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C4ABBED" w:rsidR="004F0988" w:rsidRDefault="004F0988" w:rsidP="002E23A4">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r w:rsidR="002E23A4">
              <w:t>3</w:t>
            </w:r>
            <w:r w:rsidR="00855B9D" w:rsidRPr="00855B9D">
              <w:t>.0</w:t>
            </w:r>
            <w:r w:rsidRPr="00855B9D">
              <w:t xml:space="preserve"> </w:t>
            </w:r>
            <w:r w:rsidRPr="00855B9D">
              <w:rPr>
                <w:sz w:val="32"/>
              </w:rPr>
              <w:t>(</w:t>
            </w:r>
            <w:bookmarkStart w:id="4" w:name="issueDate"/>
            <w:r w:rsidR="00855B9D" w:rsidRPr="00855B9D">
              <w:rPr>
                <w:sz w:val="32"/>
              </w:rPr>
              <w:t>202</w:t>
            </w:r>
            <w:r w:rsidR="006A1750">
              <w:rPr>
                <w:sz w:val="32"/>
              </w:rPr>
              <w:t>5</w:t>
            </w:r>
            <w:r w:rsidRPr="00855B9D">
              <w:rPr>
                <w:sz w:val="32"/>
              </w:rPr>
              <w:t>-</w:t>
            </w:r>
            <w:bookmarkEnd w:id="4"/>
            <w:r w:rsidR="006A1750">
              <w:rPr>
                <w:sz w:val="32"/>
              </w:rPr>
              <w:t>0</w:t>
            </w:r>
            <w:r w:rsidR="002E23A4">
              <w:rPr>
                <w:sz w:val="32"/>
              </w:rPr>
              <w:t>4</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5pt" o:ole="">
                  <v:imagedata r:id="rId9" o:title=""/>
                </v:shape>
                <o:OLEObject Type="Embed" ProgID="Word.Picture.8" ShapeID="_x0000_i1025" DrawAspect="Content" ObjectID="_180614698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B07508">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0A956A58" w14:textId="32A938F9" w:rsidR="002E23A4" w:rsidRDefault="002E23A4">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_Toc195533740 \h </w:instrText>
      </w:r>
      <w:r>
        <w:rPr>
          <w:noProof/>
        </w:rPr>
      </w:r>
      <w:r>
        <w:rPr>
          <w:noProof/>
        </w:rPr>
        <w:fldChar w:fldCharType="separate"/>
      </w:r>
      <w:r>
        <w:rPr>
          <w:noProof/>
        </w:rPr>
        <w:t>22</w:t>
      </w:r>
      <w:r>
        <w:rPr>
          <w:noProof/>
        </w:rPr>
        <w:fldChar w:fldCharType="end"/>
      </w:r>
    </w:p>
    <w:p w14:paraId="211D6E10" w14:textId="3AB43C5C" w:rsidR="002E23A4" w:rsidRDefault="002E23A4">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_Toc195533741 \h </w:instrText>
      </w:r>
      <w:r>
        <w:rPr>
          <w:noProof/>
        </w:rPr>
      </w:r>
      <w:r>
        <w:rPr>
          <w:noProof/>
        </w:rPr>
        <w:fldChar w:fldCharType="separate"/>
      </w:r>
      <w:r>
        <w:rPr>
          <w:noProof/>
        </w:rPr>
        <w:t>24</w:t>
      </w:r>
      <w:r>
        <w:rPr>
          <w:noProof/>
        </w:rPr>
        <w:fldChar w:fldCharType="end"/>
      </w:r>
    </w:p>
    <w:p w14:paraId="01142938" w14:textId="0BCF0963" w:rsidR="002E23A4" w:rsidRDefault="002E23A4">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_Toc195533742 \h </w:instrText>
      </w:r>
      <w:r>
        <w:rPr>
          <w:noProof/>
        </w:rPr>
      </w:r>
      <w:r>
        <w:rPr>
          <w:noProof/>
        </w:rPr>
        <w:fldChar w:fldCharType="separate"/>
      </w:r>
      <w:r>
        <w:rPr>
          <w:noProof/>
        </w:rPr>
        <w:t>24</w:t>
      </w:r>
      <w:r>
        <w:rPr>
          <w:noProof/>
        </w:rPr>
        <w:fldChar w:fldCharType="end"/>
      </w:r>
    </w:p>
    <w:p w14:paraId="7D7DEECE" w14:textId="123C0D16" w:rsidR="002E23A4" w:rsidRDefault="002E23A4">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_Toc195533743 \h </w:instrText>
      </w:r>
      <w:r>
        <w:rPr>
          <w:noProof/>
        </w:rPr>
      </w:r>
      <w:r>
        <w:rPr>
          <w:noProof/>
        </w:rPr>
        <w:fldChar w:fldCharType="separate"/>
      </w:r>
      <w:r>
        <w:rPr>
          <w:noProof/>
        </w:rPr>
        <w:t>25</w:t>
      </w:r>
      <w:r>
        <w:rPr>
          <w:noProof/>
        </w:rPr>
        <w:fldChar w:fldCharType="end"/>
      </w:r>
    </w:p>
    <w:p w14:paraId="633F4E25" w14:textId="70DFCC7A" w:rsidR="002E23A4" w:rsidRDefault="002E23A4">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_Toc195533744 \h </w:instrText>
      </w:r>
      <w:r>
        <w:rPr>
          <w:noProof/>
        </w:rPr>
      </w:r>
      <w:r>
        <w:rPr>
          <w:noProof/>
        </w:rPr>
        <w:fldChar w:fldCharType="separate"/>
      </w:r>
      <w:r>
        <w:rPr>
          <w:noProof/>
        </w:rPr>
        <w:t>25</w:t>
      </w:r>
      <w:r>
        <w:rPr>
          <w:noProof/>
        </w:rPr>
        <w:fldChar w:fldCharType="end"/>
      </w:r>
    </w:p>
    <w:p w14:paraId="0EA5C9D2" w14:textId="499E09E7" w:rsidR="002E23A4" w:rsidRDefault="002E23A4">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_Toc195533745 \h </w:instrText>
      </w:r>
      <w:r>
        <w:rPr>
          <w:noProof/>
        </w:rPr>
      </w:r>
      <w:r>
        <w:rPr>
          <w:noProof/>
        </w:rPr>
        <w:fldChar w:fldCharType="separate"/>
      </w:r>
      <w:r>
        <w:rPr>
          <w:noProof/>
        </w:rPr>
        <w:t>25</w:t>
      </w:r>
      <w:r>
        <w:rPr>
          <w:noProof/>
        </w:rPr>
        <w:fldChar w:fldCharType="end"/>
      </w:r>
    </w:p>
    <w:p w14:paraId="093C31BE" w14:textId="4F055F49" w:rsidR="002E23A4" w:rsidRDefault="002E23A4">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_Toc195533746 \h </w:instrText>
      </w:r>
      <w:r>
        <w:rPr>
          <w:noProof/>
        </w:rPr>
      </w:r>
      <w:r>
        <w:rPr>
          <w:noProof/>
        </w:rPr>
        <w:fldChar w:fldCharType="separate"/>
      </w:r>
      <w:r>
        <w:rPr>
          <w:noProof/>
        </w:rPr>
        <w:t>25</w:t>
      </w:r>
      <w:r>
        <w:rPr>
          <w:noProof/>
        </w:rPr>
        <w:fldChar w:fldCharType="end"/>
      </w:r>
    </w:p>
    <w:p w14:paraId="654CFF31" w14:textId="634BD587" w:rsidR="002E23A4" w:rsidRDefault="002E23A4">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_Toc195533747 \h </w:instrText>
      </w:r>
      <w:r>
        <w:rPr>
          <w:noProof/>
        </w:rPr>
      </w:r>
      <w:r>
        <w:rPr>
          <w:noProof/>
        </w:rPr>
        <w:fldChar w:fldCharType="separate"/>
      </w:r>
      <w:r>
        <w:rPr>
          <w:noProof/>
        </w:rPr>
        <w:t>26</w:t>
      </w:r>
      <w:r>
        <w:rPr>
          <w:noProof/>
        </w:rPr>
        <w:fldChar w:fldCharType="end"/>
      </w:r>
    </w:p>
    <w:p w14:paraId="55E6EB58" w14:textId="140ABD8C" w:rsidR="002E23A4" w:rsidRDefault="002E23A4">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_Toc195533748 \h </w:instrText>
      </w:r>
      <w:r>
        <w:rPr>
          <w:noProof/>
        </w:rPr>
      </w:r>
      <w:r>
        <w:rPr>
          <w:noProof/>
        </w:rPr>
        <w:fldChar w:fldCharType="separate"/>
      </w:r>
      <w:r>
        <w:rPr>
          <w:noProof/>
        </w:rPr>
        <w:t>26</w:t>
      </w:r>
      <w:r>
        <w:rPr>
          <w:noProof/>
        </w:rPr>
        <w:fldChar w:fldCharType="end"/>
      </w:r>
    </w:p>
    <w:p w14:paraId="16DF6211" w14:textId="6DA30064" w:rsidR="002E23A4" w:rsidRDefault="002E23A4">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_Toc195533749 \h </w:instrText>
      </w:r>
      <w:r>
        <w:rPr>
          <w:noProof/>
        </w:rPr>
      </w:r>
      <w:r>
        <w:rPr>
          <w:noProof/>
        </w:rPr>
        <w:fldChar w:fldCharType="separate"/>
      </w:r>
      <w:r>
        <w:rPr>
          <w:noProof/>
        </w:rPr>
        <w:t>26</w:t>
      </w:r>
      <w:r>
        <w:rPr>
          <w:noProof/>
        </w:rPr>
        <w:fldChar w:fldCharType="end"/>
      </w:r>
    </w:p>
    <w:p w14:paraId="12C1EA83" w14:textId="34F48509" w:rsidR="002E23A4" w:rsidRDefault="002E23A4">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_Toc195533750 \h </w:instrText>
      </w:r>
      <w:r>
        <w:rPr>
          <w:noProof/>
        </w:rPr>
      </w:r>
      <w:r>
        <w:rPr>
          <w:noProof/>
        </w:rPr>
        <w:fldChar w:fldCharType="separate"/>
      </w:r>
      <w:r>
        <w:rPr>
          <w:noProof/>
        </w:rPr>
        <w:t>28</w:t>
      </w:r>
      <w:r>
        <w:rPr>
          <w:noProof/>
        </w:rPr>
        <w:fldChar w:fldCharType="end"/>
      </w:r>
    </w:p>
    <w:p w14:paraId="344E703E" w14:textId="2A6E9CC4" w:rsidR="002E23A4" w:rsidRDefault="002E23A4">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_Toc195533751 \h </w:instrText>
      </w:r>
      <w:r>
        <w:rPr>
          <w:noProof/>
        </w:rPr>
      </w:r>
      <w:r>
        <w:rPr>
          <w:noProof/>
        </w:rPr>
        <w:fldChar w:fldCharType="separate"/>
      </w:r>
      <w:r>
        <w:rPr>
          <w:noProof/>
        </w:rPr>
        <w:t>28</w:t>
      </w:r>
      <w:r>
        <w:rPr>
          <w:noProof/>
        </w:rPr>
        <w:fldChar w:fldCharType="end"/>
      </w:r>
    </w:p>
    <w:p w14:paraId="4034CD65" w14:textId="5B70B60D" w:rsidR="002E23A4" w:rsidRDefault="002E23A4">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_Toc195533752 \h </w:instrText>
      </w:r>
      <w:r>
        <w:rPr>
          <w:noProof/>
        </w:rPr>
      </w:r>
      <w:r>
        <w:rPr>
          <w:noProof/>
        </w:rPr>
        <w:fldChar w:fldCharType="separate"/>
      </w:r>
      <w:r>
        <w:rPr>
          <w:noProof/>
        </w:rPr>
        <w:t>29</w:t>
      </w:r>
      <w:r>
        <w:rPr>
          <w:noProof/>
        </w:rPr>
        <w:fldChar w:fldCharType="end"/>
      </w:r>
    </w:p>
    <w:p w14:paraId="44B8717C" w14:textId="76E55127" w:rsidR="002E23A4" w:rsidRDefault="002E23A4">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_Toc195533753 \h </w:instrText>
      </w:r>
      <w:r>
        <w:rPr>
          <w:noProof/>
        </w:rPr>
      </w:r>
      <w:r>
        <w:rPr>
          <w:noProof/>
        </w:rPr>
        <w:fldChar w:fldCharType="separate"/>
      </w:r>
      <w:r>
        <w:rPr>
          <w:noProof/>
        </w:rPr>
        <w:t>29</w:t>
      </w:r>
      <w:r>
        <w:rPr>
          <w:noProof/>
        </w:rPr>
        <w:fldChar w:fldCharType="end"/>
      </w:r>
    </w:p>
    <w:p w14:paraId="72E67B0F" w14:textId="4B9A0C12" w:rsidR="002E23A4" w:rsidRDefault="002E23A4">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_Toc195533754 \h </w:instrText>
      </w:r>
      <w:r>
        <w:rPr>
          <w:noProof/>
        </w:rPr>
      </w:r>
      <w:r>
        <w:rPr>
          <w:noProof/>
        </w:rPr>
        <w:fldChar w:fldCharType="separate"/>
      </w:r>
      <w:r>
        <w:rPr>
          <w:noProof/>
        </w:rPr>
        <w:t>29</w:t>
      </w:r>
      <w:r>
        <w:rPr>
          <w:noProof/>
        </w:rPr>
        <w:fldChar w:fldCharType="end"/>
      </w:r>
    </w:p>
    <w:p w14:paraId="0F0BE690" w14:textId="77E3F8C1" w:rsidR="002E23A4" w:rsidRDefault="002E23A4">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_Toc195533755 \h </w:instrText>
      </w:r>
      <w:r>
        <w:rPr>
          <w:noProof/>
        </w:rPr>
      </w:r>
      <w:r>
        <w:rPr>
          <w:noProof/>
        </w:rPr>
        <w:fldChar w:fldCharType="separate"/>
      </w:r>
      <w:r>
        <w:rPr>
          <w:noProof/>
        </w:rPr>
        <w:t>29</w:t>
      </w:r>
      <w:r>
        <w:rPr>
          <w:noProof/>
        </w:rPr>
        <w:fldChar w:fldCharType="end"/>
      </w:r>
    </w:p>
    <w:p w14:paraId="5698DC62" w14:textId="57B45DD7" w:rsidR="002E23A4" w:rsidRDefault="002E23A4">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_Toc195533756 \h </w:instrText>
      </w:r>
      <w:r>
        <w:rPr>
          <w:noProof/>
        </w:rPr>
      </w:r>
      <w:r>
        <w:rPr>
          <w:noProof/>
        </w:rPr>
        <w:fldChar w:fldCharType="separate"/>
      </w:r>
      <w:r>
        <w:rPr>
          <w:noProof/>
        </w:rPr>
        <w:t>29</w:t>
      </w:r>
      <w:r>
        <w:rPr>
          <w:noProof/>
        </w:rPr>
        <w:fldChar w:fldCharType="end"/>
      </w:r>
    </w:p>
    <w:p w14:paraId="414B6CAD" w14:textId="1D38946E" w:rsidR="002E23A4" w:rsidRDefault="002E23A4">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_Toc195533757 \h </w:instrText>
      </w:r>
      <w:r>
        <w:rPr>
          <w:noProof/>
        </w:rPr>
      </w:r>
      <w:r>
        <w:rPr>
          <w:noProof/>
        </w:rPr>
        <w:fldChar w:fldCharType="separate"/>
      </w:r>
      <w:r>
        <w:rPr>
          <w:noProof/>
        </w:rPr>
        <w:t>29</w:t>
      </w:r>
      <w:r>
        <w:rPr>
          <w:noProof/>
        </w:rPr>
        <w:fldChar w:fldCharType="end"/>
      </w:r>
    </w:p>
    <w:p w14:paraId="0594F0DC" w14:textId="2D5C5680" w:rsidR="002E23A4" w:rsidRDefault="002E23A4">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_Toc195533758 \h </w:instrText>
      </w:r>
      <w:r>
        <w:rPr>
          <w:noProof/>
        </w:rPr>
      </w:r>
      <w:r>
        <w:rPr>
          <w:noProof/>
        </w:rPr>
        <w:fldChar w:fldCharType="separate"/>
      </w:r>
      <w:r>
        <w:rPr>
          <w:noProof/>
        </w:rPr>
        <w:t>29</w:t>
      </w:r>
      <w:r>
        <w:rPr>
          <w:noProof/>
        </w:rPr>
        <w:fldChar w:fldCharType="end"/>
      </w:r>
    </w:p>
    <w:p w14:paraId="3DE8CA64" w14:textId="1E2F2076" w:rsidR="002E23A4" w:rsidRDefault="002E23A4">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_Toc195533759 \h </w:instrText>
      </w:r>
      <w:r>
        <w:rPr>
          <w:noProof/>
        </w:rPr>
      </w:r>
      <w:r>
        <w:rPr>
          <w:noProof/>
        </w:rPr>
        <w:fldChar w:fldCharType="separate"/>
      </w:r>
      <w:r>
        <w:rPr>
          <w:noProof/>
        </w:rPr>
        <w:t>30</w:t>
      </w:r>
      <w:r>
        <w:rPr>
          <w:noProof/>
        </w:rPr>
        <w:fldChar w:fldCharType="end"/>
      </w:r>
    </w:p>
    <w:p w14:paraId="26A92716" w14:textId="4E9D6657" w:rsidR="002E23A4" w:rsidRDefault="002E23A4">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_Toc195533760 \h </w:instrText>
      </w:r>
      <w:r>
        <w:rPr>
          <w:noProof/>
        </w:rPr>
      </w:r>
      <w:r>
        <w:rPr>
          <w:noProof/>
        </w:rPr>
        <w:fldChar w:fldCharType="separate"/>
      </w:r>
      <w:r>
        <w:rPr>
          <w:noProof/>
        </w:rPr>
        <w:t>30</w:t>
      </w:r>
      <w:r>
        <w:rPr>
          <w:noProof/>
        </w:rPr>
        <w:fldChar w:fldCharType="end"/>
      </w:r>
    </w:p>
    <w:p w14:paraId="424D38C8" w14:textId="2C820825" w:rsidR="002E23A4" w:rsidRDefault="002E23A4">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_Toc195533761 \h </w:instrText>
      </w:r>
      <w:r>
        <w:rPr>
          <w:noProof/>
        </w:rPr>
      </w:r>
      <w:r>
        <w:rPr>
          <w:noProof/>
        </w:rPr>
        <w:fldChar w:fldCharType="separate"/>
      </w:r>
      <w:r>
        <w:rPr>
          <w:noProof/>
        </w:rPr>
        <w:t>30</w:t>
      </w:r>
      <w:r>
        <w:rPr>
          <w:noProof/>
        </w:rPr>
        <w:fldChar w:fldCharType="end"/>
      </w:r>
    </w:p>
    <w:p w14:paraId="27881691" w14:textId="0885A71B" w:rsidR="002E23A4" w:rsidRDefault="002E23A4">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_Toc195533762 \h </w:instrText>
      </w:r>
      <w:r>
        <w:rPr>
          <w:noProof/>
        </w:rPr>
      </w:r>
      <w:r>
        <w:rPr>
          <w:noProof/>
        </w:rPr>
        <w:fldChar w:fldCharType="separate"/>
      </w:r>
      <w:r>
        <w:rPr>
          <w:noProof/>
        </w:rPr>
        <w:t>30</w:t>
      </w:r>
      <w:r>
        <w:rPr>
          <w:noProof/>
        </w:rPr>
        <w:fldChar w:fldCharType="end"/>
      </w:r>
    </w:p>
    <w:p w14:paraId="2AD67E36" w14:textId="5998AFA9" w:rsidR="002E23A4" w:rsidRDefault="002E23A4">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_Toc195533763 \h </w:instrText>
      </w:r>
      <w:r>
        <w:rPr>
          <w:noProof/>
        </w:rPr>
      </w:r>
      <w:r>
        <w:rPr>
          <w:noProof/>
        </w:rPr>
        <w:fldChar w:fldCharType="separate"/>
      </w:r>
      <w:r>
        <w:rPr>
          <w:noProof/>
        </w:rPr>
        <w:t>31</w:t>
      </w:r>
      <w:r>
        <w:rPr>
          <w:noProof/>
        </w:rPr>
        <w:fldChar w:fldCharType="end"/>
      </w:r>
    </w:p>
    <w:p w14:paraId="01B4A6AD" w14:textId="6A499F46" w:rsidR="002E23A4" w:rsidRDefault="002E23A4">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_Toc195533764 \h </w:instrText>
      </w:r>
      <w:r>
        <w:rPr>
          <w:noProof/>
        </w:rPr>
      </w:r>
      <w:r>
        <w:rPr>
          <w:noProof/>
        </w:rPr>
        <w:fldChar w:fldCharType="separate"/>
      </w:r>
      <w:r>
        <w:rPr>
          <w:noProof/>
        </w:rPr>
        <w:t>31</w:t>
      </w:r>
      <w:r>
        <w:rPr>
          <w:noProof/>
        </w:rPr>
        <w:fldChar w:fldCharType="end"/>
      </w:r>
    </w:p>
    <w:p w14:paraId="0A6AF226" w14:textId="32D8C581" w:rsidR="002E23A4" w:rsidRDefault="002E23A4">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_Toc195533765 \h </w:instrText>
      </w:r>
      <w:r>
        <w:rPr>
          <w:noProof/>
        </w:rPr>
      </w:r>
      <w:r>
        <w:rPr>
          <w:noProof/>
        </w:rPr>
        <w:fldChar w:fldCharType="separate"/>
      </w:r>
      <w:r>
        <w:rPr>
          <w:noProof/>
        </w:rPr>
        <w:t>31</w:t>
      </w:r>
      <w:r>
        <w:rPr>
          <w:noProof/>
        </w:rPr>
        <w:fldChar w:fldCharType="end"/>
      </w:r>
    </w:p>
    <w:p w14:paraId="43D8513B" w14:textId="4AB0FD58" w:rsidR="002E23A4" w:rsidRDefault="002E23A4">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_Toc195533766 \h </w:instrText>
      </w:r>
      <w:r>
        <w:rPr>
          <w:noProof/>
        </w:rPr>
      </w:r>
      <w:r>
        <w:rPr>
          <w:noProof/>
        </w:rPr>
        <w:fldChar w:fldCharType="separate"/>
      </w:r>
      <w:r>
        <w:rPr>
          <w:noProof/>
        </w:rPr>
        <w:t>31</w:t>
      </w:r>
      <w:r>
        <w:rPr>
          <w:noProof/>
        </w:rPr>
        <w:fldChar w:fldCharType="end"/>
      </w:r>
    </w:p>
    <w:p w14:paraId="5CB12275" w14:textId="4DD1100E" w:rsidR="002E23A4" w:rsidRDefault="002E23A4">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_Toc195533767 \h </w:instrText>
      </w:r>
      <w:r>
        <w:rPr>
          <w:noProof/>
        </w:rPr>
      </w:r>
      <w:r>
        <w:rPr>
          <w:noProof/>
        </w:rPr>
        <w:fldChar w:fldCharType="separate"/>
      </w:r>
      <w:r>
        <w:rPr>
          <w:noProof/>
        </w:rPr>
        <w:t>31</w:t>
      </w:r>
      <w:r>
        <w:rPr>
          <w:noProof/>
        </w:rPr>
        <w:fldChar w:fldCharType="end"/>
      </w:r>
    </w:p>
    <w:p w14:paraId="1283D1DA" w14:textId="49B073A0" w:rsidR="002E23A4" w:rsidRDefault="002E23A4">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_Toc195533768 \h </w:instrText>
      </w:r>
      <w:r>
        <w:rPr>
          <w:noProof/>
        </w:rPr>
      </w:r>
      <w:r>
        <w:rPr>
          <w:noProof/>
        </w:rPr>
        <w:fldChar w:fldCharType="separate"/>
      </w:r>
      <w:r>
        <w:rPr>
          <w:noProof/>
        </w:rPr>
        <w:t>31</w:t>
      </w:r>
      <w:r>
        <w:rPr>
          <w:noProof/>
        </w:rPr>
        <w:fldChar w:fldCharType="end"/>
      </w:r>
    </w:p>
    <w:p w14:paraId="66164886" w14:textId="4287870A" w:rsidR="002E23A4" w:rsidRDefault="002E23A4">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_Toc195533769 \h </w:instrText>
      </w:r>
      <w:r>
        <w:rPr>
          <w:noProof/>
        </w:rPr>
      </w:r>
      <w:r>
        <w:rPr>
          <w:noProof/>
        </w:rPr>
        <w:fldChar w:fldCharType="separate"/>
      </w:r>
      <w:r>
        <w:rPr>
          <w:noProof/>
        </w:rPr>
        <w:t>31</w:t>
      </w:r>
      <w:r>
        <w:rPr>
          <w:noProof/>
        </w:rPr>
        <w:fldChar w:fldCharType="end"/>
      </w:r>
    </w:p>
    <w:p w14:paraId="7FE91C96" w14:textId="69552FFE" w:rsidR="002E23A4" w:rsidRDefault="002E23A4">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_Toc195533770 \h </w:instrText>
      </w:r>
      <w:r>
        <w:rPr>
          <w:noProof/>
        </w:rPr>
      </w:r>
      <w:r>
        <w:rPr>
          <w:noProof/>
        </w:rPr>
        <w:fldChar w:fldCharType="separate"/>
      </w:r>
      <w:r>
        <w:rPr>
          <w:noProof/>
        </w:rPr>
        <w:t>32</w:t>
      </w:r>
      <w:r>
        <w:rPr>
          <w:noProof/>
        </w:rPr>
        <w:fldChar w:fldCharType="end"/>
      </w:r>
    </w:p>
    <w:p w14:paraId="2CFA9384" w14:textId="1973043B" w:rsidR="002E23A4" w:rsidRDefault="002E23A4">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_Toc195533771 \h </w:instrText>
      </w:r>
      <w:r>
        <w:rPr>
          <w:noProof/>
        </w:rPr>
      </w:r>
      <w:r>
        <w:rPr>
          <w:noProof/>
        </w:rPr>
        <w:fldChar w:fldCharType="separate"/>
      </w:r>
      <w:r>
        <w:rPr>
          <w:noProof/>
        </w:rPr>
        <w:t>32</w:t>
      </w:r>
      <w:r>
        <w:rPr>
          <w:noProof/>
        </w:rPr>
        <w:fldChar w:fldCharType="end"/>
      </w:r>
    </w:p>
    <w:p w14:paraId="23F9ED85" w14:textId="36F66EA9" w:rsidR="002E23A4" w:rsidRDefault="002E23A4">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_Toc195533772 \h </w:instrText>
      </w:r>
      <w:r>
        <w:rPr>
          <w:noProof/>
        </w:rPr>
      </w:r>
      <w:r>
        <w:rPr>
          <w:noProof/>
        </w:rPr>
        <w:fldChar w:fldCharType="separate"/>
      </w:r>
      <w:r>
        <w:rPr>
          <w:noProof/>
        </w:rPr>
        <w:t>32</w:t>
      </w:r>
      <w:r>
        <w:rPr>
          <w:noProof/>
        </w:rPr>
        <w:fldChar w:fldCharType="end"/>
      </w:r>
    </w:p>
    <w:p w14:paraId="4619D47E" w14:textId="1857FD29" w:rsidR="002E23A4" w:rsidRDefault="002E23A4">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_Toc195533773 \h </w:instrText>
      </w:r>
      <w:r>
        <w:rPr>
          <w:noProof/>
        </w:rPr>
      </w:r>
      <w:r>
        <w:rPr>
          <w:noProof/>
        </w:rPr>
        <w:fldChar w:fldCharType="separate"/>
      </w:r>
      <w:r>
        <w:rPr>
          <w:noProof/>
        </w:rPr>
        <w:t>32</w:t>
      </w:r>
      <w:r>
        <w:rPr>
          <w:noProof/>
        </w:rPr>
        <w:fldChar w:fldCharType="end"/>
      </w:r>
    </w:p>
    <w:p w14:paraId="67F9C30F" w14:textId="271FC948" w:rsidR="002E23A4" w:rsidRDefault="002E23A4">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_Toc195533774 \h </w:instrText>
      </w:r>
      <w:r>
        <w:rPr>
          <w:noProof/>
        </w:rPr>
      </w:r>
      <w:r>
        <w:rPr>
          <w:noProof/>
        </w:rPr>
        <w:fldChar w:fldCharType="separate"/>
      </w:r>
      <w:r>
        <w:rPr>
          <w:noProof/>
        </w:rPr>
        <w:t>33</w:t>
      </w:r>
      <w:r>
        <w:rPr>
          <w:noProof/>
        </w:rPr>
        <w:fldChar w:fldCharType="end"/>
      </w:r>
    </w:p>
    <w:p w14:paraId="73BCF5C1" w14:textId="29DBF485" w:rsidR="002E23A4" w:rsidRDefault="002E23A4">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_Toc195533775 \h </w:instrText>
      </w:r>
      <w:r>
        <w:rPr>
          <w:noProof/>
        </w:rPr>
      </w:r>
      <w:r>
        <w:rPr>
          <w:noProof/>
        </w:rPr>
        <w:fldChar w:fldCharType="separate"/>
      </w:r>
      <w:r>
        <w:rPr>
          <w:noProof/>
        </w:rPr>
        <w:t>34</w:t>
      </w:r>
      <w:r>
        <w:rPr>
          <w:noProof/>
        </w:rPr>
        <w:fldChar w:fldCharType="end"/>
      </w:r>
    </w:p>
    <w:p w14:paraId="332CEF1D" w14:textId="0F8EB97C" w:rsidR="002E23A4" w:rsidRDefault="002E23A4">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_Toc195533776 \h </w:instrText>
      </w:r>
      <w:r>
        <w:rPr>
          <w:noProof/>
        </w:rPr>
      </w:r>
      <w:r>
        <w:rPr>
          <w:noProof/>
        </w:rPr>
        <w:fldChar w:fldCharType="separate"/>
      </w:r>
      <w:r>
        <w:rPr>
          <w:noProof/>
        </w:rPr>
        <w:t>34</w:t>
      </w:r>
      <w:r>
        <w:rPr>
          <w:noProof/>
        </w:rPr>
        <w:fldChar w:fldCharType="end"/>
      </w:r>
    </w:p>
    <w:p w14:paraId="5DDE0B11" w14:textId="70BF21A3" w:rsidR="002E23A4" w:rsidRDefault="002E23A4">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_Toc195533777 \h </w:instrText>
      </w:r>
      <w:r>
        <w:rPr>
          <w:noProof/>
        </w:rPr>
      </w:r>
      <w:r>
        <w:rPr>
          <w:noProof/>
        </w:rPr>
        <w:fldChar w:fldCharType="separate"/>
      </w:r>
      <w:r>
        <w:rPr>
          <w:noProof/>
        </w:rPr>
        <w:t>34</w:t>
      </w:r>
      <w:r>
        <w:rPr>
          <w:noProof/>
        </w:rPr>
        <w:fldChar w:fldCharType="end"/>
      </w:r>
    </w:p>
    <w:p w14:paraId="2A5B7BB8" w14:textId="13B2B727" w:rsidR="002E23A4" w:rsidRDefault="002E23A4">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_Toc195533778 \h </w:instrText>
      </w:r>
      <w:r>
        <w:rPr>
          <w:noProof/>
        </w:rPr>
      </w:r>
      <w:r>
        <w:rPr>
          <w:noProof/>
        </w:rPr>
        <w:fldChar w:fldCharType="separate"/>
      </w:r>
      <w:r>
        <w:rPr>
          <w:noProof/>
        </w:rPr>
        <w:t>34</w:t>
      </w:r>
      <w:r>
        <w:rPr>
          <w:noProof/>
        </w:rPr>
        <w:fldChar w:fldCharType="end"/>
      </w:r>
    </w:p>
    <w:p w14:paraId="12A614F1" w14:textId="45142239" w:rsidR="002E23A4" w:rsidRDefault="002E23A4">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_Toc195533779 \h </w:instrText>
      </w:r>
      <w:r>
        <w:rPr>
          <w:noProof/>
        </w:rPr>
      </w:r>
      <w:r>
        <w:rPr>
          <w:noProof/>
        </w:rPr>
        <w:fldChar w:fldCharType="separate"/>
      </w:r>
      <w:r>
        <w:rPr>
          <w:noProof/>
        </w:rPr>
        <w:t>35</w:t>
      </w:r>
      <w:r>
        <w:rPr>
          <w:noProof/>
        </w:rPr>
        <w:fldChar w:fldCharType="end"/>
      </w:r>
    </w:p>
    <w:p w14:paraId="087E25E4" w14:textId="2BC327BB" w:rsidR="002E23A4" w:rsidRDefault="002E23A4">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_Toc195533780 \h </w:instrText>
      </w:r>
      <w:r>
        <w:rPr>
          <w:noProof/>
        </w:rPr>
      </w:r>
      <w:r>
        <w:rPr>
          <w:noProof/>
        </w:rPr>
        <w:fldChar w:fldCharType="separate"/>
      </w:r>
      <w:r>
        <w:rPr>
          <w:noProof/>
        </w:rPr>
        <w:t>35</w:t>
      </w:r>
      <w:r>
        <w:rPr>
          <w:noProof/>
        </w:rPr>
        <w:fldChar w:fldCharType="end"/>
      </w:r>
    </w:p>
    <w:p w14:paraId="6A80421D" w14:textId="05CE0A0C" w:rsidR="002E23A4" w:rsidRDefault="002E23A4">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_Toc195533781 \h </w:instrText>
      </w:r>
      <w:r>
        <w:rPr>
          <w:noProof/>
        </w:rPr>
      </w:r>
      <w:r>
        <w:rPr>
          <w:noProof/>
        </w:rPr>
        <w:fldChar w:fldCharType="separate"/>
      </w:r>
      <w:r>
        <w:rPr>
          <w:noProof/>
        </w:rPr>
        <w:t>35</w:t>
      </w:r>
      <w:r>
        <w:rPr>
          <w:noProof/>
        </w:rPr>
        <w:fldChar w:fldCharType="end"/>
      </w:r>
    </w:p>
    <w:p w14:paraId="55754BC5" w14:textId="100846E5" w:rsidR="002E23A4" w:rsidRDefault="002E23A4">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_Toc195533782 \h </w:instrText>
      </w:r>
      <w:r>
        <w:rPr>
          <w:noProof/>
        </w:rPr>
      </w:r>
      <w:r>
        <w:rPr>
          <w:noProof/>
        </w:rPr>
        <w:fldChar w:fldCharType="separate"/>
      </w:r>
      <w:r>
        <w:rPr>
          <w:noProof/>
        </w:rPr>
        <w:t>35</w:t>
      </w:r>
      <w:r>
        <w:rPr>
          <w:noProof/>
        </w:rPr>
        <w:fldChar w:fldCharType="end"/>
      </w:r>
    </w:p>
    <w:p w14:paraId="0FE89A5D" w14:textId="4F06FE03" w:rsidR="002E23A4" w:rsidRDefault="002E23A4">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_Toc195533783 \h </w:instrText>
      </w:r>
      <w:r>
        <w:rPr>
          <w:noProof/>
        </w:rPr>
      </w:r>
      <w:r>
        <w:rPr>
          <w:noProof/>
        </w:rPr>
        <w:fldChar w:fldCharType="separate"/>
      </w:r>
      <w:r>
        <w:rPr>
          <w:noProof/>
        </w:rPr>
        <w:t>36</w:t>
      </w:r>
      <w:r>
        <w:rPr>
          <w:noProof/>
        </w:rPr>
        <w:fldChar w:fldCharType="end"/>
      </w:r>
    </w:p>
    <w:p w14:paraId="6976946F" w14:textId="24985413" w:rsidR="002E23A4" w:rsidRDefault="002E23A4">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_Toc195533784 \h </w:instrText>
      </w:r>
      <w:r>
        <w:rPr>
          <w:noProof/>
        </w:rPr>
      </w:r>
      <w:r>
        <w:rPr>
          <w:noProof/>
        </w:rPr>
        <w:fldChar w:fldCharType="separate"/>
      </w:r>
      <w:r>
        <w:rPr>
          <w:noProof/>
        </w:rPr>
        <w:t>36</w:t>
      </w:r>
      <w:r>
        <w:rPr>
          <w:noProof/>
        </w:rPr>
        <w:fldChar w:fldCharType="end"/>
      </w:r>
    </w:p>
    <w:p w14:paraId="05295E70" w14:textId="1AEC6EA7" w:rsidR="002E23A4" w:rsidRDefault="002E23A4">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_Toc195533785 \h </w:instrText>
      </w:r>
      <w:r>
        <w:rPr>
          <w:noProof/>
        </w:rPr>
      </w:r>
      <w:r>
        <w:rPr>
          <w:noProof/>
        </w:rPr>
        <w:fldChar w:fldCharType="separate"/>
      </w:r>
      <w:r>
        <w:rPr>
          <w:noProof/>
        </w:rPr>
        <w:t>36</w:t>
      </w:r>
      <w:r>
        <w:rPr>
          <w:noProof/>
        </w:rPr>
        <w:fldChar w:fldCharType="end"/>
      </w:r>
    </w:p>
    <w:p w14:paraId="1F18A8AF" w14:textId="06162D45" w:rsidR="002E23A4" w:rsidRDefault="002E23A4">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_Toc195533786 \h </w:instrText>
      </w:r>
      <w:r>
        <w:rPr>
          <w:noProof/>
        </w:rPr>
      </w:r>
      <w:r>
        <w:rPr>
          <w:noProof/>
        </w:rPr>
        <w:fldChar w:fldCharType="separate"/>
      </w:r>
      <w:r>
        <w:rPr>
          <w:noProof/>
        </w:rPr>
        <w:t>37</w:t>
      </w:r>
      <w:r>
        <w:rPr>
          <w:noProof/>
        </w:rPr>
        <w:fldChar w:fldCharType="end"/>
      </w:r>
    </w:p>
    <w:p w14:paraId="100C0BAE" w14:textId="176E0AB0" w:rsidR="002E23A4" w:rsidRDefault="002E23A4">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_Toc195533787 \h </w:instrText>
      </w:r>
      <w:r>
        <w:rPr>
          <w:noProof/>
        </w:rPr>
      </w:r>
      <w:r>
        <w:rPr>
          <w:noProof/>
        </w:rPr>
        <w:fldChar w:fldCharType="separate"/>
      </w:r>
      <w:r>
        <w:rPr>
          <w:noProof/>
        </w:rPr>
        <w:t>37</w:t>
      </w:r>
      <w:r>
        <w:rPr>
          <w:noProof/>
        </w:rPr>
        <w:fldChar w:fldCharType="end"/>
      </w:r>
    </w:p>
    <w:p w14:paraId="3928DE57" w14:textId="4366B392" w:rsidR="002E23A4" w:rsidRDefault="002E23A4">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_Toc195533788 \h </w:instrText>
      </w:r>
      <w:r>
        <w:rPr>
          <w:noProof/>
        </w:rPr>
      </w:r>
      <w:r>
        <w:rPr>
          <w:noProof/>
        </w:rPr>
        <w:fldChar w:fldCharType="separate"/>
      </w:r>
      <w:r>
        <w:rPr>
          <w:noProof/>
        </w:rPr>
        <w:t>37</w:t>
      </w:r>
      <w:r>
        <w:rPr>
          <w:noProof/>
        </w:rPr>
        <w:fldChar w:fldCharType="end"/>
      </w:r>
    </w:p>
    <w:p w14:paraId="6FE6780F" w14:textId="21356BB4" w:rsidR="002E23A4" w:rsidRDefault="002E23A4">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_Toc195533789 \h </w:instrText>
      </w:r>
      <w:r>
        <w:rPr>
          <w:noProof/>
        </w:rPr>
      </w:r>
      <w:r>
        <w:rPr>
          <w:noProof/>
        </w:rPr>
        <w:fldChar w:fldCharType="separate"/>
      </w:r>
      <w:r>
        <w:rPr>
          <w:noProof/>
        </w:rPr>
        <w:t>37</w:t>
      </w:r>
      <w:r>
        <w:rPr>
          <w:noProof/>
        </w:rPr>
        <w:fldChar w:fldCharType="end"/>
      </w:r>
    </w:p>
    <w:p w14:paraId="7798CA16" w14:textId="5BFF6001" w:rsidR="002E23A4" w:rsidRDefault="002E23A4">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_Toc195533790 \h </w:instrText>
      </w:r>
      <w:r>
        <w:rPr>
          <w:noProof/>
        </w:rPr>
      </w:r>
      <w:r>
        <w:rPr>
          <w:noProof/>
        </w:rPr>
        <w:fldChar w:fldCharType="separate"/>
      </w:r>
      <w:r>
        <w:rPr>
          <w:noProof/>
        </w:rPr>
        <w:t>37</w:t>
      </w:r>
      <w:r>
        <w:rPr>
          <w:noProof/>
        </w:rPr>
        <w:fldChar w:fldCharType="end"/>
      </w:r>
    </w:p>
    <w:p w14:paraId="3B8DAAE6" w14:textId="7E770FCD" w:rsidR="002E23A4" w:rsidRDefault="002E23A4">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_Toc195533791 \h </w:instrText>
      </w:r>
      <w:r>
        <w:rPr>
          <w:noProof/>
        </w:rPr>
      </w:r>
      <w:r>
        <w:rPr>
          <w:noProof/>
        </w:rPr>
        <w:fldChar w:fldCharType="separate"/>
      </w:r>
      <w:r>
        <w:rPr>
          <w:noProof/>
        </w:rPr>
        <w:t>37</w:t>
      </w:r>
      <w:r>
        <w:rPr>
          <w:noProof/>
        </w:rPr>
        <w:fldChar w:fldCharType="end"/>
      </w:r>
    </w:p>
    <w:p w14:paraId="44E20B9A" w14:textId="3491C14F" w:rsidR="002E23A4" w:rsidRDefault="002E23A4">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_Toc195533792 \h </w:instrText>
      </w:r>
      <w:r>
        <w:rPr>
          <w:noProof/>
        </w:rPr>
      </w:r>
      <w:r>
        <w:rPr>
          <w:noProof/>
        </w:rPr>
        <w:fldChar w:fldCharType="separate"/>
      </w:r>
      <w:r>
        <w:rPr>
          <w:noProof/>
        </w:rPr>
        <w:t>37</w:t>
      </w:r>
      <w:r>
        <w:rPr>
          <w:noProof/>
        </w:rPr>
        <w:fldChar w:fldCharType="end"/>
      </w:r>
    </w:p>
    <w:p w14:paraId="2EE3E8D1" w14:textId="4BE36781" w:rsidR="002E23A4" w:rsidRDefault="002E23A4">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_Toc195533793 \h </w:instrText>
      </w:r>
      <w:r>
        <w:rPr>
          <w:noProof/>
        </w:rPr>
      </w:r>
      <w:r>
        <w:rPr>
          <w:noProof/>
        </w:rPr>
        <w:fldChar w:fldCharType="separate"/>
      </w:r>
      <w:r>
        <w:rPr>
          <w:noProof/>
        </w:rPr>
        <w:t>38</w:t>
      </w:r>
      <w:r>
        <w:rPr>
          <w:noProof/>
        </w:rPr>
        <w:fldChar w:fldCharType="end"/>
      </w:r>
    </w:p>
    <w:p w14:paraId="7867538B" w14:textId="62FF289C" w:rsidR="002E23A4" w:rsidRDefault="002E23A4">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_Toc195533794 \h </w:instrText>
      </w:r>
      <w:r>
        <w:rPr>
          <w:noProof/>
        </w:rPr>
      </w:r>
      <w:r>
        <w:rPr>
          <w:noProof/>
        </w:rPr>
        <w:fldChar w:fldCharType="separate"/>
      </w:r>
      <w:r>
        <w:rPr>
          <w:noProof/>
        </w:rPr>
        <w:t>38</w:t>
      </w:r>
      <w:r>
        <w:rPr>
          <w:noProof/>
        </w:rPr>
        <w:fldChar w:fldCharType="end"/>
      </w:r>
    </w:p>
    <w:p w14:paraId="2EFCEF7D" w14:textId="185F6DAB" w:rsidR="002E23A4" w:rsidRDefault="002E23A4">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_Toc195533795 \h </w:instrText>
      </w:r>
      <w:r>
        <w:rPr>
          <w:noProof/>
        </w:rPr>
      </w:r>
      <w:r>
        <w:rPr>
          <w:noProof/>
        </w:rPr>
        <w:fldChar w:fldCharType="separate"/>
      </w:r>
      <w:r>
        <w:rPr>
          <w:noProof/>
        </w:rPr>
        <w:t>38</w:t>
      </w:r>
      <w:r>
        <w:rPr>
          <w:noProof/>
        </w:rPr>
        <w:fldChar w:fldCharType="end"/>
      </w:r>
    </w:p>
    <w:p w14:paraId="387C48C8" w14:textId="3265D517" w:rsidR="002E23A4" w:rsidRDefault="002E23A4">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_Toc195533796 \h </w:instrText>
      </w:r>
      <w:r>
        <w:rPr>
          <w:noProof/>
        </w:rPr>
      </w:r>
      <w:r>
        <w:rPr>
          <w:noProof/>
        </w:rPr>
        <w:fldChar w:fldCharType="separate"/>
      </w:r>
      <w:r>
        <w:rPr>
          <w:noProof/>
        </w:rPr>
        <w:t>39</w:t>
      </w:r>
      <w:r>
        <w:rPr>
          <w:noProof/>
        </w:rPr>
        <w:fldChar w:fldCharType="end"/>
      </w:r>
    </w:p>
    <w:p w14:paraId="1300E73E" w14:textId="48369177" w:rsidR="002E23A4" w:rsidRDefault="002E23A4">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_Toc195533797 \h </w:instrText>
      </w:r>
      <w:r>
        <w:rPr>
          <w:noProof/>
        </w:rPr>
      </w:r>
      <w:r>
        <w:rPr>
          <w:noProof/>
        </w:rPr>
        <w:fldChar w:fldCharType="separate"/>
      </w:r>
      <w:r>
        <w:rPr>
          <w:noProof/>
        </w:rPr>
        <w:t>39</w:t>
      </w:r>
      <w:r>
        <w:rPr>
          <w:noProof/>
        </w:rPr>
        <w:fldChar w:fldCharType="end"/>
      </w:r>
    </w:p>
    <w:p w14:paraId="24B3ED0C" w14:textId="67696BF7" w:rsidR="002E23A4" w:rsidRDefault="002E23A4">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_Toc195533798 \h </w:instrText>
      </w:r>
      <w:r>
        <w:rPr>
          <w:noProof/>
        </w:rPr>
      </w:r>
      <w:r>
        <w:rPr>
          <w:noProof/>
        </w:rPr>
        <w:fldChar w:fldCharType="separate"/>
      </w:r>
      <w:r>
        <w:rPr>
          <w:noProof/>
        </w:rPr>
        <w:t>39</w:t>
      </w:r>
      <w:r>
        <w:rPr>
          <w:noProof/>
        </w:rPr>
        <w:fldChar w:fldCharType="end"/>
      </w:r>
    </w:p>
    <w:p w14:paraId="2599AFB1" w14:textId="49184AA2" w:rsidR="002E23A4" w:rsidRDefault="002E23A4">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_Toc195533799 \h </w:instrText>
      </w:r>
      <w:r>
        <w:rPr>
          <w:noProof/>
        </w:rPr>
      </w:r>
      <w:r>
        <w:rPr>
          <w:noProof/>
        </w:rPr>
        <w:fldChar w:fldCharType="separate"/>
      </w:r>
      <w:r>
        <w:rPr>
          <w:noProof/>
        </w:rPr>
        <w:t>39</w:t>
      </w:r>
      <w:r>
        <w:rPr>
          <w:noProof/>
        </w:rPr>
        <w:fldChar w:fldCharType="end"/>
      </w:r>
    </w:p>
    <w:p w14:paraId="13F5D3F9" w14:textId="1643935A" w:rsidR="002E23A4" w:rsidRDefault="002E23A4">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_Toc195533800 \h </w:instrText>
      </w:r>
      <w:r>
        <w:rPr>
          <w:noProof/>
        </w:rPr>
      </w:r>
      <w:r>
        <w:rPr>
          <w:noProof/>
        </w:rPr>
        <w:fldChar w:fldCharType="separate"/>
      </w:r>
      <w:r>
        <w:rPr>
          <w:noProof/>
        </w:rPr>
        <w:t>39</w:t>
      </w:r>
      <w:r>
        <w:rPr>
          <w:noProof/>
        </w:rPr>
        <w:fldChar w:fldCharType="end"/>
      </w:r>
    </w:p>
    <w:p w14:paraId="58D1B38C" w14:textId="4A52CBE0" w:rsidR="002E23A4" w:rsidRDefault="002E23A4">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_Toc195533801 \h </w:instrText>
      </w:r>
      <w:r>
        <w:rPr>
          <w:noProof/>
        </w:rPr>
      </w:r>
      <w:r>
        <w:rPr>
          <w:noProof/>
        </w:rPr>
        <w:fldChar w:fldCharType="separate"/>
      </w:r>
      <w:r>
        <w:rPr>
          <w:noProof/>
        </w:rPr>
        <w:t>40</w:t>
      </w:r>
      <w:r>
        <w:rPr>
          <w:noProof/>
        </w:rPr>
        <w:fldChar w:fldCharType="end"/>
      </w:r>
    </w:p>
    <w:p w14:paraId="7FE1F59F" w14:textId="76EB8745" w:rsidR="002E23A4" w:rsidRDefault="002E23A4">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_Toc195533802 \h </w:instrText>
      </w:r>
      <w:r>
        <w:rPr>
          <w:noProof/>
        </w:rPr>
      </w:r>
      <w:r>
        <w:rPr>
          <w:noProof/>
        </w:rPr>
        <w:fldChar w:fldCharType="separate"/>
      </w:r>
      <w:r>
        <w:rPr>
          <w:noProof/>
        </w:rPr>
        <w:t>40</w:t>
      </w:r>
      <w:r>
        <w:rPr>
          <w:noProof/>
        </w:rPr>
        <w:fldChar w:fldCharType="end"/>
      </w:r>
    </w:p>
    <w:p w14:paraId="1A98C6F4" w14:textId="2E9133D4" w:rsidR="002E23A4" w:rsidRDefault="002E23A4">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_Toc195533803 \h </w:instrText>
      </w:r>
      <w:r>
        <w:rPr>
          <w:noProof/>
        </w:rPr>
      </w:r>
      <w:r>
        <w:rPr>
          <w:noProof/>
        </w:rPr>
        <w:fldChar w:fldCharType="separate"/>
      </w:r>
      <w:r>
        <w:rPr>
          <w:noProof/>
        </w:rPr>
        <w:t>40</w:t>
      </w:r>
      <w:r>
        <w:rPr>
          <w:noProof/>
        </w:rPr>
        <w:fldChar w:fldCharType="end"/>
      </w:r>
    </w:p>
    <w:p w14:paraId="72155195" w14:textId="39DBB609" w:rsidR="002E23A4" w:rsidRDefault="002E23A4">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_Toc195533804 \h </w:instrText>
      </w:r>
      <w:r>
        <w:rPr>
          <w:noProof/>
        </w:rPr>
      </w:r>
      <w:r>
        <w:rPr>
          <w:noProof/>
        </w:rPr>
        <w:fldChar w:fldCharType="separate"/>
      </w:r>
      <w:r>
        <w:rPr>
          <w:noProof/>
        </w:rPr>
        <w:t>40</w:t>
      </w:r>
      <w:r>
        <w:rPr>
          <w:noProof/>
        </w:rPr>
        <w:fldChar w:fldCharType="end"/>
      </w:r>
    </w:p>
    <w:p w14:paraId="36E7C441" w14:textId="054D20E8" w:rsidR="002E23A4" w:rsidRDefault="002E23A4">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_Toc195533805 \h </w:instrText>
      </w:r>
      <w:r>
        <w:rPr>
          <w:noProof/>
        </w:rPr>
      </w:r>
      <w:r>
        <w:rPr>
          <w:noProof/>
        </w:rPr>
        <w:fldChar w:fldCharType="separate"/>
      </w:r>
      <w:r>
        <w:rPr>
          <w:noProof/>
        </w:rPr>
        <w:t>40</w:t>
      </w:r>
      <w:r>
        <w:rPr>
          <w:noProof/>
        </w:rPr>
        <w:fldChar w:fldCharType="end"/>
      </w:r>
    </w:p>
    <w:p w14:paraId="7460C6A7" w14:textId="580E3686" w:rsidR="002E23A4" w:rsidRDefault="002E23A4">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_Toc195533806 \h </w:instrText>
      </w:r>
      <w:r>
        <w:rPr>
          <w:noProof/>
        </w:rPr>
      </w:r>
      <w:r>
        <w:rPr>
          <w:noProof/>
        </w:rPr>
        <w:fldChar w:fldCharType="separate"/>
      </w:r>
      <w:r>
        <w:rPr>
          <w:noProof/>
        </w:rPr>
        <w:t>40</w:t>
      </w:r>
      <w:r>
        <w:rPr>
          <w:noProof/>
        </w:rPr>
        <w:fldChar w:fldCharType="end"/>
      </w:r>
    </w:p>
    <w:p w14:paraId="3FB1FB17" w14:textId="7464C7BF" w:rsidR="002E23A4" w:rsidRDefault="002E23A4">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_Toc195533807 \h </w:instrText>
      </w:r>
      <w:r>
        <w:rPr>
          <w:noProof/>
        </w:rPr>
      </w:r>
      <w:r>
        <w:rPr>
          <w:noProof/>
        </w:rPr>
        <w:fldChar w:fldCharType="separate"/>
      </w:r>
      <w:r>
        <w:rPr>
          <w:noProof/>
        </w:rPr>
        <w:t>41</w:t>
      </w:r>
      <w:r>
        <w:rPr>
          <w:noProof/>
        </w:rPr>
        <w:fldChar w:fldCharType="end"/>
      </w:r>
    </w:p>
    <w:p w14:paraId="29FA761A" w14:textId="1EE64E92" w:rsidR="002E23A4" w:rsidRDefault="002E23A4">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_Toc195533808 \h </w:instrText>
      </w:r>
      <w:r>
        <w:rPr>
          <w:noProof/>
        </w:rPr>
      </w:r>
      <w:r>
        <w:rPr>
          <w:noProof/>
        </w:rPr>
        <w:fldChar w:fldCharType="separate"/>
      </w:r>
      <w:r>
        <w:rPr>
          <w:noProof/>
        </w:rPr>
        <w:t>41</w:t>
      </w:r>
      <w:r>
        <w:rPr>
          <w:noProof/>
        </w:rPr>
        <w:fldChar w:fldCharType="end"/>
      </w:r>
    </w:p>
    <w:p w14:paraId="089187A2" w14:textId="21EA042F" w:rsidR="002E23A4" w:rsidRDefault="002E23A4">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_Toc195533809 \h </w:instrText>
      </w:r>
      <w:r>
        <w:rPr>
          <w:noProof/>
        </w:rPr>
      </w:r>
      <w:r>
        <w:rPr>
          <w:noProof/>
        </w:rPr>
        <w:fldChar w:fldCharType="separate"/>
      </w:r>
      <w:r>
        <w:rPr>
          <w:noProof/>
        </w:rPr>
        <w:t>41</w:t>
      </w:r>
      <w:r>
        <w:rPr>
          <w:noProof/>
        </w:rPr>
        <w:fldChar w:fldCharType="end"/>
      </w:r>
    </w:p>
    <w:p w14:paraId="520D1091" w14:textId="4E7411D4" w:rsidR="002E23A4" w:rsidRDefault="002E23A4">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_Toc195533810 \h </w:instrText>
      </w:r>
      <w:r>
        <w:rPr>
          <w:noProof/>
        </w:rPr>
      </w:r>
      <w:r>
        <w:rPr>
          <w:noProof/>
        </w:rPr>
        <w:fldChar w:fldCharType="separate"/>
      </w:r>
      <w:r>
        <w:rPr>
          <w:noProof/>
        </w:rPr>
        <w:t>42</w:t>
      </w:r>
      <w:r>
        <w:rPr>
          <w:noProof/>
        </w:rPr>
        <w:fldChar w:fldCharType="end"/>
      </w:r>
    </w:p>
    <w:p w14:paraId="5A4165CA" w14:textId="5AB37DF5" w:rsidR="002E23A4" w:rsidRDefault="002E23A4">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_Toc195533811 \h </w:instrText>
      </w:r>
      <w:r>
        <w:rPr>
          <w:noProof/>
        </w:rPr>
      </w:r>
      <w:r>
        <w:rPr>
          <w:noProof/>
        </w:rPr>
        <w:fldChar w:fldCharType="separate"/>
      </w:r>
      <w:r>
        <w:rPr>
          <w:noProof/>
        </w:rPr>
        <w:t>42</w:t>
      </w:r>
      <w:r>
        <w:rPr>
          <w:noProof/>
        </w:rPr>
        <w:fldChar w:fldCharType="end"/>
      </w:r>
    </w:p>
    <w:p w14:paraId="19EACB6E" w14:textId="53C8820D" w:rsidR="002E23A4" w:rsidRDefault="002E23A4">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_Toc195533812 \h </w:instrText>
      </w:r>
      <w:r>
        <w:rPr>
          <w:noProof/>
        </w:rPr>
      </w:r>
      <w:r>
        <w:rPr>
          <w:noProof/>
        </w:rPr>
        <w:fldChar w:fldCharType="separate"/>
      </w:r>
      <w:r>
        <w:rPr>
          <w:noProof/>
        </w:rPr>
        <w:t>42</w:t>
      </w:r>
      <w:r>
        <w:rPr>
          <w:noProof/>
        </w:rPr>
        <w:fldChar w:fldCharType="end"/>
      </w:r>
    </w:p>
    <w:p w14:paraId="5F8AF4A7" w14:textId="3DD7BBC8" w:rsidR="002E23A4" w:rsidRDefault="002E23A4">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_Toc195533813 \h </w:instrText>
      </w:r>
      <w:r>
        <w:rPr>
          <w:noProof/>
        </w:rPr>
      </w:r>
      <w:r>
        <w:rPr>
          <w:noProof/>
        </w:rPr>
        <w:fldChar w:fldCharType="separate"/>
      </w:r>
      <w:r>
        <w:rPr>
          <w:noProof/>
        </w:rPr>
        <w:t>42</w:t>
      </w:r>
      <w:r>
        <w:rPr>
          <w:noProof/>
        </w:rPr>
        <w:fldChar w:fldCharType="end"/>
      </w:r>
    </w:p>
    <w:p w14:paraId="70D8A59F" w14:textId="31D220A7" w:rsidR="002E23A4" w:rsidRDefault="002E23A4">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_Toc195533814 \h </w:instrText>
      </w:r>
      <w:r>
        <w:rPr>
          <w:noProof/>
        </w:rPr>
      </w:r>
      <w:r>
        <w:rPr>
          <w:noProof/>
        </w:rPr>
        <w:fldChar w:fldCharType="separate"/>
      </w:r>
      <w:r>
        <w:rPr>
          <w:noProof/>
        </w:rPr>
        <w:t>42</w:t>
      </w:r>
      <w:r>
        <w:rPr>
          <w:noProof/>
        </w:rPr>
        <w:fldChar w:fldCharType="end"/>
      </w:r>
    </w:p>
    <w:p w14:paraId="4256C7BD" w14:textId="6F4AC435" w:rsidR="002E23A4" w:rsidRDefault="002E23A4">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_Toc195533815 \h </w:instrText>
      </w:r>
      <w:r>
        <w:rPr>
          <w:noProof/>
        </w:rPr>
      </w:r>
      <w:r>
        <w:rPr>
          <w:noProof/>
        </w:rPr>
        <w:fldChar w:fldCharType="separate"/>
      </w:r>
      <w:r>
        <w:rPr>
          <w:noProof/>
        </w:rPr>
        <w:t>42</w:t>
      </w:r>
      <w:r>
        <w:rPr>
          <w:noProof/>
        </w:rPr>
        <w:fldChar w:fldCharType="end"/>
      </w:r>
    </w:p>
    <w:p w14:paraId="1639649F" w14:textId="342CCDE4" w:rsidR="002E23A4" w:rsidRDefault="002E23A4">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_Toc195533816 \h </w:instrText>
      </w:r>
      <w:r>
        <w:rPr>
          <w:noProof/>
        </w:rPr>
      </w:r>
      <w:r>
        <w:rPr>
          <w:noProof/>
        </w:rPr>
        <w:fldChar w:fldCharType="separate"/>
      </w:r>
      <w:r>
        <w:rPr>
          <w:noProof/>
        </w:rPr>
        <w:t>42</w:t>
      </w:r>
      <w:r>
        <w:rPr>
          <w:noProof/>
        </w:rPr>
        <w:fldChar w:fldCharType="end"/>
      </w:r>
    </w:p>
    <w:p w14:paraId="32D5DBC3" w14:textId="1FC98E80" w:rsidR="002E23A4" w:rsidRDefault="002E23A4">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_Toc195533817 \h </w:instrText>
      </w:r>
      <w:r>
        <w:rPr>
          <w:noProof/>
        </w:rPr>
      </w:r>
      <w:r>
        <w:rPr>
          <w:noProof/>
        </w:rPr>
        <w:fldChar w:fldCharType="separate"/>
      </w:r>
      <w:r>
        <w:rPr>
          <w:noProof/>
        </w:rPr>
        <w:t>43</w:t>
      </w:r>
      <w:r>
        <w:rPr>
          <w:noProof/>
        </w:rPr>
        <w:fldChar w:fldCharType="end"/>
      </w:r>
    </w:p>
    <w:p w14:paraId="515CA3ED" w14:textId="44F333E3" w:rsidR="002E23A4" w:rsidRDefault="002E23A4">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_Toc195533818 \h </w:instrText>
      </w:r>
      <w:r>
        <w:rPr>
          <w:noProof/>
        </w:rPr>
      </w:r>
      <w:r>
        <w:rPr>
          <w:noProof/>
        </w:rPr>
        <w:fldChar w:fldCharType="separate"/>
      </w:r>
      <w:r>
        <w:rPr>
          <w:noProof/>
        </w:rPr>
        <w:t>43</w:t>
      </w:r>
      <w:r>
        <w:rPr>
          <w:noProof/>
        </w:rPr>
        <w:fldChar w:fldCharType="end"/>
      </w:r>
    </w:p>
    <w:p w14:paraId="6A099E00" w14:textId="2F5B30A8" w:rsidR="002E23A4" w:rsidRDefault="002E23A4">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_Toc195533819 \h </w:instrText>
      </w:r>
      <w:r>
        <w:rPr>
          <w:noProof/>
        </w:rPr>
      </w:r>
      <w:r>
        <w:rPr>
          <w:noProof/>
        </w:rPr>
        <w:fldChar w:fldCharType="separate"/>
      </w:r>
      <w:r>
        <w:rPr>
          <w:noProof/>
        </w:rPr>
        <w:t>43</w:t>
      </w:r>
      <w:r>
        <w:rPr>
          <w:noProof/>
        </w:rPr>
        <w:fldChar w:fldCharType="end"/>
      </w:r>
    </w:p>
    <w:p w14:paraId="0DFF5D37" w14:textId="778389A5" w:rsidR="002E23A4" w:rsidRDefault="002E23A4">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_Toc195533820 \h </w:instrText>
      </w:r>
      <w:r>
        <w:rPr>
          <w:noProof/>
        </w:rPr>
      </w:r>
      <w:r>
        <w:rPr>
          <w:noProof/>
        </w:rPr>
        <w:fldChar w:fldCharType="separate"/>
      </w:r>
      <w:r>
        <w:rPr>
          <w:noProof/>
        </w:rPr>
        <w:t>44</w:t>
      </w:r>
      <w:r>
        <w:rPr>
          <w:noProof/>
        </w:rPr>
        <w:fldChar w:fldCharType="end"/>
      </w:r>
    </w:p>
    <w:p w14:paraId="18A7BA16" w14:textId="7E08BE11" w:rsidR="002E23A4" w:rsidRDefault="002E23A4">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_Toc195533821 \h </w:instrText>
      </w:r>
      <w:r>
        <w:rPr>
          <w:noProof/>
        </w:rPr>
      </w:r>
      <w:r>
        <w:rPr>
          <w:noProof/>
        </w:rPr>
        <w:fldChar w:fldCharType="separate"/>
      </w:r>
      <w:r>
        <w:rPr>
          <w:noProof/>
        </w:rPr>
        <w:t>44</w:t>
      </w:r>
      <w:r>
        <w:rPr>
          <w:noProof/>
        </w:rPr>
        <w:fldChar w:fldCharType="end"/>
      </w:r>
    </w:p>
    <w:p w14:paraId="759A8CD2" w14:textId="14408845" w:rsidR="002E23A4" w:rsidRDefault="002E23A4">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_Toc195533822 \h </w:instrText>
      </w:r>
      <w:r>
        <w:rPr>
          <w:noProof/>
        </w:rPr>
      </w:r>
      <w:r>
        <w:rPr>
          <w:noProof/>
        </w:rPr>
        <w:fldChar w:fldCharType="separate"/>
      </w:r>
      <w:r>
        <w:rPr>
          <w:noProof/>
        </w:rPr>
        <w:t>44</w:t>
      </w:r>
      <w:r>
        <w:rPr>
          <w:noProof/>
        </w:rPr>
        <w:fldChar w:fldCharType="end"/>
      </w:r>
    </w:p>
    <w:p w14:paraId="45194249" w14:textId="50642FDE" w:rsidR="002E23A4" w:rsidRDefault="002E23A4">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_Toc195533823 \h </w:instrText>
      </w:r>
      <w:r>
        <w:rPr>
          <w:noProof/>
        </w:rPr>
      </w:r>
      <w:r>
        <w:rPr>
          <w:noProof/>
        </w:rPr>
        <w:fldChar w:fldCharType="separate"/>
      </w:r>
      <w:r>
        <w:rPr>
          <w:noProof/>
        </w:rPr>
        <w:t>45</w:t>
      </w:r>
      <w:r>
        <w:rPr>
          <w:noProof/>
        </w:rPr>
        <w:fldChar w:fldCharType="end"/>
      </w:r>
    </w:p>
    <w:p w14:paraId="7510B6DE" w14:textId="22B7A432" w:rsidR="002E23A4" w:rsidRDefault="002E23A4">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_Toc195533824 \h </w:instrText>
      </w:r>
      <w:r>
        <w:rPr>
          <w:noProof/>
        </w:rPr>
      </w:r>
      <w:r>
        <w:rPr>
          <w:noProof/>
        </w:rPr>
        <w:fldChar w:fldCharType="separate"/>
      </w:r>
      <w:r>
        <w:rPr>
          <w:noProof/>
        </w:rPr>
        <w:t>45</w:t>
      </w:r>
      <w:r>
        <w:rPr>
          <w:noProof/>
        </w:rPr>
        <w:fldChar w:fldCharType="end"/>
      </w:r>
    </w:p>
    <w:p w14:paraId="1D446660" w14:textId="05EC719E" w:rsidR="002E23A4" w:rsidRDefault="002E23A4">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_Toc195533825 \h </w:instrText>
      </w:r>
      <w:r>
        <w:rPr>
          <w:noProof/>
        </w:rPr>
      </w:r>
      <w:r>
        <w:rPr>
          <w:noProof/>
        </w:rPr>
        <w:fldChar w:fldCharType="separate"/>
      </w:r>
      <w:r>
        <w:rPr>
          <w:noProof/>
        </w:rPr>
        <w:t>45</w:t>
      </w:r>
      <w:r>
        <w:rPr>
          <w:noProof/>
        </w:rPr>
        <w:fldChar w:fldCharType="end"/>
      </w:r>
    </w:p>
    <w:p w14:paraId="641830F0" w14:textId="2092DA6E" w:rsidR="002E23A4" w:rsidRDefault="002E23A4">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_Toc195533826 \h </w:instrText>
      </w:r>
      <w:r>
        <w:rPr>
          <w:noProof/>
        </w:rPr>
      </w:r>
      <w:r>
        <w:rPr>
          <w:noProof/>
        </w:rPr>
        <w:fldChar w:fldCharType="separate"/>
      </w:r>
      <w:r>
        <w:rPr>
          <w:noProof/>
        </w:rPr>
        <w:t>45</w:t>
      </w:r>
      <w:r>
        <w:rPr>
          <w:noProof/>
        </w:rPr>
        <w:fldChar w:fldCharType="end"/>
      </w:r>
    </w:p>
    <w:p w14:paraId="0F1A4CA5" w14:textId="783A2422" w:rsidR="002E23A4" w:rsidRDefault="002E23A4">
      <w:pPr>
        <w:pStyle w:val="TOC3"/>
        <w:rPr>
          <w:rFonts w:asciiTheme="minorHAnsi" w:eastAsiaTheme="minorEastAsia" w:hAnsiTheme="minorHAnsi" w:cstheme="minorBidi"/>
          <w:noProof/>
          <w:sz w:val="22"/>
          <w:szCs w:val="22"/>
          <w:lang w:val="en-IN" w:eastAsia="en-IN"/>
        </w:rPr>
      </w:pPr>
      <w:r w:rsidRPr="00074DA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_Toc195533827 \h </w:instrText>
      </w:r>
      <w:r>
        <w:rPr>
          <w:noProof/>
        </w:rPr>
      </w:r>
      <w:r>
        <w:rPr>
          <w:noProof/>
        </w:rPr>
        <w:fldChar w:fldCharType="separate"/>
      </w:r>
      <w:r>
        <w:rPr>
          <w:noProof/>
        </w:rPr>
        <w:t>45</w:t>
      </w:r>
      <w:r>
        <w:rPr>
          <w:noProof/>
        </w:rPr>
        <w:fldChar w:fldCharType="end"/>
      </w:r>
    </w:p>
    <w:p w14:paraId="7EFB072A" w14:textId="5F2032A3" w:rsidR="002E23A4" w:rsidRDefault="002E23A4">
      <w:pPr>
        <w:pStyle w:val="TOC3"/>
        <w:rPr>
          <w:rFonts w:asciiTheme="minorHAnsi" w:eastAsiaTheme="minorEastAsia" w:hAnsiTheme="minorHAnsi" w:cstheme="minorBidi"/>
          <w:noProof/>
          <w:sz w:val="22"/>
          <w:szCs w:val="22"/>
          <w:lang w:val="en-IN" w:eastAsia="en-IN"/>
        </w:rPr>
      </w:pPr>
      <w:r w:rsidRPr="00074DA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_Toc195533828 \h </w:instrText>
      </w:r>
      <w:r>
        <w:rPr>
          <w:noProof/>
        </w:rPr>
      </w:r>
      <w:r>
        <w:rPr>
          <w:noProof/>
        </w:rPr>
        <w:fldChar w:fldCharType="separate"/>
      </w:r>
      <w:r>
        <w:rPr>
          <w:noProof/>
        </w:rPr>
        <w:t>45</w:t>
      </w:r>
      <w:r>
        <w:rPr>
          <w:noProof/>
        </w:rPr>
        <w:fldChar w:fldCharType="end"/>
      </w:r>
    </w:p>
    <w:p w14:paraId="7F4EE36B" w14:textId="3F4C2005" w:rsidR="002E23A4" w:rsidRDefault="002E23A4">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_Toc195533829 \h </w:instrText>
      </w:r>
      <w:r>
        <w:rPr>
          <w:noProof/>
        </w:rPr>
      </w:r>
      <w:r>
        <w:rPr>
          <w:noProof/>
        </w:rPr>
        <w:fldChar w:fldCharType="separate"/>
      </w:r>
      <w:r>
        <w:rPr>
          <w:noProof/>
        </w:rPr>
        <w:t>45</w:t>
      </w:r>
      <w:r>
        <w:rPr>
          <w:noProof/>
        </w:rPr>
        <w:fldChar w:fldCharType="end"/>
      </w:r>
    </w:p>
    <w:p w14:paraId="1077882B" w14:textId="457F4162" w:rsidR="002E23A4" w:rsidRDefault="002E23A4">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_Toc195533830 \h </w:instrText>
      </w:r>
      <w:r>
        <w:rPr>
          <w:noProof/>
        </w:rPr>
      </w:r>
      <w:r>
        <w:rPr>
          <w:noProof/>
        </w:rPr>
        <w:fldChar w:fldCharType="separate"/>
      </w:r>
      <w:r>
        <w:rPr>
          <w:noProof/>
        </w:rPr>
        <w:t>46</w:t>
      </w:r>
      <w:r>
        <w:rPr>
          <w:noProof/>
        </w:rPr>
        <w:fldChar w:fldCharType="end"/>
      </w:r>
    </w:p>
    <w:p w14:paraId="54AF9CAE" w14:textId="1E19A19A" w:rsidR="002E23A4" w:rsidRDefault="002E23A4">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_Toc195533831 \h </w:instrText>
      </w:r>
      <w:r>
        <w:rPr>
          <w:noProof/>
        </w:rPr>
      </w:r>
      <w:r>
        <w:rPr>
          <w:noProof/>
        </w:rPr>
        <w:fldChar w:fldCharType="separate"/>
      </w:r>
      <w:r>
        <w:rPr>
          <w:noProof/>
        </w:rPr>
        <w:t>46</w:t>
      </w:r>
      <w:r>
        <w:rPr>
          <w:noProof/>
        </w:rPr>
        <w:fldChar w:fldCharType="end"/>
      </w:r>
    </w:p>
    <w:p w14:paraId="701AAEDA" w14:textId="576541A1" w:rsidR="002E23A4" w:rsidRDefault="002E23A4">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_Toc195533832 \h </w:instrText>
      </w:r>
      <w:r>
        <w:rPr>
          <w:noProof/>
        </w:rPr>
      </w:r>
      <w:r>
        <w:rPr>
          <w:noProof/>
        </w:rPr>
        <w:fldChar w:fldCharType="separate"/>
      </w:r>
      <w:r>
        <w:rPr>
          <w:noProof/>
        </w:rPr>
        <w:t>46</w:t>
      </w:r>
      <w:r>
        <w:rPr>
          <w:noProof/>
        </w:rPr>
        <w:fldChar w:fldCharType="end"/>
      </w:r>
    </w:p>
    <w:p w14:paraId="4AB2D3C3" w14:textId="2A1D9056" w:rsidR="002E23A4" w:rsidRDefault="002E23A4">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_Toc195533833 \h </w:instrText>
      </w:r>
      <w:r>
        <w:rPr>
          <w:noProof/>
        </w:rPr>
      </w:r>
      <w:r>
        <w:rPr>
          <w:noProof/>
        </w:rPr>
        <w:fldChar w:fldCharType="separate"/>
      </w:r>
      <w:r>
        <w:rPr>
          <w:noProof/>
        </w:rPr>
        <w:t>46</w:t>
      </w:r>
      <w:r>
        <w:rPr>
          <w:noProof/>
        </w:rPr>
        <w:fldChar w:fldCharType="end"/>
      </w:r>
    </w:p>
    <w:p w14:paraId="4972AF57" w14:textId="72228ECC" w:rsidR="002E23A4" w:rsidRDefault="002E23A4">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_Toc195533834 \h </w:instrText>
      </w:r>
      <w:r>
        <w:rPr>
          <w:noProof/>
        </w:rPr>
      </w:r>
      <w:r>
        <w:rPr>
          <w:noProof/>
        </w:rPr>
        <w:fldChar w:fldCharType="separate"/>
      </w:r>
      <w:r>
        <w:rPr>
          <w:noProof/>
        </w:rPr>
        <w:t>46</w:t>
      </w:r>
      <w:r>
        <w:rPr>
          <w:noProof/>
        </w:rPr>
        <w:fldChar w:fldCharType="end"/>
      </w:r>
    </w:p>
    <w:p w14:paraId="4FBD6BBB" w14:textId="76D24FC6" w:rsidR="002E23A4" w:rsidRDefault="002E23A4">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_Toc195533835 \h </w:instrText>
      </w:r>
      <w:r>
        <w:rPr>
          <w:noProof/>
        </w:rPr>
      </w:r>
      <w:r>
        <w:rPr>
          <w:noProof/>
        </w:rPr>
        <w:fldChar w:fldCharType="separate"/>
      </w:r>
      <w:r>
        <w:rPr>
          <w:noProof/>
        </w:rPr>
        <w:t>46</w:t>
      </w:r>
      <w:r>
        <w:rPr>
          <w:noProof/>
        </w:rPr>
        <w:fldChar w:fldCharType="end"/>
      </w:r>
    </w:p>
    <w:p w14:paraId="30DAB795" w14:textId="3B1C3892" w:rsidR="002E23A4" w:rsidRDefault="002E23A4">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_Toc195533836 \h </w:instrText>
      </w:r>
      <w:r>
        <w:rPr>
          <w:noProof/>
        </w:rPr>
      </w:r>
      <w:r>
        <w:rPr>
          <w:noProof/>
        </w:rPr>
        <w:fldChar w:fldCharType="separate"/>
      </w:r>
      <w:r>
        <w:rPr>
          <w:noProof/>
        </w:rPr>
        <w:t>46</w:t>
      </w:r>
      <w:r>
        <w:rPr>
          <w:noProof/>
        </w:rPr>
        <w:fldChar w:fldCharType="end"/>
      </w:r>
    </w:p>
    <w:p w14:paraId="51C19004" w14:textId="5327A7A3" w:rsidR="002E23A4" w:rsidRDefault="002E23A4">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_Toc195533837 \h </w:instrText>
      </w:r>
      <w:r>
        <w:rPr>
          <w:noProof/>
        </w:rPr>
      </w:r>
      <w:r>
        <w:rPr>
          <w:noProof/>
        </w:rPr>
        <w:fldChar w:fldCharType="separate"/>
      </w:r>
      <w:r>
        <w:rPr>
          <w:noProof/>
        </w:rPr>
        <w:t>47</w:t>
      </w:r>
      <w:r>
        <w:rPr>
          <w:noProof/>
        </w:rPr>
        <w:fldChar w:fldCharType="end"/>
      </w:r>
    </w:p>
    <w:p w14:paraId="09BECED6" w14:textId="59D73A5C" w:rsidR="002E23A4" w:rsidRDefault="002E23A4">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_Toc195533838 \h </w:instrText>
      </w:r>
      <w:r>
        <w:rPr>
          <w:noProof/>
        </w:rPr>
      </w:r>
      <w:r>
        <w:rPr>
          <w:noProof/>
        </w:rPr>
        <w:fldChar w:fldCharType="separate"/>
      </w:r>
      <w:r>
        <w:rPr>
          <w:noProof/>
        </w:rPr>
        <w:t>47</w:t>
      </w:r>
      <w:r>
        <w:rPr>
          <w:noProof/>
        </w:rPr>
        <w:fldChar w:fldCharType="end"/>
      </w:r>
    </w:p>
    <w:p w14:paraId="78119200" w14:textId="2BC73CF3" w:rsidR="002E23A4" w:rsidRDefault="002E23A4">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_Toc195533839 \h </w:instrText>
      </w:r>
      <w:r>
        <w:rPr>
          <w:noProof/>
        </w:rPr>
      </w:r>
      <w:r>
        <w:rPr>
          <w:noProof/>
        </w:rPr>
        <w:fldChar w:fldCharType="separate"/>
      </w:r>
      <w:r>
        <w:rPr>
          <w:noProof/>
        </w:rPr>
        <w:t>47</w:t>
      </w:r>
      <w:r>
        <w:rPr>
          <w:noProof/>
        </w:rPr>
        <w:fldChar w:fldCharType="end"/>
      </w:r>
    </w:p>
    <w:p w14:paraId="551AF4EC" w14:textId="49FCA2A3" w:rsidR="002E23A4" w:rsidRDefault="002E23A4">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_Toc195533840 \h </w:instrText>
      </w:r>
      <w:r>
        <w:rPr>
          <w:noProof/>
        </w:rPr>
      </w:r>
      <w:r>
        <w:rPr>
          <w:noProof/>
        </w:rPr>
        <w:fldChar w:fldCharType="separate"/>
      </w:r>
      <w:r>
        <w:rPr>
          <w:noProof/>
        </w:rPr>
        <w:t>47</w:t>
      </w:r>
      <w:r>
        <w:rPr>
          <w:noProof/>
        </w:rPr>
        <w:fldChar w:fldCharType="end"/>
      </w:r>
    </w:p>
    <w:p w14:paraId="0632E35F" w14:textId="7E877AFD" w:rsidR="002E23A4" w:rsidRDefault="002E23A4">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_Toc195533841 \h </w:instrText>
      </w:r>
      <w:r>
        <w:rPr>
          <w:noProof/>
        </w:rPr>
      </w:r>
      <w:r>
        <w:rPr>
          <w:noProof/>
        </w:rPr>
        <w:fldChar w:fldCharType="separate"/>
      </w:r>
      <w:r>
        <w:rPr>
          <w:noProof/>
        </w:rPr>
        <w:t>47</w:t>
      </w:r>
      <w:r>
        <w:rPr>
          <w:noProof/>
        </w:rPr>
        <w:fldChar w:fldCharType="end"/>
      </w:r>
    </w:p>
    <w:p w14:paraId="69495A9F" w14:textId="0DCC396B" w:rsidR="002E23A4" w:rsidRDefault="002E23A4">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_Toc195533842 \h </w:instrText>
      </w:r>
      <w:r>
        <w:rPr>
          <w:noProof/>
        </w:rPr>
      </w:r>
      <w:r>
        <w:rPr>
          <w:noProof/>
        </w:rPr>
        <w:fldChar w:fldCharType="separate"/>
      </w:r>
      <w:r>
        <w:rPr>
          <w:noProof/>
        </w:rPr>
        <w:t>48</w:t>
      </w:r>
      <w:r>
        <w:rPr>
          <w:noProof/>
        </w:rPr>
        <w:fldChar w:fldCharType="end"/>
      </w:r>
    </w:p>
    <w:p w14:paraId="3E267EEC" w14:textId="63FAE869" w:rsidR="002E23A4" w:rsidRDefault="002E23A4">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_Toc195533843 \h </w:instrText>
      </w:r>
      <w:r>
        <w:rPr>
          <w:noProof/>
        </w:rPr>
      </w:r>
      <w:r>
        <w:rPr>
          <w:noProof/>
        </w:rPr>
        <w:fldChar w:fldCharType="separate"/>
      </w:r>
      <w:r>
        <w:rPr>
          <w:noProof/>
        </w:rPr>
        <w:t>48</w:t>
      </w:r>
      <w:r>
        <w:rPr>
          <w:noProof/>
        </w:rPr>
        <w:fldChar w:fldCharType="end"/>
      </w:r>
    </w:p>
    <w:p w14:paraId="65DFF28F" w14:textId="731A6BD8" w:rsidR="002E23A4" w:rsidRDefault="002E23A4">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_Toc195533844 \h </w:instrText>
      </w:r>
      <w:r>
        <w:rPr>
          <w:noProof/>
        </w:rPr>
      </w:r>
      <w:r>
        <w:rPr>
          <w:noProof/>
        </w:rPr>
        <w:fldChar w:fldCharType="separate"/>
      </w:r>
      <w:r>
        <w:rPr>
          <w:noProof/>
        </w:rPr>
        <w:t>48</w:t>
      </w:r>
      <w:r>
        <w:rPr>
          <w:noProof/>
        </w:rPr>
        <w:fldChar w:fldCharType="end"/>
      </w:r>
    </w:p>
    <w:p w14:paraId="5B693515" w14:textId="74FE984A" w:rsidR="002E23A4" w:rsidRDefault="002E23A4">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_Toc195533845 \h </w:instrText>
      </w:r>
      <w:r>
        <w:rPr>
          <w:noProof/>
        </w:rPr>
      </w:r>
      <w:r>
        <w:rPr>
          <w:noProof/>
        </w:rPr>
        <w:fldChar w:fldCharType="separate"/>
      </w:r>
      <w:r>
        <w:rPr>
          <w:noProof/>
        </w:rPr>
        <w:t>48</w:t>
      </w:r>
      <w:r>
        <w:rPr>
          <w:noProof/>
        </w:rPr>
        <w:fldChar w:fldCharType="end"/>
      </w:r>
    </w:p>
    <w:p w14:paraId="6E265E5D" w14:textId="7EB78B40" w:rsidR="002E23A4" w:rsidRDefault="002E23A4">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_Toc195533846 \h </w:instrText>
      </w:r>
      <w:r>
        <w:rPr>
          <w:noProof/>
        </w:rPr>
      </w:r>
      <w:r>
        <w:rPr>
          <w:noProof/>
        </w:rPr>
        <w:fldChar w:fldCharType="separate"/>
      </w:r>
      <w:r>
        <w:rPr>
          <w:noProof/>
        </w:rPr>
        <w:t>49</w:t>
      </w:r>
      <w:r>
        <w:rPr>
          <w:noProof/>
        </w:rPr>
        <w:fldChar w:fldCharType="end"/>
      </w:r>
    </w:p>
    <w:p w14:paraId="50FEF9AA" w14:textId="1E91DE0B" w:rsidR="002E23A4" w:rsidRDefault="002E23A4">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_Toc195533847 \h </w:instrText>
      </w:r>
      <w:r>
        <w:rPr>
          <w:noProof/>
        </w:rPr>
      </w:r>
      <w:r>
        <w:rPr>
          <w:noProof/>
        </w:rPr>
        <w:fldChar w:fldCharType="separate"/>
      </w:r>
      <w:r>
        <w:rPr>
          <w:noProof/>
        </w:rPr>
        <w:t>49</w:t>
      </w:r>
      <w:r>
        <w:rPr>
          <w:noProof/>
        </w:rPr>
        <w:fldChar w:fldCharType="end"/>
      </w:r>
    </w:p>
    <w:p w14:paraId="60BCCD8A" w14:textId="1CC17C11" w:rsidR="002E23A4" w:rsidRDefault="002E23A4">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_Toc195533848 \h </w:instrText>
      </w:r>
      <w:r>
        <w:rPr>
          <w:noProof/>
        </w:rPr>
      </w:r>
      <w:r>
        <w:rPr>
          <w:noProof/>
        </w:rPr>
        <w:fldChar w:fldCharType="separate"/>
      </w:r>
      <w:r>
        <w:rPr>
          <w:noProof/>
        </w:rPr>
        <w:t>49</w:t>
      </w:r>
      <w:r>
        <w:rPr>
          <w:noProof/>
        </w:rPr>
        <w:fldChar w:fldCharType="end"/>
      </w:r>
    </w:p>
    <w:p w14:paraId="46261EB8" w14:textId="1FA59FBF" w:rsidR="002E23A4" w:rsidRDefault="002E23A4">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_Toc195533849 \h </w:instrText>
      </w:r>
      <w:r>
        <w:rPr>
          <w:noProof/>
        </w:rPr>
      </w:r>
      <w:r>
        <w:rPr>
          <w:noProof/>
        </w:rPr>
        <w:fldChar w:fldCharType="separate"/>
      </w:r>
      <w:r>
        <w:rPr>
          <w:noProof/>
        </w:rPr>
        <w:t>49</w:t>
      </w:r>
      <w:r>
        <w:rPr>
          <w:noProof/>
        </w:rPr>
        <w:fldChar w:fldCharType="end"/>
      </w:r>
    </w:p>
    <w:p w14:paraId="3F754EC9" w14:textId="30FB741C" w:rsidR="002E23A4" w:rsidRDefault="002E23A4">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_Toc195533850 \h </w:instrText>
      </w:r>
      <w:r>
        <w:rPr>
          <w:noProof/>
        </w:rPr>
      </w:r>
      <w:r>
        <w:rPr>
          <w:noProof/>
        </w:rPr>
        <w:fldChar w:fldCharType="separate"/>
      </w:r>
      <w:r>
        <w:rPr>
          <w:noProof/>
        </w:rPr>
        <w:t>50</w:t>
      </w:r>
      <w:r>
        <w:rPr>
          <w:noProof/>
        </w:rPr>
        <w:fldChar w:fldCharType="end"/>
      </w:r>
    </w:p>
    <w:p w14:paraId="125C5BF9" w14:textId="64B0E3AF" w:rsidR="002E23A4" w:rsidRDefault="002E23A4">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_Toc195533851 \h </w:instrText>
      </w:r>
      <w:r>
        <w:rPr>
          <w:noProof/>
        </w:rPr>
      </w:r>
      <w:r>
        <w:rPr>
          <w:noProof/>
        </w:rPr>
        <w:fldChar w:fldCharType="separate"/>
      </w:r>
      <w:r>
        <w:rPr>
          <w:noProof/>
        </w:rPr>
        <w:t>50</w:t>
      </w:r>
      <w:r>
        <w:rPr>
          <w:noProof/>
        </w:rPr>
        <w:fldChar w:fldCharType="end"/>
      </w:r>
    </w:p>
    <w:p w14:paraId="7C4128F5" w14:textId="2E92A27D" w:rsidR="002E23A4" w:rsidRDefault="002E23A4">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_Toc195533852 \h </w:instrText>
      </w:r>
      <w:r>
        <w:rPr>
          <w:noProof/>
        </w:rPr>
      </w:r>
      <w:r>
        <w:rPr>
          <w:noProof/>
        </w:rPr>
        <w:fldChar w:fldCharType="separate"/>
      </w:r>
      <w:r>
        <w:rPr>
          <w:noProof/>
        </w:rPr>
        <w:t>50</w:t>
      </w:r>
      <w:r>
        <w:rPr>
          <w:noProof/>
        </w:rPr>
        <w:fldChar w:fldCharType="end"/>
      </w:r>
    </w:p>
    <w:p w14:paraId="6ACD4679" w14:textId="77DA2060" w:rsidR="002E23A4" w:rsidRDefault="002E23A4">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_Toc195533853 \h </w:instrText>
      </w:r>
      <w:r>
        <w:rPr>
          <w:noProof/>
        </w:rPr>
      </w:r>
      <w:r>
        <w:rPr>
          <w:noProof/>
        </w:rPr>
        <w:fldChar w:fldCharType="separate"/>
      </w:r>
      <w:r>
        <w:rPr>
          <w:noProof/>
        </w:rPr>
        <w:t>50</w:t>
      </w:r>
      <w:r>
        <w:rPr>
          <w:noProof/>
        </w:rPr>
        <w:fldChar w:fldCharType="end"/>
      </w:r>
    </w:p>
    <w:p w14:paraId="60157961" w14:textId="48D1B9BA" w:rsidR="002E23A4" w:rsidRDefault="002E23A4">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_Toc195533854 \h </w:instrText>
      </w:r>
      <w:r>
        <w:rPr>
          <w:noProof/>
        </w:rPr>
      </w:r>
      <w:r>
        <w:rPr>
          <w:noProof/>
        </w:rPr>
        <w:fldChar w:fldCharType="separate"/>
      </w:r>
      <w:r>
        <w:rPr>
          <w:noProof/>
        </w:rPr>
        <w:t>50</w:t>
      </w:r>
      <w:r>
        <w:rPr>
          <w:noProof/>
        </w:rPr>
        <w:fldChar w:fldCharType="end"/>
      </w:r>
    </w:p>
    <w:p w14:paraId="32DE6DF5" w14:textId="7D72C4AE" w:rsidR="002E23A4" w:rsidRDefault="002E23A4">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_Toc195533855 \h </w:instrText>
      </w:r>
      <w:r>
        <w:rPr>
          <w:noProof/>
        </w:rPr>
      </w:r>
      <w:r>
        <w:rPr>
          <w:noProof/>
        </w:rPr>
        <w:fldChar w:fldCharType="separate"/>
      </w:r>
      <w:r>
        <w:rPr>
          <w:noProof/>
        </w:rPr>
        <w:t>50</w:t>
      </w:r>
      <w:r>
        <w:rPr>
          <w:noProof/>
        </w:rPr>
        <w:fldChar w:fldCharType="end"/>
      </w:r>
    </w:p>
    <w:p w14:paraId="1A2D232D" w14:textId="3545DFEE" w:rsidR="002E23A4" w:rsidRDefault="002E23A4">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_Toc195533856 \h </w:instrText>
      </w:r>
      <w:r>
        <w:rPr>
          <w:noProof/>
        </w:rPr>
      </w:r>
      <w:r>
        <w:rPr>
          <w:noProof/>
        </w:rPr>
        <w:fldChar w:fldCharType="separate"/>
      </w:r>
      <w:r>
        <w:rPr>
          <w:noProof/>
        </w:rPr>
        <w:t>50</w:t>
      </w:r>
      <w:r>
        <w:rPr>
          <w:noProof/>
        </w:rPr>
        <w:fldChar w:fldCharType="end"/>
      </w:r>
    </w:p>
    <w:p w14:paraId="50AB40A6" w14:textId="55E17E6C" w:rsidR="002E23A4" w:rsidRDefault="002E23A4">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_Toc195533857 \h </w:instrText>
      </w:r>
      <w:r>
        <w:rPr>
          <w:noProof/>
        </w:rPr>
      </w:r>
      <w:r>
        <w:rPr>
          <w:noProof/>
        </w:rPr>
        <w:fldChar w:fldCharType="separate"/>
      </w:r>
      <w:r>
        <w:rPr>
          <w:noProof/>
        </w:rPr>
        <w:t>51</w:t>
      </w:r>
      <w:r>
        <w:rPr>
          <w:noProof/>
        </w:rPr>
        <w:fldChar w:fldCharType="end"/>
      </w:r>
    </w:p>
    <w:p w14:paraId="54DC0F33" w14:textId="120F901F" w:rsidR="002E23A4" w:rsidRDefault="002E23A4">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_Toc195533858 \h </w:instrText>
      </w:r>
      <w:r>
        <w:rPr>
          <w:noProof/>
        </w:rPr>
      </w:r>
      <w:r>
        <w:rPr>
          <w:noProof/>
        </w:rPr>
        <w:fldChar w:fldCharType="separate"/>
      </w:r>
      <w:r>
        <w:rPr>
          <w:noProof/>
        </w:rPr>
        <w:t>51</w:t>
      </w:r>
      <w:r>
        <w:rPr>
          <w:noProof/>
        </w:rPr>
        <w:fldChar w:fldCharType="end"/>
      </w:r>
    </w:p>
    <w:p w14:paraId="193FEAC6" w14:textId="723F1CDA" w:rsidR="002E23A4" w:rsidRDefault="002E23A4">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_Toc195533859 \h </w:instrText>
      </w:r>
      <w:r>
        <w:rPr>
          <w:noProof/>
        </w:rPr>
      </w:r>
      <w:r>
        <w:rPr>
          <w:noProof/>
        </w:rPr>
        <w:fldChar w:fldCharType="separate"/>
      </w:r>
      <w:r>
        <w:rPr>
          <w:noProof/>
        </w:rPr>
        <w:t>51</w:t>
      </w:r>
      <w:r>
        <w:rPr>
          <w:noProof/>
        </w:rPr>
        <w:fldChar w:fldCharType="end"/>
      </w:r>
    </w:p>
    <w:p w14:paraId="441E8033" w14:textId="7E91911F" w:rsidR="002E23A4" w:rsidRDefault="002E23A4">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_Toc195533860 \h </w:instrText>
      </w:r>
      <w:r>
        <w:rPr>
          <w:noProof/>
        </w:rPr>
      </w:r>
      <w:r>
        <w:rPr>
          <w:noProof/>
        </w:rPr>
        <w:fldChar w:fldCharType="separate"/>
      </w:r>
      <w:r>
        <w:rPr>
          <w:noProof/>
        </w:rPr>
        <w:t>51</w:t>
      </w:r>
      <w:r>
        <w:rPr>
          <w:noProof/>
        </w:rPr>
        <w:fldChar w:fldCharType="end"/>
      </w:r>
    </w:p>
    <w:p w14:paraId="61290F4C" w14:textId="2DC1D8AC" w:rsidR="002E23A4" w:rsidRDefault="002E23A4">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_Toc195533861 \h </w:instrText>
      </w:r>
      <w:r>
        <w:rPr>
          <w:noProof/>
        </w:rPr>
      </w:r>
      <w:r>
        <w:rPr>
          <w:noProof/>
        </w:rPr>
        <w:fldChar w:fldCharType="separate"/>
      </w:r>
      <w:r>
        <w:rPr>
          <w:noProof/>
        </w:rPr>
        <w:t>51</w:t>
      </w:r>
      <w:r>
        <w:rPr>
          <w:noProof/>
        </w:rPr>
        <w:fldChar w:fldCharType="end"/>
      </w:r>
    </w:p>
    <w:p w14:paraId="7F3CD097" w14:textId="4DD5B783" w:rsidR="002E23A4" w:rsidRDefault="002E23A4">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_Toc195533862 \h </w:instrText>
      </w:r>
      <w:r>
        <w:rPr>
          <w:noProof/>
        </w:rPr>
      </w:r>
      <w:r>
        <w:rPr>
          <w:noProof/>
        </w:rPr>
        <w:fldChar w:fldCharType="separate"/>
      </w:r>
      <w:r>
        <w:rPr>
          <w:noProof/>
        </w:rPr>
        <w:t>51</w:t>
      </w:r>
      <w:r>
        <w:rPr>
          <w:noProof/>
        </w:rPr>
        <w:fldChar w:fldCharType="end"/>
      </w:r>
    </w:p>
    <w:p w14:paraId="5B1B25F8" w14:textId="76605FCE" w:rsidR="002E23A4" w:rsidRDefault="002E23A4">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_Toc195533863 \h </w:instrText>
      </w:r>
      <w:r>
        <w:rPr>
          <w:noProof/>
        </w:rPr>
      </w:r>
      <w:r>
        <w:rPr>
          <w:noProof/>
        </w:rPr>
        <w:fldChar w:fldCharType="separate"/>
      </w:r>
      <w:r>
        <w:rPr>
          <w:noProof/>
        </w:rPr>
        <w:t>51</w:t>
      </w:r>
      <w:r>
        <w:rPr>
          <w:noProof/>
        </w:rPr>
        <w:fldChar w:fldCharType="end"/>
      </w:r>
    </w:p>
    <w:p w14:paraId="3B8C7156" w14:textId="348FA67B" w:rsidR="002E23A4" w:rsidRDefault="002E23A4">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_Toc195533864 \h </w:instrText>
      </w:r>
      <w:r>
        <w:rPr>
          <w:noProof/>
        </w:rPr>
      </w:r>
      <w:r>
        <w:rPr>
          <w:noProof/>
        </w:rPr>
        <w:fldChar w:fldCharType="separate"/>
      </w:r>
      <w:r>
        <w:rPr>
          <w:noProof/>
        </w:rPr>
        <w:t>52</w:t>
      </w:r>
      <w:r>
        <w:rPr>
          <w:noProof/>
        </w:rPr>
        <w:fldChar w:fldCharType="end"/>
      </w:r>
    </w:p>
    <w:p w14:paraId="15E4CCB5" w14:textId="79176DA2" w:rsidR="002E23A4" w:rsidRDefault="002E23A4">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_Toc195533865 \h </w:instrText>
      </w:r>
      <w:r>
        <w:rPr>
          <w:noProof/>
        </w:rPr>
      </w:r>
      <w:r>
        <w:rPr>
          <w:noProof/>
        </w:rPr>
        <w:fldChar w:fldCharType="separate"/>
      </w:r>
      <w:r>
        <w:rPr>
          <w:noProof/>
        </w:rPr>
        <w:t>52</w:t>
      </w:r>
      <w:r>
        <w:rPr>
          <w:noProof/>
        </w:rPr>
        <w:fldChar w:fldCharType="end"/>
      </w:r>
    </w:p>
    <w:p w14:paraId="058DF4C7" w14:textId="15E5DAA4" w:rsidR="002E23A4" w:rsidRDefault="002E23A4">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_Toc195533866 \h </w:instrText>
      </w:r>
      <w:r>
        <w:rPr>
          <w:noProof/>
        </w:rPr>
      </w:r>
      <w:r>
        <w:rPr>
          <w:noProof/>
        </w:rPr>
        <w:fldChar w:fldCharType="separate"/>
      </w:r>
      <w:r>
        <w:rPr>
          <w:noProof/>
        </w:rPr>
        <w:t>52</w:t>
      </w:r>
      <w:r>
        <w:rPr>
          <w:noProof/>
        </w:rPr>
        <w:fldChar w:fldCharType="end"/>
      </w:r>
    </w:p>
    <w:p w14:paraId="31F43289" w14:textId="6DC049A4" w:rsidR="002E23A4" w:rsidRDefault="002E23A4">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_Toc195533867 \h </w:instrText>
      </w:r>
      <w:r>
        <w:rPr>
          <w:noProof/>
        </w:rPr>
      </w:r>
      <w:r>
        <w:rPr>
          <w:noProof/>
        </w:rPr>
        <w:fldChar w:fldCharType="separate"/>
      </w:r>
      <w:r>
        <w:rPr>
          <w:noProof/>
        </w:rPr>
        <w:t>52</w:t>
      </w:r>
      <w:r>
        <w:rPr>
          <w:noProof/>
        </w:rPr>
        <w:fldChar w:fldCharType="end"/>
      </w:r>
    </w:p>
    <w:p w14:paraId="00438D1D" w14:textId="5664DA82" w:rsidR="002E23A4" w:rsidRDefault="002E23A4">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_Toc195533868 \h </w:instrText>
      </w:r>
      <w:r>
        <w:rPr>
          <w:noProof/>
        </w:rPr>
      </w:r>
      <w:r>
        <w:rPr>
          <w:noProof/>
        </w:rPr>
        <w:fldChar w:fldCharType="separate"/>
      </w:r>
      <w:r>
        <w:rPr>
          <w:noProof/>
        </w:rPr>
        <w:t>52</w:t>
      </w:r>
      <w:r>
        <w:rPr>
          <w:noProof/>
        </w:rPr>
        <w:fldChar w:fldCharType="end"/>
      </w:r>
    </w:p>
    <w:p w14:paraId="3A892EC2" w14:textId="09BBBD81" w:rsidR="002E23A4" w:rsidRDefault="002E23A4">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_Toc195533869 \h </w:instrText>
      </w:r>
      <w:r>
        <w:rPr>
          <w:noProof/>
        </w:rPr>
      </w:r>
      <w:r>
        <w:rPr>
          <w:noProof/>
        </w:rPr>
        <w:fldChar w:fldCharType="separate"/>
      </w:r>
      <w:r>
        <w:rPr>
          <w:noProof/>
        </w:rPr>
        <w:t>52</w:t>
      </w:r>
      <w:r>
        <w:rPr>
          <w:noProof/>
        </w:rPr>
        <w:fldChar w:fldCharType="end"/>
      </w:r>
    </w:p>
    <w:p w14:paraId="3BD39C2C" w14:textId="024EA48E" w:rsidR="002E23A4" w:rsidRDefault="002E23A4">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_Toc195533870 \h </w:instrText>
      </w:r>
      <w:r>
        <w:rPr>
          <w:noProof/>
        </w:rPr>
      </w:r>
      <w:r>
        <w:rPr>
          <w:noProof/>
        </w:rPr>
        <w:fldChar w:fldCharType="separate"/>
      </w:r>
      <w:r>
        <w:rPr>
          <w:noProof/>
        </w:rPr>
        <w:t>53</w:t>
      </w:r>
      <w:r>
        <w:rPr>
          <w:noProof/>
        </w:rPr>
        <w:fldChar w:fldCharType="end"/>
      </w:r>
    </w:p>
    <w:p w14:paraId="401B2817" w14:textId="27929D83" w:rsidR="002E23A4" w:rsidRDefault="002E23A4">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_Toc195533871 \h </w:instrText>
      </w:r>
      <w:r>
        <w:rPr>
          <w:noProof/>
        </w:rPr>
      </w:r>
      <w:r>
        <w:rPr>
          <w:noProof/>
        </w:rPr>
        <w:fldChar w:fldCharType="separate"/>
      </w:r>
      <w:r>
        <w:rPr>
          <w:noProof/>
        </w:rPr>
        <w:t>53</w:t>
      </w:r>
      <w:r>
        <w:rPr>
          <w:noProof/>
        </w:rPr>
        <w:fldChar w:fldCharType="end"/>
      </w:r>
    </w:p>
    <w:p w14:paraId="6CDDC79B" w14:textId="4E0631B9" w:rsidR="002E23A4" w:rsidRDefault="002E23A4">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_Toc195533872 \h </w:instrText>
      </w:r>
      <w:r>
        <w:rPr>
          <w:noProof/>
        </w:rPr>
      </w:r>
      <w:r>
        <w:rPr>
          <w:noProof/>
        </w:rPr>
        <w:fldChar w:fldCharType="separate"/>
      </w:r>
      <w:r>
        <w:rPr>
          <w:noProof/>
        </w:rPr>
        <w:t>53</w:t>
      </w:r>
      <w:r>
        <w:rPr>
          <w:noProof/>
        </w:rPr>
        <w:fldChar w:fldCharType="end"/>
      </w:r>
    </w:p>
    <w:p w14:paraId="133F6991" w14:textId="75FAE3BF" w:rsidR="002E23A4" w:rsidRDefault="002E23A4">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_Toc195533873 \h </w:instrText>
      </w:r>
      <w:r>
        <w:rPr>
          <w:noProof/>
        </w:rPr>
      </w:r>
      <w:r>
        <w:rPr>
          <w:noProof/>
        </w:rPr>
        <w:fldChar w:fldCharType="separate"/>
      </w:r>
      <w:r>
        <w:rPr>
          <w:noProof/>
        </w:rPr>
        <w:t>53</w:t>
      </w:r>
      <w:r>
        <w:rPr>
          <w:noProof/>
        </w:rPr>
        <w:fldChar w:fldCharType="end"/>
      </w:r>
    </w:p>
    <w:p w14:paraId="02C194A7" w14:textId="517DDE84" w:rsidR="002E23A4" w:rsidRDefault="002E23A4">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_Toc195533874 \h </w:instrText>
      </w:r>
      <w:r>
        <w:rPr>
          <w:noProof/>
        </w:rPr>
      </w:r>
      <w:r>
        <w:rPr>
          <w:noProof/>
        </w:rPr>
        <w:fldChar w:fldCharType="separate"/>
      </w:r>
      <w:r>
        <w:rPr>
          <w:noProof/>
        </w:rPr>
        <w:t>53</w:t>
      </w:r>
      <w:r>
        <w:rPr>
          <w:noProof/>
        </w:rPr>
        <w:fldChar w:fldCharType="end"/>
      </w:r>
    </w:p>
    <w:p w14:paraId="57708E41" w14:textId="735CA054" w:rsidR="002E23A4" w:rsidRDefault="002E23A4">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_Toc195533875 \h </w:instrText>
      </w:r>
      <w:r>
        <w:rPr>
          <w:noProof/>
        </w:rPr>
      </w:r>
      <w:r>
        <w:rPr>
          <w:noProof/>
        </w:rPr>
        <w:fldChar w:fldCharType="separate"/>
      </w:r>
      <w:r>
        <w:rPr>
          <w:noProof/>
        </w:rPr>
        <w:t>53</w:t>
      </w:r>
      <w:r>
        <w:rPr>
          <w:noProof/>
        </w:rPr>
        <w:fldChar w:fldCharType="end"/>
      </w:r>
    </w:p>
    <w:p w14:paraId="140E2750" w14:textId="658A5C98" w:rsidR="002E23A4" w:rsidRDefault="002E23A4">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_Toc195533876 \h </w:instrText>
      </w:r>
      <w:r>
        <w:rPr>
          <w:noProof/>
        </w:rPr>
      </w:r>
      <w:r>
        <w:rPr>
          <w:noProof/>
        </w:rPr>
        <w:fldChar w:fldCharType="separate"/>
      </w:r>
      <w:r>
        <w:rPr>
          <w:noProof/>
        </w:rPr>
        <w:t>53</w:t>
      </w:r>
      <w:r>
        <w:rPr>
          <w:noProof/>
        </w:rPr>
        <w:fldChar w:fldCharType="end"/>
      </w:r>
    </w:p>
    <w:p w14:paraId="7E06EE6B" w14:textId="066F69F1" w:rsidR="002E23A4" w:rsidRDefault="002E23A4">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_Toc195533877 \h </w:instrText>
      </w:r>
      <w:r>
        <w:rPr>
          <w:noProof/>
        </w:rPr>
      </w:r>
      <w:r>
        <w:rPr>
          <w:noProof/>
        </w:rPr>
        <w:fldChar w:fldCharType="separate"/>
      </w:r>
      <w:r>
        <w:rPr>
          <w:noProof/>
        </w:rPr>
        <w:t>54</w:t>
      </w:r>
      <w:r>
        <w:rPr>
          <w:noProof/>
        </w:rPr>
        <w:fldChar w:fldCharType="end"/>
      </w:r>
    </w:p>
    <w:p w14:paraId="6AF56E36" w14:textId="4739ACCC" w:rsidR="002E23A4" w:rsidRDefault="002E23A4">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_Toc195533878 \h </w:instrText>
      </w:r>
      <w:r>
        <w:rPr>
          <w:noProof/>
        </w:rPr>
      </w:r>
      <w:r>
        <w:rPr>
          <w:noProof/>
        </w:rPr>
        <w:fldChar w:fldCharType="separate"/>
      </w:r>
      <w:r>
        <w:rPr>
          <w:noProof/>
        </w:rPr>
        <w:t>54</w:t>
      </w:r>
      <w:r>
        <w:rPr>
          <w:noProof/>
        </w:rPr>
        <w:fldChar w:fldCharType="end"/>
      </w:r>
    </w:p>
    <w:p w14:paraId="64920AD2" w14:textId="6499EB3F" w:rsidR="002E23A4" w:rsidRDefault="002E23A4">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_Toc195533879 \h </w:instrText>
      </w:r>
      <w:r>
        <w:rPr>
          <w:noProof/>
        </w:rPr>
      </w:r>
      <w:r>
        <w:rPr>
          <w:noProof/>
        </w:rPr>
        <w:fldChar w:fldCharType="separate"/>
      </w:r>
      <w:r>
        <w:rPr>
          <w:noProof/>
        </w:rPr>
        <w:t>54</w:t>
      </w:r>
      <w:r>
        <w:rPr>
          <w:noProof/>
        </w:rPr>
        <w:fldChar w:fldCharType="end"/>
      </w:r>
    </w:p>
    <w:p w14:paraId="51B60835" w14:textId="6D2344C3" w:rsidR="002E23A4" w:rsidRDefault="002E23A4">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_Toc195533880 \h </w:instrText>
      </w:r>
      <w:r>
        <w:rPr>
          <w:noProof/>
        </w:rPr>
      </w:r>
      <w:r>
        <w:rPr>
          <w:noProof/>
        </w:rPr>
        <w:fldChar w:fldCharType="separate"/>
      </w:r>
      <w:r>
        <w:rPr>
          <w:noProof/>
        </w:rPr>
        <w:t>54</w:t>
      </w:r>
      <w:r>
        <w:rPr>
          <w:noProof/>
        </w:rPr>
        <w:fldChar w:fldCharType="end"/>
      </w:r>
    </w:p>
    <w:p w14:paraId="4F65C500" w14:textId="59298A7F" w:rsidR="002E23A4" w:rsidRDefault="002E23A4">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_Toc195533881 \h </w:instrText>
      </w:r>
      <w:r>
        <w:rPr>
          <w:noProof/>
        </w:rPr>
      </w:r>
      <w:r>
        <w:rPr>
          <w:noProof/>
        </w:rPr>
        <w:fldChar w:fldCharType="separate"/>
      </w:r>
      <w:r>
        <w:rPr>
          <w:noProof/>
        </w:rPr>
        <w:t>54</w:t>
      </w:r>
      <w:r>
        <w:rPr>
          <w:noProof/>
        </w:rPr>
        <w:fldChar w:fldCharType="end"/>
      </w:r>
    </w:p>
    <w:p w14:paraId="0E43727C" w14:textId="167AE6D8" w:rsidR="002E23A4" w:rsidRDefault="002E23A4">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_Toc195533882 \h </w:instrText>
      </w:r>
      <w:r>
        <w:rPr>
          <w:noProof/>
        </w:rPr>
      </w:r>
      <w:r>
        <w:rPr>
          <w:noProof/>
        </w:rPr>
        <w:fldChar w:fldCharType="separate"/>
      </w:r>
      <w:r>
        <w:rPr>
          <w:noProof/>
        </w:rPr>
        <w:t>54</w:t>
      </w:r>
      <w:r>
        <w:rPr>
          <w:noProof/>
        </w:rPr>
        <w:fldChar w:fldCharType="end"/>
      </w:r>
    </w:p>
    <w:p w14:paraId="4C8BBE96" w14:textId="42D33235" w:rsidR="002E23A4" w:rsidRDefault="002E23A4">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_Toc195533883 \h </w:instrText>
      </w:r>
      <w:r>
        <w:rPr>
          <w:noProof/>
        </w:rPr>
      </w:r>
      <w:r>
        <w:rPr>
          <w:noProof/>
        </w:rPr>
        <w:fldChar w:fldCharType="separate"/>
      </w:r>
      <w:r>
        <w:rPr>
          <w:noProof/>
        </w:rPr>
        <w:t>55</w:t>
      </w:r>
      <w:r>
        <w:rPr>
          <w:noProof/>
        </w:rPr>
        <w:fldChar w:fldCharType="end"/>
      </w:r>
    </w:p>
    <w:p w14:paraId="281B5B88" w14:textId="69A83F3A" w:rsidR="002E23A4" w:rsidRDefault="002E23A4">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_Toc195533884 \h </w:instrText>
      </w:r>
      <w:r>
        <w:rPr>
          <w:noProof/>
        </w:rPr>
      </w:r>
      <w:r>
        <w:rPr>
          <w:noProof/>
        </w:rPr>
        <w:fldChar w:fldCharType="separate"/>
      </w:r>
      <w:r>
        <w:rPr>
          <w:noProof/>
        </w:rPr>
        <w:t>55</w:t>
      </w:r>
      <w:r>
        <w:rPr>
          <w:noProof/>
        </w:rPr>
        <w:fldChar w:fldCharType="end"/>
      </w:r>
    </w:p>
    <w:p w14:paraId="3C933E7B" w14:textId="3C00055A" w:rsidR="002E23A4" w:rsidRDefault="002E23A4">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_Toc195533885 \h </w:instrText>
      </w:r>
      <w:r>
        <w:rPr>
          <w:noProof/>
        </w:rPr>
      </w:r>
      <w:r>
        <w:rPr>
          <w:noProof/>
        </w:rPr>
        <w:fldChar w:fldCharType="separate"/>
      </w:r>
      <w:r>
        <w:rPr>
          <w:noProof/>
        </w:rPr>
        <w:t>55</w:t>
      </w:r>
      <w:r>
        <w:rPr>
          <w:noProof/>
        </w:rPr>
        <w:fldChar w:fldCharType="end"/>
      </w:r>
    </w:p>
    <w:p w14:paraId="77D0D8DC" w14:textId="52D69D0C" w:rsidR="002E23A4" w:rsidRDefault="002E23A4">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_Toc195533886 \h </w:instrText>
      </w:r>
      <w:r>
        <w:rPr>
          <w:noProof/>
        </w:rPr>
      </w:r>
      <w:r>
        <w:rPr>
          <w:noProof/>
        </w:rPr>
        <w:fldChar w:fldCharType="separate"/>
      </w:r>
      <w:r>
        <w:rPr>
          <w:noProof/>
        </w:rPr>
        <w:t>55</w:t>
      </w:r>
      <w:r>
        <w:rPr>
          <w:noProof/>
        </w:rPr>
        <w:fldChar w:fldCharType="end"/>
      </w:r>
    </w:p>
    <w:p w14:paraId="221C6A82" w14:textId="70B9D0E9" w:rsidR="002E23A4" w:rsidRDefault="002E23A4">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_Toc195533887 \h </w:instrText>
      </w:r>
      <w:r>
        <w:rPr>
          <w:noProof/>
        </w:rPr>
      </w:r>
      <w:r>
        <w:rPr>
          <w:noProof/>
        </w:rPr>
        <w:fldChar w:fldCharType="separate"/>
      </w:r>
      <w:r>
        <w:rPr>
          <w:noProof/>
        </w:rPr>
        <w:t>55</w:t>
      </w:r>
      <w:r>
        <w:rPr>
          <w:noProof/>
        </w:rPr>
        <w:fldChar w:fldCharType="end"/>
      </w:r>
    </w:p>
    <w:p w14:paraId="372EB6FF" w14:textId="6A072731" w:rsidR="002E23A4" w:rsidRDefault="002E23A4">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_Toc195533888 \h </w:instrText>
      </w:r>
      <w:r>
        <w:rPr>
          <w:noProof/>
        </w:rPr>
      </w:r>
      <w:r>
        <w:rPr>
          <w:noProof/>
        </w:rPr>
        <w:fldChar w:fldCharType="separate"/>
      </w:r>
      <w:r>
        <w:rPr>
          <w:noProof/>
        </w:rPr>
        <w:t>55</w:t>
      </w:r>
      <w:r>
        <w:rPr>
          <w:noProof/>
        </w:rPr>
        <w:fldChar w:fldCharType="end"/>
      </w:r>
    </w:p>
    <w:p w14:paraId="162F3034" w14:textId="5053E928" w:rsidR="002E23A4" w:rsidRDefault="002E23A4">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_Toc195533889 \h </w:instrText>
      </w:r>
      <w:r>
        <w:rPr>
          <w:noProof/>
        </w:rPr>
      </w:r>
      <w:r>
        <w:rPr>
          <w:noProof/>
        </w:rPr>
        <w:fldChar w:fldCharType="separate"/>
      </w:r>
      <w:r>
        <w:rPr>
          <w:noProof/>
        </w:rPr>
        <w:t>55</w:t>
      </w:r>
      <w:r>
        <w:rPr>
          <w:noProof/>
        </w:rPr>
        <w:fldChar w:fldCharType="end"/>
      </w:r>
    </w:p>
    <w:p w14:paraId="2B58ED05" w14:textId="521A9BEC" w:rsidR="002E23A4" w:rsidRDefault="002E23A4">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_Toc195533890 \h </w:instrText>
      </w:r>
      <w:r>
        <w:rPr>
          <w:noProof/>
        </w:rPr>
      </w:r>
      <w:r>
        <w:rPr>
          <w:noProof/>
        </w:rPr>
        <w:fldChar w:fldCharType="separate"/>
      </w:r>
      <w:r>
        <w:rPr>
          <w:noProof/>
        </w:rPr>
        <w:t>56</w:t>
      </w:r>
      <w:r>
        <w:rPr>
          <w:noProof/>
        </w:rPr>
        <w:fldChar w:fldCharType="end"/>
      </w:r>
    </w:p>
    <w:p w14:paraId="0D89A027" w14:textId="3D794686" w:rsidR="002E23A4" w:rsidRDefault="002E23A4">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_Toc195533891 \h </w:instrText>
      </w:r>
      <w:r>
        <w:rPr>
          <w:noProof/>
        </w:rPr>
      </w:r>
      <w:r>
        <w:rPr>
          <w:noProof/>
        </w:rPr>
        <w:fldChar w:fldCharType="separate"/>
      </w:r>
      <w:r>
        <w:rPr>
          <w:noProof/>
        </w:rPr>
        <w:t>56</w:t>
      </w:r>
      <w:r>
        <w:rPr>
          <w:noProof/>
        </w:rPr>
        <w:fldChar w:fldCharType="end"/>
      </w:r>
    </w:p>
    <w:p w14:paraId="73D1A8A5" w14:textId="23499B6B" w:rsidR="002E23A4" w:rsidRDefault="002E23A4">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_Toc195533892 \h </w:instrText>
      </w:r>
      <w:r>
        <w:rPr>
          <w:noProof/>
        </w:rPr>
      </w:r>
      <w:r>
        <w:rPr>
          <w:noProof/>
        </w:rPr>
        <w:fldChar w:fldCharType="separate"/>
      </w:r>
      <w:r>
        <w:rPr>
          <w:noProof/>
        </w:rPr>
        <w:t>56</w:t>
      </w:r>
      <w:r>
        <w:rPr>
          <w:noProof/>
        </w:rPr>
        <w:fldChar w:fldCharType="end"/>
      </w:r>
    </w:p>
    <w:p w14:paraId="4D3FAFC9" w14:textId="681432C9" w:rsidR="002E23A4" w:rsidRDefault="002E23A4">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_Toc195533893 \h </w:instrText>
      </w:r>
      <w:r>
        <w:rPr>
          <w:noProof/>
        </w:rPr>
      </w:r>
      <w:r>
        <w:rPr>
          <w:noProof/>
        </w:rPr>
        <w:fldChar w:fldCharType="separate"/>
      </w:r>
      <w:r>
        <w:rPr>
          <w:noProof/>
        </w:rPr>
        <w:t>56</w:t>
      </w:r>
      <w:r>
        <w:rPr>
          <w:noProof/>
        </w:rPr>
        <w:fldChar w:fldCharType="end"/>
      </w:r>
    </w:p>
    <w:p w14:paraId="1F4796F3" w14:textId="1100166D" w:rsidR="002E23A4" w:rsidRDefault="002E23A4">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_Toc195533894 \h </w:instrText>
      </w:r>
      <w:r>
        <w:rPr>
          <w:noProof/>
        </w:rPr>
      </w:r>
      <w:r>
        <w:rPr>
          <w:noProof/>
        </w:rPr>
        <w:fldChar w:fldCharType="separate"/>
      </w:r>
      <w:r>
        <w:rPr>
          <w:noProof/>
        </w:rPr>
        <w:t>56</w:t>
      </w:r>
      <w:r>
        <w:rPr>
          <w:noProof/>
        </w:rPr>
        <w:fldChar w:fldCharType="end"/>
      </w:r>
    </w:p>
    <w:p w14:paraId="1876B575" w14:textId="6294BED1" w:rsidR="002E23A4" w:rsidRDefault="002E23A4">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_Toc195533895 \h </w:instrText>
      </w:r>
      <w:r>
        <w:rPr>
          <w:noProof/>
        </w:rPr>
      </w:r>
      <w:r>
        <w:rPr>
          <w:noProof/>
        </w:rPr>
        <w:fldChar w:fldCharType="separate"/>
      </w:r>
      <w:r>
        <w:rPr>
          <w:noProof/>
        </w:rPr>
        <w:t>56</w:t>
      </w:r>
      <w:r>
        <w:rPr>
          <w:noProof/>
        </w:rPr>
        <w:fldChar w:fldCharType="end"/>
      </w:r>
    </w:p>
    <w:p w14:paraId="1D1C006E" w14:textId="628EB7CD" w:rsidR="002E23A4" w:rsidRDefault="002E23A4">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_Toc195533896 \h </w:instrText>
      </w:r>
      <w:r>
        <w:rPr>
          <w:noProof/>
        </w:rPr>
      </w:r>
      <w:r>
        <w:rPr>
          <w:noProof/>
        </w:rPr>
        <w:fldChar w:fldCharType="separate"/>
      </w:r>
      <w:r>
        <w:rPr>
          <w:noProof/>
        </w:rPr>
        <w:t>56</w:t>
      </w:r>
      <w:r>
        <w:rPr>
          <w:noProof/>
        </w:rPr>
        <w:fldChar w:fldCharType="end"/>
      </w:r>
    </w:p>
    <w:p w14:paraId="564934E8" w14:textId="77479818" w:rsidR="002E23A4" w:rsidRDefault="002E23A4">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_Toc195533897 \h </w:instrText>
      </w:r>
      <w:r>
        <w:rPr>
          <w:noProof/>
        </w:rPr>
      </w:r>
      <w:r>
        <w:rPr>
          <w:noProof/>
        </w:rPr>
        <w:fldChar w:fldCharType="separate"/>
      </w:r>
      <w:r>
        <w:rPr>
          <w:noProof/>
        </w:rPr>
        <w:t>56</w:t>
      </w:r>
      <w:r>
        <w:rPr>
          <w:noProof/>
        </w:rPr>
        <w:fldChar w:fldCharType="end"/>
      </w:r>
    </w:p>
    <w:p w14:paraId="517F83EB" w14:textId="32378532" w:rsidR="002E23A4" w:rsidRDefault="002E23A4">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_Toc195533898 \h </w:instrText>
      </w:r>
      <w:r>
        <w:rPr>
          <w:noProof/>
        </w:rPr>
      </w:r>
      <w:r>
        <w:rPr>
          <w:noProof/>
        </w:rPr>
        <w:fldChar w:fldCharType="separate"/>
      </w:r>
      <w:r>
        <w:rPr>
          <w:noProof/>
        </w:rPr>
        <w:t>56</w:t>
      </w:r>
      <w:r>
        <w:rPr>
          <w:noProof/>
        </w:rPr>
        <w:fldChar w:fldCharType="end"/>
      </w:r>
    </w:p>
    <w:p w14:paraId="23F4ADD5" w14:textId="5EF73F21" w:rsidR="002E23A4" w:rsidRDefault="002E23A4">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_Toc195533899 \h </w:instrText>
      </w:r>
      <w:r>
        <w:rPr>
          <w:noProof/>
        </w:rPr>
      </w:r>
      <w:r>
        <w:rPr>
          <w:noProof/>
        </w:rPr>
        <w:fldChar w:fldCharType="separate"/>
      </w:r>
      <w:r>
        <w:rPr>
          <w:noProof/>
        </w:rPr>
        <w:t>57</w:t>
      </w:r>
      <w:r>
        <w:rPr>
          <w:noProof/>
        </w:rPr>
        <w:fldChar w:fldCharType="end"/>
      </w:r>
    </w:p>
    <w:p w14:paraId="7CBD8796" w14:textId="1D2489A3" w:rsidR="002E23A4" w:rsidRDefault="002E23A4">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_Toc195533900 \h </w:instrText>
      </w:r>
      <w:r>
        <w:rPr>
          <w:noProof/>
        </w:rPr>
      </w:r>
      <w:r>
        <w:rPr>
          <w:noProof/>
        </w:rPr>
        <w:fldChar w:fldCharType="separate"/>
      </w:r>
      <w:r>
        <w:rPr>
          <w:noProof/>
        </w:rPr>
        <w:t>57</w:t>
      </w:r>
      <w:r>
        <w:rPr>
          <w:noProof/>
        </w:rPr>
        <w:fldChar w:fldCharType="end"/>
      </w:r>
    </w:p>
    <w:p w14:paraId="0E078313" w14:textId="36D1EA49" w:rsidR="002E23A4" w:rsidRDefault="002E23A4">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_Toc195533901 \h </w:instrText>
      </w:r>
      <w:r>
        <w:rPr>
          <w:noProof/>
        </w:rPr>
      </w:r>
      <w:r>
        <w:rPr>
          <w:noProof/>
        </w:rPr>
        <w:fldChar w:fldCharType="separate"/>
      </w:r>
      <w:r>
        <w:rPr>
          <w:noProof/>
        </w:rPr>
        <w:t>57</w:t>
      </w:r>
      <w:r>
        <w:rPr>
          <w:noProof/>
        </w:rPr>
        <w:fldChar w:fldCharType="end"/>
      </w:r>
    </w:p>
    <w:p w14:paraId="513C33DD" w14:textId="7F538A3D" w:rsidR="002E23A4" w:rsidRDefault="002E23A4">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_Toc195533902 \h </w:instrText>
      </w:r>
      <w:r>
        <w:rPr>
          <w:noProof/>
        </w:rPr>
      </w:r>
      <w:r>
        <w:rPr>
          <w:noProof/>
        </w:rPr>
        <w:fldChar w:fldCharType="separate"/>
      </w:r>
      <w:r>
        <w:rPr>
          <w:noProof/>
        </w:rPr>
        <w:t>57</w:t>
      </w:r>
      <w:r>
        <w:rPr>
          <w:noProof/>
        </w:rPr>
        <w:fldChar w:fldCharType="end"/>
      </w:r>
    </w:p>
    <w:p w14:paraId="0D9E7576" w14:textId="4E40D96B" w:rsidR="002E23A4" w:rsidRDefault="002E23A4">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_Toc195533903 \h </w:instrText>
      </w:r>
      <w:r>
        <w:rPr>
          <w:noProof/>
        </w:rPr>
      </w:r>
      <w:r>
        <w:rPr>
          <w:noProof/>
        </w:rPr>
        <w:fldChar w:fldCharType="separate"/>
      </w:r>
      <w:r>
        <w:rPr>
          <w:noProof/>
        </w:rPr>
        <w:t>57</w:t>
      </w:r>
      <w:r>
        <w:rPr>
          <w:noProof/>
        </w:rPr>
        <w:fldChar w:fldCharType="end"/>
      </w:r>
    </w:p>
    <w:p w14:paraId="130CF0FC" w14:textId="5D49AB08" w:rsidR="002E23A4" w:rsidRDefault="002E23A4">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_Toc195533904 \h </w:instrText>
      </w:r>
      <w:r>
        <w:rPr>
          <w:noProof/>
        </w:rPr>
      </w:r>
      <w:r>
        <w:rPr>
          <w:noProof/>
        </w:rPr>
        <w:fldChar w:fldCharType="separate"/>
      </w:r>
      <w:r>
        <w:rPr>
          <w:noProof/>
        </w:rPr>
        <w:t>57</w:t>
      </w:r>
      <w:r>
        <w:rPr>
          <w:noProof/>
        </w:rPr>
        <w:fldChar w:fldCharType="end"/>
      </w:r>
    </w:p>
    <w:p w14:paraId="7285A11A" w14:textId="67DE30F0" w:rsidR="002E23A4" w:rsidRDefault="002E23A4">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_Toc195533905 \h </w:instrText>
      </w:r>
      <w:r>
        <w:rPr>
          <w:noProof/>
        </w:rPr>
      </w:r>
      <w:r>
        <w:rPr>
          <w:noProof/>
        </w:rPr>
        <w:fldChar w:fldCharType="separate"/>
      </w:r>
      <w:r>
        <w:rPr>
          <w:noProof/>
        </w:rPr>
        <w:t>57</w:t>
      </w:r>
      <w:r>
        <w:rPr>
          <w:noProof/>
        </w:rPr>
        <w:fldChar w:fldCharType="end"/>
      </w:r>
    </w:p>
    <w:p w14:paraId="0B824D12" w14:textId="2A6149CD" w:rsidR="002E23A4" w:rsidRDefault="002E23A4">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_Toc195533906 \h </w:instrText>
      </w:r>
      <w:r>
        <w:rPr>
          <w:noProof/>
        </w:rPr>
      </w:r>
      <w:r>
        <w:rPr>
          <w:noProof/>
        </w:rPr>
        <w:fldChar w:fldCharType="separate"/>
      </w:r>
      <w:r>
        <w:rPr>
          <w:noProof/>
        </w:rPr>
        <w:t>58</w:t>
      </w:r>
      <w:r>
        <w:rPr>
          <w:noProof/>
        </w:rPr>
        <w:fldChar w:fldCharType="end"/>
      </w:r>
    </w:p>
    <w:p w14:paraId="20D3714D" w14:textId="1194CEE7" w:rsidR="002E23A4" w:rsidRDefault="002E23A4">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_Toc195533907 \h </w:instrText>
      </w:r>
      <w:r>
        <w:rPr>
          <w:noProof/>
        </w:rPr>
      </w:r>
      <w:r>
        <w:rPr>
          <w:noProof/>
        </w:rPr>
        <w:fldChar w:fldCharType="separate"/>
      </w:r>
      <w:r>
        <w:rPr>
          <w:noProof/>
        </w:rPr>
        <w:t>58</w:t>
      </w:r>
      <w:r>
        <w:rPr>
          <w:noProof/>
        </w:rPr>
        <w:fldChar w:fldCharType="end"/>
      </w:r>
    </w:p>
    <w:p w14:paraId="6AAE4E91" w14:textId="1AC1CB67" w:rsidR="002E23A4" w:rsidRDefault="002E23A4">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_Toc195533908 \h </w:instrText>
      </w:r>
      <w:r>
        <w:rPr>
          <w:noProof/>
        </w:rPr>
      </w:r>
      <w:r>
        <w:rPr>
          <w:noProof/>
        </w:rPr>
        <w:fldChar w:fldCharType="separate"/>
      </w:r>
      <w:r>
        <w:rPr>
          <w:noProof/>
        </w:rPr>
        <w:t>58</w:t>
      </w:r>
      <w:r>
        <w:rPr>
          <w:noProof/>
        </w:rPr>
        <w:fldChar w:fldCharType="end"/>
      </w:r>
    </w:p>
    <w:p w14:paraId="3C090856" w14:textId="03AA050E" w:rsidR="002E23A4" w:rsidRDefault="002E23A4">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_Toc195533909 \h </w:instrText>
      </w:r>
      <w:r>
        <w:rPr>
          <w:noProof/>
        </w:rPr>
      </w:r>
      <w:r>
        <w:rPr>
          <w:noProof/>
        </w:rPr>
        <w:fldChar w:fldCharType="separate"/>
      </w:r>
      <w:r>
        <w:rPr>
          <w:noProof/>
        </w:rPr>
        <w:t>58</w:t>
      </w:r>
      <w:r>
        <w:rPr>
          <w:noProof/>
        </w:rPr>
        <w:fldChar w:fldCharType="end"/>
      </w:r>
    </w:p>
    <w:p w14:paraId="4191A827" w14:textId="5CED89AD" w:rsidR="002E23A4" w:rsidRDefault="002E23A4">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_Toc195533910 \h </w:instrText>
      </w:r>
      <w:r>
        <w:rPr>
          <w:noProof/>
        </w:rPr>
      </w:r>
      <w:r>
        <w:rPr>
          <w:noProof/>
        </w:rPr>
        <w:fldChar w:fldCharType="separate"/>
      </w:r>
      <w:r>
        <w:rPr>
          <w:noProof/>
        </w:rPr>
        <w:t>58</w:t>
      </w:r>
      <w:r>
        <w:rPr>
          <w:noProof/>
        </w:rPr>
        <w:fldChar w:fldCharType="end"/>
      </w:r>
    </w:p>
    <w:p w14:paraId="0BECC300" w14:textId="27BD36C7" w:rsidR="002E23A4" w:rsidRDefault="002E23A4">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_Toc195533911 \h </w:instrText>
      </w:r>
      <w:r>
        <w:rPr>
          <w:noProof/>
        </w:rPr>
      </w:r>
      <w:r>
        <w:rPr>
          <w:noProof/>
        </w:rPr>
        <w:fldChar w:fldCharType="separate"/>
      </w:r>
      <w:r>
        <w:rPr>
          <w:noProof/>
        </w:rPr>
        <w:t>58</w:t>
      </w:r>
      <w:r>
        <w:rPr>
          <w:noProof/>
        </w:rPr>
        <w:fldChar w:fldCharType="end"/>
      </w:r>
    </w:p>
    <w:p w14:paraId="1501A0E2" w14:textId="6584A609" w:rsidR="002E23A4" w:rsidRDefault="002E23A4">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_Toc195533912 \h </w:instrText>
      </w:r>
      <w:r>
        <w:rPr>
          <w:noProof/>
        </w:rPr>
      </w:r>
      <w:r>
        <w:rPr>
          <w:noProof/>
        </w:rPr>
        <w:fldChar w:fldCharType="separate"/>
      </w:r>
      <w:r>
        <w:rPr>
          <w:noProof/>
        </w:rPr>
        <w:t>59</w:t>
      </w:r>
      <w:r>
        <w:rPr>
          <w:noProof/>
        </w:rPr>
        <w:fldChar w:fldCharType="end"/>
      </w:r>
    </w:p>
    <w:p w14:paraId="7A85B552" w14:textId="0A9AA111" w:rsidR="002E23A4" w:rsidRDefault="002E23A4">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074DAF">
        <w:rPr>
          <w:noProof/>
          <w:lang w:val="en-US"/>
        </w:rPr>
        <w:t>tri</w:t>
      </w:r>
      <w:r w:rsidRPr="00074DAF">
        <w:rPr>
          <w:noProof/>
          <w:lang w:val="en-US" w:eastAsia="zh-CN"/>
        </w:rPr>
        <w:t>e</w:t>
      </w:r>
      <w:r w:rsidRPr="00074DAF">
        <w:rPr>
          <w:noProof/>
          <w:lang w:val="en-US"/>
        </w:rPr>
        <w:t>val</w:t>
      </w:r>
      <w:r>
        <w:rPr>
          <w:noProof/>
        </w:rPr>
        <w:tab/>
      </w:r>
      <w:r>
        <w:rPr>
          <w:noProof/>
        </w:rPr>
        <w:fldChar w:fldCharType="begin"/>
      </w:r>
      <w:r>
        <w:rPr>
          <w:noProof/>
        </w:rPr>
        <w:instrText xml:space="preserve"> PAGEREF _Toc195533913 \h </w:instrText>
      </w:r>
      <w:r>
        <w:rPr>
          <w:noProof/>
        </w:rPr>
      </w:r>
      <w:r>
        <w:rPr>
          <w:noProof/>
        </w:rPr>
        <w:fldChar w:fldCharType="separate"/>
      </w:r>
      <w:r>
        <w:rPr>
          <w:noProof/>
        </w:rPr>
        <w:t>59</w:t>
      </w:r>
      <w:r>
        <w:rPr>
          <w:noProof/>
        </w:rPr>
        <w:fldChar w:fldCharType="end"/>
      </w:r>
    </w:p>
    <w:p w14:paraId="768A05F8" w14:textId="29DDE7E3"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5.16</w:t>
      </w:r>
      <w:r>
        <w:rPr>
          <w:rFonts w:asciiTheme="minorHAnsi" w:eastAsiaTheme="minorEastAsia" w:hAnsiTheme="minorHAnsi" w:cstheme="minorBidi"/>
          <w:noProof/>
          <w:sz w:val="22"/>
          <w:szCs w:val="22"/>
          <w:lang w:val="en-IN" w:eastAsia="en-IN"/>
        </w:rPr>
        <w:tab/>
      </w:r>
      <w:r w:rsidRPr="00074DAF">
        <w:rPr>
          <w:noProof/>
          <w:lang w:val="en-US"/>
        </w:rPr>
        <w:t>Eees_EASInformationProvisioning Service</w:t>
      </w:r>
      <w:r>
        <w:rPr>
          <w:noProof/>
        </w:rPr>
        <w:tab/>
      </w:r>
      <w:r>
        <w:rPr>
          <w:noProof/>
        </w:rPr>
        <w:fldChar w:fldCharType="begin"/>
      </w:r>
      <w:r>
        <w:rPr>
          <w:noProof/>
        </w:rPr>
        <w:instrText xml:space="preserve"> PAGEREF _Toc195533914 \h </w:instrText>
      </w:r>
      <w:r>
        <w:rPr>
          <w:noProof/>
        </w:rPr>
      </w:r>
      <w:r>
        <w:rPr>
          <w:noProof/>
        </w:rPr>
        <w:fldChar w:fldCharType="separate"/>
      </w:r>
      <w:r>
        <w:rPr>
          <w:noProof/>
        </w:rPr>
        <w:t>60</w:t>
      </w:r>
      <w:r>
        <w:rPr>
          <w:noProof/>
        </w:rPr>
        <w:fldChar w:fldCharType="end"/>
      </w:r>
    </w:p>
    <w:p w14:paraId="2813EC9D" w14:textId="4779C881" w:rsidR="002E23A4" w:rsidRDefault="002E23A4">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_Toc195533915 \h </w:instrText>
      </w:r>
      <w:r>
        <w:rPr>
          <w:noProof/>
        </w:rPr>
      </w:r>
      <w:r>
        <w:rPr>
          <w:noProof/>
        </w:rPr>
        <w:fldChar w:fldCharType="separate"/>
      </w:r>
      <w:r>
        <w:rPr>
          <w:noProof/>
        </w:rPr>
        <w:t>60</w:t>
      </w:r>
      <w:r>
        <w:rPr>
          <w:noProof/>
        </w:rPr>
        <w:fldChar w:fldCharType="end"/>
      </w:r>
    </w:p>
    <w:p w14:paraId="1F68FDB5" w14:textId="41E82E14" w:rsidR="002E23A4" w:rsidRDefault="002E23A4">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_Toc195533916 \h </w:instrText>
      </w:r>
      <w:r>
        <w:rPr>
          <w:noProof/>
        </w:rPr>
      </w:r>
      <w:r>
        <w:rPr>
          <w:noProof/>
        </w:rPr>
        <w:fldChar w:fldCharType="separate"/>
      </w:r>
      <w:r>
        <w:rPr>
          <w:noProof/>
        </w:rPr>
        <w:t>60</w:t>
      </w:r>
      <w:r>
        <w:rPr>
          <w:noProof/>
        </w:rPr>
        <w:fldChar w:fldCharType="end"/>
      </w:r>
    </w:p>
    <w:p w14:paraId="19D9C4D9" w14:textId="28D4F64D" w:rsidR="002E23A4" w:rsidRDefault="002E23A4">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_Toc195533917 \h </w:instrText>
      </w:r>
      <w:r>
        <w:rPr>
          <w:noProof/>
        </w:rPr>
      </w:r>
      <w:r>
        <w:rPr>
          <w:noProof/>
        </w:rPr>
        <w:fldChar w:fldCharType="separate"/>
      </w:r>
      <w:r>
        <w:rPr>
          <w:noProof/>
        </w:rPr>
        <w:t>61</w:t>
      </w:r>
      <w:r>
        <w:rPr>
          <w:noProof/>
        </w:rPr>
        <w:fldChar w:fldCharType="end"/>
      </w:r>
    </w:p>
    <w:p w14:paraId="5261863B" w14:textId="55A42FA5" w:rsidR="002E23A4" w:rsidRDefault="002E23A4">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_Toc195533918 \h </w:instrText>
      </w:r>
      <w:r>
        <w:rPr>
          <w:noProof/>
        </w:rPr>
      </w:r>
      <w:r>
        <w:rPr>
          <w:noProof/>
        </w:rPr>
        <w:fldChar w:fldCharType="separate"/>
      </w:r>
      <w:r>
        <w:rPr>
          <w:noProof/>
        </w:rPr>
        <w:t>61</w:t>
      </w:r>
      <w:r>
        <w:rPr>
          <w:noProof/>
        </w:rPr>
        <w:fldChar w:fldCharType="end"/>
      </w:r>
    </w:p>
    <w:p w14:paraId="026777A1" w14:textId="659DE335" w:rsidR="002E23A4" w:rsidRDefault="002E23A4">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_Toc195533919 \h </w:instrText>
      </w:r>
      <w:r>
        <w:rPr>
          <w:noProof/>
        </w:rPr>
      </w:r>
      <w:r>
        <w:rPr>
          <w:noProof/>
        </w:rPr>
        <w:fldChar w:fldCharType="separate"/>
      </w:r>
      <w:r>
        <w:rPr>
          <w:noProof/>
        </w:rPr>
        <w:t>61</w:t>
      </w:r>
      <w:r>
        <w:rPr>
          <w:noProof/>
        </w:rPr>
        <w:fldChar w:fldCharType="end"/>
      </w:r>
    </w:p>
    <w:p w14:paraId="56650812" w14:textId="5C23ED50" w:rsidR="002E23A4" w:rsidRDefault="002E23A4">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_Toc195533920 \h </w:instrText>
      </w:r>
      <w:r>
        <w:rPr>
          <w:noProof/>
        </w:rPr>
      </w:r>
      <w:r>
        <w:rPr>
          <w:noProof/>
        </w:rPr>
        <w:fldChar w:fldCharType="separate"/>
      </w:r>
      <w:r>
        <w:rPr>
          <w:noProof/>
        </w:rPr>
        <w:t>61</w:t>
      </w:r>
      <w:r>
        <w:rPr>
          <w:noProof/>
        </w:rPr>
        <w:fldChar w:fldCharType="end"/>
      </w:r>
    </w:p>
    <w:p w14:paraId="7CF3774D" w14:textId="2C9E880B" w:rsidR="002E23A4" w:rsidRDefault="002E23A4">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_Toc195533921 \h </w:instrText>
      </w:r>
      <w:r>
        <w:rPr>
          <w:noProof/>
        </w:rPr>
      </w:r>
      <w:r>
        <w:rPr>
          <w:noProof/>
        </w:rPr>
        <w:fldChar w:fldCharType="separate"/>
      </w:r>
      <w:r>
        <w:rPr>
          <w:noProof/>
        </w:rPr>
        <w:t>61</w:t>
      </w:r>
      <w:r>
        <w:rPr>
          <w:noProof/>
        </w:rPr>
        <w:fldChar w:fldCharType="end"/>
      </w:r>
    </w:p>
    <w:p w14:paraId="2334B0DF" w14:textId="3D14D7D2" w:rsidR="002E23A4" w:rsidRDefault="002E23A4">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_Toc195533922 \h </w:instrText>
      </w:r>
      <w:r>
        <w:rPr>
          <w:noProof/>
        </w:rPr>
      </w:r>
      <w:r>
        <w:rPr>
          <w:noProof/>
        </w:rPr>
        <w:fldChar w:fldCharType="separate"/>
      </w:r>
      <w:r>
        <w:rPr>
          <w:noProof/>
        </w:rPr>
        <w:t>61</w:t>
      </w:r>
      <w:r>
        <w:rPr>
          <w:noProof/>
        </w:rPr>
        <w:fldChar w:fldCharType="end"/>
      </w:r>
    </w:p>
    <w:p w14:paraId="37722411" w14:textId="5352F96A" w:rsidR="002E23A4" w:rsidRDefault="002E23A4">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_Toc195533923 \h </w:instrText>
      </w:r>
      <w:r>
        <w:rPr>
          <w:noProof/>
        </w:rPr>
      </w:r>
      <w:r>
        <w:rPr>
          <w:noProof/>
        </w:rPr>
        <w:fldChar w:fldCharType="separate"/>
      </w:r>
      <w:r>
        <w:rPr>
          <w:noProof/>
        </w:rPr>
        <w:t>62</w:t>
      </w:r>
      <w:r>
        <w:rPr>
          <w:noProof/>
        </w:rPr>
        <w:fldChar w:fldCharType="end"/>
      </w:r>
    </w:p>
    <w:p w14:paraId="30DE7DD6" w14:textId="532B1EEC" w:rsidR="002E23A4" w:rsidRDefault="002E23A4">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_Toc195533924 \h </w:instrText>
      </w:r>
      <w:r>
        <w:rPr>
          <w:noProof/>
        </w:rPr>
      </w:r>
      <w:r>
        <w:rPr>
          <w:noProof/>
        </w:rPr>
        <w:fldChar w:fldCharType="separate"/>
      </w:r>
      <w:r>
        <w:rPr>
          <w:noProof/>
        </w:rPr>
        <w:t>62</w:t>
      </w:r>
      <w:r>
        <w:rPr>
          <w:noProof/>
        </w:rPr>
        <w:fldChar w:fldCharType="end"/>
      </w:r>
    </w:p>
    <w:p w14:paraId="628E5687" w14:textId="73666E06" w:rsidR="002E23A4" w:rsidRDefault="002E23A4">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_Toc195533925 \h </w:instrText>
      </w:r>
      <w:r>
        <w:rPr>
          <w:noProof/>
        </w:rPr>
      </w:r>
      <w:r>
        <w:rPr>
          <w:noProof/>
        </w:rPr>
        <w:fldChar w:fldCharType="separate"/>
      </w:r>
      <w:r>
        <w:rPr>
          <w:noProof/>
        </w:rPr>
        <w:t>62</w:t>
      </w:r>
      <w:r>
        <w:rPr>
          <w:noProof/>
        </w:rPr>
        <w:fldChar w:fldCharType="end"/>
      </w:r>
    </w:p>
    <w:p w14:paraId="099A6671" w14:textId="4FE65B51" w:rsidR="002E23A4" w:rsidRDefault="002E23A4">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_Toc195533926 \h </w:instrText>
      </w:r>
      <w:r>
        <w:rPr>
          <w:noProof/>
        </w:rPr>
      </w:r>
      <w:r>
        <w:rPr>
          <w:noProof/>
        </w:rPr>
        <w:fldChar w:fldCharType="separate"/>
      </w:r>
      <w:r>
        <w:rPr>
          <w:noProof/>
        </w:rPr>
        <w:t>62</w:t>
      </w:r>
      <w:r>
        <w:rPr>
          <w:noProof/>
        </w:rPr>
        <w:fldChar w:fldCharType="end"/>
      </w:r>
    </w:p>
    <w:p w14:paraId="0358B806" w14:textId="12023F5C" w:rsidR="002E23A4" w:rsidRDefault="002E23A4">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_Toc195533927 \h </w:instrText>
      </w:r>
      <w:r>
        <w:rPr>
          <w:noProof/>
        </w:rPr>
      </w:r>
      <w:r>
        <w:rPr>
          <w:noProof/>
        </w:rPr>
        <w:fldChar w:fldCharType="separate"/>
      </w:r>
      <w:r>
        <w:rPr>
          <w:noProof/>
        </w:rPr>
        <w:t>63</w:t>
      </w:r>
      <w:r>
        <w:rPr>
          <w:noProof/>
        </w:rPr>
        <w:fldChar w:fldCharType="end"/>
      </w:r>
    </w:p>
    <w:p w14:paraId="7D986FC7" w14:textId="2024A2F8" w:rsidR="002E23A4" w:rsidRDefault="002E23A4">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_Toc195533928 \h </w:instrText>
      </w:r>
      <w:r>
        <w:rPr>
          <w:noProof/>
        </w:rPr>
      </w:r>
      <w:r>
        <w:rPr>
          <w:noProof/>
        </w:rPr>
        <w:fldChar w:fldCharType="separate"/>
      </w:r>
      <w:r>
        <w:rPr>
          <w:noProof/>
        </w:rPr>
        <w:t>63</w:t>
      </w:r>
      <w:r>
        <w:rPr>
          <w:noProof/>
        </w:rPr>
        <w:fldChar w:fldCharType="end"/>
      </w:r>
    </w:p>
    <w:p w14:paraId="5C052EEF" w14:textId="5945316A" w:rsidR="002E23A4" w:rsidRDefault="002E23A4">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_Toc195533929 \h </w:instrText>
      </w:r>
      <w:r>
        <w:rPr>
          <w:noProof/>
        </w:rPr>
      </w:r>
      <w:r>
        <w:rPr>
          <w:noProof/>
        </w:rPr>
        <w:fldChar w:fldCharType="separate"/>
      </w:r>
      <w:r>
        <w:rPr>
          <w:noProof/>
        </w:rPr>
        <w:t>63</w:t>
      </w:r>
      <w:r>
        <w:rPr>
          <w:noProof/>
        </w:rPr>
        <w:fldChar w:fldCharType="end"/>
      </w:r>
    </w:p>
    <w:p w14:paraId="4DE67A97" w14:textId="61087829" w:rsidR="002E23A4" w:rsidRDefault="002E23A4">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_Toc195533930 \h </w:instrText>
      </w:r>
      <w:r>
        <w:rPr>
          <w:noProof/>
        </w:rPr>
      </w:r>
      <w:r>
        <w:rPr>
          <w:noProof/>
        </w:rPr>
        <w:fldChar w:fldCharType="separate"/>
      </w:r>
      <w:r>
        <w:rPr>
          <w:noProof/>
        </w:rPr>
        <w:t>63</w:t>
      </w:r>
      <w:r>
        <w:rPr>
          <w:noProof/>
        </w:rPr>
        <w:fldChar w:fldCharType="end"/>
      </w:r>
    </w:p>
    <w:p w14:paraId="1DF9BEAF" w14:textId="6264DC5C" w:rsidR="002E23A4" w:rsidRDefault="002E23A4">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_Toc195533931 \h </w:instrText>
      </w:r>
      <w:r>
        <w:rPr>
          <w:noProof/>
        </w:rPr>
      </w:r>
      <w:r>
        <w:rPr>
          <w:noProof/>
        </w:rPr>
        <w:fldChar w:fldCharType="separate"/>
      </w:r>
      <w:r>
        <w:rPr>
          <w:noProof/>
        </w:rPr>
        <w:t>63</w:t>
      </w:r>
      <w:r>
        <w:rPr>
          <w:noProof/>
        </w:rPr>
        <w:fldChar w:fldCharType="end"/>
      </w:r>
    </w:p>
    <w:p w14:paraId="11151286" w14:textId="4A7E33D0" w:rsidR="002E23A4" w:rsidRDefault="002E23A4">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_Toc195533932 \h </w:instrText>
      </w:r>
      <w:r>
        <w:rPr>
          <w:noProof/>
        </w:rPr>
      </w:r>
      <w:r>
        <w:rPr>
          <w:noProof/>
        </w:rPr>
        <w:fldChar w:fldCharType="separate"/>
      </w:r>
      <w:r>
        <w:rPr>
          <w:noProof/>
        </w:rPr>
        <w:t>63</w:t>
      </w:r>
      <w:r>
        <w:rPr>
          <w:noProof/>
        </w:rPr>
        <w:fldChar w:fldCharType="end"/>
      </w:r>
    </w:p>
    <w:p w14:paraId="70745513" w14:textId="33FC7557" w:rsidR="002E23A4" w:rsidRDefault="002E23A4">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_Toc195533933 \h </w:instrText>
      </w:r>
      <w:r>
        <w:rPr>
          <w:noProof/>
        </w:rPr>
      </w:r>
      <w:r>
        <w:rPr>
          <w:noProof/>
        </w:rPr>
        <w:fldChar w:fldCharType="separate"/>
      </w:r>
      <w:r>
        <w:rPr>
          <w:noProof/>
        </w:rPr>
        <w:t>63</w:t>
      </w:r>
      <w:r>
        <w:rPr>
          <w:noProof/>
        </w:rPr>
        <w:fldChar w:fldCharType="end"/>
      </w:r>
    </w:p>
    <w:p w14:paraId="39F0B529" w14:textId="1A129A5E" w:rsidR="002E23A4" w:rsidRDefault="002E23A4">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_Toc195533934 \h </w:instrText>
      </w:r>
      <w:r>
        <w:rPr>
          <w:noProof/>
        </w:rPr>
      </w:r>
      <w:r>
        <w:rPr>
          <w:noProof/>
        </w:rPr>
        <w:fldChar w:fldCharType="separate"/>
      </w:r>
      <w:r>
        <w:rPr>
          <w:noProof/>
        </w:rPr>
        <w:t>64</w:t>
      </w:r>
      <w:r>
        <w:rPr>
          <w:noProof/>
        </w:rPr>
        <w:fldChar w:fldCharType="end"/>
      </w:r>
    </w:p>
    <w:p w14:paraId="6262B817" w14:textId="460D95E5" w:rsidR="002E23A4" w:rsidRDefault="002E23A4">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_Toc195533935 \h </w:instrText>
      </w:r>
      <w:r>
        <w:rPr>
          <w:noProof/>
        </w:rPr>
      </w:r>
      <w:r>
        <w:rPr>
          <w:noProof/>
        </w:rPr>
        <w:fldChar w:fldCharType="separate"/>
      </w:r>
      <w:r>
        <w:rPr>
          <w:noProof/>
        </w:rPr>
        <w:t>64</w:t>
      </w:r>
      <w:r>
        <w:rPr>
          <w:noProof/>
        </w:rPr>
        <w:fldChar w:fldCharType="end"/>
      </w:r>
    </w:p>
    <w:p w14:paraId="003D2E2A" w14:textId="7F3B3C10" w:rsidR="002E23A4" w:rsidRDefault="002E23A4">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_Toc195533936 \h </w:instrText>
      </w:r>
      <w:r>
        <w:rPr>
          <w:noProof/>
        </w:rPr>
      </w:r>
      <w:r>
        <w:rPr>
          <w:noProof/>
        </w:rPr>
        <w:fldChar w:fldCharType="separate"/>
      </w:r>
      <w:r>
        <w:rPr>
          <w:noProof/>
        </w:rPr>
        <w:t>64</w:t>
      </w:r>
      <w:r>
        <w:rPr>
          <w:noProof/>
        </w:rPr>
        <w:fldChar w:fldCharType="end"/>
      </w:r>
    </w:p>
    <w:p w14:paraId="4620B2A3" w14:textId="439A093E" w:rsidR="002E23A4" w:rsidRDefault="002E23A4">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_Toc195533937 \h </w:instrText>
      </w:r>
      <w:r>
        <w:rPr>
          <w:noProof/>
        </w:rPr>
      </w:r>
      <w:r>
        <w:rPr>
          <w:noProof/>
        </w:rPr>
        <w:fldChar w:fldCharType="separate"/>
      </w:r>
      <w:r>
        <w:rPr>
          <w:noProof/>
        </w:rPr>
        <w:t>64</w:t>
      </w:r>
      <w:r>
        <w:rPr>
          <w:noProof/>
        </w:rPr>
        <w:fldChar w:fldCharType="end"/>
      </w:r>
    </w:p>
    <w:p w14:paraId="6F71E597" w14:textId="5C3AE44B" w:rsidR="002E23A4" w:rsidRDefault="002E23A4">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_Toc195533938 \h </w:instrText>
      </w:r>
      <w:r>
        <w:rPr>
          <w:noProof/>
        </w:rPr>
      </w:r>
      <w:r>
        <w:rPr>
          <w:noProof/>
        </w:rPr>
        <w:fldChar w:fldCharType="separate"/>
      </w:r>
      <w:r>
        <w:rPr>
          <w:noProof/>
        </w:rPr>
        <w:t>64</w:t>
      </w:r>
      <w:r>
        <w:rPr>
          <w:noProof/>
        </w:rPr>
        <w:fldChar w:fldCharType="end"/>
      </w:r>
    </w:p>
    <w:p w14:paraId="7F81B9ED" w14:textId="0A359824" w:rsidR="002E23A4" w:rsidRDefault="002E23A4">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_Toc195533939 \h </w:instrText>
      </w:r>
      <w:r>
        <w:rPr>
          <w:noProof/>
        </w:rPr>
      </w:r>
      <w:r>
        <w:rPr>
          <w:noProof/>
        </w:rPr>
        <w:fldChar w:fldCharType="separate"/>
      </w:r>
      <w:r>
        <w:rPr>
          <w:noProof/>
        </w:rPr>
        <w:t>65</w:t>
      </w:r>
      <w:r>
        <w:rPr>
          <w:noProof/>
        </w:rPr>
        <w:fldChar w:fldCharType="end"/>
      </w:r>
    </w:p>
    <w:p w14:paraId="2EC6C4D7" w14:textId="611ADA3D" w:rsidR="002E23A4" w:rsidRDefault="002E23A4">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_Toc195533940 \h </w:instrText>
      </w:r>
      <w:r>
        <w:rPr>
          <w:noProof/>
        </w:rPr>
      </w:r>
      <w:r>
        <w:rPr>
          <w:noProof/>
        </w:rPr>
        <w:fldChar w:fldCharType="separate"/>
      </w:r>
      <w:r>
        <w:rPr>
          <w:noProof/>
        </w:rPr>
        <w:t>65</w:t>
      </w:r>
      <w:r>
        <w:rPr>
          <w:noProof/>
        </w:rPr>
        <w:fldChar w:fldCharType="end"/>
      </w:r>
    </w:p>
    <w:p w14:paraId="1A7A3CCE" w14:textId="1BA1FF34" w:rsidR="002E23A4" w:rsidRDefault="002E23A4">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_Toc195533941 \h </w:instrText>
      </w:r>
      <w:r>
        <w:rPr>
          <w:noProof/>
        </w:rPr>
      </w:r>
      <w:r>
        <w:rPr>
          <w:noProof/>
        </w:rPr>
        <w:fldChar w:fldCharType="separate"/>
      </w:r>
      <w:r>
        <w:rPr>
          <w:noProof/>
        </w:rPr>
        <w:t>65</w:t>
      </w:r>
      <w:r>
        <w:rPr>
          <w:noProof/>
        </w:rPr>
        <w:fldChar w:fldCharType="end"/>
      </w:r>
    </w:p>
    <w:p w14:paraId="5E7B765D" w14:textId="4D597011" w:rsidR="002E23A4" w:rsidRDefault="002E23A4">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_Toc195533942 \h </w:instrText>
      </w:r>
      <w:r>
        <w:rPr>
          <w:noProof/>
        </w:rPr>
      </w:r>
      <w:r>
        <w:rPr>
          <w:noProof/>
        </w:rPr>
        <w:fldChar w:fldCharType="separate"/>
      </w:r>
      <w:r>
        <w:rPr>
          <w:noProof/>
        </w:rPr>
        <w:t>65</w:t>
      </w:r>
      <w:r>
        <w:rPr>
          <w:noProof/>
        </w:rPr>
        <w:fldChar w:fldCharType="end"/>
      </w:r>
    </w:p>
    <w:p w14:paraId="4178AB39" w14:textId="5471C8EB" w:rsidR="002E23A4" w:rsidRDefault="002E23A4">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_Toc195533943 \h </w:instrText>
      </w:r>
      <w:r>
        <w:rPr>
          <w:noProof/>
        </w:rPr>
      </w:r>
      <w:r>
        <w:rPr>
          <w:noProof/>
        </w:rPr>
        <w:fldChar w:fldCharType="separate"/>
      </w:r>
      <w:r>
        <w:rPr>
          <w:noProof/>
        </w:rPr>
        <w:t>65</w:t>
      </w:r>
      <w:r>
        <w:rPr>
          <w:noProof/>
        </w:rPr>
        <w:fldChar w:fldCharType="end"/>
      </w:r>
    </w:p>
    <w:p w14:paraId="4D4D7097" w14:textId="33DE2B33" w:rsidR="002E23A4" w:rsidRDefault="002E23A4">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_Toc195533944 \h </w:instrText>
      </w:r>
      <w:r>
        <w:rPr>
          <w:noProof/>
        </w:rPr>
      </w:r>
      <w:r>
        <w:rPr>
          <w:noProof/>
        </w:rPr>
        <w:fldChar w:fldCharType="separate"/>
      </w:r>
      <w:r>
        <w:rPr>
          <w:noProof/>
        </w:rPr>
        <w:t>65</w:t>
      </w:r>
      <w:r>
        <w:rPr>
          <w:noProof/>
        </w:rPr>
        <w:fldChar w:fldCharType="end"/>
      </w:r>
    </w:p>
    <w:p w14:paraId="2EE52441" w14:textId="50F7C561" w:rsidR="002E23A4" w:rsidRDefault="002E23A4">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_Toc195533945 \h </w:instrText>
      </w:r>
      <w:r>
        <w:rPr>
          <w:noProof/>
        </w:rPr>
      </w:r>
      <w:r>
        <w:rPr>
          <w:noProof/>
        </w:rPr>
        <w:fldChar w:fldCharType="separate"/>
      </w:r>
      <w:r>
        <w:rPr>
          <w:noProof/>
        </w:rPr>
        <w:t>65</w:t>
      </w:r>
      <w:r>
        <w:rPr>
          <w:noProof/>
        </w:rPr>
        <w:fldChar w:fldCharType="end"/>
      </w:r>
    </w:p>
    <w:p w14:paraId="27AC8B76" w14:textId="6A96F102" w:rsidR="002E23A4" w:rsidRDefault="002E23A4">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_Toc195533946 \h </w:instrText>
      </w:r>
      <w:r>
        <w:rPr>
          <w:noProof/>
        </w:rPr>
      </w:r>
      <w:r>
        <w:rPr>
          <w:noProof/>
        </w:rPr>
        <w:fldChar w:fldCharType="separate"/>
      </w:r>
      <w:r>
        <w:rPr>
          <w:noProof/>
        </w:rPr>
        <w:t>66</w:t>
      </w:r>
      <w:r>
        <w:rPr>
          <w:noProof/>
        </w:rPr>
        <w:fldChar w:fldCharType="end"/>
      </w:r>
    </w:p>
    <w:p w14:paraId="216EEA09" w14:textId="65685018" w:rsidR="002E23A4" w:rsidRDefault="002E23A4">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_Toc195533947 \h </w:instrText>
      </w:r>
      <w:r>
        <w:rPr>
          <w:noProof/>
        </w:rPr>
      </w:r>
      <w:r>
        <w:rPr>
          <w:noProof/>
        </w:rPr>
        <w:fldChar w:fldCharType="separate"/>
      </w:r>
      <w:r>
        <w:rPr>
          <w:noProof/>
        </w:rPr>
        <w:t>66</w:t>
      </w:r>
      <w:r>
        <w:rPr>
          <w:noProof/>
        </w:rPr>
        <w:fldChar w:fldCharType="end"/>
      </w:r>
    </w:p>
    <w:p w14:paraId="37152FA4" w14:textId="7B0DFF5D" w:rsidR="002E23A4" w:rsidRDefault="002E23A4">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_Toc195533948 \h </w:instrText>
      </w:r>
      <w:r>
        <w:rPr>
          <w:noProof/>
        </w:rPr>
      </w:r>
      <w:r>
        <w:rPr>
          <w:noProof/>
        </w:rPr>
        <w:fldChar w:fldCharType="separate"/>
      </w:r>
      <w:r>
        <w:rPr>
          <w:noProof/>
        </w:rPr>
        <w:t>66</w:t>
      </w:r>
      <w:r>
        <w:rPr>
          <w:noProof/>
        </w:rPr>
        <w:fldChar w:fldCharType="end"/>
      </w:r>
    </w:p>
    <w:p w14:paraId="42D16E49" w14:textId="32A95A2F" w:rsidR="002E23A4" w:rsidRDefault="002E23A4">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_Toc195533949 \h </w:instrText>
      </w:r>
      <w:r>
        <w:rPr>
          <w:noProof/>
        </w:rPr>
      </w:r>
      <w:r>
        <w:rPr>
          <w:noProof/>
        </w:rPr>
        <w:fldChar w:fldCharType="separate"/>
      </w:r>
      <w:r>
        <w:rPr>
          <w:noProof/>
        </w:rPr>
        <w:t>66</w:t>
      </w:r>
      <w:r>
        <w:rPr>
          <w:noProof/>
        </w:rPr>
        <w:fldChar w:fldCharType="end"/>
      </w:r>
    </w:p>
    <w:p w14:paraId="7780B9D6" w14:textId="63E67B30" w:rsidR="002E23A4" w:rsidRDefault="002E23A4">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_Toc195533950 \h </w:instrText>
      </w:r>
      <w:r>
        <w:rPr>
          <w:noProof/>
        </w:rPr>
      </w:r>
      <w:r>
        <w:rPr>
          <w:noProof/>
        </w:rPr>
        <w:fldChar w:fldCharType="separate"/>
      </w:r>
      <w:r>
        <w:rPr>
          <w:noProof/>
        </w:rPr>
        <w:t>67</w:t>
      </w:r>
      <w:r>
        <w:rPr>
          <w:noProof/>
        </w:rPr>
        <w:fldChar w:fldCharType="end"/>
      </w:r>
    </w:p>
    <w:p w14:paraId="20664659" w14:textId="45B0158B" w:rsidR="002E23A4" w:rsidRDefault="002E23A4">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_Toc195533951 \h </w:instrText>
      </w:r>
      <w:r>
        <w:rPr>
          <w:noProof/>
        </w:rPr>
      </w:r>
      <w:r>
        <w:rPr>
          <w:noProof/>
        </w:rPr>
        <w:fldChar w:fldCharType="separate"/>
      </w:r>
      <w:r>
        <w:rPr>
          <w:noProof/>
        </w:rPr>
        <w:t>67</w:t>
      </w:r>
      <w:r>
        <w:rPr>
          <w:noProof/>
        </w:rPr>
        <w:fldChar w:fldCharType="end"/>
      </w:r>
    </w:p>
    <w:p w14:paraId="0EA584B3" w14:textId="247D83F6" w:rsidR="002E23A4" w:rsidRDefault="002E23A4">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_Toc195533952 \h </w:instrText>
      </w:r>
      <w:r>
        <w:rPr>
          <w:noProof/>
        </w:rPr>
      </w:r>
      <w:r>
        <w:rPr>
          <w:noProof/>
        </w:rPr>
        <w:fldChar w:fldCharType="separate"/>
      </w:r>
      <w:r>
        <w:rPr>
          <w:noProof/>
        </w:rPr>
        <w:t>67</w:t>
      </w:r>
      <w:r>
        <w:rPr>
          <w:noProof/>
        </w:rPr>
        <w:fldChar w:fldCharType="end"/>
      </w:r>
    </w:p>
    <w:p w14:paraId="7EE07BA0" w14:textId="5C4FE14F" w:rsidR="002E23A4" w:rsidRDefault="002E23A4">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_Toc195533953 \h </w:instrText>
      </w:r>
      <w:r>
        <w:rPr>
          <w:noProof/>
        </w:rPr>
      </w:r>
      <w:r>
        <w:rPr>
          <w:noProof/>
        </w:rPr>
        <w:fldChar w:fldCharType="separate"/>
      </w:r>
      <w:r>
        <w:rPr>
          <w:noProof/>
        </w:rPr>
        <w:t>67</w:t>
      </w:r>
      <w:r>
        <w:rPr>
          <w:noProof/>
        </w:rPr>
        <w:fldChar w:fldCharType="end"/>
      </w:r>
    </w:p>
    <w:p w14:paraId="04F39699" w14:textId="7730ADEA" w:rsidR="002E23A4" w:rsidRDefault="002E23A4">
      <w:pPr>
        <w:pStyle w:val="TOC3"/>
        <w:rPr>
          <w:rFonts w:asciiTheme="minorHAnsi" w:eastAsiaTheme="minorEastAsia" w:hAnsiTheme="minorHAnsi" w:cstheme="minorBidi"/>
          <w:noProof/>
          <w:sz w:val="22"/>
          <w:szCs w:val="22"/>
          <w:lang w:val="en-IN" w:eastAsia="en-IN"/>
        </w:rPr>
      </w:pPr>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_Toc195533954 \h </w:instrText>
      </w:r>
      <w:r>
        <w:rPr>
          <w:noProof/>
        </w:rPr>
      </w:r>
      <w:r>
        <w:rPr>
          <w:noProof/>
        </w:rPr>
        <w:fldChar w:fldCharType="separate"/>
      </w:r>
      <w:r>
        <w:rPr>
          <w:noProof/>
        </w:rPr>
        <w:t>67</w:t>
      </w:r>
      <w:r>
        <w:rPr>
          <w:noProof/>
        </w:rPr>
        <w:fldChar w:fldCharType="end"/>
      </w:r>
    </w:p>
    <w:p w14:paraId="0FE52D99" w14:textId="6EEF97DC" w:rsidR="002E23A4" w:rsidRDefault="002E23A4">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_Toc195533955 \h </w:instrText>
      </w:r>
      <w:r>
        <w:rPr>
          <w:noProof/>
        </w:rPr>
      </w:r>
      <w:r>
        <w:rPr>
          <w:noProof/>
        </w:rPr>
        <w:fldChar w:fldCharType="separate"/>
      </w:r>
      <w:r>
        <w:rPr>
          <w:noProof/>
        </w:rPr>
        <w:t>67</w:t>
      </w:r>
      <w:r>
        <w:rPr>
          <w:noProof/>
        </w:rPr>
        <w:fldChar w:fldCharType="end"/>
      </w:r>
    </w:p>
    <w:p w14:paraId="6612FB08" w14:textId="5223FF81" w:rsidR="002E23A4" w:rsidRDefault="002E23A4">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074DAF">
        <w:rPr>
          <w:noProof/>
          <w:lang w:val="en-US"/>
        </w:rPr>
        <w:t>Request</w:t>
      </w:r>
      <w:r>
        <w:rPr>
          <w:noProof/>
        </w:rPr>
        <w:tab/>
      </w:r>
      <w:r>
        <w:rPr>
          <w:noProof/>
        </w:rPr>
        <w:fldChar w:fldCharType="begin"/>
      </w:r>
      <w:r>
        <w:rPr>
          <w:noProof/>
        </w:rPr>
        <w:instrText xml:space="preserve"> PAGEREF _Toc195533956 \h </w:instrText>
      </w:r>
      <w:r>
        <w:rPr>
          <w:noProof/>
        </w:rPr>
      </w:r>
      <w:r>
        <w:rPr>
          <w:noProof/>
        </w:rPr>
        <w:fldChar w:fldCharType="separate"/>
      </w:r>
      <w:r>
        <w:rPr>
          <w:noProof/>
        </w:rPr>
        <w:t>68</w:t>
      </w:r>
      <w:r>
        <w:rPr>
          <w:noProof/>
        </w:rPr>
        <w:fldChar w:fldCharType="end"/>
      </w:r>
    </w:p>
    <w:p w14:paraId="01354172" w14:textId="0233CCB6" w:rsidR="002E23A4" w:rsidRDefault="002E23A4">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_Toc195533957 \h </w:instrText>
      </w:r>
      <w:r>
        <w:rPr>
          <w:noProof/>
        </w:rPr>
      </w:r>
      <w:r>
        <w:rPr>
          <w:noProof/>
        </w:rPr>
        <w:fldChar w:fldCharType="separate"/>
      </w:r>
      <w:r>
        <w:rPr>
          <w:noProof/>
        </w:rPr>
        <w:t>68</w:t>
      </w:r>
      <w:r>
        <w:rPr>
          <w:noProof/>
        </w:rPr>
        <w:fldChar w:fldCharType="end"/>
      </w:r>
    </w:p>
    <w:p w14:paraId="731C563A" w14:textId="74D876AA" w:rsidR="002E23A4" w:rsidRDefault="002E23A4">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074DAF">
        <w:rPr>
          <w:noProof/>
          <w:lang w:val="en-US"/>
        </w:rPr>
        <w:t>ervice Provisioning Information</w:t>
      </w:r>
      <w:r w:rsidRPr="00074DAF">
        <w:rPr>
          <w:rFonts w:cs="Courier New"/>
          <w:noProof/>
        </w:rPr>
        <w:t xml:space="preserve"> Retrieval Request</w:t>
      </w:r>
      <w:r>
        <w:rPr>
          <w:noProof/>
        </w:rPr>
        <w:tab/>
      </w:r>
      <w:r>
        <w:rPr>
          <w:noProof/>
        </w:rPr>
        <w:fldChar w:fldCharType="begin"/>
      </w:r>
      <w:r>
        <w:rPr>
          <w:noProof/>
        </w:rPr>
        <w:instrText xml:space="preserve"> PAGEREF _Toc195533958 \h </w:instrText>
      </w:r>
      <w:r>
        <w:rPr>
          <w:noProof/>
        </w:rPr>
      </w:r>
      <w:r>
        <w:rPr>
          <w:noProof/>
        </w:rPr>
        <w:fldChar w:fldCharType="separate"/>
      </w:r>
      <w:r>
        <w:rPr>
          <w:noProof/>
        </w:rPr>
        <w:t>68</w:t>
      </w:r>
      <w:r>
        <w:rPr>
          <w:noProof/>
        </w:rPr>
        <w:fldChar w:fldCharType="end"/>
      </w:r>
    </w:p>
    <w:p w14:paraId="2124E888" w14:textId="7499E177" w:rsidR="002E23A4" w:rsidRDefault="002E23A4">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_Toc195533959 \h </w:instrText>
      </w:r>
      <w:r>
        <w:rPr>
          <w:noProof/>
        </w:rPr>
      </w:r>
      <w:r>
        <w:rPr>
          <w:noProof/>
        </w:rPr>
        <w:fldChar w:fldCharType="separate"/>
      </w:r>
      <w:r>
        <w:rPr>
          <w:noProof/>
        </w:rPr>
        <w:t>68</w:t>
      </w:r>
      <w:r>
        <w:rPr>
          <w:noProof/>
        </w:rPr>
        <w:fldChar w:fldCharType="end"/>
      </w:r>
    </w:p>
    <w:p w14:paraId="1FF9795B" w14:textId="51130C1D" w:rsidR="002E23A4" w:rsidRDefault="002E23A4">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_Toc195533960 \h </w:instrText>
      </w:r>
      <w:r>
        <w:rPr>
          <w:noProof/>
        </w:rPr>
      </w:r>
      <w:r>
        <w:rPr>
          <w:noProof/>
        </w:rPr>
        <w:fldChar w:fldCharType="separate"/>
      </w:r>
      <w:r>
        <w:rPr>
          <w:noProof/>
        </w:rPr>
        <w:t>68</w:t>
      </w:r>
      <w:r>
        <w:rPr>
          <w:noProof/>
        </w:rPr>
        <w:fldChar w:fldCharType="end"/>
      </w:r>
    </w:p>
    <w:p w14:paraId="40B16AA1" w14:textId="0931A150" w:rsidR="002E23A4" w:rsidRDefault="002E23A4">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_Toc195533961 \h </w:instrText>
      </w:r>
      <w:r>
        <w:rPr>
          <w:noProof/>
        </w:rPr>
      </w:r>
      <w:r>
        <w:rPr>
          <w:noProof/>
        </w:rPr>
        <w:fldChar w:fldCharType="separate"/>
      </w:r>
      <w:r>
        <w:rPr>
          <w:noProof/>
        </w:rPr>
        <w:t>68</w:t>
      </w:r>
      <w:r>
        <w:rPr>
          <w:noProof/>
        </w:rPr>
        <w:fldChar w:fldCharType="end"/>
      </w:r>
    </w:p>
    <w:p w14:paraId="715482C5" w14:textId="5FF2F27F" w:rsidR="002E23A4" w:rsidRDefault="002E23A4">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_Toc195533962 \h </w:instrText>
      </w:r>
      <w:r>
        <w:rPr>
          <w:noProof/>
        </w:rPr>
      </w:r>
      <w:r>
        <w:rPr>
          <w:noProof/>
        </w:rPr>
        <w:fldChar w:fldCharType="separate"/>
      </w:r>
      <w:r>
        <w:rPr>
          <w:noProof/>
        </w:rPr>
        <w:t>69</w:t>
      </w:r>
      <w:r>
        <w:rPr>
          <w:noProof/>
        </w:rPr>
        <w:fldChar w:fldCharType="end"/>
      </w:r>
    </w:p>
    <w:p w14:paraId="5229A911" w14:textId="59002C75" w:rsidR="002E23A4" w:rsidRDefault="002E23A4">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_Toc195533963 \h </w:instrText>
      </w:r>
      <w:r>
        <w:rPr>
          <w:noProof/>
        </w:rPr>
      </w:r>
      <w:r>
        <w:rPr>
          <w:noProof/>
        </w:rPr>
        <w:fldChar w:fldCharType="separate"/>
      </w:r>
      <w:r>
        <w:rPr>
          <w:noProof/>
        </w:rPr>
        <w:t>69</w:t>
      </w:r>
      <w:r>
        <w:rPr>
          <w:noProof/>
        </w:rPr>
        <w:fldChar w:fldCharType="end"/>
      </w:r>
    </w:p>
    <w:p w14:paraId="2347C16D" w14:textId="18590C63" w:rsidR="002E23A4" w:rsidRDefault="002E23A4">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_Toc195533964 \h </w:instrText>
      </w:r>
      <w:r>
        <w:rPr>
          <w:noProof/>
        </w:rPr>
      </w:r>
      <w:r>
        <w:rPr>
          <w:noProof/>
        </w:rPr>
        <w:fldChar w:fldCharType="separate"/>
      </w:r>
      <w:r>
        <w:rPr>
          <w:noProof/>
        </w:rPr>
        <w:t>69</w:t>
      </w:r>
      <w:r>
        <w:rPr>
          <w:noProof/>
        </w:rPr>
        <w:fldChar w:fldCharType="end"/>
      </w:r>
    </w:p>
    <w:p w14:paraId="12D43AAF" w14:textId="4FAB1774" w:rsidR="002E23A4" w:rsidRDefault="002E23A4">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_Toc195533965 \h </w:instrText>
      </w:r>
      <w:r>
        <w:rPr>
          <w:noProof/>
        </w:rPr>
      </w:r>
      <w:r>
        <w:rPr>
          <w:noProof/>
        </w:rPr>
        <w:fldChar w:fldCharType="separate"/>
      </w:r>
      <w:r>
        <w:rPr>
          <w:noProof/>
        </w:rPr>
        <w:t>69</w:t>
      </w:r>
      <w:r>
        <w:rPr>
          <w:noProof/>
        </w:rPr>
        <w:fldChar w:fldCharType="end"/>
      </w:r>
    </w:p>
    <w:p w14:paraId="72DBF502" w14:textId="723EE95B" w:rsidR="002E23A4" w:rsidRDefault="002E23A4">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_Toc195533966 \h </w:instrText>
      </w:r>
      <w:r>
        <w:rPr>
          <w:noProof/>
        </w:rPr>
      </w:r>
      <w:r>
        <w:rPr>
          <w:noProof/>
        </w:rPr>
        <w:fldChar w:fldCharType="separate"/>
      </w:r>
      <w:r>
        <w:rPr>
          <w:noProof/>
        </w:rPr>
        <w:t>69</w:t>
      </w:r>
      <w:r>
        <w:rPr>
          <w:noProof/>
        </w:rPr>
        <w:fldChar w:fldCharType="end"/>
      </w:r>
    </w:p>
    <w:p w14:paraId="7B5338B9" w14:textId="4AEE102B" w:rsidR="002E23A4" w:rsidRDefault="002E23A4">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074DAF">
        <w:rPr>
          <w:noProof/>
          <w:lang w:val="en-US"/>
        </w:rPr>
        <w:t>Deletion</w:t>
      </w:r>
      <w:r>
        <w:rPr>
          <w:noProof/>
        </w:rPr>
        <w:tab/>
      </w:r>
      <w:r>
        <w:rPr>
          <w:noProof/>
        </w:rPr>
        <w:fldChar w:fldCharType="begin"/>
      </w:r>
      <w:r>
        <w:rPr>
          <w:noProof/>
        </w:rPr>
        <w:instrText xml:space="preserve"> PAGEREF _Toc195533967 \h </w:instrText>
      </w:r>
      <w:r>
        <w:rPr>
          <w:noProof/>
        </w:rPr>
      </w:r>
      <w:r>
        <w:rPr>
          <w:noProof/>
        </w:rPr>
        <w:fldChar w:fldCharType="separate"/>
      </w:r>
      <w:r>
        <w:rPr>
          <w:noProof/>
        </w:rPr>
        <w:t>69</w:t>
      </w:r>
      <w:r>
        <w:rPr>
          <w:noProof/>
        </w:rPr>
        <w:fldChar w:fldCharType="end"/>
      </w:r>
    </w:p>
    <w:p w14:paraId="42B3F9BB" w14:textId="22509414" w:rsidR="002E23A4" w:rsidRDefault="002E23A4">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_Toc195533968 \h </w:instrText>
      </w:r>
      <w:r>
        <w:rPr>
          <w:noProof/>
        </w:rPr>
      </w:r>
      <w:r>
        <w:rPr>
          <w:noProof/>
        </w:rPr>
        <w:fldChar w:fldCharType="separate"/>
      </w:r>
      <w:r>
        <w:rPr>
          <w:noProof/>
        </w:rPr>
        <w:t>70</w:t>
      </w:r>
      <w:r>
        <w:rPr>
          <w:noProof/>
        </w:rPr>
        <w:fldChar w:fldCharType="end"/>
      </w:r>
    </w:p>
    <w:p w14:paraId="0D8063C3" w14:textId="4AC9E8C0" w:rsidR="002E23A4" w:rsidRDefault="002E23A4">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_Toc195533969 \h </w:instrText>
      </w:r>
      <w:r>
        <w:rPr>
          <w:noProof/>
        </w:rPr>
      </w:r>
      <w:r>
        <w:rPr>
          <w:noProof/>
        </w:rPr>
        <w:fldChar w:fldCharType="separate"/>
      </w:r>
      <w:r>
        <w:rPr>
          <w:noProof/>
        </w:rPr>
        <w:t>70</w:t>
      </w:r>
      <w:r>
        <w:rPr>
          <w:noProof/>
        </w:rPr>
        <w:fldChar w:fldCharType="end"/>
      </w:r>
    </w:p>
    <w:p w14:paraId="117FE7BD" w14:textId="2E7875D5" w:rsidR="002E23A4" w:rsidRDefault="002E23A4">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074DAF">
        <w:rPr>
          <w:noProof/>
          <w:lang w:val="en-US"/>
        </w:rPr>
        <w:t>Notification</w:t>
      </w:r>
      <w:r>
        <w:rPr>
          <w:noProof/>
        </w:rPr>
        <w:tab/>
      </w:r>
      <w:r>
        <w:rPr>
          <w:noProof/>
        </w:rPr>
        <w:fldChar w:fldCharType="begin"/>
      </w:r>
      <w:r>
        <w:rPr>
          <w:noProof/>
        </w:rPr>
        <w:instrText xml:space="preserve"> PAGEREF _Toc195533970 \h </w:instrText>
      </w:r>
      <w:r>
        <w:rPr>
          <w:noProof/>
        </w:rPr>
      </w:r>
      <w:r>
        <w:rPr>
          <w:noProof/>
        </w:rPr>
        <w:fldChar w:fldCharType="separate"/>
      </w:r>
      <w:r>
        <w:rPr>
          <w:noProof/>
        </w:rPr>
        <w:t>70</w:t>
      </w:r>
      <w:r>
        <w:rPr>
          <w:noProof/>
        </w:rPr>
        <w:fldChar w:fldCharType="end"/>
      </w:r>
    </w:p>
    <w:p w14:paraId="72EA0477" w14:textId="4E4153BC" w:rsidR="002E23A4" w:rsidRDefault="002E23A4">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_Toc195533971 \h </w:instrText>
      </w:r>
      <w:r>
        <w:rPr>
          <w:noProof/>
        </w:rPr>
      </w:r>
      <w:r>
        <w:rPr>
          <w:noProof/>
        </w:rPr>
        <w:fldChar w:fldCharType="separate"/>
      </w:r>
      <w:r>
        <w:rPr>
          <w:noProof/>
        </w:rPr>
        <w:t>70</w:t>
      </w:r>
      <w:r>
        <w:rPr>
          <w:noProof/>
        </w:rPr>
        <w:fldChar w:fldCharType="end"/>
      </w:r>
    </w:p>
    <w:p w14:paraId="16BA3C06" w14:textId="172157D8" w:rsidR="002E23A4" w:rsidRDefault="002E23A4">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_Toc195533972 \h </w:instrText>
      </w:r>
      <w:r>
        <w:rPr>
          <w:noProof/>
        </w:rPr>
      </w:r>
      <w:r>
        <w:rPr>
          <w:noProof/>
        </w:rPr>
        <w:fldChar w:fldCharType="separate"/>
      </w:r>
      <w:r>
        <w:rPr>
          <w:noProof/>
        </w:rPr>
        <w:t>70</w:t>
      </w:r>
      <w:r>
        <w:rPr>
          <w:noProof/>
        </w:rPr>
        <w:fldChar w:fldCharType="end"/>
      </w:r>
    </w:p>
    <w:p w14:paraId="019D7026" w14:textId="09A37569" w:rsidR="002E23A4" w:rsidRDefault="002E23A4">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_Toc195533973 \h </w:instrText>
      </w:r>
      <w:r>
        <w:rPr>
          <w:noProof/>
        </w:rPr>
      </w:r>
      <w:r>
        <w:rPr>
          <w:noProof/>
        </w:rPr>
        <w:fldChar w:fldCharType="separate"/>
      </w:r>
      <w:r>
        <w:rPr>
          <w:noProof/>
        </w:rPr>
        <w:t>70</w:t>
      </w:r>
      <w:r>
        <w:rPr>
          <w:noProof/>
        </w:rPr>
        <w:fldChar w:fldCharType="end"/>
      </w:r>
    </w:p>
    <w:p w14:paraId="0FE41D9A" w14:textId="064EF532" w:rsidR="002E23A4" w:rsidRDefault="002E23A4">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_Toc195533974 \h </w:instrText>
      </w:r>
      <w:r>
        <w:rPr>
          <w:noProof/>
        </w:rPr>
      </w:r>
      <w:r>
        <w:rPr>
          <w:noProof/>
        </w:rPr>
        <w:fldChar w:fldCharType="separate"/>
      </w:r>
      <w:r>
        <w:rPr>
          <w:noProof/>
        </w:rPr>
        <w:t>70</w:t>
      </w:r>
      <w:r>
        <w:rPr>
          <w:noProof/>
        </w:rPr>
        <w:fldChar w:fldCharType="end"/>
      </w:r>
    </w:p>
    <w:p w14:paraId="3D504E79" w14:textId="533E5104" w:rsidR="002E23A4" w:rsidRDefault="002E23A4">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_Toc195533975 \h </w:instrText>
      </w:r>
      <w:r>
        <w:rPr>
          <w:noProof/>
        </w:rPr>
      </w:r>
      <w:r>
        <w:rPr>
          <w:noProof/>
        </w:rPr>
        <w:fldChar w:fldCharType="separate"/>
      </w:r>
      <w:r>
        <w:rPr>
          <w:noProof/>
        </w:rPr>
        <w:t>71</w:t>
      </w:r>
      <w:r>
        <w:rPr>
          <w:noProof/>
        </w:rPr>
        <w:fldChar w:fldCharType="end"/>
      </w:r>
    </w:p>
    <w:p w14:paraId="4CDF5FC5" w14:textId="6A9CF67A" w:rsidR="002E23A4" w:rsidRDefault="002E23A4">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_Toc195533976 \h </w:instrText>
      </w:r>
      <w:r>
        <w:rPr>
          <w:noProof/>
        </w:rPr>
      </w:r>
      <w:r>
        <w:rPr>
          <w:noProof/>
        </w:rPr>
        <w:fldChar w:fldCharType="separate"/>
      </w:r>
      <w:r>
        <w:rPr>
          <w:noProof/>
        </w:rPr>
        <w:t>71</w:t>
      </w:r>
      <w:r>
        <w:rPr>
          <w:noProof/>
        </w:rPr>
        <w:fldChar w:fldCharType="end"/>
      </w:r>
    </w:p>
    <w:p w14:paraId="3069E8A0" w14:textId="6BC5CB9E" w:rsidR="002E23A4" w:rsidRDefault="002E23A4">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_Toc195533977 \h </w:instrText>
      </w:r>
      <w:r>
        <w:rPr>
          <w:noProof/>
        </w:rPr>
      </w:r>
      <w:r>
        <w:rPr>
          <w:noProof/>
        </w:rPr>
        <w:fldChar w:fldCharType="separate"/>
      </w:r>
      <w:r>
        <w:rPr>
          <w:noProof/>
        </w:rPr>
        <w:t>71</w:t>
      </w:r>
      <w:r>
        <w:rPr>
          <w:noProof/>
        </w:rPr>
        <w:fldChar w:fldCharType="end"/>
      </w:r>
    </w:p>
    <w:p w14:paraId="6A0E16B8" w14:textId="190C7657" w:rsidR="002E23A4" w:rsidRDefault="002E23A4">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_Toc195533978 \h </w:instrText>
      </w:r>
      <w:r>
        <w:rPr>
          <w:noProof/>
        </w:rPr>
      </w:r>
      <w:r>
        <w:rPr>
          <w:noProof/>
        </w:rPr>
        <w:fldChar w:fldCharType="separate"/>
      </w:r>
      <w:r>
        <w:rPr>
          <w:noProof/>
        </w:rPr>
        <w:t>71</w:t>
      </w:r>
      <w:r>
        <w:rPr>
          <w:noProof/>
        </w:rPr>
        <w:fldChar w:fldCharType="end"/>
      </w:r>
    </w:p>
    <w:p w14:paraId="398A6D75" w14:textId="3F9CE5EC" w:rsidR="002E23A4" w:rsidRDefault="002E23A4">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_Toc195533979 \h </w:instrText>
      </w:r>
      <w:r>
        <w:rPr>
          <w:noProof/>
        </w:rPr>
      </w:r>
      <w:r>
        <w:rPr>
          <w:noProof/>
        </w:rPr>
        <w:fldChar w:fldCharType="separate"/>
      </w:r>
      <w:r>
        <w:rPr>
          <w:noProof/>
        </w:rPr>
        <w:t>71</w:t>
      </w:r>
      <w:r>
        <w:rPr>
          <w:noProof/>
        </w:rPr>
        <w:fldChar w:fldCharType="end"/>
      </w:r>
    </w:p>
    <w:p w14:paraId="0E95E877" w14:textId="08305ABD" w:rsidR="002E23A4" w:rsidRDefault="002E23A4">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_Toc195533980 \h </w:instrText>
      </w:r>
      <w:r>
        <w:rPr>
          <w:noProof/>
        </w:rPr>
      </w:r>
      <w:r>
        <w:rPr>
          <w:noProof/>
        </w:rPr>
        <w:fldChar w:fldCharType="separate"/>
      </w:r>
      <w:r>
        <w:rPr>
          <w:noProof/>
        </w:rPr>
        <w:t>71</w:t>
      </w:r>
      <w:r>
        <w:rPr>
          <w:noProof/>
        </w:rPr>
        <w:fldChar w:fldCharType="end"/>
      </w:r>
    </w:p>
    <w:p w14:paraId="2803D13C" w14:textId="6859387B" w:rsidR="002E23A4" w:rsidRDefault="002E23A4">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_Toc195533981 \h </w:instrText>
      </w:r>
      <w:r>
        <w:rPr>
          <w:noProof/>
        </w:rPr>
      </w:r>
      <w:r>
        <w:rPr>
          <w:noProof/>
        </w:rPr>
        <w:fldChar w:fldCharType="separate"/>
      </w:r>
      <w:r>
        <w:rPr>
          <w:noProof/>
        </w:rPr>
        <w:t>72</w:t>
      </w:r>
      <w:r>
        <w:rPr>
          <w:noProof/>
        </w:rPr>
        <w:fldChar w:fldCharType="end"/>
      </w:r>
    </w:p>
    <w:p w14:paraId="357EA085" w14:textId="7FCEACAE" w:rsidR="002E23A4" w:rsidRDefault="002E23A4">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_Toc195533982 \h </w:instrText>
      </w:r>
      <w:r>
        <w:rPr>
          <w:noProof/>
        </w:rPr>
      </w:r>
      <w:r>
        <w:rPr>
          <w:noProof/>
        </w:rPr>
        <w:fldChar w:fldCharType="separate"/>
      </w:r>
      <w:r>
        <w:rPr>
          <w:noProof/>
        </w:rPr>
        <w:t>72</w:t>
      </w:r>
      <w:r>
        <w:rPr>
          <w:noProof/>
        </w:rPr>
        <w:fldChar w:fldCharType="end"/>
      </w:r>
    </w:p>
    <w:p w14:paraId="55E0F139" w14:textId="03990ED1" w:rsidR="002E23A4" w:rsidRDefault="002E23A4">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_Toc195533983 \h </w:instrText>
      </w:r>
      <w:r>
        <w:rPr>
          <w:noProof/>
        </w:rPr>
      </w:r>
      <w:r>
        <w:rPr>
          <w:noProof/>
        </w:rPr>
        <w:fldChar w:fldCharType="separate"/>
      </w:r>
      <w:r>
        <w:rPr>
          <w:noProof/>
        </w:rPr>
        <w:t>72</w:t>
      </w:r>
      <w:r>
        <w:rPr>
          <w:noProof/>
        </w:rPr>
        <w:fldChar w:fldCharType="end"/>
      </w:r>
    </w:p>
    <w:p w14:paraId="3192E88E" w14:textId="2472E3EE" w:rsidR="002E23A4" w:rsidRDefault="002E23A4">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_Toc195533984 \h </w:instrText>
      </w:r>
      <w:r>
        <w:rPr>
          <w:noProof/>
        </w:rPr>
      </w:r>
      <w:r>
        <w:rPr>
          <w:noProof/>
        </w:rPr>
        <w:fldChar w:fldCharType="separate"/>
      </w:r>
      <w:r>
        <w:rPr>
          <w:noProof/>
        </w:rPr>
        <w:t>72</w:t>
      </w:r>
      <w:r>
        <w:rPr>
          <w:noProof/>
        </w:rPr>
        <w:fldChar w:fldCharType="end"/>
      </w:r>
    </w:p>
    <w:p w14:paraId="6BF0690C" w14:textId="4C4A4935" w:rsidR="002E23A4" w:rsidRDefault="002E23A4">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_Toc195533985 \h </w:instrText>
      </w:r>
      <w:r>
        <w:rPr>
          <w:noProof/>
        </w:rPr>
      </w:r>
      <w:r>
        <w:rPr>
          <w:noProof/>
        </w:rPr>
        <w:fldChar w:fldCharType="separate"/>
      </w:r>
      <w:r>
        <w:rPr>
          <w:noProof/>
        </w:rPr>
        <w:t>72</w:t>
      </w:r>
      <w:r>
        <w:rPr>
          <w:noProof/>
        </w:rPr>
        <w:fldChar w:fldCharType="end"/>
      </w:r>
    </w:p>
    <w:p w14:paraId="00FAECEC" w14:textId="05FBE1E8" w:rsidR="002E23A4" w:rsidRDefault="002E23A4">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_Toc195533986 \h </w:instrText>
      </w:r>
      <w:r>
        <w:rPr>
          <w:noProof/>
        </w:rPr>
      </w:r>
      <w:r>
        <w:rPr>
          <w:noProof/>
        </w:rPr>
        <w:fldChar w:fldCharType="separate"/>
      </w:r>
      <w:r>
        <w:rPr>
          <w:noProof/>
        </w:rPr>
        <w:t>72</w:t>
      </w:r>
      <w:r>
        <w:rPr>
          <w:noProof/>
        </w:rPr>
        <w:fldChar w:fldCharType="end"/>
      </w:r>
    </w:p>
    <w:p w14:paraId="355FBB14" w14:textId="6AA58118" w:rsidR="002E23A4" w:rsidRDefault="002E23A4">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_Toc195533987 \h </w:instrText>
      </w:r>
      <w:r>
        <w:rPr>
          <w:noProof/>
        </w:rPr>
      </w:r>
      <w:r>
        <w:rPr>
          <w:noProof/>
        </w:rPr>
        <w:fldChar w:fldCharType="separate"/>
      </w:r>
      <w:r>
        <w:rPr>
          <w:noProof/>
        </w:rPr>
        <w:t>72</w:t>
      </w:r>
      <w:r>
        <w:rPr>
          <w:noProof/>
        </w:rPr>
        <w:fldChar w:fldCharType="end"/>
      </w:r>
    </w:p>
    <w:p w14:paraId="3498C197" w14:textId="5C2E6F8F" w:rsidR="002E23A4" w:rsidRDefault="002E23A4">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_Toc195533988 \h </w:instrText>
      </w:r>
      <w:r>
        <w:rPr>
          <w:noProof/>
        </w:rPr>
      </w:r>
      <w:r>
        <w:rPr>
          <w:noProof/>
        </w:rPr>
        <w:fldChar w:fldCharType="separate"/>
      </w:r>
      <w:r>
        <w:rPr>
          <w:noProof/>
        </w:rPr>
        <w:t>73</w:t>
      </w:r>
      <w:r>
        <w:rPr>
          <w:noProof/>
        </w:rPr>
        <w:fldChar w:fldCharType="end"/>
      </w:r>
    </w:p>
    <w:p w14:paraId="63477C3B" w14:textId="0E3A548D" w:rsidR="002E23A4" w:rsidRDefault="002E23A4">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_Toc195533989 \h </w:instrText>
      </w:r>
      <w:r>
        <w:rPr>
          <w:noProof/>
        </w:rPr>
      </w:r>
      <w:r>
        <w:rPr>
          <w:noProof/>
        </w:rPr>
        <w:fldChar w:fldCharType="separate"/>
      </w:r>
      <w:r>
        <w:rPr>
          <w:noProof/>
        </w:rPr>
        <w:t>73</w:t>
      </w:r>
      <w:r>
        <w:rPr>
          <w:noProof/>
        </w:rPr>
        <w:fldChar w:fldCharType="end"/>
      </w:r>
    </w:p>
    <w:p w14:paraId="4875D8BC" w14:textId="34EDEC35" w:rsidR="002E23A4" w:rsidRDefault="002E23A4">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_Toc195533990 \h </w:instrText>
      </w:r>
      <w:r>
        <w:rPr>
          <w:noProof/>
        </w:rPr>
      </w:r>
      <w:r>
        <w:rPr>
          <w:noProof/>
        </w:rPr>
        <w:fldChar w:fldCharType="separate"/>
      </w:r>
      <w:r>
        <w:rPr>
          <w:noProof/>
        </w:rPr>
        <w:t>73</w:t>
      </w:r>
      <w:r>
        <w:rPr>
          <w:noProof/>
        </w:rPr>
        <w:fldChar w:fldCharType="end"/>
      </w:r>
    </w:p>
    <w:p w14:paraId="6C0878AA" w14:textId="1E703C02" w:rsidR="002E23A4" w:rsidRDefault="002E23A4">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_Toc195533991 \h </w:instrText>
      </w:r>
      <w:r>
        <w:rPr>
          <w:noProof/>
        </w:rPr>
      </w:r>
      <w:r>
        <w:rPr>
          <w:noProof/>
        </w:rPr>
        <w:fldChar w:fldCharType="separate"/>
      </w:r>
      <w:r>
        <w:rPr>
          <w:noProof/>
        </w:rPr>
        <w:t>73</w:t>
      </w:r>
      <w:r>
        <w:rPr>
          <w:noProof/>
        </w:rPr>
        <w:fldChar w:fldCharType="end"/>
      </w:r>
    </w:p>
    <w:p w14:paraId="1C09FFD4" w14:textId="30F7FB27" w:rsidR="002E23A4" w:rsidRDefault="002E23A4">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_Toc195533992 \h </w:instrText>
      </w:r>
      <w:r>
        <w:rPr>
          <w:noProof/>
        </w:rPr>
      </w:r>
      <w:r>
        <w:rPr>
          <w:noProof/>
        </w:rPr>
        <w:fldChar w:fldCharType="separate"/>
      </w:r>
      <w:r>
        <w:rPr>
          <w:noProof/>
        </w:rPr>
        <w:t>73</w:t>
      </w:r>
      <w:r>
        <w:rPr>
          <w:noProof/>
        </w:rPr>
        <w:fldChar w:fldCharType="end"/>
      </w:r>
    </w:p>
    <w:p w14:paraId="46A83B69" w14:textId="7FD3C794" w:rsidR="002E23A4" w:rsidRDefault="002E23A4">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074DAF">
        <w:rPr>
          <w:noProof/>
          <w:lang w:val="en-US"/>
        </w:rPr>
        <w:t>Deletion</w:t>
      </w:r>
      <w:r>
        <w:rPr>
          <w:noProof/>
        </w:rPr>
        <w:tab/>
      </w:r>
      <w:r>
        <w:rPr>
          <w:noProof/>
        </w:rPr>
        <w:fldChar w:fldCharType="begin"/>
      </w:r>
      <w:r>
        <w:rPr>
          <w:noProof/>
        </w:rPr>
        <w:instrText xml:space="preserve"> PAGEREF _Toc195533993 \h </w:instrText>
      </w:r>
      <w:r>
        <w:rPr>
          <w:noProof/>
        </w:rPr>
      </w:r>
      <w:r>
        <w:rPr>
          <w:noProof/>
        </w:rPr>
        <w:fldChar w:fldCharType="separate"/>
      </w:r>
      <w:r>
        <w:rPr>
          <w:noProof/>
        </w:rPr>
        <w:t>73</w:t>
      </w:r>
      <w:r>
        <w:rPr>
          <w:noProof/>
        </w:rPr>
        <w:fldChar w:fldCharType="end"/>
      </w:r>
    </w:p>
    <w:p w14:paraId="3EFC0B5A" w14:textId="7203319C" w:rsidR="002E23A4" w:rsidRDefault="002E23A4">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_Toc195533994 \h </w:instrText>
      </w:r>
      <w:r>
        <w:rPr>
          <w:noProof/>
        </w:rPr>
      </w:r>
      <w:r>
        <w:rPr>
          <w:noProof/>
        </w:rPr>
        <w:fldChar w:fldCharType="separate"/>
      </w:r>
      <w:r>
        <w:rPr>
          <w:noProof/>
        </w:rPr>
        <w:t>74</w:t>
      </w:r>
      <w:r>
        <w:rPr>
          <w:noProof/>
        </w:rPr>
        <w:fldChar w:fldCharType="end"/>
      </w:r>
    </w:p>
    <w:p w14:paraId="664C5E39" w14:textId="70BAA96C" w:rsidR="002E23A4" w:rsidRDefault="002E23A4">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_Toc195533995 \h </w:instrText>
      </w:r>
      <w:r>
        <w:rPr>
          <w:noProof/>
        </w:rPr>
      </w:r>
      <w:r>
        <w:rPr>
          <w:noProof/>
        </w:rPr>
        <w:fldChar w:fldCharType="separate"/>
      </w:r>
      <w:r>
        <w:rPr>
          <w:noProof/>
        </w:rPr>
        <w:t>74</w:t>
      </w:r>
      <w:r>
        <w:rPr>
          <w:noProof/>
        </w:rPr>
        <w:fldChar w:fldCharType="end"/>
      </w:r>
    </w:p>
    <w:p w14:paraId="1AC7AB71" w14:textId="5E573AA7" w:rsidR="002E23A4" w:rsidRDefault="002E23A4">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074DAF">
        <w:rPr>
          <w:noProof/>
          <w:lang w:val="en-US"/>
        </w:rPr>
        <w:t>Notification</w:t>
      </w:r>
      <w:r>
        <w:rPr>
          <w:noProof/>
        </w:rPr>
        <w:tab/>
      </w:r>
      <w:r>
        <w:rPr>
          <w:noProof/>
        </w:rPr>
        <w:fldChar w:fldCharType="begin"/>
      </w:r>
      <w:r>
        <w:rPr>
          <w:noProof/>
        </w:rPr>
        <w:instrText xml:space="preserve"> PAGEREF _Toc195533996 \h </w:instrText>
      </w:r>
      <w:r>
        <w:rPr>
          <w:noProof/>
        </w:rPr>
      </w:r>
      <w:r>
        <w:rPr>
          <w:noProof/>
        </w:rPr>
        <w:fldChar w:fldCharType="separate"/>
      </w:r>
      <w:r>
        <w:rPr>
          <w:noProof/>
        </w:rPr>
        <w:t>74</w:t>
      </w:r>
      <w:r>
        <w:rPr>
          <w:noProof/>
        </w:rPr>
        <w:fldChar w:fldCharType="end"/>
      </w:r>
    </w:p>
    <w:p w14:paraId="7908D5C1" w14:textId="6B7A2479" w:rsidR="002E23A4" w:rsidRDefault="002E23A4">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_Toc195533997 \h </w:instrText>
      </w:r>
      <w:r>
        <w:rPr>
          <w:noProof/>
        </w:rPr>
      </w:r>
      <w:r>
        <w:rPr>
          <w:noProof/>
        </w:rPr>
        <w:fldChar w:fldCharType="separate"/>
      </w:r>
      <w:r>
        <w:rPr>
          <w:noProof/>
        </w:rPr>
        <w:t>74</w:t>
      </w:r>
      <w:r>
        <w:rPr>
          <w:noProof/>
        </w:rPr>
        <w:fldChar w:fldCharType="end"/>
      </w:r>
    </w:p>
    <w:p w14:paraId="62FD46CC" w14:textId="2CBB0669" w:rsidR="002E23A4" w:rsidRDefault="002E23A4">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_Toc195533998 \h </w:instrText>
      </w:r>
      <w:r>
        <w:rPr>
          <w:noProof/>
        </w:rPr>
      </w:r>
      <w:r>
        <w:rPr>
          <w:noProof/>
        </w:rPr>
        <w:fldChar w:fldCharType="separate"/>
      </w:r>
      <w:r>
        <w:rPr>
          <w:noProof/>
        </w:rPr>
        <w:t>74</w:t>
      </w:r>
      <w:r>
        <w:rPr>
          <w:noProof/>
        </w:rPr>
        <w:fldChar w:fldCharType="end"/>
      </w:r>
    </w:p>
    <w:p w14:paraId="2991D95A" w14:textId="2F3DE988" w:rsidR="002E23A4" w:rsidRDefault="002E23A4">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_Toc195533999 \h </w:instrText>
      </w:r>
      <w:r>
        <w:rPr>
          <w:noProof/>
        </w:rPr>
      </w:r>
      <w:r>
        <w:rPr>
          <w:noProof/>
        </w:rPr>
        <w:fldChar w:fldCharType="separate"/>
      </w:r>
      <w:r>
        <w:rPr>
          <w:noProof/>
        </w:rPr>
        <w:t>75</w:t>
      </w:r>
      <w:r>
        <w:rPr>
          <w:noProof/>
        </w:rPr>
        <w:fldChar w:fldCharType="end"/>
      </w:r>
    </w:p>
    <w:p w14:paraId="5B4C11FC" w14:textId="61FC536E" w:rsidR="002E23A4" w:rsidRDefault="002E23A4">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_Toc195534000 \h </w:instrText>
      </w:r>
      <w:r>
        <w:rPr>
          <w:noProof/>
        </w:rPr>
      </w:r>
      <w:r>
        <w:rPr>
          <w:noProof/>
        </w:rPr>
        <w:fldChar w:fldCharType="separate"/>
      </w:r>
      <w:r>
        <w:rPr>
          <w:noProof/>
        </w:rPr>
        <w:t>75</w:t>
      </w:r>
      <w:r>
        <w:rPr>
          <w:noProof/>
        </w:rPr>
        <w:fldChar w:fldCharType="end"/>
      </w:r>
    </w:p>
    <w:p w14:paraId="105AC48B" w14:textId="464537B4" w:rsidR="002E23A4" w:rsidRDefault="002E23A4">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_Toc195534001 \h </w:instrText>
      </w:r>
      <w:r>
        <w:rPr>
          <w:noProof/>
        </w:rPr>
      </w:r>
      <w:r>
        <w:rPr>
          <w:noProof/>
        </w:rPr>
        <w:fldChar w:fldCharType="separate"/>
      </w:r>
      <w:r>
        <w:rPr>
          <w:noProof/>
        </w:rPr>
        <w:t>75</w:t>
      </w:r>
      <w:r>
        <w:rPr>
          <w:noProof/>
        </w:rPr>
        <w:fldChar w:fldCharType="end"/>
      </w:r>
    </w:p>
    <w:p w14:paraId="0532D3BA" w14:textId="45FA3B71" w:rsidR="002E23A4" w:rsidRDefault="002E23A4">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_Toc195534002 \h </w:instrText>
      </w:r>
      <w:r>
        <w:rPr>
          <w:noProof/>
        </w:rPr>
      </w:r>
      <w:r>
        <w:rPr>
          <w:noProof/>
        </w:rPr>
        <w:fldChar w:fldCharType="separate"/>
      </w:r>
      <w:r>
        <w:rPr>
          <w:noProof/>
        </w:rPr>
        <w:t>75</w:t>
      </w:r>
      <w:r>
        <w:rPr>
          <w:noProof/>
        </w:rPr>
        <w:fldChar w:fldCharType="end"/>
      </w:r>
    </w:p>
    <w:p w14:paraId="09F14823" w14:textId="33983618" w:rsidR="002E23A4" w:rsidRDefault="002E23A4">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_Toc195534003 \h </w:instrText>
      </w:r>
      <w:r>
        <w:rPr>
          <w:noProof/>
        </w:rPr>
      </w:r>
      <w:r>
        <w:rPr>
          <w:noProof/>
        </w:rPr>
        <w:fldChar w:fldCharType="separate"/>
      </w:r>
      <w:r>
        <w:rPr>
          <w:noProof/>
        </w:rPr>
        <w:t>75</w:t>
      </w:r>
      <w:r>
        <w:rPr>
          <w:noProof/>
        </w:rPr>
        <w:fldChar w:fldCharType="end"/>
      </w:r>
    </w:p>
    <w:p w14:paraId="086917B9" w14:textId="7669431C" w:rsidR="002E23A4" w:rsidRDefault="002E23A4">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_Toc195534004 \h </w:instrText>
      </w:r>
      <w:r>
        <w:rPr>
          <w:noProof/>
        </w:rPr>
      </w:r>
      <w:r>
        <w:rPr>
          <w:noProof/>
        </w:rPr>
        <w:fldChar w:fldCharType="separate"/>
      </w:r>
      <w:r>
        <w:rPr>
          <w:noProof/>
        </w:rPr>
        <w:t>75</w:t>
      </w:r>
      <w:r>
        <w:rPr>
          <w:noProof/>
        </w:rPr>
        <w:fldChar w:fldCharType="end"/>
      </w:r>
    </w:p>
    <w:p w14:paraId="42BFBFBE" w14:textId="0BC92AC9" w:rsidR="002E23A4" w:rsidRDefault="002E23A4">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_Toc195534005 \h </w:instrText>
      </w:r>
      <w:r>
        <w:rPr>
          <w:noProof/>
        </w:rPr>
      </w:r>
      <w:r>
        <w:rPr>
          <w:noProof/>
        </w:rPr>
        <w:fldChar w:fldCharType="separate"/>
      </w:r>
      <w:r>
        <w:rPr>
          <w:noProof/>
        </w:rPr>
        <w:t>75</w:t>
      </w:r>
      <w:r>
        <w:rPr>
          <w:noProof/>
        </w:rPr>
        <w:fldChar w:fldCharType="end"/>
      </w:r>
    </w:p>
    <w:p w14:paraId="512BA3F4" w14:textId="6D32038D" w:rsidR="002E23A4" w:rsidRDefault="002E23A4">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_Toc195534006 \h </w:instrText>
      </w:r>
      <w:r>
        <w:rPr>
          <w:noProof/>
        </w:rPr>
      </w:r>
      <w:r>
        <w:rPr>
          <w:noProof/>
        </w:rPr>
        <w:fldChar w:fldCharType="separate"/>
      </w:r>
      <w:r>
        <w:rPr>
          <w:noProof/>
        </w:rPr>
        <w:t>76</w:t>
      </w:r>
      <w:r>
        <w:rPr>
          <w:noProof/>
        </w:rPr>
        <w:fldChar w:fldCharType="end"/>
      </w:r>
    </w:p>
    <w:p w14:paraId="123DAFDE" w14:textId="56A45400" w:rsidR="002E23A4" w:rsidRDefault="002E23A4">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_Toc195534007 \h </w:instrText>
      </w:r>
      <w:r>
        <w:rPr>
          <w:noProof/>
        </w:rPr>
      </w:r>
      <w:r>
        <w:rPr>
          <w:noProof/>
        </w:rPr>
        <w:fldChar w:fldCharType="separate"/>
      </w:r>
      <w:r>
        <w:rPr>
          <w:noProof/>
        </w:rPr>
        <w:t>76</w:t>
      </w:r>
      <w:r>
        <w:rPr>
          <w:noProof/>
        </w:rPr>
        <w:fldChar w:fldCharType="end"/>
      </w:r>
    </w:p>
    <w:p w14:paraId="6390A486" w14:textId="1EF0DC17" w:rsidR="002E23A4" w:rsidRDefault="002E23A4">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_Toc195534008 \h </w:instrText>
      </w:r>
      <w:r>
        <w:rPr>
          <w:noProof/>
        </w:rPr>
      </w:r>
      <w:r>
        <w:rPr>
          <w:noProof/>
        </w:rPr>
        <w:fldChar w:fldCharType="separate"/>
      </w:r>
      <w:r>
        <w:rPr>
          <w:noProof/>
        </w:rPr>
        <w:t>77</w:t>
      </w:r>
      <w:r>
        <w:rPr>
          <w:noProof/>
        </w:rPr>
        <w:fldChar w:fldCharType="end"/>
      </w:r>
    </w:p>
    <w:p w14:paraId="3F049075" w14:textId="64DFF91B"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7.1</w:t>
      </w:r>
      <w:r>
        <w:rPr>
          <w:rFonts w:asciiTheme="minorHAnsi" w:eastAsiaTheme="minorEastAsia" w:hAnsiTheme="minorHAnsi" w:cstheme="minorBidi"/>
          <w:noProof/>
          <w:sz w:val="22"/>
          <w:szCs w:val="22"/>
          <w:lang w:val="en-IN" w:eastAsia="en-IN"/>
        </w:rPr>
        <w:tab/>
      </w:r>
      <w:r w:rsidRPr="00074DAF">
        <w:rPr>
          <w:noProof/>
          <w:lang w:val="en-US"/>
        </w:rPr>
        <w:t>General</w:t>
      </w:r>
      <w:r>
        <w:rPr>
          <w:noProof/>
        </w:rPr>
        <w:tab/>
      </w:r>
      <w:r>
        <w:rPr>
          <w:noProof/>
        </w:rPr>
        <w:fldChar w:fldCharType="begin"/>
      </w:r>
      <w:r>
        <w:rPr>
          <w:noProof/>
        </w:rPr>
        <w:instrText xml:space="preserve"> PAGEREF _Toc195534009 \h </w:instrText>
      </w:r>
      <w:r>
        <w:rPr>
          <w:noProof/>
        </w:rPr>
      </w:r>
      <w:r>
        <w:rPr>
          <w:noProof/>
        </w:rPr>
        <w:fldChar w:fldCharType="separate"/>
      </w:r>
      <w:r>
        <w:rPr>
          <w:noProof/>
        </w:rPr>
        <w:t>77</w:t>
      </w:r>
      <w:r>
        <w:rPr>
          <w:noProof/>
        </w:rPr>
        <w:fldChar w:fldCharType="end"/>
      </w:r>
    </w:p>
    <w:p w14:paraId="2D26A1EF" w14:textId="71CD713C"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7.2</w:t>
      </w:r>
      <w:r>
        <w:rPr>
          <w:rFonts w:asciiTheme="minorHAnsi" w:eastAsiaTheme="minorEastAsia" w:hAnsiTheme="minorHAnsi" w:cstheme="minorBidi"/>
          <w:noProof/>
          <w:sz w:val="22"/>
          <w:szCs w:val="22"/>
          <w:lang w:val="en-IN" w:eastAsia="en-IN"/>
        </w:rPr>
        <w:tab/>
      </w:r>
      <w:r w:rsidRPr="00074DAF">
        <w:rPr>
          <w:noProof/>
          <w:lang w:val="en-US"/>
        </w:rPr>
        <w:t>Data Types</w:t>
      </w:r>
      <w:r>
        <w:rPr>
          <w:noProof/>
        </w:rPr>
        <w:tab/>
      </w:r>
      <w:r>
        <w:rPr>
          <w:noProof/>
        </w:rPr>
        <w:fldChar w:fldCharType="begin"/>
      </w:r>
      <w:r>
        <w:rPr>
          <w:noProof/>
        </w:rPr>
        <w:instrText xml:space="preserve"> PAGEREF _Toc195534010 \h </w:instrText>
      </w:r>
      <w:r>
        <w:rPr>
          <w:noProof/>
        </w:rPr>
      </w:r>
      <w:r>
        <w:rPr>
          <w:noProof/>
        </w:rPr>
        <w:fldChar w:fldCharType="separate"/>
      </w:r>
      <w:r>
        <w:rPr>
          <w:noProof/>
        </w:rPr>
        <w:t>77</w:t>
      </w:r>
      <w:r>
        <w:rPr>
          <w:noProof/>
        </w:rPr>
        <w:fldChar w:fldCharType="end"/>
      </w:r>
    </w:p>
    <w:p w14:paraId="3E1F27F7" w14:textId="1FA6CBAB" w:rsidR="002E23A4" w:rsidRDefault="002E23A4">
      <w:pPr>
        <w:pStyle w:val="TOC3"/>
        <w:rPr>
          <w:rFonts w:asciiTheme="minorHAnsi" w:eastAsiaTheme="minorEastAsia" w:hAnsiTheme="minorHAnsi" w:cstheme="minorBidi"/>
          <w:noProof/>
          <w:sz w:val="22"/>
          <w:szCs w:val="22"/>
          <w:lang w:val="en-IN" w:eastAsia="en-IN"/>
        </w:rPr>
      </w:pPr>
      <w:r w:rsidRPr="00074DAF">
        <w:rPr>
          <w:noProof/>
          <w:lang w:val="en-US"/>
        </w:rPr>
        <w:lastRenderedPageBreak/>
        <w:t>7.2.1</w:t>
      </w:r>
      <w:r>
        <w:rPr>
          <w:rFonts w:asciiTheme="minorHAnsi" w:eastAsiaTheme="minorEastAsia" w:hAnsiTheme="minorHAnsi" w:cstheme="minorBidi"/>
          <w:noProof/>
          <w:sz w:val="22"/>
          <w:szCs w:val="22"/>
          <w:lang w:val="en-IN" w:eastAsia="en-IN"/>
        </w:rPr>
        <w:tab/>
      </w:r>
      <w:r w:rsidRPr="00074DAF">
        <w:rPr>
          <w:noProof/>
          <w:lang w:val="en-US"/>
        </w:rPr>
        <w:t>General</w:t>
      </w:r>
      <w:r>
        <w:rPr>
          <w:noProof/>
        </w:rPr>
        <w:tab/>
      </w:r>
      <w:r>
        <w:rPr>
          <w:noProof/>
        </w:rPr>
        <w:fldChar w:fldCharType="begin"/>
      </w:r>
      <w:r>
        <w:rPr>
          <w:noProof/>
        </w:rPr>
        <w:instrText xml:space="preserve"> PAGEREF _Toc195534011 \h </w:instrText>
      </w:r>
      <w:r>
        <w:rPr>
          <w:noProof/>
        </w:rPr>
      </w:r>
      <w:r>
        <w:rPr>
          <w:noProof/>
        </w:rPr>
        <w:fldChar w:fldCharType="separate"/>
      </w:r>
      <w:r>
        <w:rPr>
          <w:noProof/>
        </w:rPr>
        <w:t>77</w:t>
      </w:r>
      <w:r>
        <w:rPr>
          <w:noProof/>
        </w:rPr>
        <w:fldChar w:fldCharType="end"/>
      </w:r>
    </w:p>
    <w:p w14:paraId="4C4CF5E9" w14:textId="31639AC1" w:rsidR="002E23A4" w:rsidRDefault="002E23A4">
      <w:pPr>
        <w:pStyle w:val="TOC3"/>
        <w:rPr>
          <w:rFonts w:asciiTheme="minorHAnsi" w:eastAsiaTheme="minorEastAsia" w:hAnsiTheme="minorHAnsi" w:cstheme="minorBidi"/>
          <w:noProof/>
          <w:sz w:val="22"/>
          <w:szCs w:val="22"/>
          <w:lang w:val="en-IN" w:eastAsia="en-IN"/>
        </w:rPr>
      </w:pPr>
      <w:r w:rsidRPr="00074DAF">
        <w:rPr>
          <w:noProof/>
          <w:lang w:val="en-US"/>
        </w:rPr>
        <w:t>7.2.2</w:t>
      </w:r>
      <w:r>
        <w:rPr>
          <w:rFonts w:asciiTheme="minorHAnsi" w:eastAsiaTheme="minorEastAsia" w:hAnsiTheme="minorHAnsi" w:cstheme="minorBidi"/>
          <w:noProof/>
          <w:sz w:val="22"/>
          <w:szCs w:val="22"/>
          <w:lang w:val="en-IN" w:eastAsia="en-IN"/>
        </w:rPr>
        <w:tab/>
      </w:r>
      <w:r w:rsidRPr="00074DAF">
        <w:rPr>
          <w:noProof/>
          <w:lang w:val="en-US"/>
        </w:rPr>
        <w:t>Referenced structured data types</w:t>
      </w:r>
      <w:r>
        <w:rPr>
          <w:noProof/>
        </w:rPr>
        <w:tab/>
      </w:r>
      <w:r>
        <w:rPr>
          <w:noProof/>
        </w:rPr>
        <w:fldChar w:fldCharType="begin"/>
      </w:r>
      <w:r>
        <w:rPr>
          <w:noProof/>
        </w:rPr>
        <w:instrText xml:space="preserve"> PAGEREF _Toc195534012 \h </w:instrText>
      </w:r>
      <w:r>
        <w:rPr>
          <w:noProof/>
        </w:rPr>
      </w:r>
      <w:r>
        <w:rPr>
          <w:noProof/>
        </w:rPr>
        <w:fldChar w:fldCharType="separate"/>
      </w:r>
      <w:r>
        <w:rPr>
          <w:noProof/>
        </w:rPr>
        <w:t>77</w:t>
      </w:r>
      <w:r>
        <w:rPr>
          <w:noProof/>
        </w:rPr>
        <w:fldChar w:fldCharType="end"/>
      </w:r>
    </w:p>
    <w:p w14:paraId="3F82DAEA" w14:textId="6ADB5C0F" w:rsidR="002E23A4" w:rsidRDefault="002E23A4">
      <w:pPr>
        <w:pStyle w:val="TOC3"/>
        <w:rPr>
          <w:rFonts w:asciiTheme="minorHAnsi" w:eastAsiaTheme="minorEastAsia" w:hAnsiTheme="minorHAnsi" w:cstheme="minorBidi"/>
          <w:noProof/>
          <w:sz w:val="22"/>
          <w:szCs w:val="22"/>
          <w:lang w:val="en-IN" w:eastAsia="en-IN"/>
        </w:rPr>
      </w:pPr>
      <w:r w:rsidRPr="00074DAF">
        <w:rPr>
          <w:noProof/>
          <w:lang w:val="en-US"/>
        </w:rPr>
        <w:t>7.2.3</w:t>
      </w:r>
      <w:r>
        <w:rPr>
          <w:rFonts w:asciiTheme="minorHAnsi" w:eastAsiaTheme="minorEastAsia" w:hAnsiTheme="minorHAnsi" w:cstheme="minorBidi"/>
          <w:noProof/>
          <w:sz w:val="22"/>
          <w:szCs w:val="22"/>
          <w:lang w:val="en-IN" w:eastAsia="en-IN"/>
        </w:rPr>
        <w:tab/>
      </w:r>
      <w:r w:rsidRPr="00074DAF">
        <w:rPr>
          <w:noProof/>
          <w:lang w:val="en-US"/>
        </w:rPr>
        <w:t>Referenced simple data types and enumerations</w:t>
      </w:r>
      <w:r>
        <w:rPr>
          <w:noProof/>
        </w:rPr>
        <w:tab/>
      </w:r>
      <w:r>
        <w:rPr>
          <w:noProof/>
        </w:rPr>
        <w:fldChar w:fldCharType="begin"/>
      </w:r>
      <w:r>
        <w:rPr>
          <w:noProof/>
        </w:rPr>
        <w:instrText xml:space="preserve"> PAGEREF _Toc195534013 \h </w:instrText>
      </w:r>
      <w:r>
        <w:rPr>
          <w:noProof/>
        </w:rPr>
      </w:r>
      <w:r>
        <w:rPr>
          <w:noProof/>
        </w:rPr>
        <w:fldChar w:fldCharType="separate"/>
      </w:r>
      <w:r>
        <w:rPr>
          <w:noProof/>
        </w:rPr>
        <w:t>77</w:t>
      </w:r>
      <w:r>
        <w:rPr>
          <w:noProof/>
        </w:rPr>
        <w:fldChar w:fldCharType="end"/>
      </w:r>
    </w:p>
    <w:p w14:paraId="1A1512BC" w14:textId="0F1ED025"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7.3</w:t>
      </w:r>
      <w:r>
        <w:rPr>
          <w:rFonts w:asciiTheme="minorHAnsi" w:eastAsiaTheme="minorEastAsia" w:hAnsiTheme="minorHAnsi" w:cstheme="minorBidi"/>
          <w:noProof/>
          <w:sz w:val="22"/>
          <w:szCs w:val="22"/>
          <w:lang w:val="en-IN" w:eastAsia="en-IN"/>
        </w:rPr>
        <w:tab/>
      </w:r>
      <w:r w:rsidRPr="00074DAF">
        <w:rPr>
          <w:noProof/>
          <w:lang w:val="en-US"/>
        </w:rPr>
        <w:t>Usage of HTTP</w:t>
      </w:r>
      <w:r>
        <w:rPr>
          <w:noProof/>
        </w:rPr>
        <w:tab/>
      </w:r>
      <w:r>
        <w:rPr>
          <w:noProof/>
        </w:rPr>
        <w:fldChar w:fldCharType="begin"/>
      </w:r>
      <w:r>
        <w:rPr>
          <w:noProof/>
        </w:rPr>
        <w:instrText xml:space="preserve"> PAGEREF _Toc195534014 \h </w:instrText>
      </w:r>
      <w:r>
        <w:rPr>
          <w:noProof/>
        </w:rPr>
      </w:r>
      <w:r>
        <w:rPr>
          <w:noProof/>
        </w:rPr>
        <w:fldChar w:fldCharType="separate"/>
      </w:r>
      <w:r>
        <w:rPr>
          <w:noProof/>
        </w:rPr>
        <w:t>78</w:t>
      </w:r>
      <w:r>
        <w:rPr>
          <w:noProof/>
        </w:rPr>
        <w:fldChar w:fldCharType="end"/>
      </w:r>
    </w:p>
    <w:p w14:paraId="357C73F7" w14:textId="2E7A6791"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7.4</w:t>
      </w:r>
      <w:r>
        <w:rPr>
          <w:rFonts w:asciiTheme="minorHAnsi" w:eastAsiaTheme="minorEastAsia" w:hAnsiTheme="minorHAnsi" w:cstheme="minorBidi"/>
          <w:noProof/>
          <w:sz w:val="22"/>
          <w:szCs w:val="22"/>
          <w:lang w:val="en-IN" w:eastAsia="en-IN"/>
        </w:rPr>
        <w:tab/>
      </w:r>
      <w:r w:rsidRPr="00074DAF">
        <w:rPr>
          <w:noProof/>
          <w:lang w:val="en-US"/>
        </w:rPr>
        <w:t>Content type</w:t>
      </w:r>
      <w:r>
        <w:rPr>
          <w:noProof/>
        </w:rPr>
        <w:tab/>
      </w:r>
      <w:r>
        <w:rPr>
          <w:noProof/>
        </w:rPr>
        <w:fldChar w:fldCharType="begin"/>
      </w:r>
      <w:r>
        <w:rPr>
          <w:noProof/>
        </w:rPr>
        <w:instrText xml:space="preserve"> PAGEREF _Toc195534015 \h </w:instrText>
      </w:r>
      <w:r>
        <w:rPr>
          <w:noProof/>
        </w:rPr>
      </w:r>
      <w:r>
        <w:rPr>
          <w:noProof/>
        </w:rPr>
        <w:fldChar w:fldCharType="separate"/>
      </w:r>
      <w:r>
        <w:rPr>
          <w:noProof/>
        </w:rPr>
        <w:t>78</w:t>
      </w:r>
      <w:r>
        <w:rPr>
          <w:noProof/>
        </w:rPr>
        <w:fldChar w:fldCharType="end"/>
      </w:r>
    </w:p>
    <w:p w14:paraId="02799104" w14:textId="07DE6C54"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7.5</w:t>
      </w:r>
      <w:r>
        <w:rPr>
          <w:rFonts w:asciiTheme="minorHAnsi" w:eastAsiaTheme="minorEastAsia" w:hAnsiTheme="minorHAnsi" w:cstheme="minorBidi"/>
          <w:noProof/>
          <w:sz w:val="22"/>
          <w:szCs w:val="22"/>
          <w:lang w:val="en-IN" w:eastAsia="en-IN"/>
        </w:rPr>
        <w:tab/>
      </w:r>
      <w:r w:rsidRPr="00074DAF">
        <w:rPr>
          <w:noProof/>
          <w:lang w:val="en-US"/>
        </w:rPr>
        <w:t>URI structure</w:t>
      </w:r>
      <w:r>
        <w:rPr>
          <w:noProof/>
        </w:rPr>
        <w:tab/>
      </w:r>
      <w:r>
        <w:rPr>
          <w:noProof/>
        </w:rPr>
        <w:fldChar w:fldCharType="begin"/>
      </w:r>
      <w:r>
        <w:rPr>
          <w:noProof/>
        </w:rPr>
        <w:instrText xml:space="preserve"> PAGEREF _Toc195534016 \h </w:instrText>
      </w:r>
      <w:r>
        <w:rPr>
          <w:noProof/>
        </w:rPr>
      </w:r>
      <w:r>
        <w:rPr>
          <w:noProof/>
        </w:rPr>
        <w:fldChar w:fldCharType="separate"/>
      </w:r>
      <w:r>
        <w:rPr>
          <w:noProof/>
        </w:rPr>
        <w:t>78</w:t>
      </w:r>
      <w:r>
        <w:rPr>
          <w:noProof/>
        </w:rPr>
        <w:fldChar w:fldCharType="end"/>
      </w:r>
    </w:p>
    <w:p w14:paraId="0CBD0878" w14:textId="6638F266" w:rsidR="002E23A4" w:rsidRDefault="002E23A4">
      <w:pPr>
        <w:pStyle w:val="TOC3"/>
        <w:rPr>
          <w:rFonts w:asciiTheme="minorHAnsi" w:eastAsiaTheme="minorEastAsia" w:hAnsiTheme="minorHAnsi" w:cstheme="minorBidi"/>
          <w:noProof/>
          <w:sz w:val="22"/>
          <w:szCs w:val="22"/>
          <w:lang w:val="en-IN" w:eastAsia="en-IN"/>
        </w:rPr>
      </w:pPr>
      <w:r w:rsidRPr="00074DAF">
        <w:rPr>
          <w:noProof/>
          <w:lang w:val="en-US"/>
        </w:rPr>
        <w:t>7.5.1</w:t>
      </w:r>
      <w:r>
        <w:rPr>
          <w:rFonts w:asciiTheme="minorHAnsi" w:eastAsiaTheme="minorEastAsia" w:hAnsiTheme="minorHAnsi" w:cstheme="minorBidi"/>
          <w:noProof/>
          <w:sz w:val="22"/>
          <w:szCs w:val="22"/>
          <w:lang w:val="en-IN" w:eastAsia="en-IN"/>
        </w:rPr>
        <w:tab/>
      </w:r>
      <w:r w:rsidRPr="00074DAF">
        <w:rPr>
          <w:noProof/>
          <w:lang w:val="en-US"/>
        </w:rPr>
        <w:t>Resource URI structure</w:t>
      </w:r>
      <w:r>
        <w:rPr>
          <w:noProof/>
        </w:rPr>
        <w:tab/>
      </w:r>
      <w:r>
        <w:rPr>
          <w:noProof/>
        </w:rPr>
        <w:fldChar w:fldCharType="begin"/>
      </w:r>
      <w:r>
        <w:rPr>
          <w:noProof/>
        </w:rPr>
        <w:instrText xml:space="preserve"> PAGEREF _Toc195534017 \h </w:instrText>
      </w:r>
      <w:r>
        <w:rPr>
          <w:noProof/>
        </w:rPr>
      </w:r>
      <w:r>
        <w:rPr>
          <w:noProof/>
        </w:rPr>
        <w:fldChar w:fldCharType="separate"/>
      </w:r>
      <w:r>
        <w:rPr>
          <w:noProof/>
        </w:rPr>
        <w:t>78</w:t>
      </w:r>
      <w:r>
        <w:rPr>
          <w:noProof/>
        </w:rPr>
        <w:fldChar w:fldCharType="end"/>
      </w:r>
    </w:p>
    <w:p w14:paraId="4AFA980C" w14:textId="293EA78A" w:rsidR="002E23A4" w:rsidRDefault="002E23A4">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_Toc195534018 \h </w:instrText>
      </w:r>
      <w:r>
        <w:rPr>
          <w:noProof/>
        </w:rPr>
      </w:r>
      <w:r>
        <w:rPr>
          <w:noProof/>
        </w:rPr>
        <w:fldChar w:fldCharType="separate"/>
      </w:r>
      <w:r>
        <w:rPr>
          <w:noProof/>
        </w:rPr>
        <w:t>78</w:t>
      </w:r>
      <w:r>
        <w:rPr>
          <w:noProof/>
        </w:rPr>
        <w:fldChar w:fldCharType="end"/>
      </w:r>
    </w:p>
    <w:p w14:paraId="0AA7D487" w14:textId="5B35139F"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7.6</w:t>
      </w:r>
      <w:r>
        <w:rPr>
          <w:rFonts w:asciiTheme="minorHAnsi" w:eastAsiaTheme="minorEastAsia" w:hAnsiTheme="minorHAnsi" w:cstheme="minorBidi"/>
          <w:noProof/>
          <w:sz w:val="22"/>
          <w:szCs w:val="22"/>
          <w:lang w:val="en-IN" w:eastAsia="en-IN"/>
        </w:rPr>
        <w:tab/>
      </w:r>
      <w:r w:rsidRPr="00074DAF">
        <w:rPr>
          <w:noProof/>
          <w:lang w:val="en-US"/>
        </w:rPr>
        <w:t>Notifications</w:t>
      </w:r>
      <w:r>
        <w:rPr>
          <w:noProof/>
        </w:rPr>
        <w:tab/>
      </w:r>
      <w:r>
        <w:rPr>
          <w:noProof/>
        </w:rPr>
        <w:fldChar w:fldCharType="begin"/>
      </w:r>
      <w:r>
        <w:rPr>
          <w:noProof/>
        </w:rPr>
        <w:instrText xml:space="preserve"> PAGEREF _Toc195534019 \h </w:instrText>
      </w:r>
      <w:r>
        <w:rPr>
          <w:noProof/>
        </w:rPr>
      </w:r>
      <w:r>
        <w:rPr>
          <w:noProof/>
        </w:rPr>
        <w:fldChar w:fldCharType="separate"/>
      </w:r>
      <w:r>
        <w:rPr>
          <w:noProof/>
        </w:rPr>
        <w:t>78</w:t>
      </w:r>
      <w:r>
        <w:rPr>
          <w:noProof/>
        </w:rPr>
        <w:fldChar w:fldCharType="end"/>
      </w:r>
    </w:p>
    <w:p w14:paraId="6390F0DE" w14:textId="4490BC01"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7.7</w:t>
      </w:r>
      <w:r>
        <w:rPr>
          <w:rFonts w:asciiTheme="minorHAnsi" w:eastAsiaTheme="minorEastAsia" w:hAnsiTheme="minorHAnsi" w:cstheme="minorBidi"/>
          <w:noProof/>
          <w:sz w:val="22"/>
          <w:szCs w:val="22"/>
          <w:lang w:val="en-IN" w:eastAsia="en-IN"/>
        </w:rPr>
        <w:tab/>
      </w:r>
      <w:r w:rsidRPr="00074DAF">
        <w:rPr>
          <w:noProof/>
          <w:lang w:val="en-US"/>
        </w:rPr>
        <w:t>Error handling</w:t>
      </w:r>
      <w:r>
        <w:rPr>
          <w:noProof/>
        </w:rPr>
        <w:tab/>
      </w:r>
      <w:r>
        <w:rPr>
          <w:noProof/>
        </w:rPr>
        <w:fldChar w:fldCharType="begin"/>
      </w:r>
      <w:r>
        <w:rPr>
          <w:noProof/>
        </w:rPr>
        <w:instrText xml:space="preserve"> PAGEREF _Toc195534020 \h </w:instrText>
      </w:r>
      <w:r>
        <w:rPr>
          <w:noProof/>
        </w:rPr>
      </w:r>
      <w:r>
        <w:rPr>
          <w:noProof/>
        </w:rPr>
        <w:fldChar w:fldCharType="separate"/>
      </w:r>
      <w:r>
        <w:rPr>
          <w:noProof/>
        </w:rPr>
        <w:t>79</w:t>
      </w:r>
      <w:r>
        <w:rPr>
          <w:noProof/>
        </w:rPr>
        <w:fldChar w:fldCharType="end"/>
      </w:r>
    </w:p>
    <w:p w14:paraId="4A756CD5" w14:textId="508761AA"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7.8</w:t>
      </w:r>
      <w:r>
        <w:rPr>
          <w:rFonts w:asciiTheme="minorHAnsi" w:eastAsiaTheme="minorEastAsia" w:hAnsiTheme="minorHAnsi" w:cstheme="minorBidi"/>
          <w:noProof/>
          <w:sz w:val="22"/>
          <w:szCs w:val="22"/>
          <w:lang w:val="en-IN" w:eastAsia="en-IN"/>
        </w:rPr>
        <w:tab/>
      </w:r>
      <w:r w:rsidRPr="00074DAF">
        <w:rPr>
          <w:noProof/>
          <w:lang w:val="en-US"/>
        </w:rPr>
        <w:t>Feature negotiation</w:t>
      </w:r>
      <w:r>
        <w:rPr>
          <w:noProof/>
        </w:rPr>
        <w:tab/>
      </w:r>
      <w:r>
        <w:rPr>
          <w:noProof/>
        </w:rPr>
        <w:fldChar w:fldCharType="begin"/>
      </w:r>
      <w:r>
        <w:rPr>
          <w:noProof/>
        </w:rPr>
        <w:instrText xml:space="preserve"> PAGEREF _Toc195534021 \h </w:instrText>
      </w:r>
      <w:r>
        <w:rPr>
          <w:noProof/>
        </w:rPr>
      </w:r>
      <w:r>
        <w:rPr>
          <w:noProof/>
        </w:rPr>
        <w:fldChar w:fldCharType="separate"/>
      </w:r>
      <w:r>
        <w:rPr>
          <w:noProof/>
        </w:rPr>
        <w:t>79</w:t>
      </w:r>
      <w:r>
        <w:rPr>
          <w:noProof/>
        </w:rPr>
        <w:fldChar w:fldCharType="end"/>
      </w:r>
    </w:p>
    <w:p w14:paraId="15DD0EB5" w14:textId="787388E0"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7.9</w:t>
      </w:r>
      <w:r>
        <w:rPr>
          <w:rFonts w:asciiTheme="minorHAnsi" w:eastAsiaTheme="minorEastAsia" w:hAnsiTheme="minorHAnsi" w:cstheme="minorBidi"/>
          <w:noProof/>
          <w:sz w:val="22"/>
          <w:szCs w:val="22"/>
          <w:lang w:val="en-IN" w:eastAsia="en-IN"/>
        </w:rPr>
        <w:tab/>
      </w:r>
      <w:r w:rsidRPr="00074DAF">
        <w:rPr>
          <w:noProof/>
          <w:lang w:val="en-US"/>
        </w:rPr>
        <w:t>HTTP headers</w:t>
      </w:r>
      <w:r>
        <w:rPr>
          <w:noProof/>
        </w:rPr>
        <w:tab/>
      </w:r>
      <w:r>
        <w:rPr>
          <w:noProof/>
        </w:rPr>
        <w:fldChar w:fldCharType="begin"/>
      </w:r>
      <w:r>
        <w:rPr>
          <w:noProof/>
        </w:rPr>
        <w:instrText xml:space="preserve"> PAGEREF _Toc195534022 \h </w:instrText>
      </w:r>
      <w:r>
        <w:rPr>
          <w:noProof/>
        </w:rPr>
      </w:r>
      <w:r>
        <w:rPr>
          <w:noProof/>
        </w:rPr>
        <w:fldChar w:fldCharType="separate"/>
      </w:r>
      <w:r>
        <w:rPr>
          <w:noProof/>
        </w:rPr>
        <w:t>79</w:t>
      </w:r>
      <w:r>
        <w:rPr>
          <w:noProof/>
        </w:rPr>
        <w:fldChar w:fldCharType="end"/>
      </w:r>
    </w:p>
    <w:p w14:paraId="5C89FBBC" w14:textId="6414D2D8" w:rsidR="002E23A4" w:rsidRDefault="002E23A4">
      <w:pPr>
        <w:pStyle w:val="TOC2"/>
        <w:rPr>
          <w:rFonts w:asciiTheme="minorHAnsi" w:eastAsiaTheme="minorEastAsia" w:hAnsiTheme="minorHAnsi" w:cstheme="minorBidi"/>
          <w:noProof/>
          <w:sz w:val="22"/>
          <w:szCs w:val="22"/>
          <w:lang w:val="en-IN" w:eastAsia="en-IN"/>
        </w:rPr>
      </w:pPr>
      <w:r w:rsidRPr="00074DAF">
        <w:rPr>
          <w:noProof/>
          <w:lang w:val="en-US"/>
        </w:rPr>
        <w:t>7.10</w:t>
      </w:r>
      <w:r>
        <w:rPr>
          <w:rFonts w:asciiTheme="minorHAnsi" w:eastAsiaTheme="minorEastAsia" w:hAnsiTheme="minorHAnsi" w:cstheme="minorBidi"/>
          <w:noProof/>
          <w:sz w:val="22"/>
          <w:szCs w:val="22"/>
          <w:lang w:val="en-IN" w:eastAsia="en-IN"/>
        </w:rPr>
        <w:tab/>
      </w:r>
      <w:r w:rsidRPr="00074DAF">
        <w:rPr>
          <w:noProof/>
          <w:lang w:val="en-US"/>
        </w:rPr>
        <w:t>Conventions for Open API specification files</w:t>
      </w:r>
      <w:r>
        <w:rPr>
          <w:noProof/>
        </w:rPr>
        <w:tab/>
      </w:r>
      <w:r>
        <w:rPr>
          <w:noProof/>
        </w:rPr>
        <w:fldChar w:fldCharType="begin"/>
      </w:r>
      <w:r>
        <w:rPr>
          <w:noProof/>
        </w:rPr>
        <w:instrText xml:space="preserve"> PAGEREF _Toc195534023 \h </w:instrText>
      </w:r>
      <w:r>
        <w:rPr>
          <w:noProof/>
        </w:rPr>
      </w:r>
      <w:r>
        <w:rPr>
          <w:noProof/>
        </w:rPr>
        <w:fldChar w:fldCharType="separate"/>
      </w:r>
      <w:r>
        <w:rPr>
          <w:noProof/>
        </w:rPr>
        <w:t>79</w:t>
      </w:r>
      <w:r>
        <w:rPr>
          <w:noProof/>
        </w:rPr>
        <w:fldChar w:fldCharType="end"/>
      </w:r>
    </w:p>
    <w:p w14:paraId="348B4E2A" w14:textId="431752B3" w:rsidR="002E23A4" w:rsidRDefault="002E23A4">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_Toc195534024 \h </w:instrText>
      </w:r>
      <w:r>
        <w:rPr>
          <w:noProof/>
        </w:rPr>
      </w:r>
      <w:r>
        <w:rPr>
          <w:noProof/>
        </w:rPr>
        <w:fldChar w:fldCharType="separate"/>
      </w:r>
      <w:r>
        <w:rPr>
          <w:noProof/>
        </w:rPr>
        <w:t>79</w:t>
      </w:r>
      <w:r>
        <w:rPr>
          <w:noProof/>
        </w:rPr>
        <w:fldChar w:fldCharType="end"/>
      </w:r>
    </w:p>
    <w:p w14:paraId="5F426631" w14:textId="1EAF381E" w:rsidR="002E23A4" w:rsidRDefault="002E23A4">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_Toc195534025 \h </w:instrText>
      </w:r>
      <w:r>
        <w:rPr>
          <w:noProof/>
        </w:rPr>
      </w:r>
      <w:r>
        <w:rPr>
          <w:noProof/>
        </w:rPr>
        <w:fldChar w:fldCharType="separate"/>
      </w:r>
      <w:r>
        <w:rPr>
          <w:noProof/>
        </w:rPr>
        <w:t>79</w:t>
      </w:r>
      <w:r>
        <w:rPr>
          <w:noProof/>
        </w:rPr>
        <w:fldChar w:fldCharType="end"/>
      </w:r>
    </w:p>
    <w:p w14:paraId="115743D7" w14:textId="572E0B39" w:rsidR="002E23A4" w:rsidRDefault="002E23A4">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_Toc195534026 \h </w:instrText>
      </w:r>
      <w:r>
        <w:rPr>
          <w:noProof/>
        </w:rPr>
      </w:r>
      <w:r>
        <w:rPr>
          <w:noProof/>
        </w:rPr>
        <w:fldChar w:fldCharType="separate"/>
      </w:r>
      <w:r>
        <w:rPr>
          <w:noProof/>
        </w:rPr>
        <w:t>79</w:t>
      </w:r>
      <w:r>
        <w:rPr>
          <w:noProof/>
        </w:rPr>
        <w:fldChar w:fldCharType="end"/>
      </w:r>
    </w:p>
    <w:p w14:paraId="5BD24102" w14:textId="54A40999" w:rsidR="002E23A4" w:rsidRDefault="002E23A4">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_Toc195534027 \h </w:instrText>
      </w:r>
      <w:r>
        <w:rPr>
          <w:noProof/>
        </w:rPr>
      </w:r>
      <w:r>
        <w:rPr>
          <w:noProof/>
        </w:rPr>
        <w:fldChar w:fldCharType="separate"/>
      </w:r>
      <w:r>
        <w:rPr>
          <w:noProof/>
        </w:rPr>
        <w:t>80</w:t>
      </w:r>
      <w:r>
        <w:rPr>
          <w:noProof/>
        </w:rPr>
        <w:fldChar w:fldCharType="end"/>
      </w:r>
    </w:p>
    <w:p w14:paraId="2C14C285" w14:textId="15AEFBA0" w:rsidR="002E23A4" w:rsidRDefault="002E23A4">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_Toc195534028 \h </w:instrText>
      </w:r>
      <w:r>
        <w:rPr>
          <w:noProof/>
        </w:rPr>
      </w:r>
      <w:r>
        <w:rPr>
          <w:noProof/>
        </w:rPr>
        <w:fldChar w:fldCharType="separate"/>
      </w:r>
      <w:r>
        <w:rPr>
          <w:noProof/>
        </w:rPr>
        <w:t>80</w:t>
      </w:r>
      <w:r>
        <w:rPr>
          <w:noProof/>
        </w:rPr>
        <w:fldChar w:fldCharType="end"/>
      </w:r>
    </w:p>
    <w:p w14:paraId="33772529" w14:textId="5EAEB881" w:rsidR="002E23A4" w:rsidRDefault="002E23A4">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_Toc195534029 \h </w:instrText>
      </w:r>
      <w:r>
        <w:rPr>
          <w:noProof/>
        </w:rPr>
      </w:r>
      <w:r>
        <w:rPr>
          <w:noProof/>
        </w:rPr>
        <w:fldChar w:fldCharType="separate"/>
      </w:r>
      <w:r>
        <w:rPr>
          <w:noProof/>
        </w:rPr>
        <w:t>80</w:t>
      </w:r>
      <w:r>
        <w:rPr>
          <w:noProof/>
        </w:rPr>
        <w:fldChar w:fldCharType="end"/>
      </w:r>
    </w:p>
    <w:p w14:paraId="7CD95C40" w14:textId="165F664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_Toc195534030 \h </w:instrText>
      </w:r>
      <w:r>
        <w:rPr>
          <w:noProof/>
        </w:rPr>
      </w:r>
      <w:r>
        <w:rPr>
          <w:noProof/>
        </w:rPr>
        <w:fldChar w:fldCharType="separate"/>
      </w:r>
      <w:r>
        <w:rPr>
          <w:noProof/>
        </w:rPr>
        <w:t>80</w:t>
      </w:r>
      <w:r>
        <w:rPr>
          <w:noProof/>
        </w:rPr>
        <w:fldChar w:fldCharType="end"/>
      </w:r>
    </w:p>
    <w:p w14:paraId="39B4F298" w14:textId="1FC17DB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_Toc195534031 \h </w:instrText>
      </w:r>
      <w:r>
        <w:rPr>
          <w:noProof/>
        </w:rPr>
      </w:r>
      <w:r>
        <w:rPr>
          <w:noProof/>
        </w:rPr>
        <w:fldChar w:fldCharType="separate"/>
      </w:r>
      <w:r>
        <w:rPr>
          <w:noProof/>
        </w:rPr>
        <w:t>80</w:t>
      </w:r>
      <w:r>
        <w:rPr>
          <w:noProof/>
        </w:rPr>
        <w:fldChar w:fldCharType="end"/>
      </w:r>
    </w:p>
    <w:p w14:paraId="6DCB880F" w14:textId="4FDDB49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_Toc195534032 \h </w:instrText>
      </w:r>
      <w:r>
        <w:rPr>
          <w:noProof/>
        </w:rPr>
      </w:r>
      <w:r>
        <w:rPr>
          <w:noProof/>
        </w:rPr>
        <w:fldChar w:fldCharType="separate"/>
      </w:r>
      <w:r>
        <w:rPr>
          <w:noProof/>
        </w:rPr>
        <w:t>81</w:t>
      </w:r>
      <w:r>
        <w:rPr>
          <w:noProof/>
        </w:rPr>
        <w:fldChar w:fldCharType="end"/>
      </w:r>
    </w:p>
    <w:p w14:paraId="342F954C" w14:textId="5F701AB7"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_Toc195534033 \h </w:instrText>
      </w:r>
      <w:r>
        <w:rPr>
          <w:noProof/>
        </w:rPr>
      </w:r>
      <w:r>
        <w:rPr>
          <w:noProof/>
        </w:rPr>
        <w:fldChar w:fldCharType="separate"/>
      </w:r>
      <w:r>
        <w:rPr>
          <w:noProof/>
        </w:rPr>
        <w:t>81</w:t>
      </w:r>
      <w:r>
        <w:rPr>
          <w:noProof/>
        </w:rPr>
        <w:fldChar w:fldCharType="end"/>
      </w:r>
    </w:p>
    <w:p w14:paraId="207F432D" w14:textId="14195D3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_Toc195534034 \h </w:instrText>
      </w:r>
      <w:r>
        <w:rPr>
          <w:noProof/>
        </w:rPr>
      </w:r>
      <w:r>
        <w:rPr>
          <w:noProof/>
        </w:rPr>
        <w:fldChar w:fldCharType="separate"/>
      </w:r>
      <w:r>
        <w:rPr>
          <w:noProof/>
        </w:rPr>
        <w:t>81</w:t>
      </w:r>
      <w:r>
        <w:rPr>
          <w:noProof/>
        </w:rPr>
        <w:fldChar w:fldCharType="end"/>
      </w:r>
    </w:p>
    <w:p w14:paraId="4D40E286" w14:textId="04E71C9B" w:rsidR="002E23A4" w:rsidRDefault="002E23A4">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_Toc195534035 \h </w:instrText>
      </w:r>
      <w:r>
        <w:rPr>
          <w:noProof/>
        </w:rPr>
      </w:r>
      <w:r>
        <w:rPr>
          <w:noProof/>
        </w:rPr>
        <w:fldChar w:fldCharType="separate"/>
      </w:r>
      <w:r>
        <w:rPr>
          <w:noProof/>
        </w:rPr>
        <w:t>81</w:t>
      </w:r>
      <w:r>
        <w:rPr>
          <w:noProof/>
        </w:rPr>
        <w:fldChar w:fldCharType="end"/>
      </w:r>
    </w:p>
    <w:p w14:paraId="4D3F0BF7" w14:textId="6EDAB7A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_Toc195534036 \h </w:instrText>
      </w:r>
      <w:r>
        <w:rPr>
          <w:noProof/>
        </w:rPr>
      </w:r>
      <w:r>
        <w:rPr>
          <w:noProof/>
        </w:rPr>
        <w:fldChar w:fldCharType="separate"/>
      </w:r>
      <w:r>
        <w:rPr>
          <w:noProof/>
        </w:rPr>
        <w:t>81</w:t>
      </w:r>
      <w:r>
        <w:rPr>
          <w:noProof/>
        </w:rPr>
        <w:fldChar w:fldCharType="end"/>
      </w:r>
    </w:p>
    <w:p w14:paraId="06BAE20B" w14:textId="737F357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_Toc195534037 \h </w:instrText>
      </w:r>
      <w:r>
        <w:rPr>
          <w:noProof/>
        </w:rPr>
      </w:r>
      <w:r>
        <w:rPr>
          <w:noProof/>
        </w:rPr>
        <w:fldChar w:fldCharType="separate"/>
      </w:r>
      <w:r>
        <w:rPr>
          <w:noProof/>
        </w:rPr>
        <w:t>82</w:t>
      </w:r>
      <w:r>
        <w:rPr>
          <w:noProof/>
        </w:rPr>
        <w:fldChar w:fldCharType="end"/>
      </w:r>
    </w:p>
    <w:p w14:paraId="4A7E7545" w14:textId="7C3D7C3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_Toc195534038 \h </w:instrText>
      </w:r>
      <w:r>
        <w:rPr>
          <w:noProof/>
        </w:rPr>
      </w:r>
      <w:r>
        <w:rPr>
          <w:noProof/>
        </w:rPr>
        <w:fldChar w:fldCharType="separate"/>
      </w:r>
      <w:r>
        <w:rPr>
          <w:noProof/>
        </w:rPr>
        <w:t>82</w:t>
      </w:r>
      <w:r>
        <w:rPr>
          <w:noProof/>
        </w:rPr>
        <w:fldChar w:fldCharType="end"/>
      </w:r>
    </w:p>
    <w:p w14:paraId="7065B786" w14:textId="05E49D79"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_Toc195534039 \h </w:instrText>
      </w:r>
      <w:r>
        <w:rPr>
          <w:noProof/>
        </w:rPr>
      </w:r>
      <w:r>
        <w:rPr>
          <w:noProof/>
        </w:rPr>
        <w:fldChar w:fldCharType="separate"/>
      </w:r>
      <w:r>
        <w:rPr>
          <w:noProof/>
        </w:rPr>
        <w:t>82</w:t>
      </w:r>
      <w:r>
        <w:rPr>
          <w:noProof/>
        </w:rPr>
        <w:fldChar w:fldCharType="end"/>
      </w:r>
    </w:p>
    <w:p w14:paraId="093E7942" w14:textId="0496F8DE"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_Toc195534040 \h </w:instrText>
      </w:r>
      <w:r>
        <w:rPr>
          <w:noProof/>
        </w:rPr>
      </w:r>
      <w:r>
        <w:rPr>
          <w:noProof/>
        </w:rPr>
        <w:fldChar w:fldCharType="separate"/>
      </w:r>
      <w:r>
        <w:rPr>
          <w:noProof/>
        </w:rPr>
        <w:t>83</w:t>
      </w:r>
      <w:r>
        <w:rPr>
          <w:noProof/>
        </w:rPr>
        <w:fldChar w:fldCharType="end"/>
      </w:r>
    </w:p>
    <w:p w14:paraId="3CBE89E8" w14:textId="1AE56C2A"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_Toc195534041 \h </w:instrText>
      </w:r>
      <w:r>
        <w:rPr>
          <w:noProof/>
        </w:rPr>
      </w:r>
      <w:r>
        <w:rPr>
          <w:noProof/>
        </w:rPr>
        <w:fldChar w:fldCharType="separate"/>
      </w:r>
      <w:r>
        <w:rPr>
          <w:noProof/>
        </w:rPr>
        <w:t>84</w:t>
      </w:r>
      <w:r>
        <w:rPr>
          <w:noProof/>
        </w:rPr>
        <w:fldChar w:fldCharType="end"/>
      </w:r>
    </w:p>
    <w:p w14:paraId="74BD5435" w14:textId="02D8A07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_Toc195534042 \h </w:instrText>
      </w:r>
      <w:r>
        <w:rPr>
          <w:noProof/>
        </w:rPr>
      </w:r>
      <w:r>
        <w:rPr>
          <w:noProof/>
        </w:rPr>
        <w:fldChar w:fldCharType="separate"/>
      </w:r>
      <w:r>
        <w:rPr>
          <w:noProof/>
        </w:rPr>
        <w:t>85</w:t>
      </w:r>
      <w:r>
        <w:rPr>
          <w:noProof/>
        </w:rPr>
        <w:fldChar w:fldCharType="end"/>
      </w:r>
    </w:p>
    <w:p w14:paraId="1E5467AC" w14:textId="79CC3EA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_Toc195534043 \h </w:instrText>
      </w:r>
      <w:r>
        <w:rPr>
          <w:noProof/>
        </w:rPr>
      </w:r>
      <w:r>
        <w:rPr>
          <w:noProof/>
        </w:rPr>
        <w:fldChar w:fldCharType="separate"/>
      </w:r>
      <w:r>
        <w:rPr>
          <w:noProof/>
        </w:rPr>
        <w:t>86</w:t>
      </w:r>
      <w:r>
        <w:rPr>
          <w:noProof/>
        </w:rPr>
        <w:fldChar w:fldCharType="end"/>
      </w:r>
    </w:p>
    <w:p w14:paraId="2719F30C" w14:textId="7DFD6F7F" w:rsidR="002E23A4" w:rsidRDefault="002E23A4">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_Toc195534044 \h </w:instrText>
      </w:r>
      <w:r>
        <w:rPr>
          <w:noProof/>
        </w:rPr>
      </w:r>
      <w:r>
        <w:rPr>
          <w:noProof/>
        </w:rPr>
        <w:fldChar w:fldCharType="separate"/>
      </w:r>
      <w:r>
        <w:rPr>
          <w:noProof/>
        </w:rPr>
        <w:t>86</w:t>
      </w:r>
      <w:r>
        <w:rPr>
          <w:noProof/>
        </w:rPr>
        <w:fldChar w:fldCharType="end"/>
      </w:r>
    </w:p>
    <w:p w14:paraId="298DEABA" w14:textId="0BC9A73B" w:rsidR="002E23A4" w:rsidRDefault="002E23A4">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_Toc195534045 \h </w:instrText>
      </w:r>
      <w:r>
        <w:rPr>
          <w:noProof/>
        </w:rPr>
      </w:r>
      <w:r>
        <w:rPr>
          <w:noProof/>
        </w:rPr>
        <w:fldChar w:fldCharType="separate"/>
      </w:r>
      <w:r>
        <w:rPr>
          <w:noProof/>
        </w:rPr>
        <w:t>86</w:t>
      </w:r>
      <w:r>
        <w:rPr>
          <w:noProof/>
        </w:rPr>
        <w:fldChar w:fldCharType="end"/>
      </w:r>
    </w:p>
    <w:p w14:paraId="4472B378" w14:textId="27D62118" w:rsidR="002E23A4" w:rsidRDefault="002E23A4">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_Toc195534046 \h </w:instrText>
      </w:r>
      <w:r>
        <w:rPr>
          <w:noProof/>
        </w:rPr>
      </w:r>
      <w:r>
        <w:rPr>
          <w:noProof/>
        </w:rPr>
        <w:fldChar w:fldCharType="separate"/>
      </w:r>
      <w:r>
        <w:rPr>
          <w:noProof/>
        </w:rPr>
        <w:t>86</w:t>
      </w:r>
      <w:r>
        <w:rPr>
          <w:noProof/>
        </w:rPr>
        <w:fldChar w:fldCharType="end"/>
      </w:r>
    </w:p>
    <w:p w14:paraId="7F5BCA85" w14:textId="0F4F6A6D"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_Toc195534047 \h </w:instrText>
      </w:r>
      <w:r>
        <w:rPr>
          <w:noProof/>
        </w:rPr>
      </w:r>
      <w:r>
        <w:rPr>
          <w:noProof/>
        </w:rPr>
        <w:fldChar w:fldCharType="separate"/>
      </w:r>
      <w:r>
        <w:rPr>
          <w:noProof/>
        </w:rPr>
        <w:t>86</w:t>
      </w:r>
      <w:r>
        <w:rPr>
          <w:noProof/>
        </w:rPr>
        <w:fldChar w:fldCharType="end"/>
      </w:r>
    </w:p>
    <w:p w14:paraId="7F755EE7" w14:textId="4D638139"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_Toc195534048 \h </w:instrText>
      </w:r>
      <w:r>
        <w:rPr>
          <w:noProof/>
        </w:rPr>
      </w:r>
      <w:r>
        <w:rPr>
          <w:noProof/>
        </w:rPr>
        <w:fldChar w:fldCharType="separate"/>
      </w:r>
      <w:r>
        <w:rPr>
          <w:noProof/>
        </w:rPr>
        <w:t>87</w:t>
      </w:r>
      <w:r>
        <w:rPr>
          <w:noProof/>
        </w:rPr>
        <w:fldChar w:fldCharType="end"/>
      </w:r>
    </w:p>
    <w:p w14:paraId="54C6B73B" w14:textId="087FF37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_Toc195534049 \h </w:instrText>
      </w:r>
      <w:r>
        <w:rPr>
          <w:noProof/>
        </w:rPr>
      </w:r>
      <w:r>
        <w:rPr>
          <w:noProof/>
        </w:rPr>
        <w:fldChar w:fldCharType="separate"/>
      </w:r>
      <w:r>
        <w:rPr>
          <w:noProof/>
        </w:rPr>
        <w:t>87</w:t>
      </w:r>
      <w:r>
        <w:rPr>
          <w:noProof/>
        </w:rPr>
        <w:fldChar w:fldCharType="end"/>
      </w:r>
    </w:p>
    <w:p w14:paraId="66704140" w14:textId="39CFAAB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_Toc195534050 \h </w:instrText>
      </w:r>
      <w:r>
        <w:rPr>
          <w:noProof/>
        </w:rPr>
      </w:r>
      <w:r>
        <w:rPr>
          <w:noProof/>
        </w:rPr>
        <w:fldChar w:fldCharType="separate"/>
      </w:r>
      <w:r>
        <w:rPr>
          <w:noProof/>
        </w:rPr>
        <w:t>87</w:t>
      </w:r>
      <w:r>
        <w:rPr>
          <w:noProof/>
        </w:rPr>
        <w:fldChar w:fldCharType="end"/>
      </w:r>
    </w:p>
    <w:p w14:paraId="7B8426E3" w14:textId="55E718F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_Toc195534051 \h </w:instrText>
      </w:r>
      <w:r>
        <w:rPr>
          <w:noProof/>
        </w:rPr>
      </w:r>
      <w:r>
        <w:rPr>
          <w:noProof/>
        </w:rPr>
        <w:fldChar w:fldCharType="separate"/>
      </w:r>
      <w:r>
        <w:rPr>
          <w:noProof/>
        </w:rPr>
        <w:t>88</w:t>
      </w:r>
      <w:r>
        <w:rPr>
          <w:noProof/>
        </w:rPr>
        <w:fldChar w:fldCharType="end"/>
      </w:r>
    </w:p>
    <w:p w14:paraId="17D4CF39" w14:textId="55C7412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_Toc195534052 \h </w:instrText>
      </w:r>
      <w:r>
        <w:rPr>
          <w:noProof/>
        </w:rPr>
      </w:r>
      <w:r>
        <w:rPr>
          <w:noProof/>
        </w:rPr>
        <w:fldChar w:fldCharType="separate"/>
      </w:r>
      <w:r>
        <w:rPr>
          <w:noProof/>
        </w:rPr>
        <w:t>91</w:t>
      </w:r>
      <w:r>
        <w:rPr>
          <w:noProof/>
        </w:rPr>
        <w:fldChar w:fldCharType="end"/>
      </w:r>
    </w:p>
    <w:p w14:paraId="5A1E81D1" w14:textId="6298502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_Toc195534053 \h </w:instrText>
      </w:r>
      <w:r>
        <w:rPr>
          <w:noProof/>
        </w:rPr>
      </w:r>
      <w:r>
        <w:rPr>
          <w:noProof/>
        </w:rPr>
        <w:fldChar w:fldCharType="separate"/>
      </w:r>
      <w:r>
        <w:rPr>
          <w:noProof/>
        </w:rPr>
        <w:t>91</w:t>
      </w:r>
      <w:r>
        <w:rPr>
          <w:noProof/>
        </w:rPr>
        <w:fldChar w:fldCharType="end"/>
      </w:r>
    </w:p>
    <w:p w14:paraId="5F670D09" w14:textId="6765187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_Toc195534054 \h </w:instrText>
      </w:r>
      <w:r>
        <w:rPr>
          <w:noProof/>
        </w:rPr>
      </w:r>
      <w:r>
        <w:rPr>
          <w:noProof/>
        </w:rPr>
        <w:fldChar w:fldCharType="separate"/>
      </w:r>
      <w:r>
        <w:rPr>
          <w:noProof/>
        </w:rPr>
        <w:t>92</w:t>
      </w:r>
      <w:r>
        <w:rPr>
          <w:noProof/>
        </w:rPr>
        <w:fldChar w:fldCharType="end"/>
      </w:r>
    </w:p>
    <w:p w14:paraId="0F6BF182" w14:textId="0799155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_Toc195534055 \h </w:instrText>
      </w:r>
      <w:r>
        <w:rPr>
          <w:noProof/>
        </w:rPr>
      </w:r>
      <w:r>
        <w:rPr>
          <w:noProof/>
        </w:rPr>
        <w:fldChar w:fldCharType="separate"/>
      </w:r>
      <w:r>
        <w:rPr>
          <w:noProof/>
        </w:rPr>
        <w:t>92</w:t>
      </w:r>
      <w:r>
        <w:rPr>
          <w:noProof/>
        </w:rPr>
        <w:fldChar w:fldCharType="end"/>
      </w:r>
    </w:p>
    <w:p w14:paraId="3B1CB688" w14:textId="11BA862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_Toc195534056 \h </w:instrText>
      </w:r>
      <w:r>
        <w:rPr>
          <w:noProof/>
        </w:rPr>
      </w:r>
      <w:r>
        <w:rPr>
          <w:noProof/>
        </w:rPr>
        <w:fldChar w:fldCharType="separate"/>
      </w:r>
      <w:r>
        <w:rPr>
          <w:noProof/>
        </w:rPr>
        <w:t>92</w:t>
      </w:r>
      <w:r>
        <w:rPr>
          <w:noProof/>
        </w:rPr>
        <w:fldChar w:fldCharType="end"/>
      </w:r>
    </w:p>
    <w:p w14:paraId="579362FC" w14:textId="1372DBE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_Toc195534057 \h </w:instrText>
      </w:r>
      <w:r>
        <w:rPr>
          <w:noProof/>
        </w:rPr>
      </w:r>
      <w:r>
        <w:rPr>
          <w:noProof/>
        </w:rPr>
        <w:fldChar w:fldCharType="separate"/>
      </w:r>
      <w:r>
        <w:rPr>
          <w:noProof/>
        </w:rPr>
        <w:t>93</w:t>
      </w:r>
      <w:r>
        <w:rPr>
          <w:noProof/>
        </w:rPr>
        <w:fldChar w:fldCharType="end"/>
      </w:r>
    </w:p>
    <w:p w14:paraId="4C4946BF" w14:textId="621CBA9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_Toc195534058 \h </w:instrText>
      </w:r>
      <w:r>
        <w:rPr>
          <w:noProof/>
        </w:rPr>
      </w:r>
      <w:r>
        <w:rPr>
          <w:noProof/>
        </w:rPr>
        <w:fldChar w:fldCharType="separate"/>
      </w:r>
      <w:r>
        <w:rPr>
          <w:noProof/>
        </w:rPr>
        <w:t>93</w:t>
      </w:r>
      <w:r>
        <w:rPr>
          <w:noProof/>
        </w:rPr>
        <w:fldChar w:fldCharType="end"/>
      </w:r>
    </w:p>
    <w:p w14:paraId="322BE820" w14:textId="5AA9CE72"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_Toc195534059 \h </w:instrText>
      </w:r>
      <w:r>
        <w:rPr>
          <w:noProof/>
        </w:rPr>
      </w:r>
      <w:r>
        <w:rPr>
          <w:noProof/>
        </w:rPr>
        <w:fldChar w:fldCharType="separate"/>
      </w:r>
      <w:r>
        <w:rPr>
          <w:noProof/>
        </w:rPr>
        <w:t>93</w:t>
      </w:r>
      <w:r>
        <w:rPr>
          <w:noProof/>
        </w:rPr>
        <w:fldChar w:fldCharType="end"/>
      </w:r>
    </w:p>
    <w:p w14:paraId="5974EC30" w14:textId="2C5628AC" w:rsidR="002E23A4" w:rsidRDefault="002E23A4">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_Toc195534060 \h </w:instrText>
      </w:r>
      <w:r>
        <w:rPr>
          <w:noProof/>
        </w:rPr>
      </w:r>
      <w:r>
        <w:rPr>
          <w:noProof/>
        </w:rPr>
        <w:fldChar w:fldCharType="separate"/>
      </w:r>
      <w:r>
        <w:rPr>
          <w:noProof/>
        </w:rPr>
        <w:t>93</w:t>
      </w:r>
      <w:r>
        <w:rPr>
          <w:noProof/>
        </w:rPr>
        <w:fldChar w:fldCharType="end"/>
      </w:r>
    </w:p>
    <w:p w14:paraId="7595E219" w14:textId="6458C1BD" w:rsidR="002E23A4" w:rsidRDefault="002E23A4">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_Toc195534061 \h </w:instrText>
      </w:r>
      <w:r>
        <w:rPr>
          <w:noProof/>
        </w:rPr>
      </w:r>
      <w:r>
        <w:rPr>
          <w:noProof/>
        </w:rPr>
        <w:fldChar w:fldCharType="separate"/>
      </w:r>
      <w:r>
        <w:rPr>
          <w:noProof/>
        </w:rPr>
        <w:t>93</w:t>
      </w:r>
      <w:r>
        <w:rPr>
          <w:noProof/>
        </w:rPr>
        <w:fldChar w:fldCharType="end"/>
      </w:r>
    </w:p>
    <w:p w14:paraId="120FD22B" w14:textId="5EAFF7D9" w:rsidR="002E23A4" w:rsidRDefault="002E23A4">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_Toc195534062 \h </w:instrText>
      </w:r>
      <w:r>
        <w:rPr>
          <w:noProof/>
        </w:rPr>
      </w:r>
      <w:r>
        <w:rPr>
          <w:noProof/>
        </w:rPr>
        <w:fldChar w:fldCharType="separate"/>
      </w:r>
      <w:r>
        <w:rPr>
          <w:noProof/>
        </w:rPr>
        <w:t>94</w:t>
      </w:r>
      <w:r>
        <w:rPr>
          <w:noProof/>
        </w:rPr>
        <w:fldChar w:fldCharType="end"/>
      </w:r>
    </w:p>
    <w:p w14:paraId="03FE837B" w14:textId="6EECD73B" w:rsidR="002E23A4" w:rsidRDefault="002E23A4">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_Toc195534063 \h </w:instrText>
      </w:r>
      <w:r>
        <w:rPr>
          <w:noProof/>
        </w:rPr>
      </w:r>
      <w:r>
        <w:rPr>
          <w:noProof/>
        </w:rPr>
        <w:fldChar w:fldCharType="separate"/>
      </w:r>
      <w:r>
        <w:rPr>
          <w:noProof/>
        </w:rPr>
        <w:t>94</w:t>
      </w:r>
      <w:r>
        <w:rPr>
          <w:noProof/>
        </w:rPr>
        <w:fldChar w:fldCharType="end"/>
      </w:r>
    </w:p>
    <w:p w14:paraId="5606C094" w14:textId="10ADC827" w:rsidR="002E23A4" w:rsidRDefault="002E23A4">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_Toc195534064 \h </w:instrText>
      </w:r>
      <w:r>
        <w:rPr>
          <w:noProof/>
        </w:rPr>
      </w:r>
      <w:r>
        <w:rPr>
          <w:noProof/>
        </w:rPr>
        <w:fldChar w:fldCharType="separate"/>
      </w:r>
      <w:r>
        <w:rPr>
          <w:noProof/>
        </w:rPr>
        <w:t>94</w:t>
      </w:r>
      <w:r>
        <w:rPr>
          <w:noProof/>
        </w:rPr>
        <w:fldChar w:fldCharType="end"/>
      </w:r>
    </w:p>
    <w:p w14:paraId="5C16BEC3" w14:textId="312EB994" w:rsidR="002E23A4" w:rsidRDefault="002E23A4">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_Toc195534065 \h </w:instrText>
      </w:r>
      <w:r>
        <w:rPr>
          <w:noProof/>
        </w:rPr>
      </w:r>
      <w:r>
        <w:rPr>
          <w:noProof/>
        </w:rPr>
        <w:fldChar w:fldCharType="separate"/>
      </w:r>
      <w:r>
        <w:rPr>
          <w:noProof/>
        </w:rPr>
        <w:t>94</w:t>
      </w:r>
      <w:r>
        <w:rPr>
          <w:noProof/>
        </w:rPr>
        <w:fldChar w:fldCharType="end"/>
      </w:r>
    </w:p>
    <w:p w14:paraId="6FA1263D" w14:textId="3DF4484D" w:rsidR="002E23A4" w:rsidRDefault="002E23A4">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_Toc195534066 \h </w:instrText>
      </w:r>
      <w:r>
        <w:rPr>
          <w:noProof/>
        </w:rPr>
      </w:r>
      <w:r>
        <w:rPr>
          <w:noProof/>
        </w:rPr>
        <w:fldChar w:fldCharType="separate"/>
      </w:r>
      <w:r>
        <w:rPr>
          <w:noProof/>
        </w:rPr>
        <w:t>95</w:t>
      </w:r>
      <w:r>
        <w:rPr>
          <w:noProof/>
        </w:rPr>
        <w:fldChar w:fldCharType="end"/>
      </w:r>
    </w:p>
    <w:p w14:paraId="1444E57A" w14:textId="587BE7D0" w:rsidR="002E23A4" w:rsidRDefault="002E23A4">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_Toc195534067 \h </w:instrText>
      </w:r>
      <w:r>
        <w:rPr>
          <w:noProof/>
        </w:rPr>
      </w:r>
      <w:r>
        <w:rPr>
          <w:noProof/>
        </w:rPr>
        <w:fldChar w:fldCharType="separate"/>
      </w:r>
      <w:r>
        <w:rPr>
          <w:noProof/>
        </w:rPr>
        <w:t>95</w:t>
      </w:r>
      <w:r>
        <w:rPr>
          <w:noProof/>
        </w:rPr>
        <w:fldChar w:fldCharType="end"/>
      </w:r>
    </w:p>
    <w:p w14:paraId="322441C7" w14:textId="5C8352D6" w:rsidR="002E23A4" w:rsidRDefault="002E23A4">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_Toc195534068 \h </w:instrText>
      </w:r>
      <w:r>
        <w:rPr>
          <w:noProof/>
        </w:rPr>
      </w:r>
      <w:r>
        <w:rPr>
          <w:noProof/>
        </w:rPr>
        <w:fldChar w:fldCharType="separate"/>
      </w:r>
      <w:r>
        <w:rPr>
          <w:noProof/>
        </w:rPr>
        <w:t>95</w:t>
      </w:r>
      <w:r>
        <w:rPr>
          <w:noProof/>
        </w:rPr>
        <w:fldChar w:fldCharType="end"/>
      </w:r>
    </w:p>
    <w:p w14:paraId="33FC3B92" w14:textId="38AD8D36" w:rsidR="002E23A4" w:rsidRDefault="002E23A4">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_Toc195534069 \h </w:instrText>
      </w:r>
      <w:r>
        <w:rPr>
          <w:noProof/>
        </w:rPr>
      </w:r>
      <w:r>
        <w:rPr>
          <w:noProof/>
        </w:rPr>
        <w:fldChar w:fldCharType="separate"/>
      </w:r>
      <w:r>
        <w:rPr>
          <w:noProof/>
        </w:rPr>
        <w:t>95</w:t>
      </w:r>
      <w:r>
        <w:rPr>
          <w:noProof/>
        </w:rPr>
        <w:fldChar w:fldCharType="end"/>
      </w:r>
    </w:p>
    <w:p w14:paraId="6E86266E" w14:textId="2079EB74" w:rsidR="002E23A4" w:rsidRDefault="002E23A4">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_Toc195534070 \h </w:instrText>
      </w:r>
      <w:r>
        <w:rPr>
          <w:noProof/>
        </w:rPr>
      </w:r>
      <w:r>
        <w:rPr>
          <w:noProof/>
        </w:rPr>
        <w:fldChar w:fldCharType="separate"/>
      </w:r>
      <w:r>
        <w:rPr>
          <w:noProof/>
        </w:rPr>
        <w:t>95</w:t>
      </w:r>
      <w:r>
        <w:rPr>
          <w:noProof/>
        </w:rPr>
        <w:fldChar w:fldCharType="end"/>
      </w:r>
    </w:p>
    <w:p w14:paraId="2B7D345C" w14:textId="184BDB5B" w:rsidR="002E23A4" w:rsidRDefault="002E23A4">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_Toc195534071 \h </w:instrText>
      </w:r>
      <w:r>
        <w:rPr>
          <w:noProof/>
        </w:rPr>
      </w:r>
      <w:r>
        <w:rPr>
          <w:noProof/>
        </w:rPr>
        <w:fldChar w:fldCharType="separate"/>
      </w:r>
      <w:r>
        <w:rPr>
          <w:noProof/>
        </w:rPr>
        <w:t>96</w:t>
      </w:r>
      <w:r>
        <w:rPr>
          <w:noProof/>
        </w:rPr>
        <w:fldChar w:fldCharType="end"/>
      </w:r>
    </w:p>
    <w:p w14:paraId="7D4E848F" w14:textId="5280B283" w:rsidR="002E23A4" w:rsidRDefault="002E23A4">
      <w:pPr>
        <w:pStyle w:val="TOC3"/>
        <w:rPr>
          <w:rFonts w:asciiTheme="minorHAnsi" w:eastAsiaTheme="minorEastAsia" w:hAnsiTheme="minorHAnsi" w:cstheme="minorBidi"/>
          <w:noProof/>
          <w:sz w:val="22"/>
          <w:szCs w:val="22"/>
          <w:lang w:val="en-IN" w:eastAsia="en-IN"/>
        </w:rPr>
      </w:pPr>
      <w:r>
        <w:rPr>
          <w:noProof/>
        </w:rPr>
        <w:lastRenderedPageBreak/>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_Toc195534072 \h </w:instrText>
      </w:r>
      <w:r>
        <w:rPr>
          <w:noProof/>
        </w:rPr>
      </w:r>
      <w:r>
        <w:rPr>
          <w:noProof/>
        </w:rPr>
        <w:fldChar w:fldCharType="separate"/>
      </w:r>
      <w:r>
        <w:rPr>
          <w:noProof/>
        </w:rPr>
        <w:t>96</w:t>
      </w:r>
      <w:r>
        <w:rPr>
          <w:noProof/>
        </w:rPr>
        <w:fldChar w:fldCharType="end"/>
      </w:r>
    </w:p>
    <w:p w14:paraId="48406BAB" w14:textId="43656184" w:rsidR="002E23A4" w:rsidRDefault="002E23A4">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_Toc195534073 \h </w:instrText>
      </w:r>
      <w:r>
        <w:rPr>
          <w:noProof/>
        </w:rPr>
      </w:r>
      <w:r>
        <w:rPr>
          <w:noProof/>
        </w:rPr>
        <w:fldChar w:fldCharType="separate"/>
      </w:r>
      <w:r>
        <w:rPr>
          <w:noProof/>
        </w:rPr>
        <w:t>96</w:t>
      </w:r>
      <w:r>
        <w:rPr>
          <w:noProof/>
        </w:rPr>
        <w:fldChar w:fldCharType="end"/>
      </w:r>
    </w:p>
    <w:p w14:paraId="6A6F5390" w14:textId="3947D48D" w:rsidR="002E23A4" w:rsidRDefault="002E23A4">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_Toc195534074 \h </w:instrText>
      </w:r>
      <w:r>
        <w:rPr>
          <w:noProof/>
        </w:rPr>
      </w:r>
      <w:r>
        <w:rPr>
          <w:noProof/>
        </w:rPr>
        <w:fldChar w:fldCharType="separate"/>
      </w:r>
      <w:r>
        <w:rPr>
          <w:noProof/>
        </w:rPr>
        <w:t>96</w:t>
      </w:r>
      <w:r>
        <w:rPr>
          <w:noProof/>
        </w:rPr>
        <w:fldChar w:fldCharType="end"/>
      </w:r>
    </w:p>
    <w:p w14:paraId="4BE5B05A" w14:textId="25A0C5B0" w:rsidR="002E23A4" w:rsidRDefault="002E23A4">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_Toc195534075 \h </w:instrText>
      </w:r>
      <w:r>
        <w:rPr>
          <w:noProof/>
        </w:rPr>
      </w:r>
      <w:r>
        <w:rPr>
          <w:noProof/>
        </w:rPr>
        <w:fldChar w:fldCharType="separate"/>
      </w:r>
      <w:r>
        <w:rPr>
          <w:noProof/>
        </w:rPr>
        <w:t>97</w:t>
      </w:r>
      <w:r>
        <w:rPr>
          <w:noProof/>
        </w:rPr>
        <w:fldChar w:fldCharType="end"/>
      </w:r>
    </w:p>
    <w:p w14:paraId="45AB3BE5" w14:textId="2A284B4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_Toc195534076 \h </w:instrText>
      </w:r>
      <w:r>
        <w:rPr>
          <w:noProof/>
        </w:rPr>
      </w:r>
      <w:r>
        <w:rPr>
          <w:noProof/>
        </w:rPr>
        <w:fldChar w:fldCharType="separate"/>
      </w:r>
      <w:r>
        <w:rPr>
          <w:noProof/>
        </w:rPr>
        <w:t>97</w:t>
      </w:r>
      <w:r>
        <w:rPr>
          <w:noProof/>
        </w:rPr>
        <w:fldChar w:fldCharType="end"/>
      </w:r>
    </w:p>
    <w:p w14:paraId="552599CE" w14:textId="67E36AF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_Toc195534077 \h </w:instrText>
      </w:r>
      <w:r>
        <w:rPr>
          <w:noProof/>
        </w:rPr>
      </w:r>
      <w:r>
        <w:rPr>
          <w:noProof/>
        </w:rPr>
        <w:fldChar w:fldCharType="separate"/>
      </w:r>
      <w:r>
        <w:rPr>
          <w:noProof/>
        </w:rPr>
        <w:t>97</w:t>
      </w:r>
      <w:r>
        <w:rPr>
          <w:noProof/>
        </w:rPr>
        <w:fldChar w:fldCharType="end"/>
      </w:r>
    </w:p>
    <w:p w14:paraId="1E8A56F8" w14:textId="4E93273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_Toc195534078 \h </w:instrText>
      </w:r>
      <w:r>
        <w:rPr>
          <w:noProof/>
        </w:rPr>
      </w:r>
      <w:r>
        <w:rPr>
          <w:noProof/>
        </w:rPr>
        <w:fldChar w:fldCharType="separate"/>
      </w:r>
      <w:r>
        <w:rPr>
          <w:noProof/>
        </w:rPr>
        <w:t>98</w:t>
      </w:r>
      <w:r>
        <w:rPr>
          <w:noProof/>
        </w:rPr>
        <w:fldChar w:fldCharType="end"/>
      </w:r>
    </w:p>
    <w:p w14:paraId="3C37277C" w14:textId="1E39DE52"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_Toc195534079 \h </w:instrText>
      </w:r>
      <w:r>
        <w:rPr>
          <w:noProof/>
        </w:rPr>
      </w:r>
      <w:r>
        <w:rPr>
          <w:noProof/>
        </w:rPr>
        <w:fldChar w:fldCharType="separate"/>
      </w:r>
      <w:r>
        <w:rPr>
          <w:noProof/>
        </w:rPr>
        <w:t>98</w:t>
      </w:r>
      <w:r>
        <w:rPr>
          <w:noProof/>
        </w:rPr>
        <w:fldChar w:fldCharType="end"/>
      </w:r>
    </w:p>
    <w:p w14:paraId="2AF28D26" w14:textId="1378CD2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_Toc195534080 \h </w:instrText>
      </w:r>
      <w:r>
        <w:rPr>
          <w:noProof/>
        </w:rPr>
      </w:r>
      <w:r>
        <w:rPr>
          <w:noProof/>
        </w:rPr>
        <w:fldChar w:fldCharType="separate"/>
      </w:r>
      <w:r>
        <w:rPr>
          <w:noProof/>
        </w:rPr>
        <w:t>98</w:t>
      </w:r>
      <w:r>
        <w:rPr>
          <w:noProof/>
        </w:rPr>
        <w:fldChar w:fldCharType="end"/>
      </w:r>
    </w:p>
    <w:p w14:paraId="361DC11F" w14:textId="1B33819A" w:rsidR="002E23A4" w:rsidRDefault="002E23A4">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_Toc195534081 \h </w:instrText>
      </w:r>
      <w:r>
        <w:rPr>
          <w:noProof/>
        </w:rPr>
      </w:r>
      <w:r>
        <w:rPr>
          <w:noProof/>
        </w:rPr>
        <w:fldChar w:fldCharType="separate"/>
      </w:r>
      <w:r>
        <w:rPr>
          <w:noProof/>
        </w:rPr>
        <w:t>99</w:t>
      </w:r>
      <w:r>
        <w:rPr>
          <w:noProof/>
        </w:rPr>
        <w:fldChar w:fldCharType="end"/>
      </w:r>
    </w:p>
    <w:p w14:paraId="2E86A5B1" w14:textId="3DE35BD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_Toc195534082 \h </w:instrText>
      </w:r>
      <w:r>
        <w:rPr>
          <w:noProof/>
        </w:rPr>
      </w:r>
      <w:r>
        <w:rPr>
          <w:noProof/>
        </w:rPr>
        <w:fldChar w:fldCharType="separate"/>
      </w:r>
      <w:r>
        <w:rPr>
          <w:noProof/>
        </w:rPr>
        <w:t>99</w:t>
      </w:r>
      <w:r>
        <w:rPr>
          <w:noProof/>
        </w:rPr>
        <w:fldChar w:fldCharType="end"/>
      </w:r>
    </w:p>
    <w:p w14:paraId="7E8F528F" w14:textId="0B38E30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_Toc195534083 \h </w:instrText>
      </w:r>
      <w:r>
        <w:rPr>
          <w:noProof/>
        </w:rPr>
      </w:r>
      <w:r>
        <w:rPr>
          <w:noProof/>
        </w:rPr>
        <w:fldChar w:fldCharType="separate"/>
      </w:r>
      <w:r>
        <w:rPr>
          <w:noProof/>
        </w:rPr>
        <w:t>99</w:t>
      </w:r>
      <w:r>
        <w:rPr>
          <w:noProof/>
        </w:rPr>
        <w:fldChar w:fldCharType="end"/>
      </w:r>
    </w:p>
    <w:p w14:paraId="5B5F414B" w14:textId="1CE0F98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_Toc195534084 \h </w:instrText>
      </w:r>
      <w:r>
        <w:rPr>
          <w:noProof/>
        </w:rPr>
      </w:r>
      <w:r>
        <w:rPr>
          <w:noProof/>
        </w:rPr>
        <w:fldChar w:fldCharType="separate"/>
      </w:r>
      <w:r>
        <w:rPr>
          <w:noProof/>
        </w:rPr>
        <w:t>99</w:t>
      </w:r>
      <w:r>
        <w:rPr>
          <w:noProof/>
        </w:rPr>
        <w:fldChar w:fldCharType="end"/>
      </w:r>
    </w:p>
    <w:p w14:paraId="7058B222" w14:textId="0E89485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_Toc195534085 \h </w:instrText>
      </w:r>
      <w:r>
        <w:rPr>
          <w:noProof/>
        </w:rPr>
      </w:r>
      <w:r>
        <w:rPr>
          <w:noProof/>
        </w:rPr>
        <w:fldChar w:fldCharType="separate"/>
      </w:r>
      <w:r>
        <w:rPr>
          <w:noProof/>
        </w:rPr>
        <w:t>99</w:t>
      </w:r>
      <w:r>
        <w:rPr>
          <w:noProof/>
        </w:rPr>
        <w:fldChar w:fldCharType="end"/>
      </w:r>
    </w:p>
    <w:p w14:paraId="15B6C508" w14:textId="7982E88D"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_Toc195534086 \h </w:instrText>
      </w:r>
      <w:r>
        <w:rPr>
          <w:noProof/>
        </w:rPr>
      </w:r>
      <w:r>
        <w:rPr>
          <w:noProof/>
        </w:rPr>
        <w:fldChar w:fldCharType="separate"/>
      </w:r>
      <w:r>
        <w:rPr>
          <w:noProof/>
        </w:rPr>
        <w:t>100</w:t>
      </w:r>
      <w:r>
        <w:rPr>
          <w:noProof/>
        </w:rPr>
        <w:fldChar w:fldCharType="end"/>
      </w:r>
    </w:p>
    <w:p w14:paraId="1FB16EFE" w14:textId="568999C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_Toc195534087 \h </w:instrText>
      </w:r>
      <w:r>
        <w:rPr>
          <w:noProof/>
        </w:rPr>
      </w:r>
      <w:r>
        <w:rPr>
          <w:noProof/>
        </w:rPr>
        <w:fldChar w:fldCharType="separate"/>
      </w:r>
      <w:r>
        <w:rPr>
          <w:noProof/>
        </w:rPr>
        <w:t>101</w:t>
      </w:r>
      <w:r>
        <w:rPr>
          <w:noProof/>
        </w:rPr>
        <w:fldChar w:fldCharType="end"/>
      </w:r>
    </w:p>
    <w:p w14:paraId="74FBCAC1" w14:textId="4C35389F"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_Toc195534088 \h </w:instrText>
      </w:r>
      <w:r>
        <w:rPr>
          <w:noProof/>
        </w:rPr>
      </w:r>
      <w:r>
        <w:rPr>
          <w:noProof/>
        </w:rPr>
        <w:fldChar w:fldCharType="separate"/>
      </w:r>
      <w:r>
        <w:rPr>
          <w:noProof/>
        </w:rPr>
        <w:t>102</w:t>
      </w:r>
      <w:r>
        <w:rPr>
          <w:noProof/>
        </w:rPr>
        <w:fldChar w:fldCharType="end"/>
      </w:r>
    </w:p>
    <w:p w14:paraId="7A9E4F10" w14:textId="4735C68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_Toc195534089 \h </w:instrText>
      </w:r>
      <w:r>
        <w:rPr>
          <w:noProof/>
        </w:rPr>
      </w:r>
      <w:r>
        <w:rPr>
          <w:noProof/>
        </w:rPr>
        <w:fldChar w:fldCharType="separate"/>
      </w:r>
      <w:r>
        <w:rPr>
          <w:noProof/>
        </w:rPr>
        <w:t>103</w:t>
      </w:r>
      <w:r>
        <w:rPr>
          <w:noProof/>
        </w:rPr>
        <w:fldChar w:fldCharType="end"/>
      </w:r>
    </w:p>
    <w:p w14:paraId="264C09E2" w14:textId="54C06E13" w:rsidR="002E23A4" w:rsidRDefault="002E23A4">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_Toc195534090 \h </w:instrText>
      </w:r>
      <w:r>
        <w:rPr>
          <w:noProof/>
        </w:rPr>
      </w:r>
      <w:r>
        <w:rPr>
          <w:noProof/>
        </w:rPr>
        <w:fldChar w:fldCharType="separate"/>
      </w:r>
      <w:r>
        <w:rPr>
          <w:noProof/>
        </w:rPr>
        <w:t>103</w:t>
      </w:r>
      <w:r>
        <w:rPr>
          <w:noProof/>
        </w:rPr>
        <w:fldChar w:fldCharType="end"/>
      </w:r>
    </w:p>
    <w:p w14:paraId="4E23DA53" w14:textId="671BDCDF" w:rsidR="002E23A4" w:rsidRDefault="002E23A4">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_Toc195534091 \h </w:instrText>
      </w:r>
      <w:r>
        <w:rPr>
          <w:noProof/>
        </w:rPr>
      </w:r>
      <w:r>
        <w:rPr>
          <w:noProof/>
        </w:rPr>
        <w:fldChar w:fldCharType="separate"/>
      </w:r>
      <w:r>
        <w:rPr>
          <w:noProof/>
        </w:rPr>
        <w:t>103</w:t>
      </w:r>
      <w:r>
        <w:rPr>
          <w:noProof/>
        </w:rPr>
        <w:fldChar w:fldCharType="end"/>
      </w:r>
    </w:p>
    <w:p w14:paraId="507B76F8" w14:textId="394FCE63" w:rsidR="002E23A4" w:rsidRDefault="002E23A4">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_Toc195534092 \h </w:instrText>
      </w:r>
      <w:r>
        <w:rPr>
          <w:noProof/>
        </w:rPr>
      </w:r>
      <w:r>
        <w:rPr>
          <w:noProof/>
        </w:rPr>
        <w:fldChar w:fldCharType="separate"/>
      </w:r>
      <w:r>
        <w:rPr>
          <w:noProof/>
        </w:rPr>
        <w:t>104</w:t>
      </w:r>
      <w:r>
        <w:rPr>
          <w:noProof/>
        </w:rPr>
        <w:fldChar w:fldCharType="end"/>
      </w:r>
    </w:p>
    <w:p w14:paraId="2B8FF99D" w14:textId="745C9246" w:rsidR="002E23A4" w:rsidRDefault="002E23A4">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_Toc195534093 \h </w:instrText>
      </w:r>
      <w:r>
        <w:rPr>
          <w:noProof/>
        </w:rPr>
      </w:r>
      <w:r>
        <w:rPr>
          <w:noProof/>
        </w:rPr>
        <w:fldChar w:fldCharType="separate"/>
      </w:r>
      <w:r>
        <w:rPr>
          <w:noProof/>
        </w:rPr>
        <w:t>104</w:t>
      </w:r>
      <w:r>
        <w:rPr>
          <w:noProof/>
        </w:rPr>
        <w:fldChar w:fldCharType="end"/>
      </w:r>
    </w:p>
    <w:p w14:paraId="4D67B6A1" w14:textId="66AA233E" w:rsidR="002E23A4" w:rsidRDefault="002E23A4">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_Toc195534094 \h </w:instrText>
      </w:r>
      <w:r>
        <w:rPr>
          <w:noProof/>
        </w:rPr>
      </w:r>
      <w:r>
        <w:rPr>
          <w:noProof/>
        </w:rPr>
        <w:fldChar w:fldCharType="separate"/>
      </w:r>
      <w:r>
        <w:rPr>
          <w:noProof/>
        </w:rPr>
        <w:t>104</w:t>
      </w:r>
      <w:r>
        <w:rPr>
          <w:noProof/>
        </w:rPr>
        <w:fldChar w:fldCharType="end"/>
      </w:r>
    </w:p>
    <w:p w14:paraId="1ED619FA" w14:textId="7B48046F" w:rsidR="002E23A4" w:rsidRDefault="002E23A4">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_Toc195534095 \h </w:instrText>
      </w:r>
      <w:r>
        <w:rPr>
          <w:noProof/>
        </w:rPr>
      </w:r>
      <w:r>
        <w:rPr>
          <w:noProof/>
        </w:rPr>
        <w:fldChar w:fldCharType="separate"/>
      </w:r>
      <w:r>
        <w:rPr>
          <w:noProof/>
        </w:rPr>
        <w:t>105</w:t>
      </w:r>
      <w:r>
        <w:rPr>
          <w:noProof/>
        </w:rPr>
        <w:fldChar w:fldCharType="end"/>
      </w:r>
    </w:p>
    <w:p w14:paraId="16AF5D58" w14:textId="04150F38" w:rsidR="002E23A4" w:rsidRDefault="002E23A4">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_Toc195534096 \h </w:instrText>
      </w:r>
      <w:r>
        <w:rPr>
          <w:noProof/>
        </w:rPr>
      </w:r>
      <w:r>
        <w:rPr>
          <w:noProof/>
        </w:rPr>
        <w:fldChar w:fldCharType="separate"/>
      </w:r>
      <w:r>
        <w:rPr>
          <w:noProof/>
        </w:rPr>
        <w:t>105</w:t>
      </w:r>
      <w:r>
        <w:rPr>
          <w:noProof/>
        </w:rPr>
        <w:fldChar w:fldCharType="end"/>
      </w:r>
    </w:p>
    <w:p w14:paraId="609CC46B" w14:textId="20228ECA"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_Toc195534097 \h </w:instrText>
      </w:r>
      <w:r>
        <w:rPr>
          <w:noProof/>
        </w:rPr>
      </w:r>
      <w:r>
        <w:rPr>
          <w:noProof/>
        </w:rPr>
        <w:fldChar w:fldCharType="separate"/>
      </w:r>
      <w:r>
        <w:rPr>
          <w:noProof/>
        </w:rPr>
        <w:t>106</w:t>
      </w:r>
      <w:r>
        <w:rPr>
          <w:noProof/>
        </w:rPr>
        <w:fldChar w:fldCharType="end"/>
      </w:r>
    </w:p>
    <w:p w14:paraId="792839B3" w14:textId="3AFBABB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_Toc195534098 \h </w:instrText>
      </w:r>
      <w:r>
        <w:rPr>
          <w:noProof/>
        </w:rPr>
      </w:r>
      <w:r>
        <w:rPr>
          <w:noProof/>
        </w:rPr>
        <w:fldChar w:fldCharType="separate"/>
      </w:r>
      <w:r>
        <w:rPr>
          <w:noProof/>
        </w:rPr>
        <w:t>106</w:t>
      </w:r>
      <w:r>
        <w:rPr>
          <w:noProof/>
        </w:rPr>
        <w:fldChar w:fldCharType="end"/>
      </w:r>
    </w:p>
    <w:p w14:paraId="173A7966" w14:textId="7BE8F7C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_Toc195534099 \h </w:instrText>
      </w:r>
      <w:r>
        <w:rPr>
          <w:noProof/>
        </w:rPr>
      </w:r>
      <w:r>
        <w:rPr>
          <w:noProof/>
        </w:rPr>
        <w:fldChar w:fldCharType="separate"/>
      </w:r>
      <w:r>
        <w:rPr>
          <w:noProof/>
        </w:rPr>
        <w:t>106</w:t>
      </w:r>
      <w:r>
        <w:rPr>
          <w:noProof/>
        </w:rPr>
        <w:fldChar w:fldCharType="end"/>
      </w:r>
    </w:p>
    <w:p w14:paraId="394FEACA" w14:textId="53CC3D1B" w:rsidR="002E23A4" w:rsidRDefault="002E23A4">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_Toc195534100 \h </w:instrText>
      </w:r>
      <w:r>
        <w:rPr>
          <w:noProof/>
        </w:rPr>
      </w:r>
      <w:r>
        <w:rPr>
          <w:noProof/>
        </w:rPr>
        <w:fldChar w:fldCharType="separate"/>
      </w:r>
      <w:r>
        <w:rPr>
          <w:noProof/>
        </w:rPr>
        <w:t>106</w:t>
      </w:r>
      <w:r>
        <w:rPr>
          <w:noProof/>
        </w:rPr>
        <w:fldChar w:fldCharType="end"/>
      </w:r>
    </w:p>
    <w:p w14:paraId="49EF0BB8" w14:textId="7627F838"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_Toc195534101 \h </w:instrText>
      </w:r>
      <w:r>
        <w:rPr>
          <w:noProof/>
        </w:rPr>
      </w:r>
      <w:r>
        <w:rPr>
          <w:noProof/>
        </w:rPr>
        <w:fldChar w:fldCharType="separate"/>
      </w:r>
      <w:r>
        <w:rPr>
          <w:noProof/>
        </w:rPr>
        <w:t>106</w:t>
      </w:r>
      <w:r>
        <w:rPr>
          <w:noProof/>
        </w:rPr>
        <w:fldChar w:fldCharType="end"/>
      </w:r>
    </w:p>
    <w:p w14:paraId="72A15E7E" w14:textId="62D00ED2" w:rsidR="002E23A4" w:rsidRDefault="002E23A4">
      <w:pPr>
        <w:pStyle w:val="TOC4"/>
        <w:rPr>
          <w:rFonts w:asciiTheme="minorHAnsi" w:eastAsiaTheme="minorEastAsia" w:hAnsiTheme="minorHAnsi" w:cstheme="minorBidi"/>
          <w:noProof/>
          <w:sz w:val="22"/>
          <w:szCs w:val="22"/>
          <w:lang w:val="en-IN" w:eastAsia="en-IN"/>
        </w:rPr>
      </w:pPr>
      <w:r w:rsidRPr="00074DAF">
        <w:rPr>
          <w:noProof/>
          <w:lang w:val="fr-FR" w:eastAsia="zh-CN"/>
        </w:rPr>
        <w:t>8.2.4.3</w:t>
      </w:r>
      <w:r>
        <w:rPr>
          <w:rFonts w:asciiTheme="minorHAnsi" w:eastAsiaTheme="minorEastAsia" w:hAnsiTheme="minorHAnsi" w:cstheme="minorBidi"/>
          <w:noProof/>
          <w:sz w:val="22"/>
          <w:szCs w:val="22"/>
          <w:lang w:val="en-IN" w:eastAsia="en-IN"/>
        </w:rPr>
        <w:tab/>
      </w:r>
      <w:r w:rsidRPr="00074DAF">
        <w:rPr>
          <w:noProof/>
          <w:lang w:val="fr-FR"/>
        </w:rPr>
        <w:t>User Consent Revocation Notification</w:t>
      </w:r>
      <w:r>
        <w:rPr>
          <w:noProof/>
        </w:rPr>
        <w:tab/>
      </w:r>
      <w:r>
        <w:rPr>
          <w:noProof/>
        </w:rPr>
        <w:fldChar w:fldCharType="begin"/>
      </w:r>
      <w:r>
        <w:rPr>
          <w:noProof/>
        </w:rPr>
        <w:instrText xml:space="preserve"> PAGEREF _Toc195534102 \h </w:instrText>
      </w:r>
      <w:r>
        <w:rPr>
          <w:noProof/>
        </w:rPr>
      </w:r>
      <w:r>
        <w:rPr>
          <w:noProof/>
        </w:rPr>
        <w:fldChar w:fldCharType="separate"/>
      </w:r>
      <w:r>
        <w:rPr>
          <w:noProof/>
        </w:rPr>
        <w:t>107</w:t>
      </w:r>
      <w:r>
        <w:rPr>
          <w:noProof/>
        </w:rPr>
        <w:fldChar w:fldCharType="end"/>
      </w:r>
    </w:p>
    <w:p w14:paraId="33B30102" w14:textId="19C90439" w:rsidR="002E23A4" w:rsidRDefault="002E23A4">
      <w:pPr>
        <w:pStyle w:val="TOC5"/>
        <w:rPr>
          <w:rFonts w:asciiTheme="minorHAnsi" w:eastAsiaTheme="minorEastAsia" w:hAnsiTheme="minorHAnsi" w:cstheme="minorBidi"/>
          <w:noProof/>
          <w:sz w:val="22"/>
          <w:szCs w:val="22"/>
          <w:lang w:val="en-IN" w:eastAsia="en-IN"/>
        </w:rPr>
      </w:pPr>
      <w:r w:rsidRPr="00074DAF">
        <w:rPr>
          <w:noProof/>
          <w:lang w:val="fr-FR" w:eastAsia="zh-CN"/>
        </w:rPr>
        <w:t>8.2.4.3.1</w:t>
      </w:r>
      <w:r>
        <w:rPr>
          <w:rFonts w:asciiTheme="minorHAnsi" w:eastAsiaTheme="minorEastAsia" w:hAnsiTheme="minorHAnsi" w:cstheme="minorBidi"/>
          <w:noProof/>
          <w:sz w:val="22"/>
          <w:szCs w:val="22"/>
          <w:lang w:val="en-IN" w:eastAsia="en-IN"/>
        </w:rPr>
        <w:tab/>
      </w:r>
      <w:r w:rsidRPr="00074DAF">
        <w:rPr>
          <w:noProof/>
          <w:lang w:val="fr-FR" w:eastAsia="zh-CN"/>
        </w:rPr>
        <w:t>Description</w:t>
      </w:r>
      <w:r>
        <w:rPr>
          <w:noProof/>
        </w:rPr>
        <w:tab/>
      </w:r>
      <w:r>
        <w:rPr>
          <w:noProof/>
        </w:rPr>
        <w:fldChar w:fldCharType="begin"/>
      </w:r>
      <w:r>
        <w:rPr>
          <w:noProof/>
        </w:rPr>
        <w:instrText xml:space="preserve"> PAGEREF _Toc195534103 \h </w:instrText>
      </w:r>
      <w:r>
        <w:rPr>
          <w:noProof/>
        </w:rPr>
      </w:r>
      <w:r>
        <w:rPr>
          <w:noProof/>
        </w:rPr>
        <w:fldChar w:fldCharType="separate"/>
      </w:r>
      <w:r>
        <w:rPr>
          <w:noProof/>
        </w:rPr>
        <w:t>107</w:t>
      </w:r>
      <w:r>
        <w:rPr>
          <w:noProof/>
        </w:rPr>
        <w:fldChar w:fldCharType="end"/>
      </w:r>
    </w:p>
    <w:p w14:paraId="753A7FAB" w14:textId="1B3A8BE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_Toc195534104 \h </w:instrText>
      </w:r>
      <w:r>
        <w:rPr>
          <w:noProof/>
        </w:rPr>
      </w:r>
      <w:r>
        <w:rPr>
          <w:noProof/>
        </w:rPr>
        <w:fldChar w:fldCharType="separate"/>
      </w:r>
      <w:r>
        <w:rPr>
          <w:noProof/>
        </w:rPr>
        <w:t>107</w:t>
      </w:r>
      <w:r>
        <w:rPr>
          <w:noProof/>
        </w:rPr>
        <w:fldChar w:fldCharType="end"/>
      </w:r>
    </w:p>
    <w:p w14:paraId="6040AA12" w14:textId="772281F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_Toc195534105 \h </w:instrText>
      </w:r>
      <w:r>
        <w:rPr>
          <w:noProof/>
        </w:rPr>
      </w:r>
      <w:r>
        <w:rPr>
          <w:noProof/>
        </w:rPr>
        <w:fldChar w:fldCharType="separate"/>
      </w:r>
      <w:r>
        <w:rPr>
          <w:noProof/>
        </w:rPr>
        <w:t>107</w:t>
      </w:r>
      <w:r>
        <w:rPr>
          <w:noProof/>
        </w:rPr>
        <w:fldChar w:fldCharType="end"/>
      </w:r>
    </w:p>
    <w:p w14:paraId="2BC9648F" w14:textId="5050479D" w:rsidR="002E23A4" w:rsidRDefault="002E23A4">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_Toc195534106 \h </w:instrText>
      </w:r>
      <w:r>
        <w:rPr>
          <w:noProof/>
        </w:rPr>
      </w:r>
      <w:r>
        <w:rPr>
          <w:noProof/>
        </w:rPr>
        <w:fldChar w:fldCharType="separate"/>
      </w:r>
      <w:r>
        <w:rPr>
          <w:noProof/>
        </w:rPr>
        <w:t>108</w:t>
      </w:r>
      <w:r>
        <w:rPr>
          <w:noProof/>
        </w:rPr>
        <w:fldChar w:fldCharType="end"/>
      </w:r>
    </w:p>
    <w:p w14:paraId="68238AA1" w14:textId="0B5C83C7"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_Toc195534107 \h </w:instrText>
      </w:r>
      <w:r>
        <w:rPr>
          <w:noProof/>
        </w:rPr>
      </w:r>
      <w:r>
        <w:rPr>
          <w:noProof/>
        </w:rPr>
        <w:fldChar w:fldCharType="separate"/>
      </w:r>
      <w:r>
        <w:rPr>
          <w:noProof/>
        </w:rPr>
        <w:t>108</w:t>
      </w:r>
      <w:r>
        <w:rPr>
          <w:noProof/>
        </w:rPr>
        <w:fldChar w:fldCharType="end"/>
      </w:r>
    </w:p>
    <w:p w14:paraId="368A23AC" w14:textId="3A3F9B93"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_Toc195534108 \h </w:instrText>
      </w:r>
      <w:r>
        <w:rPr>
          <w:noProof/>
        </w:rPr>
      </w:r>
      <w:r>
        <w:rPr>
          <w:noProof/>
        </w:rPr>
        <w:fldChar w:fldCharType="separate"/>
      </w:r>
      <w:r>
        <w:rPr>
          <w:noProof/>
        </w:rPr>
        <w:t>110</w:t>
      </w:r>
      <w:r>
        <w:rPr>
          <w:noProof/>
        </w:rPr>
        <w:fldChar w:fldCharType="end"/>
      </w:r>
    </w:p>
    <w:p w14:paraId="6C874783" w14:textId="4ED3C9A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_Toc195534109 \h </w:instrText>
      </w:r>
      <w:r>
        <w:rPr>
          <w:noProof/>
        </w:rPr>
      </w:r>
      <w:r>
        <w:rPr>
          <w:noProof/>
        </w:rPr>
        <w:fldChar w:fldCharType="separate"/>
      </w:r>
      <w:r>
        <w:rPr>
          <w:noProof/>
        </w:rPr>
        <w:t>110</w:t>
      </w:r>
      <w:r>
        <w:rPr>
          <w:noProof/>
        </w:rPr>
        <w:fldChar w:fldCharType="end"/>
      </w:r>
    </w:p>
    <w:p w14:paraId="1CCF581D" w14:textId="0CF3E38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_Toc195534110 \h </w:instrText>
      </w:r>
      <w:r>
        <w:rPr>
          <w:noProof/>
        </w:rPr>
      </w:r>
      <w:r>
        <w:rPr>
          <w:noProof/>
        </w:rPr>
        <w:fldChar w:fldCharType="separate"/>
      </w:r>
      <w:r>
        <w:rPr>
          <w:noProof/>
        </w:rPr>
        <w:t>110</w:t>
      </w:r>
      <w:r>
        <w:rPr>
          <w:noProof/>
        </w:rPr>
        <w:fldChar w:fldCharType="end"/>
      </w:r>
    </w:p>
    <w:p w14:paraId="59741D30" w14:textId="434E859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_Toc195534111 \h </w:instrText>
      </w:r>
      <w:r>
        <w:rPr>
          <w:noProof/>
        </w:rPr>
      </w:r>
      <w:r>
        <w:rPr>
          <w:noProof/>
        </w:rPr>
        <w:fldChar w:fldCharType="separate"/>
      </w:r>
      <w:r>
        <w:rPr>
          <w:noProof/>
        </w:rPr>
        <w:t>112</w:t>
      </w:r>
      <w:r>
        <w:rPr>
          <w:noProof/>
        </w:rPr>
        <w:fldChar w:fldCharType="end"/>
      </w:r>
    </w:p>
    <w:p w14:paraId="56908D4F" w14:textId="5490F4F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_Toc195534112 \h </w:instrText>
      </w:r>
      <w:r>
        <w:rPr>
          <w:noProof/>
        </w:rPr>
      </w:r>
      <w:r>
        <w:rPr>
          <w:noProof/>
        </w:rPr>
        <w:fldChar w:fldCharType="separate"/>
      </w:r>
      <w:r>
        <w:rPr>
          <w:noProof/>
        </w:rPr>
        <w:t>112</w:t>
      </w:r>
      <w:r>
        <w:rPr>
          <w:noProof/>
        </w:rPr>
        <w:fldChar w:fldCharType="end"/>
      </w:r>
    </w:p>
    <w:p w14:paraId="0289E57F" w14:textId="5BDB039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_Toc195534113 \h </w:instrText>
      </w:r>
      <w:r>
        <w:rPr>
          <w:noProof/>
        </w:rPr>
      </w:r>
      <w:r>
        <w:rPr>
          <w:noProof/>
        </w:rPr>
        <w:fldChar w:fldCharType="separate"/>
      </w:r>
      <w:r>
        <w:rPr>
          <w:noProof/>
        </w:rPr>
        <w:t>112</w:t>
      </w:r>
      <w:r>
        <w:rPr>
          <w:noProof/>
        </w:rPr>
        <w:fldChar w:fldCharType="end"/>
      </w:r>
    </w:p>
    <w:p w14:paraId="7F35EBC9" w14:textId="09FC0B5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_Toc195534114 \h </w:instrText>
      </w:r>
      <w:r>
        <w:rPr>
          <w:noProof/>
        </w:rPr>
      </w:r>
      <w:r>
        <w:rPr>
          <w:noProof/>
        </w:rPr>
        <w:fldChar w:fldCharType="separate"/>
      </w:r>
      <w:r>
        <w:rPr>
          <w:noProof/>
        </w:rPr>
        <w:t>113</w:t>
      </w:r>
      <w:r>
        <w:rPr>
          <w:noProof/>
        </w:rPr>
        <w:fldChar w:fldCharType="end"/>
      </w:r>
    </w:p>
    <w:p w14:paraId="52A37622" w14:textId="47AFDB7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_Toc195534115 \h </w:instrText>
      </w:r>
      <w:r>
        <w:rPr>
          <w:noProof/>
        </w:rPr>
      </w:r>
      <w:r>
        <w:rPr>
          <w:noProof/>
        </w:rPr>
        <w:fldChar w:fldCharType="separate"/>
      </w:r>
      <w:r>
        <w:rPr>
          <w:noProof/>
        </w:rPr>
        <w:t>113</w:t>
      </w:r>
      <w:r>
        <w:rPr>
          <w:noProof/>
        </w:rPr>
        <w:fldChar w:fldCharType="end"/>
      </w:r>
    </w:p>
    <w:p w14:paraId="63F7C759" w14:textId="5404AACD" w:rsidR="002E23A4" w:rsidRDefault="002E23A4">
      <w:pPr>
        <w:pStyle w:val="TOC5"/>
        <w:rPr>
          <w:rFonts w:asciiTheme="minorHAnsi" w:eastAsiaTheme="minorEastAsia" w:hAnsiTheme="minorHAnsi" w:cstheme="minorBidi"/>
          <w:noProof/>
          <w:sz w:val="22"/>
          <w:szCs w:val="22"/>
          <w:lang w:val="en-IN" w:eastAsia="en-IN"/>
        </w:rPr>
      </w:pPr>
      <w:r w:rsidRPr="00074DAF">
        <w:rPr>
          <w:noProof/>
          <w:lang w:val="fr-FR" w:eastAsia="zh-CN"/>
        </w:rPr>
        <w:t>8.2.5.2.8</w:t>
      </w:r>
      <w:r>
        <w:rPr>
          <w:rFonts w:asciiTheme="minorHAnsi" w:eastAsiaTheme="minorEastAsia" w:hAnsiTheme="minorHAnsi" w:cstheme="minorBidi"/>
          <w:noProof/>
          <w:sz w:val="22"/>
          <w:szCs w:val="22"/>
          <w:lang w:val="en-IN" w:eastAsia="en-IN"/>
        </w:rPr>
        <w:tab/>
      </w:r>
      <w:r w:rsidRPr="00074DAF">
        <w:rPr>
          <w:noProof/>
          <w:lang w:val="fr-FR" w:eastAsia="zh-CN"/>
        </w:rPr>
        <w:t xml:space="preserve">Type: </w:t>
      </w:r>
      <w:r w:rsidRPr="00074DAF">
        <w:rPr>
          <w:noProof/>
          <w:lang w:val="fr-FR"/>
        </w:rPr>
        <w:t>ConsentRevocNotif</w:t>
      </w:r>
      <w:r>
        <w:rPr>
          <w:noProof/>
        </w:rPr>
        <w:tab/>
      </w:r>
      <w:r>
        <w:rPr>
          <w:noProof/>
        </w:rPr>
        <w:fldChar w:fldCharType="begin"/>
      </w:r>
      <w:r>
        <w:rPr>
          <w:noProof/>
        </w:rPr>
        <w:instrText xml:space="preserve"> PAGEREF _Toc195534116 \h </w:instrText>
      </w:r>
      <w:r>
        <w:rPr>
          <w:noProof/>
        </w:rPr>
      </w:r>
      <w:r>
        <w:rPr>
          <w:noProof/>
        </w:rPr>
        <w:fldChar w:fldCharType="separate"/>
      </w:r>
      <w:r>
        <w:rPr>
          <w:noProof/>
        </w:rPr>
        <w:t>113</w:t>
      </w:r>
      <w:r>
        <w:rPr>
          <w:noProof/>
        </w:rPr>
        <w:fldChar w:fldCharType="end"/>
      </w:r>
    </w:p>
    <w:p w14:paraId="33A788BC" w14:textId="1A19FBE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_Toc195534117 \h </w:instrText>
      </w:r>
      <w:r>
        <w:rPr>
          <w:noProof/>
        </w:rPr>
      </w:r>
      <w:r>
        <w:rPr>
          <w:noProof/>
        </w:rPr>
        <w:fldChar w:fldCharType="separate"/>
      </w:r>
      <w:r>
        <w:rPr>
          <w:noProof/>
        </w:rPr>
        <w:t>114</w:t>
      </w:r>
      <w:r>
        <w:rPr>
          <w:noProof/>
        </w:rPr>
        <w:fldChar w:fldCharType="end"/>
      </w:r>
    </w:p>
    <w:p w14:paraId="3D356140" w14:textId="064D3D55"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_Toc195534118 \h </w:instrText>
      </w:r>
      <w:r>
        <w:rPr>
          <w:noProof/>
        </w:rPr>
      </w:r>
      <w:r>
        <w:rPr>
          <w:noProof/>
        </w:rPr>
        <w:fldChar w:fldCharType="separate"/>
      </w:r>
      <w:r>
        <w:rPr>
          <w:noProof/>
        </w:rPr>
        <w:t>114</w:t>
      </w:r>
      <w:r>
        <w:rPr>
          <w:noProof/>
        </w:rPr>
        <w:fldChar w:fldCharType="end"/>
      </w:r>
    </w:p>
    <w:p w14:paraId="43E09CA1" w14:textId="2FC5393C" w:rsidR="002E23A4" w:rsidRDefault="002E23A4">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_Toc195534119 \h </w:instrText>
      </w:r>
      <w:r>
        <w:rPr>
          <w:noProof/>
        </w:rPr>
      </w:r>
      <w:r>
        <w:rPr>
          <w:noProof/>
        </w:rPr>
        <w:fldChar w:fldCharType="separate"/>
      </w:r>
      <w:r>
        <w:rPr>
          <w:noProof/>
        </w:rPr>
        <w:t>114</w:t>
      </w:r>
      <w:r>
        <w:rPr>
          <w:noProof/>
        </w:rPr>
        <w:fldChar w:fldCharType="end"/>
      </w:r>
    </w:p>
    <w:p w14:paraId="1AE5B82A" w14:textId="3280D357" w:rsidR="002E23A4" w:rsidRDefault="002E23A4">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_Toc195534120 \h </w:instrText>
      </w:r>
      <w:r>
        <w:rPr>
          <w:noProof/>
        </w:rPr>
      </w:r>
      <w:r>
        <w:rPr>
          <w:noProof/>
        </w:rPr>
        <w:fldChar w:fldCharType="separate"/>
      </w:r>
      <w:r>
        <w:rPr>
          <w:noProof/>
        </w:rPr>
        <w:t>114</w:t>
      </w:r>
      <w:r>
        <w:rPr>
          <w:noProof/>
        </w:rPr>
        <w:fldChar w:fldCharType="end"/>
      </w:r>
    </w:p>
    <w:p w14:paraId="79D6D768" w14:textId="757CDEC1" w:rsidR="002E23A4" w:rsidRDefault="002E23A4">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_Toc195534121 \h </w:instrText>
      </w:r>
      <w:r>
        <w:rPr>
          <w:noProof/>
        </w:rPr>
      </w:r>
      <w:r>
        <w:rPr>
          <w:noProof/>
        </w:rPr>
        <w:fldChar w:fldCharType="separate"/>
      </w:r>
      <w:r>
        <w:rPr>
          <w:noProof/>
        </w:rPr>
        <w:t>114</w:t>
      </w:r>
      <w:r>
        <w:rPr>
          <w:noProof/>
        </w:rPr>
        <w:fldChar w:fldCharType="end"/>
      </w:r>
    </w:p>
    <w:p w14:paraId="42129ACE" w14:textId="582AAE0C" w:rsidR="002E23A4" w:rsidRDefault="002E23A4">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_Toc195534122 \h </w:instrText>
      </w:r>
      <w:r>
        <w:rPr>
          <w:noProof/>
        </w:rPr>
      </w:r>
      <w:r>
        <w:rPr>
          <w:noProof/>
        </w:rPr>
        <w:fldChar w:fldCharType="separate"/>
      </w:r>
      <w:r>
        <w:rPr>
          <w:noProof/>
        </w:rPr>
        <w:t>114</w:t>
      </w:r>
      <w:r>
        <w:rPr>
          <w:noProof/>
        </w:rPr>
        <w:fldChar w:fldCharType="end"/>
      </w:r>
    </w:p>
    <w:p w14:paraId="5EC9AB93" w14:textId="298F38A2" w:rsidR="002E23A4" w:rsidRDefault="002E23A4">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_Toc195534123 \h </w:instrText>
      </w:r>
      <w:r>
        <w:rPr>
          <w:noProof/>
        </w:rPr>
      </w:r>
      <w:r>
        <w:rPr>
          <w:noProof/>
        </w:rPr>
        <w:fldChar w:fldCharType="separate"/>
      </w:r>
      <w:r>
        <w:rPr>
          <w:noProof/>
        </w:rPr>
        <w:t>114</w:t>
      </w:r>
      <w:r>
        <w:rPr>
          <w:noProof/>
        </w:rPr>
        <w:fldChar w:fldCharType="end"/>
      </w:r>
    </w:p>
    <w:p w14:paraId="79C7FEF7" w14:textId="06F0AA57" w:rsidR="002E23A4" w:rsidRDefault="002E23A4">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_Toc195534124 \h </w:instrText>
      </w:r>
      <w:r>
        <w:rPr>
          <w:noProof/>
        </w:rPr>
      </w:r>
      <w:r>
        <w:rPr>
          <w:noProof/>
        </w:rPr>
        <w:fldChar w:fldCharType="separate"/>
      </w:r>
      <w:r>
        <w:rPr>
          <w:noProof/>
        </w:rPr>
        <w:t>115</w:t>
      </w:r>
      <w:r>
        <w:rPr>
          <w:noProof/>
        </w:rPr>
        <w:fldChar w:fldCharType="end"/>
      </w:r>
    </w:p>
    <w:p w14:paraId="088D3E66" w14:textId="13812344" w:rsidR="002E23A4" w:rsidRDefault="002E23A4">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_Toc195534125 \h </w:instrText>
      </w:r>
      <w:r>
        <w:rPr>
          <w:noProof/>
        </w:rPr>
      </w:r>
      <w:r>
        <w:rPr>
          <w:noProof/>
        </w:rPr>
        <w:fldChar w:fldCharType="separate"/>
      </w:r>
      <w:r>
        <w:rPr>
          <w:noProof/>
        </w:rPr>
        <w:t>115</w:t>
      </w:r>
      <w:r>
        <w:rPr>
          <w:noProof/>
        </w:rPr>
        <w:fldChar w:fldCharType="end"/>
      </w:r>
    </w:p>
    <w:p w14:paraId="2D9F7B7D" w14:textId="6C9B3266" w:rsidR="002E23A4" w:rsidRDefault="002E23A4">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_Toc195534126 \h </w:instrText>
      </w:r>
      <w:r>
        <w:rPr>
          <w:noProof/>
        </w:rPr>
      </w:r>
      <w:r>
        <w:rPr>
          <w:noProof/>
        </w:rPr>
        <w:fldChar w:fldCharType="separate"/>
      </w:r>
      <w:r>
        <w:rPr>
          <w:noProof/>
        </w:rPr>
        <w:t>115</w:t>
      </w:r>
      <w:r>
        <w:rPr>
          <w:noProof/>
        </w:rPr>
        <w:fldChar w:fldCharType="end"/>
      </w:r>
    </w:p>
    <w:p w14:paraId="5A51393C" w14:textId="03CCDA6B" w:rsidR="002E23A4" w:rsidRDefault="002E23A4">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_Toc195534127 \h </w:instrText>
      </w:r>
      <w:r>
        <w:rPr>
          <w:noProof/>
        </w:rPr>
      </w:r>
      <w:r>
        <w:rPr>
          <w:noProof/>
        </w:rPr>
        <w:fldChar w:fldCharType="separate"/>
      </w:r>
      <w:r>
        <w:rPr>
          <w:noProof/>
        </w:rPr>
        <w:t>115</w:t>
      </w:r>
      <w:r>
        <w:rPr>
          <w:noProof/>
        </w:rPr>
        <w:fldChar w:fldCharType="end"/>
      </w:r>
    </w:p>
    <w:p w14:paraId="790D8FEE" w14:textId="458401A9" w:rsidR="002E23A4" w:rsidRDefault="002E23A4">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_Toc195534128 \h </w:instrText>
      </w:r>
      <w:r>
        <w:rPr>
          <w:noProof/>
        </w:rPr>
      </w:r>
      <w:r>
        <w:rPr>
          <w:noProof/>
        </w:rPr>
        <w:fldChar w:fldCharType="separate"/>
      </w:r>
      <w:r>
        <w:rPr>
          <w:noProof/>
        </w:rPr>
        <w:t>115</w:t>
      </w:r>
      <w:r>
        <w:rPr>
          <w:noProof/>
        </w:rPr>
        <w:fldChar w:fldCharType="end"/>
      </w:r>
    </w:p>
    <w:p w14:paraId="18579533" w14:textId="2E76508D" w:rsidR="002E23A4" w:rsidRDefault="002E23A4">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_Toc195534129 \h </w:instrText>
      </w:r>
      <w:r>
        <w:rPr>
          <w:noProof/>
        </w:rPr>
      </w:r>
      <w:r>
        <w:rPr>
          <w:noProof/>
        </w:rPr>
        <w:fldChar w:fldCharType="separate"/>
      </w:r>
      <w:r>
        <w:rPr>
          <w:noProof/>
        </w:rPr>
        <w:t>116</w:t>
      </w:r>
      <w:r>
        <w:rPr>
          <w:noProof/>
        </w:rPr>
        <w:fldChar w:fldCharType="end"/>
      </w:r>
    </w:p>
    <w:p w14:paraId="73038331" w14:textId="52DCE987" w:rsidR="002E23A4" w:rsidRDefault="002E23A4">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_Toc195534130 \h </w:instrText>
      </w:r>
      <w:r>
        <w:rPr>
          <w:noProof/>
        </w:rPr>
      </w:r>
      <w:r>
        <w:rPr>
          <w:noProof/>
        </w:rPr>
        <w:fldChar w:fldCharType="separate"/>
      </w:r>
      <w:r>
        <w:rPr>
          <w:noProof/>
        </w:rPr>
        <w:t>116</w:t>
      </w:r>
      <w:r>
        <w:rPr>
          <w:noProof/>
        </w:rPr>
        <w:fldChar w:fldCharType="end"/>
      </w:r>
    </w:p>
    <w:p w14:paraId="68CCDB72" w14:textId="0BA055D5" w:rsidR="002E23A4" w:rsidRDefault="002E23A4">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_Toc195534131 \h </w:instrText>
      </w:r>
      <w:r>
        <w:rPr>
          <w:noProof/>
        </w:rPr>
      </w:r>
      <w:r>
        <w:rPr>
          <w:noProof/>
        </w:rPr>
        <w:fldChar w:fldCharType="separate"/>
      </w:r>
      <w:r>
        <w:rPr>
          <w:noProof/>
        </w:rPr>
        <w:t>116</w:t>
      </w:r>
      <w:r>
        <w:rPr>
          <w:noProof/>
        </w:rPr>
        <w:fldChar w:fldCharType="end"/>
      </w:r>
    </w:p>
    <w:p w14:paraId="160B8CF1" w14:textId="51BF8FB6" w:rsidR="002E23A4" w:rsidRDefault="002E23A4">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_Toc195534132 \h </w:instrText>
      </w:r>
      <w:r>
        <w:rPr>
          <w:noProof/>
        </w:rPr>
      </w:r>
      <w:r>
        <w:rPr>
          <w:noProof/>
        </w:rPr>
        <w:fldChar w:fldCharType="separate"/>
      </w:r>
      <w:r>
        <w:rPr>
          <w:noProof/>
        </w:rPr>
        <w:t>117</w:t>
      </w:r>
      <w:r>
        <w:rPr>
          <w:noProof/>
        </w:rPr>
        <w:fldChar w:fldCharType="end"/>
      </w:r>
    </w:p>
    <w:p w14:paraId="542ABBF0" w14:textId="1DBBAFA6" w:rsidR="002E23A4" w:rsidRDefault="002E23A4">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_Toc195534133 \h </w:instrText>
      </w:r>
      <w:r>
        <w:rPr>
          <w:noProof/>
        </w:rPr>
      </w:r>
      <w:r>
        <w:rPr>
          <w:noProof/>
        </w:rPr>
        <w:fldChar w:fldCharType="separate"/>
      </w:r>
      <w:r>
        <w:rPr>
          <w:noProof/>
        </w:rPr>
        <w:t>117</w:t>
      </w:r>
      <w:r>
        <w:rPr>
          <w:noProof/>
        </w:rPr>
        <w:fldChar w:fldCharType="end"/>
      </w:r>
    </w:p>
    <w:p w14:paraId="0678BD7C" w14:textId="322B67E5" w:rsidR="002E23A4" w:rsidRDefault="002E23A4">
      <w:pPr>
        <w:pStyle w:val="TOC5"/>
        <w:rPr>
          <w:rFonts w:asciiTheme="minorHAnsi" w:eastAsiaTheme="minorEastAsia" w:hAnsiTheme="minorHAnsi" w:cstheme="minorBidi"/>
          <w:noProof/>
          <w:sz w:val="22"/>
          <w:szCs w:val="22"/>
          <w:lang w:val="en-IN" w:eastAsia="en-IN"/>
        </w:rPr>
      </w:pPr>
      <w:r>
        <w:rPr>
          <w:noProof/>
        </w:rPr>
        <w:lastRenderedPageBreak/>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_Toc195534134 \h </w:instrText>
      </w:r>
      <w:r>
        <w:rPr>
          <w:noProof/>
        </w:rPr>
      </w:r>
      <w:r>
        <w:rPr>
          <w:noProof/>
        </w:rPr>
        <w:fldChar w:fldCharType="separate"/>
      </w:r>
      <w:r>
        <w:rPr>
          <w:noProof/>
        </w:rPr>
        <w:t>117</w:t>
      </w:r>
      <w:r>
        <w:rPr>
          <w:noProof/>
        </w:rPr>
        <w:fldChar w:fldCharType="end"/>
      </w:r>
    </w:p>
    <w:p w14:paraId="6109E29C" w14:textId="30191C04" w:rsidR="002E23A4" w:rsidRDefault="002E23A4">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_Toc195534135 \h </w:instrText>
      </w:r>
      <w:r>
        <w:rPr>
          <w:noProof/>
        </w:rPr>
      </w:r>
      <w:r>
        <w:rPr>
          <w:noProof/>
        </w:rPr>
        <w:fldChar w:fldCharType="separate"/>
      </w:r>
      <w:r>
        <w:rPr>
          <w:noProof/>
        </w:rPr>
        <w:t>118</w:t>
      </w:r>
      <w:r>
        <w:rPr>
          <w:noProof/>
        </w:rPr>
        <w:fldChar w:fldCharType="end"/>
      </w:r>
    </w:p>
    <w:p w14:paraId="53476D16" w14:textId="43674716" w:rsidR="002E23A4" w:rsidRDefault="002E23A4">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_Toc195534136 \h </w:instrText>
      </w:r>
      <w:r>
        <w:rPr>
          <w:noProof/>
        </w:rPr>
      </w:r>
      <w:r>
        <w:rPr>
          <w:noProof/>
        </w:rPr>
        <w:fldChar w:fldCharType="separate"/>
      </w:r>
      <w:r>
        <w:rPr>
          <w:noProof/>
        </w:rPr>
        <w:t>118</w:t>
      </w:r>
      <w:r>
        <w:rPr>
          <w:noProof/>
        </w:rPr>
        <w:fldChar w:fldCharType="end"/>
      </w:r>
    </w:p>
    <w:p w14:paraId="7630CCD7" w14:textId="63E4FEB4"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_Toc195534137 \h </w:instrText>
      </w:r>
      <w:r>
        <w:rPr>
          <w:noProof/>
        </w:rPr>
      </w:r>
      <w:r>
        <w:rPr>
          <w:noProof/>
        </w:rPr>
        <w:fldChar w:fldCharType="separate"/>
      </w:r>
      <w:r>
        <w:rPr>
          <w:noProof/>
        </w:rPr>
        <w:t>118</w:t>
      </w:r>
      <w:r>
        <w:rPr>
          <w:noProof/>
        </w:rPr>
        <w:fldChar w:fldCharType="end"/>
      </w:r>
    </w:p>
    <w:p w14:paraId="492F4ADE" w14:textId="1BB38008"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_Toc195534138 \h </w:instrText>
      </w:r>
      <w:r>
        <w:rPr>
          <w:noProof/>
        </w:rPr>
      </w:r>
      <w:r>
        <w:rPr>
          <w:noProof/>
        </w:rPr>
        <w:fldChar w:fldCharType="separate"/>
      </w:r>
      <w:r>
        <w:rPr>
          <w:noProof/>
        </w:rPr>
        <w:t>119</w:t>
      </w:r>
      <w:r>
        <w:rPr>
          <w:noProof/>
        </w:rPr>
        <w:fldChar w:fldCharType="end"/>
      </w:r>
    </w:p>
    <w:p w14:paraId="3657FCBE" w14:textId="6E22F4D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_Toc195534139 \h </w:instrText>
      </w:r>
      <w:r>
        <w:rPr>
          <w:noProof/>
        </w:rPr>
      </w:r>
      <w:r>
        <w:rPr>
          <w:noProof/>
        </w:rPr>
        <w:fldChar w:fldCharType="separate"/>
      </w:r>
      <w:r>
        <w:rPr>
          <w:noProof/>
        </w:rPr>
        <w:t>119</w:t>
      </w:r>
      <w:r>
        <w:rPr>
          <w:noProof/>
        </w:rPr>
        <w:fldChar w:fldCharType="end"/>
      </w:r>
    </w:p>
    <w:p w14:paraId="6887D38C" w14:textId="624A63C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_Toc195534140 \h </w:instrText>
      </w:r>
      <w:r>
        <w:rPr>
          <w:noProof/>
        </w:rPr>
      </w:r>
      <w:r>
        <w:rPr>
          <w:noProof/>
        </w:rPr>
        <w:fldChar w:fldCharType="separate"/>
      </w:r>
      <w:r>
        <w:rPr>
          <w:noProof/>
        </w:rPr>
        <w:t>119</w:t>
      </w:r>
      <w:r>
        <w:rPr>
          <w:noProof/>
        </w:rPr>
        <w:fldChar w:fldCharType="end"/>
      </w:r>
    </w:p>
    <w:p w14:paraId="3DCB897C" w14:textId="4D3AA9B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_Toc195534141 \h </w:instrText>
      </w:r>
      <w:r>
        <w:rPr>
          <w:noProof/>
        </w:rPr>
      </w:r>
      <w:r>
        <w:rPr>
          <w:noProof/>
        </w:rPr>
        <w:fldChar w:fldCharType="separate"/>
      </w:r>
      <w:r>
        <w:rPr>
          <w:noProof/>
        </w:rPr>
        <w:t>120</w:t>
      </w:r>
      <w:r>
        <w:rPr>
          <w:noProof/>
        </w:rPr>
        <w:fldChar w:fldCharType="end"/>
      </w:r>
    </w:p>
    <w:p w14:paraId="44663BE7" w14:textId="1D3236E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_Toc195534142 \h </w:instrText>
      </w:r>
      <w:r>
        <w:rPr>
          <w:noProof/>
        </w:rPr>
      </w:r>
      <w:r>
        <w:rPr>
          <w:noProof/>
        </w:rPr>
        <w:fldChar w:fldCharType="separate"/>
      </w:r>
      <w:r>
        <w:rPr>
          <w:noProof/>
        </w:rPr>
        <w:t>120</w:t>
      </w:r>
      <w:r>
        <w:rPr>
          <w:noProof/>
        </w:rPr>
        <w:fldChar w:fldCharType="end"/>
      </w:r>
    </w:p>
    <w:p w14:paraId="2114EF4D" w14:textId="2D15860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_Toc195534143 \h </w:instrText>
      </w:r>
      <w:r>
        <w:rPr>
          <w:noProof/>
        </w:rPr>
      </w:r>
      <w:r>
        <w:rPr>
          <w:noProof/>
        </w:rPr>
        <w:fldChar w:fldCharType="separate"/>
      </w:r>
      <w:r>
        <w:rPr>
          <w:noProof/>
        </w:rPr>
        <w:t>121</w:t>
      </w:r>
      <w:r>
        <w:rPr>
          <w:noProof/>
        </w:rPr>
        <w:fldChar w:fldCharType="end"/>
      </w:r>
    </w:p>
    <w:p w14:paraId="3B2D2368" w14:textId="3232F414"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_Toc195534144 \h </w:instrText>
      </w:r>
      <w:r>
        <w:rPr>
          <w:noProof/>
        </w:rPr>
      </w:r>
      <w:r>
        <w:rPr>
          <w:noProof/>
        </w:rPr>
        <w:fldChar w:fldCharType="separate"/>
      </w:r>
      <w:r>
        <w:rPr>
          <w:noProof/>
        </w:rPr>
        <w:t>121</w:t>
      </w:r>
      <w:r>
        <w:rPr>
          <w:noProof/>
        </w:rPr>
        <w:fldChar w:fldCharType="end"/>
      </w:r>
    </w:p>
    <w:p w14:paraId="4DB41CBB" w14:textId="643425DF" w:rsidR="002E23A4" w:rsidRDefault="002E23A4">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_Toc195534145 \h </w:instrText>
      </w:r>
      <w:r>
        <w:rPr>
          <w:noProof/>
        </w:rPr>
      </w:r>
      <w:r>
        <w:rPr>
          <w:noProof/>
        </w:rPr>
        <w:fldChar w:fldCharType="separate"/>
      </w:r>
      <w:r>
        <w:rPr>
          <w:noProof/>
        </w:rPr>
        <w:t>121</w:t>
      </w:r>
      <w:r>
        <w:rPr>
          <w:noProof/>
        </w:rPr>
        <w:fldChar w:fldCharType="end"/>
      </w:r>
    </w:p>
    <w:p w14:paraId="11BF0482" w14:textId="19A4790F" w:rsidR="002E23A4" w:rsidRDefault="002E23A4">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_Toc195534146 \h </w:instrText>
      </w:r>
      <w:r>
        <w:rPr>
          <w:noProof/>
        </w:rPr>
      </w:r>
      <w:r>
        <w:rPr>
          <w:noProof/>
        </w:rPr>
        <w:fldChar w:fldCharType="separate"/>
      </w:r>
      <w:r>
        <w:rPr>
          <w:noProof/>
        </w:rPr>
        <w:t>121</w:t>
      </w:r>
      <w:r>
        <w:rPr>
          <w:noProof/>
        </w:rPr>
        <w:fldChar w:fldCharType="end"/>
      </w:r>
    </w:p>
    <w:p w14:paraId="681CA925" w14:textId="2D3E7BFF" w:rsidR="002E23A4" w:rsidRDefault="002E23A4">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_Toc195534147 \h </w:instrText>
      </w:r>
      <w:r>
        <w:rPr>
          <w:noProof/>
        </w:rPr>
      </w:r>
      <w:r>
        <w:rPr>
          <w:noProof/>
        </w:rPr>
        <w:fldChar w:fldCharType="separate"/>
      </w:r>
      <w:r>
        <w:rPr>
          <w:noProof/>
        </w:rPr>
        <w:t>121</w:t>
      </w:r>
      <w:r>
        <w:rPr>
          <w:noProof/>
        </w:rPr>
        <w:fldChar w:fldCharType="end"/>
      </w:r>
    </w:p>
    <w:p w14:paraId="2E91D9F1" w14:textId="151980F1" w:rsidR="002E23A4" w:rsidRDefault="002E23A4">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_Toc195534148 \h </w:instrText>
      </w:r>
      <w:r>
        <w:rPr>
          <w:noProof/>
        </w:rPr>
      </w:r>
      <w:r>
        <w:rPr>
          <w:noProof/>
        </w:rPr>
        <w:fldChar w:fldCharType="separate"/>
      </w:r>
      <w:r>
        <w:rPr>
          <w:noProof/>
        </w:rPr>
        <w:t>121</w:t>
      </w:r>
      <w:r>
        <w:rPr>
          <w:noProof/>
        </w:rPr>
        <w:fldChar w:fldCharType="end"/>
      </w:r>
    </w:p>
    <w:p w14:paraId="2C62C2CD" w14:textId="4BCBA0DE" w:rsidR="002E23A4" w:rsidRDefault="002E23A4">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_Toc195534149 \h </w:instrText>
      </w:r>
      <w:r>
        <w:rPr>
          <w:noProof/>
        </w:rPr>
      </w:r>
      <w:r>
        <w:rPr>
          <w:noProof/>
        </w:rPr>
        <w:fldChar w:fldCharType="separate"/>
      </w:r>
      <w:r>
        <w:rPr>
          <w:noProof/>
        </w:rPr>
        <w:t>121</w:t>
      </w:r>
      <w:r>
        <w:rPr>
          <w:noProof/>
        </w:rPr>
        <w:fldChar w:fldCharType="end"/>
      </w:r>
    </w:p>
    <w:p w14:paraId="63D7FA8D" w14:textId="5DF50577" w:rsidR="002E23A4" w:rsidRDefault="002E23A4">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_Toc195534150 \h </w:instrText>
      </w:r>
      <w:r>
        <w:rPr>
          <w:noProof/>
        </w:rPr>
      </w:r>
      <w:r>
        <w:rPr>
          <w:noProof/>
        </w:rPr>
        <w:fldChar w:fldCharType="separate"/>
      </w:r>
      <w:r>
        <w:rPr>
          <w:noProof/>
        </w:rPr>
        <w:t>121</w:t>
      </w:r>
      <w:r>
        <w:rPr>
          <w:noProof/>
        </w:rPr>
        <w:fldChar w:fldCharType="end"/>
      </w:r>
    </w:p>
    <w:p w14:paraId="6FB3E962" w14:textId="0B28753D" w:rsidR="002E23A4" w:rsidRDefault="002E23A4">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_Toc195534151 \h </w:instrText>
      </w:r>
      <w:r>
        <w:rPr>
          <w:noProof/>
        </w:rPr>
      </w:r>
      <w:r>
        <w:rPr>
          <w:noProof/>
        </w:rPr>
        <w:fldChar w:fldCharType="separate"/>
      </w:r>
      <w:r>
        <w:rPr>
          <w:noProof/>
        </w:rPr>
        <w:t>122</w:t>
      </w:r>
      <w:r>
        <w:rPr>
          <w:noProof/>
        </w:rPr>
        <w:fldChar w:fldCharType="end"/>
      </w:r>
    </w:p>
    <w:p w14:paraId="640D3F99" w14:textId="2F4B89CC" w:rsidR="002E23A4" w:rsidRDefault="002E23A4">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_Toc195534152 \h </w:instrText>
      </w:r>
      <w:r>
        <w:rPr>
          <w:noProof/>
        </w:rPr>
      </w:r>
      <w:r>
        <w:rPr>
          <w:noProof/>
        </w:rPr>
        <w:fldChar w:fldCharType="separate"/>
      </w:r>
      <w:r>
        <w:rPr>
          <w:noProof/>
        </w:rPr>
        <w:t>122</w:t>
      </w:r>
      <w:r>
        <w:rPr>
          <w:noProof/>
        </w:rPr>
        <w:fldChar w:fldCharType="end"/>
      </w:r>
    </w:p>
    <w:p w14:paraId="6B4DB91B" w14:textId="327DC360" w:rsidR="002E23A4" w:rsidRDefault="002E23A4">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_Toc195534153 \h </w:instrText>
      </w:r>
      <w:r>
        <w:rPr>
          <w:noProof/>
        </w:rPr>
      </w:r>
      <w:r>
        <w:rPr>
          <w:noProof/>
        </w:rPr>
        <w:fldChar w:fldCharType="separate"/>
      </w:r>
      <w:r>
        <w:rPr>
          <w:noProof/>
        </w:rPr>
        <w:t>122</w:t>
      </w:r>
      <w:r>
        <w:rPr>
          <w:noProof/>
        </w:rPr>
        <w:fldChar w:fldCharType="end"/>
      </w:r>
    </w:p>
    <w:p w14:paraId="1FC32990" w14:textId="1D4BF08B" w:rsidR="002E23A4" w:rsidRDefault="002E23A4">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_Toc195534154 \h </w:instrText>
      </w:r>
      <w:r>
        <w:rPr>
          <w:noProof/>
        </w:rPr>
      </w:r>
      <w:r>
        <w:rPr>
          <w:noProof/>
        </w:rPr>
        <w:fldChar w:fldCharType="separate"/>
      </w:r>
      <w:r>
        <w:rPr>
          <w:noProof/>
        </w:rPr>
        <w:t>122</w:t>
      </w:r>
      <w:r>
        <w:rPr>
          <w:noProof/>
        </w:rPr>
        <w:fldChar w:fldCharType="end"/>
      </w:r>
    </w:p>
    <w:p w14:paraId="1D1E2A65" w14:textId="781A8540" w:rsidR="002E23A4" w:rsidRDefault="002E23A4">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_Toc195534155 \h </w:instrText>
      </w:r>
      <w:r>
        <w:rPr>
          <w:noProof/>
        </w:rPr>
      </w:r>
      <w:r>
        <w:rPr>
          <w:noProof/>
        </w:rPr>
        <w:fldChar w:fldCharType="separate"/>
      </w:r>
      <w:r>
        <w:rPr>
          <w:noProof/>
        </w:rPr>
        <w:t>122</w:t>
      </w:r>
      <w:r>
        <w:rPr>
          <w:noProof/>
        </w:rPr>
        <w:fldChar w:fldCharType="end"/>
      </w:r>
    </w:p>
    <w:p w14:paraId="294D1732" w14:textId="3BB80B46" w:rsidR="002E23A4" w:rsidRDefault="002E23A4">
      <w:pPr>
        <w:pStyle w:val="TOC4"/>
        <w:rPr>
          <w:rFonts w:asciiTheme="minorHAnsi" w:eastAsiaTheme="minorEastAsia" w:hAnsiTheme="minorHAnsi" w:cstheme="minorBidi"/>
          <w:noProof/>
          <w:sz w:val="22"/>
          <w:szCs w:val="22"/>
          <w:lang w:val="en-IN" w:eastAsia="en-IN"/>
        </w:rPr>
      </w:pPr>
      <w:r w:rsidRPr="00074DAF">
        <w:rPr>
          <w:noProof/>
          <w:lang w:val="fr-FR"/>
        </w:rPr>
        <w:t>8.4.2.2</w:t>
      </w:r>
      <w:r>
        <w:rPr>
          <w:rFonts w:asciiTheme="minorHAnsi" w:eastAsiaTheme="minorEastAsia" w:hAnsiTheme="minorHAnsi" w:cstheme="minorBidi"/>
          <w:noProof/>
          <w:sz w:val="22"/>
          <w:szCs w:val="22"/>
          <w:lang w:val="en-IN" w:eastAsia="en-IN"/>
        </w:rPr>
        <w:tab/>
      </w:r>
      <w:r w:rsidRPr="00074DAF">
        <w:rPr>
          <w:noProof/>
          <w:lang w:val="fr-FR"/>
        </w:rPr>
        <w:t>Resource: Application Client Information Subscriptions</w:t>
      </w:r>
      <w:r>
        <w:rPr>
          <w:noProof/>
        </w:rPr>
        <w:tab/>
      </w:r>
      <w:r>
        <w:rPr>
          <w:noProof/>
        </w:rPr>
        <w:fldChar w:fldCharType="begin"/>
      </w:r>
      <w:r>
        <w:rPr>
          <w:noProof/>
        </w:rPr>
        <w:instrText xml:space="preserve"> PAGEREF _Toc195534156 \h </w:instrText>
      </w:r>
      <w:r>
        <w:rPr>
          <w:noProof/>
        </w:rPr>
      </w:r>
      <w:r>
        <w:rPr>
          <w:noProof/>
        </w:rPr>
        <w:fldChar w:fldCharType="separate"/>
      </w:r>
      <w:r>
        <w:rPr>
          <w:noProof/>
        </w:rPr>
        <w:t>123</w:t>
      </w:r>
      <w:r>
        <w:rPr>
          <w:noProof/>
        </w:rPr>
        <w:fldChar w:fldCharType="end"/>
      </w:r>
    </w:p>
    <w:p w14:paraId="0D7F9CFA" w14:textId="271961A4" w:rsidR="002E23A4" w:rsidRDefault="002E23A4">
      <w:pPr>
        <w:pStyle w:val="TOC5"/>
        <w:rPr>
          <w:rFonts w:asciiTheme="minorHAnsi" w:eastAsiaTheme="minorEastAsia" w:hAnsiTheme="minorHAnsi" w:cstheme="minorBidi"/>
          <w:noProof/>
          <w:sz w:val="22"/>
          <w:szCs w:val="22"/>
          <w:lang w:val="en-IN" w:eastAsia="en-IN"/>
        </w:rPr>
      </w:pPr>
      <w:r w:rsidRPr="00074DAF">
        <w:rPr>
          <w:noProof/>
          <w:lang w:val="fr-FR" w:eastAsia="zh-CN"/>
        </w:rPr>
        <w:t>8.4.2.2.1</w:t>
      </w:r>
      <w:r>
        <w:rPr>
          <w:rFonts w:asciiTheme="minorHAnsi" w:eastAsiaTheme="minorEastAsia" w:hAnsiTheme="minorHAnsi" w:cstheme="minorBidi"/>
          <w:noProof/>
          <w:sz w:val="22"/>
          <w:szCs w:val="22"/>
          <w:lang w:val="en-IN" w:eastAsia="en-IN"/>
        </w:rPr>
        <w:tab/>
      </w:r>
      <w:r w:rsidRPr="00074DAF">
        <w:rPr>
          <w:noProof/>
          <w:lang w:val="fr-FR" w:eastAsia="zh-CN"/>
        </w:rPr>
        <w:t>Description</w:t>
      </w:r>
      <w:r>
        <w:rPr>
          <w:noProof/>
        </w:rPr>
        <w:tab/>
      </w:r>
      <w:r>
        <w:rPr>
          <w:noProof/>
        </w:rPr>
        <w:fldChar w:fldCharType="begin"/>
      </w:r>
      <w:r>
        <w:rPr>
          <w:noProof/>
        </w:rPr>
        <w:instrText xml:space="preserve"> PAGEREF _Toc195534157 \h </w:instrText>
      </w:r>
      <w:r>
        <w:rPr>
          <w:noProof/>
        </w:rPr>
      </w:r>
      <w:r>
        <w:rPr>
          <w:noProof/>
        </w:rPr>
        <w:fldChar w:fldCharType="separate"/>
      </w:r>
      <w:r>
        <w:rPr>
          <w:noProof/>
        </w:rPr>
        <w:t>123</w:t>
      </w:r>
      <w:r>
        <w:rPr>
          <w:noProof/>
        </w:rPr>
        <w:fldChar w:fldCharType="end"/>
      </w:r>
    </w:p>
    <w:p w14:paraId="73B5E50E" w14:textId="0685CAC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_Toc195534158 \h </w:instrText>
      </w:r>
      <w:r>
        <w:rPr>
          <w:noProof/>
        </w:rPr>
      </w:r>
      <w:r>
        <w:rPr>
          <w:noProof/>
        </w:rPr>
        <w:fldChar w:fldCharType="separate"/>
      </w:r>
      <w:r>
        <w:rPr>
          <w:noProof/>
        </w:rPr>
        <w:t>123</w:t>
      </w:r>
      <w:r>
        <w:rPr>
          <w:noProof/>
        </w:rPr>
        <w:fldChar w:fldCharType="end"/>
      </w:r>
    </w:p>
    <w:p w14:paraId="242139CE" w14:textId="6D46173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_Toc195534159 \h </w:instrText>
      </w:r>
      <w:r>
        <w:rPr>
          <w:noProof/>
        </w:rPr>
      </w:r>
      <w:r>
        <w:rPr>
          <w:noProof/>
        </w:rPr>
        <w:fldChar w:fldCharType="separate"/>
      </w:r>
      <w:r>
        <w:rPr>
          <w:noProof/>
        </w:rPr>
        <w:t>124</w:t>
      </w:r>
      <w:r>
        <w:rPr>
          <w:noProof/>
        </w:rPr>
        <w:fldChar w:fldCharType="end"/>
      </w:r>
    </w:p>
    <w:p w14:paraId="29B36715" w14:textId="314EEEB2"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_Toc195534160 \h </w:instrText>
      </w:r>
      <w:r>
        <w:rPr>
          <w:noProof/>
        </w:rPr>
      </w:r>
      <w:r>
        <w:rPr>
          <w:noProof/>
        </w:rPr>
        <w:fldChar w:fldCharType="separate"/>
      </w:r>
      <w:r>
        <w:rPr>
          <w:noProof/>
        </w:rPr>
        <w:t>124</w:t>
      </w:r>
      <w:r>
        <w:rPr>
          <w:noProof/>
        </w:rPr>
        <w:fldChar w:fldCharType="end"/>
      </w:r>
    </w:p>
    <w:p w14:paraId="628662E6" w14:textId="60F955B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_Toc195534161 \h </w:instrText>
      </w:r>
      <w:r>
        <w:rPr>
          <w:noProof/>
        </w:rPr>
      </w:r>
      <w:r>
        <w:rPr>
          <w:noProof/>
        </w:rPr>
        <w:fldChar w:fldCharType="separate"/>
      </w:r>
      <w:r>
        <w:rPr>
          <w:noProof/>
        </w:rPr>
        <w:t>124</w:t>
      </w:r>
      <w:r>
        <w:rPr>
          <w:noProof/>
        </w:rPr>
        <w:fldChar w:fldCharType="end"/>
      </w:r>
    </w:p>
    <w:p w14:paraId="588CFC54" w14:textId="6E42DDFE" w:rsidR="002E23A4" w:rsidRDefault="002E23A4">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_Toc195534162 \h </w:instrText>
      </w:r>
      <w:r>
        <w:rPr>
          <w:noProof/>
        </w:rPr>
      </w:r>
      <w:r>
        <w:rPr>
          <w:noProof/>
        </w:rPr>
        <w:fldChar w:fldCharType="separate"/>
      </w:r>
      <w:r>
        <w:rPr>
          <w:noProof/>
        </w:rPr>
        <w:t>124</w:t>
      </w:r>
      <w:r>
        <w:rPr>
          <w:noProof/>
        </w:rPr>
        <w:fldChar w:fldCharType="end"/>
      </w:r>
    </w:p>
    <w:p w14:paraId="33B8F623" w14:textId="556DA14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_Toc195534163 \h </w:instrText>
      </w:r>
      <w:r>
        <w:rPr>
          <w:noProof/>
        </w:rPr>
      </w:r>
      <w:r>
        <w:rPr>
          <w:noProof/>
        </w:rPr>
        <w:fldChar w:fldCharType="separate"/>
      </w:r>
      <w:r>
        <w:rPr>
          <w:noProof/>
        </w:rPr>
        <w:t>124</w:t>
      </w:r>
      <w:r>
        <w:rPr>
          <w:noProof/>
        </w:rPr>
        <w:fldChar w:fldCharType="end"/>
      </w:r>
    </w:p>
    <w:p w14:paraId="59C76B77" w14:textId="060B4C1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_Toc195534164 \h </w:instrText>
      </w:r>
      <w:r>
        <w:rPr>
          <w:noProof/>
        </w:rPr>
      </w:r>
      <w:r>
        <w:rPr>
          <w:noProof/>
        </w:rPr>
        <w:fldChar w:fldCharType="separate"/>
      </w:r>
      <w:r>
        <w:rPr>
          <w:noProof/>
        </w:rPr>
        <w:t>124</w:t>
      </w:r>
      <w:r>
        <w:rPr>
          <w:noProof/>
        </w:rPr>
        <w:fldChar w:fldCharType="end"/>
      </w:r>
    </w:p>
    <w:p w14:paraId="52728A66" w14:textId="35AD8CA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_Toc195534165 \h </w:instrText>
      </w:r>
      <w:r>
        <w:rPr>
          <w:noProof/>
        </w:rPr>
      </w:r>
      <w:r>
        <w:rPr>
          <w:noProof/>
        </w:rPr>
        <w:fldChar w:fldCharType="separate"/>
      </w:r>
      <w:r>
        <w:rPr>
          <w:noProof/>
        </w:rPr>
        <w:t>125</w:t>
      </w:r>
      <w:r>
        <w:rPr>
          <w:noProof/>
        </w:rPr>
        <w:fldChar w:fldCharType="end"/>
      </w:r>
    </w:p>
    <w:p w14:paraId="0F34408D" w14:textId="62B15337"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_Toc195534166 \h </w:instrText>
      </w:r>
      <w:r>
        <w:rPr>
          <w:noProof/>
        </w:rPr>
      </w:r>
      <w:r>
        <w:rPr>
          <w:noProof/>
        </w:rPr>
        <w:fldChar w:fldCharType="separate"/>
      </w:r>
      <w:r>
        <w:rPr>
          <w:noProof/>
        </w:rPr>
        <w:t>125</w:t>
      </w:r>
      <w:r>
        <w:rPr>
          <w:noProof/>
        </w:rPr>
        <w:fldChar w:fldCharType="end"/>
      </w:r>
    </w:p>
    <w:p w14:paraId="629D1E5D" w14:textId="21AD38D4"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_Toc195534167 \h </w:instrText>
      </w:r>
      <w:r>
        <w:rPr>
          <w:noProof/>
        </w:rPr>
      </w:r>
      <w:r>
        <w:rPr>
          <w:noProof/>
        </w:rPr>
        <w:fldChar w:fldCharType="separate"/>
      </w:r>
      <w:r>
        <w:rPr>
          <w:noProof/>
        </w:rPr>
        <w:t>126</w:t>
      </w:r>
      <w:r>
        <w:rPr>
          <w:noProof/>
        </w:rPr>
        <w:fldChar w:fldCharType="end"/>
      </w:r>
    </w:p>
    <w:p w14:paraId="40A2B804" w14:textId="40F1EC1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_Toc195534168 \h </w:instrText>
      </w:r>
      <w:r>
        <w:rPr>
          <w:noProof/>
        </w:rPr>
      </w:r>
      <w:r>
        <w:rPr>
          <w:noProof/>
        </w:rPr>
        <w:fldChar w:fldCharType="separate"/>
      </w:r>
      <w:r>
        <w:rPr>
          <w:noProof/>
        </w:rPr>
        <w:t>127</w:t>
      </w:r>
      <w:r>
        <w:rPr>
          <w:noProof/>
        </w:rPr>
        <w:fldChar w:fldCharType="end"/>
      </w:r>
    </w:p>
    <w:p w14:paraId="3D7A5050" w14:textId="7604206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_Toc195534169 \h </w:instrText>
      </w:r>
      <w:r>
        <w:rPr>
          <w:noProof/>
        </w:rPr>
      </w:r>
      <w:r>
        <w:rPr>
          <w:noProof/>
        </w:rPr>
        <w:fldChar w:fldCharType="separate"/>
      </w:r>
      <w:r>
        <w:rPr>
          <w:noProof/>
        </w:rPr>
        <w:t>128</w:t>
      </w:r>
      <w:r>
        <w:rPr>
          <w:noProof/>
        </w:rPr>
        <w:fldChar w:fldCharType="end"/>
      </w:r>
    </w:p>
    <w:p w14:paraId="1867E541" w14:textId="66F989C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_Toc195534170 \h </w:instrText>
      </w:r>
      <w:r>
        <w:rPr>
          <w:noProof/>
        </w:rPr>
      </w:r>
      <w:r>
        <w:rPr>
          <w:noProof/>
        </w:rPr>
        <w:fldChar w:fldCharType="separate"/>
      </w:r>
      <w:r>
        <w:rPr>
          <w:noProof/>
        </w:rPr>
        <w:t>129</w:t>
      </w:r>
      <w:r>
        <w:rPr>
          <w:noProof/>
        </w:rPr>
        <w:fldChar w:fldCharType="end"/>
      </w:r>
    </w:p>
    <w:p w14:paraId="64D2C06F" w14:textId="7B769D5D" w:rsidR="002E23A4" w:rsidRDefault="002E23A4">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_Toc195534171 \h </w:instrText>
      </w:r>
      <w:r>
        <w:rPr>
          <w:noProof/>
        </w:rPr>
      </w:r>
      <w:r>
        <w:rPr>
          <w:noProof/>
        </w:rPr>
        <w:fldChar w:fldCharType="separate"/>
      </w:r>
      <w:r>
        <w:rPr>
          <w:noProof/>
        </w:rPr>
        <w:t>129</w:t>
      </w:r>
      <w:r>
        <w:rPr>
          <w:noProof/>
        </w:rPr>
        <w:fldChar w:fldCharType="end"/>
      </w:r>
    </w:p>
    <w:p w14:paraId="042D49A8" w14:textId="39D8051F" w:rsidR="002E23A4" w:rsidRDefault="002E23A4">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_Toc195534172 \h </w:instrText>
      </w:r>
      <w:r>
        <w:rPr>
          <w:noProof/>
        </w:rPr>
      </w:r>
      <w:r>
        <w:rPr>
          <w:noProof/>
        </w:rPr>
        <w:fldChar w:fldCharType="separate"/>
      </w:r>
      <w:r>
        <w:rPr>
          <w:noProof/>
        </w:rPr>
        <w:t>129</w:t>
      </w:r>
      <w:r>
        <w:rPr>
          <w:noProof/>
        </w:rPr>
        <w:fldChar w:fldCharType="end"/>
      </w:r>
    </w:p>
    <w:p w14:paraId="586F51A6" w14:textId="6FAD3A91" w:rsidR="002E23A4" w:rsidRDefault="002E23A4">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_Toc195534173 \h </w:instrText>
      </w:r>
      <w:r>
        <w:rPr>
          <w:noProof/>
        </w:rPr>
      </w:r>
      <w:r>
        <w:rPr>
          <w:noProof/>
        </w:rPr>
        <w:fldChar w:fldCharType="separate"/>
      </w:r>
      <w:r>
        <w:rPr>
          <w:noProof/>
        </w:rPr>
        <w:t>129</w:t>
      </w:r>
      <w:r>
        <w:rPr>
          <w:noProof/>
        </w:rPr>
        <w:fldChar w:fldCharType="end"/>
      </w:r>
    </w:p>
    <w:p w14:paraId="419C402C" w14:textId="0AC41DA0"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_Toc195534174 \h </w:instrText>
      </w:r>
      <w:r>
        <w:rPr>
          <w:noProof/>
        </w:rPr>
      </w:r>
      <w:r>
        <w:rPr>
          <w:noProof/>
        </w:rPr>
        <w:fldChar w:fldCharType="separate"/>
      </w:r>
      <w:r>
        <w:rPr>
          <w:noProof/>
        </w:rPr>
        <w:t>129</w:t>
      </w:r>
      <w:r>
        <w:rPr>
          <w:noProof/>
        </w:rPr>
        <w:fldChar w:fldCharType="end"/>
      </w:r>
    </w:p>
    <w:p w14:paraId="22569CEC" w14:textId="14B1A95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_Toc195534175 \h </w:instrText>
      </w:r>
      <w:r>
        <w:rPr>
          <w:noProof/>
        </w:rPr>
      </w:r>
      <w:r>
        <w:rPr>
          <w:noProof/>
        </w:rPr>
        <w:fldChar w:fldCharType="separate"/>
      </w:r>
      <w:r>
        <w:rPr>
          <w:noProof/>
        </w:rPr>
        <w:t>129</w:t>
      </w:r>
      <w:r>
        <w:rPr>
          <w:noProof/>
        </w:rPr>
        <w:fldChar w:fldCharType="end"/>
      </w:r>
    </w:p>
    <w:p w14:paraId="6FCEC167" w14:textId="040C8D5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_Toc195534176 \h </w:instrText>
      </w:r>
      <w:r>
        <w:rPr>
          <w:noProof/>
        </w:rPr>
      </w:r>
      <w:r>
        <w:rPr>
          <w:noProof/>
        </w:rPr>
        <w:fldChar w:fldCharType="separate"/>
      </w:r>
      <w:r>
        <w:rPr>
          <w:noProof/>
        </w:rPr>
        <w:t>129</w:t>
      </w:r>
      <w:r>
        <w:rPr>
          <w:noProof/>
        </w:rPr>
        <w:fldChar w:fldCharType="end"/>
      </w:r>
    </w:p>
    <w:p w14:paraId="69DE8B0B" w14:textId="66BFBEF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_Toc195534177 \h </w:instrText>
      </w:r>
      <w:r>
        <w:rPr>
          <w:noProof/>
        </w:rPr>
      </w:r>
      <w:r>
        <w:rPr>
          <w:noProof/>
        </w:rPr>
        <w:fldChar w:fldCharType="separate"/>
      </w:r>
      <w:r>
        <w:rPr>
          <w:noProof/>
        </w:rPr>
        <w:t>129</w:t>
      </w:r>
      <w:r>
        <w:rPr>
          <w:noProof/>
        </w:rPr>
        <w:fldChar w:fldCharType="end"/>
      </w:r>
    </w:p>
    <w:p w14:paraId="1989244D" w14:textId="6F382C74"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_Toc195534178 \h </w:instrText>
      </w:r>
      <w:r>
        <w:rPr>
          <w:noProof/>
        </w:rPr>
      </w:r>
      <w:r>
        <w:rPr>
          <w:noProof/>
        </w:rPr>
        <w:fldChar w:fldCharType="separate"/>
      </w:r>
      <w:r>
        <w:rPr>
          <w:noProof/>
        </w:rPr>
        <w:t>129</w:t>
      </w:r>
      <w:r>
        <w:rPr>
          <w:noProof/>
        </w:rPr>
        <w:fldChar w:fldCharType="end"/>
      </w:r>
    </w:p>
    <w:p w14:paraId="3D4268C0" w14:textId="75DEE9EC" w:rsidR="002E23A4" w:rsidRDefault="002E23A4">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_Toc195534179 \h </w:instrText>
      </w:r>
      <w:r>
        <w:rPr>
          <w:noProof/>
        </w:rPr>
      </w:r>
      <w:r>
        <w:rPr>
          <w:noProof/>
        </w:rPr>
        <w:fldChar w:fldCharType="separate"/>
      </w:r>
      <w:r>
        <w:rPr>
          <w:noProof/>
        </w:rPr>
        <w:t>130</w:t>
      </w:r>
      <w:r>
        <w:rPr>
          <w:noProof/>
        </w:rPr>
        <w:fldChar w:fldCharType="end"/>
      </w:r>
    </w:p>
    <w:p w14:paraId="37B9723B" w14:textId="3AB4D89D"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_Toc195534180 \h </w:instrText>
      </w:r>
      <w:r>
        <w:rPr>
          <w:noProof/>
        </w:rPr>
      </w:r>
      <w:r>
        <w:rPr>
          <w:noProof/>
        </w:rPr>
        <w:fldChar w:fldCharType="separate"/>
      </w:r>
      <w:r>
        <w:rPr>
          <w:noProof/>
        </w:rPr>
        <w:t>130</w:t>
      </w:r>
      <w:r>
        <w:rPr>
          <w:noProof/>
        </w:rPr>
        <w:fldChar w:fldCharType="end"/>
      </w:r>
    </w:p>
    <w:p w14:paraId="60600B29" w14:textId="1CA98AE7"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_Toc195534181 \h </w:instrText>
      </w:r>
      <w:r>
        <w:rPr>
          <w:noProof/>
        </w:rPr>
      </w:r>
      <w:r>
        <w:rPr>
          <w:noProof/>
        </w:rPr>
        <w:fldChar w:fldCharType="separate"/>
      </w:r>
      <w:r>
        <w:rPr>
          <w:noProof/>
        </w:rPr>
        <w:t>133</w:t>
      </w:r>
      <w:r>
        <w:rPr>
          <w:noProof/>
        </w:rPr>
        <w:fldChar w:fldCharType="end"/>
      </w:r>
    </w:p>
    <w:p w14:paraId="5F9919E8" w14:textId="5E47D9E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_Toc195534182 \h </w:instrText>
      </w:r>
      <w:r>
        <w:rPr>
          <w:noProof/>
        </w:rPr>
      </w:r>
      <w:r>
        <w:rPr>
          <w:noProof/>
        </w:rPr>
        <w:fldChar w:fldCharType="separate"/>
      </w:r>
      <w:r>
        <w:rPr>
          <w:noProof/>
        </w:rPr>
        <w:t>133</w:t>
      </w:r>
      <w:r>
        <w:rPr>
          <w:noProof/>
        </w:rPr>
        <w:fldChar w:fldCharType="end"/>
      </w:r>
    </w:p>
    <w:p w14:paraId="0F83B658" w14:textId="05D926D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_Toc195534183 \h </w:instrText>
      </w:r>
      <w:r>
        <w:rPr>
          <w:noProof/>
        </w:rPr>
      </w:r>
      <w:r>
        <w:rPr>
          <w:noProof/>
        </w:rPr>
        <w:fldChar w:fldCharType="separate"/>
      </w:r>
      <w:r>
        <w:rPr>
          <w:noProof/>
        </w:rPr>
        <w:t>133</w:t>
      </w:r>
      <w:r>
        <w:rPr>
          <w:noProof/>
        </w:rPr>
        <w:fldChar w:fldCharType="end"/>
      </w:r>
    </w:p>
    <w:p w14:paraId="4AF7185F" w14:textId="4776912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_Toc195534184 \h </w:instrText>
      </w:r>
      <w:r>
        <w:rPr>
          <w:noProof/>
        </w:rPr>
      </w:r>
      <w:r>
        <w:rPr>
          <w:noProof/>
        </w:rPr>
        <w:fldChar w:fldCharType="separate"/>
      </w:r>
      <w:r>
        <w:rPr>
          <w:noProof/>
        </w:rPr>
        <w:t>134</w:t>
      </w:r>
      <w:r>
        <w:rPr>
          <w:noProof/>
        </w:rPr>
        <w:fldChar w:fldCharType="end"/>
      </w:r>
    </w:p>
    <w:p w14:paraId="046EDC84" w14:textId="3EB7238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_Toc195534185 \h </w:instrText>
      </w:r>
      <w:r>
        <w:rPr>
          <w:noProof/>
        </w:rPr>
      </w:r>
      <w:r>
        <w:rPr>
          <w:noProof/>
        </w:rPr>
        <w:fldChar w:fldCharType="separate"/>
      </w:r>
      <w:r>
        <w:rPr>
          <w:noProof/>
        </w:rPr>
        <w:t>134</w:t>
      </w:r>
      <w:r>
        <w:rPr>
          <w:noProof/>
        </w:rPr>
        <w:fldChar w:fldCharType="end"/>
      </w:r>
    </w:p>
    <w:p w14:paraId="2C0E6BED" w14:textId="67A3EB1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_Toc195534186 \h </w:instrText>
      </w:r>
      <w:r>
        <w:rPr>
          <w:noProof/>
        </w:rPr>
      </w:r>
      <w:r>
        <w:rPr>
          <w:noProof/>
        </w:rPr>
        <w:fldChar w:fldCharType="separate"/>
      </w:r>
      <w:r>
        <w:rPr>
          <w:noProof/>
        </w:rPr>
        <w:t>135</w:t>
      </w:r>
      <w:r>
        <w:rPr>
          <w:noProof/>
        </w:rPr>
        <w:fldChar w:fldCharType="end"/>
      </w:r>
    </w:p>
    <w:p w14:paraId="404F30E0" w14:textId="03D98B4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_Toc195534187 \h </w:instrText>
      </w:r>
      <w:r>
        <w:rPr>
          <w:noProof/>
        </w:rPr>
      </w:r>
      <w:r>
        <w:rPr>
          <w:noProof/>
        </w:rPr>
        <w:fldChar w:fldCharType="separate"/>
      </w:r>
      <w:r>
        <w:rPr>
          <w:noProof/>
        </w:rPr>
        <w:t>135</w:t>
      </w:r>
      <w:r>
        <w:rPr>
          <w:noProof/>
        </w:rPr>
        <w:fldChar w:fldCharType="end"/>
      </w:r>
    </w:p>
    <w:p w14:paraId="3912C9AE" w14:textId="0126EF2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_Toc195534188 \h </w:instrText>
      </w:r>
      <w:r>
        <w:rPr>
          <w:noProof/>
        </w:rPr>
      </w:r>
      <w:r>
        <w:rPr>
          <w:noProof/>
        </w:rPr>
        <w:fldChar w:fldCharType="separate"/>
      </w:r>
      <w:r>
        <w:rPr>
          <w:noProof/>
        </w:rPr>
        <w:t>136</w:t>
      </w:r>
      <w:r>
        <w:rPr>
          <w:noProof/>
        </w:rPr>
        <w:fldChar w:fldCharType="end"/>
      </w:r>
    </w:p>
    <w:p w14:paraId="20CFFCEB" w14:textId="0D975CFF"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_Toc195534189 \h </w:instrText>
      </w:r>
      <w:r>
        <w:rPr>
          <w:noProof/>
        </w:rPr>
      </w:r>
      <w:r>
        <w:rPr>
          <w:noProof/>
        </w:rPr>
        <w:fldChar w:fldCharType="separate"/>
      </w:r>
      <w:r>
        <w:rPr>
          <w:noProof/>
        </w:rPr>
        <w:t>136</w:t>
      </w:r>
      <w:r>
        <w:rPr>
          <w:noProof/>
        </w:rPr>
        <w:fldChar w:fldCharType="end"/>
      </w:r>
    </w:p>
    <w:p w14:paraId="66267BA4" w14:textId="424BF7DA" w:rsidR="002E23A4" w:rsidRDefault="002E23A4">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_Toc195534190 \h </w:instrText>
      </w:r>
      <w:r>
        <w:rPr>
          <w:noProof/>
        </w:rPr>
      </w:r>
      <w:r>
        <w:rPr>
          <w:noProof/>
        </w:rPr>
        <w:fldChar w:fldCharType="separate"/>
      </w:r>
      <w:r>
        <w:rPr>
          <w:noProof/>
        </w:rPr>
        <w:t>136</w:t>
      </w:r>
      <w:r>
        <w:rPr>
          <w:noProof/>
        </w:rPr>
        <w:fldChar w:fldCharType="end"/>
      </w:r>
    </w:p>
    <w:p w14:paraId="6D622C39" w14:textId="5BD78A6A" w:rsidR="002E23A4" w:rsidRDefault="002E23A4">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_Toc195534191 \h </w:instrText>
      </w:r>
      <w:r>
        <w:rPr>
          <w:noProof/>
        </w:rPr>
      </w:r>
      <w:r>
        <w:rPr>
          <w:noProof/>
        </w:rPr>
        <w:fldChar w:fldCharType="separate"/>
      </w:r>
      <w:r>
        <w:rPr>
          <w:noProof/>
        </w:rPr>
        <w:t>136</w:t>
      </w:r>
      <w:r>
        <w:rPr>
          <w:noProof/>
        </w:rPr>
        <w:fldChar w:fldCharType="end"/>
      </w:r>
    </w:p>
    <w:p w14:paraId="6A478B41" w14:textId="5398F790" w:rsidR="002E23A4" w:rsidRDefault="002E23A4">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_Toc195534192 \h </w:instrText>
      </w:r>
      <w:r>
        <w:rPr>
          <w:noProof/>
        </w:rPr>
      </w:r>
      <w:r>
        <w:rPr>
          <w:noProof/>
        </w:rPr>
        <w:fldChar w:fldCharType="separate"/>
      </w:r>
      <w:r>
        <w:rPr>
          <w:noProof/>
        </w:rPr>
        <w:t>137</w:t>
      </w:r>
      <w:r>
        <w:rPr>
          <w:noProof/>
        </w:rPr>
        <w:fldChar w:fldCharType="end"/>
      </w:r>
    </w:p>
    <w:p w14:paraId="55B622E4" w14:textId="721914D7" w:rsidR="002E23A4" w:rsidRDefault="002E23A4">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_Toc195534193 \h </w:instrText>
      </w:r>
      <w:r>
        <w:rPr>
          <w:noProof/>
        </w:rPr>
      </w:r>
      <w:r>
        <w:rPr>
          <w:noProof/>
        </w:rPr>
        <w:fldChar w:fldCharType="separate"/>
      </w:r>
      <w:r>
        <w:rPr>
          <w:noProof/>
        </w:rPr>
        <w:t>137</w:t>
      </w:r>
      <w:r>
        <w:rPr>
          <w:noProof/>
        </w:rPr>
        <w:fldChar w:fldCharType="end"/>
      </w:r>
    </w:p>
    <w:p w14:paraId="47655C58" w14:textId="24130156" w:rsidR="002E23A4" w:rsidRDefault="002E23A4">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_Toc195534194 \h </w:instrText>
      </w:r>
      <w:r>
        <w:rPr>
          <w:noProof/>
        </w:rPr>
      </w:r>
      <w:r>
        <w:rPr>
          <w:noProof/>
        </w:rPr>
        <w:fldChar w:fldCharType="separate"/>
      </w:r>
      <w:r>
        <w:rPr>
          <w:noProof/>
        </w:rPr>
        <w:t>137</w:t>
      </w:r>
      <w:r>
        <w:rPr>
          <w:noProof/>
        </w:rPr>
        <w:fldChar w:fldCharType="end"/>
      </w:r>
    </w:p>
    <w:p w14:paraId="16947BCE" w14:textId="2131F123" w:rsidR="002E23A4" w:rsidRDefault="002E23A4">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_Toc195534195 \h </w:instrText>
      </w:r>
      <w:r>
        <w:rPr>
          <w:noProof/>
        </w:rPr>
      </w:r>
      <w:r>
        <w:rPr>
          <w:noProof/>
        </w:rPr>
        <w:fldChar w:fldCharType="separate"/>
      </w:r>
      <w:r>
        <w:rPr>
          <w:noProof/>
        </w:rPr>
        <w:t>137</w:t>
      </w:r>
      <w:r>
        <w:rPr>
          <w:noProof/>
        </w:rPr>
        <w:fldChar w:fldCharType="end"/>
      </w:r>
    </w:p>
    <w:p w14:paraId="595E4D86" w14:textId="7416DE38" w:rsidR="002E23A4" w:rsidRDefault="002E23A4">
      <w:pPr>
        <w:pStyle w:val="TOC4"/>
        <w:rPr>
          <w:rFonts w:asciiTheme="minorHAnsi" w:eastAsiaTheme="minorEastAsia" w:hAnsiTheme="minorHAnsi" w:cstheme="minorBidi"/>
          <w:noProof/>
          <w:sz w:val="22"/>
          <w:szCs w:val="22"/>
          <w:lang w:val="en-IN" w:eastAsia="en-IN"/>
        </w:rPr>
      </w:pPr>
      <w:r>
        <w:rPr>
          <w:noProof/>
        </w:rPr>
        <w:lastRenderedPageBreak/>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_Toc195534196 \h </w:instrText>
      </w:r>
      <w:r>
        <w:rPr>
          <w:noProof/>
        </w:rPr>
      </w:r>
      <w:r>
        <w:rPr>
          <w:noProof/>
        </w:rPr>
        <w:fldChar w:fldCharType="separate"/>
      </w:r>
      <w:r>
        <w:rPr>
          <w:noProof/>
        </w:rPr>
        <w:t>137</w:t>
      </w:r>
      <w:r>
        <w:rPr>
          <w:noProof/>
        </w:rPr>
        <w:fldChar w:fldCharType="end"/>
      </w:r>
    </w:p>
    <w:p w14:paraId="11D0F6A8" w14:textId="140135EB" w:rsidR="002E23A4" w:rsidRDefault="002E23A4">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_Toc195534197 \h </w:instrText>
      </w:r>
      <w:r>
        <w:rPr>
          <w:noProof/>
        </w:rPr>
      </w:r>
      <w:r>
        <w:rPr>
          <w:noProof/>
        </w:rPr>
        <w:fldChar w:fldCharType="separate"/>
      </w:r>
      <w:r>
        <w:rPr>
          <w:noProof/>
        </w:rPr>
        <w:t>137</w:t>
      </w:r>
      <w:r>
        <w:rPr>
          <w:noProof/>
        </w:rPr>
        <w:fldChar w:fldCharType="end"/>
      </w:r>
    </w:p>
    <w:p w14:paraId="189350DE" w14:textId="3D38D479" w:rsidR="002E23A4" w:rsidRDefault="002E23A4">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_Toc195534198 \h </w:instrText>
      </w:r>
      <w:r>
        <w:rPr>
          <w:noProof/>
        </w:rPr>
      </w:r>
      <w:r>
        <w:rPr>
          <w:noProof/>
        </w:rPr>
        <w:fldChar w:fldCharType="separate"/>
      </w:r>
      <w:r>
        <w:rPr>
          <w:noProof/>
        </w:rPr>
        <w:t>138</w:t>
      </w:r>
      <w:r>
        <w:rPr>
          <w:noProof/>
        </w:rPr>
        <w:fldChar w:fldCharType="end"/>
      </w:r>
    </w:p>
    <w:p w14:paraId="66921336" w14:textId="72A01D19" w:rsidR="002E23A4" w:rsidRDefault="002E23A4">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_Toc195534199 \h </w:instrText>
      </w:r>
      <w:r>
        <w:rPr>
          <w:noProof/>
        </w:rPr>
      </w:r>
      <w:r>
        <w:rPr>
          <w:noProof/>
        </w:rPr>
        <w:fldChar w:fldCharType="separate"/>
      </w:r>
      <w:r>
        <w:rPr>
          <w:noProof/>
        </w:rPr>
        <w:t>138</w:t>
      </w:r>
      <w:r>
        <w:rPr>
          <w:noProof/>
        </w:rPr>
        <w:fldChar w:fldCharType="end"/>
      </w:r>
    </w:p>
    <w:p w14:paraId="0CF7F229" w14:textId="4B56F73C" w:rsidR="002E23A4" w:rsidRDefault="002E23A4">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_Toc195534200 \h </w:instrText>
      </w:r>
      <w:r>
        <w:rPr>
          <w:noProof/>
        </w:rPr>
      </w:r>
      <w:r>
        <w:rPr>
          <w:noProof/>
        </w:rPr>
        <w:fldChar w:fldCharType="separate"/>
      </w:r>
      <w:r>
        <w:rPr>
          <w:noProof/>
        </w:rPr>
        <w:t>138</w:t>
      </w:r>
      <w:r>
        <w:rPr>
          <w:noProof/>
        </w:rPr>
        <w:fldChar w:fldCharType="end"/>
      </w:r>
    </w:p>
    <w:p w14:paraId="1F11C5D2" w14:textId="6466BDC0" w:rsidR="002E23A4" w:rsidRDefault="002E23A4">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_Toc195534201 \h </w:instrText>
      </w:r>
      <w:r>
        <w:rPr>
          <w:noProof/>
        </w:rPr>
      </w:r>
      <w:r>
        <w:rPr>
          <w:noProof/>
        </w:rPr>
        <w:fldChar w:fldCharType="separate"/>
      </w:r>
      <w:r>
        <w:rPr>
          <w:noProof/>
        </w:rPr>
        <w:t>138</w:t>
      </w:r>
      <w:r>
        <w:rPr>
          <w:noProof/>
        </w:rPr>
        <w:fldChar w:fldCharType="end"/>
      </w:r>
    </w:p>
    <w:p w14:paraId="07DEC23D" w14:textId="4D34D8EF" w:rsidR="002E23A4" w:rsidRDefault="002E23A4">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_Toc195534202 \h </w:instrText>
      </w:r>
      <w:r>
        <w:rPr>
          <w:noProof/>
        </w:rPr>
      </w:r>
      <w:r>
        <w:rPr>
          <w:noProof/>
        </w:rPr>
        <w:fldChar w:fldCharType="separate"/>
      </w:r>
      <w:r>
        <w:rPr>
          <w:noProof/>
        </w:rPr>
        <w:t>139</w:t>
      </w:r>
      <w:r>
        <w:rPr>
          <w:noProof/>
        </w:rPr>
        <w:fldChar w:fldCharType="end"/>
      </w:r>
    </w:p>
    <w:p w14:paraId="07CE5370" w14:textId="107725E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_Toc195534203 \h </w:instrText>
      </w:r>
      <w:r>
        <w:rPr>
          <w:noProof/>
        </w:rPr>
      </w:r>
      <w:r>
        <w:rPr>
          <w:noProof/>
        </w:rPr>
        <w:fldChar w:fldCharType="separate"/>
      </w:r>
      <w:r>
        <w:rPr>
          <w:noProof/>
        </w:rPr>
        <w:t>139</w:t>
      </w:r>
      <w:r>
        <w:rPr>
          <w:noProof/>
        </w:rPr>
        <w:fldChar w:fldCharType="end"/>
      </w:r>
    </w:p>
    <w:p w14:paraId="1163A8C9" w14:textId="26FD7AC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_Toc195534204 \h </w:instrText>
      </w:r>
      <w:r>
        <w:rPr>
          <w:noProof/>
        </w:rPr>
      </w:r>
      <w:r>
        <w:rPr>
          <w:noProof/>
        </w:rPr>
        <w:fldChar w:fldCharType="separate"/>
      </w:r>
      <w:r>
        <w:rPr>
          <w:noProof/>
        </w:rPr>
        <w:t>139</w:t>
      </w:r>
      <w:r>
        <w:rPr>
          <w:noProof/>
        </w:rPr>
        <w:fldChar w:fldCharType="end"/>
      </w:r>
    </w:p>
    <w:p w14:paraId="374EEA3B" w14:textId="06363E2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_Toc195534205 \h </w:instrText>
      </w:r>
      <w:r>
        <w:rPr>
          <w:noProof/>
        </w:rPr>
      </w:r>
      <w:r>
        <w:rPr>
          <w:noProof/>
        </w:rPr>
        <w:fldChar w:fldCharType="separate"/>
      </w:r>
      <w:r>
        <w:rPr>
          <w:noProof/>
        </w:rPr>
        <w:t>139</w:t>
      </w:r>
      <w:r>
        <w:rPr>
          <w:noProof/>
        </w:rPr>
        <w:fldChar w:fldCharType="end"/>
      </w:r>
    </w:p>
    <w:p w14:paraId="697CB0A6" w14:textId="73B7AEC2"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_Toc195534206 \h </w:instrText>
      </w:r>
      <w:r>
        <w:rPr>
          <w:noProof/>
        </w:rPr>
      </w:r>
      <w:r>
        <w:rPr>
          <w:noProof/>
        </w:rPr>
        <w:fldChar w:fldCharType="separate"/>
      </w:r>
      <w:r>
        <w:rPr>
          <w:noProof/>
        </w:rPr>
        <w:t>139</w:t>
      </w:r>
      <w:r>
        <w:rPr>
          <w:noProof/>
        </w:rPr>
        <w:fldChar w:fldCharType="end"/>
      </w:r>
    </w:p>
    <w:p w14:paraId="6F91BAA0" w14:textId="7D349F9B"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_Toc195534207 \h </w:instrText>
      </w:r>
      <w:r>
        <w:rPr>
          <w:noProof/>
        </w:rPr>
      </w:r>
      <w:r>
        <w:rPr>
          <w:noProof/>
        </w:rPr>
        <w:fldChar w:fldCharType="separate"/>
      </w:r>
      <w:r>
        <w:rPr>
          <w:noProof/>
        </w:rPr>
        <w:t>140</w:t>
      </w:r>
      <w:r>
        <w:rPr>
          <w:noProof/>
        </w:rPr>
        <w:fldChar w:fldCharType="end"/>
      </w:r>
    </w:p>
    <w:p w14:paraId="44B182A9" w14:textId="700E4B9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_Toc195534208 \h </w:instrText>
      </w:r>
      <w:r>
        <w:rPr>
          <w:noProof/>
        </w:rPr>
      </w:r>
      <w:r>
        <w:rPr>
          <w:noProof/>
        </w:rPr>
        <w:fldChar w:fldCharType="separate"/>
      </w:r>
      <w:r>
        <w:rPr>
          <w:noProof/>
        </w:rPr>
        <w:t>141</w:t>
      </w:r>
      <w:r>
        <w:rPr>
          <w:noProof/>
        </w:rPr>
        <w:fldChar w:fldCharType="end"/>
      </w:r>
    </w:p>
    <w:p w14:paraId="68EE7505" w14:textId="579CAA8C" w:rsidR="002E23A4" w:rsidRDefault="002E23A4">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_Toc195534209 \h </w:instrText>
      </w:r>
      <w:r>
        <w:rPr>
          <w:noProof/>
        </w:rPr>
      </w:r>
      <w:r>
        <w:rPr>
          <w:noProof/>
        </w:rPr>
        <w:fldChar w:fldCharType="separate"/>
      </w:r>
      <w:r>
        <w:rPr>
          <w:noProof/>
        </w:rPr>
        <w:t>141</w:t>
      </w:r>
      <w:r>
        <w:rPr>
          <w:noProof/>
        </w:rPr>
        <w:fldChar w:fldCharType="end"/>
      </w:r>
    </w:p>
    <w:p w14:paraId="1F0C22AD" w14:textId="33EDC41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_Toc195534210 \h </w:instrText>
      </w:r>
      <w:r>
        <w:rPr>
          <w:noProof/>
        </w:rPr>
      </w:r>
      <w:r>
        <w:rPr>
          <w:noProof/>
        </w:rPr>
        <w:fldChar w:fldCharType="separate"/>
      </w:r>
      <w:r>
        <w:rPr>
          <w:noProof/>
        </w:rPr>
        <w:t>141</w:t>
      </w:r>
      <w:r>
        <w:rPr>
          <w:noProof/>
        </w:rPr>
        <w:fldChar w:fldCharType="end"/>
      </w:r>
    </w:p>
    <w:p w14:paraId="2F9B02DE" w14:textId="781B752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_Toc195534211 \h </w:instrText>
      </w:r>
      <w:r>
        <w:rPr>
          <w:noProof/>
        </w:rPr>
      </w:r>
      <w:r>
        <w:rPr>
          <w:noProof/>
        </w:rPr>
        <w:fldChar w:fldCharType="separate"/>
      </w:r>
      <w:r>
        <w:rPr>
          <w:noProof/>
        </w:rPr>
        <w:t>141</w:t>
      </w:r>
      <w:r>
        <w:rPr>
          <w:noProof/>
        </w:rPr>
        <w:fldChar w:fldCharType="end"/>
      </w:r>
    </w:p>
    <w:p w14:paraId="68C9C514" w14:textId="0479C1E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_Toc195534212 \h </w:instrText>
      </w:r>
      <w:r>
        <w:rPr>
          <w:noProof/>
        </w:rPr>
      </w:r>
      <w:r>
        <w:rPr>
          <w:noProof/>
        </w:rPr>
        <w:fldChar w:fldCharType="separate"/>
      </w:r>
      <w:r>
        <w:rPr>
          <w:noProof/>
        </w:rPr>
        <w:t>142</w:t>
      </w:r>
      <w:r>
        <w:rPr>
          <w:noProof/>
        </w:rPr>
        <w:fldChar w:fldCharType="end"/>
      </w:r>
    </w:p>
    <w:p w14:paraId="1F9A8694" w14:textId="761C87CF"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_Toc195534213 \h </w:instrText>
      </w:r>
      <w:r>
        <w:rPr>
          <w:noProof/>
        </w:rPr>
      </w:r>
      <w:r>
        <w:rPr>
          <w:noProof/>
        </w:rPr>
        <w:fldChar w:fldCharType="separate"/>
      </w:r>
      <w:r>
        <w:rPr>
          <w:noProof/>
        </w:rPr>
        <w:t>142</w:t>
      </w:r>
      <w:r>
        <w:rPr>
          <w:noProof/>
        </w:rPr>
        <w:fldChar w:fldCharType="end"/>
      </w:r>
    </w:p>
    <w:p w14:paraId="0629AE57" w14:textId="6264B2B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_Toc195534214 \h </w:instrText>
      </w:r>
      <w:r>
        <w:rPr>
          <w:noProof/>
        </w:rPr>
      </w:r>
      <w:r>
        <w:rPr>
          <w:noProof/>
        </w:rPr>
        <w:fldChar w:fldCharType="separate"/>
      </w:r>
      <w:r>
        <w:rPr>
          <w:noProof/>
        </w:rPr>
        <w:t>143</w:t>
      </w:r>
      <w:r>
        <w:rPr>
          <w:noProof/>
        </w:rPr>
        <w:fldChar w:fldCharType="end"/>
      </w:r>
    </w:p>
    <w:p w14:paraId="0811F987" w14:textId="40EB1D68"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_Toc195534215 \h </w:instrText>
      </w:r>
      <w:r>
        <w:rPr>
          <w:noProof/>
        </w:rPr>
      </w:r>
      <w:r>
        <w:rPr>
          <w:noProof/>
        </w:rPr>
        <w:fldChar w:fldCharType="separate"/>
      </w:r>
      <w:r>
        <w:rPr>
          <w:noProof/>
        </w:rPr>
        <w:t>144</w:t>
      </w:r>
      <w:r>
        <w:rPr>
          <w:noProof/>
        </w:rPr>
        <w:fldChar w:fldCharType="end"/>
      </w:r>
    </w:p>
    <w:p w14:paraId="349E732E" w14:textId="272B4674"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_Toc195534216 \h </w:instrText>
      </w:r>
      <w:r>
        <w:rPr>
          <w:noProof/>
        </w:rPr>
      </w:r>
      <w:r>
        <w:rPr>
          <w:noProof/>
        </w:rPr>
        <w:fldChar w:fldCharType="separate"/>
      </w:r>
      <w:r>
        <w:rPr>
          <w:noProof/>
        </w:rPr>
        <w:t>145</w:t>
      </w:r>
      <w:r>
        <w:rPr>
          <w:noProof/>
        </w:rPr>
        <w:fldChar w:fldCharType="end"/>
      </w:r>
    </w:p>
    <w:p w14:paraId="3DB57BF6" w14:textId="0CD4158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_Toc195534217 \h </w:instrText>
      </w:r>
      <w:r>
        <w:rPr>
          <w:noProof/>
        </w:rPr>
      </w:r>
      <w:r>
        <w:rPr>
          <w:noProof/>
        </w:rPr>
        <w:fldChar w:fldCharType="separate"/>
      </w:r>
      <w:r>
        <w:rPr>
          <w:noProof/>
        </w:rPr>
        <w:t>146</w:t>
      </w:r>
      <w:r>
        <w:rPr>
          <w:noProof/>
        </w:rPr>
        <w:fldChar w:fldCharType="end"/>
      </w:r>
    </w:p>
    <w:p w14:paraId="76615472" w14:textId="098E4A8A" w:rsidR="002E23A4" w:rsidRDefault="002E23A4">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_Toc195534218 \h </w:instrText>
      </w:r>
      <w:r>
        <w:rPr>
          <w:noProof/>
        </w:rPr>
      </w:r>
      <w:r>
        <w:rPr>
          <w:noProof/>
        </w:rPr>
        <w:fldChar w:fldCharType="separate"/>
      </w:r>
      <w:r>
        <w:rPr>
          <w:noProof/>
        </w:rPr>
        <w:t>146</w:t>
      </w:r>
      <w:r>
        <w:rPr>
          <w:noProof/>
        </w:rPr>
        <w:fldChar w:fldCharType="end"/>
      </w:r>
    </w:p>
    <w:p w14:paraId="0EF18F94" w14:textId="2656C2B5" w:rsidR="002E23A4" w:rsidRDefault="002E23A4">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_Toc195534219 \h </w:instrText>
      </w:r>
      <w:r>
        <w:rPr>
          <w:noProof/>
        </w:rPr>
      </w:r>
      <w:r>
        <w:rPr>
          <w:noProof/>
        </w:rPr>
        <w:fldChar w:fldCharType="separate"/>
      </w:r>
      <w:r>
        <w:rPr>
          <w:noProof/>
        </w:rPr>
        <w:t>146</w:t>
      </w:r>
      <w:r>
        <w:rPr>
          <w:noProof/>
        </w:rPr>
        <w:fldChar w:fldCharType="end"/>
      </w:r>
    </w:p>
    <w:p w14:paraId="641DE579" w14:textId="3BF567E1" w:rsidR="002E23A4" w:rsidRDefault="002E23A4">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_Toc195534220 \h </w:instrText>
      </w:r>
      <w:r>
        <w:rPr>
          <w:noProof/>
        </w:rPr>
      </w:r>
      <w:r>
        <w:rPr>
          <w:noProof/>
        </w:rPr>
        <w:fldChar w:fldCharType="separate"/>
      </w:r>
      <w:r>
        <w:rPr>
          <w:noProof/>
        </w:rPr>
        <w:t>146</w:t>
      </w:r>
      <w:r>
        <w:rPr>
          <w:noProof/>
        </w:rPr>
        <w:fldChar w:fldCharType="end"/>
      </w:r>
    </w:p>
    <w:p w14:paraId="69F94273" w14:textId="7971BF61"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_Toc195534221 \h </w:instrText>
      </w:r>
      <w:r>
        <w:rPr>
          <w:noProof/>
        </w:rPr>
      </w:r>
      <w:r>
        <w:rPr>
          <w:noProof/>
        </w:rPr>
        <w:fldChar w:fldCharType="separate"/>
      </w:r>
      <w:r>
        <w:rPr>
          <w:noProof/>
        </w:rPr>
        <w:t>146</w:t>
      </w:r>
      <w:r>
        <w:rPr>
          <w:noProof/>
        </w:rPr>
        <w:fldChar w:fldCharType="end"/>
      </w:r>
    </w:p>
    <w:p w14:paraId="1A771A69" w14:textId="3F6C72D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_Toc195534222 \h </w:instrText>
      </w:r>
      <w:r>
        <w:rPr>
          <w:noProof/>
        </w:rPr>
      </w:r>
      <w:r>
        <w:rPr>
          <w:noProof/>
        </w:rPr>
        <w:fldChar w:fldCharType="separate"/>
      </w:r>
      <w:r>
        <w:rPr>
          <w:noProof/>
        </w:rPr>
        <w:t>146</w:t>
      </w:r>
      <w:r>
        <w:rPr>
          <w:noProof/>
        </w:rPr>
        <w:fldChar w:fldCharType="end"/>
      </w:r>
    </w:p>
    <w:p w14:paraId="663CDF72" w14:textId="6798790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_Toc195534223 \h </w:instrText>
      </w:r>
      <w:r>
        <w:rPr>
          <w:noProof/>
        </w:rPr>
      </w:r>
      <w:r>
        <w:rPr>
          <w:noProof/>
        </w:rPr>
        <w:fldChar w:fldCharType="separate"/>
      </w:r>
      <w:r>
        <w:rPr>
          <w:noProof/>
        </w:rPr>
        <w:t>146</w:t>
      </w:r>
      <w:r>
        <w:rPr>
          <w:noProof/>
        </w:rPr>
        <w:fldChar w:fldCharType="end"/>
      </w:r>
    </w:p>
    <w:p w14:paraId="4855062F" w14:textId="7D2FD6B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_Toc195534224 \h </w:instrText>
      </w:r>
      <w:r>
        <w:rPr>
          <w:noProof/>
        </w:rPr>
      </w:r>
      <w:r>
        <w:rPr>
          <w:noProof/>
        </w:rPr>
        <w:fldChar w:fldCharType="separate"/>
      </w:r>
      <w:r>
        <w:rPr>
          <w:noProof/>
        </w:rPr>
        <w:t>146</w:t>
      </w:r>
      <w:r>
        <w:rPr>
          <w:noProof/>
        </w:rPr>
        <w:fldChar w:fldCharType="end"/>
      </w:r>
    </w:p>
    <w:p w14:paraId="00DB16E3" w14:textId="051A65F9"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_Toc195534225 \h </w:instrText>
      </w:r>
      <w:r>
        <w:rPr>
          <w:noProof/>
        </w:rPr>
      </w:r>
      <w:r>
        <w:rPr>
          <w:noProof/>
        </w:rPr>
        <w:fldChar w:fldCharType="separate"/>
      </w:r>
      <w:r>
        <w:rPr>
          <w:noProof/>
        </w:rPr>
        <w:t>146</w:t>
      </w:r>
      <w:r>
        <w:rPr>
          <w:noProof/>
        </w:rPr>
        <w:fldChar w:fldCharType="end"/>
      </w:r>
    </w:p>
    <w:p w14:paraId="7009C5D3" w14:textId="79723017" w:rsidR="002E23A4" w:rsidRDefault="002E23A4">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_Toc195534226 \h </w:instrText>
      </w:r>
      <w:r>
        <w:rPr>
          <w:noProof/>
        </w:rPr>
      </w:r>
      <w:r>
        <w:rPr>
          <w:noProof/>
        </w:rPr>
        <w:fldChar w:fldCharType="separate"/>
      </w:r>
      <w:r>
        <w:rPr>
          <w:noProof/>
        </w:rPr>
        <w:t>147</w:t>
      </w:r>
      <w:r>
        <w:rPr>
          <w:noProof/>
        </w:rPr>
        <w:fldChar w:fldCharType="end"/>
      </w:r>
    </w:p>
    <w:p w14:paraId="41F714CF" w14:textId="46CCBFE7"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_Toc195534227 \h </w:instrText>
      </w:r>
      <w:r>
        <w:rPr>
          <w:noProof/>
        </w:rPr>
      </w:r>
      <w:r>
        <w:rPr>
          <w:noProof/>
        </w:rPr>
        <w:fldChar w:fldCharType="separate"/>
      </w:r>
      <w:r>
        <w:rPr>
          <w:noProof/>
        </w:rPr>
        <w:t>147</w:t>
      </w:r>
      <w:r>
        <w:rPr>
          <w:noProof/>
        </w:rPr>
        <w:fldChar w:fldCharType="end"/>
      </w:r>
    </w:p>
    <w:p w14:paraId="3EE61075" w14:textId="447040FC"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_Toc195534228 \h </w:instrText>
      </w:r>
      <w:r>
        <w:rPr>
          <w:noProof/>
        </w:rPr>
      </w:r>
      <w:r>
        <w:rPr>
          <w:noProof/>
        </w:rPr>
        <w:fldChar w:fldCharType="separate"/>
      </w:r>
      <w:r>
        <w:rPr>
          <w:noProof/>
        </w:rPr>
        <w:t>149</w:t>
      </w:r>
      <w:r>
        <w:rPr>
          <w:noProof/>
        </w:rPr>
        <w:fldChar w:fldCharType="end"/>
      </w:r>
    </w:p>
    <w:p w14:paraId="1B122861" w14:textId="035A607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_Toc195534229 \h </w:instrText>
      </w:r>
      <w:r>
        <w:rPr>
          <w:noProof/>
        </w:rPr>
      </w:r>
      <w:r>
        <w:rPr>
          <w:noProof/>
        </w:rPr>
        <w:fldChar w:fldCharType="separate"/>
      </w:r>
      <w:r>
        <w:rPr>
          <w:noProof/>
        </w:rPr>
        <w:t>149</w:t>
      </w:r>
      <w:r>
        <w:rPr>
          <w:noProof/>
        </w:rPr>
        <w:fldChar w:fldCharType="end"/>
      </w:r>
    </w:p>
    <w:p w14:paraId="22A3DCD8" w14:textId="5A63A04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_Toc195534230 \h </w:instrText>
      </w:r>
      <w:r>
        <w:rPr>
          <w:noProof/>
        </w:rPr>
      </w:r>
      <w:r>
        <w:rPr>
          <w:noProof/>
        </w:rPr>
        <w:fldChar w:fldCharType="separate"/>
      </w:r>
      <w:r>
        <w:rPr>
          <w:noProof/>
        </w:rPr>
        <w:t>149</w:t>
      </w:r>
      <w:r>
        <w:rPr>
          <w:noProof/>
        </w:rPr>
        <w:fldChar w:fldCharType="end"/>
      </w:r>
    </w:p>
    <w:p w14:paraId="035C0883" w14:textId="569FA38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_Toc195534231 \h </w:instrText>
      </w:r>
      <w:r>
        <w:rPr>
          <w:noProof/>
        </w:rPr>
      </w:r>
      <w:r>
        <w:rPr>
          <w:noProof/>
        </w:rPr>
        <w:fldChar w:fldCharType="separate"/>
      </w:r>
      <w:r>
        <w:rPr>
          <w:noProof/>
        </w:rPr>
        <w:t>152</w:t>
      </w:r>
      <w:r>
        <w:rPr>
          <w:noProof/>
        </w:rPr>
        <w:fldChar w:fldCharType="end"/>
      </w:r>
    </w:p>
    <w:p w14:paraId="7CBF4C59" w14:textId="5B7A442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_Toc195534232 \h </w:instrText>
      </w:r>
      <w:r>
        <w:rPr>
          <w:noProof/>
        </w:rPr>
      </w:r>
      <w:r>
        <w:rPr>
          <w:noProof/>
        </w:rPr>
        <w:fldChar w:fldCharType="separate"/>
      </w:r>
      <w:r>
        <w:rPr>
          <w:noProof/>
        </w:rPr>
        <w:t>152</w:t>
      </w:r>
      <w:r>
        <w:rPr>
          <w:noProof/>
        </w:rPr>
        <w:fldChar w:fldCharType="end"/>
      </w:r>
    </w:p>
    <w:p w14:paraId="51E0EC77" w14:textId="13ABF930"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_Toc195534233 \h </w:instrText>
      </w:r>
      <w:r>
        <w:rPr>
          <w:noProof/>
        </w:rPr>
      </w:r>
      <w:r>
        <w:rPr>
          <w:noProof/>
        </w:rPr>
        <w:fldChar w:fldCharType="separate"/>
      </w:r>
      <w:r>
        <w:rPr>
          <w:noProof/>
        </w:rPr>
        <w:t>153</w:t>
      </w:r>
      <w:r>
        <w:rPr>
          <w:noProof/>
        </w:rPr>
        <w:fldChar w:fldCharType="end"/>
      </w:r>
    </w:p>
    <w:p w14:paraId="3CDC6E11" w14:textId="035A8707" w:rsidR="002E23A4" w:rsidRDefault="002E23A4">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_Toc195534234 \h </w:instrText>
      </w:r>
      <w:r>
        <w:rPr>
          <w:noProof/>
        </w:rPr>
      </w:r>
      <w:r>
        <w:rPr>
          <w:noProof/>
        </w:rPr>
        <w:fldChar w:fldCharType="separate"/>
      </w:r>
      <w:r>
        <w:rPr>
          <w:noProof/>
        </w:rPr>
        <w:t>153</w:t>
      </w:r>
      <w:r>
        <w:rPr>
          <w:noProof/>
        </w:rPr>
        <w:fldChar w:fldCharType="end"/>
      </w:r>
    </w:p>
    <w:p w14:paraId="6F775E09" w14:textId="61D8A4DA" w:rsidR="002E23A4" w:rsidRDefault="002E23A4">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_Toc195534235 \h </w:instrText>
      </w:r>
      <w:r>
        <w:rPr>
          <w:noProof/>
        </w:rPr>
      </w:r>
      <w:r>
        <w:rPr>
          <w:noProof/>
        </w:rPr>
        <w:fldChar w:fldCharType="separate"/>
      </w:r>
      <w:r>
        <w:rPr>
          <w:noProof/>
        </w:rPr>
        <w:t>153</w:t>
      </w:r>
      <w:r>
        <w:rPr>
          <w:noProof/>
        </w:rPr>
        <w:fldChar w:fldCharType="end"/>
      </w:r>
    </w:p>
    <w:p w14:paraId="515F73A2" w14:textId="17261538" w:rsidR="002E23A4" w:rsidRDefault="002E23A4">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_Toc195534236 \h </w:instrText>
      </w:r>
      <w:r>
        <w:rPr>
          <w:noProof/>
        </w:rPr>
      </w:r>
      <w:r>
        <w:rPr>
          <w:noProof/>
        </w:rPr>
        <w:fldChar w:fldCharType="separate"/>
      </w:r>
      <w:r>
        <w:rPr>
          <w:noProof/>
        </w:rPr>
        <w:t>153</w:t>
      </w:r>
      <w:r>
        <w:rPr>
          <w:noProof/>
        </w:rPr>
        <w:fldChar w:fldCharType="end"/>
      </w:r>
    </w:p>
    <w:p w14:paraId="55E3EB23" w14:textId="68F82F0B" w:rsidR="002E23A4" w:rsidRDefault="002E23A4">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_Toc195534237 \h </w:instrText>
      </w:r>
      <w:r>
        <w:rPr>
          <w:noProof/>
        </w:rPr>
      </w:r>
      <w:r>
        <w:rPr>
          <w:noProof/>
        </w:rPr>
        <w:fldChar w:fldCharType="separate"/>
      </w:r>
      <w:r>
        <w:rPr>
          <w:noProof/>
        </w:rPr>
        <w:t>153</w:t>
      </w:r>
      <w:r>
        <w:rPr>
          <w:noProof/>
        </w:rPr>
        <w:fldChar w:fldCharType="end"/>
      </w:r>
    </w:p>
    <w:p w14:paraId="23C07D07" w14:textId="772C5845" w:rsidR="002E23A4" w:rsidRDefault="002E23A4">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_Toc195534238 \h </w:instrText>
      </w:r>
      <w:r>
        <w:rPr>
          <w:noProof/>
        </w:rPr>
      </w:r>
      <w:r>
        <w:rPr>
          <w:noProof/>
        </w:rPr>
        <w:fldChar w:fldCharType="separate"/>
      </w:r>
      <w:r>
        <w:rPr>
          <w:noProof/>
        </w:rPr>
        <w:t>153</w:t>
      </w:r>
      <w:r>
        <w:rPr>
          <w:noProof/>
        </w:rPr>
        <w:fldChar w:fldCharType="end"/>
      </w:r>
    </w:p>
    <w:p w14:paraId="2A892AD2" w14:textId="0B7FEEC1" w:rsidR="002E23A4" w:rsidRDefault="002E23A4">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_Toc195534239 \h </w:instrText>
      </w:r>
      <w:r>
        <w:rPr>
          <w:noProof/>
        </w:rPr>
      </w:r>
      <w:r>
        <w:rPr>
          <w:noProof/>
        </w:rPr>
        <w:fldChar w:fldCharType="separate"/>
      </w:r>
      <w:r>
        <w:rPr>
          <w:noProof/>
        </w:rPr>
        <w:t>153</w:t>
      </w:r>
      <w:r>
        <w:rPr>
          <w:noProof/>
        </w:rPr>
        <w:fldChar w:fldCharType="end"/>
      </w:r>
    </w:p>
    <w:p w14:paraId="6B3C7362" w14:textId="057370FB" w:rsidR="002E23A4" w:rsidRDefault="002E23A4">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_Toc195534240 \h </w:instrText>
      </w:r>
      <w:r>
        <w:rPr>
          <w:noProof/>
        </w:rPr>
      </w:r>
      <w:r>
        <w:rPr>
          <w:noProof/>
        </w:rPr>
        <w:fldChar w:fldCharType="separate"/>
      </w:r>
      <w:r>
        <w:rPr>
          <w:noProof/>
        </w:rPr>
        <w:t>153</w:t>
      </w:r>
      <w:r>
        <w:rPr>
          <w:noProof/>
        </w:rPr>
        <w:fldChar w:fldCharType="end"/>
      </w:r>
    </w:p>
    <w:p w14:paraId="0923602E" w14:textId="1707CD42" w:rsidR="002E23A4" w:rsidRDefault="002E23A4">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_Toc195534241 \h </w:instrText>
      </w:r>
      <w:r>
        <w:rPr>
          <w:noProof/>
        </w:rPr>
      </w:r>
      <w:r>
        <w:rPr>
          <w:noProof/>
        </w:rPr>
        <w:fldChar w:fldCharType="separate"/>
      </w:r>
      <w:r>
        <w:rPr>
          <w:noProof/>
        </w:rPr>
        <w:t>154</w:t>
      </w:r>
      <w:r>
        <w:rPr>
          <w:noProof/>
        </w:rPr>
        <w:fldChar w:fldCharType="end"/>
      </w:r>
    </w:p>
    <w:p w14:paraId="2D2D75A4" w14:textId="221BD057" w:rsidR="002E23A4" w:rsidRDefault="002E23A4">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_Toc195534242 \h </w:instrText>
      </w:r>
      <w:r>
        <w:rPr>
          <w:noProof/>
        </w:rPr>
      </w:r>
      <w:r>
        <w:rPr>
          <w:noProof/>
        </w:rPr>
        <w:fldChar w:fldCharType="separate"/>
      </w:r>
      <w:r>
        <w:rPr>
          <w:noProof/>
        </w:rPr>
        <w:t>154</w:t>
      </w:r>
      <w:r>
        <w:rPr>
          <w:noProof/>
        </w:rPr>
        <w:fldChar w:fldCharType="end"/>
      </w:r>
    </w:p>
    <w:p w14:paraId="4406DF82" w14:textId="26B78C49" w:rsidR="002E23A4" w:rsidRDefault="002E23A4">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_Toc195534243 \h </w:instrText>
      </w:r>
      <w:r>
        <w:rPr>
          <w:noProof/>
        </w:rPr>
      </w:r>
      <w:r>
        <w:rPr>
          <w:noProof/>
        </w:rPr>
        <w:fldChar w:fldCharType="separate"/>
      </w:r>
      <w:r>
        <w:rPr>
          <w:noProof/>
        </w:rPr>
        <w:t>155</w:t>
      </w:r>
      <w:r>
        <w:rPr>
          <w:noProof/>
        </w:rPr>
        <w:fldChar w:fldCharType="end"/>
      </w:r>
    </w:p>
    <w:p w14:paraId="56B94A47" w14:textId="1F6BB69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_Toc195534244 \h </w:instrText>
      </w:r>
      <w:r>
        <w:rPr>
          <w:noProof/>
        </w:rPr>
      </w:r>
      <w:r>
        <w:rPr>
          <w:noProof/>
        </w:rPr>
        <w:fldChar w:fldCharType="separate"/>
      </w:r>
      <w:r>
        <w:rPr>
          <w:noProof/>
        </w:rPr>
        <w:t>155</w:t>
      </w:r>
      <w:r>
        <w:rPr>
          <w:noProof/>
        </w:rPr>
        <w:fldChar w:fldCharType="end"/>
      </w:r>
    </w:p>
    <w:p w14:paraId="1D636DA5" w14:textId="121FA2F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_Toc195534245 \h </w:instrText>
      </w:r>
      <w:r>
        <w:rPr>
          <w:noProof/>
        </w:rPr>
      </w:r>
      <w:r>
        <w:rPr>
          <w:noProof/>
        </w:rPr>
        <w:fldChar w:fldCharType="separate"/>
      </w:r>
      <w:r>
        <w:rPr>
          <w:noProof/>
        </w:rPr>
        <w:t>155</w:t>
      </w:r>
      <w:r>
        <w:rPr>
          <w:noProof/>
        </w:rPr>
        <w:fldChar w:fldCharType="end"/>
      </w:r>
    </w:p>
    <w:p w14:paraId="0A722358" w14:textId="015DD9D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_Toc195534246 \h </w:instrText>
      </w:r>
      <w:r>
        <w:rPr>
          <w:noProof/>
        </w:rPr>
      </w:r>
      <w:r>
        <w:rPr>
          <w:noProof/>
        </w:rPr>
        <w:fldChar w:fldCharType="separate"/>
      </w:r>
      <w:r>
        <w:rPr>
          <w:noProof/>
        </w:rPr>
        <w:t>155</w:t>
      </w:r>
      <w:r>
        <w:rPr>
          <w:noProof/>
        </w:rPr>
        <w:fldChar w:fldCharType="end"/>
      </w:r>
    </w:p>
    <w:p w14:paraId="57C2969F" w14:textId="2FD7F78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_Toc195534247 \h </w:instrText>
      </w:r>
      <w:r>
        <w:rPr>
          <w:noProof/>
        </w:rPr>
      </w:r>
      <w:r>
        <w:rPr>
          <w:noProof/>
        </w:rPr>
        <w:fldChar w:fldCharType="separate"/>
      </w:r>
      <w:r>
        <w:rPr>
          <w:noProof/>
        </w:rPr>
        <w:t>155</w:t>
      </w:r>
      <w:r>
        <w:rPr>
          <w:noProof/>
        </w:rPr>
        <w:fldChar w:fldCharType="end"/>
      </w:r>
    </w:p>
    <w:p w14:paraId="5F193FAE" w14:textId="64BAC8D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_Toc195534248 \h </w:instrText>
      </w:r>
      <w:r>
        <w:rPr>
          <w:noProof/>
        </w:rPr>
      </w:r>
      <w:r>
        <w:rPr>
          <w:noProof/>
        </w:rPr>
        <w:fldChar w:fldCharType="separate"/>
      </w:r>
      <w:r>
        <w:rPr>
          <w:noProof/>
        </w:rPr>
        <w:t>156</w:t>
      </w:r>
      <w:r>
        <w:rPr>
          <w:noProof/>
        </w:rPr>
        <w:fldChar w:fldCharType="end"/>
      </w:r>
    </w:p>
    <w:p w14:paraId="66ACE1F5" w14:textId="1573210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_Toc195534249 \h </w:instrText>
      </w:r>
      <w:r>
        <w:rPr>
          <w:noProof/>
        </w:rPr>
      </w:r>
      <w:r>
        <w:rPr>
          <w:noProof/>
        </w:rPr>
        <w:fldChar w:fldCharType="separate"/>
      </w:r>
      <w:r>
        <w:rPr>
          <w:noProof/>
        </w:rPr>
        <w:t>157</w:t>
      </w:r>
      <w:r>
        <w:rPr>
          <w:noProof/>
        </w:rPr>
        <w:fldChar w:fldCharType="end"/>
      </w:r>
    </w:p>
    <w:p w14:paraId="1165557D" w14:textId="057B419E" w:rsidR="002E23A4" w:rsidRDefault="002E23A4">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_Toc195534250 \h </w:instrText>
      </w:r>
      <w:r>
        <w:rPr>
          <w:noProof/>
        </w:rPr>
      </w:r>
      <w:r>
        <w:rPr>
          <w:noProof/>
        </w:rPr>
        <w:fldChar w:fldCharType="separate"/>
      </w:r>
      <w:r>
        <w:rPr>
          <w:noProof/>
        </w:rPr>
        <w:t>157</w:t>
      </w:r>
      <w:r>
        <w:rPr>
          <w:noProof/>
        </w:rPr>
        <w:fldChar w:fldCharType="end"/>
      </w:r>
    </w:p>
    <w:p w14:paraId="778D5BF2" w14:textId="2546441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_Toc195534251 \h </w:instrText>
      </w:r>
      <w:r>
        <w:rPr>
          <w:noProof/>
        </w:rPr>
      </w:r>
      <w:r>
        <w:rPr>
          <w:noProof/>
        </w:rPr>
        <w:fldChar w:fldCharType="separate"/>
      </w:r>
      <w:r>
        <w:rPr>
          <w:noProof/>
        </w:rPr>
        <w:t>157</w:t>
      </w:r>
      <w:r>
        <w:rPr>
          <w:noProof/>
        </w:rPr>
        <w:fldChar w:fldCharType="end"/>
      </w:r>
    </w:p>
    <w:p w14:paraId="050D5452" w14:textId="791C54C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_Toc195534252 \h </w:instrText>
      </w:r>
      <w:r>
        <w:rPr>
          <w:noProof/>
        </w:rPr>
      </w:r>
      <w:r>
        <w:rPr>
          <w:noProof/>
        </w:rPr>
        <w:fldChar w:fldCharType="separate"/>
      </w:r>
      <w:r>
        <w:rPr>
          <w:noProof/>
        </w:rPr>
        <w:t>157</w:t>
      </w:r>
      <w:r>
        <w:rPr>
          <w:noProof/>
        </w:rPr>
        <w:fldChar w:fldCharType="end"/>
      </w:r>
    </w:p>
    <w:p w14:paraId="6B687593" w14:textId="61463DE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_Toc195534253 \h </w:instrText>
      </w:r>
      <w:r>
        <w:rPr>
          <w:noProof/>
        </w:rPr>
      </w:r>
      <w:r>
        <w:rPr>
          <w:noProof/>
        </w:rPr>
        <w:fldChar w:fldCharType="separate"/>
      </w:r>
      <w:r>
        <w:rPr>
          <w:noProof/>
        </w:rPr>
        <w:t>157</w:t>
      </w:r>
      <w:r>
        <w:rPr>
          <w:noProof/>
        </w:rPr>
        <w:fldChar w:fldCharType="end"/>
      </w:r>
    </w:p>
    <w:p w14:paraId="2173738D" w14:textId="7D970FB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_Toc195534254 \h </w:instrText>
      </w:r>
      <w:r>
        <w:rPr>
          <w:noProof/>
        </w:rPr>
      </w:r>
      <w:r>
        <w:rPr>
          <w:noProof/>
        </w:rPr>
        <w:fldChar w:fldCharType="separate"/>
      </w:r>
      <w:r>
        <w:rPr>
          <w:noProof/>
        </w:rPr>
        <w:t>157</w:t>
      </w:r>
      <w:r>
        <w:rPr>
          <w:noProof/>
        </w:rPr>
        <w:fldChar w:fldCharType="end"/>
      </w:r>
    </w:p>
    <w:p w14:paraId="6524B878" w14:textId="0C9CE58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_Toc195534255 \h </w:instrText>
      </w:r>
      <w:r>
        <w:rPr>
          <w:noProof/>
        </w:rPr>
      </w:r>
      <w:r>
        <w:rPr>
          <w:noProof/>
        </w:rPr>
        <w:fldChar w:fldCharType="separate"/>
      </w:r>
      <w:r>
        <w:rPr>
          <w:noProof/>
        </w:rPr>
        <w:t>158</w:t>
      </w:r>
      <w:r>
        <w:rPr>
          <w:noProof/>
        </w:rPr>
        <w:fldChar w:fldCharType="end"/>
      </w:r>
    </w:p>
    <w:p w14:paraId="4CC5C20A" w14:textId="5128D435"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_Toc195534256 \h </w:instrText>
      </w:r>
      <w:r>
        <w:rPr>
          <w:noProof/>
        </w:rPr>
      </w:r>
      <w:r>
        <w:rPr>
          <w:noProof/>
        </w:rPr>
        <w:fldChar w:fldCharType="separate"/>
      </w:r>
      <w:r>
        <w:rPr>
          <w:noProof/>
        </w:rPr>
        <w:t>159</w:t>
      </w:r>
      <w:r>
        <w:rPr>
          <w:noProof/>
        </w:rPr>
        <w:fldChar w:fldCharType="end"/>
      </w:r>
    </w:p>
    <w:p w14:paraId="59B1C96E" w14:textId="3B2674D4"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_Toc195534257 \h </w:instrText>
      </w:r>
      <w:r>
        <w:rPr>
          <w:noProof/>
        </w:rPr>
      </w:r>
      <w:r>
        <w:rPr>
          <w:noProof/>
        </w:rPr>
        <w:fldChar w:fldCharType="separate"/>
      </w:r>
      <w:r>
        <w:rPr>
          <w:noProof/>
        </w:rPr>
        <w:t>160</w:t>
      </w:r>
      <w:r>
        <w:rPr>
          <w:noProof/>
        </w:rPr>
        <w:fldChar w:fldCharType="end"/>
      </w:r>
    </w:p>
    <w:p w14:paraId="14896BF6" w14:textId="4BE80B51" w:rsidR="002E23A4" w:rsidRDefault="002E23A4">
      <w:pPr>
        <w:pStyle w:val="TOC5"/>
        <w:rPr>
          <w:rFonts w:asciiTheme="minorHAnsi" w:eastAsiaTheme="minorEastAsia" w:hAnsiTheme="minorHAnsi" w:cstheme="minorBidi"/>
          <w:noProof/>
          <w:sz w:val="22"/>
          <w:szCs w:val="22"/>
          <w:lang w:val="en-IN" w:eastAsia="en-IN"/>
        </w:rPr>
      </w:pPr>
      <w:r>
        <w:rPr>
          <w:noProof/>
          <w:lang w:eastAsia="zh-CN"/>
        </w:rPr>
        <w:lastRenderedPageBreak/>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_Toc195534258 \h </w:instrText>
      </w:r>
      <w:r>
        <w:rPr>
          <w:noProof/>
        </w:rPr>
      </w:r>
      <w:r>
        <w:rPr>
          <w:noProof/>
        </w:rPr>
        <w:fldChar w:fldCharType="separate"/>
      </w:r>
      <w:r>
        <w:rPr>
          <w:noProof/>
        </w:rPr>
        <w:t>161</w:t>
      </w:r>
      <w:r>
        <w:rPr>
          <w:noProof/>
        </w:rPr>
        <w:fldChar w:fldCharType="end"/>
      </w:r>
    </w:p>
    <w:p w14:paraId="76FF7E87" w14:textId="558BC69C" w:rsidR="002E23A4" w:rsidRDefault="002E23A4">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_Toc195534259 \h </w:instrText>
      </w:r>
      <w:r>
        <w:rPr>
          <w:noProof/>
        </w:rPr>
      </w:r>
      <w:r>
        <w:rPr>
          <w:noProof/>
        </w:rPr>
        <w:fldChar w:fldCharType="separate"/>
      </w:r>
      <w:r>
        <w:rPr>
          <w:noProof/>
        </w:rPr>
        <w:t>161</w:t>
      </w:r>
      <w:r>
        <w:rPr>
          <w:noProof/>
        </w:rPr>
        <w:fldChar w:fldCharType="end"/>
      </w:r>
    </w:p>
    <w:p w14:paraId="42A5E9CB" w14:textId="2B43BB7C" w:rsidR="002E23A4" w:rsidRDefault="002E23A4">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_Toc195534260 \h </w:instrText>
      </w:r>
      <w:r>
        <w:rPr>
          <w:noProof/>
        </w:rPr>
      </w:r>
      <w:r>
        <w:rPr>
          <w:noProof/>
        </w:rPr>
        <w:fldChar w:fldCharType="separate"/>
      </w:r>
      <w:r>
        <w:rPr>
          <w:noProof/>
        </w:rPr>
        <w:t>162</w:t>
      </w:r>
      <w:r>
        <w:rPr>
          <w:noProof/>
        </w:rPr>
        <w:fldChar w:fldCharType="end"/>
      </w:r>
    </w:p>
    <w:p w14:paraId="7206E82F" w14:textId="01E65B23" w:rsidR="002E23A4" w:rsidRDefault="002E23A4">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_Toc195534261 \h </w:instrText>
      </w:r>
      <w:r>
        <w:rPr>
          <w:noProof/>
        </w:rPr>
      </w:r>
      <w:r>
        <w:rPr>
          <w:noProof/>
        </w:rPr>
        <w:fldChar w:fldCharType="separate"/>
      </w:r>
      <w:r>
        <w:rPr>
          <w:noProof/>
        </w:rPr>
        <w:t>162</w:t>
      </w:r>
      <w:r>
        <w:rPr>
          <w:noProof/>
        </w:rPr>
        <w:fldChar w:fldCharType="end"/>
      </w:r>
    </w:p>
    <w:p w14:paraId="0E06524E" w14:textId="5CCAEB73"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_Toc195534262 \h </w:instrText>
      </w:r>
      <w:r>
        <w:rPr>
          <w:noProof/>
        </w:rPr>
      </w:r>
      <w:r>
        <w:rPr>
          <w:noProof/>
        </w:rPr>
        <w:fldChar w:fldCharType="separate"/>
      </w:r>
      <w:r>
        <w:rPr>
          <w:noProof/>
        </w:rPr>
        <w:t>162</w:t>
      </w:r>
      <w:r>
        <w:rPr>
          <w:noProof/>
        </w:rPr>
        <w:fldChar w:fldCharType="end"/>
      </w:r>
    </w:p>
    <w:p w14:paraId="23903E4C" w14:textId="28FDC8C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_Toc195534263 \h </w:instrText>
      </w:r>
      <w:r>
        <w:rPr>
          <w:noProof/>
        </w:rPr>
      </w:r>
      <w:r>
        <w:rPr>
          <w:noProof/>
        </w:rPr>
        <w:fldChar w:fldCharType="separate"/>
      </w:r>
      <w:r>
        <w:rPr>
          <w:noProof/>
        </w:rPr>
        <w:t>162</w:t>
      </w:r>
      <w:r>
        <w:rPr>
          <w:noProof/>
        </w:rPr>
        <w:fldChar w:fldCharType="end"/>
      </w:r>
    </w:p>
    <w:p w14:paraId="6FB2B9C8" w14:textId="44A4C6C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_Toc195534264 \h </w:instrText>
      </w:r>
      <w:r>
        <w:rPr>
          <w:noProof/>
        </w:rPr>
      </w:r>
      <w:r>
        <w:rPr>
          <w:noProof/>
        </w:rPr>
        <w:fldChar w:fldCharType="separate"/>
      </w:r>
      <w:r>
        <w:rPr>
          <w:noProof/>
        </w:rPr>
        <w:t>162</w:t>
      </w:r>
      <w:r>
        <w:rPr>
          <w:noProof/>
        </w:rPr>
        <w:fldChar w:fldCharType="end"/>
      </w:r>
    </w:p>
    <w:p w14:paraId="368E1522" w14:textId="7E463D36"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_Toc195534265 \h </w:instrText>
      </w:r>
      <w:r>
        <w:rPr>
          <w:noProof/>
        </w:rPr>
      </w:r>
      <w:r>
        <w:rPr>
          <w:noProof/>
        </w:rPr>
        <w:fldChar w:fldCharType="separate"/>
      </w:r>
      <w:r>
        <w:rPr>
          <w:noProof/>
        </w:rPr>
        <w:t>163</w:t>
      </w:r>
      <w:r>
        <w:rPr>
          <w:noProof/>
        </w:rPr>
        <w:fldChar w:fldCharType="end"/>
      </w:r>
    </w:p>
    <w:p w14:paraId="03CD8D5A" w14:textId="34007D1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8.6.4.3</w:t>
      </w:r>
      <w:r w:rsidRPr="00074DAF">
        <w:rPr>
          <w:noProof/>
          <w:lang w:val="en-US" w:eastAsia="zh-CN"/>
        </w:rPr>
        <w:t>.1</w:t>
      </w:r>
      <w:r>
        <w:rPr>
          <w:rFonts w:asciiTheme="minorHAnsi" w:eastAsiaTheme="minorEastAsia" w:hAnsiTheme="minorHAnsi" w:cstheme="minorBidi"/>
          <w:noProof/>
          <w:sz w:val="22"/>
          <w:szCs w:val="22"/>
          <w:lang w:val="en-IN" w:eastAsia="en-IN"/>
        </w:rPr>
        <w:tab/>
      </w:r>
      <w:r w:rsidRPr="00074DAF">
        <w:rPr>
          <w:noProof/>
          <w:lang w:val="en-US" w:eastAsia="zh-CN"/>
        </w:rPr>
        <w:t>Description</w:t>
      </w:r>
      <w:r>
        <w:rPr>
          <w:noProof/>
        </w:rPr>
        <w:tab/>
      </w:r>
      <w:r>
        <w:rPr>
          <w:noProof/>
        </w:rPr>
        <w:fldChar w:fldCharType="begin"/>
      </w:r>
      <w:r>
        <w:rPr>
          <w:noProof/>
        </w:rPr>
        <w:instrText xml:space="preserve"> PAGEREF _Toc195534266 \h </w:instrText>
      </w:r>
      <w:r>
        <w:rPr>
          <w:noProof/>
        </w:rPr>
      </w:r>
      <w:r>
        <w:rPr>
          <w:noProof/>
        </w:rPr>
        <w:fldChar w:fldCharType="separate"/>
      </w:r>
      <w:r>
        <w:rPr>
          <w:noProof/>
        </w:rPr>
        <w:t>163</w:t>
      </w:r>
      <w:r>
        <w:rPr>
          <w:noProof/>
        </w:rPr>
        <w:fldChar w:fldCharType="end"/>
      </w:r>
    </w:p>
    <w:p w14:paraId="7FB45A8E" w14:textId="7C9C11A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_Toc195534267 \h </w:instrText>
      </w:r>
      <w:r>
        <w:rPr>
          <w:noProof/>
        </w:rPr>
      </w:r>
      <w:r>
        <w:rPr>
          <w:noProof/>
        </w:rPr>
        <w:fldChar w:fldCharType="separate"/>
      </w:r>
      <w:r>
        <w:rPr>
          <w:noProof/>
        </w:rPr>
        <w:t>163</w:t>
      </w:r>
      <w:r>
        <w:rPr>
          <w:noProof/>
        </w:rPr>
        <w:fldChar w:fldCharType="end"/>
      </w:r>
    </w:p>
    <w:p w14:paraId="450307E0" w14:textId="508B4DA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_Toc195534268 \h </w:instrText>
      </w:r>
      <w:r>
        <w:rPr>
          <w:noProof/>
        </w:rPr>
      </w:r>
      <w:r>
        <w:rPr>
          <w:noProof/>
        </w:rPr>
        <w:fldChar w:fldCharType="separate"/>
      </w:r>
      <w:r>
        <w:rPr>
          <w:noProof/>
        </w:rPr>
        <w:t>164</w:t>
      </w:r>
      <w:r>
        <w:rPr>
          <w:noProof/>
        </w:rPr>
        <w:fldChar w:fldCharType="end"/>
      </w:r>
    </w:p>
    <w:p w14:paraId="2051F3D2" w14:textId="3E9A3483" w:rsidR="002E23A4" w:rsidRDefault="002E23A4">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_Toc195534269 \h </w:instrText>
      </w:r>
      <w:r>
        <w:rPr>
          <w:noProof/>
        </w:rPr>
      </w:r>
      <w:r>
        <w:rPr>
          <w:noProof/>
        </w:rPr>
        <w:fldChar w:fldCharType="separate"/>
      </w:r>
      <w:r>
        <w:rPr>
          <w:noProof/>
        </w:rPr>
        <w:t>164</w:t>
      </w:r>
      <w:r>
        <w:rPr>
          <w:noProof/>
        </w:rPr>
        <w:fldChar w:fldCharType="end"/>
      </w:r>
    </w:p>
    <w:p w14:paraId="030371CB" w14:textId="17648C2B"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_Toc195534270 \h </w:instrText>
      </w:r>
      <w:r>
        <w:rPr>
          <w:noProof/>
        </w:rPr>
      </w:r>
      <w:r>
        <w:rPr>
          <w:noProof/>
        </w:rPr>
        <w:fldChar w:fldCharType="separate"/>
      </w:r>
      <w:r>
        <w:rPr>
          <w:noProof/>
        </w:rPr>
        <w:t>164</w:t>
      </w:r>
      <w:r>
        <w:rPr>
          <w:noProof/>
        </w:rPr>
        <w:fldChar w:fldCharType="end"/>
      </w:r>
    </w:p>
    <w:p w14:paraId="36313C8F" w14:textId="72BD0D0F"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_Toc195534271 \h </w:instrText>
      </w:r>
      <w:r>
        <w:rPr>
          <w:noProof/>
        </w:rPr>
      </w:r>
      <w:r>
        <w:rPr>
          <w:noProof/>
        </w:rPr>
        <w:fldChar w:fldCharType="separate"/>
      </w:r>
      <w:r>
        <w:rPr>
          <w:noProof/>
        </w:rPr>
        <w:t>167</w:t>
      </w:r>
      <w:r>
        <w:rPr>
          <w:noProof/>
        </w:rPr>
        <w:fldChar w:fldCharType="end"/>
      </w:r>
    </w:p>
    <w:p w14:paraId="19ECFC31" w14:textId="4BEBA6C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_Toc195534272 \h </w:instrText>
      </w:r>
      <w:r>
        <w:rPr>
          <w:noProof/>
        </w:rPr>
      </w:r>
      <w:r>
        <w:rPr>
          <w:noProof/>
        </w:rPr>
        <w:fldChar w:fldCharType="separate"/>
      </w:r>
      <w:r>
        <w:rPr>
          <w:noProof/>
        </w:rPr>
        <w:t>167</w:t>
      </w:r>
      <w:r>
        <w:rPr>
          <w:noProof/>
        </w:rPr>
        <w:fldChar w:fldCharType="end"/>
      </w:r>
    </w:p>
    <w:p w14:paraId="33939DCC" w14:textId="7685B14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_Toc195534273 \h </w:instrText>
      </w:r>
      <w:r>
        <w:rPr>
          <w:noProof/>
        </w:rPr>
      </w:r>
      <w:r>
        <w:rPr>
          <w:noProof/>
        </w:rPr>
        <w:fldChar w:fldCharType="separate"/>
      </w:r>
      <w:r>
        <w:rPr>
          <w:noProof/>
        </w:rPr>
        <w:t>167</w:t>
      </w:r>
      <w:r>
        <w:rPr>
          <w:noProof/>
        </w:rPr>
        <w:fldChar w:fldCharType="end"/>
      </w:r>
    </w:p>
    <w:p w14:paraId="41196537" w14:textId="2C21F7A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_Toc195534274 \h </w:instrText>
      </w:r>
      <w:r>
        <w:rPr>
          <w:noProof/>
        </w:rPr>
      </w:r>
      <w:r>
        <w:rPr>
          <w:noProof/>
        </w:rPr>
        <w:fldChar w:fldCharType="separate"/>
      </w:r>
      <w:r>
        <w:rPr>
          <w:noProof/>
        </w:rPr>
        <w:t>170</w:t>
      </w:r>
      <w:r>
        <w:rPr>
          <w:noProof/>
        </w:rPr>
        <w:fldChar w:fldCharType="end"/>
      </w:r>
    </w:p>
    <w:p w14:paraId="064CBB1D" w14:textId="5D40BEB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_Toc195534275 \h </w:instrText>
      </w:r>
      <w:r>
        <w:rPr>
          <w:noProof/>
        </w:rPr>
      </w:r>
      <w:r>
        <w:rPr>
          <w:noProof/>
        </w:rPr>
        <w:fldChar w:fldCharType="separate"/>
      </w:r>
      <w:r>
        <w:rPr>
          <w:noProof/>
        </w:rPr>
        <w:t>172</w:t>
      </w:r>
      <w:r>
        <w:rPr>
          <w:noProof/>
        </w:rPr>
        <w:fldChar w:fldCharType="end"/>
      </w:r>
    </w:p>
    <w:p w14:paraId="48B2E9A1" w14:textId="7B1937D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_Toc195534276 \h </w:instrText>
      </w:r>
      <w:r>
        <w:rPr>
          <w:noProof/>
        </w:rPr>
      </w:r>
      <w:r>
        <w:rPr>
          <w:noProof/>
        </w:rPr>
        <w:fldChar w:fldCharType="separate"/>
      </w:r>
      <w:r>
        <w:rPr>
          <w:noProof/>
        </w:rPr>
        <w:t>173</w:t>
      </w:r>
      <w:r>
        <w:rPr>
          <w:noProof/>
        </w:rPr>
        <w:fldChar w:fldCharType="end"/>
      </w:r>
    </w:p>
    <w:p w14:paraId="12B991C5" w14:textId="5F1F620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_Toc195534277 \h </w:instrText>
      </w:r>
      <w:r>
        <w:rPr>
          <w:noProof/>
        </w:rPr>
      </w:r>
      <w:r>
        <w:rPr>
          <w:noProof/>
        </w:rPr>
        <w:fldChar w:fldCharType="separate"/>
      </w:r>
      <w:r>
        <w:rPr>
          <w:noProof/>
        </w:rPr>
        <w:t>174</w:t>
      </w:r>
      <w:r>
        <w:rPr>
          <w:noProof/>
        </w:rPr>
        <w:fldChar w:fldCharType="end"/>
      </w:r>
    </w:p>
    <w:p w14:paraId="7419E298" w14:textId="26FD457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_Toc195534278 \h </w:instrText>
      </w:r>
      <w:r>
        <w:rPr>
          <w:noProof/>
        </w:rPr>
      </w:r>
      <w:r>
        <w:rPr>
          <w:noProof/>
        </w:rPr>
        <w:fldChar w:fldCharType="separate"/>
      </w:r>
      <w:r>
        <w:rPr>
          <w:noProof/>
        </w:rPr>
        <w:t>176</w:t>
      </w:r>
      <w:r>
        <w:rPr>
          <w:noProof/>
        </w:rPr>
        <w:fldChar w:fldCharType="end"/>
      </w:r>
    </w:p>
    <w:p w14:paraId="2016CB9F" w14:textId="0AEC373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_Toc195534279 \h </w:instrText>
      </w:r>
      <w:r>
        <w:rPr>
          <w:noProof/>
        </w:rPr>
      </w:r>
      <w:r>
        <w:rPr>
          <w:noProof/>
        </w:rPr>
        <w:fldChar w:fldCharType="separate"/>
      </w:r>
      <w:r>
        <w:rPr>
          <w:noProof/>
        </w:rPr>
        <w:t>177</w:t>
      </w:r>
      <w:r>
        <w:rPr>
          <w:noProof/>
        </w:rPr>
        <w:fldChar w:fldCharType="end"/>
      </w:r>
    </w:p>
    <w:p w14:paraId="258E438B" w14:textId="78F8141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_Toc195534280 \h </w:instrText>
      </w:r>
      <w:r>
        <w:rPr>
          <w:noProof/>
        </w:rPr>
      </w:r>
      <w:r>
        <w:rPr>
          <w:noProof/>
        </w:rPr>
        <w:fldChar w:fldCharType="separate"/>
      </w:r>
      <w:r>
        <w:rPr>
          <w:noProof/>
        </w:rPr>
        <w:t>177</w:t>
      </w:r>
      <w:r>
        <w:rPr>
          <w:noProof/>
        </w:rPr>
        <w:fldChar w:fldCharType="end"/>
      </w:r>
    </w:p>
    <w:p w14:paraId="5DC1E87C" w14:textId="4F4A82F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_Toc195534281 \h </w:instrText>
      </w:r>
      <w:r>
        <w:rPr>
          <w:noProof/>
        </w:rPr>
      </w:r>
      <w:r>
        <w:rPr>
          <w:noProof/>
        </w:rPr>
        <w:fldChar w:fldCharType="separate"/>
      </w:r>
      <w:r>
        <w:rPr>
          <w:noProof/>
        </w:rPr>
        <w:t>177</w:t>
      </w:r>
      <w:r>
        <w:rPr>
          <w:noProof/>
        </w:rPr>
        <w:fldChar w:fldCharType="end"/>
      </w:r>
    </w:p>
    <w:p w14:paraId="7300D7B4" w14:textId="0FC3D4A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_Toc195534282 \h </w:instrText>
      </w:r>
      <w:r>
        <w:rPr>
          <w:noProof/>
        </w:rPr>
      </w:r>
      <w:r>
        <w:rPr>
          <w:noProof/>
        </w:rPr>
        <w:fldChar w:fldCharType="separate"/>
      </w:r>
      <w:r>
        <w:rPr>
          <w:noProof/>
        </w:rPr>
        <w:t>178</w:t>
      </w:r>
      <w:r>
        <w:rPr>
          <w:noProof/>
        </w:rPr>
        <w:fldChar w:fldCharType="end"/>
      </w:r>
    </w:p>
    <w:p w14:paraId="025FFB7F" w14:textId="24DB784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_Toc195534283 \h </w:instrText>
      </w:r>
      <w:r>
        <w:rPr>
          <w:noProof/>
        </w:rPr>
      </w:r>
      <w:r>
        <w:rPr>
          <w:noProof/>
        </w:rPr>
        <w:fldChar w:fldCharType="separate"/>
      </w:r>
      <w:r>
        <w:rPr>
          <w:noProof/>
        </w:rPr>
        <w:t>178</w:t>
      </w:r>
      <w:r>
        <w:rPr>
          <w:noProof/>
        </w:rPr>
        <w:fldChar w:fldCharType="end"/>
      </w:r>
    </w:p>
    <w:p w14:paraId="373FE837" w14:textId="2E18225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_Toc195534284 \h </w:instrText>
      </w:r>
      <w:r>
        <w:rPr>
          <w:noProof/>
        </w:rPr>
      </w:r>
      <w:r>
        <w:rPr>
          <w:noProof/>
        </w:rPr>
        <w:fldChar w:fldCharType="separate"/>
      </w:r>
      <w:r>
        <w:rPr>
          <w:noProof/>
        </w:rPr>
        <w:t>178</w:t>
      </w:r>
      <w:r>
        <w:rPr>
          <w:noProof/>
        </w:rPr>
        <w:fldChar w:fldCharType="end"/>
      </w:r>
    </w:p>
    <w:p w14:paraId="29BC5ED9" w14:textId="09BDEBE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_Toc195534285 \h </w:instrText>
      </w:r>
      <w:r>
        <w:rPr>
          <w:noProof/>
        </w:rPr>
      </w:r>
      <w:r>
        <w:rPr>
          <w:noProof/>
        </w:rPr>
        <w:fldChar w:fldCharType="separate"/>
      </w:r>
      <w:r>
        <w:rPr>
          <w:noProof/>
        </w:rPr>
        <w:t>178</w:t>
      </w:r>
      <w:r>
        <w:rPr>
          <w:noProof/>
        </w:rPr>
        <w:fldChar w:fldCharType="end"/>
      </w:r>
    </w:p>
    <w:p w14:paraId="3A8F85A5" w14:textId="2FF83D1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_Toc195534286 \h </w:instrText>
      </w:r>
      <w:r>
        <w:rPr>
          <w:noProof/>
        </w:rPr>
      </w:r>
      <w:r>
        <w:rPr>
          <w:noProof/>
        </w:rPr>
        <w:fldChar w:fldCharType="separate"/>
      </w:r>
      <w:r>
        <w:rPr>
          <w:noProof/>
        </w:rPr>
        <w:t>179</w:t>
      </w:r>
      <w:r>
        <w:rPr>
          <w:noProof/>
        </w:rPr>
        <w:fldChar w:fldCharType="end"/>
      </w:r>
    </w:p>
    <w:p w14:paraId="2F06EA7A" w14:textId="136F806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_Toc195534287 \h </w:instrText>
      </w:r>
      <w:r>
        <w:rPr>
          <w:noProof/>
        </w:rPr>
      </w:r>
      <w:r>
        <w:rPr>
          <w:noProof/>
        </w:rPr>
        <w:fldChar w:fldCharType="separate"/>
      </w:r>
      <w:r>
        <w:rPr>
          <w:noProof/>
        </w:rPr>
        <w:t>179</w:t>
      </w:r>
      <w:r>
        <w:rPr>
          <w:noProof/>
        </w:rPr>
        <w:fldChar w:fldCharType="end"/>
      </w:r>
    </w:p>
    <w:p w14:paraId="375E1480" w14:textId="55F5C072"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_Toc195534288 \h </w:instrText>
      </w:r>
      <w:r>
        <w:rPr>
          <w:noProof/>
        </w:rPr>
      </w:r>
      <w:r>
        <w:rPr>
          <w:noProof/>
        </w:rPr>
        <w:fldChar w:fldCharType="separate"/>
      </w:r>
      <w:r>
        <w:rPr>
          <w:noProof/>
        </w:rPr>
        <w:t>179</w:t>
      </w:r>
      <w:r>
        <w:rPr>
          <w:noProof/>
        </w:rPr>
        <w:fldChar w:fldCharType="end"/>
      </w:r>
    </w:p>
    <w:p w14:paraId="2F454599" w14:textId="6FF2CEED" w:rsidR="002E23A4" w:rsidRDefault="002E23A4">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_Toc195534289 \h </w:instrText>
      </w:r>
      <w:r>
        <w:rPr>
          <w:noProof/>
        </w:rPr>
      </w:r>
      <w:r>
        <w:rPr>
          <w:noProof/>
        </w:rPr>
        <w:fldChar w:fldCharType="separate"/>
      </w:r>
      <w:r>
        <w:rPr>
          <w:noProof/>
        </w:rPr>
        <w:t>179</w:t>
      </w:r>
      <w:r>
        <w:rPr>
          <w:noProof/>
        </w:rPr>
        <w:fldChar w:fldCharType="end"/>
      </w:r>
    </w:p>
    <w:p w14:paraId="0F8BC2EB" w14:textId="22B09E3C" w:rsidR="002E23A4" w:rsidRDefault="002E23A4">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_Toc195534290 \h </w:instrText>
      </w:r>
      <w:r>
        <w:rPr>
          <w:noProof/>
        </w:rPr>
      </w:r>
      <w:r>
        <w:rPr>
          <w:noProof/>
        </w:rPr>
        <w:fldChar w:fldCharType="separate"/>
      </w:r>
      <w:r>
        <w:rPr>
          <w:noProof/>
        </w:rPr>
        <w:t>179</w:t>
      </w:r>
      <w:r>
        <w:rPr>
          <w:noProof/>
        </w:rPr>
        <w:fldChar w:fldCharType="end"/>
      </w:r>
    </w:p>
    <w:p w14:paraId="7FC17E05" w14:textId="7DACA61F" w:rsidR="002E23A4" w:rsidRDefault="002E23A4">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_Toc195534291 \h </w:instrText>
      </w:r>
      <w:r>
        <w:rPr>
          <w:noProof/>
        </w:rPr>
      </w:r>
      <w:r>
        <w:rPr>
          <w:noProof/>
        </w:rPr>
        <w:fldChar w:fldCharType="separate"/>
      </w:r>
      <w:r>
        <w:rPr>
          <w:noProof/>
        </w:rPr>
        <w:t>179</w:t>
      </w:r>
      <w:r>
        <w:rPr>
          <w:noProof/>
        </w:rPr>
        <w:fldChar w:fldCharType="end"/>
      </w:r>
    </w:p>
    <w:p w14:paraId="3D0C7F0D" w14:textId="7F08BC47" w:rsidR="002E23A4" w:rsidRDefault="002E23A4">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_Toc195534292 \h </w:instrText>
      </w:r>
      <w:r>
        <w:rPr>
          <w:noProof/>
        </w:rPr>
      </w:r>
      <w:r>
        <w:rPr>
          <w:noProof/>
        </w:rPr>
        <w:fldChar w:fldCharType="separate"/>
      </w:r>
      <w:r>
        <w:rPr>
          <w:noProof/>
        </w:rPr>
        <w:t>180</w:t>
      </w:r>
      <w:r>
        <w:rPr>
          <w:noProof/>
        </w:rPr>
        <w:fldChar w:fldCharType="end"/>
      </w:r>
    </w:p>
    <w:p w14:paraId="2372EBAB" w14:textId="4953671D" w:rsidR="002E23A4" w:rsidRDefault="002E23A4">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_Toc195534293 \h </w:instrText>
      </w:r>
      <w:r>
        <w:rPr>
          <w:noProof/>
        </w:rPr>
      </w:r>
      <w:r>
        <w:rPr>
          <w:noProof/>
        </w:rPr>
        <w:fldChar w:fldCharType="separate"/>
      </w:r>
      <w:r>
        <w:rPr>
          <w:noProof/>
        </w:rPr>
        <w:t>180</w:t>
      </w:r>
      <w:r>
        <w:rPr>
          <w:noProof/>
        </w:rPr>
        <w:fldChar w:fldCharType="end"/>
      </w:r>
    </w:p>
    <w:p w14:paraId="0AC7BFB6" w14:textId="790D5100" w:rsidR="002E23A4" w:rsidRDefault="002E23A4">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_Toc195534294 \h </w:instrText>
      </w:r>
      <w:r>
        <w:rPr>
          <w:noProof/>
        </w:rPr>
      </w:r>
      <w:r>
        <w:rPr>
          <w:noProof/>
        </w:rPr>
        <w:fldChar w:fldCharType="separate"/>
      </w:r>
      <w:r>
        <w:rPr>
          <w:noProof/>
        </w:rPr>
        <w:t>180</w:t>
      </w:r>
      <w:r>
        <w:rPr>
          <w:noProof/>
        </w:rPr>
        <w:fldChar w:fldCharType="end"/>
      </w:r>
    </w:p>
    <w:p w14:paraId="2C1272A0" w14:textId="3561B62A" w:rsidR="002E23A4" w:rsidRDefault="002E23A4">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_Toc195534295 \h </w:instrText>
      </w:r>
      <w:r>
        <w:rPr>
          <w:noProof/>
        </w:rPr>
      </w:r>
      <w:r>
        <w:rPr>
          <w:noProof/>
        </w:rPr>
        <w:fldChar w:fldCharType="separate"/>
      </w:r>
      <w:r>
        <w:rPr>
          <w:noProof/>
        </w:rPr>
        <w:t>180</w:t>
      </w:r>
      <w:r>
        <w:rPr>
          <w:noProof/>
        </w:rPr>
        <w:fldChar w:fldCharType="end"/>
      </w:r>
    </w:p>
    <w:p w14:paraId="5AC41EDE" w14:textId="11496170" w:rsidR="002E23A4" w:rsidRDefault="002E23A4">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_Toc195534296 \h </w:instrText>
      </w:r>
      <w:r>
        <w:rPr>
          <w:noProof/>
        </w:rPr>
      </w:r>
      <w:r>
        <w:rPr>
          <w:noProof/>
        </w:rPr>
        <w:fldChar w:fldCharType="separate"/>
      </w:r>
      <w:r>
        <w:rPr>
          <w:noProof/>
        </w:rPr>
        <w:t>181</w:t>
      </w:r>
      <w:r>
        <w:rPr>
          <w:noProof/>
        </w:rPr>
        <w:fldChar w:fldCharType="end"/>
      </w:r>
    </w:p>
    <w:p w14:paraId="30E11413" w14:textId="59E156BC" w:rsidR="002E23A4" w:rsidRDefault="002E23A4">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_Toc195534297 \h </w:instrText>
      </w:r>
      <w:r>
        <w:rPr>
          <w:noProof/>
        </w:rPr>
      </w:r>
      <w:r>
        <w:rPr>
          <w:noProof/>
        </w:rPr>
        <w:fldChar w:fldCharType="separate"/>
      </w:r>
      <w:r>
        <w:rPr>
          <w:noProof/>
        </w:rPr>
        <w:t>181</w:t>
      </w:r>
      <w:r>
        <w:rPr>
          <w:noProof/>
        </w:rPr>
        <w:fldChar w:fldCharType="end"/>
      </w:r>
    </w:p>
    <w:p w14:paraId="45CBE62F" w14:textId="6813AB7B" w:rsidR="002E23A4" w:rsidRDefault="002E23A4">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_Toc195534298 \h </w:instrText>
      </w:r>
      <w:r>
        <w:rPr>
          <w:noProof/>
        </w:rPr>
      </w:r>
      <w:r>
        <w:rPr>
          <w:noProof/>
        </w:rPr>
        <w:fldChar w:fldCharType="separate"/>
      </w:r>
      <w:r>
        <w:rPr>
          <w:noProof/>
        </w:rPr>
        <w:t>181</w:t>
      </w:r>
      <w:r>
        <w:rPr>
          <w:noProof/>
        </w:rPr>
        <w:fldChar w:fldCharType="end"/>
      </w:r>
    </w:p>
    <w:p w14:paraId="3A4A6547" w14:textId="19468EAC" w:rsidR="002E23A4" w:rsidRDefault="002E23A4">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_Toc195534299 \h </w:instrText>
      </w:r>
      <w:r>
        <w:rPr>
          <w:noProof/>
        </w:rPr>
      </w:r>
      <w:r>
        <w:rPr>
          <w:noProof/>
        </w:rPr>
        <w:fldChar w:fldCharType="separate"/>
      </w:r>
      <w:r>
        <w:rPr>
          <w:noProof/>
        </w:rPr>
        <w:t>181</w:t>
      </w:r>
      <w:r>
        <w:rPr>
          <w:noProof/>
        </w:rPr>
        <w:fldChar w:fldCharType="end"/>
      </w:r>
    </w:p>
    <w:p w14:paraId="531C2437" w14:textId="15F49BAA" w:rsidR="002E23A4" w:rsidRDefault="002E23A4">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_Toc195534300 \h </w:instrText>
      </w:r>
      <w:r>
        <w:rPr>
          <w:noProof/>
        </w:rPr>
      </w:r>
      <w:r>
        <w:rPr>
          <w:noProof/>
        </w:rPr>
        <w:fldChar w:fldCharType="separate"/>
      </w:r>
      <w:r>
        <w:rPr>
          <w:noProof/>
        </w:rPr>
        <w:t>181</w:t>
      </w:r>
      <w:r>
        <w:rPr>
          <w:noProof/>
        </w:rPr>
        <w:fldChar w:fldCharType="end"/>
      </w:r>
    </w:p>
    <w:p w14:paraId="79A6407F" w14:textId="7DD17A10" w:rsidR="002E23A4" w:rsidRDefault="002E23A4">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_Toc195534301 \h </w:instrText>
      </w:r>
      <w:r>
        <w:rPr>
          <w:noProof/>
        </w:rPr>
      </w:r>
      <w:r>
        <w:rPr>
          <w:noProof/>
        </w:rPr>
        <w:fldChar w:fldCharType="separate"/>
      </w:r>
      <w:r>
        <w:rPr>
          <w:noProof/>
        </w:rPr>
        <w:t>181</w:t>
      </w:r>
      <w:r>
        <w:rPr>
          <w:noProof/>
        </w:rPr>
        <w:fldChar w:fldCharType="end"/>
      </w:r>
    </w:p>
    <w:p w14:paraId="7A054544" w14:textId="41146539" w:rsidR="002E23A4" w:rsidRDefault="002E23A4">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_Toc195534302 \h </w:instrText>
      </w:r>
      <w:r>
        <w:rPr>
          <w:noProof/>
        </w:rPr>
      </w:r>
      <w:r>
        <w:rPr>
          <w:noProof/>
        </w:rPr>
        <w:fldChar w:fldCharType="separate"/>
      </w:r>
      <w:r>
        <w:rPr>
          <w:noProof/>
        </w:rPr>
        <w:t>181</w:t>
      </w:r>
      <w:r>
        <w:rPr>
          <w:noProof/>
        </w:rPr>
        <w:fldChar w:fldCharType="end"/>
      </w:r>
    </w:p>
    <w:p w14:paraId="373F28BB" w14:textId="78BA357D" w:rsidR="002E23A4" w:rsidRDefault="002E23A4">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_Toc195534303 \h </w:instrText>
      </w:r>
      <w:r>
        <w:rPr>
          <w:noProof/>
        </w:rPr>
      </w:r>
      <w:r>
        <w:rPr>
          <w:noProof/>
        </w:rPr>
        <w:fldChar w:fldCharType="separate"/>
      </w:r>
      <w:r>
        <w:rPr>
          <w:noProof/>
        </w:rPr>
        <w:t>182</w:t>
      </w:r>
      <w:r>
        <w:rPr>
          <w:noProof/>
        </w:rPr>
        <w:fldChar w:fldCharType="end"/>
      </w:r>
    </w:p>
    <w:p w14:paraId="0D0A5E7C" w14:textId="20B40888" w:rsidR="002E23A4" w:rsidRDefault="002E23A4">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_Toc195534304 \h </w:instrText>
      </w:r>
      <w:r>
        <w:rPr>
          <w:noProof/>
        </w:rPr>
      </w:r>
      <w:r>
        <w:rPr>
          <w:noProof/>
        </w:rPr>
        <w:fldChar w:fldCharType="separate"/>
      </w:r>
      <w:r>
        <w:rPr>
          <w:noProof/>
        </w:rPr>
        <w:t>182</w:t>
      </w:r>
      <w:r>
        <w:rPr>
          <w:noProof/>
        </w:rPr>
        <w:fldChar w:fldCharType="end"/>
      </w:r>
    </w:p>
    <w:p w14:paraId="61D778A3" w14:textId="2C826403" w:rsidR="002E23A4" w:rsidRDefault="002E23A4">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_Toc195534305 \h </w:instrText>
      </w:r>
      <w:r>
        <w:rPr>
          <w:noProof/>
        </w:rPr>
      </w:r>
      <w:r>
        <w:rPr>
          <w:noProof/>
        </w:rPr>
        <w:fldChar w:fldCharType="separate"/>
      </w:r>
      <w:r>
        <w:rPr>
          <w:noProof/>
        </w:rPr>
        <w:t>182</w:t>
      </w:r>
      <w:r>
        <w:rPr>
          <w:noProof/>
        </w:rPr>
        <w:fldChar w:fldCharType="end"/>
      </w:r>
    </w:p>
    <w:p w14:paraId="223BEAE5" w14:textId="66A55102" w:rsidR="002E23A4" w:rsidRDefault="002E23A4">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_Toc195534306 \h </w:instrText>
      </w:r>
      <w:r>
        <w:rPr>
          <w:noProof/>
        </w:rPr>
      </w:r>
      <w:r>
        <w:rPr>
          <w:noProof/>
        </w:rPr>
        <w:fldChar w:fldCharType="separate"/>
      </w:r>
      <w:r>
        <w:rPr>
          <w:noProof/>
        </w:rPr>
        <w:t>182</w:t>
      </w:r>
      <w:r>
        <w:rPr>
          <w:noProof/>
        </w:rPr>
        <w:fldChar w:fldCharType="end"/>
      </w:r>
    </w:p>
    <w:p w14:paraId="6FAF1952" w14:textId="40ABFA2C" w:rsidR="002E23A4" w:rsidRDefault="002E23A4">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_Toc195534307 \h </w:instrText>
      </w:r>
      <w:r>
        <w:rPr>
          <w:noProof/>
        </w:rPr>
      </w:r>
      <w:r>
        <w:rPr>
          <w:noProof/>
        </w:rPr>
        <w:fldChar w:fldCharType="separate"/>
      </w:r>
      <w:r>
        <w:rPr>
          <w:noProof/>
        </w:rPr>
        <w:t>182</w:t>
      </w:r>
      <w:r>
        <w:rPr>
          <w:noProof/>
        </w:rPr>
        <w:fldChar w:fldCharType="end"/>
      </w:r>
    </w:p>
    <w:p w14:paraId="2B6B5F98" w14:textId="67E3CA04" w:rsidR="002E23A4" w:rsidRDefault="002E23A4">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_Toc195534308 \h </w:instrText>
      </w:r>
      <w:r>
        <w:rPr>
          <w:noProof/>
        </w:rPr>
      </w:r>
      <w:r>
        <w:rPr>
          <w:noProof/>
        </w:rPr>
        <w:fldChar w:fldCharType="separate"/>
      </w:r>
      <w:r>
        <w:rPr>
          <w:noProof/>
        </w:rPr>
        <w:t>183</w:t>
      </w:r>
      <w:r>
        <w:rPr>
          <w:noProof/>
        </w:rPr>
        <w:fldChar w:fldCharType="end"/>
      </w:r>
    </w:p>
    <w:p w14:paraId="513F06FC" w14:textId="56928A1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_Toc195534309 \h </w:instrText>
      </w:r>
      <w:r>
        <w:rPr>
          <w:noProof/>
        </w:rPr>
      </w:r>
      <w:r>
        <w:rPr>
          <w:noProof/>
        </w:rPr>
        <w:fldChar w:fldCharType="separate"/>
      </w:r>
      <w:r>
        <w:rPr>
          <w:noProof/>
        </w:rPr>
        <w:t>183</w:t>
      </w:r>
      <w:r>
        <w:rPr>
          <w:noProof/>
        </w:rPr>
        <w:fldChar w:fldCharType="end"/>
      </w:r>
    </w:p>
    <w:p w14:paraId="79FBD74C" w14:textId="05D45E7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_Toc195534310 \h </w:instrText>
      </w:r>
      <w:r>
        <w:rPr>
          <w:noProof/>
        </w:rPr>
      </w:r>
      <w:r>
        <w:rPr>
          <w:noProof/>
        </w:rPr>
        <w:fldChar w:fldCharType="separate"/>
      </w:r>
      <w:r>
        <w:rPr>
          <w:noProof/>
        </w:rPr>
        <w:t>183</w:t>
      </w:r>
      <w:r>
        <w:rPr>
          <w:noProof/>
        </w:rPr>
        <w:fldChar w:fldCharType="end"/>
      </w:r>
    </w:p>
    <w:p w14:paraId="4D7F7213" w14:textId="28BE093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_Toc195534311 \h </w:instrText>
      </w:r>
      <w:r>
        <w:rPr>
          <w:noProof/>
        </w:rPr>
      </w:r>
      <w:r>
        <w:rPr>
          <w:noProof/>
        </w:rPr>
        <w:fldChar w:fldCharType="separate"/>
      </w:r>
      <w:r>
        <w:rPr>
          <w:noProof/>
        </w:rPr>
        <w:t>183</w:t>
      </w:r>
      <w:r>
        <w:rPr>
          <w:noProof/>
        </w:rPr>
        <w:fldChar w:fldCharType="end"/>
      </w:r>
    </w:p>
    <w:p w14:paraId="2D48194C" w14:textId="2079965C"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_Toc195534312 \h </w:instrText>
      </w:r>
      <w:r>
        <w:rPr>
          <w:noProof/>
        </w:rPr>
      </w:r>
      <w:r>
        <w:rPr>
          <w:noProof/>
        </w:rPr>
        <w:fldChar w:fldCharType="separate"/>
      </w:r>
      <w:r>
        <w:rPr>
          <w:noProof/>
        </w:rPr>
        <w:t>183</w:t>
      </w:r>
      <w:r>
        <w:rPr>
          <w:noProof/>
        </w:rPr>
        <w:fldChar w:fldCharType="end"/>
      </w:r>
    </w:p>
    <w:p w14:paraId="41FF3CA5" w14:textId="1A268DCA"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_Toc195534313 \h </w:instrText>
      </w:r>
      <w:r>
        <w:rPr>
          <w:noProof/>
        </w:rPr>
      </w:r>
      <w:r>
        <w:rPr>
          <w:noProof/>
        </w:rPr>
        <w:fldChar w:fldCharType="separate"/>
      </w:r>
      <w:r>
        <w:rPr>
          <w:noProof/>
        </w:rPr>
        <w:t>184</w:t>
      </w:r>
      <w:r>
        <w:rPr>
          <w:noProof/>
        </w:rPr>
        <w:fldChar w:fldCharType="end"/>
      </w:r>
    </w:p>
    <w:p w14:paraId="77C65D14" w14:textId="47BB5E9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_Toc195534314 \h </w:instrText>
      </w:r>
      <w:r>
        <w:rPr>
          <w:noProof/>
        </w:rPr>
      </w:r>
      <w:r>
        <w:rPr>
          <w:noProof/>
        </w:rPr>
        <w:fldChar w:fldCharType="separate"/>
      </w:r>
      <w:r>
        <w:rPr>
          <w:noProof/>
        </w:rPr>
        <w:t>185</w:t>
      </w:r>
      <w:r>
        <w:rPr>
          <w:noProof/>
        </w:rPr>
        <w:fldChar w:fldCharType="end"/>
      </w:r>
    </w:p>
    <w:p w14:paraId="0FEDD1FD" w14:textId="5FAACD3D" w:rsidR="002E23A4" w:rsidRDefault="002E23A4">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_Toc195534315 \h </w:instrText>
      </w:r>
      <w:r>
        <w:rPr>
          <w:noProof/>
        </w:rPr>
      </w:r>
      <w:r>
        <w:rPr>
          <w:noProof/>
        </w:rPr>
        <w:fldChar w:fldCharType="separate"/>
      </w:r>
      <w:r>
        <w:rPr>
          <w:noProof/>
        </w:rPr>
        <w:t>185</w:t>
      </w:r>
      <w:r>
        <w:rPr>
          <w:noProof/>
        </w:rPr>
        <w:fldChar w:fldCharType="end"/>
      </w:r>
    </w:p>
    <w:p w14:paraId="319D84FE" w14:textId="19F1DC6E" w:rsidR="002E23A4" w:rsidRDefault="002E23A4">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_Toc195534316 \h </w:instrText>
      </w:r>
      <w:r>
        <w:rPr>
          <w:noProof/>
        </w:rPr>
      </w:r>
      <w:r>
        <w:rPr>
          <w:noProof/>
        </w:rPr>
        <w:fldChar w:fldCharType="separate"/>
      </w:r>
      <w:r>
        <w:rPr>
          <w:noProof/>
        </w:rPr>
        <w:t>185</w:t>
      </w:r>
      <w:r>
        <w:rPr>
          <w:noProof/>
        </w:rPr>
        <w:fldChar w:fldCharType="end"/>
      </w:r>
    </w:p>
    <w:p w14:paraId="0303D2F4" w14:textId="23A045A6" w:rsidR="002E23A4" w:rsidRDefault="002E23A4">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_Toc195534317 \h </w:instrText>
      </w:r>
      <w:r>
        <w:rPr>
          <w:noProof/>
        </w:rPr>
      </w:r>
      <w:r>
        <w:rPr>
          <w:noProof/>
        </w:rPr>
        <w:fldChar w:fldCharType="separate"/>
      </w:r>
      <w:r>
        <w:rPr>
          <w:noProof/>
        </w:rPr>
        <w:t>185</w:t>
      </w:r>
      <w:r>
        <w:rPr>
          <w:noProof/>
        </w:rPr>
        <w:fldChar w:fldCharType="end"/>
      </w:r>
    </w:p>
    <w:p w14:paraId="44C0837A" w14:textId="3D88A4F7"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_Toc195534318 \h </w:instrText>
      </w:r>
      <w:r>
        <w:rPr>
          <w:noProof/>
        </w:rPr>
      </w:r>
      <w:r>
        <w:rPr>
          <w:noProof/>
        </w:rPr>
        <w:fldChar w:fldCharType="separate"/>
      </w:r>
      <w:r>
        <w:rPr>
          <w:noProof/>
        </w:rPr>
        <w:t>185</w:t>
      </w:r>
      <w:r>
        <w:rPr>
          <w:noProof/>
        </w:rPr>
        <w:fldChar w:fldCharType="end"/>
      </w:r>
    </w:p>
    <w:p w14:paraId="2880B8F0" w14:textId="665F58A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_Toc195534319 \h </w:instrText>
      </w:r>
      <w:r>
        <w:rPr>
          <w:noProof/>
        </w:rPr>
      </w:r>
      <w:r>
        <w:rPr>
          <w:noProof/>
        </w:rPr>
        <w:fldChar w:fldCharType="separate"/>
      </w:r>
      <w:r>
        <w:rPr>
          <w:noProof/>
        </w:rPr>
        <w:t>186</w:t>
      </w:r>
      <w:r>
        <w:rPr>
          <w:noProof/>
        </w:rPr>
        <w:fldChar w:fldCharType="end"/>
      </w:r>
    </w:p>
    <w:p w14:paraId="6D43A2F4" w14:textId="701798E1" w:rsidR="002E23A4" w:rsidRDefault="002E23A4">
      <w:pPr>
        <w:pStyle w:val="TOC5"/>
        <w:rPr>
          <w:rFonts w:asciiTheme="minorHAnsi" w:eastAsiaTheme="minorEastAsia" w:hAnsiTheme="minorHAnsi" w:cstheme="minorBidi"/>
          <w:noProof/>
          <w:sz w:val="22"/>
          <w:szCs w:val="22"/>
          <w:lang w:val="en-IN" w:eastAsia="en-IN"/>
        </w:rPr>
      </w:pPr>
      <w:r>
        <w:rPr>
          <w:noProof/>
          <w:lang w:eastAsia="zh-CN"/>
        </w:rPr>
        <w:lastRenderedPageBreak/>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_Toc195534320 \h </w:instrText>
      </w:r>
      <w:r>
        <w:rPr>
          <w:noProof/>
        </w:rPr>
      </w:r>
      <w:r>
        <w:rPr>
          <w:noProof/>
        </w:rPr>
        <w:fldChar w:fldCharType="separate"/>
      </w:r>
      <w:r>
        <w:rPr>
          <w:noProof/>
        </w:rPr>
        <w:t>186</w:t>
      </w:r>
      <w:r>
        <w:rPr>
          <w:noProof/>
        </w:rPr>
        <w:fldChar w:fldCharType="end"/>
      </w:r>
    </w:p>
    <w:p w14:paraId="56CF6DB0" w14:textId="0E78A3B2" w:rsidR="002E23A4" w:rsidRDefault="002E23A4">
      <w:pPr>
        <w:pStyle w:val="TOC5"/>
        <w:rPr>
          <w:rFonts w:asciiTheme="minorHAnsi" w:eastAsiaTheme="minorEastAsia" w:hAnsiTheme="minorHAnsi" w:cstheme="minorBidi"/>
          <w:noProof/>
          <w:sz w:val="22"/>
          <w:szCs w:val="22"/>
          <w:lang w:val="en-IN" w:eastAsia="en-IN"/>
        </w:rPr>
      </w:pPr>
      <w:r w:rsidRPr="00074DAF">
        <w:rPr>
          <w:noProof/>
          <w:lang w:val="fr-FR" w:eastAsia="zh-CN"/>
        </w:rPr>
        <w:t>8.7.5.2.2</w:t>
      </w:r>
      <w:r>
        <w:rPr>
          <w:rFonts w:asciiTheme="minorHAnsi" w:eastAsiaTheme="minorEastAsia" w:hAnsiTheme="minorHAnsi" w:cstheme="minorBidi"/>
          <w:noProof/>
          <w:sz w:val="22"/>
          <w:szCs w:val="22"/>
          <w:lang w:val="en-IN" w:eastAsia="en-IN"/>
        </w:rPr>
        <w:tab/>
      </w:r>
      <w:r w:rsidRPr="00074DAF">
        <w:rPr>
          <w:noProof/>
          <w:lang w:val="fr-FR" w:eastAsia="zh-CN"/>
        </w:rPr>
        <w:t>Type: SessionContexts</w:t>
      </w:r>
      <w:r>
        <w:rPr>
          <w:noProof/>
        </w:rPr>
        <w:tab/>
      </w:r>
      <w:r>
        <w:rPr>
          <w:noProof/>
        </w:rPr>
        <w:fldChar w:fldCharType="begin"/>
      </w:r>
      <w:r>
        <w:rPr>
          <w:noProof/>
        </w:rPr>
        <w:instrText xml:space="preserve"> PAGEREF _Toc195534321 \h </w:instrText>
      </w:r>
      <w:r>
        <w:rPr>
          <w:noProof/>
        </w:rPr>
      </w:r>
      <w:r>
        <w:rPr>
          <w:noProof/>
        </w:rPr>
        <w:fldChar w:fldCharType="separate"/>
      </w:r>
      <w:r>
        <w:rPr>
          <w:noProof/>
        </w:rPr>
        <w:t>186</w:t>
      </w:r>
      <w:r>
        <w:rPr>
          <w:noProof/>
        </w:rPr>
        <w:fldChar w:fldCharType="end"/>
      </w:r>
    </w:p>
    <w:p w14:paraId="6EAFED4C" w14:textId="2EA2DC6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_Toc195534322 \h </w:instrText>
      </w:r>
      <w:r>
        <w:rPr>
          <w:noProof/>
        </w:rPr>
      </w:r>
      <w:r>
        <w:rPr>
          <w:noProof/>
        </w:rPr>
        <w:fldChar w:fldCharType="separate"/>
      </w:r>
      <w:r>
        <w:rPr>
          <w:noProof/>
        </w:rPr>
        <w:t>186</w:t>
      </w:r>
      <w:r>
        <w:rPr>
          <w:noProof/>
        </w:rPr>
        <w:fldChar w:fldCharType="end"/>
      </w:r>
    </w:p>
    <w:p w14:paraId="6E2F802E" w14:textId="22AF342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_Toc195534323 \h </w:instrText>
      </w:r>
      <w:r>
        <w:rPr>
          <w:noProof/>
        </w:rPr>
      </w:r>
      <w:r>
        <w:rPr>
          <w:noProof/>
        </w:rPr>
        <w:fldChar w:fldCharType="separate"/>
      </w:r>
      <w:r>
        <w:rPr>
          <w:noProof/>
        </w:rPr>
        <w:t>187</w:t>
      </w:r>
      <w:r>
        <w:rPr>
          <w:noProof/>
        </w:rPr>
        <w:fldChar w:fldCharType="end"/>
      </w:r>
    </w:p>
    <w:p w14:paraId="2F55636B" w14:textId="3276B73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_Toc195534324 \h </w:instrText>
      </w:r>
      <w:r>
        <w:rPr>
          <w:noProof/>
        </w:rPr>
      </w:r>
      <w:r>
        <w:rPr>
          <w:noProof/>
        </w:rPr>
        <w:fldChar w:fldCharType="separate"/>
      </w:r>
      <w:r>
        <w:rPr>
          <w:noProof/>
        </w:rPr>
        <w:t>188</w:t>
      </w:r>
      <w:r>
        <w:rPr>
          <w:noProof/>
        </w:rPr>
        <w:fldChar w:fldCharType="end"/>
      </w:r>
    </w:p>
    <w:p w14:paraId="79D3B957" w14:textId="4927645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_Toc195534325 \h </w:instrText>
      </w:r>
      <w:r>
        <w:rPr>
          <w:noProof/>
        </w:rPr>
      </w:r>
      <w:r>
        <w:rPr>
          <w:noProof/>
        </w:rPr>
        <w:fldChar w:fldCharType="separate"/>
      </w:r>
      <w:r>
        <w:rPr>
          <w:noProof/>
        </w:rPr>
        <w:t>188</w:t>
      </w:r>
      <w:r>
        <w:rPr>
          <w:noProof/>
        </w:rPr>
        <w:fldChar w:fldCharType="end"/>
      </w:r>
    </w:p>
    <w:p w14:paraId="4A7A24A8" w14:textId="7114FBD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_Toc195534326 \h </w:instrText>
      </w:r>
      <w:r>
        <w:rPr>
          <w:noProof/>
        </w:rPr>
      </w:r>
      <w:r>
        <w:rPr>
          <w:noProof/>
        </w:rPr>
        <w:fldChar w:fldCharType="separate"/>
      </w:r>
      <w:r>
        <w:rPr>
          <w:noProof/>
        </w:rPr>
        <w:t>189</w:t>
      </w:r>
      <w:r>
        <w:rPr>
          <w:noProof/>
        </w:rPr>
        <w:fldChar w:fldCharType="end"/>
      </w:r>
    </w:p>
    <w:p w14:paraId="4ADD2A28" w14:textId="31F2680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_Toc195534327 \h </w:instrText>
      </w:r>
      <w:r>
        <w:rPr>
          <w:noProof/>
        </w:rPr>
      </w:r>
      <w:r>
        <w:rPr>
          <w:noProof/>
        </w:rPr>
        <w:fldChar w:fldCharType="separate"/>
      </w:r>
      <w:r>
        <w:rPr>
          <w:noProof/>
        </w:rPr>
        <w:t>189</w:t>
      </w:r>
      <w:r>
        <w:rPr>
          <w:noProof/>
        </w:rPr>
        <w:fldChar w:fldCharType="end"/>
      </w:r>
    </w:p>
    <w:p w14:paraId="21A7144E" w14:textId="6C0764AF"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_Toc195534328 \h </w:instrText>
      </w:r>
      <w:r>
        <w:rPr>
          <w:noProof/>
        </w:rPr>
      </w:r>
      <w:r>
        <w:rPr>
          <w:noProof/>
        </w:rPr>
        <w:fldChar w:fldCharType="separate"/>
      </w:r>
      <w:r>
        <w:rPr>
          <w:noProof/>
        </w:rPr>
        <w:t>189</w:t>
      </w:r>
      <w:r>
        <w:rPr>
          <w:noProof/>
        </w:rPr>
        <w:fldChar w:fldCharType="end"/>
      </w:r>
    </w:p>
    <w:p w14:paraId="21C2AAA9" w14:textId="2F2B1A6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_Toc195534329 \h </w:instrText>
      </w:r>
      <w:r>
        <w:rPr>
          <w:noProof/>
        </w:rPr>
      </w:r>
      <w:r>
        <w:rPr>
          <w:noProof/>
        </w:rPr>
        <w:fldChar w:fldCharType="separate"/>
      </w:r>
      <w:r>
        <w:rPr>
          <w:noProof/>
        </w:rPr>
        <w:t>189</w:t>
      </w:r>
      <w:r>
        <w:rPr>
          <w:noProof/>
        </w:rPr>
        <w:fldChar w:fldCharType="end"/>
      </w:r>
    </w:p>
    <w:p w14:paraId="4419E352" w14:textId="7BF1E7F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_Toc195534330 \h </w:instrText>
      </w:r>
      <w:r>
        <w:rPr>
          <w:noProof/>
        </w:rPr>
      </w:r>
      <w:r>
        <w:rPr>
          <w:noProof/>
        </w:rPr>
        <w:fldChar w:fldCharType="separate"/>
      </w:r>
      <w:r>
        <w:rPr>
          <w:noProof/>
        </w:rPr>
        <w:t>189</w:t>
      </w:r>
      <w:r>
        <w:rPr>
          <w:noProof/>
        </w:rPr>
        <w:fldChar w:fldCharType="end"/>
      </w:r>
    </w:p>
    <w:p w14:paraId="30329708" w14:textId="4BBD8FAD"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8.7.5</w:t>
      </w:r>
      <w:r w:rsidRPr="00074DA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_Toc195534331 \h </w:instrText>
      </w:r>
      <w:r>
        <w:rPr>
          <w:noProof/>
        </w:rPr>
      </w:r>
      <w:r>
        <w:rPr>
          <w:noProof/>
        </w:rPr>
        <w:fldChar w:fldCharType="separate"/>
      </w:r>
      <w:r>
        <w:rPr>
          <w:noProof/>
        </w:rPr>
        <w:t>189</w:t>
      </w:r>
      <w:r>
        <w:rPr>
          <w:noProof/>
        </w:rPr>
        <w:fldChar w:fldCharType="end"/>
      </w:r>
    </w:p>
    <w:p w14:paraId="1FD8EA5F" w14:textId="5EBF61A8" w:rsidR="002E23A4" w:rsidRDefault="002E23A4">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_Toc195534332 \h </w:instrText>
      </w:r>
      <w:r>
        <w:rPr>
          <w:noProof/>
        </w:rPr>
      </w:r>
      <w:r>
        <w:rPr>
          <w:noProof/>
        </w:rPr>
        <w:fldChar w:fldCharType="separate"/>
      </w:r>
      <w:r>
        <w:rPr>
          <w:noProof/>
        </w:rPr>
        <w:t>190</w:t>
      </w:r>
      <w:r>
        <w:rPr>
          <w:noProof/>
        </w:rPr>
        <w:fldChar w:fldCharType="end"/>
      </w:r>
    </w:p>
    <w:p w14:paraId="5FA3F788" w14:textId="2347DCF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_Toc195534333 \h </w:instrText>
      </w:r>
      <w:r>
        <w:rPr>
          <w:noProof/>
        </w:rPr>
      </w:r>
      <w:r>
        <w:rPr>
          <w:noProof/>
        </w:rPr>
        <w:fldChar w:fldCharType="separate"/>
      </w:r>
      <w:r>
        <w:rPr>
          <w:noProof/>
        </w:rPr>
        <w:t>190</w:t>
      </w:r>
      <w:r>
        <w:rPr>
          <w:noProof/>
        </w:rPr>
        <w:fldChar w:fldCharType="end"/>
      </w:r>
    </w:p>
    <w:p w14:paraId="305BFF03" w14:textId="25011BDE" w:rsidR="002E23A4" w:rsidRDefault="002E23A4">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_Toc195534334 \h </w:instrText>
      </w:r>
      <w:r>
        <w:rPr>
          <w:noProof/>
        </w:rPr>
      </w:r>
      <w:r>
        <w:rPr>
          <w:noProof/>
        </w:rPr>
        <w:fldChar w:fldCharType="separate"/>
      </w:r>
      <w:r>
        <w:rPr>
          <w:noProof/>
        </w:rPr>
        <w:t>190</w:t>
      </w:r>
      <w:r>
        <w:rPr>
          <w:noProof/>
        </w:rPr>
        <w:fldChar w:fldCharType="end"/>
      </w:r>
    </w:p>
    <w:p w14:paraId="5452F16D" w14:textId="7E12F6EB" w:rsidR="002E23A4" w:rsidRDefault="002E23A4">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_Toc195534335 \h </w:instrText>
      </w:r>
      <w:r>
        <w:rPr>
          <w:noProof/>
        </w:rPr>
      </w:r>
      <w:r>
        <w:rPr>
          <w:noProof/>
        </w:rPr>
        <w:fldChar w:fldCharType="separate"/>
      </w:r>
      <w:r>
        <w:rPr>
          <w:noProof/>
        </w:rPr>
        <w:t>190</w:t>
      </w:r>
      <w:r>
        <w:rPr>
          <w:noProof/>
        </w:rPr>
        <w:fldChar w:fldCharType="end"/>
      </w:r>
    </w:p>
    <w:p w14:paraId="0D04CC8D" w14:textId="1FE74086" w:rsidR="002E23A4" w:rsidRDefault="002E23A4">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_Toc195534336 \h </w:instrText>
      </w:r>
      <w:r>
        <w:rPr>
          <w:noProof/>
        </w:rPr>
      </w:r>
      <w:r>
        <w:rPr>
          <w:noProof/>
        </w:rPr>
        <w:fldChar w:fldCharType="separate"/>
      </w:r>
      <w:r>
        <w:rPr>
          <w:noProof/>
        </w:rPr>
        <w:t>190</w:t>
      </w:r>
      <w:r>
        <w:rPr>
          <w:noProof/>
        </w:rPr>
        <w:fldChar w:fldCharType="end"/>
      </w:r>
    </w:p>
    <w:p w14:paraId="0C27EA8F" w14:textId="3875CDB2" w:rsidR="002E23A4" w:rsidRDefault="002E23A4">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_Toc195534337 \h </w:instrText>
      </w:r>
      <w:r>
        <w:rPr>
          <w:noProof/>
        </w:rPr>
      </w:r>
      <w:r>
        <w:rPr>
          <w:noProof/>
        </w:rPr>
        <w:fldChar w:fldCharType="separate"/>
      </w:r>
      <w:r>
        <w:rPr>
          <w:noProof/>
        </w:rPr>
        <w:t>190</w:t>
      </w:r>
      <w:r>
        <w:rPr>
          <w:noProof/>
        </w:rPr>
        <w:fldChar w:fldCharType="end"/>
      </w:r>
    </w:p>
    <w:p w14:paraId="725E1F4D" w14:textId="16605022" w:rsidR="002E23A4" w:rsidRDefault="002E23A4">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_Toc195534338 \h </w:instrText>
      </w:r>
      <w:r>
        <w:rPr>
          <w:noProof/>
        </w:rPr>
      </w:r>
      <w:r>
        <w:rPr>
          <w:noProof/>
        </w:rPr>
        <w:fldChar w:fldCharType="separate"/>
      </w:r>
      <w:r>
        <w:rPr>
          <w:noProof/>
        </w:rPr>
        <w:t>190</w:t>
      </w:r>
      <w:r>
        <w:rPr>
          <w:noProof/>
        </w:rPr>
        <w:fldChar w:fldCharType="end"/>
      </w:r>
    </w:p>
    <w:p w14:paraId="1FE3C562" w14:textId="640D3F36" w:rsidR="002E23A4" w:rsidRDefault="002E23A4">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_Toc195534339 \h </w:instrText>
      </w:r>
      <w:r>
        <w:rPr>
          <w:noProof/>
        </w:rPr>
      </w:r>
      <w:r>
        <w:rPr>
          <w:noProof/>
        </w:rPr>
        <w:fldChar w:fldCharType="separate"/>
      </w:r>
      <w:r>
        <w:rPr>
          <w:noProof/>
        </w:rPr>
        <w:t>191</w:t>
      </w:r>
      <w:r>
        <w:rPr>
          <w:noProof/>
        </w:rPr>
        <w:fldChar w:fldCharType="end"/>
      </w:r>
    </w:p>
    <w:p w14:paraId="0018168C" w14:textId="6E5C62F5" w:rsidR="002E23A4" w:rsidRDefault="002E23A4">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_Toc195534340 \h </w:instrText>
      </w:r>
      <w:r>
        <w:rPr>
          <w:noProof/>
        </w:rPr>
      </w:r>
      <w:r>
        <w:rPr>
          <w:noProof/>
        </w:rPr>
        <w:fldChar w:fldCharType="separate"/>
      </w:r>
      <w:r>
        <w:rPr>
          <w:noProof/>
        </w:rPr>
        <w:t>191</w:t>
      </w:r>
      <w:r>
        <w:rPr>
          <w:noProof/>
        </w:rPr>
        <w:fldChar w:fldCharType="end"/>
      </w:r>
    </w:p>
    <w:p w14:paraId="3725B973" w14:textId="6FDC8542" w:rsidR="002E23A4" w:rsidRDefault="002E23A4">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_Toc195534341 \h </w:instrText>
      </w:r>
      <w:r>
        <w:rPr>
          <w:noProof/>
        </w:rPr>
      </w:r>
      <w:r>
        <w:rPr>
          <w:noProof/>
        </w:rPr>
        <w:fldChar w:fldCharType="separate"/>
      </w:r>
      <w:r>
        <w:rPr>
          <w:noProof/>
        </w:rPr>
        <w:t>191</w:t>
      </w:r>
      <w:r>
        <w:rPr>
          <w:noProof/>
        </w:rPr>
        <w:fldChar w:fldCharType="end"/>
      </w:r>
    </w:p>
    <w:p w14:paraId="3D483A49" w14:textId="5F425027" w:rsidR="002E23A4" w:rsidRDefault="002E23A4">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_Toc195534342 \h </w:instrText>
      </w:r>
      <w:r>
        <w:rPr>
          <w:noProof/>
        </w:rPr>
      </w:r>
      <w:r>
        <w:rPr>
          <w:noProof/>
        </w:rPr>
        <w:fldChar w:fldCharType="separate"/>
      </w:r>
      <w:r>
        <w:rPr>
          <w:noProof/>
        </w:rPr>
        <w:t>191</w:t>
      </w:r>
      <w:r>
        <w:rPr>
          <w:noProof/>
        </w:rPr>
        <w:fldChar w:fldCharType="end"/>
      </w:r>
    </w:p>
    <w:p w14:paraId="16F0CAE7" w14:textId="311C9A5A" w:rsidR="002E23A4" w:rsidRDefault="002E23A4">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_Toc195534343 \h </w:instrText>
      </w:r>
      <w:r>
        <w:rPr>
          <w:noProof/>
        </w:rPr>
      </w:r>
      <w:r>
        <w:rPr>
          <w:noProof/>
        </w:rPr>
        <w:fldChar w:fldCharType="separate"/>
      </w:r>
      <w:r>
        <w:rPr>
          <w:noProof/>
        </w:rPr>
        <w:t>191</w:t>
      </w:r>
      <w:r>
        <w:rPr>
          <w:noProof/>
        </w:rPr>
        <w:fldChar w:fldCharType="end"/>
      </w:r>
    </w:p>
    <w:p w14:paraId="2EA4C53A" w14:textId="4804A7D6" w:rsidR="002E23A4" w:rsidRDefault="002E23A4">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_Toc195534344 \h </w:instrText>
      </w:r>
      <w:r>
        <w:rPr>
          <w:noProof/>
        </w:rPr>
      </w:r>
      <w:r>
        <w:rPr>
          <w:noProof/>
        </w:rPr>
        <w:fldChar w:fldCharType="separate"/>
      </w:r>
      <w:r>
        <w:rPr>
          <w:noProof/>
        </w:rPr>
        <w:t>192</w:t>
      </w:r>
      <w:r>
        <w:rPr>
          <w:noProof/>
        </w:rPr>
        <w:fldChar w:fldCharType="end"/>
      </w:r>
    </w:p>
    <w:p w14:paraId="022F1C96" w14:textId="408D79E3" w:rsidR="002E23A4" w:rsidRDefault="002E23A4">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_Toc195534345 \h </w:instrText>
      </w:r>
      <w:r>
        <w:rPr>
          <w:noProof/>
        </w:rPr>
      </w:r>
      <w:r>
        <w:rPr>
          <w:noProof/>
        </w:rPr>
        <w:fldChar w:fldCharType="separate"/>
      </w:r>
      <w:r>
        <w:rPr>
          <w:noProof/>
        </w:rPr>
        <w:t>192</w:t>
      </w:r>
      <w:r>
        <w:rPr>
          <w:noProof/>
        </w:rPr>
        <w:fldChar w:fldCharType="end"/>
      </w:r>
    </w:p>
    <w:p w14:paraId="64686A27" w14:textId="4DC45219" w:rsidR="002E23A4" w:rsidRDefault="002E23A4">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_Toc195534346 \h </w:instrText>
      </w:r>
      <w:r>
        <w:rPr>
          <w:noProof/>
        </w:rPr>
      </w:r>
      <w:r>
        <w:rPr>
          <w:noProof/>
        </w:rPr>
        <w:fldChar w:fldCharType="separate"/>
      </w:r>
      <w:r>
        <w:rPr>
          <w:noProof/>
        </w:rPr>
        <w:t>192</w:t>
      </w:r>
      <w:r>
        <w:rPr>
          <w:noProof/>
        </w:rPr>
        <w:fldChar w:fldCharType="end"/>
      </w:r>
    </w:p>
    <w:p w14:paraId="14BD34D6" w14:textId="6B8D8235" w:rsidR="002E23A4" w:rsidRDefault="002E23A4">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_Toc195534347 \h </w:instrText>
      </w:r>
      <w:r>
        <w:rPr>
          <w:noProof/>
        </w:rPr>
      </w:r>
      <w:r>
        <w:rPr>
          <w:noProof/>
        </w:rPr>
        <w:fldChar w:fldCharType="separate"/>
      </w:r>
      <w:r>
        <w:rPr>
          <w:noProof/>
        </w:rPr>
        <w:t>192</w:t>
      </w:r>
      <w:r>
        <w:rPr>
          <w:noProof/>
        </w:rPr>
        <w:fldChar w:fldCharType="end"/>
      </w:r>
    </w:p>
    <w:p w14:paraId="39A0B7FB" w14:textId="707AC471" w:rsidR="002E23A4" w:rsidRDefault="002E23A4">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_Toc195534348 \h </w:instrText>
      </w:r>
      <w:r>
        <w:rPr>
          <w:noProof/>
        </w:rPr>
      </w:r>
      <w:r>
        <w:rPr>
          <w:noProof/>
        </w:rPr>
        <w:fldChar w:fldCharType="separate"/>
      </w:r>
      <w:r>
        <w:rPr>
          <w:noProof/>
        </w:rPr>
        <w:t>193</w:t>
      </w:r>
      <w:r>
        <w:rPr>
          <w:noProof/>
        </w:rPr>
        <w:fldChar w:fldCharType="end"/>
      </w:r>
    </w:p>
    <w:p w14:paraId="65BEE189" w14:textId="534D0E77" w:rsidR="002E23A4" w:rsidRDefault="002E23A4">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_Toc195534349 \h </w:instrText>
      </w:r>
      <w:r>
        <w:rPr>
          <w:noProof/>
        </w:rPr>
      </w:r>
      <w:r>
        <w:rPr>
          <w:noProof/>
        </w:rPr>
        <w:fldChar w:fldCharType="separate"/>
      </w:r>
      <w:r>
        <w:rPr>
          <w:noProof/>
        </w:rPr>
        <w:t>193</w:t>
      </w:r>
      <w:r>
        <w:rPr>
          <w:noProof/>
        </w:rPr>
        <w:fldChar w:fldCharType="end"/>
      </w:r>
    </w:p>
    <w:p w14:paraId="66DF3E4D" w14:textId="0D9D4E6E" w:rsidR="002E23A4" w:rsidRDefault="002E23A4">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_Toc195534350 \h </w:instrText>
      </w:r>
      <w:r>
        <w:rPr>
          <w:noProof/>
        </w:rPr>
      </w:r>
      <w:r>
        <w:rPr>
          <w:noProof/>
        </w:rPr>
        <w:fldChar w:fldCharType="separate"/>
      </w:r>
      <w:r>
        <w:rPr>
          <w:noProof/>
        </w:rPr>
        <w:t>194</w:t>
      </w:r>
      <w:r>
        <w:rPr>
          <w:noProof/>
        </w:rPr>
        <w:fldChar w:fldCharType="end"/>
      </w:r>
    </w:p>
    <w:p w14:paraId="1D6601A4" w14:textId="76123ACC" w:rsidR="002E23A4" w:rsidRDefault="002E23A4">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_Toc195534351 \h </w:instrText>
      </w:r>
      <w:r>
        <w:rPr>
          <w:noProof/>
        </w:rPr>
      </w:r>
      <w:r>
        <w:rPr>
          <w:noProof/>
        </w:rPr>
        <w:fldChar w:fldCharType="separate"/>
      </w:r>
      <w:r>
        <w:rPr>
          <w:noProof/>
        </w:rPr>
        <w:t>194</w:t>
      </w:r>
      <w:r>
        <w:rPr>
          <w:noProof/>
        </w:rPr>
        <w:fldChar w:fldCharType="end"/>
      </w:r>
    </w:p>
    <w:p w14:paraId="6D59B91B" w14:textId="659FB76D" w:rsidR="002E23A4" w:rsidRDefault="002E23A4">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_Toc195534352 \h </w:instrText>
      </w:r>
      <w:r>
        <w:rPr>
          <w:noProof/>
        </w:rPr>
      </w:r>
      <w:r>
        <w:rPr>
          <w:noProof/>
        </w:rPr>
        <w:fldChar w:fldCharType="separate"/>
      </w:r>
      <w:r>
        <w:rPr>
          <w:noProof/>
        </w:rPr>
        <w:t>194</w:t>
      </w:r>
      <w:r>
        <w:rPr>
          <w:noProof/>
        </w:rPr>
        <w:fldChar w:fldCharType="end"/>
      </w:r>
    </w:p>
    <w:p w14:paraId="261F3A6B" w14:textId="694AD92C" w:rsidR="002E23A4" w:rsidRDefault="002E23A4">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_Toc195534353 \h </w:instrText>
      </w:r>
      <w:r>
        <w:rPr>
          <w:noProof/>
        </w:rPr>
      </w:r>
      <w:r>
        <w:rPr>
          <w:noProof/>
        </w:rPr>
        <w:fldChar w:fldCharType="separate"/>
      </w:r>
      <w:r>
        <w:rPr>
          <w:noProof/>
        </w:rPr>
        <w:t>194</w:t>
      </w:r>
      <w:r>
        <w:rPr>
          <w:noProof/>
        </w:rPr>
        <w:fldChar w:fldCharType="end"/>
      </w:r>
    </w:p>
    <w:p w14:paraId="1710ED38" w14:textId="3DFAA64B" w:rsidR="002E23A4" w:rsidRDefault="002E23A4">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_Toc195534354 \h </w:instrText>
      </w:r>
      <w:r>
        <w:rPr>
          <w:noProof/>
        </w:rPr>
      </w:r>
      <w:r>
        <w:rPr>
          <w:noProof/>
        </w:rPr>
        <w:fldChar w:fldCharType="separate"/>
      </w:r>
      <w:r>
        <w:rPr>
          <w:noProof/>
        </w:rPr>
        <w:t>194</w:t>
      </w:r>
      <w:r>
        <w:rPr>
          <w:noProof/>
        </w:rPr>
        <w:fldChar w:fldCharType="end"/>
      </w:r>
    </w:p>
    <w:p w14:paraId="7F6948B8" w14:textId="720C4D47" w:rsidR="002E23A4" w:rsidRDefault="002E23A4">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_Toc195534355 \h </w:instrText>
      </w:r>
      <w:r>
        <w:rPr>
          <w:noProof/>
        </w:rPr>
      </w:r>
      <w:r>
        <w:rPr>
          <w:noProof/>
        </w:rPr>
        <w:fldChar w:fldCharType="separate"/>
      </w:r>
      <w:r>
        <w:rPr>
          <w:noProof/>
        </w:rPr>
        <w:t>195</w:t>
      </w:r>
      <w:r>
        <w:rPr>
          <w:noProof/>
        </w:rPr>
        <w:fldChar w:fldCharType="end"/>
      </w:r>
    </w:p>
    <w:p w14:paraId="0517B0B6" w14:textId="45761B9A" w:rsidR="002E23A4" w:rsidRDefault="002E23A4">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_Toc195534356 \h </w:instrText>
      </w:r>
      <w:r>
        <w:rPr>
          <w:noProof/>
        </w:rPr>
      </w:r>
      <w:r>
        <w:rPr>
          <w:noProof/>
        </w:rPr>
        <w:fldChar w:fldCharType="separate"/>
      </w:r>
      <w:r>
        <w:rPr>
          <w:noProof/>
        </w:rPr>
        <w:t>195</w:t>
      </w:r>
      <w:r>
        <w:rPr>
          <w:noProof/>
        </w:rPr>
        <w:fldChar w:fldCharType="end"/>
      </w:r>
    </w:p>
    <w:p w14:paraId="78E2DEF3" w14:textId="7C2B34F2" w:rsidR="002E23A4" w:rsidRDefault="002E23A4">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_Toc195534357 \h </w:instrText>
      </w:r>
      <w:r>
        <w:rPr>
          <w:noProof/>
        </w:rPr>
      </w:r>
      <w:r>
        <w:rPr>
          <w:noProof/>
        </w:rPr>
        <w:fldChar w:fldCharType="separate"/>
      </w:r>
      <w:r>
        <w:rPr>
          <w:noProof/>
        </w:rPr>
        <w:t>196</w:t>
      </w:r>
      <w:r>
        <w:rPr>
          <w:noProof/>
        </w:rPr>
        <w:fldChar w:fldCharType="end"/>
      </w:r>
    </w:p>
    <w:p w14:paraId="32901042" w14:textId="206BB3A1" w:rsidR="002E23A4" w:rsidRDefault="002E23A4">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_Toc195534358 \h </w:instrText>
      </w:r>
      <w:r>
        <w:rPr>
          <w:noProof/>
        </w:rPr>
      </w:r>
      <w:r>
        <w:rPr>
          <w:noProof/>
        </w:rPr>
        <w:fldChar w:fldCharType="separate"/>
      </w:r>
      <w:r>
        <w:rPr>
          <w:noProof/>
        </w:rPr>
        <w:t>196</w:t>
      </w:r>
      <w:r>
        <w:rPr>
          <w:noProof/>
        </w:rPr>
        <w:fldChar w:fldCharType="end"/>
      </w:r>
    </w:p>
    <w:p w14:paraId="5BCC70BE" w14:textId="6DE0A090" w:rsidR="002E23A4" w:rsidRDefault="002E23A4">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074DAF">
        <w:rPr>
          <w:rFonts w:cs="Courier New"/>
          <w:noProof/>
        </w:rPr>
        <w:t>EELManagedACR</w:t>
      </w:r>
      <w:r>
        <w:rPr>
          <w:noProof/>
        </w:rPr>
        <w:tab/>
      </w:r>
      <w:r>
        <w:rPr>
          <w:noProof/>
        </w:rPr>
        <w:fldChar w:fldCharType="begin"/>
      </w:r>
      <w:r>
        <w:rPr>
          <w:noProof/>
        </w:rPr>
        <w:instrText xml:space="preserve"> PAGEREF _Toc195534359 \h </w:instrText>
      </w:r>
      <w:r>
        <w:rPr>
          <w:noProof/>
        </w:rPr>
      </w:r>
      <w:r>
        <w:rPr>
          <w:noProof/>
        </w:rPr>
        <w:fldChar w:fldCharType="separate"/>
      </w:r>
      <w:r>
        <w:rPr>
          <w:noProof/>
        </w:rPr>
        <w:t>196</w:t>
      </w:r>
      <w:r>
        <w:rPr>
          <w:noProof/>
        </w:rPr>
        <w:fldChar w:fldCharType="end"/>
      </w:r>
    </w:p>
    <w:p w14:paraId="4D0E0EC7" w14:textId="328B58F8" w:rsidR="002E23A4" w:rsidRDefault="002E23A4">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_Toc195534360 \h </w:instrText>
      </w:r>
      <w:r>
        <w:rPr>
          <w:noProof/>
        </w:rPr>
      </w:r>
      <w:r>
        <w:rPr>
          <w:noProof/>
        </w:rPr>
        <w:fldChar w:fldCharType="separate"/>
      </w:r>
      <w:r>
        <w:rPr>
          <w:noProof/>
        </w:rPr>
        <w:t>196</w:t>
      </w:r>
      <w:r>
        <w:rPr>
          <w:noProof/>
        </w:rPr>
        <w:fldChar w:fldCharType="end"/>
      </w:r>
    </w:p>
    <w:p w14:paraId="2F59B565" w14:textId="73AEF874" w:rsidR="002E23A4" w:rsidRDefault="002E23A4">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_Toc195534361 \h </w:instrText>
      </w:r>
      <w:r>
        <w:rPr>
          <w:noProof/>
        </w:rPr>
      </w:r>
      <w:r>
        <w:rPr>
          <w:noProof/>
        </w:rPr>
        <w:fldChar w:fldCharType="separate"/>
      </w:r>
      <w:r>
        <w:rPr>
          <w:noProof/>
        </w:rPr>
        <w:t>196</w:t>
      </w:r>
      <w:r>
        <w:rPr>
          <w:noProof/>
        </w:rPr>
        <w:fldChar w:fldCharType="end"/>
      </w:r>
    </w:p>
    <w:p w14:paraId="1F90BA03" w14:textId="1E97D89D" w:rsidR="002E23A4" w:rsidRDefault="002E23A4">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_Toc195534362 \h </w:instrText>
      </w:r>
      <w:r>
        <w:rPr>
          <w:noProof/>
        </w:rPr>
      </w:r>
      <w:r>
        <w:rPr>
          <w:noProof/>
        </w:rPr>
        <w:fldChar w:fldCharType="separate"/>
      </w:r>
      <w:r>
        <w:rPr>
          <w:noProof/>
        </w:rPr>
        <w:t>197</w:t>
      </w:r>
      <w:r>
        <w:rPr>
          <w:noProof/>
        </w:rPr>
        <w:fldChar w:fldCharType="end"/>
      </w:r>
    </w:p>
    <w:p w14:paraId="0E3CC229" w14:textId="25211F30" w:rsidR="002E23A4" w:rsidRDefault="002E23A4">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_Toc195534363 \h </w:instrText>
      </w:r>
      <w:r>
        <w:rPr>
          <w:noProof/>
        </w:rPr>
      </w:r>
      <w:r>
        <w:rPr>
          <w:noProof/>
        </w:rPr>
        <w:fldChar w:fldCharType="separate"/>
      </w:r>
      <w:r>
        <w:rPr>
          <w:noProof/>
        </w:rPr>
        <w:t>197</w:t>
      </w:r>
      <w:r>
        <w:rPr>
          <w:noProof/>
        </w:rPr>
        <w:fldChar w:fldCharType="end"/>
      </w:r>
    </w:p>
    <w:p w14:paraId="4BF153CB" w14:textId="1C123826" w:rsidR="002E23A4" w:rsidRDefault="002E23A4">
      <w:pPr>
        <w:pStyle w:val="TOC4"/>
        <w:rPr>
          <w:rFonts w:asciiTheme="minorHAnsi" w:eastAsiaTheme="minorEastAsia" w:hAnsiTheme="minorHAnsi" w:cstheme="minorBidi"/>
          <w:noProof/>
          <w:sz w:val="22"/>
          <w:szCs w:val="22"/>
          <w:lang w:val="en-IN" w:eastAsia="en-IN"/>
        </w:rPr>
      </w:pPr>
      <w:r>
        <w:rPr>
          <w:noProof/>
        </w:rPr>
        <w:t>8.8</w:t>
      </w:r>
      <w:r w:rsidRPr="00074DAF">
        <w:rPr>
          <w:noProof/>
          <w:lang w:val="en-US"/>
        </w:rPr>
        <w:t>.5.2</w:t>
      </w:r>
      <w:r>
        <w:rPr>
          <w:rFonts w:asciiTheme="minorHAnsi" w:eastAsiaTheme="minorEastAsia" w:hAnsiTheme="minorHAnsi" w:cstheme="minorBidi"/>
          <w:noProof/>
          <w:sz w:val="22"/>
          <w:szCs w:val="22"/>
          <w:lang w:val="en-IN" w:eastAsia="en-IN"/>
        </w:rPr>
        <w:tab/>
      </w:r>
      <w:r w:rsidRPr="00074DAF">
        <w:rPr>
          <w:noProof/>
          <w:lang w:val="en-US"/>
        </w:rPr>
        <w:t>ACT Status Notification</w:t>
      </w:r>
      <w:r>
        <w:rPr>
          <w:noProof/>
        </w:rPr>
        <w:tab/>
      </w:r>
      <w:r>
        <w:rPr>
          <w:noProof/>
        </w:rPr>
        <w:fldChar w:fldCharType="begin"/>
      </w:r>
      <w:r>
        <w:rPr>
          <w:noProof/>
        </w:rPr>
        <w:instrText xml:space="preserve"> PAGEREF _Toc195534364 \h </w:instrText>
      </w:r>
      <w:r>
        <w:rPr>
          <w:noProof/>
        </w:rPr>
      </w:r>
      <w:r>
        <w:rPr>
          <w:noProof/>
        </w:rPr>
        <w:fldChar w:fldCharType="separate"/>
      </w:r>
      <w:r>
        <w:rPr>
          <w:noProof/>
        </w:rPr>
        <w:t>197</w:t>
      </w:r>
      <w:r>
        <w:rPr>
          <w:noProof/>
        </w:rPr>
        <w:fldChar w:fldCharType="end"/>
      </w:r>
    </w:p>
    <w:p w14:paraId="042875BB" w14:textId="7907B671" w:rsidR="002E23A4" w:rsidRDefault="002E23A4">
      <w:pPr>
        <w:pStyle w:val="TOC5"/>
        <w:rPr>
          <w:rFonts w:asciiTheme="minorHAnsi" w:eastAsiaTheme="minorEastAsia" w:hAnsiTheme="minorHAnsi" w:cstheme="minorBidi"/>
          <w:noProof/>
          <w:sz w:val="22"/>
          <w:szCs w:val="22"/>
          <w:lang w:val="en-IN" w:eastAsia="en-IN"/>
        </w:rPr>
      </w:pPr>
      <w:r>
        <w:rPr>
          <w:noProof/>
        </w:rPr>
        <w:t>8.8</w:t>
      </w:r>
      <w:r w:rsidRPr="00074DAF">
        <w:rPr>
          <w:noProof/>
          <w:lang w:val="en-US"/>
        </w:rPr>
        <w:t>.5.2.1</w:t>
      </w:r>
      <w:r>
        <w:rPr>
          <w:rFonts w:asciiTheme="minorHAnsi" w:eastAsiaTheme="minorEastAsia" w:hAnsiTheme="minorHAnsi" w:cstheme="minorBidi"/>
          <w:noProof/>
          <w:sz w:val="22"/>
          <w:szCs w:val="22"/>
          <w:lang w:val="en-IN" w:eastAsia="en-IN"/>
        </w:rPr>
        <w:tab/>
      </w:r>
      <w:r w:rsidRPr="00074DAF">
        <w:rPr>
          <w:noProof/>
          <w:lang w:val="en-US"/>
        </w:rPr>
        <w:t>Description</w:t>
      </w:r>
      <w:r>
        <w:rPr>
          <w:noProof/>
        </w:rPr>
        <w:tab/>
      </w:r>
      <w:r>
        <w:rPr>
          <w:noProof/>
        </w:rPr>
        <w:fldChar w:fldCharType="begin"/>
      </w:r>
      <w:r>
        <w:rPr>
          <w:noProof/>
        </w:rPr>
        <w:instrText xml:space="preserve"> PAGEREF _Toc195534365 \h </w:instrText>
      </w:r>
      <w:r>
        <w:rPr>
          <w:noProof/>
        </w:rPr>
      </w:r>
      <w:r>
        <w:rPr>
          <w:noProof/>
        </w:rPr>
        <w:fldChar w:fldCharType="separate"/>
      </w:r>
      <w:r>
        <w:rPr>
          <w:noProof/>
        </w:rPr>
        <w:t>197</w:t>
      </w:r>
      <w:r>
        <w:rPr>
          <w:noProof/>
        </w:rPr>
        <w:fldChar w:fldCharType="end"/>
      </w:r>
    </w:p>
    <w:p w14:paraId="1F393863" w14:textId="3AC2154E" w:rsidR="002E23A4" w:rsidRDefault="002E23A4">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_Toc195534366 \h </w:instrText>
      </w:r>
      <w:r>
        <w:rPr>
          <w:noProof/>
        </w:rPr>
      </w:r>
      <w:r>
        <w:rPr>
          <w:noProof/>
        </w:rPr>
        <w:fldChar w:fldCharType="separate"/>
      </w:r>
      <w:r>
        <w:rPr>
          <w:noProof/>
        </w:rPr>
        <w:t>197</w:t>
      </w:r>
      <w:r>
        <w:rPr>
          <w:noProof/>
        </w:rPr>
        <w:fldChar w:fldCharType="end"/>
      </w:r>
    </w:p>
    <w:p w14:paraId="7135034E" w14:textId="147CB0D6" w:rsidR="002E23A4" w:rsidRDefault="002E23A4">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_Toc195534367 \h </w:instrText>
      </w:r>
      <w:r>
        <w:rPr>
          <w:noProof/>
        </w:rPr>
      </w:r>
      <w:r>
        <w:rPr>
          <w:noProof/>
        </w:rPr>
        <w:fldChar w:fldCharType="separate"/>
      </w:r>
      <w:r>
        <w:rPr>
          <w:noProof/>
        </w:rPr>
        <w:t>198</w:t>
      </w:r>
      <w:r>
        <w:rPr>
          <w:noProof/>
        </w:rPr>
        <w:fldChar w:fldCharType="end"/>
      </w:r>
    </w:p>
    <w:p w14:paraId="19CCC345" w14:textId="10B227F0" w:rsidR="002E23A4" w:rsidRDefault="002E23A4">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_Toc195534368 \h </w:instrText>
      </w:r>
      <w:r>
        <w:rPr>
          <w:noProof/>
        </w:rPr>
      </w:r>
      <w:r>
        <w:rPr>
          <w:noProof/>
        </w:rPr>
        <w:fldChar w:fldCharType="separate"/>
      </w:r>
      <w:r>
        <w:rPr>
          <w:noProof/>
        </w:rPr>
        <w:t>198</w:t>
      </w:r>
      <w:r>
        <w:rPr>
          <w:noProof/>
        </w:rPr>
        <w:fldChar w:fldCharType="end"/>
      </w:r>
    </w:p>
    <w:p w14:paraId="5F6BF253" w14:textId="23AE3EB4" w:rsidR="002E23A4" w:rsidRDefault="002E23A4">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_Toc195534369 \h </w:instrText>
      </w:r>
      <w:r>
        <w:rPr>
          <w:noProof/>
        </w:rPr>
      </w:r>
      <w:r>
        <w:rPr>
          <w:noProof/>
        </w:rPr>
        <w:fldChar w:fldCharType="separate"/>
      </w:r>
      <w:r>
        <w:rPr>
          <w:noProof/>
        </w:rPr>
        <w:t>199</w:t>
      </w:r>
      <w:r>
        <w:rPr>
          <w:noProof/>
        </w:rPr>
        <w:fldChar w:fldCharType="end"/>
      </w:r>
    </w:p>
    <w:p w14:paraId="4B3C4633" w14:textId="682E0AE4" w:rsidR="002E23A4" w:rsidRDefault="002E23A4">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_Toc195534370 \h </w:instrText>
      </w:r>
      <w:r>
        <w:rPr>
          <w:noProof/>
        </w:rPr>
      </w:r>
      <w:r>
        <w:rPr>
          <w:noProof/>
        </w:rPr>
        <w:fldChar w:fldCharType="separate"/>
      </w:r>
      <w:r>
        <w:rPr>
          <w:noProof/>
        </w:rPr>
        <w:t>199</w:t>
      </w:r>
      <w:r>
        <w:rPr>
          <w:noProof/>
        </w:rPr>
        <w:fldChar w:fldCharType="end"/>
      </w:r>
    </w:p>
    <w:p w14:paraId="625DE984" w14:textId="6D83C08F" w:rsidR="002E23A4" w:rsidRDefault="002E23A4">
      <w:pPr>
        <w:pStyle w:val="TOC4"/>
        <w:rPr>
          <w:rFonts w:asciiTheme="minorHAnsi" w:eastAsiaTheme="minorEastAsia" w:hAnsiTheme="minorHAnsi" w:cstheme="minorBidi"/>
          <w:noProof/>
          <w:sz w:val="22"/>
          <w:szCs w:val="22"/>
          <w:lang w:val="en-IN" w:eastAsia="en-IN"/>
        </w:rPr>
      </w:pPr>
      <w:r>
        <w:rPr>
          <w:noProof/>
        </w:rPr>
        <w:t>8.8</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_Toc195534371 \h </w:instrText>
      </w:r>
      <w:r>
        <w:rPr>
          <w:noProof/>
        </w:rPr>
      </w:r>
      <w:r>
        <w:rPr>
          <w:noProof/>
        </w:rPr>
        <w:fldChar w:fldCharType="separate"/>
      </w:r>
      <w:r>
        <w:rPr>
          <w:noProof/>
        </w:rPr>
        <w:t>199</w:t>
      </w:r>
      <w:r>
        <w:rPr>
          <w:noProof/>
        </w:rPr>
        <w:fldChar w:fldCharType="end"/>
      </w:r>
    </w:p>
    <w:p w14:paraId="47D468BC" w14:textId="598C097C" w:rsidR="002E23A4" w:rsidRDefault="002E23A4">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_Toc195534372 \h </w:instrText>
      </w:r>
      <w:r>
        <w:rPr>
          <w:noProof/>
        </w:rPr>
      </w:r>
      <w:r>
        <w:rPr>
          <w:noProof/>
        </w:rPr>
        <w:fldChar w:fldCharType="separate"/>
      </w:r>
      <w:r>
        <w:rPr>
          <w:noProof/>
        </w:rPr>
        <w:t>199</w:t>
      </w:r>
      <w:r>
        <w:rPr>
          <w:noProof/>
        </w:rPr>
        <w:fldChar w:fldCharType="end"/>
      </w:r>
    </w:p>
    <w:p w14:paraId="3AC2D0D5" w14:textId="0DD9CD4E" w:rsidR="002E23A4" w:rsidRDefault="002E23A4">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_Toc195534373 \h </w:instrText>
      </w:r>
      <w:r>
        <w:rPr>
          <w:noProof/>
        </w:rPr>
      </w:r>
      <w:r>
        <w:rPr>
          <w:noProof/>
        </w:rPr>
        <w:fldChar w:fldCharType="separate"/>
      </w:r>
      <w:r>
        <w:rPr>
          <w:noProof/>
        </w:rPr>
        <w:t>199</w:t>
      </w:r>
      <w:r>
        <w:rPr>
          <w:noProof/>
        </w:rPr>
        <w:fldChar w:fldCharType="end"/>
      </w:r>
    </w:p>
    <w:p w14:paraId="5ED261BB" w14:textId="17759B9B" w:rsidR="002E23A4" w:rsidRDefault="002E23A4">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_Toc195534374 \h </w:instrText>
      </w:r>
      <w:r>
        <w:rPr>
          <w:noProof/>
        </w:rPr>
      </w:r>
      <w:r>
        <w:rPr>
          <w:noProof/>
        </w:rPr>
        <w:fldChar w:fldCharType="separate"/>
      </w:r>
      <w:r>
        <w:rPr>
          <w:noProof/>
        </w:rPr>
        <w:t>200</w:t>
      </w:r>
      <w:r>
        <w:rPr>
          <w:noProof/>
        </w:rPr>
        <w:fldChar w:fldCharType="end"/>
      </w:r>
    </w:p>
    <w:p w14:paraId="47FC216B" w14:textId="7F5F4B1C" w:rsidR="002E23A4" w:rsidRDefault="002E23A4">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_Toc195534375 \h </w:instrText>
      </w:r>
      <w:r>
        <w:rPr>
          <w:noProof/>
        </w:rPr>
      </w:r>
      <w:r>
        <w:rPr>
          <w:noProof/>
        </w:rPr>
        <w:fldChar w:fldCharType="separate"/>
      </w:r>
      <w:r>
        <w:rPr>
          <w:noProof/>
        </w:rPr>
        <w:t>200</w:t>
      </w:r>
      <w:r>
        <w:rPr>
          <w:noProof/>
        </w:rPr>
        <w:fldChar w:fldCharType="end"/>
      </w:r>
    </w:p>
    <w:p w14:paraId="2E9AE196" w14:textId="3A1A512D" w:rsidR="002E23A4" w:rsidRDefault="002E23A4">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_Toc195534376 \h </w:instrText>
      </w:r>
      <w:r>
        <w:rPr>
          <w:noProof/>
        </w:rPr>
      </w:r>
      <w:r>
        <w:rPr>
          <w:noProof/>
        </w:rPr>
        <w:fldChar w:fldCharType="separate"/>
      </w:r>
      <w:r>
        <w:rPr>
          <w:noProof/>
        </w:rPr>
        <w:t>200</w:t>
      </w:r>
      <w:r>
        <w:rPr>
          <w:noProof/>
        </w:rPr>
        <w:fldChar w:fldCharType="end"/>
      </w:r>
    </w:p>
    <w:p w14:paraId="06CCF78F" w14:textId="4D83C2D5" w:rsidR="002E23A4" w:rsidRDefault="002E23A4">
      <w:pPr>
        <w:pStyle w:val="TOC4"/>
        <w:rPr>
          <w:rFonts w:asciiTheme="minorHAnsi" w:eastAsiaTheme="minorEastAsia" w:hAnsiTheme="minorHAnsi" w:cstheme="minorBidi"/>
          <w:noProof/>
          <w:sz w:val="22"/>
          <w:szCs w:val="22"/>
          <w:lang w:val="en-IN" w:eastAsia="en-IN"/>
        </w:rPr>
      </w:pPr>
      <w:r>
        <w:rPr>
          <w:noProof/>
        </w:rPr>
        <w:t>8.8</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_Toc195534377 \h </w:instrText>
      </w:r>
      <w:r>
        <w:rPr>
          <w:noProof/>
        </w:rPr>
      </w:r>
      <w:r>
        <w:rPr>
          <w:noProof/>
        </w:rPr>
        <w:fldChar w:fldCharType="separate"/>
      </w:r>
      <w:r>
        <w:rPr>
          <w:noProof/>
        </w:rPr>
        <w:t>200</w:t>
      </w:r>
      <w:r>
        <w:rPr>
          <w:noProof/>
        </w:rPr>
        <w:fldChar w:fldCharType="end"/>
      </w:r>
    </w:p>
    <w:p w14:paraId="0041E80B" w14:textId="34064333" w:rsidR="002E23A4" w:rsidRDefault="002E23A4">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_Toc195534378 \h </w:instrText>
      </w:r>
      <w:r>
        <w:rPr>
          <w:noProof/>
        </w:rPr>
      </w:r>
      <w:r>
        <w:rPr>
          <w:noProof/>
        </w:rPr>
        <w:fldChar w:fldCharType="separate"/>
      </w:r>
      <w:r>
        <w:rPr>
          <w:noProof/>
        </w:rPr>
        <w:t>200</w:t>
      </w:r>
      <w:r>
        <w:rPr>
          <w:noProof/>
        </w:rPr>
        <w:fldChar w:fldCharType="end"/>
      </w:r>
    </w:p>
    <w:p w14:paraId="7B6F9F38" w14:textId="389ECD95" w:rsidR="002E23A4" w:rsidRDefault="002E23A4">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_Toc195534379 \h </w:instrText>
      </w:r>
      <w:r>
        <w:rPr>
          <w:noProof/>
        </w:rPr>
      </w:r>
      <w:r>
        <w:rPr>
          <w:noProof/>
        </w:rPr>
        <w:fldChar w:fldCharType="separate"/>
      </w:r>
      <w:r>
        <w:rPr>
          <w:noProof/>
        </w:rPr>
        <w:t>200</w:t>
      </w:r>
      <w:r>
        <w:rPr>
          <w:noProof/>
        </w:rPr>
        <w:fldChar w:fldCharType="end"/>
      </w:r>
    </w:p>
    <w:p w14:paraId="043C3484" w14:textId="59AED4D8" w:rsidR="002E23A4" w:rsidRDefault="002E23A4">
      <w:pPr>
        <w:pStyle w:val="TOC4"/>
        <w:rPr>
          <w:rFonts w:asciiTheme="minorHAnsi" w:eastAsiaTheme="minorEastAsia" w:hAnsiTheme="minorHAnsi" w:cstheme="minorBidi"/>
          <w:noProof/>
          <w:sz w:val="22"/>
          <w:szCs w:val="22"/>
          <w:lang w:val="en-IN" w:eastAsia="en-IN"/>
        </w:rPr>
      </w:pPr>
      <w:r>
        <w:rPr>
          <w:noProof/>
        </w:rPr>
        <w:t>8.8</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_Toc195534380 \h </w:instrText>
      </w:r>
      <w:r>
        <w:rPr>
          <w:noProof/>
        </w:rPr>
      </w:r>
      <w:r>
        <w:rPr>
          <w:noProof/>
        </w:rPr>
        <w:fldChar w:fldCharType="separate"/>
      </w:r>
      <w:r>
        <w:rPr>
          <w:noProof/>
        </w:rPr>
        <w:t>201</w:t>
      </w:r>
      <w:r>
        <w:rPr>
          <w:noProof/>
        </w:rPr>
        <w:fldChar w:fldCharType="end"/>
      </w:r>
    </w:p>
    <w:p w14:paraId="14B74F8C" w14:textId="3846911D" w:rsidR="002E23A4" w:rsidRDefault="002E23A4">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_Toc195534381 \h </w:instrText>
      </w:r>
      <w:r>
        <w:rPr>
          <w:noProof/>
        </w:rPr>
      </w:r>
      <w:r>
        <w:rPr>
          <w:noProof/>
        </w:rPr>
        <w:fldChar w:fldCharType="separate"/>
      </w:r>
      <w:r>
        <w:rPr>
          <w:noProof/>
        </w:rPr>
        <w:t>201</w:t>
      </w:r>
      <w:r>
        <w:rPr>
          <w:noProof/>
        </w:rPr>
        <w:fldChar w:fldCharType="end"/>
      </w:r>
    </w:p>
    <w:p w14:paraId="57736C0C" w14:textId="4C75D638" w:rsidR="002E23A4" w:rsidRDefault="002E23A4">
      <w:pPr>
        <w:pStyle w:val="TOC5"/>
        <w:rPr>
          <w:rFonts w:asciiTheme="minorHAnsi" w:eastAsiaTheme="minorEastAsia" w:hAnsiTheme="minorHAnsi" w:cstheme="minorBidi"/>
          <w:noProof/>
          <w:sz w:val="22"/>
          <w:szCs w:val="22"/>
          <w:lang w:val="en-IN" w:eastAsia="en-IN"/>
        </w:rPr>
      </w:pPr>
      <w:r>
        <w:rPr>
          <w:noProof/>
        </w:rPr>
        <w:lastRenderedPageBreak/>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_Toc195534382 \h </w:instrText>
      </w:r>
      <w:r>
        <w:rPr>
          <w:noProof/>
        </w:rPr>
      </w:r>
      <w:r>
        <w:rPr>
          <w:noProof/>
        </w:rPr>
        <w:fldChar w:fldCharType="separate"/>
      </w:r>
      <w:r>
        <w:rPr>
          <w:noProof/>
        </w:rPr>
        <w:t>201</w:t>
      </w:r>
      <w:r>
        <w:rPr>
          <w:noProof/>
        </w:rPr>
        <w:fldChar w:fldCharType="end"/>
      </w:r>
    </w:p>
    <w:p w14:paraId="0204FF6D" w14:textId="44E0B077" w:rsidR="002E23A4" w:rsidRDefault="002E23A4">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_Toc195534383 \h </w:instrText>
      </w:r>
      <w:r>
        <w:rPr>
          <w:noProof/>
        </w:rPr>
      </w:r>
      <w:r>
        <w:rPr>
          <w:noProof/>
        </w:rPr>
        <w:fldChar w:fldCharType="separate"/>
      </w:r>
      <w:r>
        <w:rPr>
          <w:noProof/>
        </w:rPr>
        <w:t>201</w:t>
      </w:r>
      <w:r>
        <w:rPr>
          <w:noProof/>
        </w:rPr>
        <w:fldChar w:fldCharType="end"/>
      </w:r>
    </w:p>
    <w:p w14:paraId="14C79DC4" w14:textId="1E60CD7C" w:rsidR="002E23A4" w:rsidRDefault="002E23A4">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_Toc195534384 \h </w:instrText>
      </w:r>
      <w:r>
        <w:rPr>
          <w:noProof/>
        </w:rPr>
      </w:r>
      <w:r>
        <w:rPr>
          <w:noProof/>
        </w:rPr>
        <w:fldChar w:fldCharType="separate"/>
      </w:r>
      <w:r>
        <w:rPr>
          <w:noProof/>
        </w:rPr>
        <w:t>201</w:t>
      </w:r>
      <w:r>
        <w:rPr>
          <w:noProof/>
        </w:rPr>
        <w:fldChar w:fldCharType="end"/>
      </w:r>
    </w:p>
    <w:p w14:paraId="48FC1F47" w14:textId="6FAF8ED2" w:rsidR="002E23A4" w:rsidRDefault="002E23A4">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_Toc195534385 \h </w:instrText>
      </w:r>
      <w:r>
        <w:rPr>
          <w:noProof/>
        </w:rPr>
      </w:r>
      <w:r>
        <w:rPr>
          <w:noProof/>
        </w:rPr>
        <w:fldChar w:fldCharType="separate"/>
      </w:r>
      <w:r>
        <w:rPr>
          <w:noProof/>
        </w:rPr>
        <w:t>201</w:t>
      </w:r>
      <w:r>
        <w:rPr>
          <w:noProof/>
        </w:rPr>
        <w:fldChar w:fldCharType="end"/>
      </w:r>
    </w:p>
    <w:p w14:paraId="0B48C4AF" w14:textId="28B77396" w:rsidR="002E23A4" w:rsidRDefault="002E23A4">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_Toc195534386 \h </w:instrText>
      </w:r>
      <w:r>
        <w:rPr>
          <w:noProof/>
        </w:rPr>
      </w:r>
      <w:r>
        <w:rPr>
          <w:noProof/>
        </w:rPr>
        <w:fldChar w:fldCharType="separate"/>
      </w:r>
      <w:r>
        <w:rPr>
          <w:noProof/>
        </w:rPr>
        <w:t>201</w:t>
      </w:r>
      <w:r>
        <w:rPr>
          <w:noProof/>
        </w:rPr>
        <w:fldChar w:fldCharType="end"/>
      </w:r>
    </w:p>
    <w:p w14:paraId="01AE118B" w14:textId="468576D4" w:rsidR="002E23A4" w:rsidRDefault="002E23A4">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_Toc195534387 \h </w:instrText>
      </w:r>
      <w:r>
        <w:rPr>
          <w:noProof/>
        </w:rPr>
      </w:r>
      <w:r>
        <w:rPr>
          <w:noProof/>
        </w:rPr>
        <w:fldChar w:fldCharType="separate"/>
      </w:r>
      <w:r>
        <w:rPr>
          <w:noProof/>
        </w:rPr>
        <w:t>201</w:t>
      </w:r>
      <w:r>
        <w:rPr>
          <w:noProof/>
        </w:rPr>
        <w:fldChar w:fldCharType="end"/>
      </w:r>
    </w:p>
    <w:p w14:paraId="0DE3BC2B" w14:textId="71C26EDE" w:rsidR="002E23A4" w:rsidRDefault="002E23A4">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_Toc195534388 \h </w:instrText>
      </w:r>
      <w:r>
        <w:rPr>
          <w:noProof/>
        </w:rPr>
      </w:r>
      <w:r>
        <w:rPr>
          <w:noProof/>
        </w:rPr>
        <w:fldChar w:fldCharType="separate"/>
      </w:r>
      <w:r>
        <w:rPr>
          <w:noProof/>
        </w:rPr>
        <w:t>201</w:t>
      </w:r>
      <w:r>
        <w:rPr>
          <w:noProof/>
        </w:rPr>
        <w:fldChar w:fldCharType="end"/>
      </w:r>
    </w:p>
    <w:p w14:paraId="74B679B7" w14:textId="21E24E19" w:rsidR="002E23A4" w:rsidRDefault="002E23A4">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_Toc195534389 \h </w:instrText>
      </w:r>
      <w:r>
        <w:rPr>
          <w:noProof/>
        </w:rPr>
      </w:r>
      <w:r>
        <w:rPr>
          <w:noProof/>
        </w:rPr>
        <w:fldChar w:fldCharType="separate"/>
      </w:r>
      <w:r>
        <w:rPr>
          <w:noProof/>
        </w:rPr>
        <w:t>201</w:t>
      </w:r>
      <w:r>
        <w:rPr>
          <w:noProof/>
        </w:rPr>
        <w:fldChar w:fldCharType="end"/>
      </w:r>
    </w:p>
    <w:p w14:paraId="176845E3" w14:textId="41EE2611" w:rsidR="002E23A4" w:rsidRDefault="002E23A4">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_Toc195534390 \h </w:instrText>
      </w:r>
      <w:r>
        <w:rPr>
          <w:noProof/>
        </w:rPr>
      </w:r>
      <w:r>
        <w:rPr>
          <w:noProof/>
        </w:rPr>
        <w:fldChar w:fldCharType="separate"/>
      </w:r>
      <w:r>
        <w:rPr>
          <w:noProof/>
        </w:rPr>
        <w:t>202</w:t>
      </w:r>
      <w:r>
        <w:rPr>
          <w:noProof/>
        </w:rPr>
        <w:fldChar w:fldCharType="end"/>
      </w:r>
    </w:p>
    <w:p w14:paraId="164DD83B" w14:textId="3F846CED" w:rsidR="002E23A4" w:rsidRDefault="002E23A4">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_Toc195534391 \h </w:instrText>
      </w:r>
      <w:r>
        <w:rPr>
          <w:noProof/>
        </w:rPr>
      </w:r>
      <w:r>
        <w:rPr>
          <w:noProof/>
        </w:rPr>
        <w:fldChar w:fldCharType="separate"/>
      </w:r>
      <w:r>
        <w:rPr>
          <w:noProof/>
        </w:rPr>
        <w:t>202</w:t>
      </w:r>
      <w:r>
        <w:rPr>
          <w:noProof/>
        </w:rPr>
        <w:fldChar w:fldCharType="end"/>
      </w:r>
    </w:p>
    <w:p w14:paraId="436CFCD7" w14:textId="48821DCC" w:rsidR="002E23A4" w:rsidRDefault="002E23A4">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_Toc195534392 \h </w:instrText>
      </w:r>
      <w:r>
        <w:rPr>
          <w:noProof/>
        </w:rPr>
      </w:r>
      <w:r>
        <w:rPr>
          <w:noProof/>
        </w:rPr>
        <w:fldChar w:fldCharType="separate"/>
      </w:r>
      <w:r>
        <w:rPr>
          <w:noProof/>
        </w:rPr>
        <w:t>202</w:t>
      </w:r>
      <w:r>
        <w:rPr>
          <w:noProof/>
        </w:rPr>
        <w:fldChar w:fldCharType="end"/>
      </w:r>
    </w:p>
    <w:p w14:paraId="472CA0CB" w14:textId="401DBB0A" w:rsidR="002E23A4" w:rsidRDefault="002E23A4">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_Toc195534393 \h </w:instrText>
      </w:r>
      <w:r>
        <w:rPr>
          <w:noProof/>
        </w:rPr>
      </w:r>
      <w:r>
        <w:rPr>
          <w:noProof/>
        </w:rPr>
        <w:fldChar w:fldCharType="separate"/>
      </w:r>
      <w:r>
        <w:rPr>
          <w:noProof/>
        </w:rPr>
        <w:t>202</w:t>
      </w:r>
      <w:r>
        <w:rPr>
          <w:noProof/>
        </w:rPr>
        <w:fldChar w:fldCharType="end"/>
      </w:r>
    </w:p>
    <w:p w14:paraId="162159AD" w14:textId="0749B9B7" w:rsidR="002E23A4" w:rsidRDefault="002E23A4">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074DAF">
        <w:rPr>
          <w:rFonts w:cs="Courier New"/>
          <w:noProof/>
        </w:rPr>
        <w:t>ACRUpdate</w:t>
      </w:r>
      <w:r>
        <w:rPr>
          <w:noProof/>
        </w:rPr>
        <w:tab/>
      </w:r>
      <w:r>
        <w:rPr>
          <w:noProof/>
        </w:rPr>
        <w:fldChar w:fldCharType="begin"/>
      </w:r>
      <w:r>
        <w:rPr>
          <w:noProof/>
        </w:rPr>
        <w:instrText xml:space="preserve"> PAGEREF _Toc195534394 \h </w:instrText>
      </w:r>
      <w:r>
        <w:rPr>
          <w:noProof/>
        </w:rPr>
      </w:r>
      <w:r>
        <w:rPr>
          <w:noProof/>
        </w:rPr>
        <w:fldChar w:fldCharType="separate"/>
      </w:r>
      <w:r>
        <w:rPr>
          <w:noProof/>
        </w:rPr>
        <w:t>203</w:t>
      </w:r>
      <w:r>
        <w:rPr>
          <w:noProof/>
        </w:rPr>
        <w:fldChar w:fldCharType="end"/>
      </w:r>
    </w:p>
    <w:p w14:paraId="1879F1BB" w14:textId="7525F155" w:rsidR="002E23A4" w:rsidRDefault="002E23A4">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_Toc195534395 \h </w:instrText>
      </w:r>
      <w:r>
        <w:rPr>
          <w:noProof/>
        </w:rPr>
      </w:r>
      <w:r>
        <w:rPr>
          <w:noProof/>
        </w:rPr>
        <w:fldChar w:fldCharType="separate"/>
      </w:r>
      <w:r>
        <w:rPr>
          <w:noProof/>
        </w:rPr>
        <w:t>203</w:t>
      </w:r>
      <w:r>
        <w:rPr>
          <w:noProof/>
        </w:rPr>
        <w:fldChar w:fldCharType="end"/>
      </w:r>
    </w:p>
    <w:p w14:paraId="193B4909" w14:textId="7F2B1E85" w:rsidR="002E23A4" w:rsidRDefault="002E23A4">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_Toc195534396 \h </w:instrText>
      </w:r>
      <w:r>
        <w:rPr>
          <w:noProof/>
        </w:rPr>
      </w:r>
      <w:r>
        <w:rPr>
          <w:noProof/>
        </w:rPr>
        <w:fldChar w:fldCharType="separate"/>
      </w:r>
      <w:r>
        <w:rPr>
          <w:noProof/>
        </w:rPr>
        <w:t>203</w:t>
      </w:r>
      <w:r>
        <w:rPr>
          <w:noProof/>
        </w:rPr>
        <w:fldChar w:fldCharType="end"/>
      </w:r>
    </w:p>
    <w:p w14:paraId="126D974B" w14:textId="74586542" w:rsidR="002E23A4" w:rsidRDefault="002E23A4">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_Toc195534397 \h </w:instrText>
      </w:r>
      <w:r>
        <w:rPr>
          <w:noProof/>
        </w:rPr>
      </w:r>
      <w:r>
        <w:rPr>
          <w:noProof/>
        </w:rPr>
        <w:fldChar w:fldCharType="separate"/>
      </w:r>
      <w:r>
        <w:rPr>
          <w:noProof/>
        </w:rPr>
        <w:t>203</w:t>
      </w:r>
      <w:r>
        <w:rPr>
          <w:noProof/>
        </w:rPr>
        <w:fldChar w:fldCharType="end"/>
      </w:r>
    </w:p>
    <w:p w14:paraId="1151D47E" w14:textId="1682065D" w:rsidR="002E23A4" w:rsidRDefault="002E23A4">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_Toc195534398 \h </w:instrText>
      </w:r>
      <w:r>
        <w:rPr>
          <w:noProof/>
        </w:rPr>
      </w:r>
      <w:r>
        <w:rPr>
          <w:noProof/>
        </w:rPr>
        <w:fldChar w:fldCharType="separate"/>
      </w:r>
      <w:r>
        <w:rPr>
          <w:noProof/>
        </w:rPr>
        <w:t>204</w:t>
      </w:r>
      <w:r>
        <w:rPr>
          <w:noProof/>
        </w:rPr>
        <w:fldChar w:fldCharType="end"/>
      </w:r>
    </w:p>
    <w:p w14:paraId="0B519AC0" w14:textId="7D049876" w:rsidR="002E23A4" w:rsidRDefault="002E23A4">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_Toc195534399 \h </w:instrText>
      </w:r>
      <w:r>
        <w:rPr>
          <w:noProof/>
        </w:rPr>
      </w:r>
      <w:r>
        <w:rPr>
          <w:noProof/>
        </w:rPr>
        <w:fldChar w:fldCharType="separate"/>
      </w:r>
      <w:r>
        <w:rPr>
          <w:noProof/>
        </w:rPr>
        <w:t>204</w:t>
      </w:r>
      <w:r>
        <w:rPr>
          <w:noProof/>
        </w:rPr>
        <w:fldChar w:fldCharType="end"/>
      </w:r>
    </w:p>
    <w:p w14:paraId="54AA7B56" w14:textId="697169BE" w:rsidR="002E23A4" w:rsidRDefault="002E23A4">
      <w:pPr>
        <w:pStyle w:val="TOC4"/>
        <w:rPr>
          <w:rFonts w:asciiTheme="minorHAnsi" w:eastAsiaTheme="minorEastAsia" w:hAnsiTheme="minorHAnsi" w:cstheme="minorBidi"/>
          <w:noProof/>
          <w:sz w:val="22"/>
          <w:szCs w:val="22"/>
          <w:lang w:val="en-IN" w:eastAsia="en-IN"/>
        </w:rPr>
      </w:pPr>
      <w:r>
        <w:rPr>
          <w:noProof/>
        </w:rPr>
        <w:t>8.9</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_Toc195534400 \h </w:instrText>
      </w:r>
      <w:r>
        <w:rPr>
          <w:noProof/>
        </w:rPr>
      </w:r>
      <w:r>
        <w:rPr>
          <w:noProof/>
        </w:rPr>
        <w:fldChar w:fldCharType="separate"/>
      </w:r>
      <w:r>
        <w:rPr>
          <w:noProof/>
        </w:rPr>
        <w:t>204</w:t>
      </w:r>
      <w:r>
        <w:rPr>
          <w:noProof/>
        </w:rPr>
        <w:fldChar w:fldCharType="end"/>
      </w:r>
    </w:p>
    <w:p w14:paraId="2B4A65F0" w14:textId="4DCD7E88" w:rsidR="002E23A4" w:rsidRDefault="002E23A4">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_Toc195534401 \h </w:instrText>
      </w:r>
      <w:r>
        <w:rPr>
          <w:noProof/>
        </w:rPr>
      </w:r>
      <w:r>
        <w:rPr>
          <w:noProof/>
        </w:rPr>
        <w:fldChar w:fldCharType="separate"/>
      </w:r>
      <w:r>
        <w:rPr>
          <w:noProof/>
        </w:rPr>
        <w:t>204</w:t>
      </w:r>
      <w:r>
        <w:rPr>
          <w:noProof/>
        </w:rPr>
        <w:fldChar w:fldCharType="end"/>
      </w:r>
    </w:p>
    <w:p w14:paraId="60357DE7" w14:textId="7A5D5BCD" w:rsidR="002E23A4" w:rsidRDefault="002E23A4">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_Toc195534402 \h </w:instrText>
      </w:r>
      <w:r>
        <w:rPr>
          <w:noProof/>
        </w:rPr>
      </w:r>
      <w:r>
        <w:rPr>
          <w:noProof/>
        </w:rPr>
        <w:fldChar w:fldCharType="separate"/>
      </w:r>
      <w:r>
        <w:rPr>
          <w:noProof/>
        </w:rPr>
        <w:t>205</w:t>
      </w:r>
      <w:r>
        <w:rPr>
          <w:noProof/>
        </w:rPr>
        <w:fldChar w:fldCharType="end"/>
      </w:r>
    </w:p>
    <w:p w14:paraId="7F2BFF53" w14:textId="07F20EC0" w:rsidR="002E23A4" w:rsidRDefault="002E23A4">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_Toc195534403 \h </w:instrText>
      </w:r>
      <w:r>
        <w:rPr>
          <w:noProof/>
        </w:rPr>
      </w:r>
      <w:r>
        <w:rPr>
          <w:noProof/>
        </w:rPr>
        <w:fldChar w:fldCharType="separate"/>
      </w:r>
      <w:r>
        <w:rPr>
          <w:noProof/>
        </w:rPr>
        <w:t>205</w:t>
      </w:r>
      <w:r>
        <w:rPr>
          <w:noProof/>
        </w:rPr>
        <w:fldChar w:fldCharType="end"/>
      </w:r>
    </w:p>
    <w:p w14:paraId="55EF0F62" w14:textId="771881E4" w:rsidR="002E23A4" w:rsidRDefault="002E23A4">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_Toc195534404 \h </w:instrText>
      </w:r>
      <w:r>
        <w:rPr>
          <w:noProof/>
        </w:rPr>
      </w:r>
      <w:r>
        <w:rPr>
          <w:noProof/>
        </w:rPr>
        <w:fldChar w:fldCharType="separate"/>
      </w:r>
      <w:r>
        <w:rPr>
          <w:noProof/>
        </w:rPr>
        <w:t>206</w:t>
      </w:r>
      <w:r>
        <w:rPr>
          <w:noProof/>
        </w:rPr>
        <w:fldChar w:fldCharType="end"/>
      </w:r>
    </w:p>
    <w:p w14:paraId="4F2E02BC" w14:textId="2B17762F" w:rsidR="002E23A4" w:rsidRDefault="002E23A4">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_Toc195534405 \h </w:instrText>
      </w:r>
      <w:r>
        <w:rPr>
          <w:noProof/>
        </w:rPr>
      </w:r>
      <w:r>
        <w:rPr>
          <w:noProof/>
        </w:rPr>
        <w:fldChar w:fldCharType="separate"/>
      </w:r>
      <w:r>
        <w:rPr>
          <w:noProof/>
        </w:rPr>
        <w:t>206</w:t>
      </w:r>
      <w:r>
        <w:rPr>
          <w:noProof/>
        </w:rPr>
        <w:fldChar w:fldCharType="end"/>
      </w:r>
    </w:p>
    <w:p w14:paraId="332BC1DC" w14:textId="5DC0D07C" w:rsidR="002E23A4" w:rsidRDefault="002E23A4">
      <w:pPr>
        <w:pStyle w:val="TOC4"/>
        <w:rPr>
          <w:rFonts w:asciiTheme="minorHAnsi" w:eastAsiaTheme="minorEastAsia" w:hAnsiTheme="minorHAnsi" w:cstheme="minorBidi"/>
          <w:noProof/>
          <w:sz w:val="22"/>
          <w:szCs w:val="22"/>
          <w:lang w:val="en-IN" w:eastAsia="en-IN"/>
        </w:rPr>
      </w:pPr>
      <w:r>
        <w:rPr>
          <w:noProof/>
        </w:rPr>
        <w:t>8.9</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_Toc195534406 \h </w:instrText>
      </w:r>
      <w:r>
        <w:rPr>
          <w:noProof/>
        </w:rPr>
      </w:r>
      <w:r>
        <w:rPr>
          <w:noProof/>
        </w:rPr>
        <w:fldChar w:fldCharType="separate"/>
      </w:r>
      <w:r>
        <w:rPr>
          <w:noProof/>
        </w:rPr>
        <w:t>206</w:t>
      </w:r>
      <w:r>
        <w:rPr>
          <w:noProof/>
        </w:rPr>
        <w:fldChar w:fldCharType="end"/>
      </w:r>
    </w:p>
    <w:p w14:paraId="30B8ED6A" w14:textId="345E0E85" w:rsidR="002E23A4" w:rsidRDefault="002E23A4">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_Toc195534407 \h </w:instrText>
      </w:r>
      <w:r>
        <w:rPr>
          <w:noProof/>
        </w:rPr>
      </w:r>
      <w:r>
        <w:rPr>
          <w:noProof/>
        </w:rPr>
        <w:fldChar w:fldCharType="separate"/>
      </w:r>
      <w:r>
        <w:rPr>
          <w:noProof/>
        </w:rPr>
        <w:t>206</w:t>
      </w:r>
      <w:r>
        <w:rPr>
          <w:noProof/>
        </w:rPr>
        <w:fldChar w:fldCharType="end"/>
      </w:r>
    </w:p>
    <w:p w14:paraId="4178C2D7" w14:textId="1E7BC944" w:rsidR="002E23A4" w:rsidRDefault="002E23A4">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_Toc195534408 \h </w:instrText>
      </w:r>
      <w:r>
        <w:rPr>
          <w:noProof/>
        </w:rPr>
      </w:r>
      <w:r>
        <w:rPr>
          <w:noProof/>
        </w:rPr>
        <w:fldChar w:fldCharType="separate"/>
      </w:r>
      <w:r>
        <w:rPr>
          <w:noProof/>
        </w:rPr>
        <w:t>206</w:t>
      </w:r>
      <w:r>
        <w:rPr>
          <w:noProof/>
        </w:rPr>
        <w:fldChar w:fldCharType="end"/>
      </w:r>
    </w:p>
    <w:p w14:paraId="50D788F2" w14:textId="03D9A5E2" w:rsidR="002E23A4" w:rsidRDefault="002E23A4">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_Toc195534409 \h </w:instrText>
      </w:r>
      <w:r>
        <w:rPr>
          <w:noProof/>
        </w:rPr>
      </w:r>
      <w:r>
        <w:rPr>
          <w:noProof/>
        </w:rPr>
        <w:fldChar w:fldCharType="separate"/>
      </w:r>
      <w:r>
        <w:rPr>
          <w:noProof/>
        </w:rPr>
        <w:t>206</w:t>
      </w:r>
      <w:r>
        <w:rPr>
          <w:noProof/>
        </w:rPr>
        <w:fldChar w:fldCharType="end"/>
      </w:r>
    </w:p>
    <w:p w14:paraId="77AD99C2" w14:textId="3D6B2767" w:rsidR="002E23A4" w:rsidRDefault="002E23A4">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_Toc195534410 \h </w:instrText>
      </w:r>
      <w:r>
        <w:rPr>
          <w:noProof/>
        </w:rPr>
      </w:r>
      <w:r>
        <w:rPr>
          <w:noProof/>
        </w:rPr>
        <w:fldChar w:fldCharType="separate"/>
      </w:r>
      <w:r>
        <w:rPr>
          <w:noProof/>
        </w:rPr>
        <w:t>206</w:t>
      </w:r>
      <w:r>
        <w:rPr>
          <w:noProof/>
        </w:rPr>
        <w:fldChar w:fldCharType="end"/>
      </w:r>
    </w:p>
    <w:p w14:paraId="59F08C41" w14:textId="23F64B47" w:rsidR="002E23A4" w:rsidRDefault="002E23A4">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_Toc195534411 \h </w:instrText>
      </w:r>
      <w:r>
        <w:rPr>
          <w:noProof/>
        </w:rPr>
      </w:r>
      <w:r>
        <w:rPr>
          <w:noProof/>
        </w:rPr>
        <w:fldChar w:fldCharType="separate"/>
      </w:r>
      <w:r>
        <w:rPr>
          <w:noProof/>
        </w:rPr>
        <w:t>207</w:t>
      </w:r>
      <w:r>
        <w:rPr>
          <w:noProof/>
        </w:rPr>
        <w:fldChar w:fldCharType="end"/>
      </w:r>
    </w:p>
    <w:p w14:paraId="7C417F4A" w14:textId="54512BFC" w:rsidR="002E23A4" w:rsidRDefault="002E23A4">
      <w:pPr>
        <w:pStyle w:val="TOC4"/>
        <w:rPr>
          <w:rFonts w:asciiTheme="minorHAnsi" w:eastAsiaTheme="minorEastAsia" w:hAnsiTheme="minorHAnsi" w:cstheme="minorBidi"/>
          <w:noProof/>
          <w:sz w:val="22"/>
          <w:szCs w:val="22"/>
          <w:lang w:val="en-IN" w:eastAsia="en-IN"/>
        </w:rPr>
      </w:pPr>
      <w:r>
        <w:rPr>
          <w:noProof/>
        </w:rPr>
        <w:t>8.9</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_Toc195534412 \h </w:instrText>
      </w:r>
      <w:r>
        <w:rPr>
          <w:noProof/>
        </w:rPr>
      </w:r>
      <w:r>
        <w:rPr>
          <w:noProof/>
        </w:rPr>
        <w:fldChar w:fldCharType="separate"/>
      </w:r>
      <w:r>
        <w:rPr>
          <w:noProof/>
        </w:rPr>
        <w:t>207</w:t>
      </w:r>
      <w:r>
        <w:rPr>
          <w:noProof/>
        </w:rPr>
        <w:fldChar w:fldCharType="end"/>
      </w:r>
    </w:p>
    <w:p w14:paraId="77BD2660" w14:textId="7BED122D" w:rsidR="002E23A4" w:rsidRDefault="002E23A4">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_Toc195534413 \h </w:instrText>
      </w:r>
      <w:r>
        <w:rPr>
          <w:noProof/>
        </w:rPr>
      </w:r>
      <w:r>
        <w:rPr>
          <w:noProof/>
        </w:rPr>
        <w:fldChar w:fldCharType="separate"/>
      </w:r>
      <w:r>
        <w:rPr>
          <w:noProof/>
        </w:rPr>
        <w:t>207</w:t>
      </w:r>
      <w:r>
        <w:rPr>
          <w:noProof/>
        </w:rPr>
        <w:fldChar w:fldCharType="end"/>
      </w:r>
    </w:p>
    <w:p w14:paraId="2E7631AE" w14:textId="7A603E57" w:rsidR="002E23A4" w:rsidRDefault="002E23A4">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_Toc195534414 \h </w:instrText>
      </w:r>
      <w:r>
        <w:rPr>
          <w:noProof/>
        </w:rPr>
      </w:r>
      <w:r>
        <w:rPr>
          <w:noProof/>
        </w:rPr>
        <w:fldChar w:fldCharType="separate"/>
      </w:r>
      <w:r>
        <w:rPr>
          <w:noProof/>
        </w:rPr>
        <w:t>207</w:t>
      </w:r>
      <w:r>
        <w:rPr>
          <w:noProof/>
        </w:rPr>
        <w:fldChar w:fldCharType="end"/>
      </w:r>
    </w:p>
    <w:p w14:paraId="075C9CFB" w14:textId="3DD5FD0E" w:rsidR="002E23A4" w:rsidRDefault="002E23A4">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_Toc195534415 \h </w:instrText>
      </w:r>
      <w:r>
        <w:rPr>
          <w:noProof/>
        </w:rPr>
      </w:r>
      <w:r>
        <w:rPr>
          <w:noProof/>
        </w:rPr>
        <w:fldChar w:fldCharType="separate"/>
      </w:r>
      <w:r>
        <w:rPr>
          <w:noProof/>
        </w:rPr>
        <w:t>207</w:t>
      </w:r>
      <w:r>
        <w:rPr>
          <w:noProof/>
        </w:rPr>
        <w:fldChar w:fldCharType="end"/>
      </w:r>
    </w:p>
    <w:p w14:paraId="06FF0894" w14:textId="409078D3" w:rsidR="002E23A4" w:rsidRDefault="002E23A4">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_Toc195534416 \h </w:instrText>
      </w:r>
      <w:r>
        <w:rPr>
          <w:noProof/>
        </w:rPr>
      </w:r>
      <w:r>
        <w:rPr>
          <w:noProof/>
        </w:rPr>
        <w:fldChar w:fldCharType="separate"/>
      </w:r>
      <w:r>
        <w:rPr>
          <w:noProof/>
        </w:rPr>
        <w:t>207</w:t>
      </w:r>
      <w:r>
        <w:rPr>
          <w:noProof/>
        </w:rPr>
        <w:fldChar w:fldCharType="end"/>
      </w:r>
    </w:p>
    <w:p w14:paraId="00F8BC82" w14:textId="6586C004" w:rsidR="002E23A4" w:rsidRDefault="002E23A4">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_Toc195534417 \h </w:instrText>
      </w:r>
      <w:r>
        <w:rPr>
          <w:noProof/>
        </w:rPr>
      </w:r>
      <w:r>
        <w:rPr>
          <w:noProof/>
        </w:rPr>
        <w:fldChar w:fldCharType="separate"/>
      </w:r>
      <w:r>
        <w:rPr>
          <w:noProof/>
        </w:rPr>
        <w:t>207</w:t>
      </w:r>
      <w:r>
        <w:rPr>
          <w:noProof/>
        </w:rPr>
        <w:fldChar w:fldCharType="end"/>
      </w:r>
    </w:p>
    <w:p w14:paraId="6164772E" w14:textId="19F7E4DF" w:rsidR="002E23A4" w:rsidRDefault="002E23A4">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_Toc195534418 \h </w:instrText>
      </w:r>
      <w:r>
        <w:rPr>
          <w:noProof/>
        </w:rPr>
      </w:r>
      <w:r>
        <w:rPr>
          <w:noProof/>
        </w:rPr>
        <w:fldChar w:fldCharType="separate"/>
      </w:r>
      <w:r>
        <w:rPr>
          <w:noProof/>
        </w:rPr>
        <w:t>207</w:t>
      </w:r>
      <w:r>
        <w:rPr>
          <w:noProof/>
        </w:rPr>
        <w:fldChar w:fldCharType="end"/>
      </w:r>
    </w:p>
    <w:p w14:paraId="663D0324" w14:textId="1D034473" w:rsidR="002E23A4" w:rsidRDefault="002E23A4">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_Toc195534419 \h </w:instrText>
      </w:r>
      <w:r>
        <w:rPr>
          <w:noProof/>
        </w:rPr>
      </w:r>
      <w:r>
        <w:rPr>
          <w:noProof/>
        </w:rPr>
        <w:fldChar w:fldCharType="separate"/>
      </w:r>
      <w:r>
        <w:rPr>
          <w:noProof/>
        </w:rPr>
        <w:t>208</w:t>
      </w:r>
      <w:r>
        <w:rPr>
          <w:noProof/>
        </w:rPr>
        <w:fldChar w:fldCharType="end"/>
      </w:r>
    </w:p>
    <w:p w14:paraId="4DAE62CE" w14:textId="615E06FA" w:rsidR="002E23A4" w:rsidRDefault="002E23A4">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_Toc195534420 \h </w:instrText>
      </w:r>
      <w:r>
        <w:rPr>
          <w:noProof/>
        </w:rPr>
      </w:r>
      <w:r>
        <w:rPr>
          <w:noProof/>
        </w:rPr>
        <w:fldChar w:fldCharType="separate"/>
      </w:r>
      <w:r>
        <w:rPr>
          <w:noProof/>
        </w:rPr>
        <w:t>208</w:t>
      </w:r>
      <w:r>
        <w:rPr>
          <w:noProof/>
        </w:rPr>
        <w:fldChar w:fldCharType="end"/>
      </w:r>
    </w:p>
    <w:p w14:paraId="361153CD" w14:textId="5E996AEC" w:rsidR="002E23A4" w:rsidRDefault="002E23A4">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_Toc195534421 \h </w:instrText>
      </w:r>
      <w:r>
        <w:rPr>
          <w:noProof/>
        </w:rPr>
      </w:r>
      <w:r>
        <w:rPr>
          <w:noProof/>
        </w:rPr>
        <w:fldChar w:fldCharType="separate"/>
      </w:r>
      <w:r>
        <w:rPr>
          <w:noProof/>
        </w:rPr>
        <w:t>208</w:t>
      </w:r>
      <w:r>
        <w:rPr>
          <w:noProof/>
        </w:rPr>
        <w:fldChar w:fldCharType="end"/>
      </w:r>
    </w:p>
    <w:p w14:paraId="51C8A694" w14:textId="0757426A" w:rsidR="002E23A4" w:rsidRDefault="002E23A4">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_Toc195534422 \h </w:instrText>
      </w:r>
      <w:r>
        <w:rPr>
          <w:noProof/>
        </w:rPr>
      </w:r>
      <w:r>
        <w:rPr>
          <w:noProof/>
        </w:rPr>
        <w:fldChar w:fldCharType="separate"/>
      </w:r>
      <w:r>
        <w:rPr>
          <w:noProof/>
        </w:rPr>
        <w:t>208</w:t>
      </w:r>
      <w:r>
        <w:rPr>
          <w:noProof/>
        </w:rPr>
        <w:fldChar w:fldCharType="end"/>
      </w:r>
    </w:p>
    <w:p w14:paraId="19AB6412" w14:textId="1DB15B3D" w:rsidR="002E23A4" w:rsidRDefault="002E23A4">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_Toc195534423 \h </w:instrText>
      </w:r>
      <w:r>
        <w:rPr>
          <w:noProof/>
        </w:rPr>
      </w:r>
      <w:r>
        <w:rPr>
          <w:noProof/>
        </w:rPr>
        <w:fldChar w:fldCharType="separate"/>
      </w:r>
      <w:r>
        <w:rPr>
          <w:noProof/>
        </w:rPr>
        <w:t>208</w:t>
      </w:r>
      <w:r>
        <w:rPr>
          <w:noProof/>
        </w:rPr>
        <w:fldChar w:fldCharType="end"/>
      </w:r>
    </w:p>
    <w:p w14:paraId="5F2AB405" w14:textId="6FBE6851" w:rsidR="002E23A4" w:rsidRDefault="002E23A4">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_Toc195534424 \h </w:instrText>
      </w:r>
      <w:r>
        <w:rPr>
          <w:noProof/>
        </w:rPr>
      </w:r>
      <w:r>
        <w:rPr>
          <w:noProof/>
        </w:rPr>
        <w:fldChar w:fldCharType="separate"/>
      </w:r>
      <w:r>
        <w:rPr>
          <w:noProof/>
        </w:rPr>
        <w:t>209</w:t>
      </w:r>
      <w:r>
        <w:rPr>
          <w:noProof/>
        </w:rPr>
        <w:fldChar w:fldCharType="end"/>
      </w:r>
    </w:p>
    <w:p w14:paraId="0449077A" w14:textId="1FD1FE73" w:rsidR="002E23A4" w:rsidRDefault="002E23A4">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_Toc195534425 \h </w:instrText>
      </w:r>
      <w:r>
        <w:rPr>
          <w:noProof/>
        </w:rPr>
      </w:r>
      <w:r>
        <w:rPr>
          <w:noProof/>
        </w:rPr>
        <w:fldChar w:fldCharType="separate"/>
      </w:r>
      <w:r>
        <w:rPr>
          <w:noProof/>
        </w:rPr>
        <w:t>209</w:t>
      </w:r>
      <w:r>
        <w:rPr>
          <w:noProof/>
        </w:rPr>
        <w:fldChar w:fldCharType="end"/>
      </w:r>
    </w:p>
    <w:p w14:paraId="00B076C4" w14:textId="07E23CCE" w:rsidR="002E23A4" w:rsidRDefault="002E23A4">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_Toc195534426 \h </w:instrText>
      </w:r>
      <w:r>
        <w:rPr>
          <w:noProof/>
        </w:rPr>
      </w:r>
      <w:r>
        <w:rPr>
          <w:noProof/>
        </w:rPr>
        <w:fldChar w:fldCharType="separate"/>
      </w:r>
      <w:r>
        <w:rPr>
          <w:noProof/>
        </w:rPr>
        <w:t>209</w:t>
      </w:r>
      <w:r>
        <w:rPr>
          <w:noProof/>
        </w:rPr>
        <w:fldChar w:fldCharType="end"/>
      </w:r>
    </w:p>
    <w:p w14:paraId="0CC8ED76" w14:textId="0159CEE2" w:rsidR="002E23A4" w:rsidRDefault="002E23A4">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_Toc195534427 \h </w:instrText>
      </w:r>
      <w:r>
        <w:rPr>
          <w:noProof/>
        </w:rPr>
      </w:r>
      <w:r>
        <w:rPr>
          <w:noProof/>
        </w:rPr>
        <w:fldChar w:fldCharType="separate"/>
      </w:r>
      <w:r>
        <w:rPr>
          <w:noProof/>
        </w:rPr>
        <w:t>209</w:t>
      </w:r>
      <w:r>
        <w:rPr>
          <w:noProof/>
        </w:rPr>
        <w:fldChar w:fldCharType="end"/>
      </w:r>
    </w:p>
    <w:p w14:paraId="134A7A73" w14:textId="1B586E68" w:rsidR="002E23A4" w:rsidRDefault="002E23A4">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_Toc195534428 \h </w:instrText>
      </w:r>
      <w:r>
        <w:rPr>
          <w:noProof/>
        </w:rPr>
      </w:r>
      <w:r>
        <w:rPr>
          <w:noProof/>
        </w:rPr>
        <w:fldChar w:fldCharType="separate"/>
      </w:r>
      <w:r>
        <w:rPr>
          <w:noProof/>
        </w:rPr>
        <w:t>209</w:t>
      </w:r>
      <w:r>
        <w:rPr>
          <w:noProof/>
        </w:rPr>
        <w:fldChar w:fldCharType="end"/>
      </w:r>
    </w:p>
    <w:p w14:paraId="2B483DB2" w14:textId="27CBE5FD" w:rsidR="002E23A4" w:rsidRDefault="002E23A4">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_Toc195534429 \h </w:instrText>
      </w:r>
      <w:r>
        <w:rPr>
          <w:noProof/>
        </w:rPr>
      </w:r>
      <w:r>
        <w:rPr>
          <w:noProof/>
        </w:rPr>
        <w:fldChar w:fldCharType="separate"/>
      </w:r>
      <w:r>
        <w:rPr>
          <w:noProof/>
        </w:rPr>
        <w:t>210</w:t>
      </w:r>
      <w:r>
        <w:rPr>
          <w:noProof/>
        </w:rPr>
        <w:fldChar w:fldCharType="end"/>
      </w:r>
    </w:p>
    <w:p w14:paraId="0D73A26E" w14:textId="665531DD" w:rsidR="002E23A4" w:rsidRDefault="002E23A4">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_Toc195534430 \h </w:instrText>
      </w:r>
      <w:r>
        <w:rPr>
          <w:noProof/>
        </w:rPr>
      </w:r>
      <w:r>
        <w:rPr>
          <w:noProof/>
        </w:rPr>
        <w:fldChar w:fldCharType="separate"/>
      </w:r>
      <w:r>
        <w:rPr>
          <w:noProof/>
        </w:rPr>
        <w:t>210</w:t>
      </w:r>
      <w:r>
        <w:rPr>
          <w:noProof/>
        </w:rPr>
        <w:fldChar w:fldCharType="end"/>
      </w:r>
    </w:p>
    <w:p w14:paraId="282B201B" w14:textId="45B6D149" w:rsidR="002E23A4" w:rsidRDefault="002E23A4">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_Toc195534431 \h </w:instrText>
      </w:r>
      <w:r>
        <w:rPr>
          <w:noProof/>
        </w:rPr>
      </w:r>
      <w:r>
        <w:rPr>
          <w:noProof/>
        </w:rPr>
        <w:fldChar w:fldCharType="separate"/>
      </w:r>
      <w:r>
        <w:rPr>
          <w:noProof/>
        </w:rPr>
        <w:t>210</w:t>
      </w:r>
      <w:r>
        <w:rPr>
          <w:noProof/>
        </w:rPr>
        <w:fldChar w:fldCharType="end"/>
      </w:r>
    </w:p>
    <w:p w14:paraId="197B683E" w14:textId="6D9D91E5" w:rsidR="002E23A4" w:rsidRDefault="002E23A4">
      <w:pPr>
        <w:pStyle w:val="TOC4"/>
        <w:rPr>
          <w:rFonts w:asciiTheme="minorHAnsi" w:eastAsiaTheme="minorEastAsia" w:hAnsiTheme="minorHAnsi" w:cstheme="minorBidi"/>
          <w:noProof/>
          <w:sz w:val="22"/>
          <w:szCs w:val="22"/>
          <w:lang w:val="en-IN" w:eastAsia="en-IN"/>
        </w:rPr>
      </w:pPr>
      <w:r>
        <w:rPr>
          <w:noProof/>
        </w:rPr>
        <w:t>8.10</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_Toc195534432 \h </w:instrText>
      </w:r>
      <w:r>
        <w:rPr>
          <w:noProof/>
        </w:rPr>
      </w:r>
      <w:r>
        <w:rPr>
          <w:noProof/>
        </w:rPr>
        <w:fldChar w:fldCharType="separate"/>
      </w:r>
      <w:r>
        <w:rPr>
          <w:noProof/>
        </w:rPr>
        <w:t>211</w:t>
      </w:r>
      <w:r>
        <w:rPr>
          <w:noProof/>
        </w:rPr>
        <w:fldChar w:fldCharType="end"/>
      </w:r>
    </w:p>
    <w:p w14:paraId="2E5AC5BD" w14:textId="0EE5D6FC" w:rsidR="002E23A4" w:rsidRDefault="002E23A4">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_Toc195534433 \h </w:instrText>
      </w:r>
      <w:r>
        <w:rPr>
          <w:noProof/>
        </w:rPr>
      </w:r>
      <w:r>
        <w:rPr>
          <w:noProof/>
        </w:rPr>
        <w:fldChar w:fldCharType="separate"/>
      </w:r>
      <w:r>
        <w:rPr>
          <w:noProof/>
        </w:rPr>
        <w:t>211</w:t>
      </w:r>
      <w:r>
        <w:rPr>
          <w:noProof/>
        </w:rPr>
        <w:fldChar w:fldCharType="end"/>
      </w:r>
    </w:p>
    <w:p w14:paraId="6B60B01F" w14:textId="2709133F" w:rsidR="002E23A4" w:rsidRDefault="002E23A4">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_Toc195534434 \h </w:instrText>
      </w:r>
      <w:r>
        <w:rPr>
          <w:noProof/>
        </w:rPr>
      </w:r>
      <w:r>
        <w:rPr>
          <w:noProof/>
        </w:rPr>
        <w:fldChar w:fldCharType="separate"/>
      </w:r>
      <w:r>
        <w:rPr>
          <w:noProof/>
        </w:rPr>
        <w:t>211</w:t>
      </w:r>
      <w:r>
        <w:rPr>
          <w:noProof/>
        </w:rPr>
        <w:fldChar w:fldCharType="end"/>
      </w:r>
    </w:p>
    <w:p w14:paraId="77519041" w14:textId="679E5625" w:rsidR="002E23A4" w:rsidRDefault="002E23A4">
      <w:pPr>
        <w:pStyle w:val="TOC4"/>
        <w:rPr>
          <w:rFonts w:asciiTheme="minorHAnsi" w:eastAsiaTheme="minorEastAsia" w:hAnsiTheme="minorHAnsi" w:cstheme="minorBidi"/>
          <w:noProof/>
          <w:sz w:val="22"/>
          <w:szCs w:val="22"/>
          <w:lang w:val="en-IN" w:eastAsia="en-IN"/>
        </w:rPr>
      </w:pPr>
      <w:r>
        <w:rPr>
          <w:noProof/>
        </w:rPr>
        <w:t>8.10</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_Toc195534435 \h </w:instrText>
      </w:r>
      <w:r>
        <w:rPr>
          <w:noProof/>
        </w:rPr>
      </w:r>
      <w:r>
        <w:rPr>
          <w:noProof/>
        </w:rPr>
        <w:fldChar w:fldCharType="separate"/>
      </w:r>
      <w:r>
        <w:rPr>
          <w:noProof/>
        </w:rPr>
        <w:t>211</w:t>
      </w:r>
      <w:r>
        <w:rPr>
          <w:noProof/>
        </w:rPr>
        <w:fldChar w:fldCharType="end"/>
      </w:r>
    </w:p>
    <w:p w14:paraId="0F1800EE" w14:textId="43D9B088" w:rsidR="002E23A4" w:rsidRDefault="002E23A4">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_Toc195534436 \h </w:instrText>
      </w:r>
      <w:r>
        <w:rPr>
          <w:noProof/>
        </w:rPr>
      </w:r>
      <w:r>
        <w:rPr>
          <w:noProof/>
        </w:rPr>
        <w:fldChar w:fldCharType="separate"/>
      </w:r>
      <w:r>
        <w:rPr>
          <w:noProof/>
        </w:rPr>
        <w:t>211</w:t>
      </w:r>
      <w:r>
        <w:rPr>
          <w:noProof/>
        </w:rPr>
        <w:fldChar w:fldCharType="end"/>
      </w:r>
    </w:p>
    <w:p w14:paraId="26E872EB" w14:textId="5DCDCFEC" w:rsidR="002E23A4" w:rsidRDefault="002E23A4">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_Toc195534437 \h </w:instrText>
      </w:r>
      <w:r>
        <w:rPr>
          <w:noProof/>
        </w:rPr>
      </w:r>
      <w:r>
        <w:rPr>
          <w:noProof/>
        </w:rPr>
        <w:fldChar w:fldCharType="separate"/>
      </w:r>
      <w:r>
        <w:rPr>
          <w:noProof/>
        </w:rPr>
        <w:t>211</w:t>
      </w:r>
      <w:r>
        <w:rPr>
          <w:noProof/>
        </w:rPr>
        <w:fldChar w:fldCharType="end"/>
      </w:r>
    </w:p>
    <w:p w14:paraId="3E8D6DA6" w14:textId="0F99D627" w:rsidR="002E23A4" w:rsidRDefault="002E23A4">
      <w:pPr>
        <w:pStyle w:val="TOC4"/>
        <w:rPr>
          <w:rFonts w:asciiTheme="minorHAnsi" w:eastAsiaTheme="minorEastAsia" w:hAnsiTheme="minorHAnsi" w:cstheme="minorBidi"/>
          <w:noProof/>
          <w:sz w:val="22"/>
          <w:szCs w:val="22"/>
          <w:lang w:val="en-IN" w:eastAsia="en-IN"/>
        </w:rPr>
      </w:pPr>
      <w:r>
        <w:rPr>
          <w:noProof/>
        </w:rPr>
        <w:t>8.10</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_Toc195534438 \h </w:instrText>
      </w:r>
      <w:r>
        <w:rPr>
          <w:noProof/>
        </w:rPr>
      </w:r>
      <w:r>
        <w:rPr>
          <w:noProof/>
        </w:rPr>
        <w:fldChar w:fldCharType="separate"/>
      </w:r>
      <w:r>
        <w:rPr>
          <w:noProof/>
        </w:rPr>
        <w:t>211</w:t>
      </w:r>
      <w:r>
        <w:rPr>
          <w:noProof/>
        </w:rPr>
        <w:fldChar w:fldCharType="end"/>
      </w:r>
    </w:p>
    <w:p w14:paraId="52B44FB2" w14:textId="3604239A" w:rsidR="002E23A4" w:rsidRDefault="002E23A4">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_Toc195534439 \h </w:instrText>
      </w:r>
      <w:r>
        <w:rPr>
          <w:noProof/>
        </w:rPr>
      </w:r>
      <w:r>
        <w:rPr>
          <w:noProof/>
        </w:rPr>
        <w:fldChar w:fldCharType="separate"/>
      </w:r>
      <w:r>
        <w:rPr>
          <w:noProof/>
        </w:rPr>
        <w:t>212</w:t>
      </w:r>
      <w:r>
        <w:rPr>
          <w:noProof/>
        </w:rPr>
        <w:fldChar w:fldCharType="end"/>
      </w:r>
    </w:p>
    <w:p w14:paraId="6A624A0F" w14:textId="0CAC2E80" w:rsidR="002E23A4" w:rsidRDefault="002E23A4">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_Toc195534440 \h </w:instrText>
      </w:r>
      <w:r>
        <w:rPr>
          <w:noProof/>
        </w:rPr>
      </w:r>
      <w:r>
        <w:rPr>
          <w:noProof/>
        </w:rPr>
        <w:fldChar w:fldCharType="separate"/>
      </w:r>
      <w:r>
        <w:rPr>
          <w:noProof/>
        </w:rPr>
        <w:t>212</w:t>
      </w:r>
      <w:r>
        <w:rPr>
          <w:noProof/>
        </w:rPr>
        <w:fldChar w:fldCharType="end"/>
      </w:r>
    </w:p>
    <w:p w14:paraId="57C01EF4" w14:textId="34FF2B2E" w:rsidR="002E23A4" w:rsidRDefault="002E23A4">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_Toc195534441 \h </w:instrText>
      </w:r>
      <w:r>
        <w:rPr>
          <w:noProof/>
        </w:rPr>
      </w:r>
      <w:r>
        <w:rPr>
          <w:noProof/>
        </w:rPr>
        <w:fldChar w:fldCharType="separate"/>
      </w:r>
      <w:r>
        <w:rPr>
          <w:noProof/>
        </w:rPr>
        <w:t>212</w:t>
      </w:r>
      <w:r>
        <w:rPr>
          <w:noProof/>
        </w:rPr>
        <w:fldChar w:fldCharType="end"/>
      </w:r>
    </w:p>
    <w:p w14:paraId="00705A00" w14:textId="0988999D" w:rsidR="002E23A4" w:rsidRDefault="002E23A4">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_Toc195534442 \h </w:instrText>
      </w:r>
      <w:r>
        <w:rPr>
          <w:noProof/>
        </w:rPr>
      </w:r>
      <w:r>
        <w:rPr>
          <w:noProof/>
        </w:rPr>
        <w:fldChar w:fldCharType="separate"/>
      </w:r>
      <w:r>
        <w:rPr>
          <w:noProof/>
        </w:rPr>
        <w:t>212</w:t>
      </w:r>
      <w:r>
        <w:rPr>
          <w:noProof/>
        </w:rPr>
        <w:fldChar w:fldCharType="end"/>
      </w:r>
    </w:p>
    <w:p w14:paraId="71395FEE" w14:textId="6899C6B8" w:rsidR="002E23A4" w:rsidRDefault="002E23A4">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_Toc195534443 \h </w:instrText>
      </w:r>
      <w:r>
        <w:rPr>
          <w:noProof/>
        </w:rPr>
      </w:r>
      <w:r>
        <w:rPr>
          <w:noProof/>
        </w:rPr>
        <w:fldChar w:fldCharType="separate"/>
      </w:r>
      <w:r>
        <w:rPr>
          <w:noProof/>
        </w:rPr>
        <w:t>212</w:t>
      </w:r>
      <w:r>
        <w:rPr>
          <w:noProof/>
        </w:rPr>
        <w:fldChar w:fldCharType="end"/>
      </w:r>
    </w:p>
    <w:p w14:paraId="41221490" w14:textId="3BDD1752" w:rsidR="002E23A4" w:rsidRDefault="002E23A4">
      <w:pPr>
        <w:pStyle w:val="TOC4"/>
        <w:rPr>
          <w:rFonts w:asciiTheme="minorHAnsi" w:eastAsiaTheme="minorEastAsia" w:hAnsiTheme="minorHAnsi" w:cstheme="minorBidi"/>
          <w:noProof/>
          <w:sz w:val="22"/>
          <w:szCs w:val="22"/>
          <w:lang w:val="en-IN" w:eastAsia="en-IN"/>
        </w:rPr>
      </w:pPr>
      <w:r>
        <w:rPr>
          <w:noProof/>
        </w:rPr>
        <w:lastRenderedPageBreak/>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_Toc195534444 \h </w:instrText>
      </w:r>
      <w:r>
        <w:rPr>
          <w:noProof/>
        </w:rPr>
      </w:r>
      <w:r>
        <w:rPr>
          <w:noProof/>
        </w:rPr>
        <w:fldChar w:fldCharType="separate"/>
      </w:r>
      <w:r>
        <w:rPr>
          <w:noProof/>
        </w:rPr>
        <w:t>212</w:t>
      </w:r>
      <w:r>
        <w:rPr>
          <w:noProof/>
        </w:rPr>
        <w:fldChar w:fldCharType="end"/>
      </w:r>
    </w:p>
    <w:p w14:paraId="537BBB4B" w14:textId="18E7C4D5" w:rsidR="002E23A4" w:rsidRDefault="002E23A4">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_Toc195534445 \h </w:instrText>
      </w:r>
      <w:r>
        <w:rPr>
          <w:noProof/>
        </w:rPr>
      </w:r>
      <w:r>
        <w:rPr>
          <w:noProof/>
        </w:rPr>
        <w:fldChar w:fldCharType="separate"/>
      </w:r>
      <w:r>
        <w:rPr>
          <w:noProof/>
        </w:rPr>
        <w:t>212</w:t>
      </w:r>
      <w:r>
        <w:rPr>
          <w:noProof/>
        </w:rPr>
        <w:fldChar w:fldCharType="end"/>
      </w:r>
    </w:p>
    <w:p w14:paraId="4CCD0410" w14:textId="06821D87" w:rsidR="002E23A4" w:rsidRDefault="002E23A4">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_Toc195534446 \h </w:instrText>
      </w:r>
      <w:r>
        <w:rPr>
          <w:noProof/>
        </w:rPr>
      </w:r>
      <w:r>
        <w:rPr>
          <w:noProof/>
        </w:rPr>
        <w:fldChar w:fldCharType="separate"/>
      </w:r>
      <w:r>
        <w:rPr>
          <w:noProof/>
        </w:rPr>
        <w:t>212</w:t>
      </w:r>
      <w:r>
        <w:rPr>
          <w:noProof/>
        </w:rPr>
        <w:fldChar w:fldCharType="end"/>
      </w:r>
    </w:p>
    <w:p w14:paraId="7021AF27" w14:textId="5820DEF9" w:rsidR="002E23A4" w:rsidRDefault="002E23A4">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_Toc195534447 \h </w:instrText>
      </w:r>
      <w:r>
        <w:rPr>
          <w:noProof/>
        </w:rPr>
      </w:r>
      <w:r>
        <w:rPr>
          <w:noProof/>
        </w:rPr>
        <w:fldChar w:fldCharType="separate"/>
      </w:r>
      <w:r>
        <w:rPr>
          <w:noProof/>
        </w:rPr>
        <w:t>212</w:t>
      </w:r>
      <w:r>
        <w:rPr>
          <w:noProof/>
        </w:rPr>
        <w:fldChar w:fldCharType="end"/>
      </w:r>
    </w:p>
    <w:p w14:paraId="57496719" w14:textId="551CBA52" w:rsidR="002E23A4" w:rsidRDefault="002E23A4">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_Toc195534448 \h </w:instrText>
      </w:r>
      <w:r>
        <w:rPr>
          <w:noProof/>
        </w:rPr>
      </w:r>
      <w:r>
        <w:rPr>
          <w:noProof/>
        </w:rPr>
        <w:fldChar w:fldCharType="separate"/>
      </w:r>
      <w:r>
        <w:rPr>
          <w:noProof/>
        </w:rPr>
        <w:t>213</w:t>
      </w:r>
      <w:r>
        <w:rPr>
          <w:noProof/>
        </w:rPr>
        <w:fldChar w:fldCharType="end"/>
      </w:r>
    </w:p>
    <w:p w14:paraId="360514B5" w14:textId="66A11FA9" w:rsidR="002E23A4" w:rsidRDefault="002E23A4">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_Toc195534449 \h </w:instrText>
      </w:r>
      <w:r>
        <w:rPr>
          <w:noProof/>
        </w:rPr>
      </w:r>
      <w:r>
        <w:rPr>
          <w:noProof/>
        </w:rPr>
        <w:fldChar w:fldCharType="separate"/>
      </w:r>
      <w:r>
        <w:rPr>
          <w:noProof/>
        </w:rPr>
        <w:t>213</w:t>
      </w:r>
      <w:r>
        <w:rPr>
          <w:noProof/>
        </w:rPr>
        <w:fldChar w:fldCharType="end"/>
      </w:r>
    </w:p>
    <w:p w14:paraId="7BF8296F" w14:textId="7ED6E0AC" w:rsidR="002E23A4" w:rsidRDefault="002E23A4">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_Toc195534450 \h </w:instrText>
      </w:r>
      <w:r>
        <w:rPr>
          <w:noProof/>
        </w:rPr>
      </w:r>
      <w:r>
        <w:rPr>
          <w:noProof/>
        </w:rPr>
        <w:fldChar w:fldCharType="separate"/>
      </w:r>
      <w:r>
        <w:rPr>
          <w:noProof/>
        </w:rPr>
        <w:t>213</w:t>
      </w:r>
      <w:r>
        <w:rPr>
          <w:noProof/>
        </w:rPr>
        <w:fldChar w:fldCharType="end"/>
      </w:r>
    </w:p>
    <w:p w14:paraId="7A5A84AD" w14:textId="258C8375" w:rsidR="002E23A4" w:rsidRDefault="002E23A4">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_Toc195534451 \h </w:instrText>
      </w:r>
      <w:r>
        <w:rPr>
          <w:noProof/>
        </w:rPr>
      </w:r>
      <w:r>
        <w:rPr>
          <w:noProof/>
        </w:rPr>
        <w:fldChar w:fldCharType="separate"/>
      </w:r>
      <w:r>
        <w:rPr>
          <w:noProof/>
        </w:rPr>
        <w:t>213</w:t>
      </w:r>
      <w:r>
        <w:rPr>
          <w:noProof/>
        </w:rPr>
        <w:fldChar w:fldCharType="end"/>
      </w:r>
    </w:p>
    <w:p w14:paraId="7DA0DCB3" w14:textId="63F5A5DA" w:rsidR="002E23A4" w:rsidRDefault="002E23A4">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_Toc195534452 \h </w:instrText>
      </w:r>
      <w:r>
        <w:rPr>
          <w:noProof/>
        </w:rPr>
      </w:r>
      <w:r>
        <w:rPr>
          <w:noProof/>
        </w:rPr>
        <w:fldChar w:fldCharType="separate"/>
      </w:r>
      <w:r>
        <w:rPr>
          <w:noProof/>
        </w:rPr>
        <w:t>213</w:t>
      </w:r>
      <w:r>
        <w:rPr>
          <w:noProof/>
        </w:rPr>
        <w:fldChar w:fldCharType="end"/>
      </w:r>
    </w:p>
    <w:p w14:paraId="1F3FC8F9" w14:textId="64273870" w:rsidR="002E23A4" w:rsidRDefault="002E23A4">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_Toc195534453 \h </w:instrText>
      </w:r>
      <w:r>
        <w:rPr>
          <w:noProof/>
        </w:rPr>
      </w:r>
      <w:r>
        <w:rPr>
          <w:noProof/>
        </w:rPr>
        <w:fldChar w:fldCharType="separate"/>
      </w:r>
      <w:r>
        <w:rPr>
          <w:noProof/>
        </w:rPr>
        <w:t>213</w:t>
      </w:r>
      <w:r>
        <w:rPr>
          <w:noProof/>
        </w:rPr>
        <w:fldChar w:fldCharType="end"/>
      </w:r>
    </w:p>
    <w:p w14:paraId="6D0DBB5E" w14:textId="55F23642" w:rsidR="002E23A4" w:rsidRDefault="002E23A4">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_Toc195534454 \h </w:instrText>
      </w:r>
      <w:r>
        <w:rPr>
          <w:noProof/>
        </w:rPr>
      </w:r>
      <w:r>
        <w:rPr>
          <w:noProof/>
        </w:rPr>
        <w:fldChar w:fldCharType="separate"/>
      </w:r>
      <w:r>
        <w:rPr>
          <w:noProof/>
        </w:rPr>
        <w:t>214</w:t>
      </w:r>
      <w:r>
        <w:rPr>
          <w:noProof/>
        </w:rPr>
        <w:fldChar w:fldCharType="end"/>
      </w:r>
    </w:p>
    <w:p w14:paraId="42D9E6DB" w14:textId="00A6EFCE" w:rsidR="002E23A4" w:rsidRDefault="002E23A4">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_Toc195534455 \h </w:instrText>
      </w:r>
      <w:r>
        <w:rPr>
          <w:noProof/>
        </w:rPr>
      </w:r>
      <w:r>
        <w:rPr>
          <w:noProof/>
        </w:rPr>
        <w:fldChar w:fldCharType="separate"/>
      </w:r>
      <w:r>
        <w:rPr>
          <w:noProof/>
        </w:rPr>
        <w:t>214</w:t>
      </w:r>
      <w:r>
        <w:rPr>
          <w:noProof/>
        </w:rPr>
        <w:fldChar w:fldCharType="end"/>
      </w:r>
    </w:p>
    <w:p w14:paraId="3C7A3401" w14:textId="2BFA1148" w:rsidR="002E23A4" w:rsidRDefault="002E23A4">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_Toc195534456 \h </w:instrText>
      </w:r>
      <w:r>
        <w:rPr>
          <w:noProof/>
        </w:rPr>
      </w:r>
      <w:r>
        <w:rPr>
          <w:noProof/>
        </w:rPr>
        <w:fldChar w:fldCharType="separate"/>
      </w:r>
      <w:r>
        <w:rPr>
          <w:noProof/>
        </w:rPr>
        <w:t>214</w:t>
      </w:r>
      <w:r>
        <w:rPr>
          <w:noProof/>
        </w:rPr>
        <w:fldChar w:fldCharType="end"/>
      </w:r>
    </w:p>
    <w:p w14:paraId="3729D90A" w14:textId="0A45FA22" w:rsidR="002E23A4" w:rsidRDefault="002E23A4">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_Toc195534457 \h </w:instrText>
      </w:r>
      <w:r>
        <w:rPr>
          <w:noProof/>
        </w:rPr>
      </w:r>
      <w:r>
        <w:rPr>
          <w:noProof/>
        </w:rPr>
        <w:fldChar w:fldCharType="separate"/>
      </w:r>
      <w:r>
        <w:rPr>
          <w:noProof/>
        </w:rPr>
        <w:t>214</w:t>
      </w:r>
      <w:r>
        <w:rPr>
          <w:noProof/>
        </w:rPr>
        <w:fldChar w:fldCharType="end"/>
      </w:r>
    </w:p>
    <w:p w14:paraId="5B7823D5" w14:textId="6C4D0485" w:rsidR="002E23A4" w:rsidRDefault="002E23A4">
      <w:pPr>
        <w:pStyle w:val="TOC4"/>
        <w:rPr>
          <w:rFonts w:asciiTheme="minorHAnsi" w:eastAsiaTheme="minorEastAsia" w:hAnsiTheme="minorHAnsi" w:cstheme="minorBidi"/>
          <w:noProof/>
          <w:sz w:val="22"/>
          <w:szCs w:val="22"/>
          <w:lang w:val="en-IN" w:eastAsia="en-IN"/>
        </w:rPr>
      </w:pPr>
      <w:r>
        <w:rPr>
          <w:noProof/>
        </w:rPr>
        <w:t>8.11</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_Toc195534458 \h </w:instrText>
      </w:r>
      <w:r>
        <w:rPr>
          <w:noProof/>
        </w:rPr>
      </w:r>
      <w:r>
        <w:rPr>
          <w:noProof/>
        </w:rPr>
        <w:fldChar w:fldCharType="separate"/>
      </w:r>
      <w:r>
        <w:rPr>
          <w:noProof/>
        </w:rPr>
        <w:t>215</w:t>
      </w:r>
      <w:r>
        <w:rPr>
          <w:noProof/>
        </w:rPr>
        <w:fldChar w:fldCharType="end"/>
      </w:r>
    </w:p>
    <w:p w14:paraId="2B037BFF" w14:textId="317E9422" w:rsidR="002E23A4" w:rsidRDefault="002E23A4">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_Toc195534459 \h </w:instrText>
      </w:r>
      <w:r>
        <w:rPr>
          <w:noProof/>
        </w:rPr>
      </w:r>
      <w:r>
        <w:rPr>
          <w:noProof/>
        </w:rPr>
        <w:fldChar w:fldCharType="separate"/>
      </w:r>
      <w:r>
        <w:rPr>
          <w:noProof/>
        </w:rPr>
        <w:t>215</w:t>
      </w:r>
      <w:r>
        <w:rPr>
          <w:noProof/>
        </w:rPr>
        <w:fldChar w:fldCharType="end"/>
      </w:r>
    </w:p>
    <w:p w14:paraId="3FB8A267" w14:textId="047C852B" w:rsidR="002E23A4" w:rsidRDefault="002E23A4">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_Toc195534460 \h </w:instrText>
      </w:r>
      <w:r>
        <w:rPr>
          <w:noProof/>
        </w:rPr>
      </w:r>
      <w:r>
        <w:rPr>
          <w:noProof/>
        </w:rPr>
        <w:fldChar w:fldCharType="separate"/>
      </w:r>
      <w:r>
        <w:rPr>
          <w:noProof/>
        </w:rPr>
        <w:t>215</w:t>
      </w:r>
      <w:r>
        <w:rPr>
          <w:noProof/>
        </w:rPr>
        <w:fldChar w:fldCharType="end"/>
      </w:r>
    </w:p>
    <w:p w14:paraId="293B2F2C" w14:textId="7C4D9081" w:rsidR="002E23A4" w:rsidRDefault="002E23A4">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_Toc195534461 \h </w:instrText>
      </w:r>
      <w:r>
        <w:rPr>
          <w:noProof/>
        </w:rPr>
      </w:r>
      <w:r>
        <w:rPr>
          <w:noProof/>
        </w:rPr>
        <w:fldChar w:fldCharType="separate"/>
      </w:r>
      <w:r>
        <w:rPr>
          <w:noProof/>
        </w:rPr>
        <w:t>216</w:t>
      </w:r>
      <w:r>
        <w:rPr>
          <w:noProof/>
        </w:rPr>
        <w:fldChar w:fldCharType="end"/>
      </w:r>
    </w:p>
    <w:p w14:paraId="5E8D7816" w14:textId="446FCBE9" w:rsidR="002E23A4" w:rsidRDefault="002E23A4">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_Toc195534462 \h </w:instrText>
      </w:r>
      <w:r>
        <w:rPr>
          <w:noProof/>
        </w:rPr>
      </w:r>
      <w:r>
        <w:rPr>
          <w:noProof/>
        </w:rPr>
        <w:fldChar w:fldCharType="separate"/>
      </w:r>
      <w:r>
        <w:rPr>
          <w:noProof/>
        </w:rPr>
        <w:t>216</w:t>
      </w:r>
      <w:r>
        <w:rPr>
          <w:noProof/>
        </w:rPr>
        <w:fldChar w:fldCharType="end"/>
      </w:r>
    </w:p>
    <w:p w14:paraId="7444BA4F" w14:textId="35A3C744" w:rsidR="002E23A4" w:rsidRDefault="002E23A4">
      <w:pPr>
        <w:pStyle w:val="TOC4"/>
        <w:rPr>
          <w:rFonts w:asciiTheme="minorHAnsi" w:eastAsiaTheme="minorEastAsia" w:hAnsiTheme="minorHAnsi" w:cstheme="minorBidi"/>
          <w:noProof/>
          <w:sz w:val="22"/>
          <w:szCs w:val="22"/>
          <w:lang w:val="en-IN" w:eastAsia="en-IN"/>
        </w:rPr>
      </w:pPr>
      <w:r>
        <w:rPr>
          <w:noProof/>
        </w:rPr>
        <w:t>8.11</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_Toc195534463 \h </w:instrText>
      </w:r>
      <w:r>
        <w:rPr>
          <w:noProof/>
        </w:rPr>
      </w:r>
      <w:r>
        <w:rPr>
          <w:noProof/>
        </w:rPr>
        <w:fldChar w:fldCharType="separate"/>
      </w:r>
      <w:r>
        <w:rPr>
          <w:noProof/>
        </w:rPr>
        <w:t>216</w:t>
      </w:r>
      <w:r>
        <w:rPr>
          <w:noProof/>
        </w:rPr>
        <w:fldChar w:fldCharType="end"/>
      </w:r>
    </w:p>
    <w:p w14:paraId="0BAC4C22" w14:textId="3733731E" w:rsidR="002E23A4" w:rsidRDefault="002E23A4">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_Toc195534464 \h </w:instrText>
      </w:r>
      <w:r>
        <w:rPr>
          <w:noProof/>
        </w:rPr>
      </w:r>
      <w:r>
        <w:rPr>
          <w:noProof/>
        </w:rPr>
        <w:fldChar w:fldCharType="separate"/>
      </w:r>
      <w:r>
        <w:rPr>
          <w:noProof/>
        </w:rPr>
        <w:t>216</w:t>
      </w:r>
      <w:r>
        <w:rPr>
          <w:noProof/>
        </w:rPr>
        <w:fldChar w:fldCharType="end"/>
      </w:r>
    </w:p>
    <w:p w14:paraId="6BF16953" w14:textId="22A03DC6" w:rsidR="002E23A4" w:rsidRDefault="002E23A4">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_Toc195534465 \h </w:instrText>
      </w:r>
      <w:r>
        <w:rPr>
          <w:noProof/>
        </w:rPr>
      </w:r>
      <w:r>
        <w:rPr>
          <w:noProof/>
        </w:rPr>
        <w:fldChar w:fldCharType="separate"/>
      </w:r>
      <w:r>
        <w:rPr>
          <w:noProof/>
        </w:rPr>
        <w:t>216</w:t>
      </w:r>
      <w:r>
        <w:rPr>
          <w:noProof/>
        </w:rPr>
        <w:fldChar w:fldCharType="end"/>
      </w:r>
    </w:p>
    <w:p w14:paraId="27627F1A" w14:textId="744A800E" w:rsidR="002E23A4" w:rsidRDefault="002E23A4">
      <w:pPr>
        <w:pStyle w:val="TOC4"/>
        <w:rPr>
          <w:rFonts w:asciiTheme="minorHAnsi" w:eastAsiaTheme="minorEastAsia" w:hAnsiTheme="minorHAnsi" w:cstheme="minorBidi"/>
          <w:noProof/>
          <w:sz w:val="22"/>
          <w:szCs w:val="22"/>
          <w:lang w:val="en-IN" w:eastAsia="en-IN"/>
        </w:rPr>
      </w:pPr>
      <w:r>
        <w:rPr>
          <w:noProof/>
        </w:rPr>
        <w:t>8.11</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_Toc195534466 \h </w:instrText>
      </w:r>
      <w:r>
        <w:rPr>
          <w:noProof/>
        </w:rPr>
      </w:r>
      <w:r>
        <w:rPr>
          <w:noProof/>
        </w:rPr>
        <w:fldChar w:fldCharType="separate"/>
      </w:r>
      <w:r>
        <w:rPr>
          <w:noProof/>
        </w:rPr>
        <w:t>216</w:t>
      </w:r>
      <w:r>
        <w:rPr>
          <w:noProof/>
        </w:rPr>
        <w:fldChar w:fldCharType="end"/>
      </w:r>
    </w:p>
    <w:p w14:paraId="08B2DC4B" w14:textId="13DDFBC4" w:rsidR="002E23A4" w:rsidRDefault="002E23A4">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_Toc195534467 \h </w:instrText>
      </w:r>
      <w:r>
        <w:rPr>
          <w:noProof/>
        </w:rPr>
      </w:r>
      <w:r>
        <w:rPr>
          <w:noProof/>
        </w:rPr>
        <w:fldChar w:fldCharType="separate"/>
      </w:r>
      <w:r>
        <w:rPr>
          <w:noProof/>
        </w:rPr>
        <w:t>217</w:t>
      </w:r>
      <w:r>
        <w:rPr>
          <w:noProof/>
        </w:rPr>
        <w:fldChar w:fldCharType="end"/>
      </w:r>
    </w:p>
    <w:p w14:paraId="50B9E689" w14:textId="51820D7E" w:rsidR="002E23A4" w:rsidRDefault="002E23A4">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_Toc195534468 \h </w:instrText>
      </w:r>
      <w:r>
        <w:rPr>
          <w:noProof/>
        </w:rPr>
      </w:r>
      <w:r>
        <w:rPr>
          <w:noProof/>
        </w:rPr>
        <w:fldChar w:fldCharType="separate"/>
      </w:r>
      <w:r>
        <w:rPr>
          <w:noProof/>
        </w:rPr>
        <w:t>217</w:t>
      </w:r>
      <w:r>
        <w:rPr>
          <w:noProof/>
        </w:rPr>
        <w:fldChar w:fldCharType="end"/>
      </w:r>
    </w:p>
    <w:p w14:paraId="06CE05F1" w14:textId="04BFAEFF" w:rsidR="002E23A4" w:rsidRDefault="002E23A4">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_Toc195534469 \h </w:instrText>
      </w:r>
      <w:r>
        <w:rPr>
          <w:noProof/>
        </w:rPr>
      </w:r>
      <w:r>
        <w:rPr>
          <w:noProof/>
        </w:rPr>
        <w:fldChar w:fldCharType="separate"/>
      </w:r>
      <w:r>
        <w:rPr>
          <w:noProof/>
        </w:rPr>
        <w:t>217</w:t>
      </w:r>
      <w:r>
        <w:rPr>
          <w:noProof/>
        </w:rPr>
        <w:fldChar w:fldCharType="end"/>
      </w:r>
    </w:p>
    <w:p w14:paraId="28C69ECE" w14:textId="7CCC98D1" w:rsidR="002E23A4" w:rsidRDefault="002E23A4">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_Toc195534470 \h </w:instrText>
      </w:r>
      <w:r>
        <w:rPr>
          <w:noProof/>
        </w:rPr>
      </w:r>
      <w:r>
        <w:rPr>
          <w:noProof/>
        </w:rPr>
        <w:fldChar w:fldCharType="separate"/>
      </w:r>
      <w:r>
        <w:rPr>
          <w:noProof/>
        </w:rPr>
        <w:t>217</w:t>
      </w:r>
      <w:r>
        <w:rPr>
          <w:noProof/>
        </w:rPr>
        <w:fldChar w:fldCharType="end"/>
      </w:r>
    </w:p>
    <w:p w14:paraId="66C71DC6" w14:textId="1F59757A" w:rsidR="002E23A4" w:rsidRDefault="002E23A4">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_Toc195534471 \h </w:instrText>
      </w:r>
      <w:r>
        <w:rPr>
          <w:noProof/>
        </w:rPr>
      </w:r>
      <w:r>
        <w:rPr>
          <w:noProof/>
        </w:rPr>
        <w:fldChar w:fldCharType="separate"/>
      </w:r>
      <w:r>
        <w:rPr>
          <w:noProof/>
        </w:rPr>
        <w:t>217</w:t>
      </w:r>
      <w:r>
        <w:rPr>
          <w:noProof/>
        </w:rPr>
        <w:fldChar w:fldCharType="end"/>
      </w:r>
    </w:p>
    <w:p w14:paraId="7FCE2611" w14:textId="0C15D331" w:rsidR="002E23A4" w:rsidRDefault="002E23A4">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_Toc195534472 \h </w:instrText>
      </w:r>
      <w:r>
        <w:rPr>
          <w:noProof/>
        </w:rPr>
      </w:r>
      <w:r>
        <w:rPr>
          <w:noProof/>
        </w:rPr>
        <w:fldChar w:fldCharType="separate"/>
      </w:r>
      <w:r>
        <w:rPr>
          <w:noProof/>
        </w:rPr>
        <w:t>217</w:t>
      </w:r>
      <w:r>
        <w:rPr>
          <w:noProof/>
        </w:rPr>
        <w:fldChar w:fldCharType="end"/>
      </w:r>
    </w:p>
    <w:p w14:paraId="22976505" w14:textId="04D71982" w:rsidR="002E23A4" w:rsidRDefault="002E23A4">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_Toc195534473 \h </w:instrText>
      </w:r>
      <w:r>
        <w:rPr>
          <w:noProof/>
        </w:rPr>
      </w:r>
      <w:r>
        <w:rPr>
          <w:noProof/>
        </w:rPr>
        <w:fldChar w:fldCharType="separate"/>
      </w:r>
      <w:r>
        <w:rPr>
          <w:noProof/>
        </w:rPr>
        <w:t>217</w:t>
      </w:r>
      <w:r>
        <w:rPr>
          <w:noProof/>
        </w:rPr>
        <w:fldChar w:fldCharType="end"/>
      </w:r>
    </w:p>
    <w:p w14:paraId="250B3A9F" w14:textId="4A4FB9C4" w:rsidR="002E23A4" w:rsidRDefault="002E23A4">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_Toc195534474 \h </w:instrText>
      </w:r>
      <w:r>
        <w:rPr>
          <w:noProof/>
        </w:rPr>
      </w:r>
      <w:r>
        <w:rPr>
          <w:noProof/>
        </w:rPr>
        <w:fldChar w:fldCharType="separate"/>
      </w:r>
      <w:r>
        <w:rPr>
          <w:noProof/>
        </w:rPr>
        <w:t>217</w:t>
      </w:r>
      <w:r>
        <w:rPr>
          <w:noProof/>
        </w:rPr>
        <w:fldChar w:fldCharType="end"/>
      </w:r>
    </w:p>
    <w:p w14:paraId="3AD4BC61" w14:textId="728D022C" w:rsidR="002E23A4" w:rsidRDefault="002E23A4">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_Toc195534475 \h </w:instrText>
      </w:r>
      <w:r>
        <w:rPr>
          <w:noProof/>
        </w:rPr>
      </w:r>
      <w:r>
        <w:rPr>
          <w:noProof/>
        </w:rPr>
        <w:fldChar w:fldCharType="separate"/>
      </w:r>
      <w:r>
        <w:rPr>
          <w:noProof/>
        </w:rPr>
        <w:t>217</w:t>
      </w:r>
      <w:r>
        <w:rPr>
          <w:noProof/>
        </w:rPr>
        <w:fldChar w:fldCharType="end"/>
      </w:r>
    </w:p>
    <w:p w14:paraId="0E4BAE2E" w14:textId="437FCF8C" w:rsidR="002E23A4" w:rsidRDefault="002E23A4">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_Toc195534476 \h </w:instrText>
      </w:r>
      <w:r>
        <w:rPr>
          <w:noProof/>
        </w:rPr>
      </w:r>
      <w:r>
        <w:rPr>
          <w:noProof/>
        </w:rPr>
        <w:fldChar w:fldCharType="separate"/>
      </w:r>
      <w:r>
        <w:rPr>
          <w:noProof/>
        </w:rPr>
        <w:t>218</w:t>
      </w:r>
      <w:r>
        <w:rPr>
          <w:noProof/>
        </w:rPr>
        <w:fldChar w:fldCharType="end"/>
      </w:r>
    </w:p>
    <w:p w14:paraId="0865E57E" w14:textId="21D85204" w:rsidR="002E23A4" w:rsidRDefault="002E23A4">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_Toc195534477 \h </w:instrText>
      </w:r>
      <w:r>
        <w:rPr>
          <w:noProof/>
        </w:rPr>
      </w:r>
      <w:r>
        <w:rPr>
          <w:noProof/>
        </w:rPr>
        <w:fldChar w:fldCharType="separate"/>
      </w:r>
      <w:r>
        <w:rPr>
          <w:noProof/>
        </w:rPr>
        <w:t>218</w:t>
      </w:r>
      <w:r>
        <w:rPr>
          <w:noProof/>
        </w:rPr>
        <w:fldChar w:fldCharType="end"/>
      </w:r>
    </w:p>
    <w:p w14:paraId="4821D0E4" w14:textId="259103AD" w:rsidR="002E23A4" w:rsidRDefault="002E23A4">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_Toc195534478 \h </w:instrText>
      </w:r>
      <w:r>
        <w:rPr>
          <w:noProof/>
        </w:rPr>
      </w:r>
      <w:r>
        <w:rPr>
          <w:noProof/>
        </w:rPr>
        <w:fldChar w:fldCharType="separate"/>
      </w:r>
      <w:r>
        <w:rPr>
          <w:noProof/>
        </w:rPr>
        <w:t>218</w:t>
      </w:r>
      <w:r>
        <w:rPr>
          <w:noProof/>
        </w:rPr>
        <w:fldChar w:fldCharType="end"/>
      </w:r>
    </w:p>
    <w:p w14:paraId="5457848F" w14:textId="13F9D30C" w:rsidR="002E23A4" w:rsidRDefault="002E23A4">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_Toc195534479 \h </w:instrText>
      </w:r>
      <w:r>
        <w:rPr>
          <w:noProof/>
        </w:rPr>
      </w:r>
      <w:r>
        <w:rPr>
          <w:noProof/>
        </w:rPr>
        <w:fldChar w:fldCharType="separate"/>
      </w:r>
      <w:r>
        <w:rPr>
          <w:noProof/>
        </w:rPr>
        <w:t>219</w:t>
      </w:r>
      <w:r>
        <w:rPr>
          <w:noProof/>
        </w:rPr>
        <w:fldChar w:fldCharType="end"/>
      </w:r>
    </w:p>
    <w:p w14:paraId="3C853199" w14:textId="36CC16EF" w:rsidR="002E23A4" w:rsidRDefault="002E23A4">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_Toc195534480 \h </w:instrText>
      </w:r>
      <w:r>
        <w:rPr>
          <w:noProof/>
        </w:rPr>
      </w:r>
      <w:r>
        <w:rPr>
          <w:noProof/>
        </w:rPr>
        <w:fldChar w:fldCharType="separate"/>
      </w:r>
      <w:r>
        <w:rPr>
          <w:noProof/>
        </w:rPr>
        <w:t>219</w:t>
      </w:r>
      <w:r>
        <w:rPr>
          <w:noProof/>
        </w:rPr>
        <w:fldChar w:fldCharType="end"/>
      </w:r>
    </w:p>
    <w:p w14:paraId="5CCC97A4" w14:textId="1A2D3C57" w:rsidR="002E23A4" w:rsidRDefault="002E23A4">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_Toc195534481 \h </w:instrText>
      </w:r>
      <w:r>
        <w:rPr>
          <w:noProof/>
        </w:rPr>
      </w:r>
      <w:r>
        <w:rPr>
          <w:noProof/>
        </w:rPr>
        <w:fldChar w:fldCharType="separate"/>
      </w:r>
      <w:r>
        <w:rPr>
          <w:noProof/>
        </w:rPr>
        <w:t>219</w:t>
      </w:r>
      <w:r>
        <w:rPr>
          <w:noProof/>
        </w:rPr>
        <w:fldChar w:fldCharType="end"/>
      </w:r>
    </w:p>
    <w:p w14:paraId="2FE25F59" w14:textId="1811523F" w:rsidR="002E23A4" w:rsidRDefault="002E23A4">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_Toc195534482 \h </w:instrText>
      </w:r>
      <w:r>
        <w:rPr>
          <w:noProof/>
        </w:rPr>
      </w:r>
      <w:r>
        <w:rPr>
          <w:noProof/>
        </w:rPr>
        <w:fldChar w:fldCharType="separate"/>
      </w:r>
      <w:r>
        <w:rPr>
          <w:noProof/>
        </w:rPr>
        <w:t>219</w:t>
      </w:r>
      <w:r>
        <w:rPr>
          <w:noProof/>
        </w:rPr>
        <w:fldChar w:fldCharType="end"/>
      </w:r>
    </w:p>
    <w:p w14:paraId="1A709AF9" w14:textId="0DB2101D" w:rsidR="002E23A4" w:rsidRDefault="002E23A4">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_Toc195534483 \h </w:instrText>
      </w:r>
      <w:r>
        <w:rPr>
          <w:noProof/>
        </w:rPr>
      </w:r>
      <w:r>
        <w:rPr>
          <w:noProof/>
        </w:rPr>
        <w:fldChar w:fldCharType="separate"/>
      </w:r>
      <w:r>
        <w:rPr>
          <w:noProof/>
        </w:rPr>
        <w:t>219</w:t>
      </w:r>
      <w:r>
        <w:rPr>
          <w:noProof/>
        </w:rPr>
        <w:fldChar w:fldCharType="end"/>
      </w:r>
    </w:p>
    <w:p w14:paraId="6CF5FA6D" w14:textId="63B9AD47" w:rsidR="002E23A4" w:rsidRDefault="002E23A4">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_Toc195534484 \h </w:instrText>
      </w:r>
      <w:r>
        <w:rPr>
          <w:noProof/>
        </w:rPr>
      </w:r>
      <w:r>
        <w:rPr>
          <w:noProof/>
        </w:rPr>
        <w:fldChar w:fldCharType="separate"/>
      </w:r>
      <w:r>
        <w:rPr>
          <w:noProof/>
        </w:rPr>
        <w:t>220</w:t>
      </w:r>
      <w:r>
        <w:rPr>
          <w:noProof/>
        </w:rPr>
        <w:fldChar w:fldCharType="end"/>
      </w:r>
    </w:p>
    <w:p w14:paraId="33951BBD" w14:textId="129DE2B1" w:rsidR="002E23A4" w:rsidRDefault="002E23A4">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_Toc195534485 \h </w:instrText>
      </w:r>
      <w:r>
        <w:rPr>
          <w:noProof/>
        </w:rPr>
      </w:r>
      <w:r>
        <w:rPr>
          <w:noProof/>
        </w:rPr>
        <w:fldChar w:fldCharType="separate"/>
      </w:r>
      <w:r>
        <w:rPr>
          <w:noProof/>
        </w:rPr>
        <w:t>220</w:t>
      </w:r>
      <w:r>
        <w:rPr>
          <w:noProof/>
        </w:rPr>
        <w:fldChar w:fldCharType="end"/>
      </w:r>
    </w:p>
    <w:p w14:paraId="7A55EA1D" w14:textId="5DD12321" w:rsidR="002E23A4" w:rsidRDefault="002E23A4">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_Toc195534486 \h </w:instrText>
      </w:r>
      <w:r>
        <w:rPr>
          <w:noProof/>
        </w:rPr>
      </w:r>
      <w:r>
        <w:rPr>
          <w:noProof/>
        </w:rPr>
        <w:fldChar w:fldCharType="separate"/>
      </w:r>
      <w:r>
        <w:rPr>
          <w:noProof/>
        </w:rPr>
        <w:t>220</w:t>
      </w:r>
      <w:r>
        <w:rPr>
          <w:noProof/>
        </w:rPr>
        <w:fldChar w:fldCharType="end"/>
      </w:r>
    </w:p>
    <w:p w14:paraId="4D034D2D" w14:textId="04AA904A" w:rsidR="002E23A4" w:rsidRDefault="002E23A4">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_Toc195534487 \h </w:instrText>
      </w:r>
      <w:r>
        <w:rPr>
          <w:noProof/>
        </w:rPr>
      </w:r>
      <w:r>
        <w:rPr>
          <w:noProof/>
        </w:rPr>
        <w:fldChar w:fldCharType="separate"/>
      </w:r>
      <w:r>
        <w:rPr>
          <w:noProof/>
        </w:rPr>
        <w:t>220</w:t>
      </w:r>
      <w:r>
        <w:rPr>
          <w:noProof/>
        </w:rPr>
        <w:fldChar w:fldCharType="end"/>
      </w:r>
    </w:p>
    <w:p w14:paraId="12B48DE5" w14:textId="31D228D2" w:rsidR="002E23A4" w:rsidRDefault="002E23A4">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_Toc195534488 \h </w:instrText>
      </w:r>
      <w:r>
        <w:rPr>
          <w:noProof/>
        </w:rPr>
      </w:r>
      <w:r>
        <w:rPr>
          <w:noProof/>
        </w:rPr>
        <w:fldChar w:fldCharType="separate"/>
      </w:r>
      <w:r>
        <w:rPr>
          <w:noProof/>
        </w:rPr>
        <w:t>220</w:t>
      </w:r>
      <w:r>
        <w:rPr>
          <w:noProof/>
        </w:rPr>
        <w:fldChar w:fldCharType="end"/>
      </w:r>
    </w:p>
    <w:p w14:paraId="33B435CD" w14:textId="48BDFF39" w:rsidR="002E23A4" w:rsidRDefault="002E23A4">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_Toc195534489 \h </w:instrText>
      </w:r>
      <w:r>
        <w:rPr>
          <w:noProof/>
        </w:rPr>
      </w:r>
      <w:r>
        <w:rPr>
          <w:noProof/>
        </w:rPr>
        <w:fldChar w:fldCharType="separate"/>
      </w:r>
      <w:r>
        <w:rPr>
          <w:noProof/>
        </w:rPr>
        <w:t>220</w:t>
      </w:r>
      <w:r>
        <w:rPr>
          <w:noProof/>
        </w:rPr>
        <w:fldChar w:fldCharType="end"/>
      </w:r>
    </w:p>
    <w:p w14:paraId="2380C860" w14:textId="231FCFF2"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_Toc195534490 \h </w:instrText>
      </w:r>
      <w:r>
        <w:rPr>
          <w:noProof/>
        </w:rPr>
      </w:r>
      <w:r>
        <w:rPr>
          <w:noProof/>
        </w:rPr>
        <w:fldChar w:fldCharType="separate"/>
      </w:r>
      <w:r>
        <w:rPr>
          <w:noProof/>
        </w:rPr>
        <w:t>221</w:t>
      </w:r>
      <w:r>
        <w:rPr>
          <w:noProof/>
        </w:rPr>
        <w:fldChar w:fldCharType="end"/>
      </w:r>
    </w:p>
    <w:p w14:paraId="1E93C89E" w14:textId="7FD2A70B"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_Toc195534491 \h </w:instrText>
      </w:r>
      <w:r>
        <w:rPr>
          <w:noProof/>
        </w:rPr>
      </w:r>
      <w:r>
        <w:rPr>
          <w:noProof/>
        </w:rPr>
        <w:fldChar w:fldCharType="separate"/>
      </w:r>
      <w:r>
        <w:rPr>
          <w:noProof/>
        </w:rPr>
        <w:t>222</w:t>
      </w:r>
      <w:r>
        <w:rPr>
          <w:noProof/>
        </w:rPr>
        <w:fldChar w:fldCharType="end"/>
      </w:r>
    </w:p>
    <w:p w14:paraId="268422A7" w14:textId="41D28BE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_Toc195534492 \h </w:instrText>
      </w:r>
      <w:r>
        <w:rPr>
          <w:noProof/>
        </w:rPr>
      </w:r>
      <w:r>
        <w:rPr>
          <w:noProof/>
        </w:rPr>
        <w:fldChar w:fldCharType="separate"/>
      </w:r>
      <w:r>
        <w:rPr>
          <w:noProof/>
        </w:rPr>
        <w:t>224</w:t>
      </w:r>
      <w:r>
        <w:rPr>
          <w:noProof/>
        </w:rPr>
        <w:fldChar w:fldCharType="end"/>
      </w:r>
    </w:p>
    <w:p w14:paraId="36321E8F" w14:textId="37148C54" w:rsidR="002E23A4" w:rsidRDefault="002E23A4">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_Toc195534493 \h </w:instrText>
      </w:r>
      <w:r>
        <w:rPr>
          <w:noProof/>
        </w:rPr>
      </w:r>
      <w:r>
        <w:rPr>
          <w:noProof/>
        </w:rPr>
        <w:fldChar w:fldCharType="separate"/>
      </w:r>
      <w:r>
        <w:rPr>
          <w:noProof/>
        </w:rPr>
        <w:t>224</w:t>
      </w:r>
      <w:r>
        <w:rPr>
          <w:noProof/>
        </w:rPr>
        <w:fldChar w:fldCharType="end"/>
      </w:r>
    </w:p>
    <w:p w14:paraId="3BCB2F23" w14:textId="1C57660E" w:rsidR="002E23A4" w:rsidRDefault="002E23A4">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_Toc195534494 \h </w:instrText>
      </w:r>
      <w:r>
        <w:rPr>
          <w:noProof/>
        </w:rPr>
      </w:r>
      <w:r>
        <w:rPr>
          <w:noProof/>
        </w:rPr>
        <w:fldChar w:fldCharType="separate"/>
      </w:r>
      <w:r>
        <w:rPr>
          <w:noProof/>
        </w:rPr>
        <w:t>225</w:t>
      </w:r>
      <w:r>
        <w:rPr>
          <w:noProof/>
        </w:rPr>
        <w:fldChar w:fldCharType="end"/>
      </w:r>
    </w:p>
    <w:p w14:paraId="7CDC2DB9" w14:textId="24E97C91" w:rsidR="002E23A4" w:rsidRDefault="002E23A4">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_Toc195534495 \h </w:instrText>
      </w:r>
      <w:r>
        <w:rPr>
          <w:noProof/>
        </w:rPr>
      </w:r>
      <w:r>
        <w:rPr>
          <w:noProof/>
        </w:rPr>
        <w:fldChar w:fldCharType="separate"/>
      </w:r>
      <w:r>
        <w:rPr>
          <w:noProof/>
        </w:rPr>
        <w:t>225</w:t>
      </w:r>
      <w:r>
        <w:rPr>
          <w:noProof/>
        </w:rPr>
        <w:fldChar w:fldCharType="end"/>
      </w:r>
    </w:p>
    <w:p w14:paraId="25D31482" w14:textId="111D3A97" w:rsidR="002E23A4" w:rsidRDefault="002E23A4">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_Toc195534496 \h </w:instrText>
      </w:r>
      <w:r>
        <w:rPr>
          <w:noProof/>
        </w:rPr>
      </w:r>
      <w:r>
        <w:rPr>
          <w:noProof/>
        </w:rPr>
        <w:fldChar w:fldCharType="separate"/>
      </w:r>
      <w:r>
        <w:rPr>
          <w:noProof/>
        </w:rPr>
        <w:t>225</w:t>
      </w:r>
      <w:r>
        <w:rPr>
          <w:noProof/>
        </w:rPr>
        <w:fldChar w:fldCharType="end"/>
      </w:r>
    </w:p>
    <w:p w14:paraId="2DC69446" w14:textId="5C89E7BE" w:rsidR="002E23A4" w:rsidRDefault="002E23A4">
      <w:pPr>
        <w:pStyle w:val="TOC4"/>
        <w:rPr>
          <w:rFonts w:asciiTheme="minorHAnsi" w:eastAsiaTheme="minorEastAsia" w:hAnsiTheme="minorHAnsi" w:cstheme="minorBidi"/>
          <w:noProof/>
          <w:sz w:val="22"/>
          <w:szCs w:val="22"/>
          <w:lang w:val="en-IN" w:eastAsia="en-IN"/>
        </w:rPr>
      </w:pPr>
      <w:r>
        <w:rPr>
          <w:noProof/>
        </w:rPr>
        <w:t>8.12</w:t>
      </w:r>
      <w:r w:rsidRPr="00074DAF">
        <w:rPr>
          <w:noProof/>
          <w:lang w:val="en-US"/>
        </w:rPr>
        <w:t>.5.2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_Toc195534497 \h </w:instrText>
      </w:r>
      <w:r>
        <w:rPr>
          <w:noProof/>
        </w:rPr>
      </w:r>
      <w:r>
        <w:rPr>
          <w:noProof/>
        </w:rPr>
        <w:fldChar w:fldCharType="separate"/>
      </w:r>
      <w:r>
        <w:rPr>
          <w:noProof/>
        </w:rPr>
        <w:t>225</w:t>
      </w:r>
      <w:r>
        <w:rPr>
          <w:noProof/>
        </w:rPr>
        <w:fldChar w:fldCharType="end"/>
      </w:r>
    </w:p>
    <w:p w14:paraId="3632FB20" w14:textId="5ACB752F" w:rsidR="002E23A4" w:rsidRDefault="002E23A4">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_Toc195534498 \h </w:instrText>
      </w:r>
      <w:r>
        <w:rPr>
          <w:noProof/>
        </w:rPr>
      </w:r>
      <w:r>
        <w:rPr>
          <w:noProof/>
        </w:rPr>
        <w:fldChar w:fldCharType="separate"/>
      </w:r>
      <w:r>
        <w:rPr>
          <w:noProof/>
        </w:rPr>
        <w:t>225</w:t>
      </w:r>
      <w:r>
        <w:rPr>
          <w:noProof/>
        </w:rPr>
        <w:fldChar w:fldCharType="end"/>
      </w:r>
    </w:p>
    <w:p w14:paraId="5CD8CF38" w14:textId="746E0DBB" w:rsidR="002E23A4" w:rsidRDefault="002E23A4">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_Toc195534499 \h </w:instrText>
      </w:r>
      <w:r>
        <w:rPr>
          <w:noProof/>
        </w:rPr>
      </w:r>
      <w:r>
        <w:rPr>
          <w:noProof/>
        </w:rPr>
        <w:fldChar w:fldCharType="separate"/>
      </w:r>
      <w:r>
        <w:rPr>
          <w:noProof/>
        </w:rPr>
        <w:t>226</w:t>
      </w:r>
      <w:r>
        <w:rPr>
          <w:noProof/>
        </w:rPr>
        <w:fldChar w:fldCharType="end"/>
      </w:r>
    </w:p>
    <w:p w14:paraId="049273F6" w14:textId="11C16BEE" w:rsidR="002E23A4" w:rsidRDefault="002E23A4">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074DAF">
        <w:rPr>
          <w:noProof/>
          <w:lang w:val="en-US"/>
        </w:rPr>
        <w:t>atch</w:t>
      </w:r>
      <w:r>
        <w:rPr>
          <w:noProof/>
        </w:rPr>
        <w:tab/>
      </w:r>
      <w:r>
        <w:rPr>
          <w:noProof/>
        </w:rPr>
        <w:fldChar w:fldCharType="begin"/>
      </w:r>
      <w:r>
        <w:rPr>
          <w:noProof/>
        </w:rPr>
        <w:instrText xml:space="preserve"> PAGEREF _Toc195534500 \h </w:instrText>
      </w:r>
      <w:r>
        <w:rPr>
          <w:noProof/>
        </w:rPr>
      </w:r>
      <w:r>
        <w:rPr>
          <w:noProof/>
        </w:rPr>
        <w:fldChar w:fldCharType="separate"/>
      </w:r>
      <w:r>
        <w:rPr>
          <w:noProof/>
        </w:rPr>
        <w:t>227</w:t>
      </w:r>
      <w:r>
        <w:rPr>
          <w:noProof/>
        </w:rPr>
        <w:fldChar w:fldCharType="end"/>
      </w:r>
    </w:p>
    <w:p w14:paraId="017744F7" w14:textId="78FDA7EF" w:rsidR="002E23A4" w:rsidRDefault="002E23A4">
      <w:pPr>
        <w:pStyle w:val="TOC4"/>
        <w:rPr>
          <w:rFonts w:asciiTheme="minorHAnsi" w:eastAsiaTheme="minorEastAsia" w:hAnsiTheme="minorHAnsi" w:cstheme="minorBidi"/>
          <w:noProof/>
          <w:sz w:val="22"/>
          <w:szCs w:val="22"/>
          <w:lang w:val="en-IN" w:eastAsia="en-IN"/>
        </w:rPr>
      </w:pPr>
      <w:r>
        <w:rPr>
          <w:noProof/>
        </w:rPr>
        <w:t>8.12</w:t>
      </w:r>
      <w:r w:rsidRPr="00074DAF">
        <w:rPr>
          <w:noProof/>
          <w:lang w:val="en-US"/>
        </w:rPr>
        <w:t>.5.3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_Toc195534501 \h </w:instrText>
      </w:r>
      <w:r>
        <w:rPr>
          <w:noProof/>
        </w:rPr>
      </w:r>
      <w:r>
        <w:rPr>
          <w:noProof/>
        </w:rPr>
        <w:fldChar w:fldCharType="separate"/>
      </w:r>
      <w:r>
        <w:rPr>
          <w:noProof/>
        </w:rPr>
        <w:t>227</w:t>
      </w:r>
      <w:r>
        <w:rPr>
          <w:noProof/>
        </w:rPr>
        <w:fldChar w:fldCharType="end"/>
      </w:r>
    </w:p>
    <w:p w14:paraId="579D6BBB" w14:textId="077C5971" w:rsidR="002E23A4" w:rsidRDefault="002E23A4">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_Toc195534502 \h </w:instrText>
      </w:r>
      <w:r>
        <w:rPr>
          <w:noProof/>
        </w:rPr>
      </w:r>
      <w:r>
        <w:rPr>
          <w:noProof/>
        </w:rPr>
        <w:fldChar w:fldCharType="separate"/>
      </w:r>
      <w:r>
        <w:rPr>
          <w:noProof/>
        </w:rPr>
        <w:t>227</w:t>
      </w:r>
      <w:r>
        <w:rPr>
          <w:noProof/>
        </w:rPr>
        <w:fldChar w:fldCharType="end"/>
      </w:r>
    </w:p>
    <w:p w14:paraId="4D3AC105" w14:textId="226C0C37" w:rsidR="002E23A4" w:rsidRDefault="002E23A4">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_Toc195534503 \h </w:instrText>
      </w:r>
      <w:r>
        <w:rPr>
          <w:noProof/>
        </w:rPr>
      </w:r>
      <w:r>
        <w:rPr>
          <w:noProof/>
        </w:rPr>
        <w:fldChar w:fldCharType="separate"/>
      </w:r>
      <w:r>
        <w:rPr>
          <w:noProof/>
        </w:rPr>
        <w:t>227</w:t>
      </w:r>
      <w:r>
        <w:rPr>
          <w:noProof/>
        </w:rPr>
        <w:fldChar w:fldCharType="end"/>
      </w:r>
    </w:p>
    <w:p w14:paraId="620BCB2F" w14:textId="1B093C51" w:rsidR="002E23A4" w:rsidRDefault="002E23A4">
      <w:pPr>
        <w:pStyle w:val="TOC4"/>
        <w:rPr>
          <w:rFonts w:asciiTheme="minorHAnsi" w:eastAsiaTheme="minorEastAsia" w:hAnsiTheme="minorHAnsi" w:cstheme="minorBidi"/>
          <w:noProof/>
          <w:sz w:val="22"/>
          <w:szCs w:val="22"/>
          <w:lang w:val="en-IN" w:eastAsia="en-IN"/>
        </w:rPr>
      </w:pPr>
      <w:r>
        <w:rPr>
          <w:noProof/>
        </w:rPr>
        <w:t>8.12</w:t>
      </w:r>
      <w:r w:rsidRPr="00074DA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_Toc195534504 \h </w:instrText>
      </w:r>
      <w:r>
        <w:rPr>
          <w:noProof/>
        </w:rPr>
      </w:r>
      <w:r>
        <w:rPr>
          <w:noProof/>
        </w:rPr>
        <w:fldChar w:fldCharType="separate"/>
      </w:r>
      <w:r>
        <w:rPr>
          <w:noProof/>
        </w:rPr>
        <w:t>227</w:t>
      </w:r>
      <w:r>
        <w:rPr>
          <w:noProof/>
        </w:rPr>
        <w:fldChar w:fldCharType="end"/>
      </w:r>
    </w:p>
    <w:p w14:paraId="797EB944" w14:textId="40E1FE05" w:rsidR="002E23A4" w:rsidRDefault="002E23A4">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_Toc195534505 \h </w:instrText>
      </w:r>
      <w:r>
        <w:rPr>
          <w:noProof/>
        </w:rPr>
      </w:r>
      <w:r>
        <w:rPr>
          <w:noProof/>
        </w:rPr>
        <w:fldChar w:fldCharType="separate"/>
      </w:r>
      <w:r>
        <w:rPr>
          <w:noProof/>
        </w:rPr>
        <w:t>227</w:t>
      </w:r>
      <w:r>
        <w:rPr>
          <w:noProof/>
        </w:rPr>
        <w:fldChar w:fldCharType="end"/>
      </w:r>
    </w:p>
    <w:p w14:paraId="0D9654D3" w14:textId="01D95059" w:rsidR="002E23A4" w:rsidRDefault="002E23A4">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_Toc195534506 \h </w:instrText>
      </w:r>
      <w:r>
        <w:rPr>
          <w:noProof/>
        </w:rPr>
      </w:r>
      <w:r>
        <w:rPr>
          <w:noProof/>
        </w:rPr>
        <w:fldChar w:fldCharType="separate"/>
      </w:r>
      <w:r>
        <w:rPr>
          <w:noProof/>
        </w:rPr>
        <w:t>227</w:t>
      </w:r>
      <w:r>
        <w:rPr>
          <w:noProof/>
        </w:rPr>
        <w:fldChar w:fldCharType="end"/>
      </w:r>
    </w:p>
    <w:p w14:paraId="5B40E483" w14:textId="2396402B" w:rsidR="002E23A4" w:rsidRDefault="002E23A4">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_Toc195534507 \h </w:instrText>
      </w:r>
      <w:r>
        <w:rPr>
          <w:noProof/>
        </w:rPr>
      </w:r>
      <w:r>
        <w:rPr>
          <w:noProof/>
        </w:rPr>
        <w:fldChar w:fldCharType="separate"/>
      </w:r>
      <w:r>
        <w:rPr>
          <w:noProof/>
        </w:rPr>
        <w:t>228</w:t>
      </w:r>
      <w:r>
        <w:rPr>
          <w:noProof/>
        </w:rPr>
        <w:fldChar w:fldCharType="end"/>
      </w:r>
    </w:p>
    <w:p w14:paraId="638B68D4" w14:textId="693C73D8" w:rsidR="002E23A4" w:rsidRDefault="002E23A4">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_Toc195534508 \h </w:instrText>
      </w:r>
      <w:r>
        <w:rPr>
          <w:noProof/>
        </w:rPr>
      </w:r>
      <w:r>
        <w:rPr>
          <w:noProof/>
        </w:rPr>
        <w:fldChar w:fldCharType="separate"/>
      </w:r>
      <w:r>
        <w:rPr>
          <w:noProof/>
        </w:rPr>
        <w:t>228</w:t>
      </w:r>
      <w:r>
        <w:rPr>
          <w:noProof/>
        </w:rPr>
        <w:fldChar w:fldCharType="end"/>
      </w:r>
    </w:p>
    <w:p w14:paraId="764174CA" w14:textId="114D0A4D" w:rsidR="002E23A4" w:rsidRDefault="002E23A4">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_Toc195534509 \h </w:instrText>
      </w:r>
      <w:r>
        <w:rPr>
          <w:noProof/>
        </w:rPr>
      </w:r>
      <w:r>
        <w:rPr>
          <w:noProof/>
        </w:rPr>
        <w:fldChar w:fldCharType="separate"/>
      </w:r>
      <w:r>
        <w:rPr>
          <w:noProof/>
        </w:rPr>
        <w:t>228</w:t>
      </w:r>
      <w:r>
        <w:rPr>
          <w:noProof/>
        </w:rPr>
        <w:fldChar w:fldCharType="end"/>
      </w:r>
    </w:p>
    <w:p w14:paraId="482A592D" w14:textId="49B86AFE" w:rsidR="002E23A4" w:rsidRDefault="002E23A4">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_Toc195534510 \h </w:instrText>
      </w:r>
      <w:r>
        <w:rPr>
          <w:noProof/>
        </w:rPr>
      </w:r>
      <w:r>
        <w:rPr>
          <w:noProof/>
        </w:rPr>
        <w:fldChar w:fldCharType="separate"/>
      </w:r>
      <w:r>
        <w:rPr>
          <w:noProof/>
        </w:rPr>
        <w:t>228</w:t>
      </w:r>
      <w:r>
        <w:rPr>
          <w:noProof/>
        </w:rPr>
        <w:fldChar w:fldCharType="end"/>
      </w:r>
    </w:p>
    <w:p w14:paraId="1BABED7D" w14:textId="284EF487" w:rsidR="002E23A4" w:rsidRDefault="002E23A4">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_Toc195534511 \h </w:instrText>
      </w:r>
      <w:r>
        <w:rPr>
          <w:noProof/>
        </w:rPr>
      </w:r>
      <w:r>
        <w:rPr>
          <w:noProof/>
        </w:rPr>
        <w:fldChar w:fldCharType="separate"/>
      </w:r>
      <w:r>
        <w:rPr>
          <w:noProof/>
        </w:rPr>
        <w:t>228</w:t>
      </w:r>
      <w:r>
        <w:rPr>
          <w:noProof/>
        </w:rPr>
        <w:fldChar w:fldCharType="end"/>
      </w:r>
    </w:p>
    <w:p w14:paraId="2DC29B98" w14:textId="10C46EB7" w:rsidR="002E23A4" w:rsidRDefault="002E23A4">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_Toc195534512 \h </w:instrText>
      </w:r>
      <w:r>
        <w:rPr>
          <w:noProof/>
        </w:rPr>
      </w:r>
      <w:r>
        <w:rPr>
          <w:noProof/>
        </w:rPr>
        <w:fldChar w:fldCharType="separate"/>
      </w:r>
      <w:r>
        <w:rPr>
          <w:noProof/>
        </w:rPr>
        <w:t>228</w:t>
      </w:r>
      <w:r>
        <w:rPr>
          <w:noProof/>
        </w:rPr>
        <w:fldChar w:fldCharType="end"/>
      </w:r>
    </w:p>
    <w:p w14:paraId="1DD7DF20" w14:textId="77BAB5AA" w:rsidR="002E23A4" w:rsidRDefault="002E23A4">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_Toc195534513 \h </w:instrText>
      </w:r>
      <w:r>
        <w:rPr>
          <w:noProof/>
        </w:rPr>
      </w:r>
      <w:r>
        <w:rPr>
          <w:noProof/>
        </w:rPr>
        <w:fldChar w:fldCharType="separate"/>
      </w:r>
      <w:r>
        <w:rPr>
          <w:noProof/>
        </w:rPr>
        <w:t>228</w:t>
      </w:r>
      <w:r>
        <w:rPr>
          <w:noProof/>
        </w:rPr>
        <w:fldChar w:fldCharType="end"/>
      </w:r>
    </w:p>
    <w:p w14:paraId="7D979E58" w14:textId="6891DCF1" w:rsidR="002E23A4" w:rsidRDefault="002E23A4">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_Toc195534514 \h </w:instrText>
      </w:r>
      <w:r>
        <w:rPr>
          <w:noProof/>
        </w:rPr>
      </w:r>
      <w:r>
        <w:rPr>
          <w:noProof/>
        </w:rPr>
        <w:fldChar w:fldCharType="separate"/>
      </w:r>
      <w:r>
        <w:rPr>
          <w:noProof/>
        </w:rPr>
        <w:t>228</w:t>
      </w:r>
      <w:r>
        <w:rPr>
          <w:noProof/>
        </w:rPr>
        <w:fldChar w:fldCharType="end"/>
      </w:r>
    </w:p>
    <w:p w14:paraId="3CA2A05D" w14:textId="3F39D0B0" w:rsidR="002E23A4" w:rsidRDefault="002E23A4">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_Toc195534515 \h </w:instrText>
      </w:r>
      <w:r>
        <w:rPr>
          <w:noProof/>
        </w:rPr>
      </w:r>
      <w:r>
        <w:rPr>
          <w:noProof/>
        </w:rPr>
        <w:fldChar w:fldCharType="separate"/>
      </w:r>
      <w:r>
        <w:rPr>
          <w:noProof/>
        </w:rPr>
        <w:t>229</w:t>
      </w:r>
      <w:r>
        <w:rPr>
          <w:noProof/>
        </w:rPr>
        <w:fldChar w:fldCharType="end"/>
      </w:r>
    </w:p>
    <w:p w14:paraId="45EED625" w14:textId="454E277A" w:rsidR="002E23A4" w:rsidRDefault="002E23A4">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_Toc195534516 \h </w:instrText>
      </w:r>
      <w:r>
        <w:rPr>
          <w:noProof/>
        </w:rPr>
      </w:r>
      <w:r>
        <w:rPr>
          <w:noProof/>
        </w:rPr>
        <w:fldChar w:fldCharType="separate"/>
      </w:r>
      <w:r>
        <w:rPr>
          <w:noProof/>
        </w:rPr>
        <w:t>229</w:t>
      </w:r>
      <w:r>
        <w:rPr>
          <w:noProof/>
        </w:rPr>
        <w:fldChar w:fldCharType="end"/>
      </w:r>
    </w:p>
    <w:p w14:paraId="769A126B" w14:textId="5BDE5DCE" w:rsidR="002E23A4" w:rsidRDefault="002E23A4">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_Toc195534517 \h </w:instrText>
      </w:r>
      <w:r>
        <w:rPr>
          <w:noProof/>
        </w:rPr>
      </w:r>
      <w:r>
        <w:rPr>
          <w:noProof/>
        </w:rPr>
        <w:fldChar w:fldCharType="separate"/>
      </w:r>
      <w:r>
        <w:rPr>
          <w:noProof/>
        </w:rPr>
        <w:t>229</w:t>
      </w:r>
      <w:r>
        <w:rPr>
          <w:noProof/>
        </w:rPr>
        <w:fldChar w:fldCharType="end"/>
      </w:r>
    </w:p>
    <w:p w14:paraId="0FC18FEE" w14:textId="2B5E2380" w:rsidR="002E23A4" w:rsidRDefault="002E23A4">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_Toc195534518 \h </w:instrText>
      </w:r>
      <w:r>
        <w:rPr>
          <w:noProof/>
        </w:rPr>
      </w:r>
      <w:r>
        <w:rPr>
          <w:noProof/>
        </w:rPr>
        <w:fldChar w:fldCharType="separate"/>
      </w:r>
      <w:r>
        <w:rPr>
          <w:noProof/>
        </w:rPr>
        <w:t>229</w:t>
      </w:r>
      <w:r>
        <w:rPr>
          <w:noProof/>
        </w:rPr>
        <w:fldChar w:fldCharType="end"/>
      </w:r>
    </w:p>
    <w:p w14:paraId="0FBB5716" w14:textId="7BD57D76" w:rsidR="002E23A4" w:rsidRDefault="002E23A4">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_Toc195534519 \h </w:instrText>
      </w:r>
      <w:r>
        <w:rPr>
          <w:noProof/>
        </w:rPr>
      </w:r>
      <w:r>
        <w:rPr>
          <w:noProof/>
        </w:rPr>
        <w:fldChar w:fldCharType="separate"/>
      </w:r>
      <w:r>
        <w:rPr>
          <w:noProof/>
        </w:rPr>
        <w:t>229</w:t>
      </w:r>
      <w:r>
        <w:rPr>
          <w:noProof/>
        </w:rPr>
        <w:fldChar w:fldCharType="end"/>
      </w:r>
    </w:p>
    <w:p w14:paraId="21088E42" w14:textId="20220350" w:rsidR="002E23A4" w:rsidRDefault="002E23A4">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_Toc195534520 \h </w:instrText>
      </w:r>
      <w:r>
        <w:rPr>
          <w:noProof/>
        </w:rPr>
      </w:r>
      <w:r>
        <w:rPr>
          <w:noProof/>
        </w:rPr>
        <w:fldChar w:fldCharType="separate"/>
      </w:r>
      <w:r>
        <w:rPr>
          <w:noProof/>
        </w:rPr>
        <w:t>229</w:t>
      </w:r>
      <w:r>
        <w:rPr>
          <w:noProof/>
        </w:rPr>
        <w:fldChar w:fldCharType="end"/>
      </w:r>
    </w:p>
    <w:p w14:paraId="60463458" w14:textId="41E0CD63" w:rsidR="002E23A4" w:rsidRDefault="002E23A4">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_Toc195534521 \h </w:instrText>
      </w:r>
      <w:r>
        <w:rPr>
          <w:noProof/>
        </w:rPr>
      </w:r>
      <w:r>
        <w:rPr>
          <w:noProof/>
        </w:rPr>
        <w:fldChar w:fldCharType="separate"/>
      </w:r>
      <w:r>
        <w:rPr>
          <w:noProof/>
        </w:rPr>
        <w:t>229</w:t>
      </w:r>
      <w:r>
        <w:rPr>
          <w:noProof/>
        </w:rPr>
        <w:fldChar w:fldCharType="end"/>
      </w:r>
    </w:p>
    <w:p w14:paraId="005300EB" w14:textId="7EEF475A" w:rsidR="002E23A4" w:rsidRDefault="002E23A4">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_Toc195534522 \h </w:instrText>
      </w:r>
      <w:r>
        <w:rPr>
          <w:noProof/>
        </w:rPr>
      </w:r>
      <w:r>
        <w:rPr>
          <w:noProof/>
        </w:rPr>
        <w:fldChar w:fldCharType="separate"/>
      </w:r>
      <w:r>
        <w:rPr>
          <w:noProof/>
        </w:rPr>
        <w:t>230</w:t>
      </w:r>
      <w:r>
        <w:rPr>
          <w:noProof/>
        </w:rPr>
        <w:fldChar w:fldCharType="end"/>
      </w:r>
    </w:p>
    <w:p w14:paraId="0B56EEE6" w14:textId="4EC8CEF3" w:rsidR="002E23A4" w:rsidRDefault="002E23A4">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_Toc195534523 \h </w:instrText>
      </w:r>
      <w:r>
        <w:rPr>
          <w:noProof/>
        </w:rPr>
      </w:r>
      <w:r>
        <w:rPr>
          <w:noProof/>
        </w:rPr>
        <w:fldChar w:fldCharType="separate"/>
      </w:r>
      <w:r>
        <w:rPr>
          <w:noProof/>
        </w:rPr>
        <w:t>230</w:t>
      </w:r>
      <w:r>
        <w:rPr>
          <w:noProof/>
        </w:rPr>
        <w:fldChar w:fldCharType="end"/>
      </w:r>
    </w:p>
    <w:p w14:paraId="21179186" w14:textId="6EE58A86" w:rsidR="002E23A4" w:rsidRDefault="002E23A4">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_Toc195534524 \h </w:instrText>
      </w:r>
      <w:r>
        <w:rPr>
          <w:noProof/>
        </w:rPr>
      </w:r>
      <w:r>
        <w:rPr>
          <w:noProof/>
        </w:rPr>
        <w:fldChar w:fldCharType="separate"/>
      </w:r>
      <w:r>
        <w:rPr>
          <w:noProof/>
        </w:rPr>
        <w:t>230</w:t>
      </w:r>
      <w:r>
        <w:rPr>
          <w:noProof/>
        </w:rPr>
        <w:fldChar w:fldCharType="end"/>
      </w:r>
    </w:p>
    <w:p w14:paraId="20368ABA" w14:textId="46F6078B" w:rsidR="002E23A4" w:rsidRDefault="002E23A4">
      <w:pPr>
        <w:pStyle w:val="TOC4"/>
        <w:rPr>
          <w:rFonts w:asciiTheme="minorHAnsi" w:eastAsiaTheme="minorEastAsia" w:hAnsiTheme="minorHAnsi" w:cstheme="minorBidi"/>
          <w:noProof/>
          <w:sz w:val="22"/>
          <w:szCs w:val="22"/>
          <w:lang w:val="en-IN" w:eastAsia="en-IN"/>
        </w:rPr>
      </w:pPr>
      <w:r>
        <w:rPr>
          <w:noProof/>
        </w:rPr>
        <w:t>8A.1</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_Toc195534525 \h </w:instrText>
      </w:r>
      <w:r>
        <w:rPr>
          <w:noProof/>
        </w:rPr>
      </w:r>
      <w:r>
        <w:rPr>
          <w:noProof/>
        </w:rPr>
        <w:fldChar w:fldCharType="separate"/>
      </w:r>
      <w:r>
        <w:rPr>
          <w:noProof/>
        </w:rPr>
        <w:t>231</w:t>
      </w:r>
      <w:r>
        <w:rPr>
          <w:noProof/>
        </w:rPr>
        <w:fldChar w:fldCharType="end"/>
      </w:r>
    </w:p>
    <w:p w14:paraId="6774CFFB" w14:textId="2A70F951" w:rsidR="002E23A4" w:rsidRDefault="002E23A4">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_Toc195534526 \h </w:instrText>
      </w:r>
      <w:r>
        <w:rPr>
          <w:noProof/>
        </w:rPr>
      </w:r>
      <w:r>
        <w:rPr>
          <w:noProof/>
        </w:rPr>
        <w:fldChar w:fldCharType="separate"/>
      </w:r>
      <w:r>
        <w:rPr>
          <w:noProof/>
        </w:rPr>
        <w:t>231</w:t>
      </w:r>
      <w:r>
        <w:rPr>
          <w:noProof/>
        </w:rPr>
        <w:fldChar w:fldCharType="end"/>
      </w:r>
    </w:p>
    <w:p w14:paraId="075BC08B" w14:textId="2F31B4D2" w:rsidR="002E23A4" w:rsidRDefault="002E23A4">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_Toc195534527 \h </w:instrText>
      </w:r>
      <w:r>
        <w:rPr>
          <w:noProof/>
        </w:rPr>
      </w:r>
      <w:r>
        <w:rPr>
          <w:noProof/>
        </w:rPr>
        <w:fldChar w:fldCharType="separate"/>
      </w:r>
      <w:r>
        <w:rPr>
          <w:noProof/>
        </w:rPr>
        <w:t>231</w:t>
      </w:r>
      <w:r>
        <w:rPr>
          <w:noProof/>
        </w:rPr>
        <w:fldChar w:fldCharType="end"/>
      </w:r>
    </w:p>
    <w:p w14:paraId="65F642F3" w14:textId="56F38B8C" w:rsidR="002E23A4" w:rsidRDefault="002E23A4">
      <w:pPr>
        <w:pStyle w:val="TOC4"/>
        <w:rPr>
          <w:rFonts w:asciiTheme="minorHAnsi" w:eastAsiaTheme="minorEastAsia" w:hAnsiTheme="minorHAnsi" w:cstheme="minorBidi"/>
          <w:noProof/>
          <w:sz w:val="22"/>
          <w:szCs w:val="22"/>
          <w:lang w:val="en-IN" w:eastAsia="en-IN"/>
        </w:rPr>
      </w:pPr>
      <w:r>
        <w:rPr>
          <w:noProof/>
        </w:rPr>
        <w:t>8A.1</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_Toc195534528 \h </w:instrText>
      </w:r>
      <w:r>
        <w:rPr>
          <w:noProof/>
        </w:rPr>
      </w:r>
      <w:r>
        <w:rPr>
          <w:noProof/>
        </w:rPr>
        <w:fldChar w:fldCharType="separate"/>
      </w:r>
      <w:r>
        <w:rPr>
          <w:noProof/>
        </w:rPr>
        <w:t>231</w:t>
      </w:r>
      <w:r>
        <w:rPr>
          <w:noProof/>
        </w:rPr>
        <w:fldChar w:fldCharType="end"/>
      </w:r>
    </w:p>
    <w:p w14:paraId="337355CB" w14:textId="32E03F33" w:rsidR="002E23A4" w:rsidRDefault="002E23A4">
      <w:pPr>
        <w:pStyle w:val="TOC5"/>
        <w:rPr>
          <w:rFonts w:asciiTheme="minorHAnsi" w:eastAsiaTheme="minorEastAsia" w:hAnsiTheme="minorHAnsi" w:cstheme="minorBidi"/>
          <w:noProof/>
          <w:sz w:val="22"/>
          <w:szCs w:val="22"/>
          <w:lang w:val="en-IN" w:eastAsia="en-IN"/>
        </w:rPr>
      </w:pPr>
      <w:r>
        <w:rPr>
          <w:noProof/>
        </w:rPr>
        <w:t>8A.1</w:t>
      </w:r>
      <w:r w:rsidRPr="00074DA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_Toc195534529 \h </w:instrText>
      </w:r>
      <w:r>
        <w:rPr>
          <w:noProof/>
        </w:rPr>
      </w:r>
      <w:r>
        <w:rPr>
          <w:noProof/>
        </w:rPr>
        <w:fldChar w:fldCharType="separate"/>
      </w:r>
      <w:r>
        <w:rPr>
          <w:noProof/>
        </w:rPr>
        <w:t>231</w:t>
      </w:r>
      <w:r>
        <w:rPr>
          <w:noProof/>
        </w:rPr>
        <w:fldChar w:fldCharType="end"/>
      </w:r>
    </w:p>
    <w:p w14:paraId="6AAF2DB3" w14:textId="7F106B87" w:rsidR="002E23A4" w:rsidRDefault="002E23A4">
      <w:pPr>
        <w:pStyle w:val="TOC5"/>
        <w:rPr>
          <w:rFonts w:asciiTheme="minorHAnsi" w:eastAsiaTheme="minorEastAsia" w:hAnsiTheme="minorHAnsi" w:cstheme="minorBidi"/>
          <w:noProof/>
          <w:sz w:val="22"/>
          <w:szCs w:val="22"/>
          <w:lang w:val="en-IN" w:eastAsia="en-IN"/>
        </w:rPr>
      </w:pPr>
      <w:r>
        <w:rPr>
          <w:noProof/>
        </w:rPr>
        <w:t>8A.1</w:t>
      </w:r>
      <w:r w:rsidRPr="00074DA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_Toc195534530 \h </w:instrText>
      </w:r>
      <w:r>
        <w:rPr>
          <w:noProof/>
        </w:rPr>
      </w:r>
      <w:r>
        <w:rPr>
          <w:noProof/>
        </w:rPr>
        <w:fldChar w:fldCharType="separate"/>
      </w:r>
      <w:r>
        <w:rPr>
          <w:noProof/>
        </w:rPr>
        <w:t>231</w:t>
      </w:r>
      <w:r>
        <w:rPr>
          <w:noProof/>
        </w:rPr>
        <w:fldChar w:fldCharType="end"/>
      </w:r>
    </w:p>
    <w:p w14:paraId="5D792DE0" w14:textId="22331B78" w:rsidR="002E23A4" w:rsidRDefault="002E23A4">
      <w:pPr>
        <w:pStyle w:val="TOC4"/>
        <w:rPr>
          <w:rFonts w:asciiTheme="minorHAnsi" w:eastAsiaTheme="minorEastAsia" w:hAnsiTheme="minorHAnsi" w:cstheme="minorBidi"/>
          <w:noProof/>
          <w:sz w:val="22"/>
          <w:szCs w:val="22"/>
          <w:lang w:val="en-IN" w:eastAsia="en-IN"/>
        </w:rPr>
      </w:pPr>
      <w:r>
        <w:rPr>
          <w:noProof/>
        </w:rPr>
        <w:t>8A.1</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_Toc195534531 \h </w:instrText>
      </w:r>
      <w:r>
        <w:rPr>
          <w:noProof/>
        </w:rPr>
      </w:r>
      <w:r>
        <w:rPr>
          <w:noProof/>
        </w:rPr>
        <w:fldChar w:fldCharType="separate"/>
      </w:r>
      <w:r>
        <w:rPr>
          <w:noProof/>
        </w:rPr>
        <w:t>231</w:t>
      </w:r>
      <w:r>
        <w:rPr>
          <w:noProof/>
        </w:rPr>
        <w:fldChar w:fldCharType="end"/>
      </w:r>
    </w:p>
    <w:p w14:paraId="0CE1E244" w14:textId="3D24FF3A" w:rsidR="002E23A4" w:rsidRDefault="002E23A4">
      <w:pPr>
        <w:pStyle w:val="TOC4"/>
        <w:rPr>
          <w:rFonts w:asciiTheme="minorHAnsi" w:eastAsiaTheme="minorEastAsia" w:hAnsiTheme="minorHAnsi" w:cstheme="minorBidi"/>
          <w:noProof/>
          <w:sz w:val="22"/>
          <w:szCs w:val="22"/>
          <w:lang w:val="en-IN" w:eastAsia="en-IN"/>
        </w:rPr>
      </w:pPr>
      <w:r>
        <w:rPr>
          <w:noProof/>
        </w:rPr>
        <w:t>8A.1</w:t>
      </w:r>
      <w:r w:rsidRPr="00074DA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_Toc195534532 \h </w:instrText>
      </w:r>
      <w:r>
        <w:rPr>
          <w:noProof/>
        </w:rPr>
      </w:r>
      <w:r>
        <w:rPr>
          <w:noProof/>
        </w:rPr>
        <w:fldChar w:fldCharType="separate"/>
      </w:r>
      <w:r>
        <w:rPr>
          <w:noProof/>
        </w:rPr>
        <w:t>232</w:t>
      </w:r>
      <w:r>
        <w:rPr>
          <w:noProof/>
        </w:rPr>
        <w:fldChar w:fldCharType="end"/>
      </w:r>
    </w:p>
    <w:p w14:paraId="50B1EFCB" w14:textId="64B25DDB" w:rsidR="002E23A4" w:rsidRDefault="002E23A4">
      <w:pPr>
        <w:pStyle w:val="TOC5"/>
        <w:rPr>
          <w:rFonts w:asciiTheme="minorHAnsi" w:eastAsiaTheme="minorEastAsia" w:hAnsiTheme="minorHAnsi" w:cstheme="minorBidi"/>
          <w:noProof/>
          <w:sz w:val="22"/>
          <w:szCs w:val="22"/>
          <w:lang w:val="en-IN" w:eastAsia="en-IN"/>
        </w:rPr>
      </w:pPr>
      <w:r>
        <w:rPr>
          <w:noProof/>
        </w:rPr>
        <w:t>8A.1</w:t>
      </w:r>
      <w:r w:rsidRPr="00074DA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_Toc195534533 \h </w:instrText>
      </w:r>
      <w:r>
        <w:rPr>
          <w:noProof/>
        </w:rPr>
      </w:r>
      <w:r>
        <w:rPr>
          <w:noProof/>
        </w:rPr>
        <w:fldChar w:fldCharType="separate"/>
      </w:r>
      <w:r>
        <w:rPr>
          <w:noProof/>
        </w:rPr>
        <w:t>232</w:t>
      </w:r>
      <w:r>
        <w:rPr>
          <w:noProof/>
        </w:rPr>
        <w:fldChar w:fldCharType="end"/>
      </w:r>
    </w:p>
    <w:p w14:paraId="55491536" w14:textId="2E927226" w:rsidR="002E23A4" w:rsidRDefault="002E23A4">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_Toc195534534 \h </w:instrText>
      </w:r>
      <w:r>
        <w:rPr>
          <w:noProof/>
        </w:rPr>
      </w:r>
      <w:r>
        <w:rPr>
          <w:noProof/>
        </w:rPr>
        <w:fldChar w:fldCharType="separate"/>
      </w:r>
      <w:r>
        <w:rPr>
          <w:noProof/>
        </w:rPr>
        <w:t>232</w:t>
      </w:r>
      <w:r>
        <w:rPr>
          <w:noProof/>
        </w:rPr>
        <w:fldChar w:fldCharType="end"/>
      </w:r>
    </w:p>
    <w:p w14:paraId="6FBFA9FB" w14:textId="79651F51" w:rsidR="002E23A4" w:rsidRDefault="002E23A4">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_Toc195534535 \h </w:instrText>
      </w:r>
      <w:r>
        <w:rPr>
          <w:noProof/>
        </w:rPr>
      </w:r>
      <w:r>
        <w:rPr>
          <w:noProof/>
        </w:rPr>
        <w:fldChar w:fldCharType="separate"/>
      </w:r>
      <w:r>
        <w:rPr>
          <w:noProof/>
        </w:rPr>
        <w:t>232</w:t>
      </w:r>
      <w:r>
        <w:rPr>
          <w:noProof/>
        </w:rPr>
        <w:fldChar w:fldCharType="end"/>
      </w:r>
    </w:p>
    <w:p w14:paraId="26E8FB92" w14:textId="5CAE3B54" w:rsidR="002E23A4" w:rsidRDefault="002E23A4">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_Toc195534536 \h </w:instrText>
      </w:r>
      <w:r>
        <w:rPr>
          <w:noProof/>
        </w:rPr>
      </w:r>
      <w:r>
        <w:rPr>
          <w:noProof/>
        </w:rPr>
        <w:fldChar w:fldCharType="separate"/>
      </w:r>
      <w:r>
        <w:rPr>
          <w:noProof/>
        </w:rPr>
        <w:t>232</w:t>
      </w:r>
      <w:r>
        <w:rPr>
          <w:noProof/>
        </w:rPr>
        <w:fldChar w:fldCharType="end"/>
      </w:r>
    </w:p>
    <w:p w14:paraId="5307CD68" w14:textId="001A2F3D" w:rsidR="002E23A4" w:rsidRDefault="002E23A4">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_Toc195534537 \h </w:instrText>
      </w:r>
      <w:r>
        <w:rPr>
          <w:noProof/>
        </w:rPr>
      </w:r>
      <w:r>
        <w:rPr>
          <w:noProof/>
        </w:rPr>
        <w:fldChar w:fldCharType="separate"/>
      </w:r>
      <w:r>
        <w:rPr>
          <w:noProof/>
        </w:rPr>
        <w:t>232</w:t>
      </w:r>
      <w:r>
        <w:rPr>
          <w:noProof/>
        </w:rPr>
        <w:fldChar w:fldCharType="end"/>
      </w:r>
    </w:p>
    <w:p w14:paraId="6D5FDF8D" w14:textId="6659AFB7" w:rsidR="002E23A4" w:rsidRDefault="002E23A4">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_Toc195534538 \h </w:instrText>
      </w:r>
      <w:r>
        <w:rPr>
          <w:noProof/>
        </w:rPr>
      </w:r>
      <w:r>
        <w:rPr>
          <w:noProof/>
        </w:rPr>
        <w:fldChar w:fldCharType="separate"/>
      </w:r>
      <w:r>
        <w:rPr>
          <w:noProof/>
        </w:rPr>
        <w:t>232</w:t>
      </w:r>
      <w:r>
        <w:rPr>
          <w:noProof/>
        </w:rPr>
        <w:fldChar w:fldCharType="end"/>
      </w:r>
    </w:p>
    <w:p w14:paraId="12101D16" w14:textId="5A42DEF6" w:rsidR="002E23A4" w:rsidRDefault="002E23A4">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_Toc195534539 \h </w:instrText>
      </w:r>
      <w:r>
        <w:rPr>
          <w:noProof/>
        </w:rPr>
      </w:r>
      <w:r>
        <w:rPr>
          <w:noProof/>
        </w:rPr>
        <w:fldChar w:fldCharType="separate"/>
      </w:r>
      <w:r>
        <w:rPr>
          <w:noProof/>
        </w:rPr>
        <w:t>232</w:t>
      </w:r>
      <w:r>
        <w:rPr>
          <w:noProof/>
        </w:rPr>
        <w:fldChar w:fldCharType="end"/>
      </w:r>
    </w:p>
    <w:p w14:paraId="0F388806" w14:textId="4D57649A" w:rsidR="002E23A4" w:rsidRDefault="002E23A4">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_Toc195534540 \h </w:instrText>
      </w:r>
      <w:r>
        <w:rPr>
          <w:noProof/>
        </w:rPr>
      </w:r>
      <w:r>
        <w:rPr>
          <w:noProof/>
        </w:rPr>
        <w:fldChar w:fldCharType="separate"/>
      </w:r>
      <w:r>
        <w:rPr>
          <w:noProof/>
        </w:rPr>
        <w:t>232</w:t>
      </w:r>
      <w:r>
        <w:rPr>
          <w:noProof/>
        </w:rPr>
        <w:fldChar w:fldCharType="end"/>
      </w:r>
    </w:p>
    <w:p w14:paraId="06C6F60C" w14:textId="6D965C30" w:rsidR="002E23A4" w:rsidRDefault="002E23A4">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_Toc195534541 \h </w:instrText>
      </w:r>
      <w:r>
        <w:rPr>
          <w:noProof/>
        </w:rPr>
      </w:r>
      <w:r>
        <w:rPr>
          <w:noProof/>
        </w:rPr>
        <w:fldChar w:fldCharType="separate"/>
      </w:r>
      <w:r>
        <w:rPr>
          <w:noProof/>
        </w:rPr>
        <w:t>232</w:t>
      </w:r>
      <w:r>
        <w:rPr>
          <w:noProof/>
        </w:rPr>
        <w:fldChar w:fldCharType="end"/>
      </w:r>
    </w:p>
    <w:p w14:paraId="19D9CFC0" w14:textId="7DDD1B14" w:rsidR="002E23A4" w:rsidRDefault="002E23A4">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_Toc195534542 \h </w:instrText>
      </w:r>
      <w:r>
        <w:rPr>
          <w:noProof/>
        </w:rPr>
      </w:r>
      <w:r>
        <w:rPr>
          <w:noProof/>
        </w:rPr>
        <w:fldChar w:fldCharType="separate"/>
      </w:r>
      <w:r>
        <w:rPr>
          <w:noProof/>
        </w:rPr>
        <w:t>233</w:t>
      </w:r>
      <w:r>
        <w:rPr>
          <w:noProof/>
        </w:rPr>
        <w:fldChar w:fldCharType="end"/>
      </w:r>
    </w:p>
    <w:p w14:paraId="5403C4BA" w14:textId="3997E22D" w:rsidR="002E23A4" w:rsidRDefault="002E23A4">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_Toc195534543 \h </w:instrText>
      </w:r>
      <w:r>
        <w:rPr>
          <w:noProof/>
        </w:rPr>
      </w:r>
      <w:r>
        <w:rPr>
          <w:noProof/>
        </w:rPr>
        <w:fldChar w:fldCharType="separate"/>
      </w:r>
      <w:r>
        <w:rPr>
          <w:noProof/>
        </w:rPr>
        <w:t>233</w:t>
      </w:r>
      <w:r>
        <w:rPr>
          <w:noProof/>
        </w:rPr>
        <w:fldChar w:fldCharType="end"/>
      </w:r>
    </w:p>
    <w:p w14:paraId="2F9EF474" w14:textId="6A73D5EA" w:rsidR="002E23A4" w:rsidRDefault="002E23A4">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_Toc195534544 \h </w:instrText>
      </w:r>
      <w:r>
        <w:rPr>
          <w:noProof/>
        </w:rPr>
      </w:r>
      <w:r>
        <w:rPr>
          <w:noProof/>
        </w:rPr>
        <w:fldChar w:fldCharType="separate"/>
      </w:r>
      <w:r>
        <w:rPr>
          <w:noProof/>
        </w:rPr>
        <w:t>234</w:t>
      </w:r>
      <w:r>
        <w:rPr>
          <w:noProof/>
        </w:rPr>
        <w:fldChar w:fldCharType="end"/>
      </w:r>
    </w:p>
    <w:p w14:paraId="0014DAAA" w14:textId="38E9AC7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_Toc195534545 \h </w:instrText>
      </w:r>
      <w:r>
        <w:rPr>
          <w:noProof/>
        </w:rPr>
      </w:r>
      <w:r>
        <w:rPr>
          <w:noProof/>
        </w:rPr>
        <w:fldChar w:fldCharType="separate"/>
      </w:r>
      <w:r>
        <w:rPr>
          <w:noProof/>
        </w:rPr>
        <w:t>234</w:t>
      </w:r>
      <w:r>
        <w:rPr>
          <w:noProof/>
        </w:rPr>
        <w:fldChar w:fldCharType="end"/>
      </w:r>
    </w:p>
    <w:p w14:paraId="3B155B0A" w14:textId="6B984C0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_Toc195534546 \h </w:instrText>
      </w:r>
      <w:r>
        <w:rPr>
          <w:noProof/>
        </w:rPr>
      </w:r>
      <w:r>
        <w:rPr>
          <w:noProof/>
        </w:rPr>
        <w:fldChar w:fldCharType="separate"/>
      </w:r>
      <w:r>
        <w:rPr>
          <w:noProof/>
        </w:rPr>
        <w:t>234</w:t>
      </w:r>
      <w:r>
        <w:rPr>
          <w:noProof/>
        </w:rPr>
        <w:fldChar w:fldCharType="end"/>
      </w:r>
    </w:p>
    <w:p w14:paraId="3D5259B6" w14:textId="078C243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_Toc195534547 \h </w:instrText>
      </w:r>
      <w:r>
        <w:rPr>
          <w:noProof/>
        </w:rPr>
      </w:r>
      <w:r>
        <w:rPr>
          <w:noProof/>
        </w:rPr>
        <w:fldChar w:fldCharType="separate"/>
      </w:r>
      <w:r>
        <w:rPr>
          <w:noProof/>
        </w:rPr>
        <w:t>234</w:t>
      </w:r>
      <w:r>
        <w:rPr>
          <w:noProof/>
        </w:rPr>
        <w:fldChar w:fldCharType="end"/>
      </w:r>
    </w:p>
    <w:p w14:paraId="1B4882BF" w14:textId="5B4E718B"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_Toc195534548 \h </w:instrText>
      </w:r>
      <w:r>
        <w:rPr>
          <w:noProof/>
        </w:rPr>
      </w:r>
      <w:r>
        <w:rPr>
          <w:noProof/>
        </w:rPr>
        <w:fldChar w:fldCharType="separate"/>
      </w:r>
      <w:r>
        <w:rPr>
          <w:noProof/>
        </w:rPr>
        <w:t>234</w:t>
      </w:r>
      <w:r>
        <w:rPr>
          <w:noProof/>
        </w:rPr>
        <w:fldChar w:fldCharType="end"/>
      </w:r>
    </w:p>
    <w:p w14:paraId="47CC94E1" w14:textId="46E87AF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_Toc195534549 \h </w:instrText>
      </w:r>
      <w:r>
        <w:rPr>
          <w:noProof/>
        </w:rPr>
      </w:r>
      <w:r>
        <w:rPr>
          <w:noProof/>
        </w:rPr>
        <w:fldChar w:fldCharType="separate"/>
      </w:r>
      <w:r>
        <w:rPr>
          <w:noProof/>
        </w:rPr>
        <w:t>235</w:t>
      </w:r>
      <w:r>
        <w:rPr>
          <w:noProof/>
        </w:rPr>
        <w:fldChar w:fldCharType="end"/>
      </w:r>
    </w:p>
    <w:p w14:paraId="0E785E1F" w14:textId="055F3AC0" w:rsidR="002E23A4" w:rsidRDefault="002E23A4">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_Toc195534550 \h </w:instrText>
      </w:r>
      <w:r>
        <w:rPr>
          <w:noProof/>
        </w:rPr>
      </w:r>
      <w:r>
        <w:rPr>
          <w:noProof/>
        </w:rPr>
        <w:fldChar w:fldCharType="separate"/>
      </w:r>
      <w:r>
        <w:rPr>
          <w:noProof/>
        </w:rPr>
        <w:t>235</w:t>
      </w:r>
      <w:r>
        <w:rPr>
          <w:noProof/>
        </w:rPr>
        <w:fldChar w:fldCharType="end"/>
      </w:r>
    </w:p>
    <w:p w14:paraId="3ABF91B2" w14:textId="69633D6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_Toc195534551 \h </w:instrText>
      </w:r>
      <w:r>
        <w:rPr>
          <w:noProof/>
        </w:rPr>
      </w:r>
      <w:r>
        <w:rPr>
          <w:noProof/>
        </w:rPr>
        <w:fldChar w:fldCharType="separate"/>
      </w:r>
      <w:r>
        <w:rPr>
          <w:noProof/>
        </w:rPr>
        <w:t>235</w:t>
      </w:r>
      <w:r>
        <w:rPr>
          <w:noProof/>
        </w:rPr>
        <w:fldChar w:fldCharType="end"/>
      </w:r>
    </w:p>
    <w:p w14:paraId="6245299C" w14:textId="75B6274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_Toc195534552 \h </w:instrText>
      </w:r>
      <w:r>
        <w:rPr>
          <w:noProof/>
        </w:rPr>
      </w:r>
      <w:r>
        <w:rPr>
          <w:noProof/>
        </w:rPr>
        <w:fldChar w:fldCharType="separate"/>
      </w:r>
      <w:r>
        <w:rPr>
          <w:noProof/>
        </w:rPr>
        <w:t>235</w:t>
      </w:r>
      <w:r>
        <w:rPr>
          <w:noProof/>
        </w:rPr>
        <w:fldChar w:fldCharType="end"/>
      </w:r>
    </w:p>
    <w:p w14:paraId="125A3E9C" w14:textId="66605E7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_Toc195534553 \h </w:instrText>
      </w:r>
      <w:r>
        <w:rPr>
          <w:noProof/>
        </w:rPr>
      </w:r>
      <w:r>
        <w:rPr>
          <w:noProof/>
        </w:rPr>
        <w:fldChar w:fldCharType="separate"/>
      </w:r>
      <w:r>
        <w:rPr>
          <w:noProof/>
        </w:rPr>
        <w:t>235</w:t>
      </w:r>
      <w:r>
        <w:rPr>
          <w:noProof/>
        </w:rPr>
        <w:fldChar w:fldCharType="end"/>
      </w:r>
    </w:p>
    <w:p w14:paraId="2B20A098" w14:textId="124B229B"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_Toc195534554 \h </w:instrText>
      </w:r>
      <w:r>
        <w:rPr>
          <w:noProof/>
        </w:rPr>
      </w:r>
      <w:r>
        <w:rPr>
          <w:noProof/>
        </w:rPr>
        <w:fldChar w:fldCharType="separate"/>
      </w:r>
      <w:r>
        <w:rPr>
          <w:noProof/>
        </w:rPr>
        <w:t>235</w:t>
      </w:r>
      <w:r>
        <w:rPr>
          <w:noProof/>
        </w:rPr>
        <w:fldChar w:fldCharType="end"/>
      </w:r>
    </w:p>
    <w:p w14:paraId="1DBDAA5B" w14:textId="4CA9F515"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_Toc195534555 \h </w:instrText>
      </w:r>
      <w:r>
        <w:rPr>
          <w:noProof/>
        </w:rPr>
      </w:r>
      <w:r>
        <w:rPr>
          <w:noProof/>
        </w:rPr>
        <w:fldChar w:fldCharType="separate"/>
      </w:r>
      <w:r>
        <w:rPr>
          <w:noProof/>
        </w:rPr>
        <w:t>236</w:t>
      </w:r>
      <w:r>
        <w:rPr>
          <w:noProof/>
        </w:rPr>
        <w:fldChar w:fldCharType="end"/>
      </w:r>
    </w:p>
    <w:p w14:paraId="103D354F" w14:textId="388E79C8"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_Toc195534556 \h </w:instrText>
      </w:r>
      <w:r>
        <w:rPr>
          <w:noProof/>
        </w:rPr>
      </w:r>
      <w:r>
        <w:rPr>
          <w:noProof/>
        </w:rPr>
        <w:fldChar w:fldCharType="separate"/>
      </w:r>
      <w:r>
        <w:rPr>
          <w:noProof/>
        </w:rPr>
        <w:t>237</w:t>
      </w:r>
      <w:r>
        <w:rPr>
          <w:noProof/>
        </w:rPr>
        <w:fldChar w:fldCharType="end"/>
      </w:r>
    </w:p>
    <w:p w14:paraId="1732DFC8" w14:textId="07CBA6FB"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_Toc195534557 \h </w:instrText>
      </w:r>
      <w:r>
        <w:rPr>
          <w:noProof/>
        </w:rPr>
      </w:r>
      <w:r>
        <w:rPr>
          <w:noProof/>
        </w:rPr>
        <w:fldChar w:fldCharType="separate"/>
      </w:r>
      <w:r>
        <w:rPr>
          <w:noProof/>
        </w:rPr>
        <w:t>238</w:t>
      </w:r>
      <w:r>
        <w:rPr>
          <w:noProof/>
        </w:rPr>
        <w:fldChar w:fldCharType="end"/>
      </w:r>
    </w:p>
    <w:p w14:paraId="15BFCB75" w14:textId="0F2F157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_Toc195534558 \h </w:instrText>
      </w:r>
      <w:r>
        <w:rPr>
          <w:noProof/>
        </w:rPr>
      </w:r>
      <w:r>
        <w:rPr>
          <w:noProof/>
        </w:rPr>
        <w:fldChar w:fldCharType="separate"/>
      </w:r>
      <w:r>
        <w:rPr>
          <w:noProof/>
        </w:rPr>
        <w:t>239</w:t>
      </w:r>
      <w:r>
        <w:rPr>
          <w:noProof/>
        </w:rPr>
        <w:fldChar w:fldCharType="end"/>
      </w:r>
    </w:p>
    <w:p w14:paraId="79ED0C23" w14:textId="52AB1C80" w:rsidR="002E23A4" w:rsidRDefault="002E23A4">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_Toc195534559 \h </w:instrText>
      </w:r>
      <w:r>
        <w:rPr>
          <w:noProof/>
        </w:rPr>
      </w:r>
      <w:r>
        <w:rPr>
          <w:noProof/>
        </w:rPr>
        <w:fldChar w:fldCharType="separate"/>
      </w:r>
      <w:r>
        <w:rPr>
          <w:noProof/>
        </w:rPr>
        <w:t>239</w:t>
      </w:r>
      <w:r>
        <w:rPr>
          <w:noProof/>
        </w:rPr>
        <w:fldChar w:fldCharType="end"/>
      </w:r>
    </w:p>
    <w:p w14:paraId="15F7833E" w14:textId="1EAD3891" w:rsidR="002E23A4" w:rsidRDefault="002E23A4">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_Toc195534560 \h </w:instrText>
      </w:r>
      <w:r>
        <w:rPr>
          <w:noProof/>
        </w:rPr>
      </w:r>
      <w:r>
        <w:rPr>
          <w:noProof/>
        </w:rPr>
        <w:fldChar w:fldCharType="separate"/>
      </w:r>
      <w:r>
        <w:rPr>
          <w:noProof/>
        </w:rPr>
        <w:t>239</w:t>
      </w:r>
      <w:r>
        <w:rPr>
          <w:noProof/>
        </w:rPr>
        <w:fldChar w:fldCharType="end"/>
      </w:r>
    </w:p>
    <w:p w14:paraId="5372A3FC" w14:textId="7E03C169" w:rsidR="002E23A4" w:rsidRDefault="002E23A4">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_Toc195534561 \h </w:instrText>
      </w:r>
      <w:r>
        <w:rPr>
          <w:noProof/>
        </w:rPr>
      </w:r>
      <w:r>
        <w:rPr>
          <w:noProof/>
        </w:rPr>
        <w:fldChar w:fldCharType="separate"/>
      </w:r>
      <w:r>
        <w:rPr>
          <w:noProof/>
        </w:rPr>
        <w:t>239</w:t>
      </w:r>
      <w:r>
        <w:rPr>
          <w:noProof/>
        </w:rPr>
        <w:fldChar w:fldCharType="end"/>
      </w:r>
    </w:p>
    <w:p w14:paraId="7009D8CE" w14:textId="2F590B7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_Toc195534562 \h </w:instrText>
      </w:r>
      <w:r>
        <w:rPr>
          <w:noProof/>
        </w:rPr>
      </w:r>
      <w:r>
        <w:rPr>
          <w:noProof/>
        </w:rPr>
        <w:fldChar w:fldCharType="separate"/>
      </w:r>
      <w:r>
        <w:rPr>
          <w:noProof/>
        </w:rPr>
        <w:t>239</w:t>
      </w:r>
      <w:r>
        <w:rPr>
          <w:noProof/>
        </w:rPr>
        <w:fldChar w:fldCharType="end"/>
      </w:r>
    </w:p>
    <w:p w14:paraId="44CF4402" w14:textId="13CE2E72"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_Toc195534563 \h </w:instrText>
      </w:r>
      <w:r>
        <w:rPr>
          <w:noProof/>
        </w:rPr>
      </w:r>
      <w:r>
        <w:rPr>
          <w:noProof/>
        </w:rPr>
        <w:fldChar w:fldCharType="separate"/>
      </w:r>
      <w:r>
        <w:rPr>
          <w:noProof/>
        </w:rPr>
        <w:t>241</w:t>
      </w:r>
      <w:r>
        <w:rPr>
          <w:noProof/>
        </w:rPr>
        <w:fldChar w:fldCharType="end"/>
      </w:r>
    </w:p>
    <w:p w14:paraId="5E70CD3A" w14:textId="5AAC856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_Toc195534564 \h </w:instrText>
      </w:r>
      <w:r>
        <w:rPr>
          <w:noProof/>
        </w:rPr>
      </w:r>
      <w:r>
        <w:rPr>
          <w:noProof/>
        </w:rPr>
        <w:fldChar w:fldCharType="separate"/>
      </w:r>
      <w:r>
        <w:rPr>
          <w:noProof/>
        </w:rPr>
        <w:t>241</w:t>
      </w:r>
      <w:r>
        <w:rPr>
          <w:noProof/>
        </w:rPr>
        <w:fldChar w:fldCharType="end"/>
      </w:r>
    </w:p>
    <w:p w14:paraId="287E155F" w14:textId="62BCF50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_Toc195534565 \h </w:instrText>
      </w:r>
      <w:r>
        <w:rPr>
          <w:noProof/>
        </w:rPr>
      </w:r>
      <w:r>
        <w:rPr>
          <w:noProof/>
        </w:rPr>
        <w:fldChar w:fldCharType="separate"/>
      </w:r>
      <w:r>
        <w:rPr>
          <w:noProof/>
        </w:rPr>
        <w:t>241</w:t>
      </w:r>
      <w:r>
        <w:rPr>
          <w:noProof/>
        </w:rPr>
        <w:fldChar w:fldCharType="end"/>
      </w:r>
    </w:p>
    <w:p w14:paraId="08069530" w14:textId="5907C91B" w:rsidR="002E23A4" w:rsidRDefault="002E23A4">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_Toc195534566 \h </w:instrText>
      </w:r>
      <w:r>
        <w:rPr>
          <w:noProof/>
        </w:rPr>
      </w:r>
      <w:r>
        <w:rPr>
          <w:noProof/>
        </w:rPr>
        <w:fldChar w:fldCharType="separate"/>
      </w:r>
      <w:r>
        <w:rPr>
          <w:noProof/>
        </w:rPr>
        <w:t>242</w:t>
      </w:r>
      <w:r>
        <w:rPr>
          <w:noProof/>
        </w:rPr>
        <w:fldChar w:fldCharType="end"/>
      </w:r>
    </w:p>
    <w:p w14:paraId="7F960456" w14:textId="079D823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_Toc195534567 \h </w:instrText>
      </w:r>
      <w:r>
        <w:rPr>
          <w:noProof/>
        </w:rPr>
      </w:r>
      <w:r>
        <w:rPr>
          <w:noProof/>
        </w:rPr>
        <w:fldChar w:fldCharType="separate"/>
      </w:r>
      <w:r>
        <w:rPr>
          <w:noProof/>
        </w:rPr>
        <w:t>244</w:t>
      </w:r>
      <w:r>
        <w:rPr>
          <w:noProof/>
        </w:rPr>
        <w:fldChar w:fldCharType="end"/>
      </w:r>
    </w:p>
    <w:p w14:paraId="39315665" w14:textId="5E37A69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_Toc195534568 \h </w:instrText>
      </w:r>
      <w:r>
        <w:rPr>
          <w:noProof/>
        </w:rPr>
      </w:r>
      <w:r>
        <w:rPr>
          <w:noProof/>
        </w:rPr>
        <w:fldChar w:fldCharType="separate"/>
      </w:r>
      <w:r>
        <w:rPr>
          <w:noProof/>
        </w:rPr>
        <w:t>245</w:t>
      </w:r>
      <w:r>
        <w:rPr>
          <w:noProof/>
        </w:rPr>
        <w:fldChar w:fldCharType="end"/>
      </w:r>
    </w:p>
    <w:p w14:paraId="34CC43F9" w14:textId="22EC1EE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_Toc195534569 \h </w:instrText>
      </w:r>
      <w:r>
        <w:rPr>
          <w:noProof/>
        </w:rPr>
      </w:r>
      <w:r>
        <w:rPr>
          <w:noProof/>
        </w:rPr>
        <w:fldChar w:fldCharType="separate"/>
      </w:r>
      <w:r>
        <w:rPr>
          <w:noProof/>
        </w:rPr>
        <w:t>245</w:t>
      </w:r>
      <w:r>
        <w:rPr>
          <w:noProof/>
        </w:rPr>
        <w:fldChar w:fldCharType="end"/>
      </w:r>
    </w:p>
    <w:p w14:paraId="1B5874C9" w14:textId="7271E4B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_Toc195534570 \h </w:instrText>
      </w:r>
      <w:r>
        <w:rPr>
          <w:noProof/>
        </w:rPr>
      </w:r>
      <w:r>
        <w:rPr>
          <w:noProof/>
        </w:rPr>
        <w:fldChar w:fldCharType="separate"/>
      </w:r>
      <w:r>
        <w:rPr>
          <w:noProof/>
        </w:rPr>
        <w:t>245</w:t>
      </w:r>
      <w:r>
        <w:rPr>
          <w:noProof/>
        </w:rPr>
        <w:fldChar w:fldCharType="end"/>
      </w:r>
    </w:p>
    <w:p w14:paraId="2B8507E1" w14:textId="50B2BEE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_Toc195534571 \h </w:instrText>
      </w:r>
      <w:r>
        <w:rPr>
          <w:noProof/>
        </w:rPr>
      </w:r>
      <w:r>
        <w:rPr>
          <w:noProof/>
        </w:rPr>
        <w:fldChar w:fldCharType="separate"/>
      </w:r>
      <w:r>
        <w:rPr>
          <w:noProof/>
        </w:rPr>
        <w:t>245</w:t>
      </w:r>
      <w:r>
        <w:rPr>
          <w:noProof/>
        </w:rPr>
        <w:fldChar w:fldCharType="end"/>
      </w:r>
    </w:p>
    <w:p w14:paraId="298C19CF" w14:textId="40DFD8A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_Toc195534572 \h </w:instrText>
      </w:r>
      <w:r>
        <w:rPr>
          <w:noProof/>
        </w:rPr>
      </w:r>
      <w:r>
        <w:rPr>
          <w:noProof/>
        </w:rPr>
        <w:fldChar w:fldCharType="separate"/>
      </w:r>
      <w:r>
        <w:rPr>
          <w:noProof/>
        </w:rPr>
        <w:t>246</w:t>
      </w:r>
      <w:r>
        <w:rPr>
          <w:noProof/>
        </w:rPr>
        <w:fldChar w:fldCharType="end"/>
      </w:r>
    </w:p>
    <w:p w14:paraId="7EC6D038" w14:textId="6277C55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_Toc195534573 \h </w:instrText>
      </w:r>
      <w:r>
        <w:rPr>
          <w:noProof/>
        </w:rPr>
      </w:r>
      <w:r>
        <w:rPr>
          <w:noProof/>
        </w:rPr>
        <w:fldChar w:fldCharType="separate"/>
      </w:r>
      <w:r>
        <w:rPr>
          <w:noProof/>
        </w:rPr>
        <w:t>246</w:t>
      </w:r>
      <w:r>
        <w:rPr>
          <w:noProof/>
        </w:rPr>
        <w:fldChar w:fldCharType="end"/>
      </w:r>
    </w:p>
    <w:p w14:paraId="2C2EF320" w14:textId="26F0C1E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_Toc195534574 \h </w:instrText>
      </w:r>
      <w:r>
        <w:rPr>
          <w:noProof/>
        </w:rPr>
      </w:r>
      <w:r>
        <w:rPr>
          <w:noProof/>
        </w:rPr>
        <w:fldChar w:fldCharType="separate"/>
      </w:r>
      <w:r>
        <w:rPr>
          <w:noProof/>
        </w:rPr>
        <w:t>246</w:t>
      </w:r>
      <w:r>
        <w:rPr>
          <w:noProof/>
        </w:rPr>
        <w:fldChar w:fldCharType="end"/>
      </w:r>
    </w:p>
    <w:p w14:paraId="2031D2FE" w14:textId="5C52A0F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_Toc195534575 \h </w:instrText>
      </w:r>
      <w:r>
        <w:rPr>
          <w:noProof/>
        </w:rPr>
      </w:r>
      <w:r>
        <w:rPr>
          <w:noProof/>
        </w:rPr>
        <w:fldChar w:fldCharType="separate"/>
      </w:r>
      <w:r>
        <w:rPr>
          <w:noProof/>
        </w:rPr>
        <w:t>247</w:t>
      </w:r>
      <w:r>
        <w:rPr>
          <w:noProof/>
        </w:rPr>
        <w:fldChar w:fldCharType="end"/>
      </w:r>
    </w:p>
    <w:p w14:paraId="32780EE0" w14:textId="41179E66"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_Toc195534576 \h </w:instrText>
      </w:r>
      <w:r>
        <w:rPr>
          <w:noProof/>
        </w:rPr>
      </w:r>
      <w:r>
        <w:rPr>
          <w:noProof/>
        </w:rPr>
        <w:fldChar w:fldCharType="separate"/>
      </w:r>
      <w:r>
        <w:rPr>
          <w:noProof/>
        </w:rPr>
        <w:t>247</w:t>
      </w:r>
      <w:r>
        <w:rPr>
          <w:noProof/>
        </w:rPr>
        <w:fldChar w:fldCharType="end"/>
      </w:r>
    </w:p>
    <w:p w14:paraId="42DF6E7B" w14:textId="47592C3F" w:rsidR="002E23A4" w:rsidRDefault="002E23A4">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_Toc195534577 \h </w:instrText>
      </w:r>
      <w:r>
        <w:rPr>
          <w:noProof/>
        </w:rPr>
      </w:r>
      <w:r>
        <w:rPr>
          <w:noProof/>
        </w:rPr>
        <w:fldChar w:fldCharType="separate"/>
      </w:r>
      <w:r>
        <w:rPr>
          <w:noProof/>
        </w:rPr>
        <w:t>247</w:t>
      </w:r>
      <w:r>
        <w:rPr>
          <w:noProof/>
        </w:rPr>
        <w:fldChar w:fldCharType="end"/>
      </w:r>
    </w:p>
    <w:p w14:paraId="109E4CFD" w14:textId="0CA816AD" w:rsidR="002E23A4" w:rsidRDefault="002E23A4">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_Toc195534578 \h </w:instrText>
      </w:r>
      <w:r>
        <w:rPr>
          <w:noProof/>
        </w:rPr>
      </w:r>
      <w:r>
        <w:rPr>
          <w:noProof/>
        </w:rPr>
        <w:fldChar w:fldCharType="separate"/>
      </w:r>
      <w:r>
        <w:rPr>
          <w:noProof/>
        </w:rPr>
        <w:t>247</w:t>
      </w:r>
      <w:r>
        <w:rPr>
          <w:noProof/>
        </w:rPr>
        <w:fldChar w:fldCharType="end"/>
      </w:r>
    </w:p>
    <w:p w14:paraId="23FC3365" w14:textId="30CFD89A" w:rsidR="002E23A4" w:rsidRDefault="002E23A4">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_Toc195534579 \h </w:instrText>
      </w:r>
      <w:r>
        <w:rPr>
          <w:noProof/>
        </w:rPr>
      </w:r>
      <w:r>
        <w:rPr>
          <w:noProof/>
        </w:rPr>
        <w:fldChar w:fldCharType="separate"/>
      </w:r>
      <w:r>
        <w:rPr>
          <w:noProof/>
        </w:rPr>
        <w:t>247</w:t>
      </w:r>
      <w:r>
        <w:rPr>
          <w:noProof/>
        </w:rPr>
        <w:fldChar w:fldCharType="end"/>
      </w:r>
    </w:p>
    <w:p w14:paraId="1D4C66FC" w14:textId="14071373" w:rsidR="002E23A4" w:rsidRDefault="002E23A4">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_Toc195534580 \h </w:instrText>
      </w:r>
      <w:r>
        <w:rPr>
          <w:noProof/>
        </w:rPr>
      </w:r>
      <w:r>
        <w:rPr>
          <w:noProof/>
        </w:rPr>
        <w:fldChar w:fldCharType="separate"/>
      </w:r>
      <w:r>
        <w:rPr>
          <w:noProof/>
        </w:rPr>
        <w:t>248</w:t>
      </w:r>
      <w:r>
        <w:rPr>
          <w:noProof/>
        </w:rPr>
        <w:fldChar w:fldCharType="end"/>
      </w:r>
    </w:p>
    <w:p w14:paraId="17179B5B" w14:textId="029A0FB2" w:rsidR="002E23A4" w:rsidRDefault="002E23A4">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_Toc195534581 \h </w:instrText>
      </w:r>
      <w:r>
        <w:rPr>
          <w:noProof/>
        </w:rPr>
      </w:r>
      <w:r>
        <w:rPr>
          <w:noProof/>
        </w:rPr>
        <w:fldChar w:fldCharType="separate"/>
      </w:r>
      <w:r>
        <w:rPr>
          <w:noProof/>
        </w:rPr>
        <w:t>248</w:t>
      </w:r>
      <w:r>
        <w:rPr>
          <w:noProof/>
        </w:rPr>
        <w:fldChar w:fldCharType="end"/>
      </w:r>
    </w:p>
    <w:p w14:paraId="7FAFA24F" w14:textId="50726202"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_Toc195534582 \h </w:instrText>
      </w:r>
      <w:r>
        <w:rPr>
          <w:noProof/>
        </w:rPr>
      </w:r>
      <w:r>
        <w:rPr>
          <w:noProof/>
        </w:rPr>
        <w:fldChar w:fldCharType="separate"/>
      </w:r>
      <w:r>
        <w:rPr>
          <w:noProof/>
        </w:rPr>
        <w:t>248</w:t>
      </w:r>
      <w:r>
        <w:rPr>
          <w:noProof/>
        </w:rPr>
        <w:fldChar w:fldCharType="end"/>
      </w:r>
    </w:p>
    <w:p w14:paraId="0FF2B001" w14:textId="1289C836"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_Toc195534583 \h </w:instrText>
      </w:r>
      <w:r>
        <w:rPr>
          <w:noProof/>
        </w:rPr>
      </w:r>
      <w:r>
        <w:rPr>
          <w:noProof/>
        </w:rPr>
        <w:fldChar w:fldCharType="separate"/>
      </w:r>
      <w:r>
        <w:rPr>
          <w:noProof/>
        </w:rPr>
        <w:t>248</w:t>
      </w:r>
      <w:r>
        <w:rPr>
          <w:noProof/>
        </w:rPr>
        <w:fldChar w:fldCharType="end"/>
      </w:r>
    </w:p>
    <w:p w14:paraId="6C56E137" w14:textId="67F5741A"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_Toc195534584 \h </w:instrText>
      </w:r>
      <w:r>
        <w:rPr>
          <w:noProof/>
        </w:rPr>
      </w:r>
      <w:r>
        <w:rPr>
          <w:noProof/>
        </w:rPr>
        <w:fldChar w:fldCharType="separate"/>
      </w:r>
      <w:r>
        <w:rPr>
          <w:noProof/>
        </w:rPr>
        <w:t>248</w:t>
      </w:r>
      <w:r>
        <w:rPr>
          <w:noProof/>
        </w:rPr>
        <w:fldChar w:fldCharType="end"/>
      </w:r>
    </w:p>
    <w:p w14:paraId="5C0AE66D" w14:textId="30DF5007" w:rsidR="002E23A4" w:rsidRDefault="002E23A4">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_Toc195534585 \h </w:instrText>
      </w:r>
      <w:r>
        <w:rPr>
          <w:noProof/>
        </w:rPr>
      </w:r>
      <w:r>
        <w:rPr>
          <w:noProof/>
        </w:rPr>
        <w:fldChar w:fldCharType="separate"/>
      </w:r>
      <w:r>
        <w:rPr>
          <w:noProof/>
        </w:rPr>
        <w:t>248</w:t>
      </w:r>
      <w:r>
        <w:rPr>
          <w:noProof/>
        </w:rPr>
        <w:fldChar w:fldCharType="end"/>
      </w:r>
    </w:p>
    <w:p w14:paraId="2936CFB9" w14:textId="1E74BDEA" w:rsidR="002E23A4" w:rsidRDefault="002E23A4">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_Toc195534586 \h </w:instrText>
      </w:r>
      <w:r>
        <w:rPr>
          <w:noProof/>
        </w:rPr>
      </w:r>
      <w:r>
        <w:rPr>
          <w:noProof/>
        </w:rPr>
        <w:fldChar w:fldCharType="separate"/>
      </w:r>
      <w:r>
        <w:rPr>
          <w:noProof/>
        </w:rPr>
        <w:t>249</w:t>
      </w:r>
      <w:r>
        <w:rPr>
          <w:noProof/>
        </w:rPr>
        <w:fldChar w:fldCharType="end"/>
      </w:r>
    </w:p>
    <w:p w14:paraId="36CBA3CE" w14:textId="2EB6AB17" w:rsidR="002E23A4" w:rsidRDefault="002E23A4">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_Toc195534587 \h </w:instrText>
      </w:r>
      <w:r>
        <w:rPr>
          <w:noProof/>
        </w:rPr>
      </w:r>
      <w:r>
        <w:rPr>
          <w:noProof/>
        </w:rPr>
        <w:fldChar w:fldCharType="separate"/>
      </w:r>
      <w:r>
        <w:rPr>
          <w:noProof/>
        </w:rPr>
        <w:t>249</w:t>
      </w:r>
      <w:r>
        <w:rPr>
          <w:noProof/>
        </w:rPr>
        <w:fldChar w:fldCharType="end"/>
      </w:r>
    </w:p>
    <w:p w14:paraId="3D57E722" w14:textId="4E8F374B" w:rsidR="002E23A4" w:rsidRDefault="002E23A4">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_Toc195534588 \h </w:instrText>
      </w:r>
      <w:r>
        <w:rPr>
          <w:noProof/>
        </w:rPr>
      </w:r>
      <w:r>
        <w:rPr>
          <w:noProof/>
        </w:rPr>
        <w:fldChar w:fldCharType="separate"/>
      </w:r>
      <w:r>
        <w:rPr>
          <w:noProof/>
        </w:rPr>
        <w:t>249</w:t>
      </w:r>
      <w:r>
        <w:rPr>
          <w:noProof/>
        </w:rPr>
        <w:fldChar w:fldCharType="end"/>
      </w:r>
    </w:p>
    <w:p w14:paraId="704AE043" w14:textId="30E227F9" w:rsidR="002E23A4" w:rsidRDefault="002E23A4">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_Toc195534589 \h </w:instrText>
      </w:r>
      <w:r>
        <w:rPr>
          <w:noProof/>
        </w:rPr>
      </w:r>
      <w:r>
        <w:rPr>
          <w:noProof/>
        </w:rPr>
        <w:fldChar w:fldCharType="separate"/>
      </w:r>
      <w:r>
        <w:rPr>
          <w:noProof/>
        </w:rPr>
        <w:t>249</w:t>
      </w:r>
      <w:r>
        <w:rPr>
          <w:noProof/>
        </w:rPr>
        <w:fldChar w:fldCharType="end"/>
      </w:r>
    </w:p>
    <w:p w14:paraId="038A4D2D" w14:textId="02C46772" w:rsidR="002E23A4" w:rsidRDefault="002E23A4">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_Toc195534590 \h </w:instrText>
      </w:r>
      <w:r>
        <w:rPr>
          <w:noProof/>
        </w:rPr>
      </w:r>
      <w:r>
        <w:rPr>
          <w:noProof/>
        </w:rPr>
        <w:fldChar w:fldCharType="separate"/>
      </w:r>
      <w:r>
        <w:rPr>
          <w:noProof/>
        </w:rPr>
        <w:t>250</w:t>
      </w:r>
      <w:r>
        <w:rPr>
          <w:noProof/>
        </w:rPr>
        <w:fldChar w:fldCharType="end"/>
      </w:r>
    </w:p>
    <w:p w14:paraId="6BBF5AF0" w14:textId="0A75CE6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_Toc195534591 \h </w:instrText>
      </w:r>
      <w:r>
        <w:rPr>
          <w:noProof/>
        </w:rPr>
      </w:r>
      <w:r>
        <w:rPr>
          <w:noProof/>
        </w:rPr>
        <w:fldChar w:fldCharType="separate"/>
      </w:r>
      <w:r>
        <w:rPr>
          <w:noProof/>
        </w:rPr>
        <w:t>250</w:t>
      </w:r>
      <w:r>
        <w:rPr>
          <w:noProof/>
        </w:rPr>
        <w:fldChar w:fldCharType="end"/>
      </w:r>
    </w:p>
    <w:p w14:paraId="27108DBE" w14:textId="4B4E722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_Toc195534592 \h </w:instrText>
      </w:r>
      <w:r>
        <w:rPr>
          <w:noProof/>
        </w:rPr>
      </w:r>
      <w:r>
        <w:rPr>
          <w:noProof/>
        </w:rPr>
        <w:fldChar w:fldCharType="separate"/>
      </w:r>
      <w:r>
        <w:rPr>
          <w:noProof/>
        </w:rPr>
        <w:t>250</w:t>
      </w:r>
      <w:r>
        <w:rPr>
          <w:noProof/>
        </w:rPr>
        <w:fldChar w:fldCharType="end"/>
      </w:r>
    </w:p>
    <w:p w14:paraId="411A82DF" w14:textId="3927826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_Toc195534593 \h </w:instrText>
      </w:r>
      <w:r>
        <w:rPr>
          <w:noProof/>
        </w:rPr>
      </w:r>
      <w:r>
        <w:rPr>
          <w:noProof/>
        </w:rPr>
        <w:fldChar w:fldCharType="separate"/>
      </w:r>
      <w:r>
        <w:rPr>
          <w:noProof/>
        </w:rPr>
        <w:t>250</w:t>
      </w:r>
      <w:r>
        <w:rPr>
          <w:noProof/>
        </w:rPr>
        <w:fldChar w:fldCharType="end"/>
      </w:r>
    </w:p>
    <w:p w14:paraId="311B7E7A" w14:textId="2CDC46A3"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_Toc195534594 \h </w:instrText>
      </w:r>
      <w:r>
        <w:rPr>
          <w:noProof/>
        </w:rPr>
      </w:r>
      <w:r>
        <w:rPr>
          <w:noProof/>
        </w:rPr>
        <w:fldChar w:fldCharType="separate"/>
      </w:r>
      <w:r>
        <w:rPr>
          <w:noProof/>
        </w:rPr>
        <w:t>250</w:t>
      </w:r>
      <w:r>
        <w:rPr>
          <w:noProof/>
        </w:rPr>
        <w:fldChar w:fldCharType="end"/>
      </w:r>
    </w:p>
    <w:p w14:paraId="06CFE385" w14:textId="78A3FA9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_Toc195534595 \h </w:instrText>
      </w:r>
      <w:r>
        <w:rPr>
          <w:noProof/>
        </w:rPr>
      </w:r>
      <w:r>
        <w:rPr>
          <w:noProof/>
        </w:rPr>
        <w:fldChar w:fldCharType="separate"/>
      </w:r>
      <w:r>
        <w:rPr>
          <w:noProof/>
        </w:rPr>
        <w:t>252</w:t>
      </w:r>
      <w:r>
        <w:rPr>
          <w:noProof/>
        </w:rPr>
        <w:fldChar w:fldCharType="end"/>
      </w:r>
    </w:p>
    <w:p w14:paraId="70580695" w14:textId="5364B7E3" w:rsidR="002E23A4" w:rsidRDefault="002E23A4">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_Toc195534596 \h </w:instrText>
      </w:r>
      <w:r>
        <w:rPr>
          <w:noProof/>
        </w:rPr>
      </w:r>
      <w:r>
        <w:rPr>
          <w:noProof/>
        </w:rPr>
        <w:fldChar w:fldCharType="separate"/>
      </w:r>
      <w:r>
        <w:rPr>
          <w:noProof/>
        </w:rPr>
        <w:t>252</w:t>
      </w:r>
      <w:r>
        <w:rPr>
          <w:noProof/>
        </w:rPr>
        <w:fldChar w:fldCharType="end"/>
      </w:r>
    </w:p>
    <w:p w14:paraId="7C0174D7" w14:textId="6062C44D" w:rsidR="002E23A4" w:rsidRDefault="002E23A4">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_Toc195534597 \h </w:instrText>
      </w:r>
      <w:r>
        <w:rPr>
          <w:noProof/>
        </w:rPr>
      </w:r>
      <w:r>
        <w:rPr>
          <w:noProof/>
        </w:rPr>
        <w:fldChar w:fldCharType="separate"/>
      </w:r>
      <w:r>
        <w:rPr>
          <w:noProof/>
        </w:rPr>
        <w:t>252</w:t>
      </w:r>
      <w:r>
        <w:rPr>
          <w:noProof/>
        </w:rPr>
        <w:fldChar w:fldCharType="end"/>
      </w:r>
    </w:p>
    <w:p w14:paraId="5EEC5FE7" w14:textId="4C015297" w:rsidR="002E23A4" w:rsidRDefault="002E23A4">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_Toc195534598 \h </w:instrText>
      </w:r>
      <w:r>
        <w:rPr>
          <w:noProof/>
        </w:rPr>
      </w:r>
      <w:r>
        <w:rPr>
          <w:noProof/>
        </w:rPr>
        <w:fldChar w:fldCharType="separate"/>
      </w:r>
      <w:r>
        <w:rPr>
          <w:noProof/>
        </w:rPr>
        <w:t>252</w:t>
      </w:r>
      <w:r>
        <w:rPr>
          <w:noProof/>
        </w:rPr>
        <w:fldChar w:fldCharType="end"/>
      </w:r>
    </w:p>
    <w:p w14:paraId="2D280E3D" w14:textId="5584828A"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_Toc195534599 \h </w:instrText>
      </w:r>
      <w:r>
        <w:rPr>
          <w:noProof/>
        </w:rPr>
      </w:r>
      <w:r>
        <w:rPr>
          <w:noProof/>
        </w:rPr>
        <w:fldChar w:fldCharType="separate"/>
      </w:r>
      <w:r>
        <w:rPr>
          <w:noProof/>
        </w:rPr>
        <w:t>252</w:t>
      </w:r>
      <w:r>
        <w:rPr>
          <w:noProof/>
        </w:rPr>
        <w:fldChar w:fldCharType="end"/>
      </w:r>
    </w:p>
    <w:p w14:paraId="74B71485" w14:textId="289B9CDF"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_Toc195534600 \h </w:instrText>
      </w:r>
      <w:r>
        <w:rPr>
          <w:noProof/>
        </w:rPr>
      </w:r>
      <w:r>
        <w:rPr>
          <w:noProof/>
        </w:rPr>
        <w:fldChar w:fldCharType="separate"/>
      </w:r>
      <w:r>
        <w:rPr>
          <w:noProof/>
        </w:rPr>
        <w:t>253</w:t>
      </w:r>
      <w:r>
        <w:rPr>
          <w:noProof/>
        </w:rPr>
        <w:fldChar w:fldCharType="end"/>
      </w:r>
    </w:p>
    <w:p w14:paraId="2E9B34C5" w14:textId="1AF29590" w:rsidR="002E23A4" w:rsidRDefault="002E23A4">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_Toc195534601 \h </w:instrText>
      </w:r>
      <w:r>
        <w:rPr>
          <w:noProof/>
        </w:rPr>
      </w:r>
      <w:r>
        <w:rPr>
          <w:noProof/>
        </w:rPr>
        <w:fldChar w:fldCharType="separate"/>
      </w:r>
      <w:r>
        <w:rPr>
          <w:noProof/>
        </w:rPr>
        <w:t>253</w:t>
      </w:r>
      <w:r>
        <w:rPr>
          <w:noProof/>
        </w:rPr>
        <w:fldChar w:fldCharType="end"/>
      </w:r>
    </w:p>
    <w:p w14:paraId="13442630" w14:textId="39156021" w:rsidR="002E23A4" w:rsidRDefault="002E23A4">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TunnelInfo</w:t>
      </w:r>
      <w:r>
        <w:rPr>
          <w:noProof/>
        </w:rPr>
        <w:tab/>
      </w:r>
      <w:r>
        <w:rPr>
          <w:noProof/>
        </w:rPr>
        <w:fldChar w:fldCharType="begin"/>
      </w:r>
      <w:r>
        <w:rPr>
          <w:noProof/>
        </w:rPr>
        <w:instrText xml:space="preserve"> PAGEREF _Toc195534602 \h </w:instrText>
      </w:r>
      <w:r>
        <w:rPr>
          <w:noProof/>
        </w:rPr>
      </w:r>
      <w:r>
        <w:rPr>
          <w:noProof/>
        </w:rPr>
        <w:fldChar w:fldCharType="separate"/>
      </w:r>
      <w:r>
        <w:rPr>
          <w:noProof/>
        </w:rPr>
        <w:t>253</w:t>
      </w:r>
      <w:r>
        <w:rPr>
          <w:noProof/>
        </w:rPr>
        <w:fldChar w:fldCharType="end"/>
      </w:r>
    </w:p>
    <w:p w14:paraId="3879B0E4" w14:textId="5BAED9B5"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_Toc195534603 \h </w:instrText>
      </w:r>
      <w:r>
        <w:rPr>
          <w:noProof/>
        </w:rPr>
      </w:r>
      <w:r>
        <w:rPr>
          <w:noProof/>
        </w:rPr>
        <w:fldChar w:fldCharType="separate"/>
      </w:r>
      <w:r>
        <w:rPr>
          <w:noProof/>
        </w:rPr>
        <w:t>253</w:t>
      </w:r>
      <w:r>
        <w:rPr>
          <w:noProof/>
        </w:rPr>
        <w:fldChar w:fldCharType="end"/>
      </w:r>
    </w:p>
    <w:p w14:paraId="2F83F02C" w14:textId="2A6B720D" w:rsidR="002E23A4" w:rsidRDefault="002E23A4">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_Toc195534604 \h </w:instrText>
      </w:r>
      <w:r>
        <w:rPr>
          <w:noProof/>
        </w:rPr>
      </w:r>
      <w:r>
        <w:rPr>
          <w:noProof/>
        </w:rPr>
        <w:fldChar w:fldCharType="separate"/>
      </w:r>
      <w:r>
        <w:rPr>
          <w:noProof/>
        </w:rPr>
        <w:t>253</w:t>
      </w:r>
      <w:r>
        <w:rPr>
          <w:noProof/>
        </w:rPr>
        <w:fldChar w:fldCharType="end"/>
      </w:r>
    </w:p>
    <w:p w14:paraId="73A19D8D" w14:textId="28832606" w:rsidR="002E23A4" w:rsidRDefault="002E23A4">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_Toc195534605 \h </w:instrText>
      </w:r>
      <w:r>
        <w:rPr>
          <w:noProof/>
        </w:rPr>
      </w:r>
      <w:r>
        <w:rPr>
          <w:noProof/>
        </w:rPr>
        <w:fldChar w:fldCharType="separate"/>
      </w:r>
      <w:r>
        <w:rPr>
          <w:noProof/>
        </w:rPr>
        <w:t>253</w:t>
      </w:r>
      <w:r>
        <w:rPr>
          <w:noProof/>
        </w:rPr>
        <w:fldChar w:fldCharType="end"/>
      </w:r>
    </w:p>
    <w:p w14:paraId="1A2614B3" w14:textId="6C966D37" w:rsidR="002E23A4" w:rsidRDefault="002E23A4">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_Toc195534606 \h </w:instrText>
      </w:r>
      <w:r>
        <w:rPr>
          <w:noProof/>
        </w:rPr>
      </w:r>
      <w:r>
        <w:rPr>
          <w:noProof/>
        </w:rPr>
        <w:fldChar w:fldCharType="separate"/>
      </w:r>
      <w:r>
        <w:rPr>
          <w:noProof/>
        </w:rPr>
        <w:t>254</w:t>
      </w:r>
      <w:r>
        <w:rPr>
          <w:noProof/>
        </w:rPr>
        <w:fldChar w:fldCharType="end"/>
      </w:r>
    </w:p>
    <w:p w14:paraId="41F4CED9" w14:textId="2BDF21B3" w:rsidR="002E23A4" w:rsidRDefault="002E23A4">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_Toc195534607 \h </w:instrText>
      </w:r>
      <w:r>
        <w:rPr>
          <w:noProof/>
        </w:rPr>
      </w:r>
      <w:r>
        <w:rPr>
          <w:noProof/>
        </w:rPr>
        <w:fldChar w:fldCharType="separate"/>
      </w:r>
      <w:r>
        <w:rPr>
          <w:noProof/>
        </w:rPr>
        <w:t>254</w:t>
      </w:r>
      <w:r>
        <w:rPr>
          <w:noProof/>
        </w:rPr>
        <w:fldChar w:fldCharType="end"/>
      </w:r>
    </w:p>
    <w:p w14:paraId="67B04108" w14:textId="4C819372" w:rsidR="002E23A4" w:rsidRDefault="002E23A4">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_Toc195534608 \h </w:instrText>
      </w:r>
      <w:r>
        <w:rPr>
          <w:noProof/>
        </w:rPr>
      </w:r>
      <w:r>
        <w:rPr>
          <w:noProof/>
        </w:rPr>
        <w:fldChar w:fldCharType="separate"/>
      </w:r>
      <w:r>
        <w:rPr>
          <w:noProof/>
        </w:rPr>
        <w:t>254</w:t>
      </w:r>
      <w:r>
        <w:rPr>
          <w:noProof/>
        </w:rPr>
        <w:fldChar w:fldCharType="end"/>
      </w:r>
    </w:p>
    <w:p w14:paraId="6FBBC6D1" w14:textId="24280C43" w:rsidR="002E23A4" w:rsidRDefault="002E23A4">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_Toc195534609 \h </w:instrText>
      </w:r>
      <w:r>
        <w:rPr>
          <w:noProof/>
        </w:rPr>
      </w:r>
      <w:r>
        <w:rPr>
          <w:noProof/>
        </w:rPr>
        <w:fldChar w:fldCharType="separate"/>
      </w:r>
      <w:r>
        <w:rPr>
          <w:noProof/>
        </w:rPr>
        <w:t>254</w:t>
      </w:r>
      <w:r>
        <w:rPr>
          <w:noProof/>
        </w:rPr>
        <w:fldChar w:fldCharType="end"/>
      </w:r>
    </w:p>
    <w:p w14:paraId="11C723E2" w14:textId="235748BE" w:rsidR="002E23A4" w:rsidRDefault="002E23A4">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_Toc195534610 \h </w:instrText>
      </w:r>
      <w:r>
        <w:rPr>
          <w:noProof/>
        </w:rPr>
      </w:r>
      <w:r>
        <w:rPr>
          <w:noProof/>
        </w:rPr>
        <w:fldChar w:fldCharType="separate"/>
      </w:r>
      <w:r>
        <w:rPr>
          <w:noProof/>
        </w:rPr>
        <w:t>254</w:t>
      </w:r>
      <w:r>
        <w:rPr>
          <w:noProof/>
        </w:rPr>
        <w:fldChar w:fldCharType="end"/>
      </w:r>
    </w:p>
    <w:p w14:paraId="1FB85491" w14:textId="4DA7F916" w:rsidR="002E23A4" w:rsidRDefault="002E23A4">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_Toc195534611 \h </w:instrText>
      </w:r>
      <w:r>
        <w:rPr>
          <w:noProof/>
        </w:rPr>
      </w:r>
      <w:r>
        <w:rPr>
          <w:noProof/>
        </w:rPr>
        <w:fldChar w:fldCharType="separate"/>
      </w:r>
      <w:r>
        <w:rPr>
          <w:noProof/>
        </w:rPr>
        <w:t>255</w:t>
      </w:r>
      <w:r>
        <w:rPr>
          <w:noProof/>
        </w:rPr>
        <w:fldChar w:fldCharType="end"/>
      </w:r>
    </w:p>
    <w:p w14:paraId="7D9112BE" w14:textId="1CFC7BC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_Toc195534612 \h </w:instrText>
      </w:r>
      <w:r>
        <w:rPr>
          <w:noProof/>
        </w:rPr>
      </w:r>
      <w:r>
        <w:rPr>
          <w:noProof/>
        </w:rPr>
        <w:fldChar w:fldCharType="separate"/>
      </w:r>
      <w:r>
        <w:rPr>
          <w:noProof/>
        </w:rPr>
        <w:t>255</w:t>
      </w:r>
      <w:r>
        <w:rPr>
          <w:noProof/>
        </w:rPr>
        <w:fldChar w:fldCharType="end"/>
      </w:r>
    </w:p>
    <w:p w14:paraId="4188FB95" w14:textId="3A8015C5"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_Toc195534613 \h </w:instrText>
      </w:r>
      <w:r>
        <w:rPr>
          <w:noProof/>
        </w:rPr>
      </w:r>
      <w:r>
        <w:rPr>
          <w:noProof/>
        </w:rPr>
        <w:fldChar w:fldCharType="separate"/>
      </w:r>
      <w:r>
        <w:rPr>
          <w:noProof/>
        </w:rPr>
        <w:t>255</w:t>
      </w:r>
      <w:r>
        <w:rPr>
          <w:noProof/>
        </w:rPr>
        <w:fldChar w:fldCharType="end"/>
      </w:r>
    </w:p>
    <w:p w14:paraId="3F286702" w14:textId="058A77F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_Toc195534614 \h </w:instrText>
      </w:r>
      <w:r>
        <w:rPr>
          <w:noProof/>
        </w:rPr>
      </w:r>
      <w:r>
        <w:rPr>
          <w:noProof/>
        </w:rPr>
        <w:fldChar w:fldCharType="separate"/>
      </w:r>
      <w:r>
        <w:rPr>
          <w:noProof/>
        </w:rPr>
        <w:t>256</w:t>
      </w:r>
      <w:r>
        <w:rPr>
          <w:noProof/>
        </w:rPr>
        <w:fldChar w:fldCharType="end"/>
      </w:r>
    </w:p>
    <w:p w14:paraId="0C049670" w14:textId="7926CD8F" w:rsidR="002E23A4" w:rsidRDefault="002E23A4">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_Toc195534615 \h </w:instrText>
      </w:r>
      <w:r>
        <w:rPr>
          <w:noProof/>
        </w:rPr>
      </w:r>
      <w:r>
        <w:rPr>
          <w:noProof/>
        </w:rPr>
        <w:fldChar w:fldCharType="separate"/>
      </w:r>
      <w:r>
        <w:rPr>
          <w:noProof/>
        </w:rPr>
        <w:t>256</w:t>
      </w:r>
      <w:r>
        <w:rPr>
          <w:noProof/>
        </w:rPr>
        <w:fldChar w:fldCharType="end"/>
      </w:r>
    </w:p>
    <w:p w14:paraId="270C10F1" w14:textId="498CA459"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_Toc195534616 \h </w:instrText>
      </w:r>
      <w:r>
        <w:rPr>
          <w:noProof/>
        </w:rPr>
      </w:r>
      <w:r>
        <w:rPr>
          <w:noProof/>
        </w:rPr>
        <w:fldChar w:fldCharType="separate"/>
      </w:r>
      <w:r>
        <w:rPr>
          <w:noProof/>
        </w:rPr>
        <w:t>257</w:t>
      </w:r>
      <w:r>
        <w:rPr>
          <w:noProof/>
        </w:rPr>
        <w:fldChar w:fldCharType="end"/>
      </w:r>
    </w:p>
    <w:p w14:paraId="14F2C79E" w14:textId="4568BDF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_Toc195534617 \h </w:instrText>
      </w:r>
      <w:r>
        <w:rPr>
          <w:noProof/>
        </w:rPr>
      </w:r>
      <w:r>
        <w:rPr>
          <w:noProof/>
        </w:rPr>
        <w:fldChar w:fldCharType="separate"/>
      </w:r>
      <w:r>
        <w:rPr>
          <w:noProof/>
        </w:rPr>
        <w:t>258</w:t>
      </w:r>
      <w:r>
        <w:rPr>
          <w:noProof/>
        </w:rPr>
        <w:fldChar w:fldCharType="end"/>
      </w:r>
    </w:p>
    <w:p w14:paraId="40E0B89D" w14:textId="65D7F30F" w:rsidR="002E23A4" w:rsidRDefault="002E23A4">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_Toc195534618 \h </w:instrText>
      </w:r>
      <w:r>
        <w:rPr>
          <w:noProof/>
        </w:rPr>
      </w:r>
      <w:r>
        <w:rPr>
          <w:noProof/>
        </w:rPr>
        <w:fldChar w:fldCharType="separate"/>
      </w:r>
      <w:r>
        <w:rPr>
          <w:noProof/>
        </w:rPr>
        <w:t>258</w:t>
      </w:r>
      <w:r>
        <w:rPr>
          <w:noProof/>
        </w:rPr>
        <w:fldChar w:fldCharType="end"/>
      </w:r>
    </w:p>
    <w:p w14:paraId="08172C11" w14:textId="5EA525F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_Toc195534619 \h </w:instrText>
      </w:r>
      <w:r>
        <w:rPr>
          <w:noProof/>
        </w:rPr>
      </w:r>
      <w:r>
        <w:rPr>
          <w:noProof/>
        </w:rPr>
        <w:fldChar w:fldCharType="separate"/>
      </w:r>
      <w:r>
        <w:rPr>
          <w:noProof/>
        </w:rPr>
        <w:t>258</w:t>
      </w:r>
      <w:r>
        <w:rPr>
          <w:noProof/>
        </w:rPr>
        <w:fldChar w:fldCharType="end"/>
      </w:r>
    </w:p>
    <w:p w14:paraId="7C023129" w14:textId="218F139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_Toc195534620 \h </w:instrText>
      </w:r>
      <w:r>
        <w:rPr>
          <w:noProof/>
        </w:rPr>
      </w:r>
      <w:r>
        <w:rPr>
          <w:noProof/>
        </w:rPr>
        <w:fldChar w:fldCharType="separate"/>
      </w:r>
      <w:r>
        <w:rPr>
          <w:noProof/>
        </w:rPr>
        <w:t>258</w:t>
      </w:r>
      <w:r>
        <w:rPr>
          <w:noProof/>
        </w:rPr>
        <w:fldChar w:fldCharType="end"/>
      </w:r>
    </w:p>
    <w:p w14:paraId="7B24D971" w14:textId="70884B8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_Toc195534621 \h </w:instrText>
      </w:r>
      <w:r>
        <w:rPr>
          <w:noProof/>
        </w:rPr>
      </w:r>
      <w:r>
        <w:rPr>
          <w:noProof/>
        </w:rPr>
        <w:fldChar w:fldCharType="separate"/>
      </w:r>
      <w:r>
        <w:rPr>
          <w:noProof/>
        </w:rPr>
        <w:t>258</w:t>
      </w:r>
      <w:r>
        <w:rPr>
          <w:noProof/>
        </w:rPr>
        <w:fldChar w:fldCharType="end"/>
      </w:r>
    </w:p>
    <w:p w14:paraId="4FB6C574" w14:textId="63981E20"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_Toc195534622 \h </w:instrText>
      </w:r>
      <w:r>
        <w:rPr>
          <w:noProof/>
        </w:rPr>
      </w:r>
      <w:r>
        <w:rPr>
          <w:noProof/>
        </w:rPr>
        <w:fldChar w:fldCharType="separate"/>
      </w:r>
      <w:r>
        <w:rPr>
          <w:noProof/>
        </w:rPr>
        <w:t>258</w:t>
      </w:r>
      <w:r>
        <w:rPr>
          <w:noProof/>
        </w:rPr>
        <w:fldChar w:fldCharType="end"/>
      </w:r>
    </w:p>
    <w:p w14:paraId="31C1C14B" w14:textId="674F39AA"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_Toc195534623 \h </w:instrText>
      </w:r>
      <w:r>
        <w:rPr>
          <w:noProof/>
        </w:rPr>
      </w:r>
      <w:r>
        <w:rPr>
          <w:noProof/>
        </w:rPr>
        <w:fldChar w:fldCharType="separate"/>
      </w:r>
      <w:r>
        <w:rPr>
          <w:noProof/>
        </w:rPr>
        <w:t>259</w:t>
      </w:r>
      <w:r>
        <w:rPr>
          <w:noProof/>
        </w:rPr>
        <w:fldChar w:fldCharType="end"/>
      </w:r>
    </w:p>
    <w:p w14:paraId="71211F07" w14:textId="3262CD94"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_Toc195534624 \h </w:instrText>
      </w:r>
      <w:r>
        <w:rPr>
          <w:noProof/>
        </w:rPr>
      </w:r>
      <w:r>
        <w:rPr>
          <w:noProof/>
        </w:rPr>
        <w:fldChar w:fldCharType="separate"/>
      </w:r>
      <w:r>
        <w:rPr>
          <w:noProof/>
        </w:rPr>
        <w:t>260</w:t>
      </w:r>
      <w:r>
        <w:rPr>
          <w:noProof/>
        </w:rPr>
        <w:fldChar w:fldCharType="end"/>
      </w:r>
    </w:p>
    <w:p w14:paraId="1EB04602" w14:textId="6A223A52"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_Toc195534625 \h </w:instrText>
      </w:r>
      <w:r>
        <w:rPr>
          <w:noProof/>
        </w:rPr>
      </w:r>
      <w:r>
        <w:rPr>
          <w:noProof/>
        </w:rPr>
        <w:fldChar w:fldCharType="separate"/>
      </w:r>
      <w:r>
        <w:rPr>
          <w:noProof/>
        </w:rPr>
        <w:t>261</w:t>
      </w:r>
      <w:r>
        <w:rPr>
          <w:noProof/>
        </w:rPr>
        <w:fldChar w:fldCharType="end"/>
      </w:r>
    </w:p>
    <w:p w14:paraId="6B7A74F2" w14:textId="5BBFA815" w:rsidR="002E23A4" w:rsidRDefault="002E23A4">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_Toc195534626 \h </w:instrText>
      </w:r>
      <w:r>
        <w:rPr>
          <w:noProof/>
        </w:rPr>
      </w:r>
      <w:r>
        <w:rPr>
          <w:noProof/>
        </w:rPr>
        <w:fldChar w:fldCharType="separate"/>
      </w:r>
      <w:r>
        <w:rPr>
          <w:noProof/>
        </w:rPr>
        <w:t>262</w:t>
      </w:r>
      <w:r>
        <w:rPr>
          <w:noProof/>
        </w:rPr>
        <w:fldChar w:fldCharType="end"/>
      </w:r>
    </w:p>
    <w:p w14:paraId="53E546EC" w14:textId="147372F5" w:rsidR="002E23A4" w:rsidRDefault="002E23A4">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_Toc195534627 \h </w:instrText>
      </w:r>
      <w:r>
        <w:rPr>
          <w:noProof/>
        </w:rPr>
      </w:r>
      <w:r>
        <w:rPr>
          <w:noProof/>
        </w:rPr>
        <w:fldChar w:fldCharType="separate"/>
      </w:r>
      <w:r>
        <w:rPr>
          <w:noProof/>
        </w:rPr>
        <w:t>262</w:t>
      </w:r>
      <w:r>
        <w:rPr>
          <w:noProof/>
        </w:rPr>
        <w:fldChar w:fldCharType="end"/>
      </w:r>
    </w:p>
    <w:p w14:paraId="1DDEB1DD" w14:textId="075547B4" w:rsidR="002E23A4" w:rsidRDefault="002E23A4">
      <w:pPr>
        <w:pStyle w:val="TOC3"/>
        <w:rPr>
          <w:rFonts w:asciiTheme="minorHAnsi" w:eastAsiaTheme="minorEastAsia" w:hAnsiTheme="minorHAnsi" w:cstheme="minorBidi"/>
          <w:noProof/>
          <w:sz w:val="22"/>
          <w:szCs w:val="22"/>
          <w:lang w:val="en-IN" w:eastAsia="en-IN"/>
        </w:rPr>
      </w:pPr>
      <w:r>
        <w:rPr>
          <w:noProof/>
        </w:rPr>
        <w:lastRenderedPageBreak/>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_Toc195534628 \h </w:instrText>
      </w:r>
      <w:r>
        <w:rPr>
          <w:noProof/>
        </w:rPr>
      </w:r>
      <w:r>
        <w:rPr>
          <w:noProof/>
        </w:rPr>
        <w:fldChar w:fldCharType="separate"/>
      </w:r>
      <w:r>
        <w:rPr>
          <w:noProof/>
        </w:rPr>
        <w:t>263</w:t>
      </w:r>
      <w:r>
        <w:rPr>
          <w:noProof/>
        </w:rPr>
        <w:fldChar w:fldCharType="end"/>
      </w:r>
    </w:p>
    <w:p w14:paraId="035A34DE" w14:textId="14C2E778" w:rsidR="002E23A4" w:rsidRDefault="002E23A4">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_Toc195534629 \h </w:instrText>
      </w:r>
      <w:r>
        <w:rPr>
          <w:noProof/>
        </w:rPr>
      </w:r>
      <w:r>
        <w:rPr>
          <w:noProof/>
        </w:rPr>
        <w:fldChar w:fldCharType="separate"/>
      </w:r>
      <w:r>
        <w:rPr>
          <w:noProof/>
        </w:rPr>
        <w:t>263</w:t>
      </w:r>
      <w:r>
        <w:rPr>
          <w:noProof/>
        </w:rPr>
        <w:fldChar w:fldCharType="end"/>
      </w:r>
    </w:p>
    <w:p w14:paraId="36AAEA5D" w14:textId="321C4DCF" w:rsidR="002E23A4" w:rsidRDefault="002E23A4">
      <w:pPr>
        <w:pStyle w:val="TOC4"/>
        <w:rPr>
          <w:rFonts w:asciiTheme="minorHAnsi" w:eastAsiaTheme="minorEastAsia" w:hAnsiTheme="minorHAnsi" w:cstheme="minorBidi"/>
          <w:noProof/>
          <w:sz w:val="22"/>
          <w:szCs w:val="22"/>
          <w:lang w:val="en-IN" w:eastAsia="en-IN"/>
        </w:rPr>
      </w:pPr>
      <w:r>
        <w:rPr>
          <w:noProof/>
        </w:rPr>
        <w:t>9.3</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_Toc195534630 \h </w:instrText>
      </w:r>
      <w:r>
        <w:rPr>
          <w:noProof/>
        </w:rPr>
      </w:r>
      <w:r>
        <w:rPr>
          <w:noProof/>
        </w:rPr>
        <w:fldChar w:fldCharType="separate"/>
      </w:r>
      <w:r>
        <w:rPr>
          <w:noProof/>
        </w:rPr>
        <w:t>263</w:t>
      </w:r>
      <w:r>
        <w:rPr>
          <w:noProof/>
        </w:rPr>
        <w:fldChar w:fldCharType="end"/>
      </w:r>
    </w:p>
    <w:p w14:paraId="55EDB0B9" w14:textId="46D023AB" w:rsidR="002E23A4" w:rsidRDefault="002E23A4">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_Toc195534631 \h </w:instrText>
      </w:r>
      <w:r>
        <w:rPr>
          <w:noProof/>
        </w:rPr>
      </w:r>
      <w:r>
        <w:rPr>
          <w:noProof/>
        </w:rPr>
        <w:fldChar w:fldCharType="separate"/>
      </w:r>
      <w:r>
        <w:rPr>
          <w:noProof/>
        </w:rPr>
        <w:t>263</w:t>
      </w:r>
      <w:r>
        <w:rPr>
          <w:noProof/>
        </w:rPr>
        <w:fldChar w:fldCharType="end"/>
      </w:r>
    </w:p>
    <w:p w14:paraId="1AA1993A" w14:textId="6D849C13" w:rsidR="002E23A4" w:rsidRDefault="002E23A4">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_Toc195534632 \h </w:instrText>
      </w:r>
      <w:r>
        <w:rPr>
          <w:noProof/>
        </w:rPr>
      </w:r>
      <w:r>
        <w:rPr>
          <w:noProof/>
        </w:rPr>
        <w:fldChar w:fldCharType="separate"/>
      </w:r>
      <w:r>
        <w:rPr>
          <w:noProof/>
        </w:rPr>
        <w:t>264</w:t>
      </w:r>
      <w:r>
        <w:rPr>
          <w:noProof/>
        </w:rPr>
        <w:fldChar w:fldCharType="end"/>
      </w:r>
    </w:p>
    <w:p w14:paraId="44800EC0" w14:textId="1AA17155" w:rsidR="002E23A4" w:rsidRDefault="002E23A4">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_Toc195534633 \h </w:instrText>
      </w:r>
      <w:r>
        <w:rPr>
          <w:noProof/>
        </w:rPr>
      </w:r>
      <w:r>
        <w:rPr>
          <w:noProof/>
        </w:rPr>
        <w:fldChar w:fldCharType="separate"/>
      </w:r>
      <w:r>
        <w:rPr>
          <w:noProof/>
        </w:rPr>
        <w:t>264</w:t>
      </w:r>
      <w:r>
        <w:rPr>
          <w:noProof/>
        </w:rPr>
        <w:fldChar w:fldCharType="end"/>
      </w:r>
    </w:p>
    <w:p w14:paraId="7FC2BCEE" w14:textId="223EA39D" w:rsidR="002E23A4" w:rsidRDefault="002E23A4">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_Toc195534634 \h </w:instrText>
      </w:r>
      <w:r>
        <w:rPr>
          <w:noProof/>
        </w:rPr>
      </w:r>
      <w:r>
        <w:rPr>
          <w:noProof/>
        </w:rPr>
        <w:fldChar w:fldCharType="separate"/>
      </w:r>
      <w:r>
        <w:rPr>
          <w:noProof/>
        </w:rPr>
        <w:t>265</w:t>
      </w:r>
      <w:r>
        <w:rPr>
          <w:noProof/>
        </w:rPr>
        <w:fldChar w:fldCharType="end"/>
      </w:r>
    </w:p>
    <w:p w14:paraId="6CD6E6DA" w14:textId="0020E71C" w:rsidR="002E23A4" w:rsidRDefault="002E23A4">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_Toc195534635 \h </w:instrText>
      </w:r>
      <w:r>
        <w:rPr>
          <w:noProof/>
        </w:rPr>
      </w:r>
      <w:r>
        <w:rPr>
          <w:noProof/>
        </w:rPr>
        <w:fldChar w:fldCharType="separate"/>
      </w:r>
      <w:r>
        <w:rPr>
          <w:noProof/>
        </w:rPr>
        <w:t>266</w:t>
      </w:r>
      <w:r>
        <w:rPr>
          <w:noProof/>
        </w:rPr>
        <w:fldChar w:fldCharType="end"/>
      </w:r>
    </w:p>
    <w:p w14:paraId="0B6324B9" w14:textId="7D694F56" w:rsidR="002E23A4" w:rsidRDefault="002E23A4">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_Toc195534636 \h </w:instrText>
      </w:r>
      <w:r>
        <w:rPr>
          <w:noProof/>
        </w:rPr>
      </w:r>
      <w:r>
        <w:rPr>
          <w:noProof/>
        </w:rPr>
        <w:fldChar w:fldCharType="separate"/>
      </w:r>
      <w:r>
        <w:rPr>
          <w:noProof/>
        </w:rPr>
        <w:t>266</w:t>
      </w:r>
      <w:r>
        <w:rPr>
          <w:noProof/>
        </w:rPr>
        <w:fldChar w:fldCharType="end"/>
      </w:r>
    </w:p>
    <w:p w14:paraId="7584737E" w14:textId="36BE0628" w:rsidR="002E23A4" w:rsidRDefault="002E23A4">
      <w:pPr>
        <w:pStyle w:val="TOC4"/>
        <w:rPr>
          <w:rFonts w:asciiTheme="minorHAnsi" w:eastAsiaTheme="minorEastAsia" w:hAnsiTheme="minorHAnsi" w:cstheme="minorBidi"/>
          <w:noProof/>
          <w:sz w:val="22"/>
          <w:szCs w:val="22"/>
          <w:lang w:val="en-IN" w:eastAsia="en-IN"/>
        </w:rPr>
      </w:pPr>
      <w:r>
        <w:rPr>
          <w:noProof/>
        </w:rPr>
        <w:t>9.3</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_Toc195534637 \h </w:instrText>
      </w:r>
      <w:r>
        <w:rPr>
          <w:noProof/>
        </w:rPr>
      </w:r>
      <w:r>
        <w:rPr>
          <w:noProof/>
        </w:rPr>
        <w:fldChar w:fldCharType="separate"/>
      </w:r>
      <w:r>
        <w:rPr>
          <w:noProof/>
        </w:rPr>
        <w:t>267</w:t>
      </w:r>
      <w:r>
        <w:rPr>
          <w:noProof/>
        </w:rPr>
        <w:fldChar w:fldCharType="end"/>
      </w:r>
    </w:p>
    <w:p w14:paraId="754FA201" w14:textId="24BAFB04" w:rsidR="002E23A4" w:rsidRDefault="002E23A4">
      <w:pPr>
        <w:pStyle w:val="TOC5"/>
        <w:rPr>
          <w:rFonts w:asciiTheme="minorHAnsi" w:eastAsiaTheme="minorEastAsia" w:hAnsiTheme="minorHAnsi" w:cstheme="minorBidi"/>
          <w:noProof/>
          <w:sz w:val="22"/>
          <w:szCs w:val="22"/>
          <w:lang w:val="en-IN" w:eastAsia="en-IN"/>
        </w:rPr>
      </w:pPr>
      <w:r>
        <w:rPr>
          <w:noProof/>
        </w:rPr>
        <w:t>9.3</w:t>
      </w:r>
      <w:r w:rsidRPr="00074DA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_Toc195534638 \h </w:instrText>
      </w:r>
      <w:r>
        <w:rPr>
          <w:noProof/>
        </w:rPr>
      </w:r>
      <w:r>
        <w:rPr>
          <w:noProof/>
        </w:rPr>
        <w:fldChar w:fldCharType="separate"/>
      </w:r>
      <w:r>
        <w:rPr>
          <w:noProof/>
        </w:rPr>
        <w:t>267</w:t>
      </w:r>
      <w:r>
        <w:rPr>
          <w:noProof/>
        </w:rPr>
        <w:fldChar w:fldCharType="end"/>
      </w:r>
    </w:p>
    <w:p w14:paraId="0B06FCAC" w14:textId="5FC07268" w:rsidR="002E23A4" w:rsidRDefault="002E23A4">
      <w:pPr>
        <w:pStyle w:val="TOC5"/>
        <w:rPr>
          <w:rFonts w:asciiTheme="minorHAnsi" w:eastAsiaTheme="minorEastAsia" w:hAnsiTheme="minorHAnsi" w:cstheme="minorBidi"/>
          <w:noProof/>
          <w:sz w:val="22"/>
          <w:szCs w:val="22"/>
          <w:lang w:val="en-IN" w:eastAsia="en-IN"/>
        </w:rPr>
      </w:pPr>
      <w:r>
        <w:rPr>
          <w:noProof/>
        </w:rPr>
        <w:t>9.3</w:t>
      </w:r>
      <w:r w:rsidRPr="00074DA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_Toc195534639 \h </w:instrText>
      </w:r>
      <w:r>
        <w:rPr>
          <w:noProof/>
        </w:rPr>
      </w:r>
      <w:r>
        <w:rPr>
          <w:noProof/>
        </w:rPr>
        <w:fldChar w:fldCharType="separate"/>
      </w:r>
      <w:r>
        <w:rPr>
          <w:noProof/>
        </w:rPr>
        <w:t>267</w:t>
      </w:r>
      <w:r>
        <w:rPr>
          <w:noProof/>
        </w:rPr>
        <w:fldChar w:fldCharType="end"/>
      </w:r>
    </w:p>
    <w:p w14:paraId="26181326" w14:textId="1B8F890A" w:rsidR="002E23A4" w:rsidRDefault="002E23A4">
      <w:pPr>
        <w:pStyle w:val="TOC4"/>
        <w:rPr>
          <w:rFonts w:asciiTheme="minorHAnsi" w:eastAsiaTheme="minorEastAsia" w:hAnsiTheme="minorHAnsi" w:cstheme="minorBidi"/>
          <w:noProof/>
          <w:sz w:val="22"/>
          <w:szCs w:val="22"/>
          <w:lang w:val="en-IN" w:eastAsia="en-IN"/>
        </w:rPr>
      </w:pPr>
      <w:r>
        <w:rPr>
          <w:noProof/>
        </w:rPr>
        <w:t>9.3</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_Toc195534640 \h </w:instrText>
      </w:r>
      <w:r>
        <w:rPr>
          <w:noProof/>
        </w:rPr>
      </w:r>
      <w:r>
        <w:rPr>
          <w:noProof/>
        </w:rPr>
        <w:fldChar w:fldCharType="separate"/>
      </w:r>
      <w:r>
        <w:rPr>
          <w:noProof/>
        </w:rPr>
        <w:t>267</w:t>
      </w:r>
      <w:r>
        <w:rPr>
          <w:noProof/>
        </w:rPr>
        <w:fldChar w:fldCharType="end"/>
      </w:r>
    </w:p>
    <w:p w14:paraId="04A36948" w14:textId="1F5AEE17" w:rsidR="002E23A4" w:rsidRDefault="002E23A4">
      <w:pPr>
        <w:pStyle w:val="TOC5"/>
        <w:rPr>
          <w:rFonts w:asciiTheme="minorHAnsi" w:eastAsiaTheme="minorEastAsia" w:hAnsiTheme="minorHAnsi" w:cstheme="minorBidi"/>
          <w:noProof/>
          <w:sz w:val="22"/>
          <w:szCs w:val="22"/>
          <w:lang w:val="en-IN" w:eastAsia="en-IN"/>
        </w:rPr>
      </w:pPr>
      <w:r>
        <w:rPr>
          <w:noProof/>
        </w:rPr>
        <w:t>9.3</w:t>
      </w:r>
      <w:r w:rsidRPr="00074DA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_Toc195534641 \h </w:instrText>
      </w:r>
      <w:r>
        <w:rPr>
          <w:noProof/>
        </w:rPr>
      </w:r>
      <w:r>
        <w:rPr>
          <w:noProof/>
        </w:rPr>
        <w:fldChar w:fldCharType="separate"/>
      </w:r>
      <w:r>
        <w:rPr>
          <w:noProof/>
        </w:rPr>
        <w:t>267</w:t>
      </w:r>
      <w:r>
        <w:rPr>
          <w:noProof/>
        </w:rPr>
        <w:fldChar w:fldCharType="end"/>
      </w:r>
    </w:p>
    <w:p w14:paraId="0C0AA5C8" w14:textId="6265200B" w:rsidR="002E23A4" w:rsidRDefault="002E23A4">
      <w:pPr>
        <w:pStyle w:val="TOC4"/>
        <w:rPr>
          <w:rFonts w:asciiTheme="minorHAnsi" w:eastAsiaTheme="minorEastAsia" w:hAnsiTheme="minorHAnsi" w:cstheme="minorBidi"/>
          <w:noProof/>
          <w:sz w:val="22"/>
          <w:szCs w:val="22"/>
          <w:lang w:val="en-IN" w:eastAsia="en-IN"/>
        </w:rPr>
      </w:pPr>
      <w:r>
        <w:rPr>
          <w:noProof/>
        </w:rPr>
        <w:t>9.3</w:t>
      </w:r>
      <w:r w:rsidRPr="00074DA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_Toc195534642 \h </w:instrText>
      </w:r>
      <w:r>
        <w:rPr>
          <w:noProof/>
        </w:rPr>
      </w:r>
      <w:r>
        <w:rPr>
          <w:noProof/>
        </w:rPr>
        <w:fldChar w:fldCharType="separate"/>
      </w:r>
      <w:r>
        <w:rPr>
          <w:noProof/>
        </w:rPr>
        <w:t>267</w:t>
      </w:r>
      <w:r>
        <w:rPr>
          <w:noProof/>
        </w:rPr>
        <w:fldChar w:fldCharType="end"/>
      </w:r>
    </w:p>
    <w:p w14:paraId="0F86AD18" w14:textId="5EA083FD" w:rsidR="002E23A4" w:rsidRDefault="002E23A4">
      <w:pPr>
        <w:pStyle w:val="TOC5"/>
        <w:rPr>
          <w:rFonts w:asciiTheme="minorHAnsi" w:eastAsiaTheme="minorEastAsia" w:hAnsiTheme="minorHAnsi" w:cstheme="minorBidi"/>
          <w:noProof/>
          <w:sz w:val="22"/>
          <w:szCs w:val="22"/>
          <w:lang w:val="en-IN" w:eastAsia="en-IN"/>
        </w:rPr>
      </w:pPr>
      <w:r>
        <w:rPr>
          <w:noProof/>
        </w:rPr>
        <w:t>9.3</w:t>
      </w:r>
      <w:r w:rsidRPr="00074DA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_Toc195534643 \h </w:instrText>
      </w:r>
      <w:r>
        <w:rPr>
          <w:noProof/>
        </w:rPr>
      </w:r>
      <w:r>
        <w:rPr>
          <w:noProof/>
        </w:rPr>
        <w:fldChar w:fldCharType="separate"/>
      </w:r>
      <w:r>
        <w:rPr>
          <w:noProof/>
        </w:rPr>
        <w:t>267</w:t>
      </w:r>
      <w:r>
        <w:rPr>
          <w:noProof/>
        </w:rPr>
        <w:fldChar w:fldCharType="end"/>
      </w:r>
    </w:p>
    <w:p w14:paraId="3CAB377A" w14:textId="68CAFAF8" w:rsidR="002E23A4" w:rsidRDefault="002E23A4">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_Toc195534644 \h </w:instrText>
      </w:r>
      <w:r>
        <w:rPr>
          <w:noProof/>
        </w:rPr>
      </w:r>
      <w:r>
        <w:rPr>
          <w:noProof/>
        </w:rPr>
        <w:fldChar w:fldCharType="separate"/>
      </w:r>
      <w:r>
        <w:rPr>
          <w:noProof/>
        </w:rPr>
        <w:t>267</w:t>
      </w:r>
      <w:r>
        <w:rPr>
          <w:noProof/>
        </w:rPr>
        <w:fldChar w:fldCharType="end"/>
      </w:r>
    </w:p>
    <w:p w14:paraId="0F7C2149" w14:textId="3C3FFE38" w:rsidR="002E23A4" w:rsidRDefault="002E23A4">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_Toc195534645 \h </w:instrText>
      </w:r>
      <w:r>
        <w:rPr>
          <w:noProof/>
        </w:rPr>
      </w:r>
      <w:r>
        <w:rPr>
          <w:noProof/>
        </w:rPr>
        <w:fldChar w:fldCharType="separate"/>
      </w:r>
      <w:r>
        <w:rPr>
          <w:noProof/>
        </w:rPr>
        <w:t>267</w:t>
      </w:r>
      <w:r>
        <w:rPr>
          <w:noProof/>
        </w:rPr>
        <w:fldChar w:fldCharType="end"/>
      </w:r>
    </w:p>
    <w:p w14:paraId="28159875" w14:textId="4FAA203C" w:rsidR="002E23A4" w:rsidRDefault="002E23A4">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_Toc195534646 \h </w:instrText>
      </w:r>
      <w:r>
        <w:rPr>
          <w:noProof/>
        </w:rPr>
      </w:r>
      <w:r>
        <w:rPr>
          <w:noProof/>
        </w:rPr>
        <w:fldChar w:fldCharType="separate"/>
      </w:r>
      <w:r>
        <w:rPr>
          <w:noProof/>
        </w:rPr>
        <w:t>267</w:t>
      </w:r>
      <w:r>
        <w:rPr>
          <w:noProof/>
        </w:rPr>
        <w:fldChar w:fldCharType="end"/>
      </w:r>
    </w:p>
    <w:p w14:paraId="5F86770D" w14:textId="01EEE206" w:rsidR="002E23A4" w:rsidRDefault="002E23A4">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_Toc195534647 \h </w:instrText>
      </w:r>
      <w:r>
        <w:rPr>
          <w:noProof/>
        </w:rPr>
      </w:r>
      <w:r>
        <w:rPr>
          <w:noProof/>
        </w:rPr>
        <w:fldChar w:fldCharType="separate"/>
      </w:r>
      <w:r>
        <w:rPr>
          <w:noProof/>
        </w:rPr>
        <w:t>267</w:t>
      </w:r>
      <w:r>
        <w:rPr>
          <w:noProof/>
        </w:rPr>
        <w:fldChar w:fldCharType="end"/>
      </w:r>
    </w:p>
    <w:p w14:paraId="4492108E" w14:textId="29A0799A" w:rsidR="002E23A4" w:rsidRDefault="002E23A4">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_Toc195534648 \h </w:instrText>
      </w:r>
      <w:r>
        <w:rPr>
          <w:noProof/>
        </w:rPr>
      </w:r>
      <w:r>
        <w:rPr>
          <w:noProof/>
        </w:rPr>
        <w:fldChar w:fldCharType="separate"/>
      </w:r>
      <w:r>
        <w:rPr>
          <w:noProof/>
        </w:rPr>
        <w:t>268</w:t>
      </w:r>
      <w:r>
        <w:rPr>
          <w:noProof/>
        </w:rPr>
        <w:fldChar w:fldCharType="end"/>
      </w:r>
    </w:p>
    <w:p w14:paraId="3291E177" w14:textId="6600C9ED" w:rsidR="002E23A4" w:rsidRDefault="002E23A4">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_Toc195534649 \h </w:instrText>
      </w:r>
      <w:r>
        <w:rPr>
          <w:noProof/>
        </w:rPr>
      </w:r>
      <w:r>
        <w:rPr>
          <w:noProof/>
        </w:rPr>
        <w:fldChar w:fldCharType="separate"/>
      </w:r>
      <w:r>
        <w:rPr>
          <w:noProof/>
        </w:rPr>
        <w:t>268</w:t>
      </w:r>
      <w:r>
        <w:rPr>
          <w:noProof/>
        </w:rPr>
        <w:fldChar w:fldCharType="end"/>
      </w:r>
    </w:p>
    <w:p w14:paraId="21836FD1" w14:textId="44D85784"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_Toc195534650 \h </w:instrText>
      </w:r>
      <w:r>
        <w:rPr>
          <w:noProof/>
        </w:rPr>
      </w:r>
      <w:r>
        <w:rPr>
          <w:noProof/>
        </w:rPr>
        <w:fldChar w:fldCharType="separate"/>
      </w:r>
      <w:r>
        <w:rPr>
          <w:noProof/>
        </w:rPr>
        <w:t>268</w:t>
      </w:r>
      <w:r>
        <w:rPr>
          <w:noProof/>
        </w:rPr>
        <w:fldChar w:fldCharType="end"/>
      </w:r>
    </w:p>
    <w:p w14:paraId="4A6579BF" w14:textId="5ACEA73B"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_Toc195534651 \h </w:instrText>
      </w:r>
      <w:r>
        <w:rPr>
          <w:noProof/>
        </w:rPr>
      </w:r>
      <w:r>
        <w:rPr>
          <w:noProof/>
        </w:rPr>
        <w:fldChar w:fldCharType="separate"/>
      </w:r>
      <w:r>
        <w:rPr>
          <w:noProof/>
        </w:rPr>
        <w:t>268</w:t>
      </w:r>
      <w:r>
        <w:rPr>
          <w:noProof/>
        </w:rPr>
        <w:fldChar w:fldCharType="end"/>
      </w:r>
    </w:p>
    <w:p w14:paraId="31FC5F8A" w14:textId="31647A8A"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_Toc195534652 \h </w:instrText>
      </w:r>
      <w:r>
        <w:rPr>
          <w:noProof/>
        </w:rPr>
      </w:r>
      <w:r>
        <w:rPr>
          <w:noProof/>
        </w:rPr>
        <w:fldChar w:fldCharType="separate"/>
      </w:r>
      <w:r>
        <w:rPr>
          <w:noProof/>
        </w:rPr>
        <w:t>269</w:t>
      </w:r>
      <w:r>
        <w:rPr>
          <w:noProof/>
        </w:rPr>
        <w:fldChar w:fldCharType="end"/>
      </w:r>
    </w:p>
    <w:p w14:paraId="39EA1217" w14:textId="294248D6"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_Toc195534653 \h </w:instrText>
      </w:r>
      <w:r>
        <w:rPr>
          <w:noProof/>
        </w:rPr>
      </w:r>
      <w:r>
        <w:rPr>
          <w:noProof/>
        </w:rPr>
        <w:fldChar w:fldCharType="separate"/>
      </w:r>
      <w:r>
        <w:rPr>
          <w:noProof/>
        </w:rPr>
        <w:t>269</w:t>
      </w:r>
      <w:r>
        <w:rPr>
          <w:noProof/>
        </w:rPr>
        <w:fldChar w:fldCharType="end"/>
      </w:r>
    </w:p>
    <w:p w14:paraId="63C4D7D7" w14:textId="09A7A4AB"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074DAF">
        <w:rPr>
          <w:noProof/>
          <w:lang w:val="en-US"/>
        </w:rPr>
        <w:t>Service Provisioning</w:t>
      </w:r>
      <w:r w:rsidRPr="00074DAF">
        <w:rPr>
          <w:rFonts w:eastAsia="DengXian"/>
          <w:noProof/>
        </w:rPr>
        <w:t xml:space="preserve"> Subscriptions</w:t>
      </w:r>
      <w:r>
        <w:rPr>
          <w:noProof/>
        </w:rPr>
        <w:tab/>
      </w:r>
      <w:r>
        <w:rPr>
          <w:noProof/>
        </w:rPr>
        <w:fldChar w:fldCharType="begin"/>
      </w:r>
      <w:r>
        <w:rPr>
          <w:noProof/>
        </w:rPr>
        <w:instrText xml:space="preserve"> PAGEREF _Toc195534654 \h </w:instrText>
      </w:r>
      <w:r>
        <w:rPr>
          <w:noProof/>
        </w:rPr>
      </w:r>
      <w:r>
        <w:rPr>
          <w:noProof/>
        </w:rPr>
        <w:fldChar w:fldCharType="separate"/>
      </w:r>
      <w:r>
        <w:rPr>
          <w:noProof/>
        </w:rPr>
        <w:t>269</w:t>
      </w:r>
      <w:r>
        <w:rPr>
          <w:noProof/>
        </w:rPr>
        <w:fldChar w:fldCharType="end"/>
      </w:r>
    </w:p>
    <w:p w14:paraId="11994AFE" w14:textId="7F60D58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_Toc195534655 \h </w:instrText>
      </w:r>
      <w:r>
        <w:rPr>
          <w:noProof/>
        </w:rPr>
      </w:r>
      <w:r>
        <w:rPr>
          <w:noProof/>
        </w:rPr>
        <w:fldChar w:fldCharType="separate"/>
      </w:r>
      <w:r>
        <w:rPr>
          <w:noProof/>
        </w:rPr>
        <w:t>269</w:t>
      </w:r>
      <w:r>
        <w:rPr>
          <w:noProof/>
        </w:rPr>
        <w:fldChar w:fldCharType="end"/>
      </w:r>
    </w:p>
    <w:p w14:paraId="40DEBDBA" w14:textId="64DC462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_Toc195534656 \h </w:instrText>
      </w:r>
      <w:r>
        <w:rPr>
          <w:noProof/>
        </w:rPr>
      </w:r>
      <w:r>
        <w:rPr>
          <w:noProof/>
        </w:rPr>
        <w:fldChar w:fldCharType="separate"/>
      </w:r>
      <w:r>
        <w:rPr>
          <w:noProof/>
        </w:rPr>
        <w:t>269</w:t>
      </w:r>
      <w:r>
        <w:rPr>
          <w:noProof/>
        </w:rPr>
        <w:fldChar w:fldCharType="end"/>
      </w:r>
    </w:p>
    <w:p w14:paraId="3C215F0A" w14:textId="02EDC8B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_Toc195534657 \h </w:instrText>
      </w:r>
      <w:r>
        <w:rPr>
          <w:noProof/>
        </w:rPr>
      </w:r>
      <w:r>
        <w:rPr>
          <w:noProof/>
        </w:rPr>
        <w:fldChar w:fldCharType="separate"/>
      </w:r>
      <w:r>
        <w:rPr>
          <w:noProof/>
        </w:rPr>
        <w:t>270</w:t>
      </w:r>
      <w:r>
        <w:rPr>
          <w:noProof/>
        </w:rPr>
        <w:fldChar w:fldCharType="end"/>
      </w:r>
    </w:p>
    <w:p w14:paraId="6747CDA2" w14:textId="46A5284A"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_Toc195534658 \h </w:instrText>
      </w:r>
      <w:r>
        <w:rPr>
          <w:noProof/>
        </w:rPr>
      </w:r>
      <w:r>
        <w:rPr>
          <w:noProof/>
        </w:rPr>
        <w:fldChar w:fldCharType="separate"/>
      </w:r>
      <w:r>
        <w:rPr>
          <w:noProof/>
        </w:rPr>
        <w:t>270</w:t>
      </w:r>
      <w:r>
        <w:rPr>
          <w:noProof/>
        </w:rPr>
        <w:fldChar w:fldCharType="end"/>
      </w:r>
    </w:p>
    <w:p w14:paraId="48A8B93C" w14:textId="695C5F7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_Toc195534659 \h </w:instrText>
      </w:r>
      <w:r>
        <w:rPr>
          <w:noProof/>
        </w:rPr>
      </w:r>
      <w:r>
        <w:rPr>
          <w:noProof/>
        </w:rPr>
        <w:fldChar w:fldCharType="separate"/>
      </w:r>
      <w:r>
        <w:rPr>
          <w:noProof/>
        </w:rPr>
        <w:t>270</w:t>
      </w:r>
      <w:r>
        <w:rPr>
          <w:noProof/>
        </w:rPr>
        <w:fldChar w:fldCharType="end"/>
      </w:r>
    </w:p>
    <w:p w14:paraId="0BD71688" w14:textId="64939F6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074DAF">
        <w:rPr>
          <w:noProof/>
          <w:lang w:val="en-US"/>
        </w:rPr>
        <w:t>Service Provisioning</w:t>
      </w:r>
      <w:r w:rsidRPr="00074DAF">
        <w:rPr>
          <w:rFonts w:eastAsia="DengXian"/>
          <w:noProof/>
        </w:rPr>
        <w:t xml:space="preserve"> Subscription</w:t>
      </w:r>
      <w:r>
        <w:rPr>
          <w:noProof/>
        </w:rPr>
        <w:tab/>
      </w:r>
      <w:r>
        <w:rPr>
          <w:noProof/>
        </w:rPr>
        <w:fldChar w:fldCharType="begin"/>
      </w:r>
      <w:r>
        <w:rPr>
          <w:noProof/>
        </w:rPr>
        <w:instrText xml:space="preserve"> PAGEREF _Toc195534660 \h </w:instrText>
      </w:r>
      <w:r>
        <w:rPr>
          <w:noProof/>
        </w:rPr>
      </w:r>
      <w:r>
        <w:rPr>
          <w:noProof/>
        </w:rPr>
        <w:fldChar w:fldCharType="separate"/>
      </w:r>
      <w:r>
        <w:rPr>
          <w:noProof/>
        </w:rPr>
        <w:t>270</w:t>
      </w:r>
      <w:r>
        <w:rPr>
          <w:noProof/>
        </w:rPr>
        <w:fldChar w:fldCharType="end"/>
      </w:r>
    </w:p>
    <w:p w14:paraId="558809D1" w14:textId="2A3C5C6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_Toc195534661 \h </w:instrText>
      </w:r>
      <w:r>
        <w:rPr>
          <w:noProof/>
        </w:rPr>
      </w:r>
      <w:r>
        <w:rPr>
          <w:noProof/>
        </w:rPr>
        <w:fldChar w:fldCharType="separate"/>
      </w:r>
      <w:r>
        <w:rPr>
          <w:noProof/>
        </w:rPr>
        <w:t>270</w:t>
      </w:r>
      <w:r>
        <w:rPr>
          <w:noProof/>
        </w:rPr>
        <w:fldChar w:fldCharType="end"/>
      </w:r>
    </w:p>
    <w:p w14:paraId="5EED696C" w14:textId="16659E3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_Toc195534662 \h </w:instrText>
      </w:r>
      <w:r>
        <w:rPr>
          <w:noProof/>
        </w:rPr>
      </w:r>
      <w:r>
        <w:rPr>
          <w:noProof/>
        </w:rPr>
        <w:fldChar w:fldCharType="separate"/>
      </w:r>
      <w:r>
        <w:rPr>
          <w:noProof/>
        </w:rPr>
        <w:t>271</w:t>
      </w:r>
      <w:r>
        <w:rPr>
          <w:noProof/>
        </w:rPr>
        <w:fldChar w:fldCharType="end"/>
      </w:r>
    </w:p>
    <w:p w14:paraId="54F22D8C" w14:textId="1F5B5CA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_Toc195534663 \h </w:instrText>
      </w:r>
      <w:r>
        <w:rPr>
          <w:noProof/>
        </w:rPr>
      </w:r>
      <w:r>
        <w:rPr>
          <w:noProof/>
        </w:rPr>
        <w:fldChar w:fldCharType="separate"/>
      </w:r>
      <w:r>
        <w:rPr>
          <w:noProof/>
        </w:rPr>
        <w:t>271</w:t>
      </w:r>
      <w:r>
        <w:rPr>
          <w:noProof/>
        </w:rPr>
        <w:fldChar w:fldCharType="end"/>
      </w:r>
    </w:p>
    <w:p w14:paraId="69CA417A" w14:textId="1C55E9DF"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_Toc195534664 \h </w:instrText>
      </w:r>
      <w:r>
        <w:rPr>
          <w:noProof/>
        </w:rPr>
      </w:r>
      <w:r>
        <w:rPr>
          <w:noProof/>
        </w:rPr>
        <w:fldChar w:fldCharType="separate"/>
      </w:r>
      <w:r>
        <w:rPr>
          <w:noProof/>
        </w:rPr>
        <w:t>271</w:t>
      </w:r>
      <w:r>
        <w:rPr>
          <w:noProof/>
        </w:rPr>
        <w:fldChar w:fldCharType="end"/>
      </w:r>
    </w:p>
    <w:p w14:paraId="0F3EDB8F" w14:textId="0C2A2A35"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_Toc195534665 \h </w:instrText>
      </w:r>
      <w:r>
        <w:rPr>
          <w:noProof/>
        </w:rPr>
      </w:r>
      <w:r>
        <w:rPr>
          <w:noProof/>
        </w:rPr>
        <w:fldChar w:fldCharType="separate"/>
      </w:r>
      <w:r>
        <w:rPr>
          <w:noProof/>
        </w:rPr>
        <w:t>272</w:t>
      </w:r>
      <w:r>
        <w:rPr>
          <w:noProof/>
        </w:rPr>
        <w:fldChar w:fldCharType="end"/>
      </w:r>
    </w:p>
    <w:p w14:paraId="7979C88C" w14:textId="5FEA8383"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_Toc195534666 \h </w:instrText>
      </w:r>
      <w:r>
        <w:rPr>
          <w:noProof/>
        </w:rPr>
      </w:r>
      <w:r>
        <w:rPr>
          <w:noProof/>
        </w:rPr>
        <w:fldChar w:fldCharType="separate"/>
      </w:r>
      <w:r>
        <w:rPr>
          <w:noProof/>
        </w:rPr>
        <w:t>273</w:t>
      </w:r>
      <w:r>
        <w:rPr>
          <w:noProof/>
        </w:rPr>
        <w:fldChar w:fldCharType="end"/>
      </w:r>
    </w:p>
    <w:p w14:paraId="500FADA0" w14:textId="1057D845"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_Toc195534667 \h </w:instrText>
      </w:r>
      <w:r>
        <w:rPr>
          <w:noProof/>
        </w:rPr>
      </w:r>
      <w:r>
        <w:rPr>
          <w:noProof/>
        </w:rPr>
        <w:fldChar w:fldCharType="separate"/>
      </w:r>
      <w:r>
        <w:rPr>
          <w:noProof/>
        </w:rPr>
        <w:t>274</w:t>
      </w:r>
      <w:r>
        <w:rPr>
          <w:noProof/>
        </w:rPr>
        <w:fldChar w:fldCharType="end"/>
      </w:r>
    </w:p>
    <w:p w14:paraId="0484BC41" w14:textId="6D95E2D4"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_Toc195534668 \h </w:instrText>
      </w:r>
      <w:r>
        <w:rPr>
          <w:noProof/>
        </w:rPr>
      </w:r>
      <w:r>
        <w:rPr>
          <w:noProof/>
        </w:rPr>
        <w:fldChar w:fldCharType="separate"/>
      </w:r>
      <w:r>
        <w:rPr>
          <w:noProof/>
        </w:rPr>
        <w:t>275</w:t>
      </w:r>
      <w:r>
        <w:rPr>
          <w:noProof/>
        </w:rPr>
        <w:fldChar w:fldCharType="end"/>
      </w:r>
    </w:p>
    <w:p w14:paraId="7336B704" w14:textId="5E1B91D7"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_Toc195534669 \h </w:instrText>
      </w:r>
      <w:r>
        <w:rPr>
          <w:noProof/>
        </w:rPr>
      </w:r>
      <w:r>
        <w:rPr>
          <w:noProof/>
        </w:rPr>
        <w:fldChar w:fldCharType="separate"/>
      </w:r>
      <w:r>
        <w:rPr>
          <w:noProof/>
        </w:rPr>
        <w:t>275</w:t>
      </w:r>
      <w:r>
        <w:rPr>
          <w:noProof/>
        </w:rPr>
        <w:fldChar w:fldCharType="end"/>
      </w:r>
    </w:p>
    <w:p w14:paraId="15181781" w14:textId="4526D3B4"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_Toc195534670 \h </w:instrText>
      </w:r>
      <w:r>
        <w:rPr>
          <w:noProof/>
        </w:rPr>
      </w:r>
      <w:r>
        <w:rPr>
          <w:noProof/>
        </w:rPr>
        <w:fldChar w:fldCharType="separate"/>
      </w:r>
      <w:r>
        <w:rPr>
          <w:noProof/>
        </w:rPr>
        <w:t>276</w:t>
      </w:r>
      <w:r>
        <w:rPr>
          <w:noProof/>
        </w:rPr>
        <w:fldChar w:fldCharType="end"/>
      </w:r>
    </w:p>
    <w:p w14:paraId="584A7DDD" w14:textId="23EFDB4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_Toc195534671 \h </w:instrText>
      </w:r>
      <w:r>
        <w:rPr>
          <w:noProof/>
        </w:rPr>
      </w:r>
      <w:r>
        <w:rPr>
          <w:noProof/>
        </w:rPr>
        <w:fldChar w:fldCharType="separate"/>
      </w:r>
      <w:r>
        <w:rPr>
          <w:noProof/>
        </w:rPr>
        <w:t>276</w:t>
      </w:r>
      <w:r>
        <w:rPr>
          <w:noProof/>
        </w:rPr>
        <w:fldChar w:fldCharType="end"/>
      </w:r>
    </w:p>
    <w:p w14:paraId="3CCB647F" w14:textId="1471A7F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_Toc195534672 \h </w:instrText>
      </w:r>
      <w:r>
        <w:rPr>
          <w:noProof/>
        </w:rPr>
      </w:r>
      <w:r>
        <w:rPr>
          <w:noProof/>
        </w:rPr>
        <w:fldChar w:fldCharType="separate"/>
      </w:r>
      <w:r>
        <w:rPr>
          <w:noProof/>
        </w:rPr>
        <w:t>276</w:t>
      </w:r>
      <w:r>
        <w:rPr>
          <w:noProof/>
        </w:rPr>
        <w:fldChar w:fldCharType="end"/>
      </w:r>
    </w:p>
    <w:p w14:paraId="61DB347A" w14:textId="7AF659BD"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_Toc195534673 \h </w:instrText>
      </w:r>
      <w:r>
        <w:rPr>
          <w:noProof/>
        </w:rPr>
      </w:r>
      <w:r>
        <w:rPr>
          <w:noProof/>
        </w:rPr>
        <w:fldChar w:fldCharType="separate"/>
      </w:r>
      <w:r>
        <w:rPr>
          <w:noProof/>
        </w:rPr>
        <w:t>277</w:t>
      </w:r>
      <w:r>
        <w:rPr>
          <w:noProof/>
        </w:rPr>
        <w:fldChar w:fldCharType="end"/>
      </w:r>
    </w:p>
    <w:p w14:paraId="31790C14" w14:textId="498BB85C"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_Toc195534674 \h </w:instrText>
      </w:r>
      <w:r>
        <w:rPr>
          <w:noProof/>
        </w:rPr>
      </w:r>
      <w:r>
        <w:rPr>
          <w:noProof/>
        </w:rPr>
        <w:fldChar w:fldCharType="separate"/>
      </w:r>
      <w:r>
        <w:rPr>
          <w:noProof/>
        </w:rPr>
        <w:t>277</w:t>
      </w:r>
      <w:r>
        <w:rPr>
          <w:noProof/>
        </w:rPr>
        <w:fldChar w:fldCharType="end"/>
      </w:r>
    </w:p>
    <w:p w14:paraId="0BD13A5A" w14:textId="7E3F9CEA"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074DAF">
        <w:rPr>
          <w:noProof/>
          <w:lang w:val="en-US"/>
        </w:rPr>
        <w:t>Service Provisioning</w:t>
      </w:r>
      <w:r>
        <w:rPr>
          <w:noProof/>
        </w:rPr>
        <w:t xml:space="preserve"> Notification</w:t>
      </w:r>
      <w:r>
        <w:rPr>
          <w:noProof/>
        </w:rPr>
        <w:tab/>
      </w:r>
      <w:r>
        <w:rPr>
          <w:noProof/>
        </w:rPr>
        <w:fldChar w:fldCharType="begin"/>
      </w:r>
      <w:r>
        <w:rPr>
          <w:noProof/>
        </w:rPr>
        <w:instrText xml:space="preserve"> PAGEREF _Toc195534675 \h </w:instrText>
      </w:r>
      <w:r>
        <w:rPr>
          <w:noProof/>
        </w:rPr>
      </w:r>
      <w:r>
        <w:rPr>
          <w:noProof/>
        </w:rPr>
        <w:fldChar w:fldCharType="separate"/>
      </w:r>
      <w:r>
        <w:rPr>
          <w:noProof/>
        </w:rPr>
        <w:t>278</w:t>
      </w:r>
      <w:r>
        <w:rPr>
          <w:noProof/>
        </w:rPr>
        <w:fldChar w:fldCharType="end"/>
      </w:r>
    </w:p>
    <w:p w14:paraId="74B8556D" w14:textId="4390F46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_Toc195534676 \h </w:instrText>
      </w:r>
      <w:r>
        <w:rPr>
          <w:noProof/>
        </w:rPr>
      </w:r>
      <w:r>
        <w:rPr>
          <w:noProof/>
        </w:rPr>
        <w:fldChar w:fldCharType="separate"/>
      </w:r>
      <w:r>
        <w:rPr>
          <w:noProof/>
        </w:rPr>
        <w:t>278</w:t>
      </w:r>
      <w:r>
        <w:rPr>
          <w:noProof/>
        </w:rPr>
        <w:fldChar w:fldCharType="end"/>
      </w:r>
    </w:p>
    <w:p w14:paraId="5EB2226B" w14:textId="4F15AD6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_Toc195534677 \h </w:instrText>
      </w:r>
      <w:r>
        <w:rPr>
          <w:noProof/>
        </w:rPr>
      </w:r>
      <w:r>
        <w:rPr>
          <w:noProof/>
        </w:rPr>
        <w:fldChar w:fldCharType="separate"/>
      </w:r>
      <w:r>
        <w:rPr>
          <w:noProof/>
        </w:rPr>
        <w:t>278</w:t>
      </w:r>
      <w:r>
        <w:rPr>
          <w:noProof/>
        </w:rPr>
        <w:fldChar w:fldCharType="end"/>
      </w:r>
    </w:p>
    <w:p w14:paraId="72DF4B65" w14:textId="05DE7C1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_Toc195534678 \h </w:instrText>
      </w:r>
      <w:r>
        <w:rPr>
          <w:noProof/>
        </w:rPr>
      </w:r>
      <w:r>
        <w:rPr>
          <w:noProof/>
        </w:rPr>
        <w:fldChar w:fldCharType="separate"/>
      </w:r>
      <w:r>
        <w:rPr>
          <w:noProof/>
        </w:rPr>
        <w:t>278</w:t>
      </w:r>
      <w:r>
        <w:rPr>
          <w:noProof/>
        </w:rPr>
        <w:fldChar w:fldCharType="end"/>
      </w:r>
    </w:p>
    <w:p w14:paraId="7B5C4A70" w14:textId="45781D29"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_Toc195534679 \h </w:instrText>
      </w:r>
      <w:r>
        <w:rPr>
          <w:noProof/>
        </w:rPr>
      </w:r>
      <w:r>
        <w:rPr>
          <w:noProof/>
        </w:rPr>
        <w:fldChar w:fldCharType="separate"/>
      </w:r>
      <w:r>
        <w:rPr>
          <w:noProof/>
        </w:rPr>
        <w:t>279</w:t>
      </w:r>
      <w:r>
        <w:rPr>
          <w:noProof/>
        </w:rPr>
        <w:fldChar w:fldCharType="end"/>
      </w:r>
    </w:p>
    <w:p w14:paraId="1EA0A87F" w14:textId="67725A0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_Toc195534680 \h </w:instrText>
      </w:r>
      <w:r>
        <w:rPr>
          <w:noProof/>
        </w:rPr>
      </w:r>
      <w:r>
        <w:rPr>
          <w:noProof/>
        </w:rPr>
        <w:fldChar w:fldCharType="separate"/>
      </w:r>
      <w:r>
        <w:rPr>
          <w:noProof/>
        </w:rPr>
        <w:t>279</w:t>
      </w:r>
      <w:r>
        <w:rPr>
          <w:noProof/>
        </w:rPr>
        <w:fldChar w:fldCharType="end"/>
      </w:r>
    </w:p>
    <w:p w14:paraId="146CC2B7" w14:textId="2C269FD0"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_Toc195534681 \h </w:instrText>
      </w:r>
      <w:r>
        <w:rPr>
          <w:noProof/>
        </w:rPr>
      </w:r>
      <w:r>
        <w:rPr>
          <w:noProof/>
        </w:rPr>
        <w:fldChar w:fldCharType="separate"/>
      </w:r>
      <w:r>
        <w:rPr>
          <w:noProof/>
        </w:rPr>
        <w:t>280</w:t>
      </w:r>
      <w:r>
        <w:rPr>
          <w:noProof/>
        </w:rPr>
        <w:fldChar w:fldCharType="end"/>
      </w:r>
    </w:p>
    <w:p w14:paraId="2B76B143" w14:textId="07B0F0C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_Toc195534682 \h </w:instrText>
      </w:r>
      <w:r>
        <w:rPr>
          <w:noProof/>
        </w:rPr>
      </w:r>
      <w:r>
        <w:rPr>
          <w:noProof/>
        </w:rPr>
        <w:fldChar w:fldCharType="separate"/>
      </w:r>
      <w:r>
        <w:rPr>
          <w:noProof/>
        </w:rPr>
        <w:t>280</w:t>
      </w:r>
      <w:r>
        <w:rPr>
          <w:noProof/>
        </w:rPr>
        <w:fldChar w:fldCharType="end"/>
      </w:r>
    </w:p>
    <w:p w14:paraId="037B1576" w14:textId="402AA0F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_Toc195534683 \h </w:instrText>
      </w:r>
      <w:r>
        <w:rPr>
          <w:noProof/>
        </w:rPr>
      </w:r>
      <w:r>
        <w:rPr>
          <w:noProof/>
        </w:rPr>
        <w:fldChar w:fldCharType="separate"/>
      </w:r>
      <w:r>
        <w:rPr>
          <w:noProof/>
        </w:rPr>
        <w:t>280</w:t>
      </w:r>
      <w:r>
        <w:rPr>
          <w:noProof/>
        </w:rPr>
        <w:fldChar w:fldCharType="end"/>
      </w:r>
    </w:p>
    <w:p w14:paraId="23F2F33C" w14:textId="258639A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_Toc195534684 \h </w:instrText>
      </w:r>
      <w:r>
        <w:rPr>
          <w:noProof/>
        </w:rPr>
      </w:r>
      <w:r>
        <w:rPr>
          <w:noProof/>
        </w:rPr>
        <w:fldChar w:fldCharType="separate"/>
      </w:r>
      <w:r>
        <w:rPr>
          <w:noProof/>
        </w:rPr>
        <w:t>280</w:t>
      </w:r>
      <w:r>
        <w:rPr>
          <w:noProof/>
        </w:rPr>
        <w:fldChar w:fldCharType="end"/>
      </w:r>
    </w:p>
    <w:p w14:paraId="3A6A1472" w14:textId="680D875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ServProv</w:t>
      </w:r>
      <w:r>
        <w:rPr>
          <w:noProof/>
        </w:rPr>
        <w:t>Subsc</w:t>
      </w:r>
      <w:r>
        <w:rPr>
          <w:noProof/>
        </w:rPr>
        <w:tab/>
      </w:r>
      <w:r>
        <w:rPr>
          <w:noProof/>
        </w:rPr>
        <w:fldChar w:fldCharType="begin"/>
      </w:r>
      <w:r>
        <w:rPr>
          <w:noProof/>
        </w:rPr>
        <w:instrText xml:space="preserve"> PAGEREF _Toc195534685 \h </w:instrText>
      </w:r>
      <w:r>
        <w:rPr>
          <w:noProof/>
        </w:rPr>
      </w:r>
      <w:r>
        <w:rPr>
          <w:noProof/>
        </w:rPr>
        <w:fldChar w:fldCharType="separate"/>
      </w:r>
      <w:r>
        <w:rPr>
          <w:noProof/>
        </w:rPr>
        <w:t>281</w:t>
      </w:r>
      <w:r>
        <w:rPr>
          <w:noProof/>
        </w:rPr>
        <w:fldChar w:fldCharType="end"/>
      </w:r>
    </w:p>
    <w:p w14:paraId="129F367A" w14:textId="448FFB8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ServProv</w:t>
      </w:r>
      <w:r>
        <w:rPr>
          <w:noProof/>
        </w:rPr>
        <w:t>SubscPatch</w:t>
      </w:r>
      <w:r>
        <w:rPr>
          <w:noProof/>
        </w:rPr>
        <w:tab/>
      </w:r>
      <w:r>
        <w:rPr>
          <w:noProof/>
        </w:rPr>
        <w:fldChar w:fldCharType="begin"/>
      </w:r>
      <w:r>
        <w:rPr>
          <w:noProof/>
        </w:rPr>
        <w:instrText xml:space="preserve"> PAGEREF _Toc195534686 \h </w:instrText>
      </w:r>
      <w:r>
        <w:rPr>
          <w:noProof/>
        </w:rPr>
      </w:r>
      <w:r>
        <w:rPr>
          <w:noProof/>
        </w:rPr>
        <w:fldChar w:fldCharType="separate"/>
      </w:r>
      <w:r>
        <w:rPr>
          <w:noProof/>
        </w:rPr>
        <w:t>281</w:t>
      </w:r>
      <w:r>
        <w:rPr>
          <w:noProof/>
        </w:rPr>
        <w:fldChar w:fldCharType="end"/>
      </w:r>
    </w:p>
    <w:p w14:paraId="00F9B0BA" w14:textId="7C04904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ServProv</w:t>
      </w:r>
      <w:r>
        <w:rPr>
          <w:noProof/>
        </w:rPr>
        <w:t>Notif</w:t>
      </w:r>
      <w:r>
        <w:rPr>
          <w:noProof/>
        </w:rPr>
        <w:tab/>
      </w:r>
      <w:r>
        <w:rPr>
          <w:noProof/>
        </w:rPr>
        <w:fldChar w:fldCharType="begin"/>
      </w:r>
      <w:r>
        <w:rPr>
          <w:noProof/>
        </w:rPr>
        <w:instrText xml:space="preserve"> PAGEREF _Toc195534687 \h </w:instrText>
      </w:r>
      <w:r>
        <w:rPr>
          <w:noProof/>
        </w:rPr>
      </w:r>
      <w:r>
        <w:rPr>
          <w:noProof/>
        </w:rPr>
        <w:fldChar w:fldCharType="separate"/>
      </w:r>
      <w:r>
        <w:rPr>
          <w:noProof/>
        </w:rPr>
        <w:t>282</w:t>
      </w:r>
      <w:r>
        <w:rPr>
          <w:noProof/>
        </w:rPr>
        <w:fldChar w:fldCharType="end"/>
      </w:r>
    </w:p>
    <w:p w14:paraId="05FD9136" w14:textId="0AB7E6B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_Toc195534688 \h </w:instrText>
      </w:r>
      <w:r>
        <w:rPr>
          <w:noProof/>
        </w:rPr>
      </w:r>
      <w:r>
        <w:rPr>
          <w:noProof/>
        </w:rPr>
        <w:fldChar w:fldCharType="separate"/>
      </w:r>
      <w:r>
        <w:rPr>
          <w:noProof/>
        </w:rPr>
        <w:t>282</w:t>
      </w:r>
      <w:r>
        <w:rPr>
          <w:noProof/>
        </w:rPr>
        <w:fldChar w:fldCharType="end"/>
      </w:r>
    </w:p>
    <w:p w14:paraId="6BB87C96" w14:textId="01AAD15E"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_Toc195534689 \h </w:instrText>
      </w:r>
      <w:r>
        <w:rPr>
          <w:noProof/>
        </w:rPr>
      </w:r>
      <w:r>
        <w:rPr>
          <w:noProof/>
        </w:rPr>
        <w:fldChar w:fldCharType="separate"/>
      </w:r>
      <w:r>
        <w:rPr>
          <w:noProof/>
        </w:rPr>
        <w:t>282</w:t>
      </w:r>
      <w:r>
        <w:rPr>
          <w:noProof/>
        </w:rPr>
        <w:fldChar w:fldCharType="end"/>
      </w:r>
    </w:p>
    <w:p w14:paraId="1F908621" w14:textId="2852D04B" w:rsidR="002E23A4" w:rsidRDefault="002E23A4">
      <w:pPr>
        <w:pStyle w:val="TOC5"/>
        <w:rPr>
          <w:rFonts w:asciiTheme="minorHAnsi" w:eastAsiaTheme="minorEastAsia" w:hAnsiTheme="minorHAnsi" w:cstheme="minorBidi"/>
          <w:noProof/>
          <w:sz w:val="22"/>
          <w:szCs w:val="22"/>
          <w:lang w:val="en-IN" w:eastAsia="en-IN"/>
        </w:rPr>
      </w:pPr>
      <w:r>
        <w:rPr>
          <w:noProof/>
          <w:lang w:eastAsia="zh-CN"/>
        </w:rPr>
        <w:lastRenderedPageBreak/>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_Toc195534690 \h </w:instrText>
      </w:r>
      <w:r>
        <w:rPr>
          <w:noProof/>
        </w:rPr>
      </w:r>
      <w:r>
        <w:rPr>
          <w:noProof/>
        </w:rPr>
        <w:fldChar w:fldCharType="separate"/>
      </w:r>
      <w:r>
        <w:rPr>
          <w:noProof/>
        </w:rPr>
        <w:t>282</w:t>
      </w:r>
      <w:r>
        <w:rPr>
          <w:noProof/>
        </w:rPr>
        <w:fldChar w:fldCharType="end"/>
      </w:r>
    </w:p>
    <w:p w14:paraId="06766F57" w14:textId="7F1EAD4C"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_Toc195534691 \h </w:instrText>
      </w:r>
      <w:r>
        <w:rPr>
          <w:noProof/>
        </w:rPr>
      </w:r>
      <w:r>
        <w:rPr>
          <w:noProof/>
        </w:rPr>
        <w:fldChar w:fldCharType="separate"/>
      </w:r>
      <w:r>
        <w:rPr>
          <w:noProof/>
        </w:rPr>
        <w:t>282</w:t>
      </w:r>
      <w:r>
        <w:rPr>
          <w:noProof/>
        </w:rPr>
        <w:fldChar w:fldCharType="end"/>
      </w:r>
    </w:p>
    <w:p w14:paraId="089A1DCC" w14:textId="4D2001D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_Toc195534692 \h </w:instrText>
      </w:r>
      <w:r>
        <w:rPr>
          <w:noProof/>
        </w:rPr>
      </w:r>
      <w:r>
        <w:rPr>
          <w:noProof/>
        </w:rPr>
        <w:fldChar w:fldCharType="separate"/>
      </w:r>
      <w:r>
        <w:rPr>
          <w:noProof/>
        </w:rPr>
        <w:t>282</w:t>
      </w:r>
      <w:r>
        <w:rPr>
          <w:noProof/>
        </w:rPr>
        <w:fldChar w:fldCharType="end"/>
      </w:r>
    </w:p>
    <w:p w14:paraId="1B75CFA3" w14:textId="69CA131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_Toc195534693 \h </w:instrText>
      </w:r>
      <w:r>
        <w:rPr>
          <w:noProof/>
        </w:rPr>
      </w:r>
      <w:r>
        <w:rPr>
          <w:noProof/>
        </w:rPr>
        <w:fldChar w:fldCharType="separate"/>
      </w:r>
      <w:r>
        <w:rPr>
          <w:noProof/>
        </w:rPr>
        <w:t>282</w:t>
      </w:r>
      <w:r>
        <w:rPr>
          <w:noProof/>
        </w:rPr>
        <w:fldChar w:fldCharType="end"/>
      </w:r>
    </w:p>
    <w:p w14:paraId="11AB605B" w14:textId="19ED241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_Toc195534694 \h </w:instrText>
      </w:r>
      <w:r>
        <w:rPr>
          <w:noProof/>
        </w:rPr>
      </w:r>
      <w:r>
        <w:rPr>
          <w:noProof/>
        </w:rPr>
        <w:fldChar w:fldCharType="separate"/>
      </w:r>
      <w:r>
        <w:rPr>
          <w:noProof/>
        </w:rPr>
        <w:t>283</w:t>
      </w:r>
      <w:r>
        <w:rPr>
          <w:noProof/>
        </w:rPr>
        <w:fldChar w:fldCharType="end"/>
      </w:r>
    </w:p>
    <w:p w14:paraId="769C491D" w14:textId="6253C0C3"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_Toc195534695 \h </w:instrText>
      </w:r>
      <w:r>
        <w:rPr>
          <w:noProof/>
        </w:rPr>
      </w:r>
      <w:r>
        <w:rPr>
          <w:noProof/>
        </w:rPr>
        <w:fldChar w:fldCharType="separate"/>
      </w:r>
      <w:r>
        <w:rPr>
          <w:noProof/>
        </w:rPr>
        <w:t>283</w:t>
      </w:r>
      <w:r>
        <w:rPr>
          <w:noProof/>
        </w:rPr>
        <w:fldChar w:fldCharType="end"/>
      </w:r>
    </w:p>
    <w:p w14:paraId="64ADD75E" w14:textId="3A1B54F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_Toc195534696 \h </w:instrText>
      </w:r>
      <w:r>
        <w:rPr>
          <w:noProof/>
        </w:rPr>
      </w:r>
      <w:r>
        <w:rPr>
          <w:noProof/>
        </w:rPr>
        <w:fldChar w:fldCharType="separate"/>
      </w:r>
      <w:r>
        <w:rPr>
          <w:noProof/>
        </w:rPr>
        <w:t>283</w:t>
      </w:r>
      <w:r>
        <w:rPr>
          <w:noProof/>
        </w:rPr>
        <w:fldChar w:fldCharType="end"/>
      </w:r>
    </w:p>
    <w:p w14:paraId="7C2C1879" w14:textId="32DC72B2"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_Toc195534697 \h </w:instrText>
      </w:r>
      <w:r>
        <w:rPr>
          <w:noProof/>
        </w:rPr>
      </w:r>
      <w:r>
        <w:rPr>
          <w:noProof/>
        </w:rPr>
        <w:fldChar w:fldCharType="separate"/>
      </w:r>
      <w:r>
        <w:rPr>
          <w:noProof/>
        </w:rPr>
        <w:t>283</w:t>
      </w:r>
      <w:r>
        <w:rPr>
          <w:noProof/>
        </w:rPr>
        <w:fldChar w:fldCharType="end"/>
      </w:r>
    </w:p>
    <w:p w14:paraId="42B3C64E" w14:textId="15CF4336"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_Toc195534698 \h </w:instrText>
      </w:r>
      <w:r>
        <w:rPr>
          <w:noProof/>
        </w:rPr>
      </w:r>
      <w:r>
        <w:rPr>
          <w:noProof/>
        </w:rPr>
        <w:fldChar w:fldCharType="separate"/>
      </w:r>
      <w:r>
        <w:rPr>
          <w:noProof/>
        </w:rPr>
        <w:t>283</w:t>
      </w:r>
      <w:r>
        <w:rPr>
          <w:noProof/>
        </w:rPr>
        <w:fldChar w:fldCharType="end"/>
      </w:r>
    </w:p>
    <w:p w14:paraId="05CB6AFE" w14:textId="3EE920EB"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_Toc195534699 \h </w:instrText>
      </w:r>
      <w:r>
        <w:rPr>
          <w:noProof/>
        </w:rPr>
      </w:r>
      <w:r>
        <w:rPr>
          <w:noProof/>
        </w:rPr>
        <w:fldChar w:fldCharType="separate"/>
      </w:r>
      <w:r>
        <w:rPr>
          <w:noProof/>
        </w:rPr>
        <w:t>283</w:t>
      </w:r>
      <w:r>
        <w:rPr>
          <w:noProof/>
        </w:rPr>
        <w:fldChar w:fldCharType="end"/>
      </w:r>
    </w:p>
    <w:p w14:paraId="67D43EC7" w14:textId="05958D29"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_Toc195534700 \h </w:instrText>
      </w:r>
      <w:r>
        <w:rPr>
          <w:noProof/>
        </w:rPr>
      </w:r>
      <w:r>
        <w:rPr>
          <w:noProof/>
        </w:rPr>
        <w:fldChar w:fldCharType="separate"/>
      </w:r>
      <w:r>
        <w:rPr>
          <w:noProof/>
        </w:rPr>
        <w:t>283</w:t>
      </w:r>
      <w:r>
        <w:rPr>
          <w:noProof/>
        </w:rPr>
        <w:fldChar w:fldCharType="end"/>
      </w:r>
    </w:p>
    <w:p w14:paraId="54795473" w14:textId="453894A6"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_Toc195534701 \h </w:instrText>
      </w:r>
      <w:r>
        <w:rPr>
          <w:noProof/>
        </w:rPr>
      </w:r>
      <w:r>
        <w:rPr>
          <w:noProof/>
        </w:rPr>
        <w:fldChar w:fldCharType="separate"/>
      </w:r>
      <w:r>
        <w:rPr>
          <w:noProof/>
        </w:rPr>
        <w:t>283</w:t>
      </w:r>
      <w:r>
        <w:rPr>
          <w:noProof/>
        </w:rPr>
        <w:fldChar w:fldCharType="end"/>
      </w:r>
    </w:p>
    <w:p w14:paraId="4DA998CB" w14:textId="01E2D9D1"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_Toc195534702 \h </w:instrText>
      </w:r>
      <w:r>
        <w:rPr>
          <w:noProof/>
        </w:rPr>
      </w:r>
      <w:r>
        <w:rPr>
          <w:noProof/>
        </w:rPr>
        <w:fldChar w:fldCharType="separate"/>
      </w:r>
      <w:r>
        <w:rPr>
          <w:noProof/>
        </w:rPr>
        <w:t>284</w:t>
      </w:r>
      <w:r>
        <w:rPr>
          <w:noProof/>
        </w:rPr>
        <w:fldChar w:fldCharType="end"/>
      </w:r>
    </w:p>
    <w:p w14:paraId="7E57757D" w14:textId="6BBE893A" w:rsidR="002E23A4" w:rsidRDefault="002E23A4">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_Toc195534703 \h </w:instrText>
      </w:r>
      <w:r>
        <w:rPr>
          <w:noProof/>
        </w:rPr>
      </w:r>
      <w:r>
        <w:rPr>
          <w:noProof/>
        </w:rPr>
        <w:fldChar w:fldCharType="separate"/>
      </w:r>
      <w:r>
        <w:rPr>
          <w:noProof/>
        </w:rPr>
        <w:t>284</w:t>
      </w:r>
      <w:r>
        <w:rPr>
          <w:noProof/>
        </w:rPr>
        <w:fldChar w:fldCharType="end"/>
      </w:r>
    </w:p>
    <w:p w14:paraId="7C434321" w14:textId="412B02A0"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_Toc195534704 \h </w:instrText>
      </w:r>
      <w:r>
        <w:rPr>
          <w:noProof/>
        </w:rPr>
      </w:r>
      <w:r>
        <w:rPr>
          <w:noProof/>
        </w:rPr>
        <w:fldChar w:fldCharType="separate"/>
      </w:r>
      <w:r>
        <w:rPr>
          <w:noProof/>
        </w:rPr>
        <w:t>284</w:t>
      </w:r>
      <w:r>
        <w:rPr>
          <w:noProof/>
        </w:rPr>
        <w:fldChar w:fldCharType="end"/>
      </w:r>
    </w:p>
    <w:p w14:paraId="3B73399B" w14:textId="542A9905"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_Toc195534705 \h </w:instrText>
      </w:r>
      <w:r>
        <w:rPr>
          <w:noProof/>
        </w:rPr>
      </w:r>
      <w:r>
        <w:rPr>
          <w:noProof/>
        </w:rPr>
        <w:fldChar w:fldCharType="separate"/>
      </w:r>
      <w:r>
        <w:rPr>
          <w:noProof/>
        </w:rPr>
        <w:t>284</w:t>
      </w:r>
      <w:r>
        <w:rPr>
          <w:noProof/>
        </w:rPr>
        <w:fldChar w:fldCharType="end"/>
      </w:r>
    </w:p>
    <w:p w14:paraId="4E75C972" w14:textId="67E4CCD6"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_Toc195534706 \h </w:instrText>
      </w:r>
      <w:r>
        <w:rPr>
          <w:noProof/>
        </w:rPr>
      </w:r>
      <w:r>
        <w:rPr>
          <w:noProof/>
        </w:rPr>
        <w:fldChar w:fldCharType="separate"/>
      </w:r>
      <w:r>
        <w:rPr>
          <w:noProof/>
        </w:rPr>
        <w:t>284</w:t>
      </w:r>
      <w:r>
        <w:rPr>
          <w:noProof/>
        </w:rPr>
        <w:fldChar w:fldCharType="end"/>
      </w:r>
    </w:p>
    <w:p w14:paraId="17BE07F6" w14:textId="5E28B132"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_Toc195534707 \h </w:instrText>
      </w:r>
      <w:r>
        <w:rPr>
          <w:noProof/>
        </w:rPr>
      </w:r>
      <w:r>
        <w:rPr>
          <w:noProof/>
        </w:rPr>
        <w:fldChar w:fldCharType="separate"/>
      </w:r>
      <w:r>
        <w:rPr>
          <w:noProof/>
        </w:rPr>
        <w:t>285</w:t>
      </w:r>
      <w:r>
        <w:rPr>
          <w:noProof/>
        </w:rPr>
        <w:fldChar w:fldCharType="end"/>
      </w:r>
    </w:p>
    <w:p w14:paraId="70443145" w14:textId="2964FBA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_Toc195534708 \h </w:instrText>
      </w:r>
      <w:r>
        <w:rPr>
          <w:noProof/>
        </w:rPr>
      </w:r>
      <w:r>
        <w:rPr>
          <w:noProof/>
        </w:rPr>
        <w:fldChar w:fldCharType="separate"/>
      </w:r>
      <w:r>
        <w:rPr>
          <w:noProof/>
        </w:rPr>
        <w:t>285</w:t>
      </w:r>
      <w:r>
        <w:rPr>
          <w:noProof/>
        </w:rPr>
        <w:fldChar w:fldCharType="end"/>
      </w:r>
    </w:p>
    <w:p w14:paraId="03231A28" w14:textId="3BE7F2D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_Toc195534709 \h </w:instrText>
      </w:r>
      <w:r>
        <w:rPr>
          <w:noProof/>
        </w:rPr>
      </w:r>
      <w:r>
        <w:rPr>
          <w:noProof/>
        </w:rPr>
        <w:fldChar w:fldCharType="separate"/>
      </w:r>
      <w:r>
        <w:rPr>
          <w:noProof/>
        </w:rPr>
        <w:t>285</w:t>
      </w:r>
      <w:r>
        <w:rPr>
          <w:noProof/>
        </w:rPr>
        <w:fldChar w:fldCharType="end"/>
      </w:r>
    </w:p>
    <w:p w14:paraId="74AF2E32" w14:textId="590E913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_Toc195534710 \h </w:instrText>
      </w:r>
      <w:r>
        <w:rPr>
          <w:noProof/>
        </w:rPr>
      </w:r>
      <w:r>
        <w:rPr>
          <w:noProof/>
        </w:rPr>
        <w:fldChar w:fldCharType="separate"/>
      </w:r>
      <w:r>
        <w:rPr>
          <w:noProof/>
        </w:rPr>
        <w:t>285</w:t>
      </w:r>
      <w:r>
        <w:rPr>
          <w:noProof/>
        </w:rPr>
        <w:fldChar w:fldCharType="end"/>
      </w:r>
    </w:p>
    <w:p w14:paraId="7F8C20CF" w14:textId="3990735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_Toc195534711 \h </w:instrText>
      </w:r>
      <w:r>
        <w:rPr>
          <w:noProof/>
        </w:rPr>
      </w:r>
      <w:r>
        <w:rPr>
          <w:noProof/>
        </w:rPr>
        <w:fldChar w:fldCharType="separate"/>
      </w:r>
      <w:r>
        <w:rPr>
          <w:noProof/>
        </w:rPr>
        <w:t>285</w:t>
      </w:r>
      <w:r>
        <w:rPr>
          <w:noProof/>
        </w:rPr>
        <w:fldChar w:fldCharType="end"/>
      </w:r>
    </w:p>
    <w:p w14:paraId="3DD3A4A7" w14:textId="1001911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_Toc195534712 \h </w:instrText>
      </w:r>
      <w:r>
        <w:rPr>
          <w:noProof/>
        </w:rPr>
      </w:r>
      <w:r>
        <w:rPr>
          <w:noProof/>
        </w:rPr>
        <w:fldChar w:fldCharType="separate"/>
      </w:r>
      <w:r>
        <w:rPr>
          <w:noProof/>
        </w:rPr>
        <w:t>285</w:t>
      </w:r>
      <w:r>
        <w:rPr>
          <w:noProof/>
        </w:rPr>
        <w:fldChar w:fldCharType="end"/>
      </w:r>
    </w:p>
    <w:p w14:paraId="7B607374" w14:textId="44706537"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_Toc195534713 \h </w:instrText>
      </w:r>
      <w:r>
        <w:rPr>
          <w:noProof/>
        </w:rPr>
      </w:r>
      <w:r>
        <w:rPr>
          <w:noProof/>
        </w:rPr>
        <w:fldChar w:fldCharType="separate"/>
      </w:r>
      <w:r>
        <w:rPr>
          <w:noProof/>
        </w:rPr>
        <w:t>286</w:t>
      </w:r>
      <w:r>
        <w:rPr>
          <w:noProof/>
        </w:rPr>
        <w:fldChar w:fldCharType="end"/>
      </w:r>
    </w:p>
    <w:p w14:paraId="3E3A32B6" w14:textId="1AF01D57" w:rsidR="002E23A4" w:rsidRDefault="002E23A4">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_Toc195534714 \h </w:instrText>
      </w:r>
      <w:r>
        <w:rPr>
          <w:noProof/>
        </w:rPr>
      </w:r>
      <w:r>
        <w:rPr>
          <w:noProof/>
        </w:rPr>
        <w:fldChar w:fldCharType="separate"/>
      </w:r>
      <w:r>
        <w:rPr>
          <w:noProof/>
        </w:rPr>
        <w:t>286</w:t>
      </w:r>
      <w:r>
        <w:rPr>
          <w:noProof/>
        </w:rPr>
        <w:fldChar w:fldCharType="end"/>
      </w:r>
    </w:p>
    <w:p w14:paraId="59B83679" w14:textId="30E93737" w:rsidR="002E23A4" w:rsidRDefault="002E23A4">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_Toc195534715 \h </w:instrText>
      </w:r>
      <w:r>
        <w:rPr>
          <w:noProof/>
        </w:rPr>
      </w:r>
      <w:r>
        <w:rPr>
          <w:noProof/>
        </w:rPr>
        <w:fldChar w:fldCharType="separate"/>
      </w:r>
      <w:r>
        <w:rPr>
          <w:noProof/>
        </w:rPr>
        <w:t>286</w:t>
      </w:r>
      <w:r>
        <w:rPr>
          <w:noProof/>
        </w:rPr>
        <w:fldChar w:fldCharType="end"/>
      </w:r>
    </w:p>
    <w:p w14:paraId="0B0EAF4E" w14:textId="0A345F02"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_Toc195534716 \h </w:instrText>
      </w:r>
      <w:r>
        <w:rPr>
          <w:noProof/>
        </w:rPr>
      </w:r>
      <w:r>
        <w:rPr>
          <w:noProof/>
        </w:rPr>
        <w:fldChar w:fldCharType="separate"/>
      </w:r>
      <w:r>
        <w:rPr>
          <w:noProof/>
        </w:rPr>
        <w:t>287</w:t>
      </w:r>
      <w:r>
        <w:rPr>
          <w:noProof/>
        </w:rPr>
        <w:fldChar w:fldCharType="end"/>
      </w:r>
    </w:p>
    <w:p w14:paraId="4D67F3AA" w14:textId="164A5556"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_Toc195534717 \h </w:instrText>
      </w:r>
      <w:r>
        <w:rPr>
          <w:noProof/>
        </w:rPr>
      </w:r>
      <w:r>
        <w:rPr>
          <w:noProof/>
        </w:rPr>
        <w:fldChar w:fldCharType="separate"/>
      </w:r>
      <w:r>
        <w:rPr>
          <w:noProof/>
        </w:rPr>
        <w:t>287</w:t>
      </w:r>
      <w:r>
        <w:rPr>
          <w:noProof/>
        </w:rPr>
        <w:fldChar w:fldCharType="end"/>
      </w:r>
    </w:p>
    <w:p w14:paraId="27FBA0AB" w14:textId="28808284"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_Toc195534718 \h </w:instrText>
      </w:r>
      <w:r>
        <w:rPr>
          <w:noProof/>
        </w:rPr>
      </w:r>
      <w:r>
        <w:rPr>
          <w:noProof/>
        </w:rPr>
        <w:fldChar w:fldCharType="separate"/>
      </w:r>
      <w:r>
        <w:rPr>
          <w:noProof/>
        </w:rPr>
        <w:t>287</w:t>
      </w:r>
      <w:r>
        <w:rPr>
          <w:noProof/>
        </w:rPr>
        <w:fldChar w:fldCharType="end"/>
      </w:r>
    </w:p>
    <w:p w14:paraId="7B4F86C6" w14:textId="7D5457F9"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_Toc195534719 \h </w:instrText>
      </w:r>
      <w:r>
        <w:rPr>
          <w:noProof/>
        </w:rPr>
      </w:r>
      <w:r>
        <w:rPr>
          <w:noProof/>
        </w:rPr>
        <w:fldChar w:fldCharType="separate"/>
      </w:r>
      <w:r>
        <w:rPr>
          <w:noProof/>
        </w:rPr>
        <w:t>287</w:t>
      </w:r>
      <w:r>
        <w:rPr>
          <w:noProof/>
        </w:rPr>
        <w:fldChar w:fldCharType="end"/>
      </w:r>
    </w:p>
    <w:p w14:paraId="34F26526" w14:textId="179AC51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074DAF">
        <w:rPr>
          <w:noProof/>
          <w:lang w:val="en-IN"/>
        </w:rPr>
        <w:t>.1</w:t>
      </w:r>
      <w:r>
        <w:rPr>
          <w:rFonts w:asciiTheme="minorHAnsi" w:eastAsiaTheme="minorEastAsia" w:hAnsiTheme="minorHAnsi" w:cstheme="minorBidi"/>
          <w:noProof/>
          <w:sz w:val="22"/>
          <w:szCs w:val="22"/>
          <w:lang w:val="en-IN" w:eastAsia="en-IN"/>
        </w:rPr>
        <w:tab/>
      </w:r>
      <w:r w:rsidRPr="00074DAF">
        <w:rPr>
          <w:noProof/>
          <w:lang w:val="en-IN"/>
        </w:rPr>
        <w:t>Description</w:t>
      </w:r>
      <w:r>
        <w:rPr>
          <w:noProof/>
        </w:rPr>
        <w:tab/>
      </w:r>
      <w:r>
        <w:rPr>
          <w:noProof/>
        </w:rPr>
        <w:fldChar w:fldCharType="begin"/>
      </w:r>
      <w:r>
        <w:rPr>
          <w:noProof/>
        </w:rPr>
        <w:instrText xml:space="preserve"> PAGEREF _Toc195534720 \h </w:instrText>
      </w:r>
      <w:r>
        <w:rPr>
          <w:noProof/>
        </w:rPr>
      </w:r>
      <w:r>
        <w:rPr>
          <w:noProof/>
        </w:rPr>
        <w:fldChar w:fldCharType="separate"/>
      </w:r>
      <w:r>
        <w:rPr>
          <w:noProof/>
        </w:rPr>
        <w:t>287</w:t>
      </w:r>
      <w:r>
        <w:rPr>
          <w:noProof/>
        </w:rPr>
        <w:fldChar w:fldCharType="end"/>
      </w:r>
    </w:p>
    <w:p w14:paraId="521F2929" w14:textId="0792881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_Toc195534721 \h </w:instrText>
      </w:r>
      <w:r>
        <w:rPr>
          <w:noProof/>
        </w:rPr>
      </w:r>
      <w:r>
        <w:rPr>
          <w:noProof/>
        </w:rPr>
        <w:fldChar w:fldCharType="separate"/>
      </w:r>
      <w:r>
        <w:rPr>
          <w:noProof/>
        </w:rPr>
        <w:t>287</w:t>
      </w:r>
      <w:r>
        <w:rPr>
          <w:noProof/>
        </w:rPr>
        <w:fldChar w:fldCharType="end"/>
      </w:r>
    </w:p>
    <w:p w14:paraId="107AF93E" w14:textId="492F9070"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_Toc195534722 \h </w:instrText>
      </w:r>
      <w:r>
        <w:rPr>
          <w:noProof/>
        </w:rPr>
      </w:r>
      <w:r>
        <w:rPr>
          <w:noProof/>
        </w:rPr>
        <w:fldChar w:fldCharType="separate"/>
      </w:r>
      <w:r>
        <w:rPr>
          <w:noProof/>
        </w:rPr>
        <w:t>287</w:t>
      </w:r>
      <w:r>
        <w:rPr>
          <w:noProof/>
        </w:rPr>
        <w:fldChar w:fldCharType="end"/>
      </w:r>
    </w:p>
    <w:p w14:paraId="58B86FDA" w14:textId="0FFB9846"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_Toc195534723 \h </w:instrText>
      </w:r>
      <w:r>
        <w:rPr>
          <w:noProof/>
        </w:rPr>
      </w:r>
      <w:r>
        <w:rPr>
          <w:noProof/>
        </w:rPr>
        <w:fldChar w:fldCharType="separate"/>
      </w:r>
      <w:r>
        <w:rPr>
          <w:noProof/>
        </w:rPr>
        <w:t>287</w:t>
      </w:r>
      <w:r>
        <w:rPr>
          <w:noProof/>
        </w:rPr>
        <w:fldChar w:fldCharType="end"/>
      </w:r>
    </w:p>
    <w:p w14:paraId="36A7DE1B" w14:textId="28A26C05"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_Toc195534724 \h </w:instrText>
      </w:r>
      <w:r>
        <w:rPr>
          <w:noProof/>
        </w:rPr>
      </w:r>
      <w:r>
        <w:rPr>
          <w:noProof/>
        </w:rPr>
        <w:fldChar w:fldCharType="separate"/>
      </w:r>
      <w:r>
        <w:rPr>
          <w:noProof/>
        </w:rPr>
        <w:t>288</w:t>
      </w:r>
      <w:r>
        <w:rPr>
          <w:noProof/>
        </w:rPr>
        <w:fldChar w:fldCharType="end"/>
      </w:r>
    </w:p>
    <w:p w14:paraId="61007877" w14:textId="3A098DC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_Toc195534725 \h </w:instrText>
      </w:r>
      <w:r>
        <w:rPr>
          <w:noProof/>
        </w:rPr>
      </w:r>
      <w:r>
        <w:rPr>
          <w:noProof/>
        </w:rPr>
        <w:fldChar w:fldCharType="separate"/>
      </w:r>
      <w:r>
        <w:rPr>
          <w:noProof/>
        </w:rPr>
        <w:t>288</w:t>
      </w:r>
      <w:r>
        <w:rPr>
          <w:noProof/>
        </w:rPr>
        <w:fldChar w:fldCharType="end"/>
      </w:r>
    </w:p>
    <w:p w14:paraId="6A1A5215" w14:textId="336CF0AE"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_Toc195534726 \h </w:instrText>
      </w:r>
      <w:r>
        <w:rPr>
          <w:noProof/>
        </w:rPr>
      </w:r>
      <w:r>
        <w:rPr>
          <w:noProof/>
        </w:rPr>
        <w:fldChar w:fldCharType="separate"/>
      </w:r>
      <w:r>
        <w:rPr>
          <w:noProof/>
        </w:rPr>
        <w:t>289</w:t>
      </w:r>
      <w:r>
        <w:rPr>
          <w:noProof/>
        </w:rPr>
        <w:fldChar w:fldCharType="end"/>
      </w:r>
    </w:p>
    <w:p w14:paraId="0ECBDC34" w14:textId="361DC21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_Toc195534727 \h </w:instrText>
      </w:r>
      <w:r>
        <w:rPr>
          <w:noProof/>
        </w:rPr>
      </w:r>
      <w:r>
        <w:rPr>
          <w:noProof/>
        </w:rPr>
        <w:fldChar w:fldCharType="separate"/>
      </w:r>
      <w:r>
        <w:rPr>
          <w:noProof/>
        </w:rPr>
        <w:t>289</w:t>
      </w:r>
      <w:r>
        <w:rPr>
          <w:noProof/>
        </w:rPr>
        <w:fldChar w:fldCharType="end"/>
      </w:r>
    </w:p>
    <w:p w14:paraId="3DCB71EF" w14:textId="1818072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_Toc195534728 \h </w:instrText>
      </w:r>
      <w:r>
        <w:rPr>
          <w:noProof/>
        </w:rPr>
      </w:r>
      <w:r>
        <w:rPr>
          <w:noProof/>
        </w:rPr>
        <w:fldChar w:fldCharType="separate"/>
      </w:r>
      <w:r>
        <w:rPr>
          <w:noProof/>
        </w:rPr>
        <w:t>290</w:t>
      </w:r>
      <w:r>
        <w:rPr>
          <w:noProof/>
        </w:rPr>
        <w:fldChar w:fldCharType="end"/>
      </w:r>
    </w:p>
    <w:p w14:paraId="40DEBCC2" w14:textId="471B876F"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_Toc195534729 \h </w:instrText>
      </w:r>
      <w:r>
        <w:rPr>
          <w:noProof/>
        </w:rPr>
      </w:r>
      <w:r>
        <w:rPr>
          <w:noProof/>
        </w:rPr>
        <w:fldChar w:fldCharType="separate"/>
      </w:r>
      <w:r>
        <w:rPr>
          <w:noProof/>
        </w:rPr>
        <w:t>290</w:t>
      </w:r>
      <w:r>
        <w:rPr>
          <w:noProof/>
        </w:rPr>
        <w:fldChar w:fldCharType="end"/>
      </w:r>
    </w:p>
    <w:p w14:paraId="3BFC3DA3" w14:textId="6EB48AD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_Toc195534730 \h </w:instrText>
      </w:r>
      <w:r>
        <w:rPr>
          <w:noProof/>
        </w:rPr>
      </w:r>
      <w:r>
        <w:rPr>
          <w:noProof/>
        </w:rPr>
        <w:fldChar w:fldCharType="separate"/>
      </w:r>
      <w:r>
        <w:rPr>
          <w:noProof/>
        </w:rPr>
        <w:t>290</w:t>
      </w:r>
      <w:r>
        <w:rPr>
          <w:noProof/>
        </w:rPr>
        <w:fldChar w:fldCharType="end"/>
      </w:r>
    </w:p>
    <w:p w14:paraId="56D563EA" w14:textId="477B4690" w:rsidR="002E23A4" w:rsidRDefault="002E23A4">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_Toc195534731 \h </w:instrText>
      </w:r>
      <w:r>
        <w:rPr>
          <w:noProof/>
        </w:rPr>
      </w:r>
      <w:r>
        <w:rPr>
          <w:noProof/>
        </w:rPr>
        <w:fldChar w:fldCharType="separate"/>
      </w:r>
      <w:r>
        <w:rPr>
          <w:noProof/>
        </w:rPr>
        <w:t>291</w:t>
      </w:r>
      <w:r>
        <w:rPr>
          <w:noProof/>
        </w:rPr>
        <w:fldChar w:fldCharType="end"/>
      </w:r>
    </w:p>
    <w:p w14:paraId="5366EFB5" w14:textId="203C9FD9" w:rsidR="002E23A4" w:rsidRDefault="002E23A4">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_Toc195534732 \h </w:instrText>
      </w:r>
      <w:r>
        <w:rPr>
          <w:noProof/>
        </w:rPr>
      </w:r>
      <w:r>
        <w:rPr>
          <w:noProof/>
        </w:rPr>
        <w:fldChar w:fldCharType="separate"/>
      </w:r>
      <w:r>
        <w:rPr>
          <w:noProof/>
        </w:rPr>
        <w:t>291</w:t>
      </w:r>
      <w:r>
        <w:rPr>
          <w:noProof/>
        </w:rPr>
        <w:fldChar w:fldCharType="end"/>
      </w:r>
    </w:p>
    <w:p w14:paraId="2F06DB94" w14:textId="6059D876" w:rsidR="002E23A4" w:rsidRDefault="002E23A4">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_Toc195534733 \h </w:instrText>
      </w:r>
      <w:r>
        <w:rPr>
          <w:noProof/>
        </w:rPr>
      </w:r>
      <w:r>
        <w:rPr>
          <w:noProof/>
        </w:rPr>
        <w:fldChar w:fldCharType="separate"/>
      </w:r>
      <w:r>
        <w:rPr>
          <w:noProof/>
        </w:rPr>
        <w:t>291</w:t>
      </w:r>
      <w:r>
        <w:rPr>
          <w:noProof/>
        </w:rPr>
        <w:fldChar w:fldCharType="end"/>
      </w:r>
    </w:p>
    <w:p w14:paraId="35229B07" w14:textId="33F9ACD8" w:rsidR="002E23A4" w:rsidRDefault="002E23A4">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_Toc195534734 \h </w:instrText>
      </w:r>
      <w:r>
        <w:rPr>
          <w:noProof/>
        </w:rPr>
      </w:r>
      <w:r>
        <w:rPr>
          <w:noProof/>
        </w:rPr>
        <w:fldChar w:fldCharType="separate"/>
      </w:r>
      <w:r>
        <w:rPr>
          <w:noProof/>
        </w:rPr>
        <w:t>291</w:t>
      </w:r>
      <w:r>
        <w:rPr>
          <w:noProof/>
        </w:rPr>
        <w:fldChar w:fldCharType="end"/>
      </w:r>
    </w:p>
    <w:p w14:paraId="0BA2225B" w14:textId="0736608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_Toc195534735 \h </w:instrText>
      </w:r>
      <w:r>
        <w:rPr>
          <w:noProof/>
        </w:rPr>
      </w:r>
      <w:r>
        <w:rPr>
          <w:noProof/>
        </w:rPr>
        <w:fldChar w:fldCharType="separate"/>
      </w:r>
      <w:r>
        <w:rPr>
          <w:noProof/>
        </w:rPr>
        <w:t>292</w:t>
      </w:r>
      <w:r>
        <w:rPr>
          <w:noProof/>
        </w:rPr>
        <w:fldChar w:fldCharType="end"/>
      </w:r>
    </w:p>
    <w:p w14:paraId="660CA31F" w14:textId="39861831"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_Toc195534736 \h </w:instrText>
      </w:r>
      <w:r>
        <w:rPr>
          <w:noProof/>
        </w:rPr>
      </w:r>
      <w:r>
        <w:rPr>
          <w:noProof/>
        </w:rPr>
        <w:fldChar w:fldCharType="separate"/>
      </w:r>
      <w:r>
        <w:rPr>
          <w:noProof/>
        </w:rPr>
        <w:t>292</w:t>
      </w:r>
      <w:r>
        <w:rPr>
          <w:noProof/>
        </w:rPr>
        <w:fldChar w:fldCharType="end"/>
      </w:r>
    </w:p>
    <w:p w14:paraId="0DDAC098" w14:textId="6AD7D99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_Toc195534737 \h </w:instrText>
      </w:r>
      <w:r>
        <w:rPr>
          <w:noProof/>
        </w:rPr>
      </w:r>
      <w:r>
        <w:rPr>
          <w:noProof/>
        </w:rPr>
        <w:fldChar w:fldCharType="separate"/>
      </w:r>
      <w:r>
        <w:rPr>
          <w:noProof/>
        </w:rPr>
        <w:t>292</w:t>
      </w:r>
      <w:r>
        <w:rPr>
          <w:noProof/>
        </w:rPr>
        <w:fldChar w:fldCharType="end"/>
      </w:r>
    </w:p>
    <w:p w14:paraId="1C1B4304" w14:textId="3EEDF75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_Toc195534738 \h </w:instrText>
      </w:r>
      <w:r>
        <w:rPr>
          <w:noProof/>
        </w:rPr>
      </w:r>
      <w:r>
        <w:rPr>
          <w:noProof/>
        </w:rPr>
        <w:fldChar w:fldCharType="separate"/>
      </w:r>
      <w:r>
        <w:rPr>
          <w:noProof/>
        </w:rPr>
        <w:t>292</w:t>
      </w:r>
      <w:r>
        <w:rPr>
          <w:noProof/>
        </w:rPr>
        <w:fldChar w:fldCharType="end"/>
      </w:r>
    </w:p>
    <w:p w14:paraId="5CE6A1FB" w14:textId="00F1E5B9"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9.5.5.</w:t>
      </w:r>
      <w:r w:rsidRPr="00074DA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_Toc195534739 \h </w:instrText>
      </w:r>
      <w:r>
        <w:rPr>
          <w:noProof/>
        </w:rPr>
      </w:r>
      <w:r>
        <w:rPr>
          <w:noProof/>
        </w:rPr>
        <w:fldChar w:fldCharType="separate"/>
      </w:r>
      <w:r>
        <w:rPr>
          <w:noProof/>
        </w:rPr>
        <w:t>292</w:t>
      </w:r>
      <w:r>
        <w:rPr>
          <w:noProof/>
        </w:rPr>
        <w:fldChar w:fldCharType="end"/>
      </w:r>
    </w:p>
    <w:p w14:paraId="16E0F680" w14:textId="5AF251A3"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_Toc195534740 \h </w:instrText>
      </w:r>
      <w:r>
        <w:rPr>
          <w:noProof/>
        </w:rPr>
      </w:r>
      <w:r>
        <w:rPr>
          <w:noProof/>
        </w:rPr>
        <w:fldChar w:fldCharType="separate"/>
      </w:r>
      <w:r>
        <w:rPr>
          <w:noProof/>
        </w:rPr>
        <w:t>292</w:t>
      </w:r>
      <w:r>
        <w:rPr>
          <w:noProof/>
        </w:rPr>
        <w:fldChar w:fldCharType="end"/>
      </w:r>
    </w:p>
    <w:p w14:paraId="4F5D3795" w14:textId="1A22D212"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_Toc195534741 \h </w:instrText>
      </w:r>
      <w:r>
        <w:rPr>
          <w:noProof/>
        </w:rPr>
      </w:r>
      <w:r>
        <w:rPr>
          <w:noProof/>
        </w:rPr>
        <w:fldChar w:fldCharType="separate"/>
      </w:r>
      <w:r>
        <w:rPr>
          <w:noProof/>
        </w:rPr>
        <w:t>292</w:t>
      </w:r>
      <w:r>
        <w:rPr>
          <w:noProof/>
        </w:rPr>
        <w:fldChar w:fldCharType="end"/>
      </w:r>
    </w:p>
    <w:p w14:paraId="462A39FA" w14:textId="02720FEA"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_Toc195534742 \h </w:instrText>
      </w:r>
      <w:r>
        <w:rPr>
          <w:noProof/>
        </w:rPr>
      </w:r>
      <w:r>
        <w:rPr>
          <w:noProof/>
        </w:rPr>
        <w:fldChar w:fldCharType="separate"/>
      </w:r>
      <w:r>
        <w:rPr>
          <w:noProof/>
        </w:rPr>
        <w:t>292</w:t>
      </w:r>
      <w:r>
        <w:rPr>
          <w:noProof/>
        </w:rPr>
        <w:fldChar w:fldCharType="end"/>
      </w:r>
    </w:p>
    <w:p w14:paraId="5CFF0668" w14:textId="01CEA6B8"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_Toc195534743 \h </w:instrText>
      </w:r>
      <w:r>
        <w:rPr>
          <w:noProof/>
        </w:rPr>
      </w:r>
      <w:r>
        <w:rPr>
          <w:noProof/>
        </w:rPr>
        <w:fldChar w:fldCharType="separate"/>
      </w:r>
      <w:r>
        <w:rPr>
          <w:noProof/>
        </w:rPr>
        <w:t>292</w:t>
      </w:r>
      <w:r>
        <w:rPr>
          <w:noProof/>
        </w:rPr>
        <w:fldChar w:fldCharType="end"/>
      </w:r>
    </w:p>
    <w:p w14:paraId="3EA5B4C6" w14:textId="18823851"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_Toc195534744 \h </w:instrText>
      </w:r>
      <w:r>
        <w:rPr>
          <w:noProof/>
        </w:rPr>
      </w:r>
      <w:r>
        <w:rPr>
          <w:noProof/>
        </w:rPr>
        <w:fldChar w:fldCharType="separate"/>
      </w:r>
      <w:r>
        <w:rPr>
          <w:noProof/>
        </w:rPr>
        <w:t>292</w:t>
      </w:r>
      <w:r>
        <w:rPr>
          <w:noProof/>
        </w:rPr>
        <w:fldChar w:fldCharType="end"/>
      </w:r>
    </w:p>
    <w:p w14:paraId="7614E678" w14:textId="6912E7AD"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_Toc195534745 \h </w:instrText>
      </w:r>
      <w:r>
        <w:rPr>
          <w:noProof/>
        </w:rPr>
      </w:r>
      <w:r>
        <w:rPr>
          <w:noProof/>
        </w:rPr>
        <w:fldChar w:fldCharType="separate"/>
      </w:r>
      <w:r>
        <w:rPr>
          <w:noProof/>
        </w:rPr>
        <w:t>292</w:t>
      </w:r>
      <w:r>
        <w:rPr>
          <w:noProof/>
        </w:rPr>
        <w:fldChar w:fldCharType="end"/>
      </w:r>
    </w:p>
    <w:p w14:paraId="1ADA81EE" w14:textId="06084124"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_Toc195534746 \h </w:instrText>
      </w:r>
      <w:r>
        <w:rPr>
          <w:noProof/>
        </w:rPr>
      </w:r>
      <w:r>
        <w:rPr>
          <w:noProof/>
        </w:rPr>
        <w:fldChar w:fldCharType="separate"/>
      </w:r>
      <w:r>
        <w:rPr>
          <w:noProof/>
        </w:rPr>
        <w:t>293</w:t>
      </w:r>
      <w:r>
        <w:rPr>
          <w:noProof/>
        </w:rPr>
        <w:fldChar w:fldCharType="end"/>
      </w:r>
    </w:p>
    <w:p w14:paraId="4BB75683" w14:textId="0588BFA4" w:rsidR="002E23A4" w:rsidRDefault="002E23A4">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_Toc195534747 \h </w:instrText>
      </w:r>
      <w:r>
        <w:rPr>
          <w:noProof/>
        </w:rPr>
      </w:r>
      <w:r>
        <w:rPr>
          <w:noProof/>
        </w:rPr>
        <w:fldChar w:fldCharType="separate"/>
      </w:r>
      <w:r>
        <w:rPr>
          <w:noProof/>
        </w:rPr>
        <w:t>293</w:t>
      </w:r>
      <w:r>
        <w:rPr>
          <w:noProof/>
        </w:rPr>
        <w:fldChar w:fldCharType="end"/>
      </w:r>
    </w:p>
    <w:p w14:paraId="537EAB44" w14:textId="0E6167EC"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_Toc195534748 \h </w:instrText>
      </w:r>
      <w:r>
        <w:rPr>
          <w:noProof/>
        </w:rPr>
      </w:r>
      <w:r>
        <w:rPr>
          <w:noProof/>
        </w:rPr>
        <w:fldChar w:fldCharType="separate"/>
      </w:r>
      <w:r>
        <w:rPr>
          <w:noProof/>
        </w:rPr>
        <w:t>293</w:t>
      </w:r>
      <w:r>
        <w:rPr>
          <w:noProof/>
        </w:rPr>
        <w:fldChar w:fldCharType="end"/>
      </w:r>
    </w:p>
    <w:p w14:paraId="3D7D3B13" w14:textId="613A2C8C"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_Toc195534749 \h </w:instrText>
      </w:r>
      <w:r>
        <w:rPr>
          <w:noProof/>
        </w:rPr>
      </w:r>
      <w:r>
        <w:rPr>
          <w:noProof/>
        </w:rPr>
        <w:fldChar w:fldCharType="separate"/>
      </w:r>
      <w:r>
        <w:rPr>
          <w:noProof/>
        </w:rPr>
        <w:t>293</w:t>
      </w:r>
      <w:r>
        <w:rPr>
          <w:noProof/>
        </w:rPr>
        <w:fldChar w:fldCharType="end"/>
      </w:r>
    </w:p>
    <w:p w14:paraId="08502CE9" w14:textId="44A60BB5"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_Toc195534750 \h </w:instrText>
      </w:r>
      <w:r>
        <w:rPr>
          <w:noProof/>
        </w:rPr>
      </w:r>
      <w:r>
        <w:rPr>
          <w:noProof/>
        </w:rPr>
        <w:fldChar w:fldCharType="separate"/>
      </w:r>
      <w:r>
        <w:rPr>
          <w:noProof/>
        </w:rPr>
        <w:t>293</w:t>
      </w:r>
      <w:r>
        <w:rPr>
          <w:noProof/>
        </w:rPr>
        <w:fldChar w:fldCharType="end"/>
      </w:r>
    </w:p>
    <w:p w14:paraId="06D7946E" w14:textId="6140AF93"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_Toc195534751 \h </w:instrText>
      </w:r>
      <w:r>
        <w:rPr>
          <w:noProof/>
        </w:rPr>
      </w:r>
      <w:r>
        <w:rPr>
          <w:noProof/>
        </w:rPr>
        <w:fldChar w:fldCharType="separate"/>
      </w:r>
      <w:r>
        <w:rPr>
          <w:noProof/>
        </w:rPr>
        <w:t>293</w:t>
      </w:r>
      <w:r>
        <w:rPr>
          <w:noProof/>
        </w:rPr>
        <w:fldChar w:fldCharType="end"/>
      </w:r>
    </w:p>
    <w:p w14:paraId="1765F2C4" w14:textId="128DEB50" w:rsidR="002E23A4" w:rsidRDefault="002E23A4">
      <w:pPr>
        <w:pStyle w:val="TOC4"/>
        <w:rPr>
          <w:rFonts w:asciiTheme="minorHAnsi" w:eastAsiaTheme="minorEastAsia" w:hAnsiTheme="minorHAnsi" w:cstheme="minorBidi"/>
          <w:noProof/>
          <w:sz w:val="22"/>
          <w:szCs w:val="22"/>
          <w:lang w:val="en-IN" w:eastAsia="en-IN"/>
        </w:rPr>
      </w:pPr>
      <w:r>
        <w:rPr>
          <w:noProof/>
          <w:lang w:eastAsia="zh-CN"/>
        </w:rPr>
        <w:lastRenderedPageBreak/>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074DAF">
        <w:rPr>
          <w:noProof/>
          <w:lang w:val="en-US"/>
        </w:rPr>
        <w:t>ACR Events</w:t>
      </w:r>
      <w:r w:rsidRPr="00074DAF">
        <w:rPr>
          <w:rFonts w:eastAsia="DengXian"/>
          <w:noProof/>
        </w:rPr>
        <w:t xml:space="preserve"> Subscriptions</w:t>
      </w:r>
      <w:r>
        <w:rPr>
          <w:noProof/>
        </w:rPr>
        <w:tab/>
      </w:r>
      <w:r>
        <w:rPr>
          <w:noProof/>
        </w:rPr>
        <w:fldChar w:fldCharType="begin"/>
      </w:r>
      <w:r>
        <w:rPr>
          <w:noProof/>
        </w:rPr>
        <w:instrText xml:space="preserve"> PAGEREF _Toc195534752 \h </w:instrText>
      </w:r>
      <w:r>
        <w:rPr>
          <w:noProof/>
        </w:rPr>
      </w:r>
      <w:r>
        <w:rPr>
          <w:noProof/>
        </w:rPr>
        <w:fldChar w:fldCharType="separate"/>
      </w:r>
      <w:r>
        <w:rPr>
          <w:noProof/>
        </w:rPr>
        <w:t>294</w:t>
      </w:r>
      <w:r>
        <w:rPr>
          <w:noProof/>
        </w:rPr>
        <w:fldChar w:fldCharType="end"/>
      </w:r>
    </w:p>
    <w:p w14:paraId="3D1F0286" w14:textId="15725FED"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_Toc195534753 \h </w:instrText>
      </w:r>
      <w:r>
        <w:rPr>
          <w:noProof/>
        </w:rPr>
      </w:r>
      <w:r>
        <w:rPr>
          <w:noProof/>
        </w:rPr>
        <w:fldChar w:fldCharType="separate"/>
      </w:r>
      <w:r>
        <w:rPr>
          <w:noProof/>
        </w:rPr>
        <w:t>294</w:t>
      </w:r>
      <w:r>
        <w:rPr>
          <w:noProof/>
        </w:rPr>
        <w:fldChar w:fldCharType="end"/>
      </w:r>
    </w:p>
    <w:p w14:paraId="69B0A6CB" w14:textId="0FB6B8C7"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_Toc195534754 \h </w:instrText>
      </w:r>
      <w:r>
        <w:rPr>
          <w:noProof/>
        </w:rPr>
      </w:r>
      <w:r>
        <w:rPr>
          <w:noProof/>
        </w:rPr>
        <w:fldChar w:fldCharType="separate"/>
      </w:r>
      <w:r>
        <w:rPr>
          <w:noProof/>
        </w:rPr>
        <w:t>294</w:t>
      </w:r>
      <w:r>
        <w:rPr>
          <w:noProof/>
        </w:rPr>
        <w:fldChar w:fldCharType="end"/>
      </w:r>
    </w:p>
    <w:p w14:paraId="38FBAAF7" w14:textId="607FEDEB"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_Toc195534755 \h </w:instrText>
      </w:r>
      <w:r>
        <w:rPr>
          <w:noProof/>
        </w:rPr>
      </w:r>
      <w:r>
        <w:rPr>
          <w:noProof/>
        </w:rPr>
        <w:fldChar w:fldCharType="separate"/>
      </w:r>
      <w:r>
        <w:rPr>
          <w:noProof/>
        </w:rPr>
        <w:t>295</w:t>
      </w:r>
      <w:r>
        <w:rPr>
          <w:noProof/>
        </w:rPr>
        <w:fldChar w:fldCharType="end"/>
      </w:r>
    </w:p>
    <w:p w14:paraId="29DA8AD1" w14:textId="581D438D"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_Toc195534756 \h </w:instrText>
      </w:r>
      <w:r>
        <w:rPr>
          <w:noProof/>
        </w:rPr>
      </w:r>
      <w:r>
        <w:rPr>
          <w:noProof/>
        </w:rPr>
        <w:fldChar w:fldCharType="separate"/>
      </w:r>
      <w:r>
        <w:rPr>
          <w:noProof/>
        </w:rPr>
        <w:t>295</w:t>
      </w:r>
      <w:r>
        <w:rPr>
          <w:noProof/>
        </w:rPr>
        <w:fldChar w:fldCharType="end"/>
      </w:r>
    </w:p>
    <w:p w14:paraId="400C3989" w14:textId="4E11DBB8"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_Toc195534757 \h </w:instrText>
      </w:r>
      <w:r>
        <w:rPr>
          <w:noProof/>
        </w:rPr>
      </w:r>
      <w:r>
        <w:rPr>
          <w:noProof/>
        </w:rPr>
        <w:fldChar w:fldCharType="separate"/>
      </w:r>
      <w:r>
        <w:rPr>
          <w:noProof/>
        </w:rPr>
        <w:t>295</w:t>
      </w:r>
      <w:r>
        <w:rPr>
          <w:noProof/>
        </w:rPr>
        <w:fldChar w:fldCharType="end"/>
      </w:r>
    </w:p>
    <w:p w14:paraId="30080CCB" w14:textId="72F190A2"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074DAF">
        <w:rPr>
          <w:noProof/>
          <w:lang w:val="en-US"/>
        </w:rPr>
        <w:t>ACR Events</w:t>
      </w:r>
      <w:r w:rsidRPr="00074DAF">
        <w:rPr>
          <w:rFonts w:eastAsia="DengXian"/>
          <w:noProof/>
        </w:rPr>
        <w:t xml:space="preserve"> Subscription</w:t>
      </w:r>
      <w:r>
        <w:rPr>
          <w:noProof/>
        </w:rPr>
        <w:tab/>
      </w:r>
      <w:r>
        <w:rPr>
          <w:noProof/>
        </w:rPr>
        <w:fldChar w:fldCharType="begin"/>
      </w:r>
      <w:r>
        <w:rPr>
          <w:noProof/>
        </w:rPr>
        <w:instrText xml:space="preserve"> PAGEREF _Toc195534758 \h </w:instrText>
      </w:r>
      <w:r>
        <w:rPr>
          <w:noProof/>
        </w:rPr>
      </w:r>
      <w:r>
        <w:rPr>
          <w:noProof/>
        </w:rPr>
        <w:fldChar w:fldCharType="separate"/>
      </w:r>
      <w:r>
        <w:rPr>
          <w:noProof/>
        </w:rPr>
        <w:t>295</w:t>
      </w:r>
      <w:r>
        <w:rPr>
          <w:noProof/>
        </w:rPr>
        <w:fldChar w:fldCharType="end"/>
      </w:r>
    </w:p>
    <w:p w14:paraId="3FDFA149" w14:textId="263A457C"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_Toc195534759 \h </w:instrText>
      </w:r>
      <w:r>
        <w:rPr>
          <w:noProof/>
        </w:rPr>
      </w:r>
      <w:r>
        <w:rPr>
          <w:noProof/>
        </w:rPr>
        <w:fldChar w:fldCharType="separate"/>
      </w:r>
      <w:r>
        <w:rPr>
          <w:noProof/>
        </w:rPr>
        <w:t>295</w:t>
      </w:r>
      <w:r>
        <w:rPr>
          <w:noProof/>
        </w:rPr>
        <w:fldChar w:fldCharType="end"/>
      </w:r>
    </w:p>
    <w:p w14:paraId="013B49AF" w14:textId="6DD403D1"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_Toc195534760 \h </w:instrText>
      </w:r>
      <w:r>
        <w:rPr>
          <w:noProof/>
        </w:rPr>
      </w:r>
      <w:r>
        <w:rPr>
          <w:noProof/>
        </w:rPr>
        <w:fldChar w:fldCharType="separate"/>
      </w:r>
      <w:r>
        <w:rPr>
          <w:noProof/>
        </w:rPr>
        <w:t>295</w:t>
      </w:r>
      <w:r>
        <w:rPr>
          <w:noProof/>
        </w:rPr>
        <w:fldChar w:fldCharType="end"/>
      </w:r>
    </w:p>
    <w:p w14:paraId="5A868215" w14:textId="45CF3124"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_Toc195534761 \h </w:instrText>
      </w:r>
      <w:r>
        <w:rPr>
          <w:noProof/>
        </w:rPr>
      </w:r>
      <w:r>
        <w:rPr>
          <w:noProof/>
        </w:rPr>
        <w:fldChar w:fldCharType="separate"/>
      </w:r>
      <w:r>
        <w:rPr>
          <w:noProof/>
        </w:rPr>
        <w:t>296</w:t>
      </w:r>
      <w:r>
        <w:rPr>
          <w:noProof/>
        </w:rPr>
        <w:fldChar w:fldCharType="end"/>
      </w:r>
    </w:p>
    <w:p w14:paraId="753952B8" w14:textId="43B3C0F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_Toc195534762 \h </w:instrText>
      </w:r>
      <w:r>
        <w:rPr>
          <w:noProof/>
        </w:rPr>
      </w:r>
      <w:r>
        <w:rPr>
          <w:noProof/>
        </w:rPr>
        <w:fldChar w:fldCharType="separate"/>
      </w:r>
      <w:r>
        <w:rPr>
          <w:noProof/>
        </w:rPr>
        <w:t>296</w:t>
      </w:r>
      <w:r>
        <w:rPr>
          <w:noProof/>
        </w:rPr>
        <w:fldChar w:fldCharType="end"/>
      </w:r>
    </w:p>
    <w:p w14:paraId="33274226" w14:textId="42ED7111"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_Toc195534763 \h </w:instrText>
      </w:r>
      <w:r>
        <w:rPr>
          <w:noProof/>
        </w:rPr>
      </w:r>
      <w:r>
        <w:rPr>
          <w:noProof/>
        </w:rPr>
        <w:fldChar w:fldCharType="separate"/>
      </w:r>
      <w:r>
        <w:rPr>
          <w:noProof/>
        </w:rPr>
        <w:t>297</w:t>
      </w:r>
      <w:r>
        <w:rPr>
          <w:noProof/>
        </w:rPr>
        <w:fldChar w:fldCharType="end"/>
      </w:r>
    </w:p>
    <w:p w14:paraId="04217577" w14:textId="706C6769"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_Toc195534764 \h </w:instrText>
      </w:r>
      <w:r>
        <w:rPr>
          <w:noProof/>
        </w:rPr>
      </w:r>
      <w:r>
        <w:rPr>
          <w:noProof/>
        </w:rPr>
        <w:fldChar w:fldCharType="separate"/>
      </w:r>
      <w:r>
        <w:rPr>
          <w:noProof/>
        </w:rPr>
        <w:t>298</w:t>
      </w:r>
      <w:r>
        <w:rPr>
          <w:noProof/>
        </w:rPr>
        <w:fldChar w:fldCharType="end"/>
      </w:r>
    </w:p>
    <w:p w14:paraId="12A3F88D" w14:textId="46935384" w:rsidR="002E23A4" w:rsidRDefault="002E23A4">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_Toc195534765 \h </w:instrText>
      </w:r>
      <w:r>
        <w:rPr>
          <w:noProof/>
        </w:rPr>
      </w:r>
      <w:r>
        <w:rPr>
          <w:noProof/>
        </w:rPr>
        <w:fldChar w:fldCharType="separate"/>
      </w:r>
      <w:r>
        <w:rPr>
          <w:noProof/>
        </w:rPr>
        <w:t>299</w:t>
      </w:r>
      <w:r>
        <w:rPr>
          <w:noProof/>
        </w:rPr>
        <w:fldChar w:fldCharType="end"/>
      </w:r>
    </w:p>
    <w:p w14:paraId="3782F40B" w14:textId="0146D6C3"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_Toc195534766 \h </w:instrText>
      </w:r>
      <w:r>
        <w:rPr>
          <w:noProof/>
        </w:rPr>
      </w:r>
      <w:r>
        <w:rPr>
          <w:noProof/>
        </w:rPr>
        <w:fldChar w:fldCharType="separate"/>
      </w:r>
      <w:r>
        <w:rPr>
          <w:noProof/>
        </w:rPr>
        <w:t>300</w:t>
      </w:r>
      <w:r>
        <w:rPr>
          <w:noProof/>
        </w:rPr>
        <w:fldChar w:fldCharType="end"/>
      </w:r>
    </w:p>
    <w:p w14:paraId="35D91407" w14:textId="1E679B70" w:rsidR="002E23A4" w:rsidRDefault="002E23A4">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_Toc195534767 \h </w:instrText>
      </w:r>
      <w:r>
        <w:rPr>
          <w:noProof/>
        </w:rPr>
      </w:r>
      <w:r>
        <w:rPr>
          <w:noProof/>
        </w:rPr>
        <w:fldChar w:fldCharType="separate"/>
      </w:r>
      <w:r>
        <w:rPr>
          <w:noProof/>
        </w:rPr>
        <w:t>300</w:t>
      </w:r>
      <w:r>
        <w:rPr>
          <w:noProof/>
        </w:rPr>
        <w:fldChar w:fldCharType="end"/>
      </w:r>
    </w:p>
    <w:p w14:paraId="63E215B3" w14:textId="4983B1B0" w:rsidR="002E23A4" w:rsidRDefault="002E23A4">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_Toc195534768 \h </w:instrText>
      </w:r>
      <w:r>
        <w:rPr>
          <w:noProof/>
        </w:rPr>
      </w:r>
      <w:r>
        <w:rPr>
          <w:noProof/>
        </w:rPr>
        <w:fldChar w:fldCharType="separate"/>
      </w:r>
      <w:r>
        <w:rPr>
          <w:noProof/>
        </w:rPr>
        <w:t>300</w:t>
      </w:r>
      <w:r>
        <w:rPr>
          <w:noProof/>
        </w:rPr>
        <w:fldChar w:fldCharType="end"/>
      </w:r>
    </w:p>
    <w:p w14:paraId="736766F7" w14:textId="7E2D7C30"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_Toc195534769 \h </w:instrText>
      </w:r>
      <w:r>
        <w:rPr>
          <w:noProof/>
        </w:rPr>
      </w:r>
      <w:r>
        <w:rPr>
          <w:noProof/>
        </w:rPr>
        <w:fldChar w:fldCharType="separate"/>
      </w:r>
      <w:r>
        <w:rPr>
          <w:noProof/>
        </w:rPr>
        <w:t>300</w:t>
      </w:r>
      <w:r>
        <w:rPr>
          <w:noProof/>
        </w:rPr>
        <w:fldChar w:fldCharType="end"/>
      </w:r>
    </w:p>
    <w:p w14:paraId="60E603FF" w14:textId="2B5353DC" w:rsidR="002E23A4" w:rsidRDefault="002E23A4">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074DAF">
        <w:rPr>
          <w:noProof/>
          <w:lang w:val="en-US"/>
        </w:rPr>
        <w:t>ACR Events</w:t>
      </w:r>
      <w:r>
        <w:rPr>
          <w:noProof/>
        </w:rPr>
        <w:t xml:space="preserve"> Notification</w:t>
      </w:r>
      <w:r>
        <w:rPr>
          <w:noProof/>
        </w:rPr>
        <w:tab/>
      </w:r>
      <w:r>
        <w:rPr>
          <w:noProof/>
        </w:rPr>
        <w:fldChar w:fldCharType="begin"/>
      </w:r>
      <w:r>
        <w:rPr>
          <w:noProof/>
        </w:rPr>
        <w:instrText xml:space="preserve"> PAGEREF _Toc195534770 \h </w:instrText>
      </w:r>
      <w:r>
        <w:rPr>
          <w:noProof/>
        </w:rPr>
      </w:r>
      <w:r>
        <w:rPr>
          <w:noProof/>
        </w:rPr>
        <w:fldChar w:fldCharType="separate"/>
      </w:r>
      <w:r>
        <w:rPr>
          <w:noProof/>
        </w:rPr>
        <w:t>301</w:t>
      </w:r>
      <w:r>
        <w:rPr>
          <w:noProof/>
        </w:rPr>
        <w:fldChar w:fldCharType="end"/>
      </w:r>
    </w:p>
    <w:p w14:paraId="7334279F" w14:textId="445352AA"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_Toc195534771 \h </w:instrText>
      </w:r>
      <w:r>
        <w:rPr>
          <w:noProof/>
        </w:rPr>
      </w:r>
      <w:r>
        <w:rPr>
          <w:noProof/>
        </w:rPr>
        <w:fldChar w:fldCharType="separate"/>
      </w:r>
      <w:r>
        <w:rPr>
          <w:noProof/>
        </w:rPr>
        <w:t>301</w:t>
      </w:r>
      <w:r>
        <w:rPr>
          <w:noProof/>
        </w:rPr>
        <w:fldChar w:fldCharType="end"/>
      </w:r>
    </w:p>
    <w:p w14:paraId="32E104BC" w14:textId="1B29DE66"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_Toc195534772 \h </w:instrText>
      </w:r>
      <w:r>
        <w:rPr>
          <w:noProof/>
        </w:rPr>
      </w:r>
      <w:r>
        <w:rPr>
          <w:noProof/>
        </w:rPr>
        <w:fldChar w:fldCharType="separate"/>
      </w:r>
      <w:r>
        <w:rPr>
          <w:noProof/>
        </w:rPr>
        <w:t>301</w:t>
      </w:r>
      <w:r>
        <w:rPr>
          <w:noProof/>
        </w:rPr>
        <w:fldChar w:fldCharType="end"/>
      </w:r>
    </w:p>
    <w:p w14:paraId="7D7F7171" w14:textId="39754DB9" w:rsidR="002E23A4" w:rsidRDefault="002E23A4">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_Toc195534773 \h </w:instrText>
      </w:r>
      <w:r>
        <w:rPr>
          <w:noProof/>
        </w:rPr>
      </w:r>
      <w:r>
        <w:rPr>
          <w:noProof/>
        </w:rPr>
        <w:fldChar w:fldCharType="separate"/>
      </w:r>
      <w:r>
        <w:rPr>
          <w:noProof/>
        </w:rPr>
        <w:t>301</w:t>
      </w:r>
      <w:r>
        <w:rPr>
          <w:noProof/>
        </w:rPr>
        <w:fldChar w:fldCharType="end"/>
      </w:r>
    </w:p>
    <w:p w14:paraId="1D2FF164" w14:textId="244C4E04" w:rsidR="002E23A4" w:rsidRDefault="002E23A4">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_Toc195534774 \h </w:instrText>
      </w:r>
      <w:r>
        <w:rPr>
          <w:noProof/>
        </w:rPr>
      </w:r>
      <w:r>
        <w:rPr>
          <w:noProof/>
        </w:rPr>
        <w:fldChar w:fldCharType="separate"/>
      </w:r>
      <w:r>
        <w:rPr>
          <w:noProof/>
        </w:rPr>
        <w:t>302</w:t>
      </w:r>
      <w:r>
        <w:rPr>
          <w:noProof/>
        </w:rPr>
        <w:fldChar w:fldCharType="end"/>
      </w:r>
    </w:p>
    <w:p w14:paraId="534C4E30" w14:textId="1A80894C" w:rsidR="002E23A4" w:rsidRDefault="002E23A4">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_Toc195534775 \h </w:instrText>
      </w:r>
      <w:r>
        <w:rPr>
          <w:noProof/>
        </w:rPr>
      </w:r>
      <w:r>
        <w:rPr>
          <w:noProof/>
        </w:rPr>
        <w:fldChar w:fldCharType="separate"/>
      </w:r>
      <w:r>
        <w:rPr>
          <w:noProof/>
        </w:rPr>
        <w:t>302</w:t>
      </w:r>
      <w:r>
        <w:rPr>
          <w:noProof/>
        </w:rPr>
        <w:fldChar w:fldCharType="end"/>
      </w:r>
    </w:p>
    <w:p w14:paraId="31605E81" w14:textId="587572D8" w:rsidR="002E23A4" w:rsidRDefault="002E23A4">
      <w:pPr>
        <w:pStyle w:val="TOC4"/>
        <w:rPr>
          <w:rFonts w:asciiTheme="minorHAnsi" w:eastAsiaTheme="minorEastAsia" w:hAnsiTheme="minorHAnsi" w:cstheme="minorBidi"/>
          <w:noProof/>
          <w:sz w:val="22"/>
          <w:szCs w:val="22"/>
          <w:lang w:val="en-IN" w:eastAsia="en-IN"/>
        </w:rPr>
      </w:pPr>
      <w:r>
        <w:rPr>
          <w:noProof/>
        </w:rPr>
        <w:t>9.6</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_Toc195534776 \h </w:instrText>
      </w:r>
      <w:r>
        <w:rPr>
          <w:noProof/>
        </w:rPr>
      </w:r>
      <w:r>
        <w:rPr>
          <w:noProof/>
        </w:rPr>
        <w:fldChar w:fldCharType="separate"/>
      </w:r>
      <w:r>
        <w:rPr>
          <w:noProof/>
        </w:rPr>
        <w:t>303</w:t>
      </w:r>
      <w:r>
        <w:rPr>
          <w:noProof/>
        </w:rPr>
        <w:fldChar w:fldCharType="end"/>
      </w:r>
    </w:p>
    <w:p w14:paraId="59165740" w14:textId="56C35230" w:rsidR="002E23A4" w:rsidRDefault="002E23A4">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_Toc195534777 \h </w:instrText>
      </w:r>
      <w:r>
        <w:rPr>
          <w:noProof/>
        </w:rPr>
      </w:r>
      <w:r>
        <w:rPr>
          <w:noProof/>
        </w:rPr>
        <w:fldChar w:fldCharType="separate"/>
      </w:r>
      <w:r>
        <w:rPr>
          <w:noProof/>
        </w:rPr>
        <w:t>303</w:t>
      </w:r>
      <w:r>
        <w:rPr>
          <w:noProof/>
        </w:rPr>
        <w:fldChar w:fldCharType="end"/>
      </w:r>
    </w:p>
    <w:p w14:paraId="491E0AAA" w14:textId="2B1392FD" w:rsidR="002E23A4" w:rsidRDefault="002E23A4">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AcrEvents</w:t>
      </w:r>
      <w:r>
        <w:rPr>
          <w:noProof/>
        </w:rPr>
        <w:t>Subsc</w:t>
      </w:r>
      <w:r>
        <w:rPr>
          <w:noProof/>
        </w:rPr>
        <w:tab/>
      </w:r>
      <w:r>
        <w:rPr>
          <w:noProof/>
        </w:rPr>
        <w:fldChar w:fldCharType="begin"/>
      </w:r>
      <w:r>
        <w:rPr>
          <w:noProof/>
        </w:rPr>
        <w:instrText xml:space="preserve"> PAGEREF _Toc195534778 \h </w:instrText>
      </w:r>
      <w:r>
        <w:rPr>
          <w:noProof/>
        </w:rPr>
      </w:r>
      <w:r>
        <w:rPr>
          <w:noProof/>
        </w:rPr>
        <w:fldChar w:fldCharType="separate"/>
      </w:r>
      <w:r>
        <w:rPr>
          <w:noProof/>
        </w:rPr>
        <w:t>303</w:t>
      </w:r>
      <w:r>
        <w:rPr>
          <w:noProof/>
        </w:rPr>
        <w:fldChar w:fldCharType="end"/>
      </w:r>
    </w:p>
    <w:p w14:paraId="208C027D" w14:textId="0F46EB5C" w:rsidR="002E23A4" w:rsidRDefault="002E23A4">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AcrEvents</w:t>
      </w:r>
      <w:r>
        <w:rPr>
          <w:noProof/>
        </w:rPr>
        <w:t>SubscPatch</w:t>
      </w:r>
      <w:r>
        <w:rPr>
          <w:noProof/>
        </w:rPr>
        <w:tab/>
      </w:r>
      <w:r>
        <w:rPr>
          <w:noProof/>
        </w:rPr>
        <w:fldChar w:fldCharType="begin"/>
      </w:r>
      <w:r>
        <w:rPr>
          <w:noProof/>
        </w:rPr>
        <w:instrText xml:space="preserve"> PAGEREF _Toc195534779 \h </w:instrText>
      </w:r>
      <w:r>
        <w:rPr>
          <w:noProof/>
        </w:rPr>
      </w:r>
      <w:r>
        <w:rPr>
          <w:noProof/>
        </w:rPr>
        <w:fldChar w:fldCharType="separate"/>
      </w:r>
      <w:r>
        <w:rPr>
          <w:noProof/>
        </w:rPr>
        <w:t>304</w:t>
      </w:r>
      <w:r>
        <w:rPr>
          <w:noProof/>
        </w:rPr>
        <w:fldChar w:fldCharType="end"/>
      </w:r>
    </w:p>
    <w:p w14:paraId="36482A03" w14:textId="5BCC2B2A" w:rsidR="002E23A4" w:rsidRDefault="002E23A4">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AcrEvents</w:t>
      </w:r>
      <w:r>
        <w:rPr>
          <w:noProof/>
        </w:rPr>
        <w:t>Notif</w:t>
      </w:r>
      <w:r>
        <w:rPr>
          <w:noProof/>
        </w:rPr>
        <w:tab/>
      </w:r>
      <w:r>
        <w:rPr>
          <w:noProof/>
        </w:rPr>
        <w:fldChar w:fldCharType="begin"/>
      </w:r>
      <w:r>
        <w:rPr>
          <w:noProof/>
        </w:rPr>
        <w:instrText xml:space="preserve"> PAGEREF _Toc195534780 \h </w:instrText>
      </w:r>
      <w:r>
        <w:rPr>
          <w:noProof/>
        </w:rPr>
      </w:r>
      <w:r>
        <w:rPr>
          <w:noProof/>
        </w:rPr>
        <w:fldChar w:fldCharType="separate"/>
      </w:r>
      <w:r>
        <w:rPr>
          <w:noProof/>
        </w:rPr>
        <w:t>304</w:t>
      </w:r>
      <w:r>
        <w:rPr>
          <w:noProof/>
        </w:rPr>
        <w:fldChar w:fldCharType="end"/>
      </w:r>
    </w:p>
    <w:p w14:paraId="09807C33" w14:textId="70BFA7FB" w:rsidR="002E23A4" w:rsidRDefault="002E23A4">
      <w:pPr>
        <w:pStyle w:val="TOC4"/>
        <w:rPr>
          <w:rFonts w:asciiTheme="minorHAnsi" w:eastAsiaTheme="minorEastAsia" w:hAnsiTheme="minorHAnsi" w:cstheme="minorBidi"/>
          <w:noProof/>
          <w:sz w:val="22"/>
          <w:szCs w:val="22"/>
          <w:lang w:val="en-IN" w:eastAsia="en-IN"/>
        </w:rPr>
      </w:pPr>
      <w:r>
        <w:rPr>
          <w:noProof/>
        </w:rPr>
        <w:t>9.6</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_Toc195534781 \h </w:instrText>
      </w:r>
      <w:r>
        <w:rPr>
          <w:noProof/>
        </w:rPr>
      </w:r>
      <w:r>
        <w:rPr>
          <w:noProof/>
        </w:rPr>
        <w:fldChar w:fldCharType="separate"/>
      </w:r>
      <w:r>
        <w:rPr>
          <w:noProof/>
        </w:rPr>
        <w:t>304</w:t>
      </w:r>
      <w:r>
        <w:rPr>
          <w:noProof/>
        </w:rPr>
        <w:fldChar w:fldCharType="end"/>
      </w:r>
    </w:p>
    <w:p w14:paraId="21297277" w14:textId="1A122CA2" w:rsidR="002E23A4" w:rsidRDefault="002E23A4">
      <w:pPr>
        <w:pStyle w:val="TOC5"/>
        <w:rPr>
          <w:rFonts w:asciiTheme="minorHAnsi" w:eastAsiaTheme="minorEastAsia" w:hAnsiTheme="minorHAnsi" w:cstheme="minorBidi"/>
          <w:noProof/>
          <w:sz w:val="22"/>
          <w:szCs w:val="22"/>
          <w:lang w:val="en-IN" w:eastAsia="en-IN"/>
        </w:rPr>
      </w:pPr>
      <w:r>
        <w:rPr>
          <w:noProof/>
        </w:rPr>
        <w:t>9.6</w:t>
      </w:r>
      <w:r w:rsidRPr="00074DA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_Toc195534782 \h </w:instrText>
      </w:r>
      <w:r>
        <w:rPr>
          <w:noProof/>
        </w:rPr>
      </w:r>
      <w:r>
        <w:rPr>
          <w:noProof/>
        </w:rPr>
        <w:fldChar w:fldCharType="separate"/>
      </w:r>
      <w:r>
        <w:rPr>
          <w:noProof/>
        </w:rPr>
        <w:t>304</w:t>
      </w:r>
      <w:r>
        <w:rPr>
          <w:noProof/>
        </w:rPr>
        <w:fldChar w:fldCharType="end"/>
      </w:r>
    </w:p>
    <w:p w14:paraId="4E191313" w14:textId="6D883C4C" w:rsidR="002E23A4" w:rsidRDefault="002E23A4">
      <w:pPr>
        <w:pStyle w:val="TOC5"/>
        <w:rPr>
          <w:rFonts w:asciiTheme="minorHAnsi" w:eastAsiaTheme="minorEastAsia" w:hAnsiTheme="minorHAnsi" w:cstheme="minorBidi"/>
          <w:noProof/>
          <w:sz w:val="22"/>
          <w:szCs w:val="22"/>
          <w:lang w:val="en-IN" w:eastAsia="en-IN"/>
        </w:rPr>
      </w:pPr>
      <w:r>
        <w:rPr>
          <w:noProof/>
        </w:rPr>
        <w:t>9.6</w:t>
      </w:r>
      <w:r w:rsidRPr="00074DA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_Toc195534783 \h </w:instrText>
      </w:r>
      <w:r>
        <w:rPr>
          <w:noProof/>
        </w:rPr>
      </w:r>
      <w:r>
        <w:rPr>
          <w:noProof/>
        </w:rPr>
        <w:fldChar w:fldCharType="separate"/>
      </w:r>
      <w:r>
        <w:rPr>
          <w:noProof/>
        </w:rPr>
        <w:t>304</w:t>
      </w:r>
      <w:r>
        <w:rPr>
          <w:noProof/>
        </w:rPr>
        <w:fldChar w:fldCharType="end"/>
      </w:r>
    </w:p>
    <w:p w14:paraId="32FDA38F" w14:textId="5A39D336" w:rsidR="002E23A4" w:rsidRDefault="002E23A4">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_Toc195534784 \h </w:instrText>
      </w:r>
      <w:r>
        <w:rPr>
          <w:noProof/>
        </w:rPr>
      </w:r>
      <w:r>
        <w:rPr>
          <w:noProof/>
        </w:rPr>
        <w:fldChar w:fldCharType="separate"/>
      </w:r>
      <w:r>
        <w:rPr>
          <w:noProof/>
        </w:rPr>
        <w:t>304</w:t>
      </w:r>
      <w:r>
        <w:rPr>
          <w:noProof/>
        </w:rPr>
        <w:fldChar w:fldCharType="end"/>
      </w:r>
    </w:p>
    <w:p w14:paraId="47786EC1" w14:textId="49464239" w:rsidR="002E23A4" w:rsidRDefault="002E23A4">
      <w:pPr>
        <w:pStyle w:val="TOC4"/>
        <w:rPr>
          <w:rFonts w:asciiTheme="minorHAnsi" w:eastAsiaTheme="minorEastAsia" w:hAnsiTheme="minorHAnsi" w:cstheme="minorBidi"/>
          <w:noProof/>
          <w:sz w:val="22"/>
          <w:szCs w:val="22"/>
          <w:lang w:val="en-IN" w:eastAsia="en-IN"/>
        </w:rPr>
      </w:pPr>
      <w:r>
        <w:rPr>
          <w:noProof/>
        </w:rPr>
        <w:t>9.6</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_Toc195534785 \h </w:instrText>
      </w:r>
      <w:r>
        <w:rPr>
          <w:noProof/>
        </w:rPr>
      </w:r>
      <w:r>
        <w:rPr>
          <w:noProof/>
        </w:rPr>
        <w:fldChar w:fldCharType="separate"/>
      </w:r>
      <w:r>
        <w:rPr>
          <w:noProof/>
        </w:rPr>
        <w:t>305</w:t>
      </w:r>
      <w:r>
        <w:rPr>
          <w:noProof/>
        </w:rPr>
        <w:fldChar w:fldCharType="end"/>
      </w:r>
    </w:p>
    <w:p w14:paraId="723DB8BA" w14:textId="1CA90A16" w:rsidR="002E23A4" w:rsidRDefault="002E23A4">
      <w:pPr>
        <w:pStyle w:val="TOC4"/>
        <w:rPr>
          <w:rFonts w:asciiTheme="minorHAnsi" w:eastAsiaTheme="minorEastAsia" w:hAnsiTheme="minorHAnsi" w:cstheme="minorBidi"/>
          <w:noProof/>
          <w:sz w:val="22"/>
          <w:szCs w:val="22"/>
          <w:lang w:val="en-IN" w:eastAsia="en-IN"/>
        </w:rPr>
      </w:pPr>
      <w:r>
        <w:rPr>
          <w:noProof/>
        </w:rPr>
        <w:t>9.6</w:t>
      </w:r>
      <w:r w:rsidRPr="00074DA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_Toc195534786 \h </w:instrText>
      </w:r>
      <w:r>
        <w:rPr>
          <w:noProof/>
        </w:rPr>
      </w:r>
      <w:r>
        <w:rPr>
          <w:noProof/>
        </w:rPr>
        <w:fldChar w:fldCharType="separate"/>
      </w:r>
      <w:r>
        <w:rPr>
          <w:noProof/>
        </w:rPr>
        <w:t>305</w:t>
      </w:r>
      <w:r>
        <w:rPr>
          <w:noProof/>
        </w:rPr>
        <w:fldChar w:fldCharType="end"/>
      </w:r>
    </w:p>
    <w:p w14:paraId="44E4B6E0" w14:textId="538FA18B" w:rsidR="002E23A4" w:rsidRDefault="002E23A4">
      <w:pPr>
        <w:pStyle w:val="TOC5"/>
        <w:rPr>
          <w:rFonts w:asciiTheme="minorHAnsi" w:eastAsiaTheme="minorEastAsia" w:hAnsiTheme="minorHAnsi" w:cstheme="minorBidi"/>
          <w:noProof/>
          <w:sz w:val="22"/>
          <w:szCs w:val="22"/>
          <w:lang w:val="en-IN" w:eastAsia="en-IN"/>
        </w:rPr>
      </w:pPr>
      <w:r>
        <w:rPr>
          <w:noProof/>
        </w:rPr>
        <w:t>9.6</w:t>
      </w:r>
      <w:r w:rsidRPr="00074DA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_Toc195534787 \h </w:instrText>
      </w:r>
      <w:r>
        <w:rPr>
          <w:noProof/>
        </w:rPr>
      </w:r>
      <w:r>
        <w:rPr>
          <w:noProof/>
        </w:rPr>
        <w:fldChar w:fldCharType="separate"/>
      </w:r>
      <w:r>
        <w:rPr>
          <w:noProof/>
        </w:rPr>
        <w:t>305</w:t>
      </w:r>
      <w:r>
        <w:rPr>
          <w:noProof/>
        </w:rPr>
        <w:fldChar w:fldCharType="end"/>
      </w:r>
    </w:p>
    <w:p w14:paraId="15487A3B" w14:textId="7B342788" w:rsidR="002E23A4" w:rsidRDefault="002E23A4">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_Toc195534788 \h </w:instrText>
      </w:r>
      <w:r>
        <w:rPr>
          <w:noProof/>
        </w:rPr>
      </w:r>
      <w:r>
        <w:rPr>
          <w:noProof/>
        </w:rPr>
        <w:fldChar w:fldCharType="separate"/>
      </w:r>
      <w:r>
        <w:rPr>
          <w:noProof/>
        </w:rPr>
        <w:t>305</w:t>
      </w:r>
      <w:r>
        <w:rPr>
          <w:noProof/>
        </w:rPr>
        <w:fldChar w:fldCharType="end"/>
      </w:r>
    </w:p>
    <w:p w14:paraId="1885EE85" w14:textId="288818E1" w:rsidR="002E23A4" w:rsidRDefault="002E23A4">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_Toc195534789 \h </w:instrText>
      </w:r>
      <w:r>
        <w:rPr>
          <w:noProof/>
        </w:rPr>
      </w:r>
      <w:r>
        <w:rPr>
          <w:noProof/>
        </w:rPr>
        <w:fldChar w:fldCharType="separate"/>
      </w:r>
      <w:r>
        <w:rPr>
          <w:noProof/>
        </w:rPr>
        <w:t>305</w:t>
      </w:r>
      <w:r>
        <w:rPr>
          <w:noProof/>
        </w:rPr>
        <w:fldChar w:fldCharType="end"/>
      </w:r>
    </w:p>
    <w:p w14:paraId="651C29EC" w14:textId="254AC952" w:rsidR="002E23A4" w:rsidRDefault="002E23A4">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_Toc195534790 \h </w:instrText>
      </w:r>
      <w:r>
        <w:rPr>
          <w:noProof/>
        </w:rPr>
      </w:r>
      <w:r>
        <w:rPr>
          <w:noProof/>
        </w:rPr>
        <w:fldChar w:fldCharType="separate"/>
      </w:r>
      <w:r>
        <w:rPr>
          <w:noProof/>
        </w:rPr>
        <w:t>305</w:t>
      </w:r>
      <w:r>
        <w:rPr>
          <w:noProof/>
        </w:rPr>
        <w:fldChar w:fldCharType="end"/>
      </w:r>
    </w:p>
    <w:p w14:paraId="04813920" w14:textId="7B75C37C" w:rsidR="002E23A4" w:rsidRDefault="002E23A4">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_Toc195534791 \h </w:instrText>
      </w:r>
      <w:r>
        <w:rPr>
          <w:noProof/>
        </w:rPr>
      </w:r>
      <w:r>
        <w:rPr>
          <w:noProof/>
        </w:rPr>
        <w:fldChar w:fldCharType="separate"/>
      </w:r>
      <w:r>
        <w:rPr>
          <w:noProof/>
        </w:rPr>
        <w:t>305</w:t>
      </w:r>
      <w:r>
        <w:rPr>
          <w:noProof/>
        </w:rPr>
        <w:fldChar w:fldCharType="end"/>
      </w:r>
    </w:p>
    <w:p w14:paraId="6C7933CC" w14:textId="3A75CE08" w:rsidR="002E23A4" w:rsidRDefault="002E23A4">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_Toc195534792 \h </w:instrText>
      </w:r>
      <w:r>
        <w:rPr>
          <w:noProof/>
        </w:rPr>
      </w:r>
      <w:r>
        <w:rPr>
          <w:noProof/>
        </w:rPr>
        <w:fldChar w:fldCharType="separate"/>
      </w:r>
      <w:r>
        <w:rPr>
          <w:noProof/>
        </w:rPr>
        <w:t>305</w:t>
      </w:r>
      <w:r>
        <w:rPr>
          <w:noProof/>
        </w:rPr>
        <w:fldChar w:fldCharType="end"/>
      </w:r>
    </w:p>
    <w:p w14:paraId="00C51BA3" w14:textId="10663DB1" w:rsidR="002E23A4" w:rsidRDefault="002E23A4">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_Toc195534793 \h </w:instrText>
      </w:r>
      <w:r>
        <w:rPr>
          <w:noProof/>
        </w:rPr>
      </w:r>
      <w:r>
        <w:rPr>
          <w:noProof/>
        </w:rPr>
        <w:fldChar w:fldCharType="separate"/>
      </w:r>
      <w:r>
        <w:rPr>
          <w:noProof/>
        </w:rPr>
        <w:t>306</w:t>
      </w:r>
      <w:r>
        <w:rPr>
          <w:noProof/>
        </w:rPr>
        <w:fldChar w:fldCharType="end"/>
      </w:r>
    </w:p>
    <w:p w14:paraId="24C1FFE1" w14:textId="5B6E7BAA" w:rsidR="002E23A4" w:rsidRDefault="002E23A4">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_Toc195534794 \h </w:instrText>
      </w:r>
      <w:r>
        <w:rPr>
          <w:noProof/>
        </w:rPr>
      </w:r>
      <w:r>
        <w:rPr>
          <w:noProof/>
        </w:rPr>
        <w:fldChar w:fldCharType="separate"/>
      </w:r>
      <w:r>
        <w:rPr>
          <w:noProof/>
        </w:rPr>
        <w:t>306</w:t>
      </w:r>
      <w:r>
        <w:rPr>
          <w:noProof/>
        </w:rPr>
        <w:fldChar w:fldCharType="end"/>
      </w:r>
    </w:p>
    <w:p w14:paraId="41820F0A" w14:textId="745882B0" w:rsidR="002E23A4" w:rsidRDefault="002E23A4">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_Toc195534795 \h </w:instrText>
      </w:r>
      <w:r>
        <w:rPr>
          <w:noProof/>
        </w:rPr>
      </w:r>
      <w:r>
        <w:rPr>
          <w:noProof/>
        </w:rPr>
        <w:fldChar w:fldCharType="separate"/>
      </w:r>
      <w:r>
        <w:rPr>
          <w:noProof/>
        </w:rPr>
        <w:t>306</w:t>
      </w:r>
      <w:r>
        <w:rPr>
          <w:noProof/>
        </w:rPr>
        <w:fldChar w:fldCharType="end"/>
      </w:r>
    </w:p>
    <w:p w14:paraId="3587CFBB" w14:textId="4DBEDB87" w:rsidR="002E23A4" w:rsidRDefault="002E23A4">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_Toc195534796 \h </w:instrText>
      </w:r>
      <w:r>
        <w:rPr>
          <w:noProof/>
        </w:rPr>
      </w:r>
      <w:r>
        <w:rPr>
          <w:noProof/>
        </w:rPr>
        <w:fldChar w:fldCharType="separate"/>
      </w:r>
      <w:r>
        <w:rPr>
          <w:noProof/>
        </w:rPr>
        <w:t>306</w:t>
      </w:r>
      <w:r>
        <w:rPr>
          <w:noProof/>
        </w:rPr>
        <w:fldChar w:fldCharType="end"/>
      </w:r>
    </w:p>
    <w:p w14:paraId="36391A0B" w14:textId="06EBAA8D" w:rsidR="002E23A4" w:rsidRDefault="002E23A4">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_Toc195534797 \h </w:instrText>
      </w:r>
      <w:r>
        <w:rPr>
          <w:noProof/>
        </w:rPr>
      </w:r>
      <w:r>
        <w:rPr>
          <w:noProof/>
        </w:rPr>
        <w:fldChar w:fldCharType="separate"/>
      </w:r>
      <w:r>
        <w:rPr>
          <w:noProof/>
        </w:rPr>
        <w:t>307</w:t>
      </w:r>
      <w:r>
        <w:rPr>
          <w:noProof/>
        </w:rPr>
        <w:fldChar w:fldCharType="end"/>
      </w:r>
    </w:p>
    <w:p w14:paraId="47A8DB0F" w14:textId="06674D75" w:rsidR="002E23A4" w:rsidRDefault="002E23A4">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_Toc195534798 \h </w:instrText>
      </w:r>
      <w:r>
        <w:rPr>
          <w:noProof/>
        </w:rPr>
      </w:r>
      <w:r>
        <w:rPr>
          <w:noProof/>
        </w:rPr>
        <w:fldChar w:fldCharType="separate"/>
      </w:r>
      <w:r>
        <w:rPr>
          <w:noProof/>
        </w:rPr>
        <w:t>307</w:t>
      </w:r>
      <w:r>
        <w:rPr>
          <w:noProof/>
        </w:rPr>
        <w:fldChar w:fldCharType="end"/>
      </w:r>
    </w:p>
    <w:p w14:paraId="33E897BB" w14:textId="0E351326" w:rsidR="002E23A4" w:rsidRDefault="002E23A4">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_Toc195534799 \h </w:instrText>
      </w:r>
      <w:r>
        <w:rPr>
          <w:noProof/>
        </w:rPr>
      </w:r>
      <w:r>
        <w:rPr>
          <w:noProof/>
        </w:rPr>
        <w:fldChar w:fldCharType="separate"/>
      </w:r>
      <w:r>
        <w:rPr>
          <w:noProof/>
        </w:rPr>
        <w:t>307</w:t>
      </w:r>
      <w:r>
        <w:rPr>
          <w:noProof/>
        </w:rPr>
        <w:fldChar w:fldCharType="end"/>
      </w:r>
    </w:p>
    <w:p w14:paraId="7D11AD22" w14:textId="79EC034B" w:rsidR="002E23A4" w:rsidRDefault="002E23A4">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_Toc195534800 \h </w:instrText>
      </w:r>
      <w:r>
        <w:rPr>
          <w:noProof/>
        </w:rPr>
      </w:r>
      <w:r>
        <w:rPr>
          <w:noProof/>
        </w:rPr>
        <w:fldChar w:fldCharType="separate"/>
      </w:r>
      <w:r>
        <w:rPr>
          <w:noProof/>
        </w:rPr>
        <w:t>307</w:t>
      </w:r>
      <w:r>
        <w:rPr>
          <w:noProof/>
        </w:rPr>
        <w:fldChar w:fldCharType="end"/>
      </w:r>
    </w:p>
    <w:p w14:paraId="2A2BE724" w14:textId="38BC9684" w:rsidR="002E23A4" w:rsidRDefault="002E23A4">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_Toc195534801 \h </w:instrText>
      </w:r>
      <w:r>
        <w:rPr>
          <w:noProof/>
        </w:rPr>
      </w:r>
      <w:r>
        <w:rPr>
          <w:noProof/>
        </w:rPr>
        <w:fldChar w:fldCharType="separate"/>
      </w:r>
      <w:r>
        <w:rPr>
          <w:noProof/>
        </w:rPr>
        <w:t>317</w:t>
      </w:r>
      <w:r>
        <w:rPr>
          <w:noProof/>
        </w:rPr>
        <w:fldChar w:fldCharType="end"/>
      </w:r>
    </w:p>
    <w:p w14:paraId="714F183B" w14:textId="0E958B14" w:rsidR="002E23A4" w:rsidRDefault="002E23A4">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_Toc195534802 \h </w:instrText>
      </w:r>
      <w:r>
        <w:rPr>
          <w:noProof/>
        </w:rPr>
      </w:r>
      <w:r>
        <w:rPr>
          <w:noProof/>
        </w:rPr>
        <w:fldChar w:fldCharType="separate"/>
      </w:r>
      <w:r>
        <w:rPr>
          <w:noProof/>
        </w:rPr>
        <w:t>324</w:t>
      </w:r>
      <w:r>
        <w:rPr>
          <w:noProof/>
        </w:rPr>
        <w:fldChar w:fldCharType="end"/>
      </w:r>
    </w:p>
    <w:p w14:paraId="02618C91" w14:textId="1D6583EF" w:rsidR="002E23A4" w:rsidRDefault="002E23A4">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_Toc195534803 \h </w:instrText>
      </w:r>
      <w:r>
        <w:rPr>
          <w:noProof/>
        </w:rPr>
      </w:r>
      <w:r>
        <w:rPr>
          <w:noProof/>
        </w:rPr>
        <w:fldChar w:fldCharType="separate"/>
      </w:r>
      <w:r>
        <w:rPr>
          <w:noProof/>
        </w:rPr>
        <w:t>327</w:t>
      </w:r>
      <w:r>
        <w:rPr>
          <w:noProof/>
        </w:rPr>
        <w:fldChar w:fldCharType="end"/>
      </w:r>
    </w:p>
    <w:p w14:paraId="735A5756" w14:textId="41C5E6AD" w:rsidR="002E23A4" w:rsidRDefault="002E23A4">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_Toc195534804 \h </w:instrText>
      </w:r>
      <w:r>
        <w:rPr>
          <w:noProof/>
        </w:rPr>
      </w:r>
      <w:r>
        <w:rPr>
          <w:noProof/>
        </w:rPr>
        <w:fldChar w:fldCharType="separate"/>
      </w:r>
      <w:r>
        <w:rPr>
          <w:noProof/>
        </w:rPr>
        <w:t>333</w:t>
      </w:r>
      <w:r>
        <w:rPr>
          <w:noProof/>
        </w:rPr>
        <w:fldChar w:fldCharType="end"/>
      </w:r>
    </w:p>
    <w:p w14:paraId="6BD57514" w14:textId="426DE870" w:rsidR="002E23A4" w:rsidRDefault="002E23A4">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_Toc195534805 \h </w:instrText>
      </w:r>
      <w:r>
        <w:rPr>
          <w:noProof/>
        </w:rPr>
      </w:r>
      <w:r>
        <w:rPr>
          <w:noProof/>
        </w:rPr>
        <w:fldChar w:fldCharType="separate"/>
      </w:r>
      <w:r>
        <w:rPr>
          <w:noProof/>
        </w:rPr>
        <w:t>340</w:t>
      </w:r>
      <w:r>
        <w:rPr>
          <w:noProof/>
        </w:rPr>
        <w:fldChar w:fldCharType="end"/>
      </w:r>
    </w:p>
    <w:p w14:paraId="76F97454" w14:textId="3494E1B3" w:rsidR="002E23A4" w:rsidRDefault="002E23A4">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_Toc195534806 \h </w:instrText>
      </w:r>
      <w:r>
        <w:rPr>
          <w:noProof/>
        </w:rPr>
      </w:r>
      <w:r>
        <w:rPr>
          <w:noProof/>
        </w:rPr>
        <w:fldChar w:fldCharType="separate"/>
      </w:r>
      <w:r>
        <w:rPr>
          <w:noProof/>
        </w:rPr>
        <w:t>352</w:t>
      </w:r>
      <w:r>
        <w:rPr>
          <w:noProof/>
        </w:rPr>
        <w:fldChar w:fldCharType="end"/>
      </w:r>
    </w:p>
    <w:p w14:paraId="5AF0A24A" w14:textId="65291242" w:rsidR="002E23A4" w:rsidRDefault="002E23A4">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_Toc195534807 \h </w:instrText>
      </w:r>
      <w:r>
        <w:rPr>
          <w:noProof/>
        </w:rPr>
      </w:r>
      <w:r>
        <w:rPr>
          <w:noProof/>
        </w:rPr>
        <w:fldChar w:fldCharType="separate"/>
      </w:r>
      <w:r>
        <w:rPr>
          <w:noProof/>
        </w:rPr>
        <w:t>355</w:t>
      </w:r>
      <w:r>
        <w:rPr>
          <w:noProof/>
        </w:rPr>
        <w:fldChar w:fldCharType="end"/>
      </w:r>
    </w:p>
    <w:p w14:paraId="5C8EE0C0" w14:textId="2B75C07B" w:rsidR="002E23A4" w:rsidRDefault="002E23A4">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_Toc195534808 \h </w:instrText>
      </w:r>
      <w:r>
        <w:rPr>
          <w:noProof/>
        </w:rPr>
      </w:r>
      <w:r>
        <w:rPr>
          <w:noProof/>
        </w:rPr>
        <w:fldChar w:fldCharType="separate"/>
      </w:r>
      <w:r>
        <w:rPr>
          <w:noProof/>
        </w:rPr>
        <w:t>360</w:t>
      </w:r>
      <w:r>
        <w:rPr>
          <w:noProof/>
        </w:rPr>
        <w:fldChar w:fldCharType="end"/>
      </w:r>
    </w:p>
    <w:p w14:paraId="705106DB" w14:textId="13503843" w:rsidR="002E23A4" w:rsidRDefault="002E23A4">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_Toc195534809 \h </w:instrText>
      </w:r>
      <w:r>
        <w:rPr>
          <w:noProof/>
        </w:rPr>
      </w:r>
      <w:r>
        <w:rPr>
          <w:noProof/>
        </w:rPr>
        <w:fldChar w:fldCharType="separate"/>
      </w:r>
      <w:r>
        <w:rPr>
          <w:noProof/>
        </w:rPr>
        <w:t>362</w:t>
      </w:r>
      <w:r>
        <w:rPr>
          <w:noProof/>
        </w:rPr>
        <w:fldChar w:fldCharType="end"/>
      </w:r>
    </w:p>
    <w:p w14:paraId="6F80E8FB" w14:textId="100C6E2D" w:rsidR="002E23A4" w:rsidRDefault="002E23A4">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_Toc195534810 \h </w:instrText>
      </w:r>
      <w:r>
        <w:rPr>
          <w:noProof/>
        </w:rPr>
      </w:r>
      <w:r>
        <w:rPr>
          <w:noProof/>
        </w:rPr>
        <w:fldChar w:fldCharType="separate"/>
      </w:r>
      <w:r>
        <w:rPr>
          <w:noProof/>
        </w:rPr>
        <w:t>370</w:t>
      </w:r>
      <w:r>
        <w:rPr>
          <w:noProof/>
        </w:rPr>
        <w:fldChar w:fldCharType="end"/>
      </w:r>
    </w:p>
    <w:p w14:paraId="3F76D4E7" w14:textId="225A974E" w:rsidR="002E23A4" w:rsidRDefault="002E23A4">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_Toc195534811 \h </w:instrText>
      </w:r>
      <w:r>
        <w:rPr>
          <w:noProof/>
        </w:rPr>
      </w:r>
      <w:r>
        <w:rPr>
          <w:noProof/>
        </w:rPr>
        <w:fldChar w:fldCharType="separate"/>
      </w:r>
      <w:r>
        <w:rPr>
          <w:noProof/>
        </w:rPr>
        <w:t>373</w:t>
      </w:r>
      <w:r>
        <w:rPr>
          <w:noProof/>
        </w:rPr>
        <w:fldChar w:fldCharType="end"/>
      </w:r>
    </w:p>
    <w:p w14:paraId="4CD2752A" w14:textId="70637AE6" w:rsidR="002E23A4" w:rsidRDefault="002E23A4">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_Toc195534812 \h </w:instrText>
      </w:r>
      <w:r>
        <w:rPr>
          <w:noProof/>
        </w:rPr>
      </w:r>
      <w:r>
        <w:rPr>
          <w:noProof/>
        </w:rPr>
        <w:fldChar w:fldCharType="separate"/>
      </w:r>
      <w:r>
        <w:rPr>
          <w:noProof/>
        </w:rPr>
        <w:t>374</w:t>
      </w:r>
      <w:r>
        <w:rPr>
          <w:noProof/>
        </w:rPr>
        <w:fldChar w:fldCharType="end"/>
      </w:r>
    </w:p>
    <w:p w14:paraId="40E59E88" w14:textId="5C5FDA88" w:rsidR="002E23A4" w:rsidRDefault="002E23A4">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_Toc195534813 \h </w:instrText>
      </w:r>
      <w:r>
        <w:rPr>
          <w:noProof/>
        </w:rPr>
      </w:r>
      <w:r>
        <w:rPr>
          <w:noProof/>
        </w:rPr>
        <w:fldChar w:fldCharType="separate"/>
      </w:r>
      <w:r>
        <w:rPr>
          <w:noProof/>
        </w:rPr>
        <w:t>376</w:t>
      </w:r>
      <w:r>
        <w:rPr>
          <w:noProof/>
        </w:rPr>
        <w:fldChar w:fldCharType="end"/>
      </w:r>
    </w:p>
    <w:p w14:paraId="43FF8BD1" w14:textId="372BB5AB" w:rsidR="002E23A4" w:rsidRDefault="002E23A4">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_Toc195534814 \h </w:instrText>
      </w:r>
      <w:r>
        <w:rPr>
          <w:noProof/>
        </w:rPr>
      </w:r>
      <w:r>
        <w:rPr>
          <w:noProof/>
        </w:rPr>
        <w:fldChar w:fldCharType="separate"/>
      </w:r>
      <w:r>
        <w:rPr>
          <w:noProof/>
        </w:rPr>
        <w:t>378</w:t>
      </w:r>
      <w:r>
        <w:rPr>
          <w:noProof/>
        </w:rPr>
        <w:fldChar w:fldCharType="end"/>
      </w:r>
    </w:p>
    <w:p w14:paraId="3DA3A48C" w14:textId="03899587" w:rsidR="002E23A4" w:rsidRDefault="002E23A4">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_Toc195534815 \h </w:instrText>
      </w:r>
      <w:r>
        <w:rPr>
          <w:noProof/>
        </w:rPr>
      </w:r>
      <w:r>
        <w:rPr>
          <w:noProof/>
        </w:rPr>
        <w:fldChar w:fldCharType="separate"/>
      </w:r>
      <w:r>
        <w:rPr>
          <w:noProof/>
        </w:rPr>
        <w:t>384</w:t>
      </w:r>
      <w:r>
        <w:rPr>
          <w:noProof/>
        </w:rPr>
        <w:fldChar w:fldCharType="end"/>
      </w:r>
    </w:p>
    <w:p w14:paraId="49EC5D9C" w14:textId="0B108DD7" w:rsidR="002E23A4" w:rsidRDefault="002E23A4">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_Toc195534816 \h </w:instrText>
      </w:r>
      <w:r>
        <w:rPr>
          <w:noProof/>
        </w:rPr>
      </w:r>
      <w:r>
        <w:rPr>
          <w:noProof/>
        </w:rPr>
        <w:fldChar w:fldCharType="separate"/>
      </w:r>
      <w:r>
        <w:rPr>
          <w:noProof/>
        </w:rPr>
        <w:t>389</w:t>
      </w:r>
      <w:r>
        <w:rPr>
          <w:noProof/>
        </w:rPr>
        <w:fldChar w:fldCharType="end"/>
      </w:r>
    </w:p>
    <w:p w14:paraId="0BCFFFD8" w14:textId="6F02847A" w:rsidR="002E23A4" w:rsidRDefault="002E23A4">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_Toc195534817 \h </w:instrText>
      </w:r>
      <w:r>
        <w:rPr>
          <w:noProof/>
        </w:rPr>
      </w:r>
      <w:r>
        <w:rPr>
          <w:noProof/>
        </w:rPr>
        <w:fldChar w:fldCharType="separate"/>
      </w:r>
      <w:r>
        <w:rPr>
          <w:noProof/>
        </w:rPr>
        <w:t>395</w:t>
      </w:r>
      <w:r>
        <w:rPr>
          <w:noProof/>
        </w:rPr>
        <w:fldChar w:fldCharType="end"/>
      </w:r>
    </w:p>
    <w:p w14:paraId="4596B099" w14:textId="507E66F4" w:rsidR="002E23A4" w:rsidRDefault="002E23A4">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_Toc195534818 \h </w:instrText>
      </w:r>
      <w:r>
        <w:rPr>
          <w:noProof/>
        </w:rPr>
      </w:r>
      <w:r>
        <w:rPr>
          <w:noProof/>
        </w:rPr>
        <w:fldChar w:fldCharType="separate"/>
      </w:r>
      <w:r>
        <w:rPr>
          <w:noProof/>
        </w:rPr>
        <w:t>399</w:t>
      </w:r>
      <w:r>
        <w:rPr>
          <w:noProof/>
        </w:rPr>
        <w:fldChar w:fldCharType="end"/>
      </w:r>
    </w:p>
    <w:p w14:paraId="4101C116" w14:textId="2737826B" w:rsidR="002E23A4" w:rsidRDefault="002E23A4">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_Toc195534819 \h </w:instrText>
      </w:r>
      <w:r>
        <w:rPr>
          <w:noProof/>
        </w:rPr>
      </w:r>
      <w:r>
        <w:rPr>
          <w:noProof/>
        </w:rPr>
        <w:fldChar w:fldCharType="separate"/>
      </w:r>
      <w:r>
        <w:rPr>
          <w:noProof/>
        </w:rPr>
        <w:t>405</w:t>
      </w:r>
      <w:r>
        <w:rPr>
          <w:noProof/>
        </w:rPr>
        <w:fldChar w:fldCharType="end"/>
      </w:r>
    </w:p>
    <w:p w14:paraId="2379130B" w14:textId="47F0D254" w:rsidR="00080512" w:rsidRPr="004D3578" w:rsidRDefault="002E23A4">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5294"/>
      <w:bookmarkStart w:id="29" w:name="_Toc192872601"/>
      <w:bookmarkStart w:id="30" w:name="_Toc195533740"/>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p>
    <w:p w14:paraId="3F330ECB" w14:textId="77777777" w:rsidR="00080512" w:rsidRPr="004D3578" w:rsidRDefault="00080512">
      <w:r w:rsidRPr="004D3578">
        <w:t xml:space="preserve">This Technical </w:t>
      </w:r>
      <w:bookmarkStart w:id="31" w:name="spectype3"/>
      <w:r w:rsidRPr="00AB544B">
        <w:t>Specification</w:t>
      </w:r>
      <w:bookmarkEnd w:id="31"/>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The constructions "must" and "must not" are not used as substitutes for "shall" and "shall not". Their use is avoided insofar as possibl</w:t>
      </w:r>
      <w:r>
        <w:lastRenderedPageBreak/>
        <w:t xml:space="preserve">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2" w:name="introduction"/>
      <w:bookmarkEnd w:id="32"/>
    </w:p>
    <w:p w14:paraId="44074B0A" w14:textId="77777777" w:rsidR="00080512" w:rsidRPr="004D3578" w:rsidRDefault="00080512">
      <w:pPr>
        <w:pStyle w:val="Heading1"/>
      </w:pPr>
      <w:r w:rsidRPr="004D3578">
        <w:br w:type="page"/>
      </w:r>
      <w:bookmarkStart w:id="33" w:name="scope"/>
      <w:bookmarkStart w:id="34" w:name="_Toc85734048"/>
      <w:bookmarkStart w:id="35" w:name="_Toc89431347"/>
      <w:bookmarkStart w:id="36" w:name="_Toc97042139"/>
      <w:bookmarkStart w:id="37" w:name="_Toc97045283"/>
      <w:bookmarkStart w:id="38" w:name="_Toc97155028"/>
      <w:bookmarkStart w:id="39" w:name="_Toc101521178"/>
      <w:bookmarkStart w:id="40" w:name="_Toc138761434"/>
      <w:bookmarkStart w:id="41" w:name="_Toc145707628"/>
      <w:bookmarkStart w:id="42" w:name="_Toc160570086"/>
      <w:bookmarkStart w:id="43" w:name="_Toc162007682"/>
      <w:bookmarkStart w:id="44" w:name="_Toc185515295"/>
      <w:bookmarkStart w:id="45" w:name="_Toc192872602"/>
      <w:bookmarkStart w:id="46" w:name="_Toc195533741"/>
      <w:bookmarkEnd w:id="33"/>
      <w:r w:rsidRPr="004D3578">
        <w:lastRenderedPageBreak/>
        <w:t>1</w:t>
      </w:r>
      <w:r w:rsidRPr="004D3578">
        <w:tab/>
        <w:t>Scope</w:t>
      </w:r>
      <w:bookmarkEnd w:id="34"/>
      <w:bookmarkEnd w:id="35"/>
      <w:bookmarkEnd w:id="36"/>
      <w:bookmarkEnd w:id="37"/>
      <w:bookmarkEnd w:id="38"/>
      <w:bookmarkEnd w:id="39"/>
      <w:bookmarkEnd w:id="40"/>
      <w:bookmarkEnd w:id="41"/>
      <w:bookmarkEnd w:id="42"/>
      <w:bookmarkEnd w:id="43"/>
      <w:bookmarkEnd w:id="44"/>
      <w:bookmarkEnd w:id="45"/>
      <w:bookmarkEnd w:id="46"/>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7" w:name="references"/>
      <w:bookmarkStart w:id="48" w:name="_Toc85734049"/>
      <w:bookmarkStart w:id="49" w:name="_Toc89431348"/>
      <w:bookmarkStart w:id="50" w:name="_Toc97042140"/>
      <w:bookmarkStart w:id="51" w:name="_Toc97045284"/>
      <w:bookmarkStart w:id="52" w:name="_Toc97155029"/>
      <w:bookmarkStart w:id="53" w:name="_Toc101521179"/>
      <w:bookmarkStart w:id="54" w:name="_Toc138761435"/>
      <w:bookmarkStart w:id="55" w:name="_Toc145707629"/>
      <w:bookmarkStart w:id="56" w:name="_Toc160570087"/>
      <w:bookmarkStart w:id="57" w:name="_Toc162007683"/>
      <w:bookmarkStart w:id="58" w:name="_Toc185515296"/>
      <w:bookmarkStart w:id="59" w:name="_Toc192872603"/>
      <w:bookmarkStart w:id="60" w:name="_Toc195533742"/>
      <w:bookmarkEnd w:id="47"/>
      <w:r w:rsidRPr="004D3578">
        <w:t>2</w:t>
      </w:r>
      <w:r w:rsidRPr="004D3578">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1" w:name="_Hlk506360308"/>
      <w:r>
        <w:t>Common API Framework for 3GPP Northbound APIs</w:t>
      </w:r>
      <w:bookmarkEnd w:id="6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w:t>
      </w:r>
      <w:r>
        <w:lastRenderedPageBreak/>
        <w:t xml:space="preserve">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2" w:name="definitions"/>
      <w:bookmarkStart w:id="63" w:name="_Toc85734050"/>
      <w:bookmarkStart w:id="64" w:name="_Toc89431349"/>
      <w:bookmarkStart w:id="65" w:name="_Toc97042141"/>
      <w:bookmarkStart w:id="66" w:name="_Toc97045285"/>
      <w:bookmarkStart w:id="67" w:name="_Toc97155030"/>
      <w:bookmarkStart w:id="68" w:name="_Toc101521180"/>
      <w:bookmarkStart w:id="69" w:name="_Toc138761436"/>
      <w:bookmarkStart w:id="70" w:name="_Toc145707630"/>
      <w:bookmarkStart w:id="71" w:name="_Toc160570088"/>
      <w:bookmarkStart w:id="72" w:name="_Toc162007684"/>
      <w:bookmarkStart w:id="73" w:name="_Toc185515297"/>
      <w:bookmarkStart w:id="74" w:name="_Toc192872604"/>
      <w:bookmarkStart w:id="75" w:name="_Toc195533743"/>
      <w:bookmarkEnd w:id="62"/>
      <w:r w:rsidRPr="004D3578">
        <w:t>3</w:t>
      </w:r>
      <w:r w:rsidRPr="004D3578">
        <w:tab/>
        <w:t>Definitions</w:t>
      </w:r>
      <w:r w:rsidR="00602AEA">
        <w:t xml:space="preserve"> of terms,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p>
    <w:p w14:paraId="7ED1AA8A" w14:textId="2C136610" w:rsidR="00080512" w:rsidRPr="004D3578" w:rsidRDefault="00080512" w:rsidP="008C5791"/>
    <w:p w14:paraId="4C886013" w14:textId="6D72DE64" w:rsidR="00080512" w:rsidRPr="004D3578" w:rsidRDefault="00080512">
      <w:pPr>
        <w:pStyle w:val="Heading2"/>
      </w:pPr>
      <w:bookmarkStart w:id="76" w:name="_Toc85734051"/>
      <w:bookmarkStart w:id="77" w:name="_Toc89431350"/>
      <w:bookmarkStart w:id="78" w:name="_Toc97042142"/>
      <w:bookmarkStart w:id="79" w:name="_Toc97045286"/>
      <w:bookmarkStart w:id="80" w:name="_Toc97155031"/>
      <w:bookmarkStart w:id="81" w:name="_Toc101521181"/>
      <w:bookmarkStart w:id="82" w:name="_Toc138761437"/>
      <w:bookmarkStart w:id="83" w:name="_Toc145707631"/>
      <w:bookmarkStart w:id="84" w:name="_Toc160570089"/>
      <w:bookmarkStart w:id="85" w:name="_Toc162007685"/>
      <w:bookmarkStart w:id="86" w:name="_Toc185515298"/>
      <w:bookmarkStart w:id="87" w:name="_Toc192872605"/>
      <w:bookmarkStart w:id="88" w:name="_Toc195533744"/>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9" w:name="_Toc85734052"/>
      <w:bookmarkStart w:id="90" w:name="_Toc89431351"/>
      <w:bookmarkStart w:id="91" w:name="_Toc97042143"/>
      <w:bookmarkStart w:id="92" w:name="_Toc97045287"/>
      <w:bookmarkStart w:id="93" w:name="_Toc97155032"/>
      <w:bookmarkStart w:id="94" w:name="_Toc101521182"/>
      <w:bookmarkStart w:id="95" w:name="_Toc138761438"/>
      <w:bookmarkStart w:id="96" w:name="_Toc145707632"/>
      <w:bookmarkStart w:id="97" w:name="_Toc160570090"/>
      <w:bookmarkStart w:id="9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9" w:name="_Toc185515299"/>
      <w:bookmarkStart w:id="100" w:name="_Toc192872606"/>
      <w:bookmarkStart w:id="101" w:name="_Toc195533745"/>
      <w:r w:rsidRPr="004D3578">
        <w:t>3.2</w:t>
      </w:r>
      <w:r w:rsidRPr="004D3578">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02" w:name="_Toc85734053"/>
      <w:bookmarkStart w:id="103" w:name="_Toc89431352"/>
      <w:bookmarkStart w:id="104" w:name="_Toc97042144"/>
      <w:bookmarkStart w:id="105" w:name="_Toc97045288"/>
      <w:bookmarkStart w:id="106" w:name="_Toc97155033"/>
      <w:bookmarkStart w:id="107" w:name="_Toc101521183"/>
      <w:bookmarkStart w:id="108" w:name="_Toc138761439"/>
      <w:bookmarkStart w:id="109" w:name="_Toc145707633"/>
      <w:bookmarkStart w:id="110" w:name="_Toc160570091"/>
      <w:bookmarkStart w:id="111" w:name="_Toc162007687"/>
      <w:bookmarkStart w:id="112" w:name="_Toc185515300"/>
      <w:bookmarkStart w:id="113" w:name="_Toc192872607"/>
      <w:bookmarkStart w:id="114" w:name="_Toc195533746"/>
      <w:r w:rsidRPr="004D3578">
        <w:t>3.3</w:t>
      </w:r>
      <w:r w:rsidRPr="004D3578">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15" w:name="clause4"/>
      <w:bookmarkStart w:id="116" w:name="_Toc85734054"/>
      <w:bookmarkStart w:id="117" w:name="_Toc89431353"/>
      <w:bookmarkStart w:id="118" w:name="_Toc97042145"/>
      <w:bookmarkStart w:id="119" w:name="_Toc97045289"/>
      <w:bookmarkStart w:id="120" w:name="_Toc97155034"/>
      <w:bookmarkStart w:id="121" w:name="_Toc101521184"/>
      <w:bookmarkStart w:id="122" w:name="_Toc138761440"/>
      <w:bookmarkStart w:id="123" w:name="_Toc145707634"/>
      <w:bookmarkStart w:id="124" w:name="_Toc160570092"/>
      <w:bookmarkStart w:id="125" w:name="_Toc162007688"/>
      <w:bookmarkStart w:id="126" w:name="_Toc185515301"/>
      <w:bookmarkStart w:id="127" w:name="_Toc192872608"/>
      <w:bookmarkStart w:id="128" w:name="_Toc195533747"/>
      <w:bookmarkEnd w:id="115"/>
      <w:r w:rsidRPr="004D3578">
        <w:t>4</w:t>
      </w:r>
      <w:r w:rsidRPr="004D3578">
        <w:tab/>
      </w:r>
      <w:r w:rsidR="0024274C">
        <w:t>Overview</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9" w:name="_Toc85734055"/>
      <w:bookmarkStart w:id="130" w:name="_Toc89431354"/>
      <w:bookmarkStart w:id="131" w:name="_Toc97042146"/>
      <w:bookmarkStart w:id="132" w:name="_Toc97045290"/>
      <w:bookmarkStart w:id="133" w:name="_Toc97155035"/>
      <w:bookmarkStart w:id="134" w:name="_Toc101521185"/>
      <w:bookmarkStart w:id="135" w:name="_Toc138761441"/>
      <w:bookmarkStart w:id="136" w:name="_Toc145707635"/>
      <w:bookmarkStart w:id="137" w:name="_Toc160570093"/>
      <w:bookmarkStart w:id="138" w:name="_Toc162007689"/>
      <w:bookmarkStart w:id="139" w:name="_Toc185515302"/>
      <w:bookmarkStart w:id="140" w:name="_Toc192872609"/>
      <w:bookmarkStart w:id="141" w:name="_Toc195533748"/>
      <w:r>
        <w:t>5</w:t>
      </w:r>
      <w:r w:rsidR="00BA077D">
        <w:tab/>
        <w:t xml:space="preserve">Services offered by </w:t>
      </w:r>
      <w:r>
        <w:t>E</w:t>
      </w:r>
      <w:r w:rsidR="00CC1923">
        <w:t>dge Enabler Server</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04B9F646" w14:textId="2009BEC7" w:rsidR="00680C72" w:rsidRDefault="0024274C" w:rsidP="00680C72">
      <w:pPr>
        <w:pStyle w:val="Heading2"/>
      </w:pPr>
      <w:bookmarkStart w:id="142" w:name="_Toc85734056"/>
      <w:bookmarkStart w:id="143" w:name="_Toc89431355"/>
      <w:bookmarkStart w:id="144" w:name="_Toc97042147"/>
      <w:bookmarkStart w:id="145" w:name="_Toc97045291"/>
      <w:bookmarkStart w:id="146" w:name="_Toc97155036"/>
      <w:bookmarkStart w:id="147" w:name="_Toc101521186"/>
      <w:bookmarkStart w:id="148" w:name="_Toc138761442"/>
      <w:bookmarkStart w:id="149" w:name="_Toc145707636"/>
      <w:bookmarkStart w:id="150" w:name="_Toc160570094"/>
      <w:bookmarkStart w:id="151" w:name="_Toc162007690"/>
      <w:bookmarkStart w:id="152" w:name="_Toc185515303"/>
      <w:bookmarkStart w:id="153" w:name="_Toc192872610"/>
      <w:bookmarkStart w:id="154" w:name="_Toc195533749"/>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55" w:name="_Toc85734057"/>
      <w:bookmarkStart w:id="156" w:name="_Toc89431356"/>
      <w:bookmarkStart w:id="157" w:name="_Toc97042148"/>
      <w:bookmarkStart w:id="158" w:name="_Toc97045292"/>
      <w:bookmarkStart w:id="159" w:name="_Toc97155037"/>
      <w:bookmarkStart w:id="160" w:name="_Toc101521187"/>
      <w:bookmarkStart w:id="161" w:name="_Toc138761443"/>
      <w:bookmarkStart w:id="162" w:name="_Toc145707637"/>
      <w:bookmarkStart w:id="163" w:name="_Toc160570095"/>
      <w:bookmarkStart w:id="164" w:name="_Toc162007691"/>
      <w:bookmarkStart w:id="165" w:name="_Toc185515304"/>
      <w:bookmarkStart w:id="166" w:name="_Toc192872611"/>
      <w:bookmarkStart w:id="167" w:name="_Toc195533750"/>
      <w:r>
        <w:t>5.2</w:t>
      </w:r>
      <w:r w:rsidR="00222B96">
        <w:tab/>
        <w:t>Eees_EASRegistration Service</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1FF35FCB" w14:textId="353EB16F" w:rsidR="00222B96" w:rsidRDefault="00555556" w:rsidP="00222B96">
      <w:pPr>
        <w:pStyle w:val="Heading3"/>
      </w:pPr>
      <w:bookmarkStart w:id="168" w:name="_Toc85734058"/>
      <w:bookmarkStart w:id="169" w:name="_Toc89431357"/>
      <w:bookmarkStart w:id="170" w:name="_Toc97042149"/>
      <w:bookmarkStart w:id="171" w:name="_Toc97045293"/>
      <w:bookmarkStart w:id="172" w:name="_Toc97155038"/>
      <w:bookmarkStart w:id="173" w:name="_Toc101521188"/>
      <w:bookmarkStart w:id="174" w:name="_Toc138761444"/>
      <w:bookmarkStart w:id="175" w:name="_Toc145707638"/>
      <w:bookmarkStart w:id="176" w:name="_Toc160570096"/>
      <w:bookmarkStart w:id="177" w:name="_Toc162007692"/>
      <w:bookmarkStart w:id="178" w:name="_Toc185515305"/>
      <w:bookmarkStart w:id="179" w:name="_Toc192872612"/>
      <w:bookmarkStart w:id="180" w:name="_Toc195533751"/>
      <w:r>
        <w:t>5.2</w:t>
      </w:r>
      <w:r w:rsidR="00222B96">
        <w:t>.1</w:t>
      </w:r>
      <w:r w:rsidR="00222B96">
        <w:tab/>
        <w:t>Service Description</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81" w:name="_Toc85734059"/>
      <w:bookmarkStart w:id="182" w:name="_Toc89431358"/>
      <w:bookmarkStart w:id="183" w:name="_Toc97042150"/>
      <w:bookmarkStart w:id="184" w:name="_Toc97045294"/>
      <w:bookmarkStart w:id="185" w:name="_Toc97155039"/>
      <w:bookmarkStart w:id="186" w:name="_Toc101521189"/>
      <w:bookmarkStart w:id="187" w:name="_Toc138761445"/>
      <w:bookmarkStart w:id="188" w:name="_Toc145707639"/>
      <w:bookmarkStart w:id="189" w:name="_Toc160570097"/>
      <w:bookmarkStart w:id="190" w:name="_Toc162007693"/>
      <w:bookmarkStart w:id="191" w:name="_Toc185515306"/>
      <w:bookmarkStart w:id="192" w:name="_Toc192872613"/>
      <w:bookmarkStart w:id="193" w:name="_Toc195533752"/>
      <w:r>
        <w:lastRenderedPageBreak/>
        <w:t>5.2</w:t>
      </w:r>
      <w:r w:rsidR="00222B96">
        <w:t>.2</w:t>
      </w:r>
      <w:r w:rsidR="00222B96">
        <w:tab/>
        <w:t>Service Operations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1DD0F2CA" w14:textId="54338809" w:rsidR="00222B96" w:rsidRDefault="00555556" w:rsidP="00222B96">
      <w:pPr>
        <w:pStyle w:val="Heading4"/>
      </w:pPr>
      <w:bookmarkStart w:id="194" w:name="_Toc85734060"/>
      <w:bookmarkStart w:id="195" w:name="_Toc89431359"/>
      <w:bookmarkStart w:id="196" w:name="_Toc97042151"/>
      <w:bookmarkStart w:id="197" w:name="_Toc97045295"/>
      <w:bookmarkStart w:id="198" w:name="_Toc97155040"/>
      <w:bookmarkStart w:id="199" w:name="_Toc101521190"/>
      <w:bookmarkStart w:id="200" w:name="_Toc138761446"/>
      <w:bookmarkStart w:id="201" w:name="_Toc145707640"/>
      <w:bookmarkStart w:id="202" w:name="_Toc160570098"/>
      <w:bookmarkStart w:id="203" w:name="_Toc162007694"/>
      <w:bookmarkStart w:id="204" w:name="_Toc185515307"/>
      <w:bookmarkStart w:id="205" w:name="_Toc192872614"/>
      <w:bookmarkStart w:id="206" w:name="_Toc195533753"/>
      <w:r>
        <w:t>5.2</w:t>
      </w:r>
      <w:r w:rsidR="00222B96">
        <w:t>.2.1</w:t>
      </w:r>
      <w:r w:rsidR="00222B96">
        <w:tab/>
        <w:t>Introduction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07" w:name="_Toc85734061"/>
      <w:bookmarkStart w:id="208" w:name="_Toc89431360"/>
      <w:bookmarkStart w:id="209" w:name="_Toc97042152"/>
      <w:bookmarkStart w:id="210" w:name="_Toc97045296"/>
      <w:bookmarkStart w:id="211" w:name="_Toc97155041"/>
      <w:bookmarkStart w:id="212" w:name="_Toc101521191"/>
      <w:bookmarkStart w:id="213" w:name="_Toc138761447"/>
      <w:bookmarkStart w:id="214" w:name="_Toc145707641"/>
      <w:bookmarkStart w:id="215" w:name="_Toc160570099"/>
      <w:bookmarkStart w:id="216" w:name="_Toc162007695"/>
      <w:bookmarkStart w:id="217" w:name="_Toc185515308"/>
      <w:bookmarkStart w:id="218" w:name="_Toc192872615"/>
      <w:bookmarkStart w:id="219" w:name="_Toc195533754"/>
      <w:r>
        <w:t>5.2</w:t>
      </w:r>
      <w:r w:rsidR="00222B96">
        <w:t>.2.2</w:t>
      </w:r>
      <w:r w:rsidR="00222B96">
        <w:tab/>
        <w:t>Eees_EASRegistration_Request</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3FB4FF9" w14:textId="067F3B2D" w:rsidR="00222B96" w:rsidRDefault="00555556" w:rsidP="00222B96">
      <w:pPr>
        <w:pStyle w:val="Heading5"/>
      </w:pPr>
      <w:bookmarkStart w:id="220" w:name="_Toc85734062"/>
      <w:bookmarkStart w:id="221" w:name="_Toc89431361"/>
      <w:bookmarkStart w:id="222" w:name="_Toc97042153"/>
      <w:bookmarkStart w:id="223" w:name="_Toc97045297"/>
      <w:bookmarkStart w:id="224" w:name="_Toc97155042"/>
      <w:bookmarkStart w:id="225" w:name="_Toc101521192"/>
      <w:bookmarkStart w:id="226" w:name="_Toc138761448"/>
      <w:bookmarkStart w:id="227" w:name="_Toc145707642"/>
      <w:bookmarkStart w:id="228" w:name="_Toc160570100"/>
      <w:bookmarkStart w:id="229" w:name="_Toc162007696"/>
      <w:bookmarkStart w:id="230" w:name="_Toc185515309"/>
      <w:bookmarkStart w:id="231" w:name="_Toc192872616"/>
      <w:bookmarkStart w:id="232" w:name="_Toc195533755"/>
      <w:r>
        <w:t>5.2</w:t>
      </w:r>
      <w:r w:rsidR="00222B96">
        <w:t>.2.2.1</w:t>
      </w:r>
      <w:r w:rsidR="00222B96">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33" w:name="_Toc85734063"/>
      <w:bookmarkStart w:id="234" w:name="_Toc89431362"/>
      <w:bookmarkStart w:id="235" w:name="_Toc97042154"/>
      <w:bookmarkStart w:id="236" w:name="_Toc97045298"/>
      <w:bookmarkStart w:id="237" w:name="_Toc97155043"/>
      <w:bookmarkStart w:id="238" w:name="_Toc101521193"/>
      <w:bookmarkStart w:id="239" w:name="_Toc138761449"/>
      <w:bookmarkStart w:id="240" w:name="_Toc145707643"/>
      <w:bookmarkStart w:id="241" w:name="_Toc160570101"/>
      <w:bookmarkStart w:id="242" w:name="_Toc162007697"/>
      <w:bookmarkStart w:id="243" w:name="_Toc185515310"/>
      <w:bookmarkStart w:id="244" w:name="_Toc192872617"/>
      <w:bookmarkStart w:id="245" w:name="_Toc195533756"/>
      <w:r>
        <w:t>5.</w:t>
      </w:r>
      <w:r w:rsidR="00555556">
        <w:t>2</w:t>
      </w:r>
      <w:r>
        <w:t>.2.2.2</w:t>
      </w:r>
      <w:r>
        <w:tab/>
      </w:r>
      <w:r w:rsidR="00DD1C98">
        <w:t xml:space="preserve">Service consumer </w:t>
      </w:r>
      <w:r>
        <w:t>registering to EES using Eees_EASRegistration_Request operation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w:t>
      </w:r>
      <w:r>
        <w:lastRenderedPageBreak/>
        <w:t>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46" w:name="_Toc85734064"/>
      <w:bookmarkStart w:id="247" w:name="_Toc89431363"/>
      <w:bookmarkStart w:id="248" w:name="_Toc97042155"/>
      <w:bookmarkStart w:id="249" w:name="_Toc97045299"/>
      <w:bookmarkStart w:id="250" w:name="_Toc97155044"/>
      <w:bookmarkStart w:id="251" w:name="_Toc101521194"/>
      <w:bookmarkStart w:id="252" w:name="_Toc138761450"/>
      <w:bookmarkStart w:id="253" w:name="_Toc145707644"/>
      <w:bookmarkStart w:id="254" w:name="_Toc160570102"/>
      <w:bookmarkStart w:id="255" w:name="_Toc162007698"/>
      <w:bookmarkStart w:id="256" w:name="_Toc185515311"/>
      <w:bookmarkStart w:id="257" w:name="_Toc192872618"/>
      <w:bookmarkStart w:id="258" w:name="_Toc195533757"/>
      <w:r>
        <w:t>5.2</w:t>
      </w:r>
      <w:r w:rsidR="00222B96">
        <w:t>.2.3</w:t>
      </w:r>
      <w:r w:rsidR="00222B96">
        <w:tab/>
        <w:t>Eees_EASRegistration_Update</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4A511FE1" w14:textId="00216194" w:rsidR="00222B96" w:rsidRDefault="00555556" w:rsidP="00222B96">
      <w:pPr>
        <w:pStyle w:val="Heading5"/>
      </w:pPr>
      <w:bookmarkStart w:id="259" w:name="_Toc85734065"/>
      <w:bookmarkStart w:id="260" w:name="_Toc89431364"/>
      <w:bookmarkStart w:id="261" w:name="_Toc97042156"/>
      <w:bookmarkStart w:id="262" w:name="_Toc97045300"/>
      <w:bookmarkStart w:id="263" w:name="_Toc97155045"/>
      <w:bookmarkStart w:id="264" w:name="_Toc101521195"/>
      <w:bookmarkStart w:id="265" w:name="_Toc138761451"/>
      <w:bookmarkStart w:id="266" w:name="_Toc145707645"/>
      <w:bookmarkStart w:id="267" w:name="_Toc160570103"/>
      <w:bookmarkStart w:id="268" w:name="_Toc162007699"/>
      <w:bookmarkStart w:id="269" w:name="_Toc185515312"/>
      <w:bookmarkStart w:id="270" w:name="_Toc192872619"/>
      <w:bookmarkStart w:id="271" w:name="_Toc195533758"/>
      <w:r>
        <w:t>5.2</w:t>
      </w:r>
      <w:r w:rsidR="00222B96">
        <w:t>.2.3.1</w:t>
      </w:r>
      <w:r w:rsidR="00222B96">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72" w:name="_Toc85734066"/>
      <w:bookmarkStart w:id="273" w:name="_Toc89431365"/>
      <w:bookmarkStart w:id="274" w:name="_Toc97042157"/>
      <w:bookmarkStart w:id="275" w:name="_Toc97045301"/>
      <w:bookmarkStart w:id="276" w:name="_Toc97155046"/>
      <w:bookmarkStart w:id="277" w:name="_Toc101521196"/>
      <w:bookmarkStart w:id="278" w:name="_Toc138761452"/>
      <w:bookmarkStart w:id="279" w:name="_Toc145707646"/>
      <w:bookmarkStart w:id="280" w:name="_Toc160570104"/>
      <w:bookmarkStart w:id="281" w:name="_Toc162007700"/>
      <w:bookmarkStart w:id="282" w:name="_Toc185515313"/>
      <w:bookmarkStart w:id="283" w:name="_Toc192872620"/>
      <w:bookmarkStart w:id="284" w:name="_Toc195533759"/>
      <w:r>
        <w:lastRenderedPageBreak/>
        <w:t>5.2</w:t>
      </w:r>
      <w:r w:rsidR="00222B96">
        <w:t>.2.3.2</w:t>
      </w:r>
      <w:r w:rsidR="00222B96">
        <w:tab/>
      </w:r>
      <w:r w:rsidR="00AB4DC0">
        <w:t xml:space="preserve">Service consumer </w:t>
      </w:r>
      <w:r w:rsidR="00222B96">
        <w:t>updating registration information using Eees_EASRegistration_Update operation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85" w:name="_Toc85734067"/>
      <w:bookmarkStart w:id="286" w:name="_Toc89431366"/>
      <w:bookmarkStart w:id="287" w:name="_Toc97042158"/>
      <w:bookmarkStart w:id="288" w:name="_Toc97045302"/>
      <w:bookmarkStart w:id="289" w:name="_Toc97155047"/>
      <w:bookmarkStart w:id="290" w:name="_Toc101521197"/>
      <w:bookmarkStart w:id="291" w:name="_Toc138761453"/>
      <w:bookmarkStart w:id="292" w:name="_Toc145707647"/>
      <w:bookmarkStart w:id="293" w:name="_Toc160570105"/>
      <w:bookmarkStart w:id="294" w:name="_Toc162007701"/>
      <w:bookmarkStart w:id="295" w:name="_Toc185515314"/>
      <w:bookmarkStart w:id="296" w:name="_Toc192872621"/>
      <w:bookmarkStart w:id="297" w:name="_Toc195533760"/>
      <w:r>
        <w:t>5.2</w:t>
      </w:r>
      <w:r w:rsidR="00222B96">
        <w:t>.2.4</w:t>
      </w:r>
      <w:r w:rsidR="00222B96">
        <w:tab/>
        <w:t>Eees_EASRegistration_Deregister</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5D0B3D15" w14:textId="5C4F6B0D" w:rsidR="00222B96" w:rsidRDefault="00222B96" w:rsidP="00222B96">
      <w:pPr>
        <w:pStyle w:val="Heading5"/>
      </w:pPr>
      <w:bookmarkStart w:id="298" w:name="_Toc85734068"/>
      <w:bookmarkStart w:id="299" w:name="_Toc89431367"/>
      <w:bookmarkStart w:id="300" w:name="_Toc97042159"/>
      <w:bookmarkStart w:id="301" w:name="_Toc97045303"/>
      <w:bookmarkStart w:id="302" w:name="_Toc97155048"/>
      <w:bookmarkStart w:id="303" w:name="_Toc101521198"/>
      <w:bookmarkStart w:id="304" w:name="_Toc138761454"/>
      <w:bookmarkStart w:id="305" w:name="_Toc145707648"/>
      <w:bookmarkStart w:id="306" w:name="_Toc160570106"/>
      <w:bookmarkStart w:id="307" w:name="_Toc162007702"/>
      <w:bookmarkStart w:id="308" w:name="_Toc185515315"/>
      <w:bookmarkStart w:id="309" w:name="_Toc192872622"/>
      <w:bookmarkStart w:id="310" w:name="_Toc195533761"/>
      <w:r>
        <w:t>5.</w:t>
      </w:r>
      <w:r w:rsidR="00555556">
        <w:t>2</w:t>
      </w:r>
      <w:r>
        <w:t>.2.4.1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11" w:name="_Toc85734069"/>
      <w:bookmarkStart w:id="312" w:name="_Toc89431368"/>
      <w:bookmarkStart w:id="313" w:name="_Toc97042160"/>
      <w:bookmarkStart w:id="314" w:name="_Toc97045304"/>
      <w:bookmarkStart w:id="315" w:name="_Toc97155049"/>
      <w:bookmarkStart w:id="316" w:name="_Toc101521199"/>
      <w:bookmarkStart w:id="317" w:name="_Toc138761455"/>
      <w:bookmarkStart w:id="318" w:name="_Toc145707649"/>
      <w:bookmarkStart w:id="319" w:name="_Toc160570107"/>
      <w:bookmarkStart w:id="320" w:name="_Toc162007703"/>
      <w:bookmarkStart w:id="321" w:name="_Toc185515316"/>
      <w:bookmarkStart w:id="322" w:name="_Toc192872623"/>
      <w:bookmarkStart w:id="323" w:name="_Toc195533762"/>
      <w:r>
        <w:t>5.</w:t>
      </w:r>
      <w:r w:rsidR="00555556">
        <w:t>2</w:t>
      </w:r>
      <w:r>
        <w:t>.2.4.2</w:t>
      </w:r>
      <w:r>
        <w:tab/>
      </w:r>
      <w:r w:rsidR="00AB4DC0">
        <w:t xml:space="preserve">Service consumer </w:t>
      </w:r>
      <w:r>
        <w:t>deregistering from EES using Eees_EASRegistration_Deregister operation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w:t>
      </w:r>
      <w:r w:rsidRPr="008F3C6C">
        <w:lastRenderedPageBreak/>
        <w:t xml:space="preserve">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24" w:name="_Toc85734070"/>
      <w:bookmarkStart w:id="325" w:name="_Toc89431369"/>
      <w:bookmarkStart w:id="326" w:name="_Toc97042161"/>
      <w:bookmarkStart w:id="327" w:name="_Toc97045305"/>
      <w:bookmarkStart w:id="328" w:name="_Toc97155050"/>
      <w:bookmarkStart w:id="329" w:name="_Toc101521200"/>
      <w:bookmarkStart w:id="330" w:name="_Toc138761456"/>
      <w:bookmarkStart w:id="331" w:name="_Toc145707650"/>
      <w:bookmarkStart w:id="332" w:name="_Toc160570108"/>
      <w:bookmarkStart w:id="333" w:name="_Toc162007704"/>
      <w:bookmarkStart w:id="334" w:name="_Toc185515317"/>
      <w:bookmarkStart w:id="335" w:name="_Toc192872624"/>
      <w:bookmarkStart w:id="336" w:name="_Toc195533763"/>
      <w:r>
        <w:t>5.3</w:t>
      </w:r>
      <w:r w:rsidR="00095CF4">
        <w:tab/>
        <w:t>Eees_UELocation Service</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578EEEC7" w14:textId="7ED69272" w:rsidR="00095CF4" w:rsidRDefault="00B4294E" w:rsidP="00095CF4">
      <w:pPr>
        <w:pStyle w:val="Heading3"/>
      </w:pPr>
      <w:bookmarkStart w:id="337" w:name="_Toc85734071"/>
      <w:bookmarkStart w:id="338" w:name="_Toc89431370"/>
      <w:bookmarkStart w:id="339" w:name="_Toc97042162"/>
      <w:bookmarkStart w:id="340" w:name="_Toc97045306"/>
      <w:bookmarkStart w:id="341" w:name="_Toc97155051"/>
      <w:bookmarkStart w:id="342" w:name="_Toc101521201"/>
      <w:bookmarkStart w:id="343" w:name="_Toc138761457"/>
      <w:bookmarkStart w:id="344" w:name="_Toc145707651"/>
      <w:bookmarkStart w:id="345" w:name="_Toc160570109"/>
      <w:bookmarkStart w:id="346" w:name="_Toc162007705"/>
      <w:bookmarkStart w:id="347" w:name="_Toc185515318"/>
      <w:bookmarkStart w:id="348" w:name="_Toc192872625"/>
      <w:bookmarkStart w:id="349" w:name="_Toc195533764"/>
      <w:r>
        <w:t>5.3</w:t>
      </w:r>
      <w:r w:rsidR="00095CF4">
        <w:t>.1</w:t>
      </w:r>
      <w:r w:rsidR="00095CF4">
        <w:tab/>
        <w:t>Service Description</w:t>
      </w:r>
      <w:bookmarkEnd w:id="337"/>
      <w:bookmarkEnd w:id="338"/>
      <w:bookmarkEnd w:id="339"/>
      <w:bookmarkEnd w:id="340"/>
      <w:bookmarkEnd w:id="341"/>
      <w:bookmarkEnd w:id="342"/>
      <w:bookmarkEnd w:id="343"/>
      <w:bookmarkEnd w:id="344"/>
      <w:bookmarkEnd w:id="345"/>
      <w:bookmarkEnd w:id="346"/>
      <w:bookmarkEnd w:id="347"/>
      <w:bookmarkEnd w:id="348"/>
      <w:bookmarkEnd w:id="349"/>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50" w:name="_Toc85734072"/>
      <w:bookmarkStart w:id="351" w:name="_Toc89431371"/>
      <w:bookmarkStart w:id="352" w:name="_Toc97042163"/>
      <w:bookmarkStart w:id="353" w:name="_Toc97045307"/>
      <w:bookmarkStart w:id="354" w:name="_Toc97155052"/>
      <w:bookmarkStart w:id="355" w:name="_Toc101521202"/>
      <w:bookmarkStart w:id="356" w:name="_Toc138761458"/>
      <w:bookmarkStart w:id="357" w:name="_Toc145707652"/>
      <w:bookmarkStart w:id="358" w:name="_Toc160570110"/>
      <w:bookmarkStart w:id="359" w:name="_Toc162007706"/>
      <w:bookmarkStart w:id="360" w:name="_Toc185515319"/>
      <w:bookmarkStart w:id="361" w:name="_Toc192872626"/>
      <w:bookmarkStart w:id="362" w:name="_Toc195533765"/>
      <w:r>
        <w:t>5.3</w:t>
      </w:r>
      <w:r w:rsidR="00095CF4">
        <w:t>.2</w:t>
      </w:r>
      <w:r w:rsidR="00095CF4">
        <w:tab/>
        <w:t>Service Operations</w:t>
      </w:r>
      <w:bookmarkEnd w:id="350"/>
      <w:bookmarkEnd w:id="351"/>
      <w:bookmarkEnd w:id="352"/>
      <w:bookmarkEnd w:id="353"/>
      <w:bookmarkEnd w:id="354"/>
      <w:bookmarkEnd w:id="355"/>
      <w:bookmarkEnd w:id="356"/>
      <w:bookmarkEnd w:id="357"/>
      <w:bookmarkEnd w:id="358"/>
      <w:bookmarkEnd w:id="359"/>
      <w:bookmarkEnd w:id="360"/>
      <w:bookmarkEnd w:id="361"/>
      <w:bookmarkEnd w:id="362"/>
    </w:p>
    <w:p w14:paraId="154A8826" w14:textId="2EBD3021" w:rsidR="00095CF4" w:rsidRDefault="00B4294E" w:rsidP="00095CF4">
      <w:pPr>
        <w:pStyle w:val="Heading4"/>
      </w:pPr>
      <w:bookmarkStart w:id="363" w:name="_Toc85734073"/>
      <w:bookmarkStart w:id="364" w:name="_Toc89431372"/>
      <w:bookmarkStart w:id="365" w:name="_Toc97042164"/>
      <w:bookmarkStart w:id="366" w:name="_Toc97045308"/>
      <w:bookmarkStart w:id="367" w:name="_Toc97155053"/>
      <w:bookmarkStart w:id="368" w:name="_Toc101521203"/>
      <w:bookmarkStart w:id="369" w:name="_Toc138761459"/>
      <w:bookmarkStart w:id="370" w:name="_Toc145707653"/>
      <w:bookmarkStart w:id="371" w:name="_Toc160570111"/>
      <w:bookmarkStart w:id="372" w:name="_Toc162007707"/>
      <w:bookmarkStart w:id="373" w:name="_Toc185515320"/>
      <w:bookmarkStart w:id="374" w:name="_Toc192872627"/>
      <w:bookmarkStart w:id="375" w:name="_Toc195533766"/>
      <w:r>
        <w:t>5.3</w:t>
      </w:r>
      <w:r w:rsidR="00095CF4">
        <w:t>.2.1</w:t>
      </w:r>
      <w:r w:rsidR="00095CF4">
        <w:tab/>
        <w:t>Introduction</w:t>
      </w:r>
      <w:bookmarkEnd w:id="363"/>
      <w:bookmarkEnd w:id="364"/>
      <w:bookmarkEnd w:id="365"/>
      <w:bookmarkEnd w:id="366"/>
      <w:bookmarkEnd w:id="367"/>
      <w:bookmarkEnd w:id="368"/>
      <w:bookmarkEnd w:id="369"/>
      <w:bookmarkEnd w:id="370"/>
      <w:bookmarkEnd w:id="371"/>
      <w:bookmarkEnd w:id="372"/>
      <w:bookmarkEnd w:id="373"/>
      <w:bookmarkEnd w:id="374"/>
      <w:bookmarkEnd w:id="37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76" w:name="_Toc85734074"/>
      <w:bookmarkStart w:id="377" w:name="_Toc89431373"/>
      <w:bookmarkStart w:id="378" w:name="_Toc97042165"/>
      <w:bookmarkStart w:id="379" w:name="_Toc97045309"/>
      <w:bookmarkStart w:id="380" w:name="_Toc97155054"/>
      <w:bookmarkStart w:id="381" w:name="_Toc101521204"/>
      <w:bookmarkStart w:id="382" w:name="_Toc138761460"/>
      <w:bookmarkStart w:id="383" w:name="_Toc145707654"/>
      <w:bookmarkStart w:id="384" w:name="_Toc160570112"/>
      <w:bookmarkStart w:id="385" w:name="_Toc162007708"/>
      <w:bookmarkStart w:id="386" w:name="_Toc185515321"/>
      <w:bookmarkStart w:id="387" w:name="_Toc192872628"/>
      <w:bookmarkStart w:id="388" w:name="_Toc195533767"/>
      <w:r>
        <w:t>5.3</w:t>
      </w:r>
      <w:r w:rsidR="00095CF4">
        <w:t>.2.2</w:t>
      </w:r>
      <w:r w:rsidR="00095CF4">
        <w:tab/>
        <w:t>Eees_UELocation_Get</w:t>
      </w:r>
      <w:bookmarkEnd w:id="376"/>
      <w:bookmarkEnd w:id="377"/>
      <w:bookmarkEnd w:id="378"/>
      <w:bookmarkEnd w:id="379"/>
      <w:bookmarkEnd w:id="380"/>
      <w:bookmarkEnd w:id="381"/>
      <w:bookmarkEnd w:id="382"/>
      <w:bookmarkEnd w:id="383"/>
      <w:bookmarkEnd w:id="384"/>
      <w:bookmarkEnd w:id="385"/>
      <w:bookmarkEnd w:id="386"/>
      <w:bookmarkEnd w:id="387"/>
      <w:bookmarkEnd w:id="388"/>
    </w:p>
    <w:p w14:paraId="3AD3A608" w14:textId="1A8E9C18" w:rsidR="00095CF4" w:rsidRDefault="00B4294E" w:rsidP="00095CF4">
      <w:pPr>
        <w:pStyle w:val="Heading5"/>
      </w:pPr>
      <w:bookmarkStart w:id="389" w:name="_Toc85734075"/>
      <w:bookmarkStart w:id="390" w:name="_Toc89431374"/>
      <w:bookmarkStart w:id="391" w:name="_Toc97042166"/>
      <w:bookmarkStart w:id="392" w:name="_Toc97045310"/>
      <w:bookmarkStart w:id="393" w:name="_Toc97155055"/>
      <w:bookmarkStart w:id="394" w:name="_Toc101521205"/>
      <w:bookmarkStart w:id="395" w:name="_Toc138761461"/>
      <w:bookmarkStart w:id="396" w:name="_Toc145707655"/>
      <w:bookmarkStart w:id="397" w:name="_Toc160570113"/>
      <w:bookmarkStart w:id="398" w:name="_Toc162007709"/>
      <w:bookmarkStart w:id="399" w:name="_Toc185515322"/>
      <w:bookmarkStart w:id="400" w:name="_Toc192872629"/>
      <w:bookmarkStart w:id="401" w:name="_Toc195533768"/>
      <w:r>
        <w:t>5.3</w:t>
      </w:r>
      <w:r w:rsidR="00095CF4">
        <w:t>.2.2.1</w:t>
      </w:r>
      <w:r w:rsidR="00095CF4">
        <w:tab/>
        <w:t>General</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02" w:name="_Toc85734076"/>
      <w:bookmarkStart w:id="403" w:name="_Toc89431375"/>
      <w:bookmarkStart w:id="404" w:name="_Toc97042167"/>
      <w:bookmarkStart w:id="405" w:name="_Toc97045311"/>
      <w:bookmarkStart w:id="406" w:name="_Toc97155056"/>
      <w:bookmarkStart w:id="407" w:name="_Toc101521206"/>
      <w:bookmarkStart w:id="408" w:name="_Toc138761462"/>
      <w:bookmarkStart w:id="409" w:name="_Toc145707656"/>
      <w:bookmarkStart w:id="410" w:name="_Toc160570114"/>
      <w:bookmarkStart w:id="411" w:name="_Toc162007710"/>
      <w:bookmarkStart w:id="412" w:name="_Toc185515323"/>
      <w:bookmarkStart w:id="413" w:name="_Toc192872630"/>
      <w:bookmarkStart w:id="414" w:name="_Toc195533769"/>
      <w:r>
        <w:t>5.3</w:t>
      </w:r>
      <w:r w:rsidR="00095CF4">
        <w:t>.2.2.2</w:t>
      </w:r>
      <w:r w:rsidR="00095CF4">
        <w:tab/>
      </w:r>
      <w:r w:rsidR="00B7788E">
        <w:t xml:space="preserve">Service consumer </w:t>
      </w:r>
      <w:r w:rsidR="00095CF4">
        <w:t>obtaining UE location information from EES using Eees_UELocation_Get operation</w:t>
      </w:r>
      <w:bookmarkEnd w:id="402"/>
      <w:bookmarkEnd w:id="403"/>
      <w:bookmarkEnd w:id="404"/>
      <w:bookmarkEnd w:id="405"/>
      <w:bookmarkEnd w:id="406"/>
      <w:bookmarkEnd w:id="407"/>
      <w:bookmarkEnd w:id="408"/>
      <w:bookmarkEnd w:id="409"/>
      <w:bookmarkEnd w:id="410"/>
      <w:bookmarkEnd w:id="411"/>
      <w:bookmarkEnd w:id="412"/>
      <w:bookmarkEnd w:id="413"/>
      <w:bookmarkEnd w:id="414"/>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15"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w:t>
      </w:r>
      <w:r w:rsidRPr="00AE131E">
        <w:lastRenderedPageBreak/>
        <w:t>ror status code</w:t>
      </w:r>
      <w:r w:rsidRPr="006622B5">
        <w:t>.</w:t>
      </w:r>
      <w:bookmarkEnd w:id="415"/>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16" w:name="_Toc100767356"/>
      <w:bookmarkStart w:id="417" w:name="_Toc138761463"/>
      <w:bookmarkStart w:id="418" w:name="_Toc145707657"/>
      <w:bookmarkStart w:id="419" w:name="_Toc160570115"/>
      <w:bookmarkStart w:id="420" w:name="_Toc162007711"/>
      <w:bookmarkStart w:id="421" w:name="_Toc185515324"/>
      <w:bookmarkStart w:id="422" w:name="_Toc192872631"/>
      <w:bookmarkStart w:id="423" w:name="_Toc195533770"/>
      <w:bookmarkStart w:id="424" w:name="_Toc100767357"/>
      <w:r>
        <w:t>5.3.2.2.3</w:t>
      </w:r>
      <w:r>
        <w:tab/>
      </w:r>
      <w:bookmarkEnd w:id="416"/>
      <w:r>
        <w:t>User consent management</w:t>
      </w:r>
      <w:bookmarkEnd w:id="417"/>
      <w:bookmarkEnd w:id="418"/>
      <w:bookmarkEnd w:id="419"/>
      <w:bookmarkEnd w:id="420"/>
      <w:bookmarkEnd w:id="421"/>
      <w:bookmarkEnd w:id="422"/>
      <w:bookmarkEnd w:id="423"/>
    </w:p>
    <w:bookmarkEnd w:id="42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25" w:name="_Toc85734077"/>
      <w:bookmarkStart w:id="426" w:name="_Toc89431376"/>
      <w:bookmarkStart w:id="427" w:name="_Toc97042168"/>
      <w:bookmarkStart w:id="428" w:name="_Toc97045312"/>
      <w:bookmarkStart w:id="429" w:name="_Toc97155057"/>
      <w:bookmarkStart w:id="430" w:name="_Toc101521207"/>
      <w:bookmarkStart w:id="431" w:name="_Toc138761464"/>
      <w:bookmarkStart w:id="432" w:name="_Toc145707658"/>
      <w:bookmarkStart w:id="433" w:name="_Toc160570116"/>
      <w:bookmarkStart w:id="434" w:name="_Toc162007712"/>
      <w:bookmarkStart w:id="435" w:name="_Toc185515325"/>
      <w:bookmarkStart w:id="436" w:name="_Toc192872632"/>
      <w:bookmarkStart w:id="437" w:name="_Toc195533771"/>
      <w:r>
        <w:t>5.3</w:t>
      </w:r>
      <w:r w:rsidR="00095CF4">
        <w:t>.2.3</w:t>
      </w:r>
      <w:r w:rsidR="00095CF4">
        <w:tab/>
        <w:t>Eees_UELocation_Subscribe</w:t>
      </w:r>
      <w:bookmarkEnd w:id="425"/>
      <w:bookmarkEnd w:id="426"/>
      <w:bookmarkEnd w:id="427"/>
      <w:bookmarkEnd w:id="428"/>
      <w:bookmarkEnd w:id="429"/>
      <w:bookmarkEnd w:id="430"/>
      <w:bookmarkEnd w:id="431"/>
      <w:bookmarkEnd w:id="432"/>
      <w:bookmarkEnd w:id="433"/>
      <w:bookmarkEnd w:id="434"/>
      <w:bookmarkEnd w:id="435"/>
      <w:bookmarkEnd w:id="436"/>
      <w:bookmarkEnd w:id="437"/>
    </w:p>
    <w:p w14:paraId="67E48EE4" w14:textId="0E72F281" w:rsidR="00095CF4" w:rsidRDefault="00B4294E" w:rsidP="00095CF4">
      <w:pPr>
        <w:pStyle w:val="Heading5"/>
      </w:pPr>
      <w:bookmarkStart w:id="438" w:name="_Toc85734078"/>
      <w:bookmarkStart w:id="439" w:name="_Toc89431377"/>
      <w:bookmarkStart w:id="440" w:name="_Toc97042169"/>
      <w:bookmarkStart w:id="441" w:name="_Toc97045313"/>
      <w:bookmarkStart w:id="442" w:name="_Toc97155058"/>
      <w:bookmarkStart w:id="443" w:name="_Toc101521208"/>
      <w:bookmarkStart w:id="444" w:name="_Toc138761465"/>
      <w:bookmarkStart w:id="445" w:name="_Toc145707659"/>
      <w:bookmarkStart w:id="446" w:name="_Toc160570117"/>
      <w:bookmarkStart w:id="447" w:name="_Toc162007713"/>
      <w:bookmarkStart w:id="448" w:name="_Toc185515326"/>
      <w:bookmarkStart w:id="449" w:name="_Toc192872633"/>
      <w:bookmarkStart w:id="450" w:name="_Toc195533772"/>
      <w:r>
        <w:t>5.3</w:t>
      </w:r>
      <w:r w:rsidR="00095CF4">
        <w:t>.2.3.1</w:t>
      </w:r>
      <w:r w:rsidR="00095CF4">
        <w:tab/>
        <w:t>General</w:t>
      </w:r>
      <w:bookmarkEnd w:id="438"/>
      <w:bookmarkEnd w:id="439"/>
      <w:bookmarkEnd w:id="440"/>
      <w:bookmarkEnd w:id="441"/>
      <w:bookmarkEnd w:id="442"/>
      <w:bookmarkEnd w:id="443"/>
      <w:bookmarkEnd w:id="444"/>
      <w:bookmarkEnd w:id="445"/>
      <w:bookmarkEnd w:id="446"/>
      <w:bookmarkEnd w:id="447"/>
      <w:bookmarkEnd w:id="448"/>
      <w:bookmarkEnd w:id="449"/>
      <w:bookmarkEnd w:id="450"/>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51" w:name="_Toc85734079"/>
      <w:bookmarkStart w:id="452" w:name="_Toc89431378"/>
      <w:bookmarkStart w:id="453" w:name="_Toc97042170"/>
      <w:bookmarkStart w:id="454" w:name="_Toc97045314"/>
      <w:bookmarkStart w:id="455" w:name="_Toc97155059"/>
      <w:bookmarkStart w:id="456" w:name="_Toc101521209"/>
      <w:bookmarkStart w:id="457" w:name="_Toc138761466"/>
      <w:bookmarkStart w:id="458" w:name="_Toc145707660"/>
      <w:bookmarkStart w:id="459" w:name="_Toc160570118"/>
      <w:bookmarkStart w:id="460" w:name="_Toc162007714"/>
      <w:bookmarkStart w:id="461" w:name="_Toc185515327"/>
      <w:bookmarkStart w:id="462" w:name="_Toc192872634"/>
      <w:bookmarkStart w:id="463" w:name="_Toc195533773"/>
      <w:r>
        <w:t>5.3</w:t>
      </w:r>
      <w:r w:rsidR="00095CF4">
        <w:t>.2.3.2</w:t>
      </w:r>
      <w:r w:rsidR="00095CF4">
        <w:tab/>
      </w:r>
      <w:r w:rsidR="00B7788E">
        <w:t xml:space="preserve">Service consumer </w:t>
      </w:r>
      <w:r w:rsidR="00095CF4">
        <w:t>subscribing to continuous UE(s) location reporting from EES using Eees_UELocation_Subscribe operation</w:t>
      </w:r>
      <w:bookmarkEnd w:id="451"/>
      <w:bookmarkEnd w:id="452"/>
      <w:bookmarkEnd w:id="453"/>
      <w:bookmarkEnd w:id="454"/>
      <w:bookmarkEnd w:id="455"/>
      <w:bookmarkEnd w:id="456"/>
      <w:bookmarkEnd w:id="457"/>
      <w:bookmarkEnd w:id="458"/>
      <w:bookmarkEnd w:id="459"/>
      <w:bookmarkEnd w:id="460"/>
      <w:bookmarkEnd w:id="461"/>
      <w:bookmarkEnd w:id="462"/>
      <w:bookmarkEnd w:id="4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w:t>
      </w:r>
      <w:r>
        <w:rPr>
          <w:lang w:val="en-US" w:eastAsia="zh-CN"/>
        </w:rPr>
        <w:lastRenderedPageBreak/>
        <w:t>bscribed and delete the corresponding resource.</w:t>
      </w:r>
    </w:p>
    <w:p w14:paraId="00491FEA" w14:textId="0542BB2D" w:rsidR="00756EAE" w:rsidRDefault="00756EAE" w:rsidP="00756EAE">
      <w:pPr>
        <w:pStyle w:val="Heading5"/>
      </w:pPr>
      <w:bookmarkStart w:id="464" w:name="_Toc138761467"/>
      <w:bookmarkStart w:id="465" w:name="_Toc145707661"/>
      <w:bookmarkStart w:id="466" w:name="_Toc160570119"/>
      <w:bookmarkStart w:id="467" w:name="_Toc162007715"/>
      <w:bookmarkStart w:id="468" w:name="_Toc185515328"/>
      <w:bookmarkStart w:id="469" w:name="_Toc192872635"/>
      <w:bookmarkStart w:id="470" w:name="_Toc195533774"/>
      <w:r>
        <w:t>5.3.2.3.3</w:t>
      </w:r>
      <w:r>
        <w:tab/>
        <w:t>User consent management</w:t>
      </w:r>
      <w:bookmarkEnd w:id="464"/>
      <w:bookmarkEnd w:id="465"/>
      <w:bookmarkEnd w:id="466"/>
      <w:bookmarkEnd w:id="467"/>
      <w:bookmarkEnd w:id="468"/>
      <w:bookmarkEnd w:id="469"/>
      <w:bookmarkEnd w:id="470"/>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71" w:name="_Toc85734080"/>
      <w:bookmarkStart w:id="472" w:name="_Toc89431379"/>
      <w:bookmarkStart w:id="473" w:name="_Toc97042171"/>
      <w:bookmarkStart w:id="474" w:name="_Toc97045315"/>
      <w:bookmarkStart w:id="475" w:name="_Toc97155060"/>
      <w:bookmarkStart w:id="476" w:name="_Toc101521210"/>
      <w:bookmarkStart w:id="477" w:name="_Toc138761468"/>
      <w:bookmarkStart w:id="478" w:name="_Toc145707662"/>
      <w:bookmarkStart w:id="479" w:name="_Toc160570120"/>
      <w:bookmarkStart w:id="480" w:name="_Toc162007716"/>
      <w:bookmarkStart w:id="481" w:name="_Toc185515329"/>
      <w:bookmarkStart w:id="482" w:name="_Toc192872636"/>
      <w:bookmarkStart w:id="483" w:name="_Toc195533775"/>
      <w:r>
        <w:t>5.3</w:t>
      </w:r>
      <w:r w:rsidR="00095CF4">
        <w:t>.2.4</w:t>
      </w:r>
      <w:r w:rsidR="00095CF4">
        <w:tab/>
        <w:t>Eees_UELocation_Notify</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1DF44AF8" w14:textId="2A3A3A07" w:rsidR="00095CF4" w:rsidRDefault="00B4294E" w:rsidP="00095CF4">
      <w:pPr>
        <w:pStyle w:val="Heading5"/>
      </w:pPr>
      <w:bookmarkStart w:id="484" w:name="_Toc85734081"/>
      <w:bookmarkStart w:id="485" w:name="_Toc89431380"/>
      <w:bookmarkStart w:id="486" w:name="_Toc97042172"/>
      <w:bookmarkStart w:id="487" w:name="_Toc97045316"/>
      <w:bookmarkStart w:id="488" w:name="_Toc97155061"/>
      <w:bookmarkStart w:id="489" w:name="_Toc101521211"/>
      <w:bookmarkStart w:id="490" w:name="_Toc138761469"/>
      <w:bookmarkStart w:id="491" w:name="_Toc145707663"/>
      <w:bookmarkStart w:id="492" w:name="_Toc160570121"/>
      <w:bookmarkStart w:id="493" w:name="_Toc162007717"/>
      <w:bookmarkStart w:id="494" w:name="_Toc185515330"/>
      <w:bookmarkStart w:id="495" w:name="_Toc192872637"/>
      <w:bookmarkStart w:id="496" w:name="_Toc195533776"/>
      <w:r>
        <w:t>5.3</w:t>
      </w:r>
      <w:r w:rsidR="00095CF4">
        <w:t>.2.4.1</w:t>
      </w:r>
      <w:r w:rsidR="00095CF4">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3FECCCD5" w14:textId="5F66837E" w:rsidR="00095CF4" w:rsidRPr="00FF62D3" w:rsidRDefault="00B7788E" w:rsidP="00095CF4">
      <w:r>
        <w:t>This service operation is used by the EES t</w:t>
      </w:r>
      <w:r>
        <w:lastRenderedPageBreak/>
        <w:t>o send UE(s) location information notifications or user consent revocation notifications to the service consumer.</w:t>
      </w:r>
    </w:p>
    <w:p w14:paraId="7A7ADED1" w14:textId="7ACF5D06" w:rsidR="00095CF4" w:rsidRDefault="00B4294E" w:rsidP="00095CF4">
      <w:pPr>
        <w:pStyle w:val="Heading5"/>
      </w:pPr>
      <w:bookmarkStart w:id="497" w:name="_Toc85734082"/>
      <w:bookmarkStart w:id="498" w:name="_Toc89431381"/>
      <w:bookmarkStart w:id="499" w:name="_Toc97042173"/>
      <w:bookmarkStart w:id="500" w:name="_Toc97045317"/>
      <w:bookmarkStart w:id="501" w:name="_Toc97155062"/>
      <w:bookmarkStart w:id="502" w:name="_Toc101521212"/>
      <w:bookmarkStart w:id="503" w:name="_Toc138761470"/>
      <w:bookmarkStart w:id="504" w:name="_Toc145707664"/>
      <w:bookmarkStart w:id="505" w:name="_Toc160570122"/>
      <w:bookmarkStart w:id="506" w:name="_Toc162007718"/>
      <w:bookmarkStart w:id="507" w:name="_Toc185515331"/>
      <w:bookmarkStart w:id="508" w:name="_Toc192872638"/>
      <w:bookmarkStart w:id="509" w:name="_Toc195533777"/>
      <w:r>
        <w:t>5.3</w:t>
      </w:r>
      <w:r w:rsidR="00095CF4">
        <w:t>.2.4.2</w:t>
      </w:r>
      <w:r w:rsidR="00095CF4">
        <w:tab/>
        <w:t xml:space="preserve">EES notifying the UE(s) location reporting to </w:t>
      </w:r>
      <w:r w:rsidR="00B7788E">
        <w:t xml:space="preserve">service consumer </w:t>
      </w:r>
      <w:r w:rsidR="00095CF4">
        <w:t>using Eees_UELocation_Notify operation</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10" w:name="_Toc138761471"/>
      <w:bookmarkStart w:id="511" w:name="_Toc145707665"/>
      <w:bookmarkStart w:id="512" w:name="_Toc160570123"/>
      <w:bookmarkStart w:id="513" w:name="_Toc162007719"/>
      <w:bookmarkStart w:id="514" w:name="_Toc185515332"/>
      <w:bookmarkStart w:id="515" w:name="_Toc192872639"/>
      <w:bookmarkStart w:id="516" w:name="_Toc195533778"/>
      <w:r>
        <w:t>5.3.2.4.3</w:t>
      </w:r>
      <w:r>
        <w:tab/>
        <w:t xml:space="preserve">EES notifying the </w:t>
      </w:r>
      <w:r w:rsidR="00B7788E">
        <w:t xml:space="preserve">service consumer </w:t>
      </w:r>
      <w:r>
        <w:t>about user consent revocation using Eees_UELocation_Notify operation</w:t>
      </w:r>
      <w:bookmarkEnd w:id="510"/>
      <w:bookmarkEnd w:id="511"/>
      <w:bookmarkEnd w:id="512"/>
      <w:bookmarkEnd w:id="513"/>
      <w:bookmarkEnd w:id="514"/>
      <w:bookmarkEnd w:id="515"/>
      <w:bookmarkEnd w:id="516"/>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w:t>
      </w:r>
      <w:r w:rsidRPr="00FD08FD">
        <w:lastRenderedPageBreak/>
        <w:t>.2.10 of 3GPP TS 29.122 [6].</w:t>
      </w:r>
    </w:p>
    <w:p w14:paraId="1AB59D65" w14:textId="18B036D5" w:rsidR="00095CF4" w:rsidRDefault="00B4294E" w:rsidP="00095CF4">
      <w:pPr>
        <w:pStyle w:val="Heading4"/>
      </w:pPr>
      <w:bookmarkStart w:id="517" w:name="_Toc85734083"/>
      <w:bookmarkStart w:id="518" w:name="_Toc89431382"/>
      <w:bookmarkStart w:id="519" w:name="_Toc97042174"/>
      <w:bookmarkStart w:id="520" w:name="_Toc97045318"/>
      <w:bookmarkStart w:id="521" w:name="_Toc97155063"/>
      <w:bookmarkStart w:id="522" w:name="_Toc101521213"/>
      <w:bookmarkStart w:id="523" w:name="_Toc138761472"/>
      <w:bookmarkStart w:id="524" w:name="_Toc145707666"/>
      <w:bookmarkStart w:id="525" w:name="_Toc160570124"/>
      <w:bookmarkStart w:id="526" w:name="_Toc162007720"/>
      <w:bookmarkStart w:id="527" w:name="_Toc185515333"/>
      <w:bookmarkStart w:id="528" w:name="_Toc192872640"/>
      <w:bookmarkStart w:id="529" w:name="_Toc195533779"/>
      <w:r>
        <w:t>5.3</w:t>
      </w:r>
      <w:r w:rsidR="00095CF4">
        <w:t>.2.5</w:t>
      </w:r>
      <w:r w:rsidR="00095CF4">
        <w:tab/>
        <w:t>Eees_UELocation_UpdateSubscription</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4463D93F" w14:textId="348FBDED" w:rsidR="00095CF4" w:rsidRDefault="00B4294E" w:rsidP="00095CF4">
      <w:pPr>
        <w:pStyle w:val="Heading5"/>
      </w:pPr>
      <w:bookmarkStart w:id="530" w:name="_Toc85734084"/>
      <w:bookmarkStart w:id="531" w:name="_Toc89431383"/>
      <w:bookmarkStart w:id="532" w:name="_Toc97042175"/>
      <w:bookmarkStart w:id="533" w:name="_Toc97045319"/>
      <w:bookmarkStart w:id="534" w:name="_Toc97155064"/>
      <w:bookmarkStart w:id="535" w:name="_Toc101521214"/>
      <w:bookmarkStart w:id="536" w:name="_Toc138761473"/>
      <w:bookmarkStart w:id="537" w:name="_Toc145707667"/>
      <w:bookmarkStart w:id="538" w:name="_Toc160570125"/>
      <w:bookmarkStart w:id="539" w:name="_Toc162007721"/>
      <w:bookmarkStart w:id="540" w:name="_Toc185515334"/>
      <w:bookmarkStart w:id="541" w:name="_Toc192872641"/>
      <w:bookmarkStart w:id="542" w:name="_Toc195533780"/>
      <w:r>
        <w:t>5.3</w:t>
      </w:r>
      <w:r w:rsidR="00095CF4">
        <w:t>.2.5.1</w:t>
      </w:r>
      <w:r w:rsidR="00095CF4">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43" w:name="_Toc85734085"/>
      <w:bookmarkStart w:id="544" w:name="_Toc89431384"/>
      <w:bookmarkStart w:id="545" w:name="_Toc97042176"/>
      <w:bookmarkStart w:id="546" w:name="_Toc97045320"/>
      <w:bookmarkStart w:id="547" w:name="_Toc97155065"/>
      <w:bookmarkStart w:id="548" w:name="_Toc101521215"/>
      <w:bookmarkStart w:id="549" w:name="_Toc138761474"/>
      <w:bookmarkStart w:id="550" w:name="_Toc145707668"/>
      <w:bookmarkStart w:id="551" w:name="_Toc160570126"/>
      <w:bookmarkStart w:id="552" w:name="_Toc162007722"/>
      <w:bookmarkStart w:id="553" w:name="_Toc185515335"/>
      <w:bookmarkStart w:id="554" w:name="_Toc192872642"/>
      <w:bookmarkStart w:id="555" w:name="_Toc19553378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56" w:name="_Toc138761475"/>
      <w:bookmarkStart w:id="557" w:name="_Toc145707669"/>
      <w:bookmarkStart w:id="558" w:name="_Toc160570127"/>
      <w:bookmarkStart w:id="559" w:name="_Toc162007723"/>
      <w:bookmarkStart w:id="560" w:name="_Toc185515336"/>
      <w:bookmarkStart w:id="561" w:name="_Toc192872643"/>
      <w:bookmarkStart w:id="562" w:name="_Toc195533782"/>
      <w:r>
        <w:t>5.3.2.5.3</w:t>
      </w:r>
      <w:r>
        <w:tab/>
        <w:t>User consent management</w:t>
      </w:r>
      <w:bookmarkEnd w:id="556"/>
      <w:bookmarkEnd w:id="557"/>
      <w:bookmarkEnd w:id="558"/>
      <w:bookmarkEnd w:id="559"/>
      <w:bookmarkEnd w:id="560"/>
      <w:bookmarkEnd w:id="561"/>
      <w:bookmarkEnd w:id="562"/>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 xml:space="preserve">stop processing the data related </w:t>
      </w:r>
      <w:r>
        <w:lastRenderedPageBreak/>
        <w:t>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3" w:name="_Toc85734086"/>
      <w:bookmarkStart w:id="564" w:name="_Toc89431385"/>
      <w:bookmarkStart w:id="565" w:name="_Toc97042177"/>
      <w:bookmarkStart w:id="566" w:name="_Toc97045321"/>
      <w:bookmarkStart w:id="567" w:name="_Toc97155066"/>
      <w:bookmarkStart w:id="568" w:name="_Toc101521216"/>
      <w:bookmarkStart w:id="569" w:name="_Toc138761476"/>
      <w:bookmarkStart w:id="570" w:name="_Toc145707670"/>
      <w:bookmarkStart w:id="571" w:name="_Toc160570128"/>
      <w:bookmarkStart w:id="572" w:name="_Toc162007724"/>
      <w:bookmarkStart w:id="573" w:name="_Toc185515337"/>
      <w:bookmarkStart w:id="574" w:name="_Toc192872644"/>
      <w:bookmarkStart w:id="575" w:name="_Toc195533783"/>
      <w:r>
        <w:t>5.3</w:t>
      </w:r>
      <w:r w:rsidR="00095CF4">
        <w:t>.2.6</w:t>
      </w:r>
      <w:r w:rsidR="00095CF4">
        <w:tab/>
        <w:t>Eees_UELocation_Unsubscribe</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97CC21B" w14:textId="5DEE5EFA" w:rsidR="00095CF4" w:rsidRDefault="00B4294E" w:rsidP="00095CF4">
      <w:pPr>
        <w:pStyle w:val="Heading5"/>
      </w:pPr>
      <w:bookmarkStart w:id="576" w:name="_Toc85734087"/>
      <w:bookmarkStart w:id="577" w:name="_Toc89431386"/>
      <w:bookmarkStart w:id="578" w:name="_Toc97042178"/>
      <w:bookmarkStart w:id="579" w:name="_Toc97045322"/>
      <w:bookmarkStart w:id="580" w:name="_Toc97155067"/>
      <w:bookmarkStart w:id="581" w:name="_Toc101521217"/>
      <w:bookmarkStart w:id="582" w:name="_Toc138761477"/>
      <w:bookmarkStart w:id="583" w:name="_Toc145707671"/>
      <w:bookmarkStart w:id="584" w:name="_Toc160570129"/>
      <w:bookmarkStart w:id="585" w:name="_Toc162007725"/>
      <w:bookmarkStart w:id="586" w:name="_Toc185515338"/>
      <w:bookmarkStart w:id="587" w:name="_Toc192872645"/>
      <w:bookmarkStart w:id="588" w:name="_Toc195533784"/>
      <w:r>
        <w:t>5.3</w:t>
      </w:r>
      <w:r w:rsidR="00095CF4">
        <w:t>.2.6.1</w:t>
      </w:r>
      <w:r w:rsidR="00095CF4">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89" w:name="_Toc85734088"/>
      <w:bookmarkStart w:id="590" w:name="_Toc89431387"/>
      <w:bookmarkStart w:id="591" w:name="_Toc97042179"/>
      <w:bookmarkStart w:id="592" w:name="_Toc97045323"/>
      <w:bookmarkStart w:id="593" w:name="_Toc97155068"/>
      <w:bookmarkStart w:id="594" w:name="_Toc101521218"/>
      <w:bookmarkStart w:id="595" w:name="_Toc138761478"/>
      <w:bookmarkStart w:id="596" w:name="_Toc145707672"/>
      <w:bookmarkStart w:id="597" w:name="_Toc160570130"/>
      <w:bookmarkStart w:id="598" w:name="_Toc162007726"/>
      <w:bookmarkStart w:id="599" w:name="_Toc185515339"/>
      <w:bookmarkStart w:id="600" w:name="_Toc192872646"/>
      <w:bookmarkStart w:id="601" w:name="_Toc195533785"/>
      <w:r>
        <w:t>5.3</w:t>
      </w:r>
      <w:r w:rsidR="00095CF4">
        <w:t>.2.6.2</w:t>
      </w:r>
      <w:r w:rsidR="00095CF4">
        <w:tab/>
      </w:r>
      <w:r w:rsidR="00B7788E">
        <w:t xml:space="preserve">Service consumer </w:t>
      </w:r>
      <w:r w:rsidR="00095CF4">
        <w:t>unsubscribing to continuous UE(s) location reporting from EES using Eees_UELocation_Unsubscribe operation</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02" w:name="_Toc85734089"/>
      <w:bookmarkStart w:id="603" w:name="_Toc89431388"/>
      <w:bookmarkStart w:id="604" w:name="_Toc97042180"/>
      <w:bookmarkStart w:id="605" w:name="_Toc97045324"/>
      <w:bookmarkStart w:id="606" w:name="_Toc97155069"/>
      <w:bookmarkStart w:id="607" w:name="_Toc101521219"/>
      <w:bookmarkStart w:id="608" w:name="_Toc138761479"/>
      <w:bookmarkStart w:id="609" w:name="_Toc145707673"/>
      <w:bookmarkStart w:id="610" w:name="_Toc160570131"/>
      <w:bookmarkStart w:id="611" w:name="_Toc162007727"/>
      <w:bookmarkStart w:id="612" w:name="_Toc185515340"/>
      <w:bookmarkStart w:id="613" w:name="_Toc192872647"/>
      <w:bookmarkStart w:id="614" w:name="_Toc195533786"/>
      <w:r>
        <w:t>5.4</w:t>
      </w:r>
      <w:r>
        <w:tab/>
        <w:t>Eees_UEIdentifier Service</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54B7EA43" w14:textId="24DA8D57" w:rsidR="006B3EBC" w:rsidRDefault="006B3EBC" w:rsidP="006B3EBC">
      <w:pPr>
        <w:pStyle w:val="Heading3"/>
      </w:pPr>
      <w:bookmarkStart w:id="615" w:name="_Toc85734090"/>
      <w:bookmarkStart w:id="616" w:name="_Toc89431389"/>
      <w:bookmarkStart w:id="617" w:name="_Toc97042181"/>
      <w:bookmarkStart w:id="618" w:name="_Toc97045325"/>
      <w:bookmarkStart w:id="619" w:name="_Toc97155070"/>
      <w:bookmarkStart w:id="620" w:name="_Toc101521220"/>
      <w:bookmarkStart w:id="621" w:name="_Toc138761480"/>
      <w:bookmarkStart w:id="622" w:name="_Toc145707674"/>
      <w:bookmarkStart w:id="623" w:name="_Toc160570132"/>
      <w:bookmarkStart w:id="624" w:name="_Toc162007728"/>
      <w:bookmarkStart w:id="625" w:name="_Toc185515341"/>
      <w:bookmarkStart w:id="626" w:name="_Toc192872648"/>
      <w:bookmarkStart w:id="627" w:name="_Toc195533787"/>
      <w:r>
        <w:t>5.4.1</w:t>
      </w:r>
      <w:r>
        <w:tab/>
        <w:t>Service Description</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28" w:name="_Toc85734091"/>
      <w:bookmarkStart w:id="629" w:name="_Toc89431390"/>
      <w:bookmarkStart w:id="630" w:name="_Toc97042182"/>
      <w:bookmarkStart w:id="631" w:name="_Toc97045326"/>
      <w:bookmarkStart w:id="632" w:name="_Toc97155071"/>
      <w:bookmarkStart w:id="633" w:name="_Toc101521221"/>
      <w:bookmarkStart w:id="634" w:name="_Toc138761481"/>
      <w:bookmarkStart w:id="635" w:name="_Toc145707675"/>
      <w:bookmarkStart w:id="636" w:name="_Toc160570133"/>
      <w:bookmarkStart w:id="637" w:name="_Toc162007729"/>
      <w:bookmarkStart w:id="638" w:name="_Toc185515342"/>
      <w:bookmarkStart w:id="639" w:name="_Toc192872649"/>
      <w:bookmarkStart w:id="640" w:name="_Toc195533788"/>
      <w:r>
        <w:t>5.4.2</w:t>
      </w:r>
      <w:r>
        <w:tab/>
        <w:t>Service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4DB8E824" w14:textId="707FF12A" w:rsidR="006B3EBC" w:rsidRDefault="006B3EBC" w:rsidP="006B3EBC">
      <w:pPr>
        <w:pStyle w:val="Heading4"/>
      </w:pPr>
      <w:bookmarkStart w:id="641" w:name="_Toc85734092"/>
      <w:bookmarkStart w:id="642" w:name="_Toc89431391"/>
      <w:bookmarkStart w:id="643" w:name="_Toc97042183"/>
      <w:bookmarkStart w:id="644" w:name="_Toc97045327"/>
      <w:bookmarkStart w:id="645" w:name="_Toc97155072"/>
      <w:bookmarkStart w:id="646" w:name="_Toc101521222"/>
      <w:bookmarkStart w:id="647" w:name="_Toc138761482"/>
      <w:bookmarkStart w:id="648" w:name="_Toc145707676"/>
      <w:bookmarkStart w:id="649" w:name="_Toc160570134"/>
      <w:bookmarkStart w:id="650" w:name="_Toc162007730"/>
      <w:bookmarkStart w:id="651" w:name="_Toc185515343"/>
      <w:bookmarkStart w:id="652" w:name="_Toc192872650"/>
      <w:bookmarkStart w:id="653" w:name="_Toc195533789"/>
      <w:r>
        <w:t>5.4.2.1</w:t>
      </w:r>
      <w:r>
        <w:tab/>
        <w:t>Introduction</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020A86D6" w14:textId="1234D543" w:rsidR="00762A60" w:rsidRDefault="00762A60" w:rsidP="00762A60">
      <w:bookmarkStart w:id="654" w:name="_Toc85734093"/>
      <w:bookmarkStart w:id="655" w:name="_Toc89431392"/>
      <w:bookmarkStart w:id="656" w:name="_Toc97042184"/>
      <w:bookmarkStart w:id="657" w:name="_Toc97045328"/>
      <w:bookmarkStart w:id="658" w:name="_Toc97155073"/>
      <w:bookmarkStart w:id="659" w:name="_Toc101521223"/>
      <w:bookmarkStart w:id="660" w:name="_Toc138761483"/>
      <w:bookmarkStart w:id="661" w:name="_Toc145707677"/>
      <w:bookmarkStart w:id="662" w:name="_Toc160570135"/>
      <w:bookmarkStart w:id="663"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w:t>
      </w:r>
      <w:r>
        <w:lastRenderedPageBreak/>
        <w:t>.4.2.1-1: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64" w:name="_Toc185515344"/>
      <w:bookmarkStart w:id="665" w:name="_Toc192872651"/>
      <w:bookmarkStart w:id="666" w:name="_Toc195533790"/>
      <w:r>
        <w:t>5.4.2.2</w:t>
      </w:r>
      <w:r>
        <w:tab/>
        <w:t>Eees_UEIdentifier_Get</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9037B78" w14:textId="49EAEC44" w:rsidR="006B3EBC" w:rsidRDefault="006B3EBC" w:rsidP="006B3EBC">
      <w:pPr>
        <w:pStyle w:val="Heading5"/>
      </w:pPr>
      <w:bookmarkStart w:id="667" w:name="_Toc85734094"/>
      <w:bookmarkStart w:id="668" w:name="_Toc89431393"/>
      <w:bookmarkStart w:id="669" w:name="_Toc97042185"/>
      <w:bookmarkStart w:id="670" w:name="_Toc97045329"/>
      <w:bookmarkStart w:id="671" w:name="_Toc97155074"/>
      <w:bookmarkStart w:id="672" w:name="_Toc101521224"/>
      <w:bookmarkStart w:id="673" w:name="_Toc138761484"/>
      <w:bookmarkStart w:id="674" w:name="_Toc145707678"/>
      <w:bookmarkStart w:id="675" w:name="_Toc160570136"/>
      <w:bookmarkStart w:id="676" w:name="_Toc162007732"/>
      <w:bookmarkStart w:id="677" w:name="_Toc185515345"/>
      <w:bookmarkStart w:id="678" w:name="_Toc192872652"/>
      <w:bookmarkStart w:id="679" w:name="_Toc195533791"/>
      <w:r>
        <w:t>5.4.2.2.1</w:t>
      </w:r>
      <w:r>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80" w:name="_Toc160570137"/>
      <w:bookmarkStart w:id="681" w:name="_Toc162007733"/>
      <w:bookmarkStart w:id="682" w:name="_Toc185515346"/>
      <w:bookmarkStart w:id="683" w:name="_Toc192872653"/>
      <w:bookmarkStart w:id="684" w:name="_Toc195533792"/>
      <w:r w:rsidRPr="00527D5E">
        <w:t>5.4.2.2.1A</w:t>
      </w:r>
      <w:r>
        <w:tab/>
      </w:r>
      <w:r w:rsidR="00762A60">
        <w:t xml:space="preserve">Service consumer </w:t>
      </w:r>
      <w:r>
        <w:t xml:space="preserve">obtaining UE Identifier Information using </w:t>
      </w:r>
      <w:r w:rsidR="00762A60">
        <w:t xml:space="preserve">the </w:t>
      </w:r>
      <w:r>
        <w:t>"Get" custom operation</w:t>
      </w:r>
      <w:bookmarkEnd w:id="680"/>
      <w:bookmarkEnd w:id="681"/>
      <w:bookmarkEnd w:id="682"/>
      <w:bookmarkEnd w:id="683"/>
      <w:bookmarkEnd w:id="684"/>
    </w:p>
    <w:p w14:paraId="7BEA0276" w14:textId="44836C8F" w:rsidR="00762A60" w:rsidRDefault="00762A60" w:rsidP="00762A60">
      <w:bookmarkStart w:id="685" w:name="_Toc85734095"/>
      <w:bookmarkStart w:id="686" w:name="_Toc89431394"/>
      <w:bookmarkStart w:id="687" w:name="_Toc97042186"/>
      <w:bookmarkStart w:id="688" w:name="_Toc97045330"/>
      <w:bookmarkStart w:id="689" w:name="_Toc97155075"/>
      <w:bookmarkStart w:id="690" w:name="_Toc101521225"/>
      <w:bookmarkStart w:id="691" w:name="_Toc138761485"/>
      <w:bookmarkStart w:id="692" w:name="_Toc145707679"/>
      <w:bookmarkStart w:id="693" w:name="_Toc160570138"/>
      <w:bookmarkStart w:id="694"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95" w:name="_Toc185515347"/>
      <w:bookmarkStart w:id="696" w:name="_Toc192872654"/>
      <w:bookmarkStart w:id="697" w:name="_Toc195533793"/>
      <w:r>
        <w:t>5.4.2.2.2</w:t>
      </w:r>
      <w:r>
        <w:tab/>
        <w:t>EAS obtaining UE identifier from EES using Eees_UEIdentifier_</w:t>
      </w:r>
      <w:r w:rsidR="008424C6">
        <w:t>Fetch custom</w:t>
      </w:r>
      <w:r>
        <w:t xml:space="preserve"> operation</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w:t>
      </w:r>
      <w:r w:rsidR="006B762C" w:rsidRPr="00D410E2">
        <w:lastRenderedPageBreak/>
        <w:t xml:space="preserve">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98" w:name="_Toc85734096"/>
      <w:bookmarkStart w:id="699" w:name="_Toc89431395"/>
      <w:bookmarkStart w:id="700" w:name="_Toc97042187"/>
      <w:bookmarkStart w:id="701" w:name="_Toc97045331"/>
      <w:bookmarkStart w:id="702" w:name="_Toc97155076"/>
      <w:bookmarkStart w:id="703" w:name="_Toc101521226"/>
      <w:bookmarkStart w:id="704" w:name="_Toc138761486"/>
      <w:bookmarkStart w:id="705" w:name="_Toc145707680"/>
      <w:bookmarkStart w:id="706" w:name="_Toc160570139"/>
      <w:bookmarkStart w:id="70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08" w:name="_Toc185515348"/>
      <w:bookmarkStart w:id="709" w:name="_Toc192872655"/>
      <w:bookmarkStart w:id="710" w:name="_Toc195533794"/>
      <w:r>
        <w:t>5.5</w:t>
      </w:r>
      <w:r>
        <w:tab/>
        <w:t>Eees_AppClientInformation Service</w:t>
      </w:r>
      <w:bookmarkEnd w:id="698"/>
      <w:bookmarkEnd w:id="699"/>
      <w:bookmarkEnd w:id="700"/>
      <w:bookmarkEnd w:id="701"/>
      <w:bookmarkEnd w:id="702"/>
      <w:bookmarkEnd w:id="703"/>
      <w:bookmarkEnd w:id="704"/>
      <w:bookmarkEnd w:id="705"/>
      <w:bookmarkEnd w:id="706"/>
      <w:bookmarkEnd w:id="707"/>
      <w:bookmarkEnd w:id="708"/>
      <w:bookmarkEnd w:id="709"/>
      <w:bookmarkEnd w:id="710"/>
      <w:r>
        <w:t xml:space="preserve">  </w:t>
      </w:r>
    </w:p>
    <w:p w14:paraId="0C27F658" w14:textId="728D3084" w:rsidR="00827F85" w:rsidRDefault="00827F85" w:rsidP="00827F85">
      <w:pPr>
        <w:pStyle w:val="Heading3"/>
      </w:pPr>
      <w:bookmarkStart w:id="711" w:name="_Toc85734097"/>
      <w:bookmarkStart w:id="712" w:name="_Toc89431396"/>
      <w:bookmarkStart w:id="713" w:name="_Toc97042188"/>
      <w:bookmarkStart w:id="714" w:name="_Toc97045332"/>
      <w:bookmarkStart w:id="715" w:name="_Toc97155077"/>
      <w:bookmarkStart w:id="716" w:name="_Toc101521227"/>
      <w:bookmarkStart w:id="717" w:name="_Toc138761487"/>
      <w:bookmarkStart w:id="718" w:name="_Toc145707681"/>
      <w:bookmarkStart w:id="719" w:name="_Toc160570140"/>
      <w:bookmarkStart w:id="720" w:name="_Toc162007736"/>
      <w:bookmarkStart w:id="721" w:name="_Toc185515349"/>
      <w:bookmarkStart w:id="722" w:name="_Toc192872656"/>
      <w:bookmarkStart w:id="723" w:name="_Toc195533795"/>
      <w:r>
        <w:t>5.5.1</w:t>
      </w:r>
      <w:r>
        <w:tab/>
        <w:t>Service Description</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24" w:name="_Toc85734098"/>
      <w:bookmarkStart w:id="725" w:name="_Toc89431397"/>
      <w:bookmarkStart w:id="726" w:name="_Toc97042189"/>
      <w:bookmarkStart w:id="727" w:name="_Toc97045333"/>
      <w:bookmarkStart w:id="728" w:name="_Toc97155078"/>
      <w:bookmarkStart w:id="729" w:name="_Toc101521228"/>
      <w:bookmarkStart w:id="730" w:name="_Toc138761488"/>
      <w:bookmarkStart w:id="731" w:name="_Toc145707682"/>
      <w:bookmarkStart w:id="732" w:name="_Toc160570141"/>
      <w:bookmarkStart w:id="733" w:name="_Toc162007737"/>
      <w:bookmarkStart w:id="734" w:name="_Toc185515350"/>
      <w:bookmarkStart w:id="735" w:name="_Toc192872657"/>
      <w:bookmarkStart w:id="736" w:name="_Toc195533796"/>
      <w:r>
        <w:t>5.5.2</w:t>
      </w:r>
      <w:r>
        <w:tab/>
        <w:t>Service Operations</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08A648D7" w14:textId="2DDBAFCA" w:rsidR="00827F85" w:rsidRDefault="00827F85" w:rsidP="00827F85">
      <w:pPr>
        <w:pStyle w:val="Heading4"/>
      </w:pPr>
      <w:bookmarkStart w:id="737" w:name="_Toc85734099"/>
      <w:bookmarkStart w:id="738" w:name="_Toc89431398"/>
      <w:bookmarkStart w:id="739" w:name="_Toc97042190"/>
      <w:bookmarkStart w:id="740" w:name="_Toc97045334"/>
      <w:bookmarkStart w:id="741" w:name="_Toc97155079"/>
      <w:bookmarkStart w:id="742" w:name="_Toc101521229"/>
      <w:bookmarkStart w:id="743" w:name="_Toc138761489"/>
      <w:bookmarkStart w:id="744" w:name="_Toc145707683"/>
      <w:bookmarkStart w:id="745" w:name="_Toc160570142"/>
      <w:bookmarkStart w:id="746" w:name="_Toc162007738"/>
      <w:bookmarkStart w:id="747" w:name="_Toc185515351"/>
      <w:bookmarkStart w:id="748" w:name="_Toc192872658"/>
      <w:bookmarkStart w:id="749" w:name="_Toc195533797"/>
      <w:r>
        <w:t>5.5.2.1</w:t>
      </w:r>
      <w:r>
        <w:tab/>
        <w:t>Introduction</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50" w:name="_Toc85734100"/>
      <w:bookmarkStart w:id="751" w:name="_Toc89431399"/>
      <w:bookmarkStart w:id="752" w:name="_Toc97042191"/>
      <w:bookmarkStart w:id="753" w:name="_Toc97045335"/>
      <w:bookmarkStart w:id="754" w:name="_Toc97155080"/>
      <w:bookmarkStart w:id="755" w:name="_Toc101521230"/>
      <w:bookmarkStart w:id="756" w:name="_Toc138761490"/>
      <w:bookmarkStart w:id="757" w:name="_Toc145707684"/>
      <w:bookmarkStart w:id="758" w:name="_Toc160570143"/>
      <w:bookmarkStart w:id="759" w:name="_Toc162007739"/>
      <w:bookmarkStart w:id="760" w:name="_Toc185515352"/>
      <w:bookmarkStart w:id="761" w:name="_Toc192872659"/>
      <w:bookmarkStart w:id="762" w:name="_Toc195533798"/>
      <w:r>
        <w:t>5.5.2.2</w:t>
      </w:r>
      <w:r>
        <w:tab/>
        <w:t>Eees_AppClientInformation_Subscribe</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8414666" w14:textId="0848F215" w:rsidR="00827F85" w:rsidRDefault="00827F85" w:rsidP="00827F85">
      <w:pPr>
        <w:pStyle w:val="Heading5"/>
      </w:pPr>
      <w:bookmarkStart w:id="763" w:name="_Toc85734101"/>
      <w:bookmarkStart w:id="764" w:name="_Toc89431400"/>
      <w:bookmarkStart w:id="765" w:name="_Toc97042192"/>
      <w:bookmarkStart w:id="766" w:name="_Toc97045336"/>
      <w:bookmarkStart w:id="767" w:name="_Toc97155081"/>
      <w:bookmarkStart w:id="768" w:name="_Toc101521231"/>
      <w:bookmarkStart w:id="769" w:name="_Toc138761491"/>
      <w:bookmarkStart w:id="770" w:name="_Toc145707685"/>
      <w:bookmarkStart w:id="771" w:name="_Toc160570144"/>
      <w:bookmarkStart w:id="772" w:name="_Toc162007740"/>
      <w:bookmarkStart w:id="773" w:name="_Toc185515353"/>
      <w:bookmarkStart w:id="774" w:name="_Toc192872660"/>
      <w:bookmarkStart w:id="775" w:name="_Toc195533799"/>
      <w:r>
        <w:t>5.5.2.2.1</w:t>
      </w:r>
      <w: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76" w:name="_Toc85734102"/>
      <w:bookmarkStart w:id="777" w:name="_Toc89431401"/>
      <w:bookmarkStart w:id="778" w:name="_Toc97042193"/>
      <w:bookmarkStart w:id="779" w:name="_Toc97045337"/>
      <w:bookmarkStart w:id="780" w:name="_Toc97155082"/>
      <w:bookmarkStart w:id="781" w:name="_Toc101521232"/>
      <w:bookmarkStart w:id="782" w:name="_Toc138761492"/>
      <w:bookmarkStart w:id="783" w:name="_Toc145707686"/>
      <w:bookmarkStart w:id="784" w:name="_Toc160570145"/>
      <w:bookmarkStart w:id="785" w:name="_Toc162007741"/>
      <w:bookmarkStart w:id="786" w:name="_Toc185515354"/>
      <w:bookmarkStart w:id="787" w:name="_Toc192872661"/>
      <w:bookmarkStart w:id="788" w:name="_Toc19553380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w:t>
      </w:r>
      <w:r>
        <w:rPr>
          <w:lang w:val="en-US" w:eastAsia="zh-CN"/>
        </w:rPr>
        <w:lastRenderedPageBreak/>
        <w:t>unsubscribed and delete the corresponding resource.</w:t>
      </w:r>
    </w:p>
    <w:p w14:paraId="34FFA699" w14:textId="6EAFAA42" w:rsidR="00827F85" w:rsidRDefault="00827F85" w:rsidP="00827F85">
      <w:pPr>
        <w:pStyle w:val="Heading4"/>
      </w:pPr>
      <w:bookmarkStart w:id="789" w:name="_Toc85734103"/>
      <w:bookmarkStart w:id="790" w:name="_Toc89431402"/>
      <w:bookmarkStart w:id="791" w:name="_Toc97042194"/>
      <w:bookmarkStart w:id="792" w:name="_Toc97045338"/>
      <w:bookmarkStart w:id="793" w:name="_Toc97155083"/>
      <w:bookmarkStart w:id="794" w:name="_Toc101521233"/>
      <w:bookmarkStart w:id="795" w:name="_Toc138761493"/>
      <w:bookmarkStart w:id="796" w:name="_Toc145707687"/>
      <w:bookmarkStart w:id="797" w:name="_Toc160570146"/>
      <w:bookmarkStart w:id="798" w:name="_Toc162007742"/>
      <w:bookmarkStart w:id="799" w:name="_Toc185515355"/>
      <w:bookmarkStart w:id="800" w:name="_Toc192872662"/>
      <w:bookmarkStart w:id="801" w:name="_Toc195533801"/>
      <w:r>
        <w:t>5.5.2.3</w:t>
      </w:r>
      <w:r>
        <w:tab/>
        <w:t>Eees_AppClientInformation_Notify</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EA70D54" w14:textId="6C1543F8" w:rsidR="00827F85" w:rsidRDefault="00827F85" w:rsidP="00827F85">
      <w:pPr>
        <w:pStyle w:val="Heading5"/>
      </w:pPr>
      <w:bookmarkStart w:id="802" w:name="_Toc85734104"/>
      <w:bookmarkStart w:id="803" w:name="_Toc89431403"/>
      <w:bookmarkStart w:id="804" w:name="_Toc97042195"/>
      <w:bookmarkStart w:id="805" w:name="_Toc97045339"/>
      <w:bookmarkStart w:id="806" w:name="_Toc97155084"/>
      <w:bookmarkStart w:id="807" w:name="_Toc101521234"/>
      <w:bookmarkStart w:id="808" w:name="_Toc138761494"/>
      <w:bookmarkStart w:id="809" w:name="_Toc145707688"/>
      <w:bookmarkStart w:id="810" w:name="_Toc160570147"/>
      <w:bookmarkStart w:id="811" w:name="_Toc162007743"/>
      <w:bookmarkStart w:id="812" w:name="_Toc185515356"/>
      <w:bookmarkStart w:id="813" w:name="_Toc192872663"/>
      <w:bookmarkStart w:id="814" w:name="_Toc195533802"/>
      <w:r>
        <w:t>5.5.2.3.1</w:t>
      </w:r>
      <w:r>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815" w:name="_Toc85734105"/>
      <w:bookmarkStart w:id="816" w:name="_Toc89431404"/>
      <w:bookmarkStart w:id="817" w:name="_Toc97042196"/>
      <w:bookmarkStart w:id="818" w:name="_Toc97045340"/>
      <w:bookmarkStart w:id="819" w:name="_Toc97155085"/>
      <w:bookmarkStart w:id="820" w:name="_Toc101521235"/>
      <w:bookmarkStart w:id="821" w:name="_Toc138761495"/>
      <w:bookmarkStart w:id="822" w:name="_Toc145707689"/>
      <w:bookmarkStart w:id="823" w:name="_Toc160570148"/>
      <w:bookmarkStart w:id="824" w:name="_Toc162007744"/>
      <w:bookmarkStart w:id="825" w:name="_Toc185515357"/>
      <w:bookmarkStart w:id="826" w:name="_Toc192872664"/>
      <w:bookmarkStart w:id="827" w:name="_Toc195533803"/>
      <w:r>
        <w:t>5.5.2.3.2</w:t>
      </w:r>
      <w:r>
        <w:tab/>
        <w:t xml:space="preserve">EES notifying the AC information to </w:t>
      </w:r>
      <w:r w:rsidR="00BA71B7">
        <w:t xml:space="preserve">the service consumer </w:t>
      </w:r>
      <w:r>
        <w:t>using Eees_AppClientInformation_Notify operation</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28" w:name="_Toc85734106"/>
      <w:bookmarkStart w:id="829" w:name="_Toc89431405"/>
      <w:bookmarkStart w:id="830" w:name="_Toc97042197"/>
      <w:bookmarkStart w:id="831" w:name="_Toc97045341"/>
      <w:bookmarkStart w:id="832" w:name="_Toc97155086"/>
      <w:bookmarkStart w:id="833" w:name="_Toc101521236"/>
      <w:bookmarkStart w:id="834" w:name="_Toc138761496"/>
      <w:bookmarkStart w:id="835" w:name="_Toc145707690"/>
      <w:bookmarkStart w:id="836" w:name="_Toc160570149"/>
      <w:bookmarkStart w:id="837" w:name="_Toc162007745"/>
      <w:bookmarkStart w:id="838" w:name="_Toc185515358"/>
      <w:bookmarkStart w:id="839" w:name="_Toc192872665"/>
      <w:bookmarkStart w:id="840" w:name="_Toc195533804"/>
      <w:r>
        <w:t>5.5.2.4</w:t>
      </w:r>
      <w:r>
        <w:tab/>
        <w:t>Eees_AppClientInformation_UpdateSubscription</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3B4526F1" w14:textId="431E1B87" w:rsidR="00827F85" w:rsidRDefault="00827F85" w:rsidP="00827F85">
      <w:pPr>
        <w:pStyle w:val="Heading5"/>
      </w:pPr>
      <w:bookmarkStart w:id="841" w:name="_Toc85734107"/>
      <w:bookmarkStart w:id="842" w:name="_Toc89431406"/>
      <w:bookmarkStart w:id="843" w:name="_Toc97042198"/>
      <w:bookmarkStart w:id="844" w:name="_Toc97045342"/>
      <w:bookmarkStart w:id="845" w:name="_Toc97155087"/>
      <w:bookmarkStart w:id="846" w:name="_Toc101521237"/>
      <w:bookmarkStart w:id="847" w:name="_Toc138761497"/>
      <w:bookmarkStart w:id="848" w:name="_Toc145707691"/>
      <w:bookmarkStart w:id="849" w:name="_Toc160570150"/>
      <w:bookmarkStart w:id="850" w:name="_Toc162007746"/>
      <w:bookmarkStart w:id="851" w:name="_Toc185515359"/>
      <w:bookmarkStart w:id="852" w:name="_Toc192872666"/>
      <w:bookmarkStart w:id="853" w:name="_Toc195533805"/>
      <w:r>
        <w:t>5.5.2.4.1</w:t>
      </w:r>
      <w:r>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854" w:name="_Toc85734108"/>
      <w:bookmarkStart w:id="855" w:name="_Toc89431407"/>
      <w:bookmarkStart w:id="856" w:name="_Toc97042199"/>
      <w:bookmarkStart w:id="857" w:name="_Toc97045343"/>
      <w:bookmarkStart w:id="858" w:name="_Toc97155088"/>
      <w:bookmarkStart w:id="859" w:name="_Toc101521238"/>
      <w:bookmarkStart w:id="860" w:name="_Toc138761498"/>
      <w:bookmarkStart w:id="861" w:name="_Toc145707692"/>
      <w:bookmarkStart w:id="862" w:name="_Toc160570151"/>
      <w:bookmarkStart w:id="863" w:name="_Toc162007747"/>
      <w:bookmarkStart w:id="864" w:name="_Toc185515360"/>
      <w:bookmarkStart w:id="865" w:name="_Toc192872667"/>
      <w:bookmarkStart w:id="866" w:name="_Toc19553380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w:t>
      </w:r>
      <w:r w:rsidRPr="006622B5">
        <w:lastRenderedPageBreak/>
        <w:t>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67" w:name="_Toc85734109"/>
      <w:bookmarkStart w:id="868" w:name="_Toc89431408"/>
      <w:bookmarkStart w:id="869" w:name="_Toc97042200"/>
      <w:bookmarkStart w:id="870" w:name="_Toc97045344"/>
      <w:bookmarkStart w:id="871" w:name="_Toc97155089"/>
      <w:bookmarkStart w:id="872" w:name="_Toc101521239"/>
      <w:bookmarkStart w:id="873" w:name="_Toc138761499"/>
      <w:bookmarkStart w:id="874" w:name="_Toc145707693"/>
      <w:bookmarkStart w:id="875" w:name="_Toc160570152"/>
      <w:bookmarkStart w:id="876" w:name="_Toc162007748"/>
      <w:bookmarkStart w:id="877" w:name="_Toc185515361"/>
      <w:bookmarkStart w:id="878" w:name="_Toc192872668"/>
      <w:bookmarkStart w:id="879" w:name="_Toc195533807"/>
      <w:r>
        <w:t>5.5.2.5</w:t>
      </w:r>
      <w:r>
        <w:tab/>
        <w:t>Eees_AppClientInformation_Unsubscribe</w:t>
      </w:r>
      <w:bookmarkEnd w:id="867"/>
      <w:bookmarkEnd w:id="868"/>
      <w:bookmarkEnd w:id="869"/>
      <w:bookmarkEnd w:id="870"/>
      <w:bookmarkEnd w:id="871"/>
      <w:bookmarkEnd w:id="872"/>
      <w:bookmarkEnd w:id="873"/>
      <w:bookmarkEnd w:id="874"/>
      <w:bookmarkEnd w:id="875"/>
      <w:bookmarkEnd w:id="876"/>
      <w:bookmarkEnd w:id="877"/>
      <w:bookmarkEnd w:id="878"/>
      <w:bookmarkEnd w:id="879"/>
    </w:p>
    <w:p w14:paraId="1712CC75" w14:textId="10745DBC" w:rsidR="00827F85" w:rsidRDefault="00827F85" w:rsidP="00827F85">
      <w:pPr>
        <w:pStyle w:val="Heading5"/>
      </w:pPr>
      <w:bookmarkStart w:id="880" w:name="_Toc85734110"/>
      <w:bookmarkStart w:id="881" w:name="_Toc89431409"/>
      <w:bookmarkStart w:id="882" w:name="_Toc97042201"/>
      <w:bookmarkStart w:id="883" w:name="_Toc97045345"/>
      <w:bookmarkStart w:id="884" w:name="_Toc97155090"/>
      <w:bookmarkStart w:id="885" w:name="_Toc101521240"/>
      <w:bookmarkStart w:id="886" w:name="_Toc138761500"/>
      <w:bookmarkStart w:id="887" w:name="_Toc145707694"/>
      <w:bookmarkStart w:id="888" w:name="_Toc160570153"/>
      <w:bookmarkStart w:id="889" w:name="_Toc162007749"/>
      <w:bookmarkStart w:id="890" w:name="_Toc185515362"/>
      <w:bookmarkStart w:id="891" w:name="_Toc192872669"/>
      <w:bookmarkStart w:id="892" w:name="_Toc195533808"/>
      <w:r>
        <w:t>5.5.2.5.1</w:t>
      </w:r>
      <w:r>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93" w:name="_Toc85734111"/>
      <w:bookmarkStart w:id="894" w:name="_Toc89431410"/>
      <w:bookmarkStart w:id="895" w:name="_Toc97042202"/>
      <w:bookmarkStart w:id="896" w:name="_Toc97045346"/>
      <w:bookmarkStart w:id="897" w:name="_Toc97155091"/>
      <w:bookmarkStart w:id="898" w:name="_Toc101521241"/>
      <w:bookmarkStart w:id="899" w:name="_Toc138761501"/>
      <w:bookmarkStart w:id="900" w:name="_Toc145707695"/>
      <w:bookmarkStart w:id="901" w:name="_Toc160570154"/>
      <w:bookmarkStart w:id="902" w:name="_Toc162007750"/>
      <w:bookmarkStart w:id="903" w:name="_Toc185515363"/>
      <w:bookmarkStart w:id="904" w:name="_Toc192872670"/>
      <w:bookmarkStart w:id="905" w:name="_Toc19553380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906" w:name="_Toc85734112"/>
      <w:bookmarkStart w:id="907" w:name="_Toc89431411"/>
      <w:bookmarkStart w:id="908" w:name="_Toc97042203"/>
      <w:bookmarkStart w:id="909" w:name="_Toc97045347"/>
      <w:bookmarkStart w:id="910" w:name="_Toc97155092"/>
      <w:bookmarkStart w:id="911" w:name="_Toc101521242"/>
      <w:bookmarkStart w:id="912" w:name="_Toc138761502"/>
      <w:bookmarkStart w:id="913" w:name="_Toc145707696"/>
      <w:bookmarkStart w:id="914" w:name="_Toc160570155"/>
      <w:bookmarkStart w:id="915" w:name="_Toc162007751"/>
      <w:bookmarkStart w:id="916" w:name="_Toc185515364"/>
      <w:bookmarkStart w:id="917" w:name="_Toc192872671"/>
      <w:bookmarkStart w:id="918" w:name="_Toc195533810"/>
      <w:r>
        <w:t>5.</w:t>
      </w:r>
      <w:r w:rsidR="008B763D">
        <w:t>6</w:t>
      </w:r>
      <w:r>
        <w:tab/>
        <w:t>Eees_SessionWithQoS Service</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40349378" w14:textId="5E8238AD" w:rsidR="000612BF" w:rsidRDefault="000612BF" w:rsidP="000612BF">
      <w:pPr>
        <w:pStyle w:val="Heading3"/>
      </w:pPr>
      <w:bookmarkStart w:id="919" w:name="_Toc65839150"/>
      <w:bookmarkStart w:id="920" w:name="_Toc85734113"/>
      <w:bookmarkStart w:id="921" w:name="_Toc89431412"/>
      <w:bookmarkStart w:id="922" w:name="_Toc97042204"/>
      <w:bookmarkStart w:id="923" w:name="_Toc97045348"/>
      <w:bookmarkStart w:id="924" w:name="_Toc97155093"/>
      <w:bookmarkStart w:id="925" w:name="_Toc101521243"/>
      <w:bookmarkStart w:id="926" w:name="_Toc138761503"/>
      <w:bookmarkStart w:id="927" w:name="_Toc145707697"/>
      <w:bookmarkStart w:id="928" w:name="_Toc160570156"/>
      <w:bookmarkStart w:id="929" w:name="_Toc162007752"/>
      <w:bookmarkStart w:id="930" w:name="_Toc185515365"/>
      <w:bookmarkStart w:id="931" w:name="_Toc192872672"/>
      <w:bookmarkStart w:id="932" w:name="_Toc195533811"/>
      <w:r>
        <w:t>5.</w:t>
      </w:r>
      <w:r w:rsidR="008B763D">
        <w:t>6</w:t>
      </w:r>
      <w:r>
        <w:t>.1</w:t>
      </w:r>
      <w:r>
        <w:tab/>
        <w:t>Service Description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933" w:name="_Toc65839151"/>
      <w:bookmarkStart w:id="934" w:name="_Toc85734114"/>
      <w:bookmarkStart w:id="935" w:name="_Toc89431413"/>
      <w:bookmarkStart w:id="936" w:name="_Toc97042205"/>
      <w:bookmarkStart w:id="937" w:name="_Toc97045349"/>
      <w:bookmarkStart w:id="938" w:name="_Toc97155094"/>
      <w:bookmarkStart w:id="939" w:name="_Toc101521244"/>
      <w:bookmarkStart w:id="940" w:name="_Toc138761504"/>
      <w:bookmarkStart w:id="941" w:name="_Toc145707698"/>
      <w:bookmarkStart w:id="942" w:name="_Toc160570157"/>
      <w:bookmarkStart w:id="943" w:name="_Toc162007753"/>
      <w:bookmarkStart w:id="944" w:name="_Toc185515366"/>
      <w:bookmarkStart w:id="945" w:name="_Toc192872673"/>
      <w:bookmarkStart w:id="946" w:name="_Toc195533812"/>
      <w:r>
        <w:t>5.</w:t>
      </w:r>
      <w:r w:rsidR="008B763D">
        <w:t>6</w:t>
      </w:r>
      <w:r>
        <w:t>.2</w:t>
      </w:r>
      <w:r>
        <w:tab/>
        <w:t>Service Operations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DA3BD8E" w14:textId="4B183E3C" w:rsidR="000612BF" w:rsidRDefault="000612BF" w:rsidP="000612BF">
      <w:pPr>
        <w:pStyle w:val="Heading4"/>
      </w:pPr>
      <w:bookmarkStart w:id="947" w:name="_Toc65839152"/>
      <w:bookmarkStart w:id="948" w:name="_Toc85734115"/>
      <w:bookmarkStart w:id="949" w:name="_Toc89431414"/>
      <w:bookmarkStart w:id="950" w:name="_Toc97042206"/>
      <w:bookmarkStart w:id="951" w:name="_Toc97045350"/>
      <w:bookmarkStart w:id="952" w:name="_Toc97155095"/>
      <w:bookmarkStart w:id="953" w:name="_Toc101521245"/>
      <w:bookmarkStart w:id="954" w:name="_Toc138761505"/>
      <w:bookmarkStart w:id="955" w:name="_Toc145707699"/>
      <w:bookmarkStart w:id="956" w:name="_Toc160570158"/>
      <w:bookmarkStart w:id="957" w:name="_Toc162007754"/>
      <w:bookmarkStart w:id="958" w:name="_Toc185515367"/>
      <w:bookmarkStart w:id="959" w:name="_Toc192872674"/>
      <w:bookmarkStart w:id="960" w:name="_Toc195533813"/>
      <w:r>
        <w:t>5.</w:t>
      </w:r>
      <w:r w:rsidR="008B763D">
        <w:t>6</w:t>
      </w:r>
      <w:r>
        <w:t>.2.1</w:t>
      </w:r>
      <w:r>
        <w:tab/>
        <w:t>Introduction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0E0676C" w14:textId="543BF694" w:rsidR="00BA71B7" w:rsidRDefault="00BA71B7" w:rsidP="00BA71B7">
      <w:bookmarkStart w:id="96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w:t>
            </w:r>
            <w:r>
              <w:rPr>
                <w:rFonts w:hint="eastAsia"/>
                <w:lang w:eastAsia="ja-JP"/>
              </w:rPr>
              <w:lastRenderedPageBreak/>
              <w:t>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962" w:name="_Toc85734116"/>
      <w:bookmarkStart w:id="963" w:name="_Toc89431415"/>
      <w:bookmarkStart w:id="964" w:name="_Toc97042207"/>
      <w:bookmarkStart w:id="965" w:name="_Toc97045351"/>
      <w:bookmarkStart w:id="966" w:name="_Toc97155096"/>
      <w:bookmarkStart w:id="967" w:name="_Toc101521246"/>
      <w:bookmarkStart w:id="968" w:name="_Toc138761506"/>
      <w:bookmarkStart w:id="969" w:name="_Toc145707700"/>
      <w:bookmarkStart w:id="970" w:name="_Toc160570159"/>
      <w:bookmarkStart w:id="971" w:name="_Toc162007755"/>
      <w:bookmarkStart w:id="972" w:name="_Toc185515368"/>
      <w:bookmarkStart w:id="973" w:name="_Toc192872675"/>
      <w:bookmarkStart w:id="974" w:name="_Toc195533814"/>
      <w:r>
        <w:t>5.</w:t>
      </w:r>
      <w:r w:rsidR="008B763D">
        <w:t>6</w:t>
      </w:r>
      <w:r>
        <w:t>.2.2</w:t>
      </w:r>
      <w:r>
        <w:tab/>
        <w:t>Eees_SessionWithQoS_Create</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2DAE60F" w14:textId="15FD8281" w:rsidR="000612BF" w:rsidRDefault="000612BF" w:rsidP="000612BF">
      <w:pPr>
        <w:pStyle w:val="Heading5"/>
      </w:pPr>
      <w:bookmarkStart w:id="975" w:name="_Toc65839154"/>
      <w:bookmarkStart w:id="976" w:name="_Toc85734117"/>
      <w:bookmarkStart w:id="977" w:name="_Toc89431416"/>
      <w:bookmarkStart w:id="978" w:name="_Toc97042208"/>
      <w:bookmarkStart w:id="979" w:name="_Toc97045352"/>
      <w:bookmarkStart w:id="980" w:name="_Toc97155097"/>
      <w:bookmarkStart w:id="981" w:name="_Toc101521247"/>
      <w:bookmarkStart w:id="982" w:name="_Toc138761507"/>
      <w:bookmarkStart w:id="983" w:name="_Toc145707701"/>
      <w:bookmarkStart w:id="984" w:name="_Toc160570160"/>
      <w:bookmarkStart w:id="985" w:name="_Toc162007756"/>
      <w:bookmarkStart w:id="986" w:name="_Toc185515369"/>
      <w:bookmarkStart w:id="987" w:name="_Toc192872676"/>
      <w:bookmarkStart w:id="988" w:name="_Toc195533815"/>
      <w:r>
        <w:t>5.</w:t>
      </w:r>
      <w:r w:rsidR="008B763D">
        <w:t>6</w:t>
      </w:r>
      <w:r>
        <w:t>.2.2.1</w:t>
      </w:r>
      <w:r>
        <w:tab/>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2B880DA" w14:textId="59C6573F" w:rsidR="000612BF" w:rsidRDefault="00BA71B7" w:rsidP="000612BF">
      <w:bookmarkStart w:id="989"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90" w:name="_Toc85734118"/>
      <w:bookmarkStart w:id="991" w:name="_Toc89431417"/>
      <w:bookmarkStart w:id="992" w:name="_Toc97042209"/>
      <w:bookmarkStart w:id="993" w:name="_Toc97045353"/>
      <w:bookmarkStart w:id="994" w:name="_Toc97155098"/>
      <w:bookmarkStart w:id="995" w:name="_Toc101521248"/>
      <w:bookmarkStart w:id="996" w:name="_Toc138761508"/>
      <w:bookmarkStart w:id="997" w:name="_Toc145707702"/>
      <w:bookmarkStart w:id="998" w:name="_Toc160570161"/>
      <w:bookmarkStart w:id="999" w:name="_Toc162007757"/>
      <w:bookmarkStart w:id="1000" w:name="_Toc185515370"/>
      <w:bookmarkStart w:id="1001" w:name="_Toc192872677"/>
      <w:bookmarkStart w:id="1002" w:name="_Toc195533816"/>
      <w:r>
        <w:t>5.</w:t>
      </w:r>
      <w:r w:rsidR="008B763D">
        <w:t>6</w:t>
      </w:r>
      <w:r>
        <w:t>.2.2.2</w:t>
      </w:r>
      <w:r>
        <w:tab/>
      </w:r>
      <w:bookmarkEnd w:id="989"/>
      <w:bookmarkEnd w:id="990"/>
      <w:bookmarkEnd w:id="991"/>
      <w:bookmarkEnd w:id="992"/>
      <w:bookmarkEnd w:id="993"/>
      <w:bookmarkEnd w:id="994"/>
      <w:bookmarkEnd w:id="995"/>
      <w:bookmarkEnd w:id="996"/>
      <w:bookmarkEnd w:id="997"/>
      <w:bookmarkEnd w:id="998"/>
      <w:bookmarkEnd w:id="999"/>
      <w:r w:rsidR="00BA71B7">
        <w:t>Service consumer requesting reservation of resources for a data session between AC and service consumer with specific QoS using Eees_SessionWithQoS operation</w:t>
      </w:r>
      <w:bookmarkEnd w:id="1000"/>
      <w:bookmarkEnd w:id="1001"/>
      <w:bookmarkEnd w:id="1002"/>
    </w:p>
    <w:p w14:paraId="417D0D62" w14:textId="2D4B6871" w:rsidR="00BA71B7" w:rsidRDefault="00BA71B7" w:rsidP="00BA71B7">
      <w:bookmarkStart w:id="100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w:t>
      </w:r>
      <w:r>
        <w:lastRenderedPageBreak/>
        <w:t xml:space="preserve"> consumer</w:t>
      </w:r>
      <w:r w:rsidRPr="00AE131E">
        <w:t xml:space="preserve"> with an appropriate error status code</w:t>
      </w:r>
      <w:r w:rsidRPr="006622B5">
        <w:t>.</w:t>
      </w:r>
    </w:p>
    <w:p w14:paraId="5CA9A9B6" w14:textId="09BCA368" w:rsidR="000612BF" w:rsidRDefault="000612BF" w:rsidP="000612BF">
      <w:pPr>
        <w:pStyle w:val="Heading4"/>
      </w:pPr>
      <w:bookmarkStart w:id="1004" w:name="_Toc85734119"/>
      <w:bookmarkStart w:id="1005" w:name="_Toc89431418"/>
      <w:bookmarkStart w:id="1006" w:name="_Toc97042210"/>
      <w:bookmarkStart w:id="1007" w:name="_Toc97045354"/>
      <w:bookmarkStart w:id="1008" w:name="_Toc97155099"/>
      <w:bookmarkStart w:id="1009" w:name="_Toc101521249"/>
      <w:bookmarkStart w:id="1010" w:name="_Toc138761509"/>
      <w:bookmarkStart w:id="1011" w:name="_Toc145707703"/>
      <w:bookmarkStart w:id="1012" w:name="_Toc160570162"/>
      <w:bookmarkStart w:id="1013" w:name="_Toc162007758"/>
      <w:bookmarkStart w:id="1014" w:name="_Toc185515371"/>
      <w:bookmarkStart w:id="1015" w:name="_Toc192872678"/>
      <w:bookmarkStart w:id="1016" w:name="_Toc195533817"/>
      <w:bookmarkEnd w:id="1003"/>
      <w:r>
        <w:t>5.</w:t>
      </w:r>
      <w:r w:rsidR="008B763D">
        <w:t>6</w:t>
      </w:r>
      <w:r>
        <w:t>.2.3</w:t>
      </w:r>
      <w:r>
        <w:tab/>
        <w:t>Eees_SessionWithQoS_Update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3E09ECE" w14:textId="2441964D" w:rsidR="000612BF" w:rsidRDefault="000612BF" w:rsidP="000612BF">
      <w:pPr>
        <w:pStyle w:val="Heading5"/>
      </w:pPr>
      <w:bookmarkStart w:id="1017" w:name="_Toc85734120"/>
      <w:bookmarkStart w:id="1018" w:name="_Toc89431419"/>
      <w:bookmarkStart w:id="1019" w:name="_Toc97042211"/>
      <w:bookmarkStart w:id="1020" w:name="_Toc97045355"/>
      <w:bookmarkStart w:id="1021" w:name="_Toc97155100"/>
      <w:bookmarkStart w:id="1022" w:name="_Toc101521250"/>
      <w:bookmarkStart w:id="1023" w:name="_Toc138761510"/>
      <w:bookmarkStart w:id="1024" w:name="_Toc145707704"/>
      <w:bookmarkStart w:id="1025" w:name="_Toc160570163"/>
      <w:bookmarkStart w:id="1026" w:name="_Toc162007759"/>
      <w:bookmarkStart w:id="1027" w:name="_Toc185515372"/>
      <w:bookmarkStart w:id="1028" w:name="_Toc192872679"/>
      <w:bookmarkStart w:id="1029" w:name="_Toc195533818"/>
      <w:r>
        <w:t>5.</w:t>
      </w:r>
      <w:r w:rsidR="008B763D">
        <w:t>6</w:t>
      </w:r>
      <w:r>
        <w:t>.2.3.1</w:t>
      </w:r>
      <w:r>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030" w:name="_Toc85734121"/>
      <w:bookmarkStart w:id="1031" w:name="_Toc89431420"/>
      <w:bookmarkStart w:id="1032" w:name="_Toc97042212"/>
      <w:bookmarkStart w:id="1033" w:name="_Toc97045356"/>
      <w:bookmarkStart w:id="1034" w:name="_Toc97155101"/>
      <w:bookmarkStart w:id="1035" w:name="_Toc101521251"/>
      <w:bookmarkStart w:id="1036" w:name="_Toc138761511"/>
      <w:bookmarkStart w:id="1037" w:name="_Toc145707705"/>
      <w:bookmarkStart w:id="1038" w:name="_Toc160570164"/>
      <w:bookmarkStart w:id="1039" w:name="_Toc162007760"/>
      <w:bookmarkStart w:id="1040" w:name="_Toc185515373"/>
      <w:bookmarkStart w:id="1041" w:name="_Toc192872680"/>
      <w:bookmarkStart w:id="1042" w:name="_Toc195533819"/>
      <w:r>
        <w:t>5.</w:t>
      </w:r>
      <w:r w:rsidR="008B763D">
        <w:t>6</w:t>
      </w:r>
      <w:r>
        <w:t>.2.3.2</w:t>
      </w:r>
      <w:r>
        <w:tab/>
      </w:r>
      <w:bookmarkEnd w:id="1030"/>
      <w:bookmarkEnd w:id="1031"/>
      <w:bookmarkEnd w:id="1032"/>
      <w:bookmarkEnd w:id="1033"/>
      <w:bookmarkEnd w:id="1034"/>
      <w:bookmarkEnd w:id="1035"/>
      <w:bookmarkEnd w:id="1036"/>
      <w:bookmarkEnd w:id="1037"/>
      <w:bookmarkEnd w:id="1038"/>
      <w:bookmarkEnd w:id="1039"/>
      <w:r w:rsidR="00BA71B7">
        <w:t>Service consumer updating QoS of a data session between AC and service consumer using Eees_SessionWithQoS_Update operation</w:t>
      </w:r>
      <w:bookmarkEnd w:id="1040"/>
      <w:bookmarkEnd w:id="1041"/>
      <w:bookmarkEnd w:id="1042"/>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043" w:name="_Toc85734122"/>
      <w:bookmarkStart w:id="1044" w:name="_Toc89431421"/>
      <w:bookmarkStart w:id="1045" w:name="_Toc97042213"/>
      <w:bookmarkStart w:id="1046" w:name="_Toc97045357"/>
      <w:bookmarkStart w:id="1047" w:name="_Toc97155102"/>
      <w:bookmarkStart w:id="1048" w:name="_Toc101521252"/>
      <w:bookmarkStart w:id="1049" w:name="_Toc138761512"/>
      <w:bookmarkStart w:id="1050" w:name="_Toc145707706"/>
      <w:bookmarkStart w:id="1051" w:name="_Toc160570165"/>
      <w:bookmarkStart w:id="1052" w:name="_Toc162007761"/>
      <w:bookmarkStart w:id="1053" w:name="_Toc185515374"/>
      <w:bookmarkStart w:id="1054" w:name="_Toc192872681"/>
      <w:bookmarkStart w:id="1055" w:name="_Toc195533820"/>
      <w:r>
        <w:t>5.</w:t>
      </w:r>
      <w:r w:rsidR="008B763D">
        <w:t>6</w:t>
      </w:r>
      <w:r>
        <w:t>.2.4</w:t>
      </w:r>
      <w:r>
        <w:tab/>
        <w:t>Eees_SessionWithQoS_Revoke</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C6153F8" w14:textId="7505D326" w:rsidR="000612BF" w:rsidRDefault="000612BF" w:rsidP="000612BF">
      <w:pPr>
        <w:pStyle w:val="Heading5"/>
      </w:pPr>
      <w:bookmarkStart w:id="1056" w:name="_Toc85734123"/>
      <w:bookmarkStart w:id="1057" w:name="_Toc89431422"/>
      <w:bookmarkStart w:id="1058" w:name="_Toc97042214"/>
      <w:bookmarkStart w:id="1059" w:name="_Toc97045358"/>
      <w:bookmarkStart w:id="1060" w:name="_Toc97155103"/>
      <w:bookmarkStart w:id="1061" w:name="_Toc101521253"/>
      <w:bookmarkStart w:id="1062" w:name="_Toc138761513"/>
      <w:bookmarkStart w:id="1063" w:name="_Toc145707707"/>
      <w:bookmarkStart w:id="1064" w:name="_Toc160570166"/>
      <w:bookmarkStart w:id="1065" w:name="_Toc162007762"/>
      <w:bookmarkStart w:id="1066" w:name="_Toc185515375"/>
      <w:bookmarkStart w:id="1067" w:name="_Toc192872682"/>
      <w:bookmarkStart w:id="1068" w:name="_Toc195533821"/>
      <w:r>
        <w:t>5.</w:t>
      </w:r>
      <w:r w:rsidR="008B763D">
        <w:t>6</w:t>
      </w:r>
      <w:r>
        <w:t>.2.4.1</w:t>
      </w:r>
      <w:r>
        <w:tab/>
        <w:t>General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069" w:name="_Toc85734124"/>
      <w:bookmarkStart w:id="1070" w:name="_Toc89431423"/>
      <w:bookmarkStart w:id="1071" w:name="_Toc97042215"/>
      <w:bookmarkStart w:id="1072" w:name="_Toc97045359"/>
      <w:bookmarkStart w:id="1073" w:name="_Toc97155104"/>
      <w:bookmarkStart w:id="1074" w:name="_Toc101521254"/>
      <w:bookmarkStart w:id="1075" w:name="_Toc138761514"/>
      <w:bookmarkStart w:id="1076" w:name="_Toc145707708"/>
      <w:bookmarkStart w:id="1077" w:name="_Toc160570167"/>
      <w:bookmarkStart w:id="1078" w:name="_Toc162007763"/>
      <w:bookmarkStart w:id="1079" w:name="_Toc185515376"/>
      <w:bookmarkStart w:id="1080" w:name="_Toc192872683"/>
      <w:bookmarkStart w:id="1081" w:name="_Toc195533822"/>
      <w:r>
        <w:lastRenderedPageBreak/>
        <w:t>5.</w:t>
      </w:r>
      <w:r w:rsidR="008B763D">
        <w:t>6</w:t>
      </w:r>
      <w:r>
        <w:t>.2.4.2</w:t>
      </w:r>
      <w:r>
        <w:tab/>
      </w:r>
      <w:bookmarkEnd w:id="1069"/>
      <w:bookmarkEnd w:id="1070"/>
      <w:bookmarkEnd w:id="1071"/>
      <w:bookmarkEnd w:id="1072"/>
      <w:bookmarkEnd w:id="1073"/>
      <w:bookmarkEnd w:id="1074"/>
      <w:bookmarkEnd w:id="1075"/>
      <w:bookmarkEnd w:id="1076"/>
      <w:bookmarkEnd w:id="1077"/>
      <w:bookmarkEnd w:id="1078"/>
      <w:r w:rsidR="00BA71B7">
        <w:t>Service consumer revoking QoS of a data session between AC and service consumer using Eees_SessionWithQoS_Revoke operation</w:t>
      </w:r>
      <w:bookmarkEnd w:id="1079"/>
      <w:bookmarkEnd w:id="1080"/>
      <w:bookmarkEnd w:id="1081"/>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082" w:name="_Toc85734125"/>
      <w:bookmarkStart w:id="1083" w:name="_Toc89431424"/>
      <w:bookmarkStart w:id="1084" w:name="_Toc97042216"/>
      <w:bookmarkStart w:id="1085" w:name="_Toc97045360"/>
      <w:bookmarkStart w:id="1086" w:name="_Toc97155105"/>
      <w:bookmarkStart w:id="1087" w:name="_Toc101521255"/>
      <w:bookmarkStart w:id="1088" w:name="_Toc138761515"/>
      <w:bookmarkStart w:id="1089" w:name="_Toc145707709"/>
      <w:bookmarkStart w:id="1090" w:name="_Toc160570168"/>
      <w:bookmarkStart w:id="1091" w:name="_Toc162007764"/>
      <w:bookmarkStart w:id="1092" w:name="_Toc185515377"/>
      <w:bookmarkStart w:id="1093" w:name="_Toc192872684"/>
      <w:bookmarkStart w:id="1094" w:name="_Toc195533823"/>
      <w:r>
        <w:t>5.</w:t>
      </w:r>
      <w:r w:rsidR="008B763D">
        <w:t>6</w:t>
      </w:r>
      <w:r>
        <w:t>.2.5</w:t>
      </w:r>
      <w:r>
        <w:tab/>
        <w:t>Eees_SessionWithQoS_Notify</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059E782" w14:textId="2FB94D9C" w:rsidR="000612BF" w:rsidRDefault="000612BF" w:rsidP="000612BF">
      <w:pPr>
        <w:pStyle w:val="Heading5"/>
      </w:pPr>
      <w:bookmarkStart w:id="1095" w:name="_Toc85734126"/>
      <w:bookmarkStart w:id="1096" w:name="_Toc89431425"/>
      <w:bookmarkStart w:id="1097" w:name="_Toc97042217"/>
      <w:bookmarkStart w:id="1098" w:name="_Toc97045361"/>
      <w:bookmarkStart w:id="1099" w:name="_Toc97155106"/>
      <w:bookmarkStart w:id="1100" w:name="_Toc101521256"/>
      <w:bookmarkStart w:id="1101" w:name="_Toc138761516"/>
      <w:bookmarkStart w:id="1102" w:name="_Toc145707710"/>
      <w:bookmarkStart w:id="1103" w:name="_Toc160570169"/>
      <w:bookmarkStart w:id="1104" w:name="_Toc162007765"/>
      <w:bookmarkStart w:id="1105" w:name="_Toc185515378"/>
      <w:bookmarkStart w:id="1106" w:name="_Toc192872685"/>
      <w:bookmarkStart w:id="1107" w:name="_Toc195533824"/>
      <w:r>
        <w:t>5.</w:t>
      </w:r>
      <w:r w:rsidR="008B763D">
        <w:t>6.2.5</w:t>
      </w:r>
      <w:r>
        <w:t>.1</w:t>
      </w:r>
      <w:r>
        <w:tab/>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108" w:name="_Toc85734127"/>
      <w:bookmarkStart w:id="1109" w:name="_Toc89431426"/>
      <w:bookmarkStart w:id="1110" w:name="_Toc97042218"/>
      <w:bookmarkStart w:id="1111" w:name="_Toc97045362"/>
      <w:bookmarkStart w:id="1112" w:name="_Toc97155107"/>
      <w:bookmarkStart w:id="1113" w:name="_Toc101521257"/>
      <w:bookmarkStart w:id="1114" w:name="_Toc138761517"/>
      <w:bookmarkStart w:id="1115" w:name="_Toc145707711"/>
      <w:bookmarkStart w:id="1116" w:name="_Toc160570170"/>
      <w:bookmarkStart w:id="1117" w:name="_Toc162007766"/>
      <w:bookmarkStart w:id="1118" w:name="_Toc185515379"/>
      <w:bookmarkStart w:id="1119" w:name="_Toc192872686"/>
      <w:bookmarkStart w:id="1120" w:name="_Toc195533825"/>
      <w:r>
        <w:t>5.</w:t>
      </w:r>
      <w:r w:rsidR="008B763D">
        <w:t>6</w:t>
      </w:r>
      <w:r>
        <w:t>.2.</w:t>
      </w:r>
      <w:r w:rsidR="008B763D">
        <w:t>5</w:t>
      </w:r>
      <w:r>
        <w:t>.2</w:t>
      </w:r>
      <w:r>
        <w:tab/>
      </w:r>
      <w:bookmarkEnd w:id="1108"/>
      <w:bookmarkEnd w:id="1109"/>
      <w:bookmarkEnd w:id="1110"/>
      <w:bookmarkEnd w:id="1111"/>
      <w:bookmarkEnd w:id="1112"/>
      <w:bookmarkEnd w:id="1113"/>
      <w:bookmarkEnd w:id="1114"/>
      <w:bookmarkEnd w:id="1115"/>
      <w:bookmarkEnd w:id="1116"/>
      <w:bookmarkEnd w:id="1117"/>
      <w:r w:rsidR="00BA71B7">
        <w:t>EES notifying QoS of a data session between AC and service consumer using Eees_SessionWithQoS_Notify operation</w:t>
      </w:r>
      <w:bookmarkEnd w:id="1118"/>
      <w:bookmarkEnd w:id="1119"/>
      <w:bookmarkEnd w:id="1120"/>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121" w:name="_Toc85734128"/>
      <w:bookmarkStart w:id="1122" w:name="_Toc89431427"/>
      <w:bookmarkStart w:id="1123" w:name="_Toc97042219"/>
      <w:bookmarkStart w:id="1124" w:name="_Toc97045363"/>
      <w:bookmarkStart w:id="1125" w:name="_Toc97155108"/>
      <w:bookmarkStart w:id="1126" w:name="_Toc101521258"/>
      <w:bookmarkStart w:id="1127" w:name="_Toc138761518"/>
      <w:bookmarkStart w:id="1128" w:name="_Toc145707712"/>
      <w:bookmarkStart w:id="1129" w:name="_Toc160570171"/>
      <w:bookmarkStart w:id="1130" w:name="_Toc162007767"/>
      <w:bookmarkStart w:id="1131" w:name="_Toc185515380"/>
      <w:bookmarkStart w:id="1132" w:name="_Toc192872687"/>
      <w:bookmarkStart w:id="1133" w:name="_Toc195533826"/>
      <w:r>
        <w:t>5.7</w:t>
      </w:r>
      <w:r>
        <w:tab/>
        <w:t>Eees_EASDiscovery Service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7C9DB28" w14:textId="77777777" w:rsidR="001A6A41" w:rsidRDefault="001A6A41" w:rsidP="001A6A41">
      <w:pPr>
        <w:pStyle w:val="Heading3"/>
      </w:pPr>
      <w:bookmarkStart w:id="1134" w:name="_Toc96848057"/>
      <w:bookmarkStart w:id="1135" w:name="_Toc138761519"/>
      <w:bookmarkStart w:id="1136" w:name="_Toc145707713"/>
      <w:bookmarkStart w:id="1137" w:name="_Toc160570172"/>
      <w:bookmarkStart w:id="1138" w:name="_Toc162007768"/>
      <w:bookmarkStart w:id="1139" w:name="_Toc185515381"/>
      <w:bookmarkStart w:id="1140" w:name="_Toc192872688"/>
      <w:bookmarkStart w:id="1141" w:name="_Toc195533827"/>
      <w:r>
        <w:rPr>
          <w:lang w:val="en-US"/>
        </w:rPr>
        <w:t>5.7.1</w:t>
      </w:r>
      <w:r>
        <w:rPr>
          <w:lang w:val="en-US"/>
        </w:rPr>
        <w:tab/>
      </w:r>
      <w:r>
        <w:t>Service Description</w:t>
      </w:r>
      <w:bookmarkEnd w:id="1134"/>
      <w:bookmarkEnd w:id="1135"/>
      <w:bookmarkEnd w:id="1136"/>
      <w:bookmarkEnd w:id="1137"/>
      <w:bookmarkEnd w:id="1138"/>
      <w:bookmarkEnd w:id="1139"/>
      <w:bookmarkEnd w:id="1140"/>
      <w:bookmarkEnd w:id="1141"/>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142" w:name="_Toc96848058"/>
      <w:bookmarkStart w:id="1143" w:name="_Toc138761520"/>
      <w:bookmarkStart w:id="1144" w:name="_Toc145707714"/>
      <w:bookmarkStart w:id="1145" w:name="_Toc160570173"/>
      <w:bookmarkStart w:id="1146" w:name="_Toc162007769"/>
      <w:bookmarkStart w:id="1147" w:name="_Toc185515382"/>
      <w:bookmarkStart w:id="1148" w:name="_Toc192872689"/>
      <w:bookmarkStart w:id="1149" w:name="_Toc195533828"/>
      <w:r>
        <w:rPr>
          <w:lang w:val="en-US"/>
        </w:rPr>
        <w:t>5.7.2</w:t>
      </w:r>
      <w:r>
        <w:rPr>
          <w:lang w:val="en-US"/>
        </w:rPr>
        <w:tab/>
      </w:r>
      <w:r>
        <w:t>Service Operations</w:t>
      </w:r>
      <w:bookmarkEnd w:id="1142"/>
      <w:bookmarkEnd w:id="1143"/>
      <w:bookmarkEnd w:id="1144"/>
      <w:bookmarkEnd w:id="1145"/>
      <w:bookmarkEnd w:id="1146"/>
      <w:bookmarkEnd w:id="1147"/>
      <w:bookmarkEnd w:id="1148"/>
      <w:bookmarkEnd w:id="1149"/>
    </w:p>
    <w:p w14:paraId="30E2A438" w14:textId="77777777" w:rsidR="001A6A41" w:rsidRDefault="001A6A41" w:rsidP="001A6A41">
      <w:pPr>
        <w:pStyle w:val="Heading4"/>
      </w:pPr>
      <w:bookmarkStart w:id="1150" w:name="_Toc96848059"/>
      <w:bookmarkStart w:id="1151" w:name="_Toc138761521"/>
      <w:bookmarkStart w:id="1152" w:name="_Toc145707715"/>
      <w:bookmarkStart w:id="1153" w:name="_Toc160570174"/>
      <w:bookmarkStart w:id="1154" w:name="_Toc162007770"/>
      <w:bookmarkStart w:id="1155" w:name="_Toc185515383"/>
      <w:bookmarkStart w:id="1156" w:name="_Toc192872690"/>
      <w:bookmarkStart w:id="1157" w:name="_Toc195533829"/>
      <w:r>
        <w:t>5.7.2.1</w:t>
      </w:r>
      <w:r>
        <w:tab/>
        <w:t>Introduction</w:t>
      </w:r>
      <w:bookmarkEnd w:id="1150"/>
      <w:bookmarkEnd w:id="1151"/>
      <w:bookmarkEnd w:id="1152"/>
      <w:bookmarkEnd w:id="1153"/>
      <w:bookmarkEnd w:id="1154"/>
      <w:bookmarkEnd w:id="1155"/>
      <w:bookmarkEnd w:id="1156"/>
      <w:bookmarkEnd w:id="115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158" w:name="_Toc96848060"/>
      <w:bookmarkStart w:id="1159" w:name="_Toc138761522"/>
      <w:bookmarkStart w:id="1160" w:name="_Toc145707716"/>
      <w:bookmarkStart w:id="1161" w:name="_Toc160570175"/>
      <w:bookmarkStart w:id="1162" w:name="_Toc162007771"/>
      <w:bookmarkStart w:id="1163" w:name="_Toc185515384"/>
      <w:bookmarkStart w:id="1164" w:name="_Toc192872691"/>
      <w:bookmarkStart w:id="1165" w:name="_Toc195533830"/>
      <w:r>
        <w:t>5.7.2.2</w:t>
      </w:r>
      <w:r>
        <w:tab/>
      </w:r>
      <w:r w:rsidRPr="00F477AF">
        <w:t>Eees_EASDiscove</w:t>
      </w:r>
      <w:r w:rsidRPr="00F477AF">
        <w:lastRenderedPageBreak/>
        <w:t>ry_</w:t>
      </w:r>
      <w:r>
        <w:t>TEasDisc</w:t>
      </w:r>
      <w:r w:rsidRPr="00F477AF">
        <w:t>Request</w:t>
      </w:r>
      <w:bookmarkEnd w:id="1158"/>
      <w:bookmarkEnd w:id="1159"/>
      <w:bookmarkEnd w:id="1160"/>
      <w:bookmarkEnd w:id="1161"/>
      <w:bookmarkEnd w:id="1162"/>
      <w:bookmarkEnd w:id="1163"/>
      <w:bookmarkEnd w:id="1164"/>
      <w:bookmarkEnd w:id="1165"/>
    </w:p>
    <w:p w14:paraId="69D32A68" w14:textId="77777777" w:rsidR="001A6A41" w:rsidRDefault="001A6A41" w:rsidP="001A6A41">
      <w:pPr>
        <w:pStyle w:val="Heading5"/>
      </w:pPr>
      <w:bookmarkStart w:id="1166" w:name="_Toc96848061"/>
      <w:bookmarkStart w:id="1167" w:name="_Toc138761523"/>
      <w:bookmarkStart w:id="1168" w:name="_Toc145707717"/>
      <w:bookmarkStart w:id="1169" w:name="_Toc160570176"/>
      <w:bookmarkStart w:id="1170" w:name="_Toc162007772"/>
      <w:bookmarkStart w:id="1171" w:name="_Toc185515385"/>
      <w:bookmarkStart w:id="1172" w:name="_Toc192872692"/>
      <w:bookmarkStart w:id="1173" w:name="_Toc195533831"/>
      <w:r>
        <w:t>5.7.2.2.1</w:t>
      </w:r>
      <w:r>
        <w:tab/>
        <w:t>General</w:t>
      </w:r>
      <w:bookmarkEnd w:id="1166"/>
      <w:bookmarkEnd w:id="1167"/>
      <w:bookmarkEnd w:id="1168"/>
      <w:bookmarkEnd w:id="1169"/>
      <w:bookmarkEnd w:id="1170"/>
      <w:bookmarkEnd w:id="1171"/>
      <w:bookmarkEnd w:id="1172"/>
      <w:bookmarkEnd w:id="1173"/>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174" w:name="_Toc96848062"/>
      <w:bookmarkStart w:id="1175" w:name="_Toc138761524"/>
      <w:bookmarkStart w:id="1176" w:name="_Toc145707718"/>
      <w:bookmarkStart w:id="1177" w:name="_Toc160570177"/>
      <w:bookmarkStart w:id="1178" w:name="_Toc162007773"/>
      <w:bookmarkStart w:id="1179" w:name="_Toc185515386"/>
      <w:bookmarkStart w:id="1180" w:name="_Toc192872693"/>
      <w:bookmarkStart w:id="1181" w:name="_Toc195533832"/>
      <w:r>
        <w:t>5.7.2.2.2</w:t>
      </w:r>
      <w:r>
        <w:tab/>
      </w:r>
      <w:bookmarkEnd w:id="1174"/>
      <w:bookmarkEnd w:id="1175"/>
      <w:bookmarkEnd w:id="117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177"/>
      <w:bookmarkEnd w:id="1178"/>
      <w:bookmarkEnd w:id="1179"/>
      <w:bookmarkEnd w:id="1180"/>
      <w:bookmarkEnd w:id="1181"/>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182" w:name="_Toc85734135"/>
      <w:bookmarkStart w:id="1183" w:name="_Toc89431434"/>
      <w:bookmarkStart w:id="1184" w:name="_Toc97042226"/>
      <w:bookmarkStart w:id="1185" w:name="_Toc97045370"/>
      <w:bookmarkStart w:id="1186" w:name="_Toc97155115"/>
      <w:bookmarkStart w:id="1187" w:name="_Toc101521265"/>
      <w:bookmarkStart w:id="1188" w:name="_Toc138761525"/>
      <w:bookmarkStart w:id="1189" w:name="_Toc145707719"/>
      <w:bookmarkStart w:id="1190" w:name="_Toc160570178"/>
      <w:bookmarkStart w:id="1191" w:name="_Toc162007774"/>
      <w:bookmarkStart w:id="1192" w:name="_Toc185515387"/>
      <w:bookmarkStart w:id="1193" w:name="_Toc192872694"/>
      <w:bookmarkStart w:id="1194" w:name="_Toc195533833"/>
      <w:r>
        <w:t>5.8</w:t>
      </w:r>
      <w:r>
        <w:tab/>
        <w:t>Eees_ACRManagementEvent Service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61B7E9C" w14:textId="00229A7C" w:rsidR="00571C58" w:rsidRDefault="00571C58" w:rsidP="00571C58">
      <w:pPr>
        <w:pStyle w:val="Heading3"/>
      </w:pPr>
      <w:bookmarkStart w:id="1195" w:name="_Toc85734136"/>
      <w:bookmarkStart w:id="1196" w:name="_Toc89431435"/>
      <w:bookmarkStart w:id="1197" w:name="_Toc97042227"/>
      <w:bookmarkStart w:id="1198" w:name="_Toc97045371"/>
      <w:bookmarkStart w:id="1199" w:name="_Toc97155116"/>
      <w:bookmarkStart w:id="1200" w:name="_Toc101521266"/>
      <w:bookmarkStart w:id="1201" w:name="_Toc138761526"/>
      <w:bookmarkStart w:id="1202" w:name="_Toc145707720"/>
      <w:bookmarkStart w:id="1203" w:name="_Toc160570179"/>
      <w:bookmarkStart w:id="1204" w:name="_Toc162007775"/>
      <w:bookmarkStart w:id="1205" w:name="_Toc185515388"/>
      <w:bookmarkStart w:id="1206" w:name="_Toc192872695"/>
      <w:bookmarkStart w:id="1207" w:name="_Toc195533834"/>
      <w:r>
        <w:t>5.8.1</w:t>
      </w:r>
      <w:r>
        <w:tab/>
        <w:t>Service 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208" w:name="_Toc85734137"/>
      <w:bookmarkStart w:id="1209" w:name="_Toc89431436"/>
      <w:bookmarkStart w:id="1210" w:name="_Toc97042228"/>
      <w:bookmarkStart w:id="1211" w:name="_Toc97045372"/>
      <w:bookmarkStart w:id="1212" w:name="_Toc97155117"/>
      <w:bookmarkStart w:id="1213" w:name="_Toc101521267"/>
      <w:bookmarkStart w:id="1214" w:name="_Toc138761527"/>
      <w:bookmarkStart w:id="1215" w:name="_Toc145707721"/>
      <w:bookmarkStart w:id="1216" w:name="_Toc160570180"/>
      <w:bookmarkStart w:id="1217" w:name="_Toc162007776"/>
      <w:bookmarkStart w:id="1218" w:name="_Toc185515389"/>
      <w:bookmarkStart w:id="1219" w:name="_Toc192872696"/>
      <w:bookmarkStart w:id="1220" w:name="_Toc195533835"/>
      <w:r>
        <w:t>5.8.2</w:t>
      </w:r>
      <w:r>
        <w:tab/>
        <w:t>Service Operations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313A0A31" w14:textId="2FF5577C" w:rsidR="00571C58" w:rsidRDefault="00571C58" w:rsidP="00571C58">
      <w:pPr>
        <w:pStyle w:val="Heading4"/>
      </w:pPr>
      <w:bookmarkStart w:id="1221" w:name="_Toc85734138"/>
      <w:bookmarkStart w:id="1222" w:name="_Toc89431437"/>
      <w:bookmarkStart w:id="1223" w:name="_Toc97042229"/>
      <w:bookmarkStart w:id="1224" w:name="_Toc97045373"/>
      <w:bookmarkStart w:id="1225" w:name="_Toc97155118"/>
      <w:bookmarkStart w:id="1226" w:name="_Toc101521268"/>
      <w:bookmarkStart w:id="1227" w:name="_Toc138761528"/>
      <w:bookmarkStart w:id="1228" w:name="_Toc145707722"/>
      <w:bookmarkStart w:id="1229" w:name="_Toc160570181"/>
      <w:bookmarkStart w:id="1230" w:name="_Toc162007777"/>
      <w:bookmarkStart w:id="1231" w:name="_Toc185515390"/>
      <w:bookmarkStart w:id="1232" w:name="_Toc192872697"/>
      <w:bookmarkStart w:id="1233" w:name="_Toc195533836"/>
      <w:r>
        <w:t>5.8.2.1</w:t>
      </w:r>
      <w:r>
        <w:tab/>
        <w:t>Introduction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234" w:name="_Toc85734139"/>
      <w:bookmarkStart w:id="1235" w:name="_Toc89431438"/>
      <w:bookmarkStart w:id="1236" w:name="_Toc97042230"/>
      <w:bookmarkStart w:id="1237" w:name="_Toc97045374"/>
      <w:bookmarkStart w:id="1238" w:name="_Toc97155119"/>
      <w:bookmarkStart w:id="1239" w:name="_Toc101521269"/>
      <w:bookmarkStart w:id="1240" w:name="_Toc138761529"/>
      <w:bookmarkStart w:id="1241" w:name="_Toc145707723"/>
      <w:bookmarkStart w:id="1242" w:name="_Toc160570182"/>
      <w:bookmarkStart w:id="1243" w:name="_Toc162007778"/>
      <w:bookmarkStart w:id="1244" w:name="_Toc185515391"/>
      <w:bookmarkStart w:id="1245" w:name="_Toc192872698"/>
      <w:bookmarkStart w:id="1246" w:name="_Toc195533837"/>
      <w:r>
        <w:t>5.8.2.2</w:t>
      </w:r>
      <w:r>
        <w:tab/>
        <w:t>Eees_ACRManagementEvent_Subscribe</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92E1B0B" w14:textId="5A76F1FC" w:rsidR="00571C58" w:rsidRDefault="00571C58" w:rsidP="00571C58">
      <w:pPr>
        <w:pStyle w:val="Heading5"/>
      </w:pPr>
      <w:bookmarkStart w:id="1247" w:name="_Toc85734140"/>
      <w:bookmarkStart w:id="1248" w:name="_Toc89431439"/>
      <w:bookmarkStart w:id="1249" w:name="_Toc97042231"/>
      <w:bookmarkStart w:id="1250" w:name="_Toc97045375"/>
      <w:bookmarkStart w:id="1251" w:name="_Toc97155120"/>
      <w:bookmarkStart w:id="1252" w:name="_Toc101521270"/>
      <w:bookmarkStart w:id="1253" w:name="_Toc138761530"/>
      <w:bookmarkStart w:id="1254" w:name="_Toc145707724"/>
      <w:bookmarkStart w:id="1255" w:name="_Toc160570183"/>
      <w:bookmarkStart w:id="1256" w:name="_Toc162007779"/>
      <w:bookmarkStart w:id="1257" w:name="_Toc185515392"/>
      <w:bookmarkStart w:id="1258" w:name="_Toc192872699"/>
      <w:bookmarkStart w:id="1259" w:name="_Toc195533838"/>
      <w:r>
        <w:t>5.8.2.2.1</w:t>
      </w:r>
      <w:r>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260" w:name="_Toc85734141"/>
      <w:bookmarkStart w:id="1261" w:name="_Toc89431440"/>
      <w:bookmarkStart w:id="1262" w:name="_Toc97042232"/>
      <w:bookmarkStart w:id="1263" w:name="_Toc97045376"/>
      <w:bookmarkStart w:id="1264" w:name="_Toc97155121"/>
      <w:bookmarkStart w:id="1265" w:name="_Toc101521271"/>
      <w:bookmarkStart w:id="1266" w:name="_Toc138761531"/>
      <w:bookmarkStart w:id="1267" w:name="_Toc145707725"/>
      <w:bookmarkStart w:id="1268" w:name="_Toc160570184"/>
      <w:bookmarkStart w:id="1269" w:name="_Toc162007780"/>
      <w:bookmarkStart w:id="1270" w:name="_Toc185515393"/>
      <w:bookmarkStart w:id="1271" w:name="_Toc192872700"/>
      <w:bookmarkStart w:id="1272" w:name="_Toc195533839"/>
      <w:r>
        <w:t>5.8.2.2.2</w:t>
      </w:r>
      <w:r>
        <w:tab/>
      </w:r>
      <w:r w:rsidR="00C55650">
        <w:t xml:space="preserve">Service consumer </w:t>
      </w:r>
      <w:r>
        <w:t>requesting to get notifications of ACR management events using Eees_ACRManagementEvent_Subscribe service operation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273" w:name="_Toc85734142"/>
      <w:bookmarkStart w:id="1274" w:name="_Toc89431441"/>
      <w:bookmarkStart w:id="1275" w:name="_Toc97042233"/>
      <w:bookmarkStart w:id="1276" w:name="_Toc97045377"/>
      <w:bookmarkStart w:id="1277" w:name="_Toc97155122"/>
      <w:bookmarkStart w:id="1278" w:name="_Toc101521272"/>
      <w:bookmarkStart w:id="1279" w:name="_Toc138761532"/>
      <w:bookmarkStart w:id="1280" w:name="_Toc145707726"/>
      <w:bookmarkStart w:id="1281" w:name="_Toc160570185"/>
      <w:bookmarkStart w:id="12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283" w:name="_Toc185515394"/>
      <w:bookmarkStart w:id="1284" w:name="_Toc192872701"/>
      <w:bookmarkStart w:id="1285" w:name="_Toc195533840"/>
      <w:r>
        <w:t>5.8.2.3</w:t>
      </w:r>
      <w:r>
        <w:tab/>
        <w:t>Eees_ACRManagementEvent_UpdateSubscription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58E57E5" w14:textId="1C449841" w:rsidR="00571C58" w:rsidRDefault="00571C58" w:rsidP="00571C58">
      <w:pPr>
        <w:pStyle w:val="Heading5"/>
      </w:pPr>
      <w:bookmarkStart w:id="1286" w:name="_Toc85734143"/>
      <w:bookmarkStart w:id="1287" w:name="_Toc89431442"/>
      <w:bookmarkStart w:id="1288" w:name="_Toc97042234"/>
      <w:bookmarkStart w:id="1289" w:name="_Toc97045378"/>
      <w:bookmarkStart w:id="1290" w:name="_Toc97155123"/>
      <w:bookmarkStart w:id="1291" w:name="_Toc101521273"/>
      <w:bookmarkStart w:id="1292" w:name="_Toc138761533"/>
      <w:bookmarkStart w:id="1293" w:name="_Toc145707727"/>
      <w:bookmarkStart w:id="1294" w:name="_Toc160570186"/>
      <w:bookmarkStart w:id="1295" w:name="_Toc162007782"/>
      <w:bookmarkStart w:id="1296" w:name="_Toc185515395"/>
      <w:bookmarkStart w:id="1297" w:name="_Toc192872702"/>
      <w:bookmarkStart w:id="1298" w:name="_Toc195533841"/>
      <w:r>
        <w:t>5.8.2.3.1</w:t>
      </w:r>
      <w:r>
        <w:tab/>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299" w:name="_Toc85734144"/>
      <w:bookmarkStart w:id="1300" w:name="_Toc89431443"/>
      <w:bookmarkStart w:id="1301" w:name="_Toc97042235"/>
      <w:bookmarkStart w:id="1302" w:name="_Toc97045379"/>
      <w:bookmarkStart w:id="1303" w:name="_Toc97155124"/>
      <w:bookmarkStart w:id="1304" w:name="_Toc101521274"/>
      <w:bookmarkStart w:id="1305" w:name="_Toc138761534"/>
      <w:bookmarkStart w:id="1306" w:name="_Toc145707728"/>
      <w:bookmarkStart w:id="1307" w:name="_Toc160570187"/>
      <w:bookmarkStart w:id="1308" w:name="_Toc162007783"/>
      <w:bookmarkStart w:id="1309" w:name="_Toc185515396"/>
      <w:bookmarkStart w:id="1310" w:name="_Toc192872703"/>
      <w:bookmarkStart w:id="1311" w:name="_Toc195533842"/>
      <w:r>
        <w:t>5.8.2.3.2</w:t>
      </w:r>
      <w:r>
        <w:tab/>
      </w:r>
      <w:r w:rsidR="00C55650">
        <w:t xml:space="preserve">Service consumer </w:t>
      </w:r>
      <w:r>
        <w:t>updating an existing Individual ACR Management Events Subscription using Eees_ACRManagementEvent_UpdateSubscription service operation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312" w:name="_Toc85734145"/>
      <w:bookmarkStart w:id="1313" w:name="_Toc89431444"/>
      <w:bookmarkStart w:id="1314" w:name="_Toc97042236"/>
      <w:bookmarkStart w:id="1315" w:name="_Toc97045380"/>
      <w:bookmarkStart w:id="1316" w:name="_Toc97155125"/>
      <w:bookmarkStart w:id="1317" w:name="_Toc101521275"/>
      <w:bookmarkStart w:id="1318" w:name="_Toc138761535"/>
      <w:bookmarkStart w:id="1319" w:name="_Toc145707729"/>
      <w:bookmarkStart w:id="1320" w:name="_Toc160570188"/>
      <w:bookmarkStart w:id="1321" w:name="_Toc162007784"/>
      <w:bookmarkStart w:id="1322" w:name="_Toc185515397"/>
      <w:bookmarkStart w:id="1323" w:name="_Toc192872704"/>
      <w:bookmarkStart w:id="1324" w:name="_Toc195533843"/>
      <w:r>
        <w:t>5.8.2.4</w:t>
      </w:r>
      <w:r>
        <w:tab/>
        <w:t>Eees_ACRManagementEvent_Unsubscribe</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34A68F1" w14:textId="302370F4" w:rsidR="00571C58" w:rsidRDefault="00571C58" w:rsidP="00571C58">
      <w:pPr>
        <w:pStyle w:val="Heading5"/>
      </w:pPr>
      <w:bookmarkStart w:id="1325" w:name="_Toc85734146"/>
      <w:bookmarkStart w:id="1326" w:name="_Toc89431445"/>
      <w:bookmarkStart w:id="1327" w:name="_Toc97042237"/>
      <w:bookmarkStart w:id="1328" w:name="_Toc97045381"/>
      <w:bookmarkStart w:id="1329" w:name="_Toc97155126"/>
      <w:bookmarkStart w:id="1330" w:name="_Toc101521276"/>
      <w:bookmarkStart w:id="1331" w:name="_Toc138761536"/>
      <w:bookmarkStart w:id="1332" w:name="_Toc145707730"/>
      <w:bookmarkStart w:id="1333" w:name="_Toc160570189"/>
      <w:bookmarkStart w:id="1334" w:name="_Toc162007785"/>
      <w:bookmarkStart w:id="1335" w:name="_Toc185515398"/>
      <w:bookmarkStart w:id="1336" w:name="_Toc192872705"/>
      <w:bookmarkStart w:id="1337" w:name="_Toc195533844"/>
      <w:r>
        <w:t>5.8.2.4.1</w:t>
      </w:r>
      <w:r>
        <w:tab/>
        <w:t>General</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338" w:name="_Toc85734147"/>
      <w:bookmarkStart w:id="1339" w:name="_Toc89431446"/>
      <w:bookmarkStart w:id="1340" w:name="_Toc97042238"/>
      <w:bookmarkStart w:id="1341" w:name="_Toc97045382"/>
      <w:bookmarkStart w:id="1342" w:name="_Toc97155127"/>
      <w:bookmarkStart w:id="1343" w:name="_Toc101521277"/>
      <w:bookmarkStart w:id="1344" w:name="_Toc138761537"/>
      <w:bookmarkStart w:id="1345" w:name="_Toc145707731"/>
      <w:bookmarkStart w:id="1346" w:name="_Toc160570190"/>
      <w:bookmarkStart w:id="1347" w:name="_Toc162007786"/>
      <w:bookmarkStart w:id="1348" w:name="_Toc185515399"/>
      <w:bookmarkStart w:id="1349" w:name="_Toc192872706"/>
      <w:bookmarkStart w:id="1350" w:name="_Toc19553384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351" w:name="_Toc85734148"/>
      <w:bookmarkStart w:id="1352" w:name="_Toc89431447"/>
      <w:bookmarkStart w:id="1353" w:name="_Toc97042239"/>
      <w:bookmarkStart w:id="1354" w:name="_Toc97045383"/>
      <w:bookmarkStart w:id="1355" w:name="_Toc97155128"/>
      <w:bookmarkStart w:id="1356" w:name="_Toc101521278"/>
      <w:bookmarkStart w:id="1357" w:name="_Toc138761538"/>
      <w:bookmarkStart w:id="1358" w:name="_Toc145707732"/>
      <w:bookmarkStart w:id="1359" w:name="_Toc160570191"/>
      <w:bookmarkStart w:id="1360" w:name="_Toc162007787"/>
      <w:bookmarkStart w:id="1361" w:name="_Toc185515400"/>
      <w:bookmarkStart w:id="1362" w:name="_Toc192872707"/>
      <w:bookmarkStart w:id="1363" w:name="_Toc195533846"/>
      <w:r>
        <w:t>5.8.2.5</w:t>
      </w:r>
      <w:r>
        <w:tab/>
        <w:t>Eees_ACRManagementEvent_Notify</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ED20B57" w14:textId="05558D17" w:rsidR="00571C58" w:rsidRDefault="00571C58" w:rsidP="00571C58">
      <w:pPr>
        <w:pStyle w:val="Heading5"/>
      </w:pPr>
      <w:bookmarkStart w:id="1364" w:name="_Toc85734149"/>
      <w:bookmarkStart w:id="1365" w:name="_Toc89431448"/>
      <w:bookmarkStart w:id="1366" w:name="_Toc97042240"/>
      <w:bookmarkStart w:id="1367" w:name="_Toc97045384"/>
      <w:bookmarkStart w:id="1368" w:name="_Toc97155129"/>
      <w:bookmarkStart w:id="1369" w:name="_Toc101521279"/>
      <w:bookmarkStart w:id="1370" w:name="_Toc138761539"/>
      <w:bookmarkStart w:id="1371" w:name="_Toc145707733"/>
      <w:bookmarkStart w:id="1372" w:name="_Toc160570192"/>
      <w:bookmarkStart w:id="1373" w:name="_Toc162007788"/>
      <w:bookmarkStart w:id="1374" w:name="_Toc185515401"/>
      <w:bookmarkStart w:id="1375" w:name="_Toc192872708"/>
      <w:bookmarkStart w:id="1376" w:name="_Toc195533847"/>
      <w:r>
        <w:t>5.8.2.5.1</w:t>
      </w:r>
      <w:r>
        <w:tab/>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377" w:name="_Toc85734150"/>
      <w:bookmarkStart w:id="1378" w:name="_Toc89431449"/>
      <w:bookmarkStart w:id="1379" w:name="_Toc97042241"/>
      <w:bookmarkStart w:id="1380" w:name="_Toc97045385"/>
      <w:bookmarkStart w:id="1381" w:name="_Toc97155130"/>
      <w:bookmarkStart w:id="1382" w:name="_Toc101521280"/>
      <w:bookmarkStart w:id="1383" w:name="_Toc138761540"/>
      <w:bookmarkStart w:id="1384" w:name="_Toc145707734"/>
      <w:bookmarkStart w:id="1385" w:name="_Toc160570193"/>
      <w:bookmarkStart w:id="1386" w:name="_Toc162007789"/>
      <w:bookmarkStart w:id="1387" w:name="_Toc185515402"/>
      <w:bookmarkStart w:id="1388" w:name="_Toc192872709"/>
      <w:bookmarkStart w:id="1389" w:name="_Toc195533848"/>
      <w:r>
        <w:t>5.8.2.5.2</w:t>
      </w:r>
      <w:r>
        <w:tab/>
        <w:t>E</w:t>
      </w:r>
      <w:r w:rsidR="00FA31A6">
        <w:t>E</w:t>
      </w:r>
      <w:r>
        <w:t>S notifying ACR management events using Eees_ACRManagementEvent_Notify 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390" w:name="_Toc138761541"/>
      <w:bookmarkStart w:id="1391" w:name="_Toc145707735"/>
      <w:bookmarkStart w:id="1392" w:name="_Toc160570194"/>
      <w:bookmarkStart w:id="1393" w:name="_Toc162007790"/>
      <w:bookmarkStart w:id="1394" w:name="_Toc185515403"/>
      <w:bookmarkStart w:id="1395" w:name="_Toc192872710"/>
      <w:bookmarkStart w:id="1396" w:name="_Toc195533849"/>
      <w:r>
        <w:t>5.8.2.5.3</w:t>
      </w:r>
      <w:r>
        <w:tab/>
        <w:t>E</w:t>
      </w:r>
      <w:r w:rsidR="00FA31A6">
        <w:t>E</w:t>
      </w:r>
      <w:r>
        <w:t>S notifying the availability of user path management events monitoring via the 3GPP 5GC network using Eees_ACRManagementEvent_Notify operation</w:t>
      </w:r>
      <w:bookmarkEnd w:id="1390"/>
      <w:bookmarkEnd w:id="1391"/>
      <w:bookmarkEnd w:id="1392"/>
      <w:bookmarkEnd w:id="1393"/>
      <w:bookmarkEnd w:id="1394"/>
      <w:bookmarkEnd w:id="1395"/>
      <w:bookmarkEnd w:id="139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397" w:name="_Toc85734151"/>
      <w:bookmarkStart w:id="1398" w:name="_Toc89431450"/>
      <w:bookmarkStart w:id="1399" w:name="_Toc97042242"/>
      <w:bookmarkStart w:id="1400" w:name="_Toc97045386"/>
      <w:bookmarkStart w:id="1401" w:name="_Toc97155131"/>
      <w:bookmarkStart w:id="1402" w:name="_Toc101521281"/>
      <w:bookmarkStart w:id="1403" w:name="_Toc138761542"/>
      <w:bookmarkStart w:id="1404" w:name="_Toc145707736"/>
      <w:bookmarkStart w:id="1405" w:name="_Toc160570195"/>
      <w:bookmarkStart w:id="1406" w:name="_Toc162007791"/>
      <w:bookmarkStart w:id="1407" w:name="_Toc185515404"/>
      <w:bookmarkStart w:id="1408" w:name="_Toc192872711"/>
      <w:bookmarkStart w:id="1409" w:name="_Toc195533850"/>
      <w:r>
        <w:t>5.9</w:t>
      </w:r>
      <w:r>
        <w:tab/>
        <w:t>Eees_</w:t>
      </w:r>
      <w:r w:rsidR="00EB3788">
        <w:t xml:space="preserve">AppContextRelocation </w:t>
      </w:r>
      <w:r>
        <w:t>Service</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28674A3" w14:textId="40833654" w:rsidR="003339FD" w:rsidRDefault="003339FD" w:rsidP="003339FD">
      <w:pPr>
        <w:pStyle w:val="Heading3"/>
      </w:pPr>
      <w:bookmarkStart w:id="1410" w:name="_Toc85734152"/>
      <w:bookmarkStart w:id="1411" w:name="_Toc89431451"/>
      <w:bookmarkStart w:id="1412" w:name="_Toc97042243"/>
      <w:bookmarkStart w:id="1413" w:name="_Toc97045387"/>
      <w:bookmarkStart w:id="1414" w:name="_Toc97155132"/>
      <w:bookmarkStart w:id="1415" w:name="_Toc101521282"/>
      <w:bookmarkStart w:id="1416" w:name="_Toc138761543"/>
      <w:bookmarkStart w:id="1417" w:name="_Toc145707737"/>
      <w:bookmarkStart w:id="1418" w:name="_Toc160570196"/>
      <w:bookmarkStart w:id="1419" w:name="_Toc162007792"/>
      <w:bookmarkStart w:id="1420" w:name="_Toc185515405"/>
      <w:bookmarkStart w:id="1421" w:name="_Toc192872712"/>
      <w:bookmarkStart w:id="1422" w:name="_Toc195533851"/>
      <w:r>
        <w:t>5.9.1</w:t>
      </w:r>
      <w:r>
        <w:tab/>
        <w:t>Service Description</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423" w:name="_Toc85734153"/>
      <w:bookmarkStart w:id="1424" w:name="_Toc89431452"/>
      <w:bookmarkStart w:id="1425" w:name="_Toc97042244"/>
      <w:bookmarkStart w:id="1426" w:name="_Toc97045388"/>
      <w:bookmarkStart w:id="1427" w:name="_Toc97155133"/>
      <w:bookmarkStart w:id="1428" w:name="_Toc101521283"/>
      <w:bookmarkStart w:id="1429" w:name="_Toc138761544"/>
      <w:bookmarkStart w:id="1430" w:name="_Toc145707738"/>
      <w:bookmarkStart w:id="1431" w:name="_Toc160570197"/>
      <w:bookmarkStart w:id="1432" w:name="_Toc162007793"/>
      <w:bookmarkStart w:id="1433" w:name="_Toc185515406"/>
      <w:bookmarkStart w:id="1434" w:name="_Toc192872713"/>
      <w:bookmarkStart w:id="1435" w:name="_Toc195533852"/>
      <w:r>
        <w:t>5.9.2</w:t>
      </w:r>
      <w:r>
        <w:tab/>
        <w:t>Service Operations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AD28553" w14:textId="79B6C900" w:rsidR="003339FD" w:rsidRDefault="003339FD" w:rsidP="003339FD">
      <w:pPr>
        <w:pStyle w:val="Heading4"/>
      </w:pPr>
      <w:bookmarkStart w:id="1436" w:name="_Toc85734154"/>
      <w:bookmarkStart w:id="1437" w:name="_Toc89431453"/>
      <w:bookmarkStart w:id="1438" w:name="_Toc97042245"/>
      <w:bookmarkStart w:id="1439" w:name="_Toc97045389"/>
      <w:bookmarkStart w:id="1440" w:name="_Toc97155134"/>
      <w:bookmarkStart w:id="1441" w:name="_Toc101521284"/>
      <w:bookmarkStart w:id="1442" w:name="_Toc138761545"/>
      <w:bookmarkStart w:id="1443" w:name="_Toc145707739"/>
      <w:bookmarkStart w:id="1444" w:name="_Toc160570198"/>
      <w:bookmarkStart w:id="1445" w:name="_Toc162007794"/>
      <w:bookmarkStart w:id="1446" w:name="_Toc185515407"/>
      <w:bookmarkStart w:id="1447" w:name="_Toc192872714"/>
      <w:bookmarkStart w:id="1448" w:name="_Toc195533853"/>
      <w:r>
        <w:t>5.9.2.1</w:t>
      </w:r>
      <w:r>
        <w:tab/>
        <w:t>Introduction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449" w:name="_Toc85734155"/>
      <w:bookmarkStart w:id="1450" w:name="_Toc89431454"/>
      <w:bookmarkStart w:id="1451" w:name="_Toc97042246"/>
      <w:bookmarkStart w:id="1452" w:name="_Toc97045390"/>
      <w:bookmarkStart w:id="1453" w:name="_Toc97155135"/>
      <w:bookmarkStart w:id="1454" w:name="_Toc101521285"/>
      <w:bookmarkStart w:id="1455" w:name="_Toc138761546"/>
      <w:bookmarkStart w:id="1456" w:name="_Toc145707740"/>
      <w:bookmarkStart w:id="1457" w:name="_Toc160570199"/>
      <w:bookmarkStart w:id="1458" w:name="_Toc162007795"/>
      <w:bookmarkStart w:id="1459" w:name="_Toc185515408"/>
      <w:bookmarkStart w:id="1460" w:name="_Toc192872715"/>
      <w:bookmarkStart w:id="1461" w:name="_Toc195533854"/>
      <w:r>
        <w:t>5.</w:t>
      </w:r>
      <w:r w:rsidR="00C157E6">
        <w:t>9</w:t>
      </w:r>
      <w:r>
        <w:t>.2.2</w:t>
      </w:r>
      <w:r>
        <w:tab/>
        <w:t>Eees</w:t>
      </w:r>
      <w:r w:rsidR="00CF04A1">
        <w:t>_AppContextRelocation</w:t>
      </w:r>
      <w:r>
        <w:t>_SelectedTargetEAS_Declare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8A02DED" w14:textId="65D62415" w:rsidR="003339FD" w:rsidRDefault="003339FD" w:rsidP="003339FD">
      <w:pPr>
        <w:pStyle w:val="Heading5"/>
      </w:pPr>
      <w:bookmarkStart w:id="1462" w:name="_Toc85734156"/>
      <w:bookmarkStart w:id="1463" w:name="_Toc89431455"/>
      <w:bookmarkStart w:id="1464" w:name="_Toc97042247"/>
      <w:bookmarkStart w:id="1465" w:name="_Toc97045391"/>
      <w:bookmarkStart w:id="1466" w:name="_Toc97155136"/>
      <w:bookmarkStart w:id="1467" w:name="_Toc101521286"/>
      <w:bookmarkStart w:id="1468" w:name="_Toc138761547"/>
      <w:bookmarkStart w:id="1469" w:name="_Toc145707741"/>
      <w:bookmarkStart w:id="1470" w:name="_Toc160570200"/>
      <w:bookmarkStart w:id="1471" w:name="_Toc162007796"/>
      <w:bookmarkStart w:id="1472" w:name="_Toc185515409"/>
      <w:bookmarkStart w:id="1473" w:name="_Toc192872716"/>
      <w:bookmarkStart w:id="1474" w:name="_Toc195533855"/>
      <w:r>
        <w:t>5.</w:t>
      </w:r>
      <w:r w:rsidR="00C157E6">
        <w:t>9</w:t>
      </w:r>
      <w:r>
        <w:t>.2.2.1</w:t>
      </w:r>
      <w:r>
        <w:tab/>
        <w:t>General</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475" w:name="_Toc85734157"/>
      <w:bookmarkStart w:id="1476" w:name="_Toc89431456"/>
      <w:bookmarkStart w:id="1477" w:name="_Toc97042248"/>
      <w:bookmarkStart w:id="1478" w:name="_Toc97045392"/>
      <w:bookmarkStart w:id="1479" w:name="_Toc97155137"/>
      <w:bookmarkStart w:id="1480" w:name="_Toc101521287"/>
      <w:bookmarkStart w:id="1481" w:name="_Toc138761548"/>
      <w:bookmarkStart w:id="1482" w:name="_Toc145707742"/>
      <w:bookmarkStart w:id="1483" w:name="_Toc160570201"/>
      <w:bookmarkStart w:id="1484" w:name="_Toc162007797"/>
      <w:bookmarkStart w:id="1485" w:name="_Toc185515410"/>
      <w:bookmarkStart w:id="1486" w:name="_Toc192872717"/>
      <w:bookmarkStart w:id="1487" w:name="_Toc195533856"/>
      <w:r>
        <w:t>5.</w:t>
      </w:r>
      <w:r w:rsidR="00C157E6">
        <w:t>9</w:t>
      </w:r>
      <w:r>
        <w:t>.2.2.2</w:t>
      </w:r>
      <w:r>
        <w:tab/>
        <w:t>S-EAS informing the S-EES about the selected T-EAS using Eees</w:t>
      </w:r>
      <w:r w:rsidR="00CF04A1">
        <w:t>_AppContextRelocation</w:t>
      </w:r>
      <w:r>
        <w:t>_SelectedTargetEAS_Declare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488" w:name="_Toc101521288"/>
      <w:bookmarkStart w:id="1489" w:name="_Toc138761549"/>
      <w:bookmarkStart w:id="1490" w:name="_Toc145707743"/>
      <w:bookmarkStart w:id="1491" w:name="_Toc160570202"/>
      <w:bookmarkStart w:id="1492" w:name="_Toc162007798"/>
      <w:bookmarkStart w:id="1493" w:name="_Toc185515411"/>
      <w:bookmarkStart w:id="1494" w:name="_Toc192872718"/>
      <w:bookmarkStart w:id="1495" w:name="_Toc195533857"/>
      <w:r>
        <w:t>5.9.2.3</w:t>
      </w:r>
      <w:r>
        <w:tab/>
        <w:t>Eees_AppContextRelocation_ACRDetermination_Request</w:t>
      </w:r>
      <w:bookmarkEnd w:id="1488"/>
      <w:bookmarkEnd w:id="1489"/>
      <w:bookmarkEnd w:id="1490"/>
      <w:bookmarkEnd w:id="1491"/>
      <w:bookmarkEnd w:id="1492"/>
      <w:bookmarkEnd w:id="1493"/>
      <w:bookmarkEnd w:id="1494"/>
      <w:bookmarkEnd w:id="1495"/>
    </w:p>
    <w:p w14:paraId="7437446D" w14:textId="77777777" w:rsidR="008307FA" w:rsidRDefault="008307FA" w:rsidP="008307FA">
      <w:pPr>
        <w:pStyle w:val="Heading5"/>
      </w:pPr>
      <w:bookmarkStart w:id="1496" w:name="_Toc101521289"/>
      <w:bookmarkStart w:id="1497" w:name="_Toc138761550"/>
      <w:bookmarkStart w:id="1498" w:name="_Toc145707744"/>
      <w:bookmarkStart w:id="1499" w:name="_Toc160570203"/>
      <w:bookmarkStart w:id="1500" w:name="_Toc162007799"/>
      <w:bookmarkStart w:id="1501" w:name="_Toc185515412"/>
      <w:bookmarkStart w:id="1502" w:name="_Toc192872719"/>
      <w:bookmarkStart w:id="1503" w:name="_Toc195533858"/>
      <w:r>
        <w:t>5.9.2.3.1</w:t>
      </w:r>
      <w:r>
        <w:tab/>
        <w:t>General</w:t>
      </w:r>
      <w:bookmarkEnd w:id="1496"/>
      <w:bookmarkEnd w:id="1497"/>
      <w:bookmarkEnd w:id="1498"/>
      <w:bookmarkEnd w:id="1499"/>
      <w:bookmarkEnd w:id="1500"/>
      <w:bookmarkEnd w:id="1501"/>
      <w:bookmarkEnd w:id="1502"/>
      <w:bookmarkEnd w:id="1503"/>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504" w:name="_Toc101521290"/>
      <w:bookmarkStart w:id="1505" w:name="_Toc138761551"/>
      <w:bookmarkStart w:id="1506" w:name="_Toc145707745"/>
      <w:bookmarkStart w:id="1507" w:name="_Toc160570204"/>
      <w:bookmarkStart w:id="1508" w:name="_Toc162007800"/>
      <w:bookmarkStart w:id="1509" w:name="_Toc185515413"/>
      <w:bookmarkStart w:id="1510" w:name="_Toc192872720"/>
      <w:bookmarkStart w:id="1511" w:name="_Toc195533859"/>
      <w:r>
        <w:t>5.9.2.3.2</w:t>
      </w:r>
      <w:r>
        <w:tab/>
      </w:r>
      <w:r w:rsidR="000C1050">
        <w:t>R</w:t>
      </w:r>
      <w:r>
        <w:t>equest the S-EES to determine the ACR using Eees_AppContextRelocation_ACRDetermination_Request operation</w:t>
      </w:r>
      <w:bookmarkEnd w:id="1504"/>
      <w:bookmarkEnd w:id="1505"/>
      <w:bookmarkEnd w:id="1506"/>
      <w:bookmarkEnd w:id="1507"/>
      <w:bookmarkEnd w:id="1508"/>
      <w:bookmarkEnd w:id="1509"/>
      <w:bookmarkEnd w:id="1510"/>
      <w:bookmarkEnd w:id="1511"/>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512" w:name="_Toc85734158"/>
      <w:bookmarkStart w:id="1513" w:name="_Toc89431457"/>
      <w:bookmarkStart w:id="1514" w:name="_Toc97042249"/>
      <w:bookmarkStart w:id="1515" w:name="_Toc97045393"/>
      <w:bookmarkStart w:id="1516" w:name="_Toc97155138"/>
      <w:bookmarkStart w:id="1517" w:name="_Toc101521291"/>
      <w:bookmarkStart w:id="1518" w:name="_Toc138761552"/>
      <w:bookmarkStart w:id="1519" w:name="_Toc145707746"/>
      <w:bookmarkStart w:id="1520" w:name="_Toc160570205"/>
      <w:bookmarkStart w:id="1521" w:name="_Toc162007801"/>
      <w:bookmarkStart w:id="1522" w:name="_Toc185515414"/>
      <w:bookmarkStart w:id="1523" w:name="_Toc192872721"/>
      <w:bookmarkStart w:id="1524" w:name="_Toc195533860"/>
      <w:r>
        <w:t>5.10</w:t>
      </w:r>
      <w:r>
        <w:tab/>
        <w:t>Eees_EECContext</w:t>
      </w:r>
      <w:r w:rsidR="00371DF3">
        <w:t>Relocation</w:t>
      </w:r>
      <w:r>
        <w:t xml:space="preserve"> Service</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AF52FF4" w14:textId="6147FB36" w:rsidR="0013039F" w:rsidRDefault="0013039F" w:rsidP="0013039F">
      <w:pPr>
        <w:pStyle w:val="Heading3"/>
      </w:pPr>
      <w:bookmarkStart w:id="1525" w:name="_Toc85734159"/>
      <w:bookmarkStart w:id="1526" w:name="_Toc89431458"/>
      <w:bookmarkStart w:id="1527" w:name="_Toc97042250"/>
      <w:bookmarkStart w:id="1528" w:name="_Toc97045394"/>
      <w:bookmarkStart w:id="1529" w:name="_Toc97155139"/>
      <w:bookmarkStart w:id="1530" w:name="_Toc101521292"/>
      <w:bookmarkStart w:id="1531" w:name="_Toc138761553"/>
      <w:bookmarkStart w:id="1532" w:name="_Toc145707747"/>
      <w:bookmarkStart w:id="1533" w:name="_Toc160570206"/>
      <w:bookmarkStart w:id="1534" w:name="_Toc162007802"/>
      <w:bookmarkStart w:id="1535" w:name="_Toc185515415"/>
      <w:bookmarkStart w:id="1536" w:name="_Toc192872722"/>
      <w:bookmarkStart w:id="1537" w:name="_Toc195533861"/>
      <w:r>
        <w:t>5.10.1</w:t>
      </w:r>
      <w:r>
        <w:tab/>
        <w:t>Service Description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538" w:name="_Toc85734160"/>
      <w:bookmarkStart w:id="1539" w:name="_Toc89431459"/>
      <w:bookmarkStart w:id="1540" w:name="_Toc97042251"/>
      <w:bookmarkStart w:id="1541" w:name="_Toc97045395"/>
      <w:bookmarkStart w:id="1542" w:name="_Toc97155140"/>
      <w:bookmarkStart w:id="1543" w:name="_Toc101521293"/>
      <w:bookmarkStart w:id="1544" w:name="_Toc138761554"/>
      <w:bookmarkStart w:id="1545" w:name="_Toc145707748"/>
      <w:bookmarkStart w:id="1546" w:name="_Toc160570207"/>
      <w:bookmarkStart w:id="1547" w:name="_Toc162007803"/>
      <w:bookmarkStart w:id="1548" w:name="_Toc185515416"/>
      <w:bookmarkStart w:id="1549" w:name="_Toc192872723"/>
      <w:bookmarkStart w:id="1550" w:name="_Toc195533862"/>
      <w:r>
        <w:t>5.10.2</w:t>
      </w:r>
      <w:r>
        <w:tab/>
        <w:t>Service Operations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59CC1" w14:textId="04E167E5" w:rsidR="0013039F" w:rsidRDefault="0013039F" w:rsidP="0013039F">
      <w:pPr>
        <w:pStyle w:val="Heading4"/>
      </w:pPr>
      <w:bookmarkStart w:id="1551" w:name="_Toc85734161"/>
      <w:bookmarkStart w:id="1552" w:name="_Toc89431460"/>
      <w:bookmarkStart w:id="1553" w:name="_Toc97042252"/>
      <w:bookmarkStart w:id="1554" w:name="_Toc97045396"/>
      <w:bookmarkStart w:id="1555" w:name="_Toc97155141"/>
      <w:bookmarkStart w:id="1556" w:name="_Toc101521294"/>
      <w:bookmarkStart w:id="1557" w:name="_Toc138761555"/>
      <w:bookmarkStart w:id="1558" w:name="_Toc145707749"/>
      <w:bookmarkStart w:id="1559" w:name="_Toc160570208"/>
      <w:bookmarkStart w:id="1560" w:name="_Toc162007804"/>
      <w:bookmarkStart w:id="1561" w:name="_Toc185515417"/>
      <w:bookmarkStart w:id="1562" w:name="_Toc192872724"/>
      <w:bookmarkStart w:id="1563" w:name="_Toc195533863"/>
      <w:r>
        <w:t>5.10.2.1</w:t>
      </w:r>
      <w:r>
        <w:tab/>
        <w:t>Introduction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564" w:name="_Toc85734162"/>
      <w:bookmarkStart w:id="1565" w:name="_Toc89431461"/>
      <w:bookmarkStart w:id="1566" w:name="_Toc97042253"/>
      <w:bookmarkStart w:id="1567" w:name="_Toc97045397"/>
      <w:bookmarkStart w:id="1568" w:name="_Toc97155142"/>
      <w:bookmarkStart w:id="1569" w:name="_Toc101521295"/>
      <w:bookmarkStart w:id="1570" w:name="_Toc138761556"/>
      <w:bookmarkStart w:id="1571" w:name="_Toc145707750"/>
      <w:bookmarkStart w:id="1572" w:name="_Toc160570209"/>
      <w:bookmarkStart w:id="1573" w:name="_Toc162007805"/>
      <w:bookmarkStart w:id="1574" w:name="_Toc185515418"/>
      <w:bookmarkStart w:id="1575" w:name="_Toc192872725"/>
      <w:bookmarkStart w:id="1576" w:name="_Toc195533864"/>
      <w:r>
        <w:t>5.10.2.2</w:t>
      </w:r>
      <w:r>
        <w:tab/>
        <w:t>Eees_EECContext</w:t>
      </w:r>
      <w:r w:rsidR="00B71F03">
        <w:t>Relocation_</w:t>
      </w:r>
      <w:r>
        <w:t>Pull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4234D06" w14:textId="2C7FE3A3" w:rsidR="0013039F" w:rsidRDefault="0013039F" w:rsidP="0013039F">
      <w:pPr>
        <w:pStyle w:val="Heading5"/>
      </w:pPr>
      <w:bookmarkStart w:id="1577" w:name="_Toc85734163"/>
      <w:bookmarkStart w:id="1578" w:name="_Toc89431462"/>
      <w:bookmarkStart w:id="1579" w:name="_Toc97042254"/>
      <w:bookmarkStart w:id="1580" w:name="_Toc97045398"/>
      <w:bookmarkStart w:id="1581" w:name="_Toc97155143"/>
      <w:bookmarkStart w:id="1582" w:name="_Toc101521296"/>
      <w:bookmarkStart w:id="1583" w:name="_Toc138761557"/>
      <w:bookmarkStart w:id="1584" w:name="_Toc145707751"/>
      <w:bookmarkStart w:id="1585" w:name="_Toc160570210"/>
      <w:bookmarkStart w:id="1586" w:name="_Toc162007806"/>
      <w:bookmarkStart w:id="1587" w:name="_Toc185515419"/>
      <w:bookmarkStart w:id="1588" w:name="_Toc192872726"/>
      <w:bookmarkStart w:id="1589" w:name="_Toc195533865"/>
      <w:r>
        <w:t>5.10.2.2.1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590" w:name="_Toc85734164"/>
      <w:bookmarkStart w:id="1591" w:name="_Toc89431463"/>
      <w:bookmarkStart w:id="1592" w:name="_Toc97042255"/>
      <w:bookmarkStart w:id="1593" w:name="_Toc97045399"/>
      <w:bookmarkStart w:id="1594" w:name="_Toc97155144"/>
      <w:bookmarkStart w:id="1595" w:name="_Toc101521297"/>
      <w:bookmarkStart w:id="1596" w:name="_Toc138761558"/>
      <w:bookmarkStart w:id="1597" w:name="_Toc145707752"/>
      <w:bookmarkStart w:id="1598" w:name="_Toc160570211"/>
      <w:bookmarkStart w:id="1599" w:name="_Toc162007807"/>
      <w:bookmarkStart w:id="1600" w:name="_Toc185515420"/>
      <w:bookmarkStart w:id="1601" w:name="_Toc192872727"/>
      <w:bookmarkStart w:id="1602" w:name="_Toc195533866"/>
      <w:r>
        <w:t>5.10.2.2.2</w:t>
      </w:r>
      <w:r>
        <w:tab/>
      </w:r>
      <w:bookmarkEnd w:id="1590"/>
      <w:bookmarkEnd w:id="1591"/>
      <w:bookmarkEnd w:id="1592"/>
      <w:bookmarkEnd w:id="1593"/>
      <w:bookmarkEnd w:id="1594"/>
      <w:bookmarkEnd w:id="1595"/>
      <w:bookmarkEnd w:id="1596"/>
      <w:bookmarkEnd w:id="1597"/>
      <w:r w:rsidR="00D656F0">
        <w:t>Service consumer pulling the EEC context information from the EES using the Eees_EECContextRelocation_Pull operation</w:t>
      </w:r>
      <w:bookmarkEnd w:id="1598"/>
      <w:bookmarkEnd w:id="1599"/>
      <w:bookmarkEnd w:id="1600"/>
      <w:bookmarkEnd w:id="1601"/>
      <w:bookmarkEnd w:id="160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603" w:name="_Toc97042256"/>
      <w:bookmarkStart w:id="1604" w:name="_Toc97045400"/>
      <w:bookmarkStart w:id="1605" w:name="_Toc97155145"/>
      <w:bookmarkStart w:id="1606" w:name="_Toc101521298"/>
      <w:bookmarkStart w:id="1607" w:name="_Toc138761559"/>
      <w:bookmarkStart w:id="1608" w:name="_Toc145707753"/>
      <w:bookmarkStart w:id="1609" w:name="_Toc160570212"/>
      <w:bookmarkStart w:id="1610" w:name="_Toc162007808"/>
      <w:bookmarkStart w:id="1611" w:name="_Toc185515421"/>
      <w:bookmarkStart w:id="1612" w:name="_Toc192872728"/>
      <w:bookmarkStart w:id="1613" w:name="_Toc195533867"/>
      <w:r>
        <w:t>5.10.2.3</w:t>
      </w:r>
      <w:r>
        <w:tab/>
        <w:t>Eees_EECContextRelocation_Push</w:t>
      </w:r>
      <w:bookmarkEnd w:id="1603"/>
      <w:bookmarkEnd w:id="1604"/>
      <w:bookmarkEnd w:id="1605"/>
      <w:bookmarkEnd w:id="1606"/>
      <w:bookmarkEnd w:id="1607"/>
      <w:bookmarkEnd w:id="1608"/>
      <w:bookmarkEnd w:id="1609"/>
      <w:bookmarkEnd w:id="1610"/>
      <w:bookmarkEnd w:id="1611"/>
      <w:bookmarkEnd w:id="1612"/>
      <w:bookmarkEnd w:id="1613"/>
    </w:p>
    <w:p w14:paraId="1925259A" w14:textId="77777777" w:rsidR="00F04DD8" w:rsidRDefault="00F04DD8" w:rsidP="00F04DD8">
      <w:pPr>
        <w:pStyle w:val="Heading5"/>
      </w:pPr>
      <w:bookmarkStart w:id="1614" w:name="_Toc97042257"/>
      <w:bookmarkStart w:id="1615" w:name="_Toc97045401"/>
      <w:bookmarkStart w:id="1616" w:name="_Toc97155146"/>
      <w:bookmarkStart w:id="1617" w:name="_Toc101521299"/>
      <w:bookmarkStart w:id="1618" w:name="_Toc138761560"/>
      <w:bookmarkStart w:id="1619" w:name="_Toc145707754"/>
      <w:bookmarkStart w:id="1620" w:name="_Toc160570213"/>
      <w:bookmarkStart w:id="1621" w:name="_Toc162007809"/>
      <w:bookmarkStart w:id="1622" w:name="_Toc185515422"/>
      <w:bookmarkStart w:id="1623" w:name="_Toc192872729"/>
      <w:bookmarkStart w:id="1624" w:name="_Toc195533868"/>
      <w:r>
        <w:t>5.10.2.3.1</w:t>
      </w:r>
      <w:r>
        <w:tab/>
        <w:t>General</w:t>
      </w:r>
      <w:bookmarkEnd w:id="1614"/>
      <w:bookmarkEnd w:id="1615"/>
      <w:bookmarkEnd w:id="1616"/>
      <w:bookmarkEnd w:id="1617"/>
      <w:bookmarkEnd w:id="1618"/>
      <w:bookmarkEnd w:id="1619"/>
      <w:bookmarkEnd w:id="1620"/>
      <w:bookmarkEnd w:id="1621"/>
      <w:bookmarkEnd w:id="1622"/>
      <w:bookmarkEnd w:id="1623"/>
      <w:bookmarkEnd w:id="162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625" w:name="_Toc97042258"/>
      <w:bookmarkStart w:id="1626" w:name="_Toc97045402"/>
      <w:bookmarkStart w:id="1627" w:name="_Toc97155147"/>
      <w:bookmarkStart w:id="1628" w:name="_Toc101521300"/>
      <w:bookmarkStart w:id="1629" w:name="_Toc138761561"/>
      <w:bookmarkStart w:id="1630" w:name="_Toc145707755"/>
      <w:bookmarkStart w:id="1631" w:name="_Toc160570214"/>
      <w:bookmarkStart w:id="1632" w:name="_Toc162007810"/>
      <w:bookmarkStart w:id="1633" w:name="_Toc185515423"/>
      <w:bookmarkStart w:id="1634" w:name="_Toc192872730"/>
      <w:bookmarkStart w:id="1635" w:name="_Toc195533869"/>
      <w:r>
        <w:t>5.10.2.3.2</w:t>
      </w:r>
      <w:r>
        <w:tab/>
      </w:r>
      <w:bookmarkEnd w:id="1625"/>
      <w:bookmarkEnd w:id="1626"/>
      <w:bookmarkEnd w:id="1627"/>
      <w:bookmarkEnd w:id="1628"/>
      <w:bookmarkEnd w:id="1629"/>
      <w:bookmarkEnd w:id="1630"/>
      <w:r w:rsidR="00D656F0">
        <w:t>Service consumer pushing the EEC context information to the EES using the Eees_EECContextRelocation_Push operation</w:t>
      </w:r>
      <w:bookmarkEnd w:id="1631"/>
      <w:bookmarkEnd w:id="1632"/>
      <w:bookmarkEnd w:id="1633"/>
      <w:bookmarkEnd w:id="1634"/>
      <w:bookmarkEnd w:id="163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636" w:name="_Toc97042259"/>
      <w:bookmarkStart w:id="1637" w:name="_Toc97045403"/>
      <w:bookmarkStart w:id="1638" w:name="_Toc97155148"/>
      <w:bookmarkStart w:id="1639" w:name="_Toc101521301"/>
      <w:bookmarkStart w:id="1640" w:name="_Toc138761562"/>
      <w:bookmarkStart w:id="1641" w:name="_Toc145707756"/>
      <w:bookmarkStart w:id="1642" w:name="_Toc160570215"/>
      <w:bookmarkStart w:id="1643" w:name="_Toc162007811"/>
      <w:bookmarkStart w:id="1644" w:name="_Toc185515424"/>
      <w:bookmarkStart w:id="1645" w:name="_Toc192872731"/>
      <w:bookmarkStart w:id="1646" w:name="_Toc195533870"/>
      <w:r>
        <w:t>5.11</w:t>
      </w:r>
      <w:r>
        <w:tab/>
      </w:r>
      <w:r w:rsidRPr="00F477AF">
        <w:t>Eees_</w:t>
      </w:r>
      <w:r>
        <w:t>EELManaged</w:t>
      </w:r>
      <w:r w:rsidRPr="00F477AF">
        <w:t>ACR</w:t>
      </w:r>
      <w:r>
        <w:t xml:space="preserve"> Service</w:t>
      </w:r>
      <w:bookmarkEnd w:id="1636"/>
      <w:bookmarkEnd w:id="1637"/>
      <w:bookmarkEnd w:id="1638"/>
      <w:bookmarkEnd w:id="1639"/>
      <w:bookmarkEnd w:id="1640"/>
      <w:bookmarkEnd w:id="1641"/>
      <w:bookmarkEnd w:id="1642"/>
      <w:bookmarkEnd w:id="1643"/>
      <w:bookmarkEnd w:id="1644"/>
      <w:bookmarkEnd w:id="1645"/>
      <w:bookmarkEnd w:id="1646"/>
    </w:p>
    <w:p w14:paraId="69BD05C7" w14:textId="479F7AD9" w:rsidR="00A5063B" w:rsidRDefault="00A5063B" w:rsidP="00A5063B">
      <w:pPr>
        <w:pStyle w:val="Heading3"/>
      </w:pPr>
      <w:bookmarkStart w:id="1647" w:name="_Toc97042260"/>
      <w:bookmarkStart w:id="1648" w:name="_Toc97045404"/>
      <w:bookmarkStart w:id="1649" w:name="_Toc97155149"/>
      <w:bookmarkStart w:id="1650" w:name="_Toc101521302"/>
      <w:bookmarkStart w:id="1651" w:name="_Toc138761563"/>
      <w:bookmarkStart w:id="1652" w:name="_Toc145707757"/>
      <w:bookmarkStart w:id="1653" w:name="_Toc160570216"/>
      <w:bookmarkStart w:id="1654" w:name="_Toc162007812"/>
      <w:bookmarkStart w:id="1655" w:name="_Toc185515425"/>
      <w:bookmarkStart w:id="1656" w:name="_Toc192872732"/>
      <w:bookmarkStart w:id="1657" w:name="_Toc195533871"/>
      <w:r>
        <w:t>5.11.1</w:t>
      </w:r>
      <w:r>
        <w:tab/>
        <w:t>Service Description</w:t>
      </w:r>
      <w:bookmarkEnd w:id="1647"/>
      <w:bookmarkEnd w:id="1648"/>
      <w:bookmarkEnd w:id="1649"/>
      <w:bookmarkEnd w:id="1650"/>
      <w:bookmarkEnd w:id="1651"/>
      <w:bookmarkEnd w:id="1652"/>
      <w:bookmarkEnd w:id="1653"/>
      <w:bookmarkEnd w:id="1654"/>
      <w:bookmarkEnd w:id="1655"/>
      <w:bookmarkEnd w:id="1656"/>
      <w:bookmarkEnd w:id="1657"/>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658" w:name="_Toc97042261"/>
      <w:bookmarkStart w:id="1659" w:name="_Toc97045405"/>
      <w:bookmarkStart w:id="1660" w:name="_Toc97155150"/>
      <w:bookmarkStart w:id="1661" w:name="_Toc101521303"/>
      <w:bookmarkStart w:id="1662" w:name="_Toc138761564"/>
      <w:bookmarkStart w:id="1663" w:name="_Toc145707758"/>
      <w:bookmarkStart w:id="1664" w:name="_Toc160570217"/>
      <w:bookmarkStart w:id="1665" w:name="_Toc162007813"/>
      <w:bookmarkStart w:id="1666" w:name="_Toc185515426"/>
      <w:bookmarkStart w:id="1667" w:name="_Toc192872733"/>
      <w:bookmarkStart w:id="1668" w:name="_Toc195533872"/>
      <w:r>
        <w:t>5.11.2</w:t>
      </w:r>
      <w:r>
        <w:tab/>
        <w:t>Service Operations</w:t>
      </w:r>
      <w:bookmarkEnd w:id="1658"/>
      <w:bookmarkEnd w:id="1659"/>
      <w:bookmarkEnd w:id="1660"/>
      <w:bookmarkEnd w:id="1661"/>
      <w:bookmarkEnd w:id="1662"/>
      <w:bookmarkEnd w:id="1663"/>
      <w:bookmarkEnd w:id="1664"/>
      <w:bookmarkEnd w:id="1665"/>
      <w:bookmarkEnd w:id="1666"/>
      <w:bookmarkEnd w:id="1667"/>
      <w:bookmarkEnd w:id="1668"/>
    </w:p>
    <w:p w14:paraId="2FC51C18" w14:textId="10D40E96" w:rsidR="00A5063B" w:rsidRDefault="00A5063B" w:rsidP="00A5063B">
      <w:pPr>
        <w:pStyle w:val="Heading4"/>
      </w:pPr>
      <w:bookmarkStart w:id="1669" w:name="_Toc97042262"/>
      <w:bookmarkStart w:id="1670" w:name="_Toc97045406"/>
      <w:bookmarkStart w:id="1671" w:name="_Toc97155151"/>
      <w:bookmarkStart w:id="1672" w:name="_Toc101521304"/>
      <w:bookmarkStart w:id="1673" w:name="_Toc138761565"/>
      <w:bookmarkStart w:id="1674" w:name="_Toc145707759"/>
      <w:bookmarkStart w:id="1675" w:name="_Toc160570218"/>
      <w:bookmarkStart w:id="1676" w:name="_Toc162007814"/>
      <w:bookmarkStart w:id="1677" w:name="_Toc185515427"/>
      <w:bookmarkStart w:id="1678" w:name="_Toc192872734"/>
      <w:bookmarkStart w:id="1679" w:name="_Toc195533873"/>
      <w:r>
        <w:t>5.11.2.1</w:t>
      </w:r>
      <w:r>
        <w:tab/>
        <w:t>Introduction</w:t>
      </w:r>
      <w:bookmarkEnd w:id="1669"/>
      <w:bookmarkEnd w:id="1670"/>
      <w:bookmarkEnd w:id="1671"/>
      <w:bookmarkEnd w:id="1672"/>
      <w:bookmarkEnd w:id="1673"/>
      <w:bookmarkEnd w:id="1674"/>
      <w:bookmarkEnd w:id="1675"/>
      <w:bookmarkEnd w:id="1676"/>
      <w:bookmarkEnd w:id="1677"/>
      <w:bookmarkEnd w:id="1678"/>
      <w:bookmarkEnd w:id="16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680" w:name="_Toc97042263"/>
      <w:bookmarkStart w:id="1681" w:name="_Toc97045407"/>
      <w:bookmarkStart w:id="1682" w:name="_Toc97155152"/>
      <w:bookmarkStart w:id="1683" w:name="_Toc101521305"/>
      <w:bookmarkStart w:id="1684" w:name="_Toc138761566"/>
      <w:bookmarkStart w:id="1685" w:name="_Toc145707760"/>
      <w:bookmarkStart w:id="1686" w:name="_Toc160570219"/>
      <w:bookmarkStart w:id="1687" w:name="_Toc162007815"/>
      <w:bookmarkStart w:id="1688" w:name="_Toc185515428"/>
      <w:bookmarkStart w:id="1689" w:name="_Toc192872735"/>
      <w:bookmarkStart w:id="1690" w:name="_Toc195533874"/>
      <w:r>
        <w:t>5.11.2.2</w:t>
      </w:r>
      <w:r>
        <w:tab/>
      </w:r>
      <w:r w:rsidRPr="00F477AF">
        <w:t>Eees_</w:t>
      </w:r>
      <w:r>
        <w:t>EELManaged</w:t>
      </w:r>
      <w:r w:rsidRPr="00F477AF">
        <w:t>ACR</w:t>
      </w:r>
      <w:r w:rsidRPr="00F7022F">
        <w:t>_Request</w:t>
      </w:r>
      <w:bookmarkEnd w:id="1680"/>
      <w:bookmarkEnd w:id="1681"/>
      <w:bookmarkEnd w:id="1682"/>
      <w:bookmarkEnd w:id="1683"/>
      <w:bookmarkEnd w:id="1684"/>
      <w:bookmarkEnd w:id="1685"/>
      <w:bookmarkEnd w:id="1686"/>
      <w:bookmarkEnd w:id="1687"/>
      <w:bookmarkEnd w:id="1688"/>
      <w:bookmarkEnd w:id="1689"/>
      <w:bookmarkEnd w:id="1690"/>
    </w:p>
    <w:p w14:paraId="717B8313" w14:textId="6DD57581" w:rsidR="00A5063B" w:rsidRDefault="00A5063B" w:rsidP="00A5063B">
      <w:pPr>
        <w:pStyle w:val="Heading5"/>
      </w:pPr>
      <w:bookmarkStart w:id="1691" w:name="_Toc97042264"/>
      <w:bookmarkStart w:id="1692" w:name="_Toc97045408"/>
      <w:bookmarkStart w:id="1693" w:name="_Toc97155153"/>
      <w:bookmarkStart w:id="1694" w:name="_Toc101521306"/>
      <w:bookmarkStart w:id="1695" w:name="_Toc138761567"/>
      <w:bookmarkStart w:id="1696" w:name="_Toc145707761"/>
      <w:bookmarkStart w:id="1697" w:name="_Toc160570220"/>
      <w:bookmarkStart w:id="1698" w:name="_Toc162007816"/>
      <w:bookmarkStart w:id="1699" w:name="_Toc185515429"/>
      <w:bookmarkStart w:id="1700" w:name="_Toc192872736"/>
      <w:bookmarkStart w:id="1701" w:name="_Toc195533875"/>
      <w:r>
        <w:t>5.11.2.2.1</w:t>
      </w:r>
      <w:r>
        <w:tab/>
        <w:t>General</w:t>
      </w:r>
      <w:bookmarkEnd w:id="1691"/>
      <w:bookmarkEnd w:id="1692"/>
      <w:bookmarkEnd w:id="1693"/>
      <w:bookmarkEnd w:id="1694"/>
      <w:bookmarkEnd w:id="1695"/>
      <w:bookmarkEnd w:id="1696"/>
      <w:bookmarkEnd w:id="1697"/>
      <w:bookmarkEnd w:id="1698"/>
      <w:bookmarkEnd w:id="1699"/>
      <w:bookmarkEnd w:id="1700"/>
      <w:bookmarkEnd w:id="1701"/>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702" w:name="_Toc97042265"/>
      <w:bookmarkStart w:id="1703" w:name="_Toc97045409"/>
      <w:bookmarkStart w:id="1704" w:name="_Toc97155154"/>
      <w:bookmarkStart w:id="1705" w:name="_Toc101521307"/>
      <w:bookmarkStart w:id="1706" w:name="_Toc138761568"/>
      <w:bookmarkStart w:id="1707" w:name="_Toc145707762"/>
      <w:bookmarkStart w:id="1708" w:name="_Toc160570221"/>
      <w:bookmarkStart w:id="1709" w:name="_Toc162007817"/>
      <w:bookmarkStart w:id="1710" w:name="_Toc185515430"/>
      <w:bookmarkStart w:id="1711" w:name="_Toc192872737"/>
      <w:bookmarkStart w:id="1712" w:name="_Toc195533876"/>
      <w:r>
        <w:t>5.11.2.2.2</w:t>
      </w:r>
      <w:r>
        <w:tab/>
        <w:t>EEL</w:t>
      </w:r>
      <w:r w:rsidRPr="00F7022F">
        <w:t xml:space="preserve"> </w:t>
      </w:r>
      <w:r>
        <w:t>Managed ACR</w:t>
      </w:r>
      <w:r w:rsidRPr="00F7022F">
        <w:t xml:space="preserve"> Request</w:t>
      </w:r>
      <w:bookmarkEnd w:id="1702"/>
      <w:bookmarkEnd w:id="1703"/>
      <w:bookmarkEnd w:id="1704"/>
      <w:bookmarkEnd w:id="1705"/>
      <w:bookmarkEnd w:id="1706"/>
      <w:bookmarkEnd w:id="1707"/>
      <w:bookmarkEnd w:id="1708"/>
      <w:bookmarkEnd w:id="1709"/>
      <w:bookmarkEnd w:id="1710"/>
      <w:bookmarkEnd w:id="1711"/>
      <w:bookmarkEnd w:id="1712"/>
    </w:p>
    <w:p w14:paraId="435558EE" w14:textId="6380D934" w:rsidR="00EF761A" w:rsidRDefault="00EF761A" w:rsidP="00EF761A">
      <w:bookmarkStart w:id="1713" w:name="_Toc510696594"/>
      <w:bookmarkStart w:id="171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715" w:name="_Toc97042266"/>
      <w:bookmarkStart w:id="1716" w:name="_Toc97045410"/>
      <w:bookmarkStart w:id="1717" w:name="_Toc97155155"/>
      <w:bookmarkStart w:id="1718" w:name="_Toc101521308"/>
      <w:bookmarkStart w:id="1719" w:name="_Toc138761569"/>
      <w:bookmarkStart w:id="1720" w:name="_Toc145707763"/>
      <w:bookmarkStart w:id="1721" w:name="_Toc160570222"/>
      <w:bookmarkStart w:id="1722" w:name="_Toc162007818"/>
      <w:bookmarkStart w:id="1723" w:name="_Toc185515431"/>
      <w:bookmarkStart w:id="1724" w:name="_Toc192872738"/>
      <w:bookmarkStart w:id="1725" w:name="_Toc195533877"/>
      <w:bookmarkEnd w:id="1713"/>
      <w:bookmarkEnd w:id="1714"/>
      <w:r>
        <w:t>5.11.2.3</w:t>
      </w:r>
      <w:r>
        <w:tab/>
      </w:r>
      <w:r w:rsidRPr="00F477AF">
        <w:t>Eees_</w:t>
      </w:r>
      <w:r>
        <w:t>EELManaged</w:t>
      </w:r>
      <w:r w:rsidRPr="00F477AF">
        <w:t>ACR</w:t>
      </w:r>
      <w:r w:rsidRPr="00F7022F">
        <w:t>_</w:t>
      </w:r>
      <w:r>
        <w:t>Subscribe</w:t>
      </w:r>
      <w:bookmarkEnd w:id="1715"/>
      <w:bookmarkEnd w:id="1716"/>
      <w:bookmarkEnd w:id="1717"/>
      <w:bookmarkEnd w:id="1718"/>
      <w:bookmarkEnd w:id="1719"/>
      <w:bookmarkEnd w:id="1720"/>
      <w:bookmarkEnd w:id="1721"/>
      <w:bookmarkEnd w:id="1722"/>
      <w:bookmarkEnd w:id="1723"/>
      <w:bookmarkEnd w:id="1724"/>
      <w:bookmarkEnd w:id="1725"/>
    </w:p>
    <w:p w14:paraId="594F515F" w14:textId="0BDDEA99" w:rsidR="00A5063B" w:rsidRDefault="00A5063B" w:rsidP="00A5063B">
      <w:pPr>
        <w:pStyle w:val="Heading5"/>
      </w:pPr>
      <w:bookmarkStart w:id="1726" w:name="_Toc97042267"/>
      <w:bookmarkStart w:id="1727" w:name="_Toc97045411"/>
      <w:bookmarkStart w:id="1728" w:name="_Toc97155156"/>
      <w:bookmarkStart w:id="1729" w:name="_Toc101521309"/>
      <w:bookmarkStart w:id="1730" w:name="_Toc138761570"/>
      <w:bookmarkStart w:id="1731" w:name="_Toc145707764"/>
      <w:bookmarkStart w:id="1732" w:name="_Toc160570223"/>
      <w:bookmarkStart w:id="1733" w:name="_Toc162007819"/>
      <w:bookmarkStart w:id="1734" w:name="_Toc185515432"/>
      <w:bookmarkStart w:id="1735" w:name="_Toc192872739"/>
      <w:bookmarkStart w:id="1736" w:name="_Toc195533878"/>
      <w:r>
        <w:t>5.11.2.3.1</w:t>
      </w:r>
      <w:r>
        <w:tab/>
        <w:t>General</w:t>
      </w:r>
      <w:bookmarkEnd w:id="1726"/>
      <w:bookmarkEnd w:id="1727"/>
      <w:bookmarkEnd w:id="1728"/>
      <w:bookmarkEnd w:id="1729"/>
      <w:bookmarkEnd w:id="1730"/>
      <w:bookmarkEnd w:id="1731"/>
      <w:bookmarkEnd w:id="1732"/>
      <w:bookmarkEnd w:id="1733"/>
      <w:bookmarkEnd w:id="1734"/>
      <w:bookmarkEnd w:id="1735"/>
      <w:bookmarkEnd w:id="1736"/>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737" w:name="_Toc97042268"/>
      <w:bookmarkStart w:id="1738" w:name="_Toc97045412"/>
      <w:bookmarkStart w:id="1739" w:name="_Toc97155157"/>
      <w:bookmarkStart w:id="1740" w:name="_Toc101521310"/>
      <w:bookmarkStart w:id="1741" w:name="_Toc138761571"/>
      <w:bookmarkStart w:id="1742" w:name="_Toc145707765"/>
      <w:bookmarkStart w:id="1743" w:name="_Toc160570224"/>
      <w:bookmarkStart w:id="1744" w:name="_Toc162007820"/>
      <w:bookmarkStart w:id="1745" w:name="_Toc185515433"/>
      <w:bookmarkStart w:id="1746" w:name="_Toc192872740"/>
      <w:bookmarkStart w:id="1747" w:name="_Toc195533879"/>
      <w:r>
        <w:t>5.11.2.3.2</w:t>
      </w:r>
      <w:r>
        <w:tab/>
        <w:t>Subscribe to ACT status information reporting</w:t>
      </w:r>
      <w:bookmarkEnd w:id="1737"/>
      <w:bookmarkEnd w:id="1738"/>
      <w:bookmarkEnd w:id="1739"/>
      <w:bookmarkEnd w:id="1740"/>
      <w:bookmarkEnd w:id="1741"/>
      <w:bookmarkEnd w:id="1742"/>
      <w:bookmarkEnd w:id="1743"/>
      <w:bookmarkEnd w:id="1744"/>
      <w:bookmarkEnd w:id="1745"/>
      <w:bookmarkEnd w:id="1746"/>
      <w:bookmarkEnd w:id="174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748" w:name="_Toc97042269"/>
      <w:bookmarkStart w:id="1749" w:name="_Toc97045413"/>
      <w:bookmarkStart w:id="1750" w:name="_Toc97155158"/>
      <w:bookmarkStart w:id="1751" w:name="_Toc101521311"/>
      <w:bookmarkStart w:id="1752" w:name="_Toc138761572"/>
      <w:bookmarkStart w:id="1753" w:name="_Toc145707766"/>
      <w:bookmarkStart w:id="1754" w:name="_Toc160570225"/>
      <w:bookmarkStart w:id="1755" w:name="_Toc162007821"/>
      <w:bookmarkStart w:id="1756" w:name="_Toc185515434"/>
      <w:bookmarkStart w:id="1757" w:name="_Toc192872741"/>
      <w:bookmarkStart w:id="1758" w:name="_Toc195533880"/>
      <w:r>
        <w:t>5.11.2.4</w:t>
      </w:r>
      <w:r>
        <w:tab/>
      </w:r>
      <w:r w:rsidRPr="00F477AF">
        <w:t>Eees_</w:t>
      </w:r>
      <w:r>
        <w:t>EELManaged</w:t>
      </w:r>
      <w:r w:rsidRPr="00F477AF">
        <w:t>ACR</w:t>
      </w:r>
      <w:r w:rsidRPr="00F7022F">
        <w:t>_</w:t>
      </w:r>
      <w:r>
        <w:t>Notify</w:t>
      </w:r>
      <w:bookmarkEnd w:id="1748"/>
      <w:bookmarkEnd w:id="1749"/>
      <w:bookmarkEnd w:id="1750"/>
      <w:bookmarkEnd w:id="1751"/>
      <w:bookmarkEnd w:id="1752"/>
      <w:bookmarkEnd w:id="1753"/>
      <w:bookmarkEnd w:id="1754"/>
      <w:bookmarkEnd w:id="1755"/>
      <w:bookmarkEnd w:id="1756"/>
      <w:bookmarkEnd w:id="1757"/>
      <w:bookmarkEnd w:id="1758"/>
    </w:p>
    <w:p w14:paraId="1B0B555D" w14:textId="4803D39C" w:rsidR="00A5063B" w:rsidRDefault="00A5063B" w:rsidP="00A5063B">
      <w:pPr>
        <w:pStyle w:val="Heading5"/>
      </w:pPr>
      <w:bookmarkStart w:id="1759" w:name="_Toc97042270"/>
      <w:bookmarkStart w:id="1760" w:name="_Toc97045414"/>
      <w:bookmarkStart w:id="1761" w:name="_Toc97155159"/>
      <w:bookmarkStart w:id="1762" w:name="_Toc101521312"/>
      <w:bookmarkStart w:id="1763" w:name="_Toc138761573"/>
      <w:bookmarkStart w:id="1764" w:name="_Toc145707767"/>
      <w:bookmarkStart w:id="1765" w:name="_Toc160570226"/>
      <w:bookmarkStart w:id="1766" w:name="_Toc162007822"/>
      <w:bookmarkStart w:id="1767" w:name="_Toc185515435"/>
      <w:bookmarkStart w:id="1768" w:name="_Toc192872742"/>
      <w:bookmarkStart w:id="1769" w:name="_Toc195533881"/>
      <w:r>
        <w:t>5.11.2.4.1</w:t>
      </w:r>
      <w:r>
        <w:tab/>
        <w:t>General</w:t>
      </w:r>
      <w:bookmarkEnd w:id="1759"/>
      <w:bookmarkEnd w:id="1760"/>
      <w:bookmarkEnd w:id="1761"/>
      <w:bookmarkEnd w:id="1762"/>
      <w:bookmarkEnd w:id="1763"/>
      <w:bookmarkEnd w:id="1764"/>
      <w:bookmarkEnd w:id="1765"/>
      <w:bookmarkEnd w:id="1766"/>
      <w:bookmarkEnd w:id="1767"/>
      <w:bookmarkEnd w:id="1768"/>
      <w:bookmarkEnd w:id="1769"/>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770" w:name="_Toc97042271"/>
      <w:bookmarkStart w:id="1771" w:name="_Toc97045415"/>
      <w:bookmarkStart w:id="1772" w:name="_Toc97155160"/>
      <w:bookmarkStart w:id="1773" w:name="_Toc101521313"/>
      <w:bookmarkStart w:id="1774" w:name="_Toc138761574"/>
      <w:bookmarkStart w:id="1775" w:name="_Toc145707768"/>
      <w:bookmarkStart w:id="1776" w:name="_Toc160570227"/>
      <w:bookmarkStart w:id="1777" w:name="_Toc162007823"/>
      <w:bookmarkStart w:id="1778" w:name="_Toc185515436"/>
      <w:bookmarkStart w:id="1779" w:name="_Toc192872743"/>
      <w:bookmarkStart w:id="1780" w:name="_Toc195533882"/>
      <w:r>
        <w:t>5.11.2.4.2</w:t>
      </w:r>
      <w:r>
        <w:tab/>
        <w:t>ACT</w:t>
      </w:r>
      <w:r w:rsidRPr="00A076E8">
        <w:t xml:space="preserve"> Status Notification</w:t>
      </w:r>
      <w:bookmarkEnd w:id="1770"/>
      <w:bookmarkEnd w:id="1771"/>
      <w:bookmarkEnd w:id="1772"/>
      <w:bookmarkEnd w:id="1773"/>
      <w:bookmarkEnd w:id="1774"/>
      <w:bookmarkEnd w:id="1775"/>
      <w:bookmarkEnd w:id="1776"/>
      <w:bookmarkEnd w:id="1777"/>
      <w:bookmarkEnd w:id="1778"/>
      <w:bookmarkEnd w:id="1779"/>
      <w:bookmarkEnd w:id="178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781" w:name="_Toc97042272"/>
      <w:bookmarkStart w:id="1782" w:name="_Toc97045416"/>
      <w:bookmarkStart w:id="1783" w:name="_Toc97155161"/>
      <w:bookmarkStart w:id="1784" w:name="_Toc101521314"/>
      <w:bookmarkStart w:id="1785" w:name="_Toc138761575"/>
      <w:bookmarkStart w:id="1786" w:name="_Toc145707769"/>
      <w:bookmarkStart w:id="1787" w:name="_Toc160570228"/>
      <w:bookmarkStart w:id="1788" w:name="_Toc162007824"/>
      <w:bookmarkStart w:id="1789" w:name="_Toc185515437"/>
      <w:bookmarkStart w:id="1790" w:name="_Toc192872744"/>
      <w:bookmarkStart w:id="1791" w:name="_Toc195533883"/>
      <w:r>
        <w:t>5.12</w:t>
      </w:r>
      <w:r>
        <w:tab/>
      </w:r>
      <w:r w:rsidRPr="00310802">
        <w:t>Eees_ACRStatusUpdate</w:t>
      </w:r>
      <w:r>
        <w:t xml:space="preserve"> Service</w:t>
      </w:r>
      <w:bookmarkEnd w:id="1781"/>
      <w:bookmarkEnd w:id="1782"/>
      <w:bookmarkEnd w:id="1783"/>
      <w:bookmarkEnd w:id="1784"/>
      <w:bookmarkEnd w:id="1785"/>
      <w:bookmarkEnd w:id="1786"/>
      <w:bookmarkEnd w:id="1787"/>
      <w:bookmarkEnd w:id="1788"/>
      <w:bookmarkEnd w:id="1789"/>
      <w:bookmarkEnd w:id="1790"/>
      <w:bookmarkEnd w:id="1791"/>
    </w:p>
    <w:p w14:paraId="5BDDA534" w14:textId="17564859" w:rsidR="004A7FAD" w:rsidRDefault="004A7FAD" w:rsidP="004A7FAD">
      <w:pPr>
        <w:pStyle w:val="Heading3"/>
      </w:pPr>
      <w:bookmarkStart w:id="1792" w:name="_Toc97042273"/>
      <w:bookmarkStart w:id="1793" w:name="_Toc97045417"/>
      <w:bookmarkStart w:id="1794" w:name="_Toc97155162"/>
      <w:bookmarkStart w:id="1795" w:name="_Toc101521315"/>
      <w:bookmarkStart w:id="1796" w:name="_Toc138761576"/>
      <w:bookmarkStart w:id="1797" w:name="_Toc145707770"/>
      <w:bookmarkStart w:id="1798" w:name="_Toc160570229"/>
      <w:bookmarkStart w:id="1799" w:name="_Toc162007825"/>
      <w:bookmarkStart w:id="1800" w:name="_Toc185515438"/>
      <w:bookmarkStart w:id="1801" w:name="_Toc192872745"/>
      <w:bookmarkStart w:id="1802" w:name="_Toc195533884"/>
      <w:r>
        <w:t>5.12.1</w:t>
      </w:r>
      <w:r>
        <w:tab/>
        <w:t>Service Description</w:t>
      </w:r>
      <w:bookmarkEnd w:id="1792"/>
      <w:bookmarkEnd w:id="1793"/>
      <w:bookmarkEnd w:id="1794"/>
      <w:bookmarkEnd w:id="1795"/>
      <w:bookmarkEnd w:id="1796"/>
      <w:bookmarkEnd w:id="1797"/>
      <w:bookmarkEnd w:id="1798"/>
      <w:bookmarkEnd w:id="1799"/>
      <w:bookmarkEnd w:id="1800"/>
      <w:bookmarkEnd w:id="1801"/>
      <w:bookmarkEnd w:id="180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803" w:name="_Toc97042274"/>
      <w:bookmarkStart w:id="1804" w:name="_Toc97045418"/>
      <w:bookmarkStart w:id="1805" w:name="_Toc97155163"/>
      <w:bookmarkStart w:id="1806" w:name="_Toc101521316"/>
      <w:bookmarkStart w:id="1807" w:name="_Toc138761577"/>
      <w:bookmarkStart w:id="1808" w:name="_Toc145707771"/>
      <w:bookmarkStart w:id="1809" w:name="_Toc160570230"/>
      <w:bookmarkStart w:id="1810" w:name="_Toc162007826"/>
      <w:bookmarkStart w:id="1811" w:name="_Toc185515439"/>
      <w:bookmarkStart w:id="1812" w:name="_Toc192872746"/>
      <w:bookmarkStart w:id="1813" w:name="_Toc195533885"/>
      <w:r>
        <w:t>5.12.2</w:t>
      </w:r>
      <w:r>
        <w:tab/>
        <w:t>Service Operations</w:t>
      </w:r>
      <w:bookmarkEnd w:id="1803"/>
      <w:bookmarkEnd w:id="1804"/>
      <w:bookmarkEnd w:id="1805"/>
      <w:bookmarkEnd w:id="1806"/>
      <w:bookmarkEnd w:id="1807"/>
      <w:bookmarkEnd w:id="1808"/>
      <w:bookmarkEnd w:id="1809"/>
      <w:bookmarkEnd w:id="1810"/>
      <w:bookmarkEnd w:id="1811"/>
      <w:bookmarkEnd w:id="1812"/>
      <w:bookmarkEnd w:id="1813"/>
    </w:p>
    <w:p w14:paraId="5071DAF4" w14:textId="51E871B4" w:rsidR="004A7FAD" w:rsidRDefault="004A7FAD" w:rsidP="004A7FAD">
      <w:pPr>
        <w:pStyle w:val="Heading4"/>
      </w:pPr>
      <w:bookmarkStart w:id="1814" w:name="_Toc97042275"/>
      <w:bookmarkStart w:id="1815" w:name="_Toc97045419"/>
      <w:bookmarkStart w:id="1816" w:name="_Toc97155164"/>
      <w:bookmarkStart w:id="1817" w:name="_Toc101521317"/>
      <w:bookmarkStart w:id="1818" w:name="_Toc138761578"/>
      <w:bookmarkStart w:id="1819" w:name="_Toc145707772"/>
      <w:bookmarkStart w:id="1820" w:name="_Toc160570231"/>
      <w:bookmarkStart w:id="1821" w:name="_Toc162007827"/>
      <w:bookmarkStart w:id="1822" w:name="_Toc185515440"/>
      <w:bookmarkStart w:id="1823" w:name="_Toc192872747"/>
      <w:bookmarkStart w:id="1824" w:name="_Toc195533886"/>
      <w:r>
        <w:t>5.12.2.1</w:t>
      </w:r>
      <w:r>
        <w:tab/>
        <w:t>Introduction</w:t>
      </w:r>
      <w:bookmarkEnd w:id="1814"/>
      <w:bookmarkEnd w:id="1815"/>
      <w:bookmarkEnd w:id="1816"/>
      <w:bookmarkEnd w:id="1817"/>
      <w:bookmarkEnd w:id="1818"/>
      <w:bookmarkEnd w:id="1819"/>
      <w:bookmarkEnd w:id="1820"/>
      <w:bookmarkEnd w:id="1821"/>
      <w:bookmarkEnd w:id="1822"/>
      <w:bookmarkEnd w:id="1823"/>
      <w:bookmarkEnd w:id="182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825" w:name="_Toc97042276"/>
      <w:bookmarkStart w:id="1826" w:name="_Toc97045420"/>
      <w:bookmarkStart w:id="1827" w:name="_Toc97155165"/>
      <w:bookmarkStart w:id="1828" w:name="_Toc101521318"/>
      <w:bookmarkStart w:id="1829" w:name="_Toc138761579"/>
      <w:bookmarkStart w:id="1830" w:name="_Toc145707773"/>
      <w:bookmarkStart w:id="1831" w:name="_Toc160570232"/>
      <w:bookmarkStart w:id="1832" w:name="_Toc162007828"/>
      <w:bookmarkStart w:id="1833" w:name="_Toc185515441"/>
      <w:bookmarkStart w:id="1834" w:name="_Toc192872748"/>
      <w:bookmarkStart w:id="1835" w:name="_Toc195533887"/>
      <w:r>
        <w:t>5.12.2.2</w:t>
      </w:r>
      <w:r>
        <w:tab/>
      </w:r>
      <w:r w:rsidRPr="00F7022F">
        <w:t>Eees_ACRStatusUpdate_Request</w:t>
      </w:r>
      <w:bookmarkEnd w:id="1825"/>
      <w:bookmarkEnd w:id="1826"/>
      <w:bookmarkEnd w:id="1827"/>
      <w:bookmarkEnd w:id="1828"/>
      <w:bookmarkEnd w:id="1829"/>
      <w:bookmarkEnd w:id="1830"/>
      <w:bookmarkEnd w:id="1831"/>
      <w:bookmarkEnd w:id="1832"/>
      <w:bookmarkEnd w:id="1833"/>
      <w:bookmarkEnd w:id="1834"/>
      <w:bookmarkEnd w:id="1835"/>
    </w:p>
    <w:p w14:paraId="00F4874D" w14:textId="4CB8EB93" w:rsidR="004A7FAD" w:rsidRDefault="004A7FAD" w:rsidP="004A7FAD">
      <w:pPr>
        <w:pStyle w:val="Heading5"/>
      </w:pPr>
      <w:bookmarkStart w:id="1836" w:name="_Toc97042277"/>
      <w:bookmarkStart w:id="1837" w:name="_Toc97045421"/>
      <w:bookmarkStart w:id="1838" w:name="_Toc97155166"/>
      <w:bookmarkStart w:id="1839" w:name="_Toc101521319"/>
      <w:bookmarkStart w:id="1840" w:name="_Toc138761580"/>
      <w:bookmarkStart w:id="1841" w:name="_Toc145707774"/>
      <w:bookmarkStart w:id="1842" w:name="_Toc160570233"/>
      <w:bookmarkStart w:id="1843" w:name="_Toc162007829"/>
      <w:bookmarkStart w:id="1844" w:name="_Toc185515442"/>
      <w:bookmarkStart w:id="1845" w:name="_Toc192872749"/>
      <w:bookmarkStart w:id="1846" w:name="_Toc195533888"/>
      <w:r>
        <w:t>5.12.2.2.1</w:t>
      </w:r>
      <w:r>
        <w:tab/>
        <w:t>General</w:t>
      </w:r>
      <w:bookmarkEnd w:id="1836"/>
      <w:bookmarkEnd w:id="1837"/>
      <w:bookmarkEnd w:id="1838"/>
      <w:bookmarkEnd w:id="1839"/>
      <w:bookmarkEnd w:id="1840"/>
      <w:bookmarkEnd w:id="1841"/>
      <w:bookmarkEnd w:id="1842"/>
      <w:bookmarkEnd w:id="1843"/>
      <w:bookmarkEnd w:id="1844"/>
      <w:bookmarkEnd w:id="1845"/>
      <w:bookmarkEnd w:id="1846"/>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847" w:name="_Toc97042278"/>
      <w:bookmarkStart w:id="1848" w:name="_Toc97045422"/>
      <w:bookmarkStart w:id="1849" w:name="_Toc97155167"/>
      <w:bookmarkStart w:id="1850" w:name="_Toc101521320"/>
      <w:bookmarkStart w:id="1851" w:name="_Toc138761581"/>
      <w:bookmarkStart w:id="1852" w:name="_Toc145707775"/>
      <w:bookmarkStart w:id="1853" w:name="_Toc160570234"/>
      <w:bookmarkStart w:id="1854" w:name="_Toc162007830"/>
      <w:bookmarkStart w:id="1855" w:name="_Toc185515443"/>
      <w:bookmarkStart w:id="1856" w:name="_Toc192872750"/>
      <w:bookmarkStart w:id="1857" w:name="_Toc195533889"/>
      <w:r>
        <w:t>5.12.2.2.2</w:t>
      </w:r>
      <w:r>
        <w:tab/>
        <w:t>ACR Status Update Request</w:t>
      </w:r>
      <w:bookmarkEnd w:id="1847"/>
      <w:bookmarkEnd w:id="1848"/>
      <w:bookmarkEnd w:id="1849"/>
      <w:bookmarkEnd w:id="1850"/>
      <w:bookmarkEnd w:id="1851"/>
      <w:bookmarkEnd w:id="1852"/>
      <w:bookmarkEnd w:id="1853"/>
      <w:bookmarkEnd w:id="1854"/>
      <w:bookmarkEnd w:id="1855"/>
      <w:bookmarkEnd w:id="1856"/>
      <w:bookmarkEnd w:id="185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858" w:name="_Toc138761582"/>
      <w:bookmarkStart w:id="1859" w:name="_Toc145707776"/>
      <w:bookmarkStart w:id="1860" w:name="_Toc160570235"/>
      <w:bookmarkStart w:id="1861" w:name="_Toc162007831"/>
      <w:bookmarkStart w:id="1862" w:name="_Toc185515444"/>
      <w:bookmarkStart w:id="1863" w:name="_Toc192872751"/>
      <w:bookmarkStart w:id="1864" w:name="_Toc195533890"/>
      <w:r>
        <w:t>5.</w:t>
      </w:r>
      <w:r w:rsidRPr="0072539A">
        <w:t>13</w:t>
      </w:r>
      <w:r>
        <w:tab/>
      </w:r>
      <w:r w:rsidRPr="00310802">
        <w:t>Eees_ACR</w:t>
      </w:r>
      <w:r>
        <w:t>ParameterInformation Service</w:t>
      </w:r>
      <w:bookmarkEnd w:id="1858"/>
      <w:bookmarkEnd w:id="1859"/>
      <w:bookmarkEnd w:id="1860"/>
      <w:bookmarkEnd w:id="1861"/>
      <w:bookmarkEnd w:id="1862"/>
      <w:bookmarkEnd w:id="1863"/>
      <w:bookmarkEnd w:id="1864"/>
    </w:p>
    <w:p w14:paraId="7EFF90D4" w14:textId="77777777" w:rsidR="0072539A" w:rsidRDefault="0072539A" w:rsidP="0072539A">
      <w:pPr>
        <w:pStyle w:val="Heading3"/>
      </w:pPr>
      <w:bookmarkStart w:id="1865" w:name="_Toc138761583"/>
      <w:bookmarkStart w:id="1866" w:name="_Toc145707777"/>
      <w:bookmarkStart w:id="1867" w:name="_Toc160570236"/>
      <w:bookmarkStart w:id="1868" w:name="_Toc162007832"/>
      <w:bookmarkStart w:id="1869" w:name="_Toc185515445"/>
      <w:bookmarkStart w:id="1870" w:name="_Toc192872752"/>
      <w:bookmarkStart w:id="1871" w:name="_Toc195533891"/>
      <w:r>
        <w:t>5.</w:t>
      </w:r>
      <w:r w:rsidRPr="0072539A">
        <w:t>13</w:t>
      </w:r>
      <w:r>
        <w:t>.1</w:t>
      </w:r>
      <w:r>
        <w:tab/>
        <w:t>Service Description</w:t>
      </w:r>
      <w:bookmarkEnd w:id="1865"/>
      <w:bookmarkEnd w:id="1866"/>
      <w:bookmarkEnd w:id="1867"/>
      <w:bookmarkEnd w:id="1868"/>
      <w:bookmarkEnd w:id="1869"/>
      <w:bookmarkEnd w:id="1870"/>
      <w:bookmarkEnd w:id="1871"/>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872" w:name="_Toc138761584"/>
      <w:bookmarkStart w:id="1873" w:name="_Toc145707778"/>
      <w:bookmarkStart w:id="1874" w:name="_Toc160570237"/>
      <w:bookmarkStart w:id="1875" w:name="_Toc162007833"/>
      <w:bookmarkStart w:id="1876" w:name="_Toc185515446"/>
      <w:bookmarkStart w:id="1877" w:name="_Toc192872753"/>
      <w:bookmarkStart w:id="1878" w:name="_Toc195533892"/>
      <w:r>
        <w:t>5.</w:t>
      </w:r>
      <w:r w:rsidRPr="0072539A">
        <w:t>13</w:t>
      </w:r>
      <w:r>
        <w:t>.2</w:t>
      </w:r>
      <w:r>
        <w:tab/>
        <w:t>Service Operations</w:t>
      </w:r>
      <w:bookmarkEnd w:id="1872"/>
      <w:bookmarkEnd w:id="1873"/>
      <w:bookmarkEnd w:id="1874"/>
      <w:bookmarkEnd w:id="1875"/>
      <w:bookmarkEnd w:id="1876"/>
      <w:bookmarkEnd w:id="1877"/>
      <w:bookmarkEnd w:id="1878"/>
    </w:p>
    <w:p w14:paraId="5D422DBE" w14:textId="77777777" w:rsidR="0072539A" w:rsidRDefault="0072539A" w:rsidP="0072539A">
      <w:pPr>
        <w:pStyle w:val="Heading4"/>
      </w:pPr>
      <w:bookmarkStart w:id="1879" w:name="_Toc138761585"/>
      <w:bookmarkStart w:id="1880" w:name="_Toc145707779"/>
      <w:bookmarkStart w:id="1881" w:name="_Toc160570238"/>
      <w:bookmarkStart w:id="1882" w:name="_Toc162007834"/>
      <w:bookmarkStart w:id="1883" w:name="_Toc185515447"/>
      <w:bookmarkStart w:id="1884" w:name="_Toc192872754"/>
      <w:bookmarkStart w:id="1885" w:name="_Toc195533893"/>
      <w:r>
        <w:t>5.</w:t>
      </w:r>
      <w:r w:rsidRPr="0072539A">
        <w:t>13</w:t>
      </w:r>
      <w:r>
        <w:t>.2.1</w:t>
      </w:r>
      <w:r>
        <w:tab/>
        <w:t>Introduction</w:t>
      </w:r>
      <w:bookmarkEnd w:id="1879"/>
      <w:bookmarkEnd w:id="1880"/>
      <w:bookmarkEnd w:id="1881"/>
      <w:bookmarkEnd w:id="1882"/>
      <w:bookmarkEnd w:id="1883"/>
      <w:bookmarkEnd w:id="1884"/>
      <w:bookmarkEnd w:id="188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886" w:name="_Toc138761586"/>
      <w:bookmarkStart w:id="1887" w:name="_Toc145707780"/>
      <w:bookmarkStart w:id="1888" w:name="_Toc160570239"/>
      <w:bookmarkStart w:id="1889" w:name="_Toc162007835"/>
      <w:bookmarkStart w:id="1890" w:name="_Toc185515448"/>
      <w:bookmarkStart w:id="1891" w:name="_Toc192872755"/>
      <w:bookmarkStart w:id="1892" w:name="_Toc195533894"/>
      <w:r>
        <w:t>5.</w:t>
      </w:r>
      <w:r w:rsidRPr="0072539A">
        <w:t>13</w:t>
      </w:r>
      <w:r>
        <w:t>.2.2</w:t>
      </w:r>
      <w:r>
        <w:tab/>
        <w:t>Eees_ACRParameterInformation</w:t>
      </w:r>
      <w:r w:rsidRPr="00F7022F">
        <w:t>_Request</w:t>
      </w:r>
      <w:bookmarkEnd w:id="1886"/>
      <w:bookmarkEnd w:id="1887"/>
      <w:bookmarkEnd w:id="1888"/>
      <w:bookmarkEnd w:id="1889"/>
      <w:bookmarkEnd w:id="1890"/>
      <w:bookmarkEnd w:id="1891"/>
      <w:bookmarkEnd w:id="1892"/>
    </w:p>
    <w:p w14:paraId="12D3048A" w14:textId="77777777" w:rsidR="0072539A" w:rsidRDefault="0072539A" w:rsidP="0072539A">
      <w:pPr>
        <w:pStyle w:val="Heading5"/>
      </w:pPr>
      <w:bookmarkStart w:id="1893" w:name="_Toc138761587"/>
      <w:bookmarkStart w:id="1894" w:name="_Toc145707781"/>
      <w:bookmarkStart w:id="1895" w:name="_Toc160570240"/>
      <w:bookmarkStart w:id="1896" w:name="_Toc162007836"/>
      <w:bookmarkStart w:id="1897" w:name="_Toc185515449"/>
      <w:bookmarkStart w:id="1898" w:name="_Toc192872756"/>
      <w:bookmarkStart w:id="1899" w:name="_Toc195533895"/>
      <w:r>
        <w:t>5.</w:t>
      </w:r>
      <w:r w:rsidRPr="0072539A">
        <w:t>13</w:t>
      </w:r>
      <w:r>
        <w:t>.2.2.1</w:t>
      </w:r>
      <w:r>
        <w:tab/>
        <w:t>General</w:t>
      </w:r>
      <w:bookmarkEnd w:id="1893"/>
      <w:bookmarkEnd w:id="1894"/>
      <w:bookmarkEnd w:id="1895"/>
      <w:bookmarkEnd w:id="1896"/>
      <w:bookmarkEnd w:id="1897"/>
      <w:bookmarkEnd w:id="1898"/>
      <w:bookmarkEnd w:id="1899"/>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900" w:name="_Toc138761588"/>
      <w:bookmarkStart w:id="1901" w:name="_Toc145707782"/>
      <w:bookmarkStart w:id="1902" w:name="_Toc160570241"/>
      <w:bookmarkStart w:id="1903" w:name="_Toc162007837"/>
      <w:bookmarkStart w:id="1904" w:name="_Toc185515450"/>
      <w:bookmarkStart w:id="1905" w:name="_Toc192872757"/>
      <w:bookmarkStart w:id="1906" w:name="_Toc195533896"/>
      <w:r>
        <w:t>5.</w:t>
      </w:r>
      <w:r w:rsidRPr="0072539A">
        <w:t>13</w:t>
      </w:r>
      <w:r>
        <w:t>.2.2.2</w:t>
      </w:r>
      <w:r>
        <w:tab/>
        <w:t>ACR Parameter</w:t>
      </w:r>
      <w:r w:rsidR="00D656F0">
        <w:t>s</w:t>
      </w:r>
      <w:r>
        <w:t xml:space="preserve"> Information Request</w:t>
      </w:r>
      <w:bookmarkEnd w:id="1900"/>
      <w:bookmarkEnd w:id="1901"/>
      <w:bookmarkEnd w:id="1902"/>
      <w:bookmarkEnd w:id="1903"/>
      <w:bookmarkEnd w:id="1904"/>
      <w:bookmarkEnd w:id="1905"/>
      <w:bookmarkEnd w:id="190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907" w:name="_Toc145707783"/>
      <w:bookmarkStart w:id="1908" w:name="_Toc160570242"/>
      <w:bookmarkStart w:id="1909" w:name="_Toc162007838"/>
      <w:bookmarkStart w:id="1910" w:name="_Toc185515451"/>
      <w:bookmarkStart w:id="1911" w:name="_Toc192872758"/>
      <w:bookmarkStart w:id="1912" w:name="_Toc195533897"/>
      <w:r>
        <w:t>5.</w:t>
      </w:r>
      <w:r w:rsidRPr="0072539A">
        <w:t>1</w:t>
      </w:r>
      <w:r>
        <w:t>4</w:t>
      </w:r>
      <w:r>
        <w:tab/>
      </w:r>
      <w:r w:rsidRPr="00310802">
        <w:t>Eees_</w:t>
      </w:r>
      <w:r>
        <w:t>CommonEAS</w:t>
      </w:r>
      <w:r w:rsidR="00EC376D">
        <w:t>Announcement</w:t>
      </w:r>
      <w:r>
        <w:t xml:space="preserve"> Service</w:t>
      </w:r>
      <w:bookmarkEnd w:id="1907"/>
      <w:bookmarkEnd w:id="1908"/>
      <w:bookmarkEnd w:id="1909"/>
      <w:bookmarkEnd w:id="1910"/>
      <w:bookmarkEnd w:id="1911"/>
      <w:bookmarkEnd w:id="1912"/>
    </w:p>
    <w:p w14:paraId="1DF159F3" w14:textId="77777777" w:rsidR="00FC328E" w:rsidRDefault="00FC328E" w:rsidP="00FC328E">
      <w:pPr>
        <w:pStyle w:val="Heading3"/>
      </w:pPr>
      <w:bookmarkStart w:id="1913" w:name="_Toc145707784"/>
      <w:bookmarkStart w:id="1914" w:name="_Toc160570243"/>
      <w:bookmarkStart w:id="1915" w:name="_Toc162007839"/>
      <w:bookmarkStart w:id="1916" w:name="_Toc185515452"/>
      <w:bookmarkStart w:id="1917" w:name="_Toc192872759"/>
      <w:bookmarkStart w:id="1918" w:name="_Toc195533898"/>
      <w:r>
        <w:t>5.14.1</w:t>
      </w:r>
      <w:r>
        <w:tab/>
        <w:t>Service Description</w:t>
      </w:r>
      <w:bookmarkEnd w:id="1913"/>
      <w:bookmarkEnd w:id="1914"/>
      <w:bookmarkEnd w:id="1915"/>
      <w:bookmarkEnd w:id="1916"/>
      <w:bookmarkEnd w:id="1917"/>
      <w:bookmarkEnd w:id="1918"/>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919" w:name="_Toc145707785"/>
      <w:bookmarkStart w:id="1920" w:name="_Toc160570244"/>
      <w:bookmarkStart w:id="1921" w:name="_Toc162007840"/>
      <w:bookmarkStart w:id="1922" w:name="_Toc185515453"/>
      <w:bookmarkStart w:id="1923" w:name="_Toc192872760"/>
      <w:bookmarkStart w:id="1924" w:name="_Toc195533899"/>
      <w:r>
        <w:t>5.14.2</w:t>
      </w:r>
      <w:r>
        <w:tab/>
        <w:t>Service Operations</w:t>
      </w:r>
      <w:bookmarkEnd w:id="1919"/>
      <w:bookmarkEnd w:id="1920"/>
      <w:bookmarkEnd w:id="1921"/>
      <w:bookmarkEnd w:id="1922"/>
      <w:bookmarkEnd w:id="1923"/>
      <w:bookmarkEnd w:id="1924"/>
    </w:p>
    <w:p w14:paraId="15E4526C" w14:textId="77777777" w:rsidR="00FC328E" w:rsidRDefault="00FC328E" w:rsidP="00FC328E">
      <w:pPr>
        <w:pStyle w:val="Heading4"/>
      </w:pPr>
      <w:bookmarkStart w:id="1925" w:name="_Toc145707786"/>
      <w:bookmarkStart w:id="1926" w:name="_Toc160570245"/>
      <w:bookmarkStart w:id="1927" w:name="_Toc162007841"/>
      <w:bookmarkStart w:id="1928" w:name="_Toc185515454"/>
      <w:bookmarkStart w:id="1929" w:name="_Toc192872761"/>
      <w:bookmarkStart w:id="1930" w:name="_Toc195533900"/>
      <w:r>
        <w:t>5.14.2.1</w:t>
      </w:r>
      <w:r>
        <w:tab/>
        <w:t>Introduction</w:t>
      </w:r>
      <w:bookmarkEnd w:id="1925"/>
      <w:bookmarkEnd w:id="1926"/>
      <w:bookmarkEnd w:id="1927"/>
      <w:bookmarkEnd w:id="1928"/>
      <w:bookmarkEnd w:id="1929"/>
      <w:bookmarkEnd w:id="1930"/>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931" w:name="_Toc145707787"/>
      <w:bookmarkStart w:id="1932" w:name="_Toc160570246"/>
      <w:bookmarkStart w:id="1933" w:name="_Toc162007842"/>
      <w:bookmarkStart w:id="1934" w:name="_Toc185515455"/>
      <w:bookmarkStart w:id="1935" w:name="_Toc192872762"/>
      <w:bookmarkStart w:id="1936" w:name="_Toc195533901"/>
      <w:r>
        <w:t>5.14.2.2</w:t>
      </w:r>
      <w:r>
        <w:tab/>
        <w:t>Eees_CommonEAS</w:t>
      </w:r>
      <w:r w:rsidR="00EC376D">
        <w:t>Announcement</w:t>
      </w:r>
      <w:r w:rsidRPr="00F7022F">
        <w:t>_</w:t>
      </w:r>
      <w:bookmarkEnd w:id="1931"/>
      <w:r w:rsidR="00EC376D">
        <w:t>Declare</w:t>
      </w:r>
      <w:bookmarkEnd w:id="1932"/>
      <w:bookmarkEnd w:id="1933"/>
      <w:bookmarkEnd w:id="1934"/>
      <w:bookmarkEnd w:id="1935"/>
      <w:bookmarkEnd w:id="1936"/>
    </w:p>
    <w:p w14:paraId="22D75060" w14:textId="77777777" w:rsidR="00FC328E" w:rsidRDefault="00FC328E" w:rsidP="00FC328E">
      <w:pPr>
        <w:pStyle w:val="Heading5"/>
      </w:pPr>
      <w:bookmarkStart w:id="1937" w:name="_Toc145707788"/>
      <w:bookmarkStart w:id="1938" w:name="_Toc160570247"/>
      <w:bookmarkStart w:id="1939" w:name="_Toc162007843"/>
      <w:bookmarkStart w:id="1940" w:name="_Toc185515456"/>
      <w:bookmarkStart w:id="1941" w:name="_Toc192872763"/>
      <w:bookmarkStart w:id="1942" w:name="_Toc195533902"/>
      <w:r>
        <w:t>5.</w:t>
      </w:r>
      <w:r w:rsidRPr="0072539A">
        <w:t>1</w:t>
      </w:r>
      <w:r>
        <w:t>4.2.2.1</w:t>
      </w:r>
      <w:r>
        <w:tab/>
        <w:t>General</w:t>
      </w:r>
      <w:bookmarkEnd w:id="1937"/>
      <w:bookmarkEnd w:id="1938"/>
      <w:bookmarkEnd w:id="1939"/>
      <w:bookmarkEnd w:id="1940"/>
      <w:bookmarkEnd w:id="1941"/>
      <w:bookmarkEnd w:id="194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943" w:name="_Toc145707789"/>
      <w:bookmarkStart w:id="1944" w:name="_Toc160570248"/>
      <w:bookmarkStart w:id="1945" w:name="_Toc162007844"/>
      <w:bookmarkStart w:id="1946" w:name="_Toc185515457"/>
      <w:bookmarkStart w:id="1947" w:name="_Toc192872764"/>
      <w:bookmarkStart w:id="1948" w:name="_Toc195533903"/>
      <w:r>
        <w:t>5.14.2.2.2</w:t>
      </w:r>
      <w:r>
        <w:tab/>
      </w:r>
      <w:bookmarkEnd w:id="1943"/>
      <w:r w:rsidR="007F1174">
        <w:t>Common EAS Information Declaration</w:t>
      </w:r>
      <w:bookmarkEnd w:id="1944"/>
      <w:bookmarkEnd w:id="1945"/>
      <w:bookmarkEnd w:id="1946"/>
      <w:bookmarkEnd w:id="1947"/>
      <w:bookmarkEnd w:id="1948"/>
    </w:p>
    <w:p w14:paraId="3903AF6D" w14:textId="77777777" w:rsidR="00DA76EA" w:rsidRDefault="00DA76EA" w:rsidP="00DA76EA">
      <w:bookmarkStart w:id="1949" w:name="_Toc160570249"/>
      <w:bookmarkStart w:id="195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951" w:name="_Toc185515458"/>
      <w:bookmarkStart w:id="1952" w:name="_Toc192872765"/>
      <w:bookmarkStart w:id="1953" w:name="_Toc195533904"/>
      <w:r>
        <w:t>5.</w:t>
      </w:r>
      <w:r w:rsidRPr="0072539A">
        <w:t>1</w:t>
      </w:r>
      <w:r>
        <w:t>5</w:t>
      </w:r>
      <w:r>
        <w:tab/>
        <w:t>Eees_TrafficInfluenceEAS Service</w:t>
      </w:r>
      <w:bookmarkEnd w:id="1949"/>
      <w:bookmarkEnd w:id="1950"/>
      <w:bookmarkEnd w:id="1951"/>
      <w:bookmarkEnd w:id="1952"/>
      <w:bookmarkEnd w:id="1953"/>
    </w:p>
    <w:p w14:paraId="26916E83" w14:textId="77777777" w:rsidR="00F627CA" w:rsidRDefault="00F627CA" w:rsidP="00F627CA">
      <w:pPr>
        <w:pStyle w:val="Heading3"/>
      </w:pPr>
      <w:bookmarkStart w:id="1954" w:name="_Toc160570250"/>
      <w:bookmarkStart w:id="1955" w:name="_Toc162007846"/>
      <w:bookmarkStart w:id="1956" w:name="_Toc185515459"/>
      <w:bookmarkStart w:id="1957" w:name="_Toc192872766"/>
      <w:bookmarkStart w:id="1958" w:name="_Toc195533905"/>
      <w:r>
        <w:t>5.15.1</w:t>
      </w:r>
      <w:r>
        <w:tab/>
        <w:t>Service Description</w:t>
      </w:r>
      <w:bookmarkEnd w:id="1954"/>
      <w:bookmarkEnd w:id="1955"/>
      <w:bookmarkEnd w:id="1956"/>
      <w:bookmarkEnd w:id="1957"/>
      <w:bookmarkEnd w:id="1958"/>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959" w:name="_Toc160570251"/>
      <w:bookmarkStart w:id="1960" w:name="_Toc162007847"/>
      <w:bookmarkStart w:id="1961" w:name="_Toc185515460"/>
      <w:bookmarkStart w:id="1962" w:name="_Toc192872767"/>
      <w:bookmarkStart w:id="1963" w:name="_Toc195533906"/>
      <w:r>
        <w:t>5.15.2</w:t>
      </w:r>
      <w:r>
        <w:tab/>
        <w:t>Service Operations</w:t>
      </w:r>
      <w:bookmarkEnd w:id="1959"/>
      <w:bookmarkEnd w:id="1960"/>
      <w:bookmarkEnd w:id="1961"/>
      <w:bookmarkEnd w:id="1962"/>
      <w:bookmarkEnd w:id="1963"/>
    </w:p>
    <w:p w14:paraId="5372B232" w14:textId="77777777" w:rsidR="00F627CA" w:rsidRDefault="00F627CA" w:rsidP="00F627CA">
      <w:pPr>
        <w:pStyle w:val="Heading4"/>
      </w:pPr>
      <w:bookmarkStart w:id="1964" w:name="_Toc160570252"/>
      <w:bookmarkStart w:id="1965" w:name="_Toc162007848"/>
      <w:bookmarkStart w:id="1966" w:name="_Toc185515461"/>
      <w:bookmarkStart w:id="1967" w:name="_Toc192872768"/>
      <w:bookmarkStart w:id="1968" w:name="_Toc195533907"/>
      <w:r>
        <w:t>5.15.2.1</w:t>
      </w:r>
      <w:r>
        <w:tab/>
        <w:t>Introduction</w:t>
      </w:r>
      <w:bookmarkEnd w:id="1964"/>
      <w:bookmarkEnd w:id="1965"/>
      <w:bookmarkEnd w:id="1966"/>
      <w:bookmarkEnd w:id="1967"/>
      <w:bookmarkEnd w:id="196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969" w:name="_Toc160570253"/>
      <w:bookmarkStart w:id="1970" w:name="_Toc162007849"/>
      <w:bookmarkStart w:id="1971" w:name="_Toc185515462"/>
      <w:bookmarkStart w:id="1972" w:name="_Toc192872769"/>
      <w:bookmarkStart w:id="1973" w:name="_Toc195533908"/>
      <w:r>
        <w:t>5.15.2.2</w:t>
      </w:r>
      <w:r>
        <w:tab/>
        <w:t>Eees_TrafficInfluenceEAS_Manage</w:t>
      </w:r>
      <w:bookmarkEnd w:id="1969"/>
      <w:bookmarkEnd w:id="1970"/>
      <w:bookmarkEnd w:id="1971"/>
      <w:bookmarkEnd w:id="1972"/>
      <w:bookmarkEnd w:id="1973"/>
    </w:p>
    <w:p w14:paraId="7266A323" w14:textId="77777777" w:rsidR="00F627CA" w:rsidRDefault="00F627CA" w:rsidP="00F627CA">
      <w:pPr>
        <w:pStyle w:val="Heading5"/>
      </w:pPr>
      <w:bookmarkStart w:id="1974" w:name="_Toc160570254"/>
      <w:bookmarkStart w:id="1975" w:name="_Toc162007850"/>
      <w:bookmarkStart w:id="1976" w:name="_Toc185515463"/>
      <w:bookmarkStart w:id="1977" w:name="_Toc192872770"/>
      <w:bookmarkStart w:id="1978" w:name="_Toc195533909"/>
      <w:r>
        <w:t>5.15.2.2.1</w:t>
      </w:r>
      <w:r>
        <w:tab/>
        <w:t>General</w:t>
      </w:r>
      <w:bookmarkEnd w:id="1974"/>
      <w:bookmarkEnd w:id="1975"/>
      <w:bookmarkEnd w:id="1976"/>
      <w:bookmarkEnd w:id="1977"/>
      <w:bookmarkEnd w:id="197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979" w:name="_Toc160570255"/>
      <w:bookmarkStart w:id="1980" w:name="_Toc162007851"/>
      <w:bookmarkStart w:id="1981" w:name="_Toc185515464"/>
      <w:bookmarkStart w:id="1982" w:name="_Toc192872771"/>
      <w:bookmarkStart w:id="1983" w:name="_Toc195533910"/>
      <w:r>
        <w:t>5.15.2.2.2</w:t>
      </w:r>
      <w:r>
        <w:tab/>
        <w:t>Application Traffic Influence Initiation</w:t>
      </w:r>
      <w:bookmarkEnd w:id="1979"/>
      <w:bookmarkEnd w:id="1980"/>
      <w:bookmarkEnd w:id="1981"/>
      <w:bookmarkEnd w:id="1982"/>
      <w:bookmarkEnd w:id="1983"/>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984" w:name="_Toc160570256"/>
      <w:bookmarkStart w:id="1985" w:name="_Toc162007852"/>
      <w:bookmarkStart w:id="1986" w:name="_Toc185515465"/>
      <w:bookmarkStart w:id="1987" w:name="_Toc192872772"/>
      <w:bookmarkStart w:id="1988" w:name="_Toc195533911"/>
      <w:r>
        <w:t>5.15.2.2.3</w:t>
      </w:r>
      <w:r>
        <w:tab/>
        <w:t>Application Traffic Influence Update</w:t>
      </w:r>
      <w:bookmarkEnd w:id="1984"/>
      <w:bookmarkEnd w:id="1985"/>
      <w:bookmarkEnd w:id="1986"/>
      <w:bookmarkEnd w:id="1987"/>
      <w:bookmarkEnd w:id="198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989" w:name="_Toc160570257"/>
      <w:bookmarkStart w:id="199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991" w:name="_Toc185515466"/>
      <w:bookmarkStart w:id="1992" w:name="_Toc192872773"/>
      <w:bookmarkStart w:id="1993" w:name="_Toc195533912"/>
      <w:r>
        <w:t>5.15.2.2.4</w:t>
      </w:r>
      <w:r>
        <w:tab/>
        <w:t>Application Traffic Influence Cancellation</w:t>
      </w:r>
      <w:bookmarkEnd w:id="1989"/>
      <w:bookmarkEnd w:id="1990"/>
      <w:bookmarkEnd w:id="1991"/>
      <w:bookmarkEnd w:id="1992"/>
      <w:bookmarkEnd w:id="199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994" w:name="_Toc160570258"/>
      <w:bookmarkStart w:id="1995" w:name="_Toc162007854"/>
      <w:bookmarkStart w:id="1996" w:name="_Toc185515467"/>
      <w:bookmarkStart w:id="1997" w:name="_Toc192872774"/>
      <w:bookmarkStart w:id="1998" w:name="_Toc19553391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994"/>
      <w:bookmarkEnd w:id="1995"/>
      <w:bookmarkEnd w:id="1996"/>
      <w:bookmarkEnd w:id="1997"/>
      <w:bookmarkEnd w:id="199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999" w:name="_Toc136427550"/>
      <w:bookmarkStart w:id="2000" w:name="_Toc160609225"/>
      <w:bookmarkStart w:id="2001" w:name="_Toc168502646"/>
      <w:bookmarkStart w:id="2002" w:name="_Toc185515468"/>
      <w:bookmarkStart w:id="2003" w:name="_Toc192872775"/>
      <w:bookmarkStart w:id="2004" w:name="_Toc195533914"/>
      <w:r w:rsidRPr="00EE5843">
        <w:rPr>
          <w:lang w:val="en-US"/>
        </w:rPr>
        <w:t>5.</w:t>
      </w:r>
      <w:r>
        <w:rPr>
          <w:lang w:val="en-US"/>
        </w:rPr>
        <w:t>16</w:t>
      </w:r>
      <w:r w:rsidRPr="00EE5843">
        <w:rPr>
          <w:lang w:val="en-US"/>
        </w:rPr>
        <w:tab/>
        <w:t>Eees_EASInformationProvisioning Service</w:t>
      </w:r>
      <w:bookmarkEnd w:id="1999"/>
      <w:bookmarkEnd w:id="2000"/>
      <w:bookmarkEnd w:id="2001"/>
      <w:bookmarkEnd w:id="2002"/>
      <w:bookmarkEnd w:id="2003"/>
      <w:bookmarkEnd w:id="2004"/>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2005" w:name="_Toc85734180"/>
      <w:bookmarkStart w:id="2006" w:name="_Toc89431479"/>
      <w:bookmarkStart w:id="2007" w:name="_Toc97042287"/>
      <w:bookmarkStart w:id="2008" w:name="_Toc97045431"/>
      <w:bookmarkStart w:id="2009" w:name="_Toc97155176"/>
      <w:bookmarkStart w:id="2010" w:name="_Toc101521321"/>
      <w:bookmarkStart w:id="2011" w:name="_Toc138761589"/>
      <w:bookmarkStart w:id="2012" w:name="_Toc145707790"/>
      <w:bookmarkStart w:id="2013" w:name="_Toc160570259"/>
      <w:bookmarkStart w:id="2014" w:name="_Toc162007855"/>
      <w:bookmarkStart w:id="2015" w:name="_Toc185515469"/>
      <w:bookmarkStart w:id="2016" w:name="_Toc192872776"/>
      <w:bookmarkStart w:id="2017" w:name="_Toc195533915"/>
      <w:r>
        <w:t>6</w:t>
      </w:r>
      <w:r w:rsidR="00BA077D">
        <w:tab/>
        <w:t xml:space="preserve">Services offered by </w:t>
      </w:r>
      <w:r w:rsidR="00CC1923">
        <w:t xml:space="preserve">Edge </w:t>
      </w:r>
      <w:r w:rsidR="00BA077D">
        <w:t>Configuration</w:t>
      </w:r>
      <w:r w:rsidR="00CC1923">
        <w:t xml:space="preserve"> Server</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498B521" w14:textId="1A8FCCCC" w:rsidR="00CC1923" w:rsidRDefault="001C3C86" w:rsidP="00CC1923">
      <w:pPr>
        <w:pStyle w:val="Heading2"/>
      </w:pPr>
      <w:bookmarkStart w:id="2018" w:name="_Toc85734181"/>
      <w:bookmarkStart w:id="2019" w:name="_Toc89431480"/>
      <w:bookmarkStart w:id="2020" w:name="_Toc97042288"/>
      <w:bookmarkStart w:id="2021" w:name="_Toc97045432"/>
      <w:bookmarkStart w:id="2022" w:name="_Toc97155177"/>
      <w:bookmarkStart w:id="2023" w:name="_Toc101521322"/>
      <w:bookmarkStart w:id="2024" w:name="_Toc138761590"/>
      <w:bookmarkStart w:id="2025" w:name="_Toc145707791"/>
      <w:bookmarkStart w:id="2026" w:name="_Toc160570260"/>
      <w:bookmarkStart w:id="2027" w:name="_Toc162007856"/>
      <w:bookmarkStart w:id="2028" w:name="_Toc185515470"/>
      <w:bookmarkStart w:id="2029" w:name="_Toc192872777"/>
      <w:bookmarkStart w:id="2030" w:name="_Toc195533916"/>
      <w:r>
        <w:t>6</w:t>
      </w:r>
      <w:r w:rsidR="00CC1923">
        <w:t>.1</w:t>
      </w:r>
      <w:r w:rsidR="00CC1923">
        <w:tab/>
        <w:t>Introduction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0D40F1A" w14:textId="77777777" w:rsidR="0093683C" w:rsidRDefault="0093683C" w:rsidP="0093683C">
      <w:bookmarkStart w:id="2031"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031"/>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032" w:name="_Hlk164316751"/>
      <w:bookmarkStart w:id="2033"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032"/>
      <w:bookmarkEnd w:id="2033"/>
    </w:p>
    <w:p w14:paraId="070DADF7" w14:textId="1F96A54D" w:rsidR="00511F30" w:rsidRDefault="00B42352" w:rsidP="00511F30">
      <w:pPr>
        <w:pStyle w:val="Heading2"/>
      </w:pPr>
      <w:bookmarkStart w:id="2034" w:name="_Toc85734182"/>
      <w:bookmarkStart w:id="2035" w:name="_Toc89431481"/>
      <w:bookmarkStart w:id="2036" w:name="_Toc97042289"/>
      <w:bookmarkStart w:id="2037" w:name="_Toc97045433"/>
      <w:bookmarkStart w:id="2038" w:name="_Toc97155178"/>
      <w:bookmarkStart w:id="2039" w:name="_Toc101521323"/>
      <w:bookmarkStart w:id="2040" w:name="_Toc138761591"/>
      <w:bookmarkStart w:id="2041" w:name="_Toc145707792"/>
      <w:bookmarkStart w:id="2042" w:name="_Toc160570261"/>
      <w:bookmarkStart w:id="2043" w:name="_Toc162007857"/>
      <w:bookmarkStart w:id="2044" w:name="_Toc185515471"/>
      <w:bookmarkStart w:id="2045" w:name="_Toc192872778"/>
      <w:bookmarkStart w:id="2046" w:name="_Toc195533917"/>
      <w:r>
        <w:t>6.2</w:t>
      </w:r>
      <w:r w:rsidR="00511F30">
        <w:tab/>
        <w:t>Eecs_EESRegistration Service</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32D78232" w14:textId="430B7EA6" w:rsidR="00511F30" w:rsidRDefault="00B42352" w:rsidP="00511F30">
      <w:pPr>
        <w:pStyle w:val="Heading3"/>
      </w:pPr>
      <w:bookmarkStart w:id="2047" w:name="_Toc85734183"/>
      <w:bookmarkStart w:id="2048" w:name="_Toc89431482"/>
      <w:bookmarkStart w:id="2049" w:name="_Toc97042290"/>
      <w:bookmarkStart w:id="2050" w:name="_Toc97045434"/>
      <w:bookmarkStart w:id="2051" w:name="_Toc97155179"/>
      <w:bookmarkStart w:id="2052" w:name="_Toc101521324"/>
      <w:bookmarkStart w:id="2053" w:name="_Toc138761592"/>
      <w:bookmarkStart w:id="2054" w:name="_Toc145707793"/>
      <w:bookmarkStart w:id="2055" w:name="_Toc160570262"/>
      <w:bookmarkStart w:id="2056" w:name="_Toc162007858"/>
      <w:bookmarkStart w:id="2057" w:name="_Toc185515472"/>
      <w:bookmarkStart w:id="2058" w:name="_Toc192872779"/>
      <w:bookmarkStart w:id="2059" w:name="_Toc195533918"/>
      <w:r>
        <w:t>6.2</w:t>
      </w:r>
      <w:r w:rsidR="00511F30">
        <w:t>.1</w:t>
      </w:r>
      <w:r w:rsidR="00511F30">
        <w:tab/>
        <w:t>Service Description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060" w:name="_Toc85734184"/>
      <w:bookmarkStart w:id="2061" w:name="_Toc89431483"/>
      <w:bookmarkStart w:id="2062" w:name="_Toc97042291"/>
      <w:bookmarkStart w:id="2063" w:name="_Toc97045435"/>
      <w:bookmarkStart w:id="2064" w:name="_Toc97155180"/>
      <w:bookmarkStart w:id="2065" w:name="_Toc101521325"/>
      <w:bookmarkStart w:id="2066" w:name="_Toc138761593"/>
      <w:bookmarkStart w:id="2067" w:name="_Toc145707794"/>
      <w:bookmarkStart w:id="2068" w:name="_Toc160570263"/>
      <w:bookmarkStart w:id="2069" w:name="_Toc162007859"/>
      <w:bookmarkStart w:id="2070" w:name="_Toc185515473"/>
      <w:bookmarkStart w:id="2071" w:name="_Toc192872780"/>
      <w:bookmarkStart w:id="2072" w:name="_Toc195533919"/>
      <w:r>
        <w:t>6.2</w:t>
      </w:r>
      <w:r w:rsidR="00511F30">
        <w:t>.2</w:t>
      </w:r>
      <w:r w:rsidR="00511F30">
        <w:tab/>
        <w:t>Service Operations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1EF90B0B" w14:textId="345467F3" w:rsidR="00511F30" w:rsidRDefault="00B42352" w:rsidP="00511F30">
      <w:pPr>
        <w:pStyle w:val="Heading4"/>
      </w:pPr>
      <w:bookmarkStart w:id="2073" w:name="_Toc85734185"/>
      <w:bookmarkStart w:id="2074" w:name="_Toc89431484"/>
      <w:bookmarkStart w:id="2075" w:name="_Toc97042292"/>
      <w:bookmarkStart w:id="2076" w:name="_Toc97045436"/>
      <w:bookmarkStart w:id="2077" w:name="_Toc97155181"/>
      <w:bookmarkStart w:id="2078" w:name="_Toc101521326"/>
      <w:bookmarkStart w:id="2079" w:name="_Toc138761594"/>
      <w:bookmarkStart w:id="2080" w:name="_Toc145707795"/>
      <w:bookmarkStart w:id="2081" w:name="_Toc160570264"/>
      <w:bookmarkStart w:id="2082" w:name="_Toc162007860"/>
      <w:bookmarkStart w:id="2083" w:name="_Toc185515474"/>
      <w:bookmarkStart w:id="2084" w:name="_Toc192872781"/>
      <w:bookmarkStart w:id="2085" w:name="_Toc195533920"/>
      <w:r>
        <w:t>6.2</w:t>
      </w:r>
      <w:r w:rsidR="00511F30">
        <w:t>.2.1</w:t>
      </w:r>
      <w:r w:rsidR="00511F30">
        <w:tab/>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086" w:name="_Toc85734186"/>
      <w:bookmarkStart w:id="2087" w:name="_Toc89431485"/>
      <w:bookmarkStart w:id="2088" w:name="_Toc97042293"/>
      <w:bookmarkStart w:id="2089" w:name="_Toc97045437"/>
      <w:bookmarkStart w:id="2090" w:name="_Toc97155182"/>
      <w:bookmarkStart w:id="2091" w:name="_Toc101521327"/>
      <w:bookmarkStart w:id="2092" w:name="_Toc138761595"/>
      <w:bookmarkStart w:id="2093" w:name="_Toc145707796"/>
      <w:bookmarkStart w:id="2094" w:name="_Toc160570265"/>
      <w:bookmarkStart w:id="2095" w:name="_Toc162007861"/>
      <w:bookmarkStart w:id="2096" w:name="_Toc185515475"/>
      <w:bookmarkStart w:id="2097" w:name="_Toc192872782"/>
      <w:bookmarkStart w:id="2098" w:name="_Toc195533921"/>
      <w:r>
        <w:t>6.</w:t>
      </w:r>
      <w:r w:rsidR="00B42352">
        <w:t>2</w:t>
      </w:r>
      <w:r>
        <w:t>.2.2</w:t>
      </w:r>
      <w:r>
        <w:tab/>
        <w:t>Eecs_EESRegistration_Request</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37BDF91" w14:textId="49E05086" w:rsidR="00511F30" w:rsidRDefault="00B42352" w:rsidP="00511F30">
      <w:pPr>
        <w:pStyle w:val="Heading5"/>
      </w:pPr>
      <w:bookmarkStart w:id="2099" w:name="_Toc85734187"/>
      <w:bookmarkStart w:id="2100" w:name="_Toc89431486"/>
      <w:bookmarkStart w:id="2101" w:name="_Toc97042294"/>
      <w:bookmarkStart w:id="2102" w:name="_Toc97045438"/>
      <w:bookmarkStart w:id="2103" w:name="_Toc97155183"/>
      <w:bookmarkStart w:id="2104" w:name="_Toc101521328"/>
      <w:bookmarkStart w:id="2105" w:name="_Toc138761596"/>
      <w:bookmarkStart w:id="2106" w:name="_Toc145707797"/>
      <w:bookmarkStart w:id="2107" w:name="_Toc160570266"/>
      <w:bookmarkStart w:id="2108" w:name="_Toc162007862"/>
      <w:bookmarkStart w:id="2109" w:name="_Toc185515476"/>
      <w:bookmarkStart w:id="2110" w:name="_Toc192872783"/>
      <w:bookmarkStart w:id="2111" w:name="_Toc195533922"/>
      <w:r>
        <w:t>6.2</w:t>
      </w:r>
      <w:r w:rsidR="00511F30">
        <w:t>.2.2.1</w:t>
      </w:r>
      <w:r w:rsidR="00511F30">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112" w:name="_Toc85734188"/>
      <w:bookmarkStart w:id="2113" w:name="_Toc89431487"/>
      <w:bookmarkStart w:id="2114" w:name="_Toc97042295"/>
      <w:bookmarkStart w:id="2115" w:name="_Toc97045439"/>
      <w:bookmarkStart w:id="2116" w:name="_Toc97155184"/>
      <w:bookmarkStart w:id="2117" w:name="_Toc101521329"/>
      <w:bookmarkStart w:id="2118" w:name="_Toc138761597"/>
      <w:bookmarkStart w:id="2119" w:name="_Toc145707798"/>
      <w:bookmarkStart w:id="2120" w:name="_Toc160570267"/>
      <w:bookmarkStart w:id="2121" w:name="_Toc162007863"/>
      <w:bookmarkStart w:id="2122" w:name="_Toc185515477"/>
      <w:bookmarkStart w:id="2123" w:name="_Toc192872784"/>
      <w:bookmarkStart w:id="2124" w:name="_Toc195533923"/>
      <w:r>
        <w:t>6.2</w:t>
      </w:r>
      <w:r w:rsidR="00511F30">
        <w:t>.2.2.2</w:t>
      </w:r>
      <w:r w:rsidR="00511F30">
        <w:tab/>
        <w:t>EES registering to ECS using Eecs_EESRegistration_Request operation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125" w:name="_Toc85734189"/>
      <w:bookmarkStart w:id="2126" w:name="_Toc89431488"/>
      <w:bookmarkStart w:id="2127" w:name="_Toc97042296"/>
      <w:bookmarkStart w:id="2128" w:name="_Toc97045440"/>
      <w:bookmarkStart w:id="2129" w:name="_Toc97155185"/>
      <w:bookmarkStart w:id="2130" w:name="_Toc101521330"/>
      <w:bookmarkStart w:id="2131" w:name="_Toc138761598"/>
      <w:bookmarkStart w:id="2132" w:name="_Toc145707799"/>
      <w:bookmarkStart w:id="2133" w:name="_Toc160570268"/>
      <w:bookmarkStart w:id="2134" w:name="_Toc162007864"/>
      <w:bookmarkStart w:id="2135" w:name="_Toc185515478"/>
      <w:bookmarkStart w:id="2136" w:name="_Toc192872785"/>
      <w:bookmarkStart w:id="2137" w:name="_Toc195533924"/>
      <w:r>
        <w:t>6.</w:t>
      </w:r>
      <w:r w:rsidR="00B42352">
        <w:t>2</w:t>
      </w:r>
      <w:r>
        <w:t>.2.3</w:t>
      </w:r>
      <w:r>
        <w:tab/>
        <w:t>Eecs_EESRegistration_Update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1A9800B6" w14:textId="4DF83758" w:rsidR="00511F30" w:rsidRDefault="00B42352" w:rsidP="00511F30">
      <w:pPr>
        <w:pStyle w:val="Heading5"/>
      </w:pPr>
      <w:bookmarkStart w:id="2138" w:name="_Toc85734190"/>
      <w:bookmarkStart w:id="2139" w:name="_Toc89431489"/>
      <w:bookmarkStart w:id="2140" w:name="_Toc97042297"/>
      <w:bookmarkStart w:id="2141" w:name="_Toc97045441"/>
      <w:bookmarkStart w:id="2142" w:name="_Toc97155186"/>
      <w:bookmarkStart w:id="2143" w:name="_Toc101521331"/>
      <w:bookmarkStart w:id="2144" w:name="_Toc138761599"/>
      <w:bookmarkStart w:id="2145" w:name="_Toc145707800"/>
      <w:bookmarkStart w:id="2146" w:name="_Toc160570269"/>
      <w:bookmarkStart w:id="2147" w:name="_Toc162007865"/>
      <w:bookmarkStart w:id="2148" w:name="_Toc185515479"/>
      <w:bookmarkStart w:id="2149" w:name="_Toc192872786"/>
      <w:bookmarkStart w:id="2150" w:name="_Toc195533925"/>
      <w:r>
        <w:t>6.2</w:t>
      </w:r>
      <w:r w:rsidR="00511F30">
        <w:t>.2.3.1</w:t>
      </w:r>
      <w:r w:rsidR="00511F30">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151" w:name="_Toc85734191"/>
      <w:bookmarkStart w:id="2152" w:name="_Toc89431490"/>
      <w:bookmarkStart w:id="2153" w:name="_Toc97042298"/>
      <w:bookmarkStart w:id="2154" w:name="_Toc97045442"/>
      <w:bookmarkStart w:id="2155" w:name="_Toc97155187"/>
      <w:bookmarkStart w:id="2156" w:name="_Toc101521332"/>
      <w:bookmarkStart w:id="2157" w:name="_Toc138761600"/>
      <w:bookmarkStart w:id="2158" w:name="_Toc145707801"/>
      <w:bookmarkStart w:id="2159" w:name="_Toc160570270"/>
      <w:bookmarkStart w:id="2160" w:name="_Toc162007866"/>
      <w:bookmarkStart w:id="2161" w:name="_Toc185515480"/>
      <w:bookmarkStart w:id="2162" w:name="_Toc192872787"/>
      <w:bookmarkStart w:id="2163" w:name="_Toc195533926"/>
      <w:r>
        <w:t>6.2</w:t>
      </w:r>
      <w:r w:rsidR="00511F30">
        <w:t>.2.3.2</w:t>
      </w:r>
      <w:r w:rsidR="00511F30">
        <w:tab/>
        <w:t>EES updating registration information using Eecs_EESRegistration_Update operation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164" w:name="_Toc85734192"/>
      <w:bookmarkStart w:id="2165" w:name="_Toc89431491"/>
      <w:bookmarkStart w:id="2166" w:name="_Toc97042299"/>
      <w:bookmarkStart w:id="2167" w:name="_Toc97045443"/>
      <w:bookmarkStart w:id="2168" w:name="_Toc97155188"/>
      <w:bookmarkStart w:id="2169" w:name="_Toc101521333"/>
      <w:bookmarkStart w:id="2170" w:name="_Toc138761601"/>
      <w:bookmarkStart w:id="2171" w:name="_Toc145707802"/>
      <w:bookmarkStart w:id="2172" w:name="_Toc160570271"/>
      <w:bookmarkStart w:id="2173" w:name="_Toc162007867"/>
      <w:bookmarkStart w:id="2174" w:name="_Toc185515481"/>
      <w:bookmarkStart w:id="2175" w:name="_Toc192872788"/>
      <w:bookmarkStart w:id="2176" w:name="_Toc195533927"/>
      <w:r>
        <w:t>6.2</w:t>
      </w:r>
      <w:r w:rsidR="00511F30">
        <w:t>.2.4</w:t>
      </w:r>
      <w:r w:rsidR="00511F30">
        <w:tab/>
        <w:t>Eecs_EESRegistration_Deregister</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14E4821" w14:textId="0EE0619F" w:rsidR="00511F30" w:rsidRDefault="00B42352" w:rsidP="00511F30">
      <w:pPr>
        <w:pStyle w:val="Heading5"/>
      </w:pPr>
      <w:bookmarkStart w:id="2177" w:name="_Toc85734193"/>
      <w:bookmarkStart w:id="2178" w:name="_Toc89431492"/>
      <w:bookmarkStart w:id="2179" w:name="_Toc97042300"/>
      <w:bookmarkStart w:id="2180" w:name="_Toc97045444"/>
      <w:bookmarkStart w:id="2181" w:name="_Toc97155189"/>
      <w:bookmarkStart w:id="2182" w:name="_Toc101521334"/>
      <w:bookmarkStart w:id="2183" w:name="_Toc138761602"/>
      <w:bookmarkStart w:id="2184" w:name="_Toc145707803"/>
      <w:bookmarkStart w:id="2185" w:name="_Toc160570272"/>
      <w:bookmarkStart w:id="2186" w:name="_Toc162007868"/>
      <w:bookmarkStart w:id="2187" w:name="_Toc185515482"/>
      <w:bookmarkStart w:id="2188" w:name="_Toc192872789"/>
      <w:bookmarkStart w:id="2189" w:name="_Toc195533928"/>
      <w:r>
        <w:t>6.2</w:t>
      </w:r>
      <w:r w:rsidR="00511F30">
        <w:t>.2.4.1</w:t>
      </w:r>
      <w:r w:rsidR="00511F30">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190" w:name="_Toc85734194"/>
      <w:bookmarkStart w:id="2191" w:name="_Toc89431493"/>
      <w:bookmarkStart w:id="2192" w:name="_Toc97042301"/>
      <w:bookmarkStart w:id="2193" w:name="_Toc97045445"/>
      <w:bookmarkStart w:id="2194" w:name="_Toc97155190"/>
      <w:bookmarkStart w:id="2195" w:name="_Toc101521335"/>
      <w:bookmarkStart w:id="2196" w:name="_Toc138761603"/>
      <w:bookmarkStart w:id="2197" w:name="_Toc145707804"/>
      <w:bookmarkStart w:id="2198" w:name="_Toc160570273"/>
      <w:bookmarkStart w:id="2199" w:name="_Toc162007869"/>
      <w:bookmarkStart w:id="2200" w:name="_Toc185515483"/>
      <w:bookmarkStart w:id="2201" w:name="_Toc192872790"/>
      <w:bookmarkStart w:id="2202" w:name="_Toc195533929"/>
      <w:r>
        <w:t>6.</w:t>
      </w:r>
      <w:r w:rsidR="00B42352">
        <w:t>2</w:t>
      </w:r>
      <w:r>
        <w:t>.2.4.2</w:t>
      </w:r>
      <w:r>
        <w:tab/>
        <w:t>EES deregistering from ECS using Eecs_EESRegistration_Deregister operation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203" w:name="_Toc85734195"/>
      <w:bookmarkStart w:id="2204" w:name="_Toc89431494"/>
      <w:bookmarkStart w:id="2205" w:name="_Toc97042302"/>
      <w:bookmarkStart w:id="2206" w:name="_Toc97045446"/>
      <w:bookmarkStart w:id="2207" w:name="_Toc97155191"/>
      <w:bookmarkStart w:id="2208" w:name="_Toc101521336"/>
      <w:bookmarkStart w:id="2209" w:name="_Toc138761604"/>
      <w:bookmarkStart w:id="2210" w:name="_Toc145707805"/>
      <w:bookmarkStart w:id="2211" w:name="_Toc160570274"/>
      <w:bookmarkStart w:id="2212" w:name="_Toc162007870"/>
      <w:bookmarkStart w:id="2213" w:name="_Toc185515484"/>
      <w:bookmarkStart w:id="2214" w:name="_Toc192872791"/>
      <w:bookmarkStart w:id="2215" w:name="_Toc195533930"/>
      <w:r>
        <w:t>6.3</w:t>
      </w:r>
      <w:r>
        <w:tab/>
        <w:t>Eecs_TargetEESDiscovery Service</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2934A18F" w14:textId="730FB962" w:rsidR="007C6CAC" w:rsidRDefault="007C6CAC" w:rsidP="007C6CAC">
      <w:pPr>
        <w:pStyle w:val="Heading3"/>
      </w:pPr>
      <w:bookmarkStart w:id="2216" w:name="_Toc85734196"/>
      <w:bookmarkStart w:id="2217" w:name="_Toc89431495"/>
      <w:bookmarkStart w:id="2218" w:name="_Toc97042303"/>
      <w:bookmarkStart w:id="2219" w:name="_Toc97045447"/>
      <w:bookmarkStart w:id="2220" w:name="_Toc97155192"/>
      <w:bookmarkStart w:id="2221" w:name="_Toc101521337"/>
      <w:bookmarkStart w:id="2222" w:name="_Toc138761605"/>
      <w:bookmarkStart w:id="2223" w:name="_Toc145707806"/>
      <w:bookmarkStart w:id="2224" w:name="_Toc160570275"/>
      <w:bookmarkStart w:id="2225" w:name="_Toc162007871"/>
      <w:bookmarkStart w:id="2226" w:name="_Toc185515485"/>
      <w:bookmarkStart w:id="2227" w:name="_Toc192872792"/>
      <w:bookmarkStart w:id="2228" w:name="_Toc195533931"/>
      <w:r>
        <w:t>6.3.1</w:t>
      </w:r>
      <w:r>
        <w:tab/>
        <w:t>Service 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229" w:name="_Toc85734197"/>
      <w:bookmarkStart w:id="2230" w:name="_Toc89431496"/>
      <w:bookmarkStart w:id="2231" w:name="_Toc97042304"/>
      <w:bookmarkStart w:id="2232" w:name="_Toc97045448"/>
      <w:bookmarkStart w:id="2233" w:name="_Toc97155193"/>
      <w:bookmarkStart w:id="2234" w:name="_Toc101521338"/>
      <w:bookmarkStart w:id="2235" w:name="_Toc138761606"/>
      <w:bookmarkStart w:id="2236" w:name="_Toc145707807"/>
      <w:bookmarkStart w:id="2237" w:name="_Toc160570276"/>
      <w:bookmarkStart w:id="2238" w:name="_Toc162007872"/>
      <w:bookmarkStart w:id="2239" w:name="_Toc185515486"/>
      <w:bookmarkStart w:id="2240" w:name="_Toc192872793"/>
      <w:bookmarkStart w:id="2241" w:name="_Toc195533932"/>
      <w:r>
        <w:t>6.3.2</w:t>
      </w:r>
      <w:r>
        <w:tab/>
        <w:t>Service Operations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C54F209" w14:textId="6E67336B" w:rsidR="007C6CAC" w:rsidRDefault="007C6CAC" w:rsidP="007C6CAC">
      <w:pPr>
        <w:pStyle w:val="Heading4"/>
      </w:pPr>
      <w:bookmarkStart w:id="2242" w:name="_Toc85734198"/>
      <w:bookmarkStart w:id="2243" w:name="_Toc89431497"/>
      <w:bookmarkStart w:id="2244" w:name="_Toc97042305"/>
      <w:bookmarkStart w:id="2245" w:name="_Toc97045449"/>
      <w:bookmarkStart w:id="2246" w:name="_Toc97155194"/>
      <w:bookmarkStart w:id="2247" w:name="_Toc101521339"/>
      <w:bookmarkStart w:id="2248" w:name="_Toc138761607"/>
      <w:bookmarkStart w:id="2249" w:name="_Toc145707808"/>
      <w:bookmarkStart w:id="2250" w:name="_Toc160570277"/>
      <w:bookmarkStart w:id="2251" w:name="_Toc162007873"/>
      <w:bookmarkStart w:id="2252" w:name="_Toc185515487"/>
      <w:bookmarkStart w:id="2253" w:name="_Toc192872794"/>
      <w:bookmarkStart w:id="2254" w:name="_Toc195533933"/>
      <w:r>
        <w:t>6.3.2.1</w:t>
      </w:r>
      <w:r>
        <w:tab/>
        <w:t>Introduction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255" w:name="_Toc85734199"/>
      <w:bookmarkStart w:id="2256" w:name="_Toc89431498"/>
      <w:bookmarkStart w:id="2257" w:name="_Toc97042306"/>
      <w:bookmarkStart w:id="2258" w:name="_Toc97045450"/>
      <w:bookmarkStart w:id="2259" w:name="_Toc97155195"/>
      <w:bookmarkStart w:id="2260" w:name="_Toc101521340"/>
      <w:bookmarkStart w:id="2261" w:name="_Toc138761608"/>
      <w:bookmarkStart w:id="2262" w:name="_Toc145707809"/>
      <w:bookmarkStart w:id="2263" w:name="_Toc160570278"/>
      <w:bookmarkStart w:id="2264" w:name="_Toc162007874"/>
      <w:bookmarkStart w:id="2265" w:name="_Toc185515488"/>
      <w:bookmarkStart w:id="2266" w:name="_Toc192872795"/>
      <w:bookmarkStart w:id="2267" w:name="_Toc195533934"/>
      <w:r>
        <w:t>6.3.2.2</w:t>
      </w:r>
      <w:r>
        <w:tab/>
        <w:t>Eecs_TargetEESDiscovery_Request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AD1AE38" w14:textId="7DF8B9D2" w:rsidR="007C6CAC" w:rsidRDefault="007C6CAC" w:rsidP="007C6CAC">
      <w:pPr>
        <w:pStyle w:val="Heading5"/>
      </w:pPr>
      <w:bookmarkStart w:id="2268" w:name="_Toc85734200"/>
      <w:bookmarkStart w:id="2269" w:name="_Toc89431499"/>
      <w:bookmarkStart w:id="2270" w:name="_Toc97042307"/>
      <w:bookmarkStart w:id="2271" w:name="_Toc97045451"/>
      <w:bookmarkStart w:id="2272" w:name="_Toc97155196"/>
      <w:bookmarkStart w:id="2273" w:name="_Toc101521341"/>
      <w:bookmarkStart w:id="2274" w:name="_Toc138761609"/>
      <w:bookmarkStart w:id="2275" w:name="_Toc145707810"/>
      <w:bookmarkStart w:id="2276" w:name="_Toc160570279"/>
      <w:bookmarkStart w:id="2277" w:name="_Toc162007875"/>
      <w:bookmarkStart w:id="2278" w:name="_Toc185515489"/>
      <w:bookmarkStart w:id="2279" w:name="_Toc192872796"/>
      <w:bookmarkStart w:id="2280" w:name="_Toc195533935"/>
      <w:r>
        <w:t>6.3.2.2.1</w:t>
      </w:r>
      <w:r>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281" w:name="_Toc85734201"/>
      <w:bookmarkStart w:id="2282" w:name="_Toc89431500"/>
      <w:bookmarkStart w:id="2283" w:name="_Toc97042308"/>
      <w:bookmarkStart w:id="2284" w:name="_Toc97045452"/>
      <w:bookmarkStart w:id="2285" w:name="_Toc97155197"/>
      <w:bookmarkStart w:id="2286" w:name="_Toc101521342"/>
      <w:bookmarkStart w:id="2287" w:name="_Toc138761610"/>
      <w:bookmarkStart w:id="2288" w:name="_Toc145707811"/>
      <w:bookmarkStart w:id="2289" w:name="_Toc160570280"/>
      <w:bookmarkStart w:id="2290" w:name="_Toc162007876"/>
      <w:bookmarkStart w:id="2291" w:name="_Toc185515490"/>
      <w:bookmarkStart w:id="2292" w:name="_Toc192872797"/>
      <w:bookmarkStart w:id="2293" w:name="_Toc195533936"/>
      <w:r>
        <w:t>6.3.2.2.2</w:t>
      </w:r>
      <w:r>
        <w:tab/>
      </w:r>
      <w:bookmarkEnd w:id="2281"/>
      <w:bookmarkEnd w:id="2282"/>
      <w:bookmarkEnd w:id="2283"/>
      <w:bookmarkEnd w:id="2284"/>
      <w:bookmarkEnd w:id="2285"/>
      <w:bookmarkEnd w:id="2286"/>
      <w:bookmarkEnd w:id="2287"/>
      <w:bookmarkEnd w:id="2288"/>
      <w:r w:rsidR="00D656F0">
        <w:t>Service consumer fetching the target Enabler Server</w:t>
      </w:r>
      <w:r w:rsidR="00D656F0" w:rsidDel="00C4515A">
        <w:t xml:space="preserve"> </w:t>
      </w:r>
      <w:r w:rsidR="00D656F0">
        <w:t>information from the ECS using Eecs_TargetEESDiscovery_Request operation</w:t>
      </w:r>
      <w:bookmarkEnd w:id="2289"/>
      <w:bookmarkEnd w:id="2290"/>
      <w:bookmarkEnd w:id="2291"/>
      <w:bookmarkEnd w:id="2292"/>
      <w:bookmarkEnd w:id="2293"/>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294" w:name="_Toc160570281"/>
      <w:bookmarkStart w:id="2295" w:name="_Toc162007877"/>
      <w:bookmarkStart w:id="2296" w:name="_Toc185515491"/>
      <w:bookmarkStart w:id="2297" w:name="_Toc192872798"/>
      <w:bookmarkStart w:id="2298" w:name="_Toc195533937"/>
      <w:r>
        <w:t>6.4</w:t>
      </w:r>
      <w:r>
        <w:tab/>
        <w:t>Eecs_EASInfoManagement Service</w:t>
      </w:r>
      <w:bookmarkEnd w:id="2294"/>
      <w:bookmarkEnd w:id="2295"/>
      <w:bookmarkEnd w:id="2296"/>
      <w:bookmarkEnd w:id="2297"/>
      <w:bookmarkEnd w:id="2298"/>
    </w:p>
    <w:p w14:paraId="04E14E26" w14:textId="77777777" w:rsidR="0093683C" w:rsidRDefault="0093683C" w:rsidP="0093683C">
      <w:pPr>
        <w:pStyle w:val="Heading3"/>
      </w:pPr>
      <w:bookmarkStart w:id="2299" w:name="_Toc160570282"/>
      <w:bookmarkStart w:id="2300" w:name="_Toc162007878"/>
      <w:bookmarkStart w:id="2301" w:name="_Toc185515492"/>
      <w:bookmarkStart w:id="2302" w:name="_Toc192872799"/>
      <w:bookmarkStart w:id="2303" w:name="_Toc195533938"/>
      <w:r>
        <w:t>6.4.1</w:t>
      </w:r>
      <w:r>
        <w:tab/>
        <w:t>Service Description</w:t>
      </w:r>
      <w:bookmarkEnd w:id="2299"/>
      <w:bookmarkEnd w:id="2300"/>
      <w:bookmarkEnd w:id="2301"/>
      <w:bookmarkEnd w:id="2302"/>
      <w:bookmarkEnd w:id="230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304" w:name="_Toc160570283"/>
      <w:bookmarkStart w:id="2305" w:name="_Toc162007879"/>
      <w:bookmarkStart w:id="2306" w:name="_Toc185515493"/>
      <w:bookmarkStart w:id="2307" w:name="_Toc192872800"/>
      <w:bookmarkStart w:id="2308" w:name="_Toc195533939"/>
      <w:r>
        <w:t>6.4.2</w:t>
      </w:r>
      <w:r>
        <w:tab/>
        <w:t>Service Operations</w:t>
      </w:r>
      <w:bookmarkEnd w:id="2304"/>
      <w:bookmarkEnd w:id="2305"/>
      <w:bookmarkEnd w:id="2306"/>
      <w:bookmarkEnd w:id="2307"/>
      <w:bookmarkEnd w:id="2308"/>
    </w:p>
    <w:p w14:paraId="6319542A" w14:textId="77777777" w:rsidR="0093683C" w:rsidRDefault="0093683C" w:rsidP="0093683C">
      <w:pPr>
        <w:pStyle w:val="Heading4"/>
      </w:pPr>
      <w:bookmarkStart w:id="2309" w:name="_Toc160570284"/>
      <w:bookmarkStart w:id="2310" w:name="_Toc162007880"/>
      <w:bookmarkStart w:id="2311" w:name="_Toc185515494"/>
      <w:bookmarkStart w:id="2312" w:name="_Toc192872801"/>
      <w:bookmarkStart w:id="2313" w:name="_Toc195533940"/>
      <w:r>
        <w:t>6.4.2.1</w:t>
      </w:r>
      <w:r>
        <w:tab/>
        <w:t>Introduction</w:t>
      </w:r>
      <w:bookmarkEnd w:id="2309"/>
      <w:bookmarkEnd w:id="2310"/>
      <w:bookmarkEnd w:id="2311"/>
      <w:bookmarkEnd w:id="2312"/>
      <w:bookmarkEnd w:id="2313"/>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314" w:name="_Toc160570285"/>
      <w:bookmarkStart w:id="2315" w:name="_Toc162007881"/>
      <w:bookmarkStart w:id="2316" w:name="_Toc185515495"/>
      <w:bookmarkStart w:id="2317" w:name="_Toc192872802"/>
      <w:bookmarkStart w:id="2318" w:name="_Toc195533941"/>
      <w:r>
        <w:t>6.4.2.2</w:t>
      </w:r>
      <w:r>
        <w:tab/>
        <w:t>Eecs_EASInfoManagement_Get</w:t>
      </w:r>
      <w:bookmarkEnd w:id="2314"/>
      <w:bookmarkEnd w:id="2315"/>
      <w:bookmarkEnd w:id="2316"/>
      <w:bookmarkEnd w:id="2317"/>
      <w:bookmarkEnd w:id="2318"/>
    </w:p>
    <w:p w14:paraId="0B17498A" w14:textId="77777777" w:rsidR="0093683C" w:rsidRDefault="0093683C" w:rsidP="0093683C">
      <w:pPr>
        <w:pStyle w:val="Heading5"/>
      </w:pPr>
      <w:bookmarkStart w:id="2319" w:name="_Toc160570286"/>
      <w:bookmarkStart w:id="2320" w:name="_Toc162007882"/>
      <w:bookmarkStart w:id="2321" w:name="_Toc185515496"/>
      <w:bookmarkStart w:id="2322" w:name="_Toc192872803"/>
      <w:bookmarkStart w:id="2323" w:name="_Toc195533942"/>
      <w:r>
        <w:t>6.4.2.2.1</w:t>
      </w:r>
      <w:r>
        <w:tab/>
        <w:t>General</w:t>
      </w:r>
      <w:bookmarkEnd w:id="2319"/>
      <w:bookmarkEnd w:id="2320"/>
      <w:bookmarkEnd w:id="2321"/>
      <w:bookmarkEnd w:id="2322"/>
      <w:bookmarkEnd w:id="232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324" w:name="_Toc160570287"/>
      <w:bookmarkStart w:id="2325" w:name="_Toc162007883"/>
      <w:bookmarkStart w:id="2326" w:name="_Toc185515497"/>
      <w:bookmarkStart w:id="2327" w:name="_Toc192872804"/>
      <w:bookmarkStart w:id="2328" w:name="_Toc195533943"/>
      <w:r>
        <w:t>6.4.2.2.2</w:t>
      </w:r>
      <w:r>
        <w:tab/>
        <w:t>Common EAS Binding Information Retrieval</w:t>
      </w:r>
      <w:bookmarkEnd w:id="2324"/>
      <w:bookmarkEnd w:id="2325"/>
      <w:bookmarkEnd w:id="2326"/>
      <w:bookmarkEnd w:id="2327"/>
      <w:bookmarkEnd w:id="2328"/>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329" w:name="_Toc160570288"/>
      <w:bookmarkStart w:id="2330" w:name="_Toc162007884"/>
      <w:bookmarkStart w:id="2331" w:name="_Toc185515498"/>
      <w:bookmarkStart w:id="2332" w:name="_Toc192872805"/>
      <w:bookmarkStart w:id="2333" w:name="_Toc195533944"/>
      <w:r>
        <w:t>6.4.2.3</w:t>
      </w:r>
      <w:r>
        <w:tab/>
        <w:t>Eecs_EASInfoManagement_Store</w:t>
      </w:r>
      <w:bookmarkEnd w:id="2329"/>
      <w:bookmarkEnd w:id="2330"/>
      <w:bookmarkEnd w:id="2331"/>
      <w:bookmarkEnd w:id="2332"/>
      <w:bookmarkEnd w:id="2333"/>
    </w:p>
    <w:p w14:paraId="3FD9629E" w14:textId="77777777" w:rsidR="0093683C" w:rsidRDefault="0093683C" w:rsidP="0093683C">
      <w:pPr>
        <w:pStyle w:val="Heading5"/>
      </w:pPr>
      <w:bookmarkStart w:id="2334" w:name="_Toc160570289"/>
      <w:bookmarkStart w:id="2335" w:name="_Toc162007885"/>
      <w:bookmarkStart w:id="2336" w:name="_Toc185515499"/>
      <w:bookmarkStart w:id="2337" w:name="_Toc192872806"/>
      <w:bookmarkStart w:id="2338" w:name="_Toc195533945"/>
      <w:r>
        <w:t>6.4.2.3.1</w:t>
      </w:r>
      <w:r>
        <w:tab/>
        <w:t>General</w:t>
      </w:r>
      <w:bookmarkEnd w:id="2334"/>
      <w:bookmarkEnd w:id="2335"/>
      <w:bookmarkEnd w:id="2336"/>
      <w:bookmarkEnd w:id="2337"/>
      <w:bookmarkEnd w:id="2338"/>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339" w:name="_Toc160570290"/>
      <w:bookmarkStart w:id="2340" w:name="_Toc162007886"/>
      <w:bookmarkStart w:id="2341" w:name="_Toc185515500"/>
      <w:bookmarkStart w:id="2342" w:name="_Toc192872807"/>
      <w:bookmarkStart w:id="2343" w:name="_Toc195533946"/>
      <w:r>
        <w:t>6.4.2.3.2</w:t>
      </w:r>
      <w:r>
        <w:tab/>
        <w:t>Common EAS Binding Information Storage</w:t>
      </w:r>
      <w:bookmarkEnd w:id="2339"/>
      <w:bookmarkEnd w:id="2340"/>
      <w:bookmarkEnd w:id="2341"/>
      <w:bookmarkEnd w:id="2342"/>
      <w:bookmarkEnd w:id="2343"/>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344" w:name="_Toc185515501"/>
      <w:bookmarkStart w:id="2345" w:name="_Toc192872808"/>
      <w:bookmarkStart w:id="2346" w:name="_Toc195533947"/>
      <w:r w:rsidRPr="00A65026">
        <w:t>6.4.2.</w:t>
      </w:r>
      <w:r>
        <w:t>4</w:t>
      </w:r>
      <w:r w:rsidRPr="00A65026">
        <w:tab/>
        <w:t>Eecs_EASInfoManagement_</w:t>
      </w:r>
      <w:r>
        <w:t>Update</w:t>
      </w:r>
      <w:bookmarkEnd w:id="2344"/>
      <w:bookmarkEnd w:id="2345"/>
      <w:bookmarkEnd w:id="2346"/>
    </w:p>
    <w:p w14:paraId="64BD0D05" w14:textId="77777777" w:rsidR="00B4475B" w:rsidRPr="00491C4B" w:rsidRDefault="00B4475B" w:rsidP="00B4475B">
      <w:pPr>
        <w:pStyle w:val="Heading5"/>
      </w:pPr>
      <w:bookmarkStart w:id="2347" w:name="_Toc185515502"/>
      <w:bookmarkStart w:id="2348" w:name="_Toc192872809"/>
      <w:bookmarkStart w:id="2349" w:name="_Toc195533948"/>
      <w:r w:rsidRPr="00491C4B">
        <w:t>6.4.2.4.1</w:t>
      </w:r>
      <w:r w:rsidRPr="00491C4B">
        <w:tab/>
        <w:t>General</w:t>
      </w:r>
      <w:bookmarkEnd w:id="2347"/>
      <w:bookmarkEnd w:id="2348"/>
      <w:bookmarkEnd w:id="234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350" w:name="_Toc185515503"/>
      <w:bookmarkStart w:id="2351" w:name="_Toc192872810"/>
      <w:bookmarkStart w:id="2352" w:name="_Toc195533949"/>
      <w:r w:rsidRPr="00A65026">
        <w:t>6.4.2.</w:t>
      </w:r>
      <w:r>
        <w:t>4</w:t>
      </w:r>
      <w:r w:rsidRPr="00A65026">
        <w:t>.2</w:t>
      </w:r>
      <w:r w:rsidRPr="00A65026">
        <w:tab/>
        <w:t xml:space="preserve">Common EAS Binding Information </w:t>
      </w:r>
      <w:r>
        <w:t>Update</w:t>
      </w:r>
      <w:bookmarkEnd w:id="2350"/>
      <w:bookmarkEnd w:id="2351"/>
      <w:bookmarkEnd w:id="235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353" w:name="_Toc185515504"/>
      <w:bookmarkStart w:id="2354" w:name="_Toc192872811"/>
      <w:bookmarkStart w:id="2355" w:name="_Toc195533950"/>
      <w:r>
        <w:t>6.4.2.5</w:t>
      </w:r>
      <w:r>
        <w:tab/>
        <w:t>Eecs_</w:t>
      </w:r>
      <w:r w:rsidRPr="00A65026">
        <w:t>EASInfoManagement</w:t>
      </w:r>
      <w:r>
        <w:t>_Delete</w:t>
      </w:r>
      <w:bookmarkEnd w:id="2353"/>
      <w:bookmarkEnd w:id="2354"/>
      <w:bookmarkEnd w:id="2355"/>
    </w:p>
    <w:p w14:paraId="5A69B1E7" w14:textId="77777777" w:rsidR="000F32C7" w:rsidRDefault="000F32C7" w:rsidP="000F32C7">
      <w:pPr>
        <w:pStyle w:val="Heading5"/>
      </w:pPr>
      <w:bookmarkStart w:id="2356" w:name="_Toc185515505"/>
      <w:bookmarkStart w:id="2357" w:name="_Toc192872812"/>
      <w:bookmarkStart w:id="2358" w:name="_Toc195533951"/>
      <w:r>
        <w:t>6.4.2.5.1</w:t>
      </w:r>
      <w:r>
        <w:tab/>
        <w:t>General</w:t>
      </w:r>
      <w:bookmarkEnd w:id="2356"/>
      <w:bookmarkEnd w:id="2357"/>
      <w:bookmarkEnd w:id="2358"/>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359" w:name="_Toc185515506"/>
      <w:bookmarkStart w:id="2360" w:name="_Toc192872813"/>
      <w:bookmarkStart w:id="2361" w:name="_Toc195533952"/>
      <w:r>
        <w:t>6.4.2.5.2</w:t>
      </w:r>
      <w:r>
        <w:tab/>
        <w:t>Common EAS Binding information Deletion</w:t>
      </w:r>
      <w:bookmarkEnd w:id="2359"/>
      <w:bookmarkEnd w:id="2360"/>
      <w:bookmarkEnd w:id="2361"/>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362" w:name="_Toc185515507"/>
      <w:bookmarkStart w:id="2363" w:name="_Toc192872814"/>
      <w:bookmarkStart w:id="2364" w:name="_Toc195533953"/>
      <w:bookmarkStart w:id="2365" w:name="_Toc145707812"/>
      <w:bookmarkStart w:id="2366" w:name="_Toc160570291"/>
      <w:bookmarkStart w:id="2367" w:name="_Toc162007887"/>
      <w:r w:rsidRPr="00AC0183">
        <w:t>6.5</w:t>
      </w:r>
      <w:r w:rsidRPr="00AC0183">
        <w:tab/>
        <w:t>Eecs_ECSServiceProvisioning</w:t>
      </w:r>
      <w:bookmarkEnd w:id="2362"/>
      <w:bookmarkEnd w:id="2363"/>
      <w:bookmarkEnd w:id="2364"/>
    </w:p>
    <w:p w14:paraId="58D0B39B" w14:textId="77777777" w:rsidR="00AC0183" w:rsidRPr="00AC0183" w:rsidRDefault="00AC0183" w:rsidP="00AC0183">
      <w:pPr>
        <w:pStyle w:val="Heading3"/>
      </w:pPr>
      <w:bookmarkStart w:id="2368" w:name="_Toc151743066"/>
      <w:bookmarkStart w:id="2369" w:name="_Toc151743531"/>
      <w:bookmarkStart w:id="2370" w:name="_Toc185515508"/>
      <w:bookmarkStart w:id="2371" w:name="_Toc192872815"/>
      <w:bookmarkStart w:id="2372" w:name="_Toc195533954"/>
      <w:r w:rsidRPr="00AC0183">
        <w:t>6.5.1</w:t>
      </w:r>
      <w:r w:rsidRPr="00AC0183">
        <w:tab/>
        <w:t>Service Description</w:t>
      </w:r>
      <w:bookmarkEnd w:id="2368"/>
      <w:bookmarkEnd w:id="2369"/>
      <w:bookmarkEnd w:id="2370"/>
      <w:bookmarkEnd w:id="2371"/>
      <w:bookmarkEnd w:id="237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373" w:name="_Toc151743067"/>
      <w:bookmarkStart w:id="237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375" w:name="_Toc185515509"/>
      <w:bookmarkStart w:id="2376" w:name="_Toc192872816"/>
      <w:bookmarkStart w:id="2377" w:name="_Toc195533955"/>
      <w:r w:rsidRPr="00AC0183">
        <w:t>6.5.2.1</w:t>
      </w:r>
      <w:r w:rsidRPr="00AC0183">
        <w:tab/>
        <w:t>Introduction</w:t>
      </w:r>
      <w:bookmarkEnd w:id="2373"/>
      <w:bookmarkEnd w:id="2374"/>
      <w:bookmarkEnd w:id="2375"/>
      <w:bookmarkEnd w:id="2376"/>
      <w:bookmarkEnd w:id="2377"/>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378" w:name="_Toc151379187"/>
      <w:bookmarkStart w:id="2379" w:name="_Toc151445369"/>
      <w:bookmarkStart w:id="2380" w:name="_Toc151536527"/>
      <w:bookmarkStart w:id="2381" w:name="_Toc185515510"/>
      <w:bookmarkStart w:id="2382" w:name="_Toc192872817"/>
      <w:bookmarkStart w:id="2383" w:name="_Toc195533956"/>
      <w:r w:rsidRPr="00AC0183">
        <w:t>6.5.2.2</w:t>
      </w:r>
      <w:r w:rsidRPr="00AC0183">
        <w:tab/>
        <w:t>Eecs_ECSServiceProvisioning_</w:t>
      </w:r>
      <w:r w:rsidRPr="00AC0183">
        <w:rPr>
          <w:lang w:val="en-US"/>
        </w:rPr>
        <w:t>Request</w:t>
      </w:r>
      <w:bookmarkEnd w:id="2378"/>
      <w:bookmarkEnd w:id="2379"/>
      <w:bookmarkEnd w:id="2380"/>
      <w:bookmarkEnd w:id="2381"/>
      <w:bookmarkEnd w:id="2382"/>
      <w:bookmarkEnd w:id="2383"/>
    </w:p>
    <w:p w14:paraId="51438F77" w14:textId="77777777" w:rsidR="00AC0183" w:rsidRPr="00AC0183" w:rsidRDefault="00AC0183" w:rsidP="00AC0183">
      <w:pPr>
        <w:pStyle w:val="Heading5"/>
      </w:pPr>
      <w:bookmarkStart w:id="2384" w:name="_Toc151379188"/>
      <w:bookmarkStart w:id="2385" w:name="_Toc151445370"/>
      <w:bookmarkStart w:id="2386" w:name="_Toc151536528"/>
      <w:bookmarkStart w:id="2387" w:name="_Toc185515511"/>
      <w:bookmarkStart w:id="2388" w:name="_Toc192872818"/>
      <w:bookmarkStart w:id="2389" w:name="_Toc195533957"/>
      <w:r w:rsidRPr="00AC0183">
        <w:t>6.5.2.2.1</w:t>
      </w:r>
      <w:r w:rsidRPr="00AC0183">
        <w:tab/>
        <w:t>General</w:t>
      </w:r>
      <w:bookmarkEnd w:id="2384"/>
      <w:bookmarkEnd w:id="2385"/>
      <w:bookmarkEnd w:id="2386"/>
      <w:bookmarkEnd w:id="2387"/>
      <w:bookmarkEnd w:id="2388"/>
      <w:bookmarkEnd w:id="2389"/>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390" w:name="_Toc151379189"/>
      <w:bookmarkStart w:id="2391" w:name="_Toc151445371"/>
      <w:bookmarkStart w:id="2392" w:name="_Toc151536529"/>
      <w:bookmarkStart w:id="2393" w:name="_Toc185515512"/>
      <w:bookmarkStart w:id="2394" w:name="_Toc192872819"/>
      <w:bookmarkStart w:id="2395" w:name="_Toc195533958"/>
      <w:r w:rsidRPr="00AC0183">
        <w:t>6.5.2.2.2</w:t>
      </w:r>
      <w:r w:rsidRPr="00AC0183">
        <w:tab/>
      </w:r>
      <w:bookmarkEnd w:id="2390"/>
      <w:bookmarkEnd w:id="2391"/>
      <w:bookmarkEnd w:id="2392"/>
      <w:r w:rsidRPr="00AC0183">
        <w:t>S</w:t>
      </w:r>
      <w:r w:rsidRPr="00AC0183">
        <w:rPr>
          <w:lang w:val="en-US"/>
        </w:rPr>
        <w:t>ervice Provisioning Information</w:t>
      </w:r>
      <w:r w:rsidRPr="00AC0183">
        <w:rPr>
          <w:rFonts w:cs="Courier New"/>
          <w:szCs w:val="16"/>
        </w:rPr>
        <w:t xml:space="preserve"> Retrieval Request</w:t>
      </w:r>
      <w:bookmarkEnd w:id="2393"/>
      <w:bookmarkEnd w:id="2394"/>
      <w:bookmarkEnd w:id="239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396" w:name="_Toc185515513"/>
      <w:bookmarkStart w:id="2397" w:name="_Toc192872820"/>
      <w:bookmarkStart w:id="2398" w:name="_Toc195533959"/>
      <w:r w:rsidRPr="00AC0183">
        <w:t>6.5.2.3</w:t>
      </w:r>
      <w:r w:rsidRPr="00AC0183">
        <w:tab/>
        <w:t>Eecs_ECSServiceProvisioning_Subscribe</w:t>
      </w:r>
      <w:bookmarkEnd w:id="2396"/>
      <w:bookmarkEnd w:id="2397"/>
      <w:bookmarkEnd w:id="2398"/>
    </w:p>
    <w:p w14:paraId="07BD4E6B" w14:textId="77777777" w:rsidR="00AC0183" w:rsidRPr="00AC0183" w:rsidRDefault="00AC0183" w:rsidP="00AC0183">
      <w:pPr>
        <w:pStyle w:val="Heading5"/>
      </w:pPr>
      <w:bookmarkStart w:id="2399" w:name="_Toc185515514"/>
      <w:bookmarkStart w:id="2400" w:name="_Toc192872821"/>
      <w:bookmarkStart w:id="2401" w:name="_Toc195533960"/>
      <w:r w:rsidRPr="00AC0183">
        <w:t>6.5.2.3.1</w:t>
      </w:r>
      <w:r w:rsidRPr="00AC0183">
        <w:tab/>
        <w:t>General</w:t>
      </w:r>
      <w:bookmarkEnd w:id="2399"/>
      <w:bookmarkEnd w:id="2400"/>
      <w:bookmarkEnd w:id="2401"/>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402" w:name="_Toc185515515"/>
      <w:bookmarkStart w:id="2403" w:name="_Toc192872822"/>
      <w:bookmarkStart w:id="2404" w:name="_Toc195533961"/>
      <w:r w:rsidRPr="00AC0183">
        <w:t>6.5.2.3.2</w:t>
      </w:r>
      <w:r w:rsidRPr="00AC0183">
        <w:tab/>
        <w:t>Service Provisioning Subscription Creation</w:t>
      </w:r>
      <w:bookmarkEnd w:id="2402"/>
      <w:bookmarkEnd w:id="2403"/>
      <w:bookmarkEnd w:id="240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405" w:name="_Toc185515516"/>
      <w:bookmarkStart w:id="2406" w:name="_Toc192872823"/>
      <w:bookmarkStart w:id="2407" w:name="_Toc195533962"/>
      <w:r w:rsidRPr="00AC0183">
        <w:t>6.5.2.4</w:t>
      </w:r>
      <w:r w:rsidRPr="00AC0183">
        <w:tab/>
        <w:t>Eecs_ECSServiceProvisioning_UpdateSubscription</w:t>
      </w:r>
      <w:bookmarkEnd w:id="2405"/>
      <w:bookmarkEnd w:id="2406"/>
      <w:bookmarkEnd w:id="2407"/>
    </w:p>
    <w:p w14:paraId="3078FFFB" w14:textId="77777777" w:rsidR="00AC0183" w:rsidRPr="00AC0183" w:rsidRDefault="00AC0183" w:rsidP="00AC0183">
      <w:pPr>
        <w:pStyle w:val="Heading5"/>
      </w:pPr>
      <w:bookmarkStart w:id="2408" w:name="_Toc185515517"/>
      <w:bookmarkStart w:id="2409" w:name="_Toc192872824"/>
      <w:bookmarkStart w:id="2410" w:name="_Toc195533963"/>
      <w:r w:rsidRPr="00AC0183">
        <w:t>6.5.2.4.1</w:t>
      </w:r>
      <w:r w:rsidRPr="00AC0183">
        <w:tab/>
        <w:t>General</w:t>
      </w:r>
      <w:bookmarkEnd w:id="2408"/>
      <w:bookmarkEnd w:id="2409"/>
      <w:bookmarkEnd w:id="2410"/>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411" w:name="_Toc185515518"/>
      <w:bookmarkStart w:id="2412" w:name="_Toc192872825"/>
      <w:bookmarkStart w:id="2413" w:name="_Toc195533964"/>
      <w:r w:rsidRPr="00AC0183">
        <w:t>6.5.2.4.2</w:t>
      </w:r>
      <w:r w:rsidRPr="00AC0183">
        <w:tab/>
        <w:t>Service Provisioning Subscription Update</w:t>
      </w:r>
      <w:bookmarkEnd w:id="2411"/>
      <w:bookmarkEnd w:id="2412"/>
      <w:bookmarkEnd w:id="241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414" w:name="_Toc185515519"/>
      <w:bookmarkStart w:id="2415" w:name="_Toc192872826"/>
      <w:bookmarkStart w:id="2416" w:name="_Toc195533965"/>
      <w:r w:rsidRPr="00AC0183">
        <w:t>6.5.2.5</w:t>
      </w:r>
      <w:r w:rsidRPr="00AC0183">
        <w:tab/>
        <w:t>Eecs_ECSServiceProvisioning_Unsubscribe</w:t>
      </w:r>
      <w:bookmarkEnd w:id="2414"/>
      <w:bookmarkEnd w:id="2415"/>
      <w:bookmarkEnd w:id="2416"/>
    </w:p>
    <w:p w14:paraId="779FDFA8" w14:textId="77777777" w:rsidR="00AC0183" w:rsidRPr="00AC0183" w:rsidRDefault="00AC0183" w:rsidP="00AC0183">
      <w:pPr>
        <w:pStyle w:val="Heading5"/>
      </w:pPr>
      <w:bookmarkStart w:id="2417" w:name="_Toc185515520"/>
      <w:bookmarkStart w:id="2418" w:name="_Toc192872827"/>
      <w:bookmarkStart w:id="2419" w:name="_Toc195533966"/>
      <w:r w:rsidRPr="00AC0183">
        <w:t>6.5.2.5.1</w:t>
      </w:r>
      <w:r w:rsidRPr="00AC0183">
        <w:tab/>
        <w:t>General</w:t>
      </w:r>
      <w:bookmarkEnd w:id="2417"/>
      <w:bookmarkEnd w:id="2418"/>
      <w:bookmarkEnd w:id="2419"/>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420" w:name="_Toc185515521"/>
      <w:bookmarkStart w:id="2421" w:name="_Toc192872828"/>
      <w:bookmarkStart w:id="2422" w:name="_Toc195533967"/>
      <w:r w:rsidRPr="00AC0183">
        <w:t>6.5.2.5.2</w:t>
      </w:r>
      <w:r w:rsidRPr="00AC0183">
        <w:tab/>
        <w:t xml:space="preserve">Service Provisioning Subscription </w:t>
      </w:r>
      <w:r w:rsidRPr="00AC0183">
        <w:rPr>
          <w:lang w:val="en-US"/>
        </w:rPr>
        <w:t>Deletion</w:t>
      </w:r>
      <w:bookmarkEnd w:id="2420"/>
      <w:bookmarkEnd w:id="2421"/>
      <w:bookmarkEnd w:id="2422"/>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423" w:name="_Toc144024139"/>
      <w:bookmarkStart w:id="2424" w:name="_Toc148176838"/>
      <w:bookmarkStart w:id="2425" w:name="_Toc148358888"/>
      <w:bookmarkStart w:id="2426" w:name="_Toc151743082"/>
      <w:bookmarkStart w:id="2427" w:name="_Toc151743547"/>
      <w:bookmarkStart w:id="2428" w:name="_Toc185515522"/>
      <w:bookmarkStart w:id="2429" w:name="_Toc192872829"/>
      <w:bookmarkStart w:id="2430" w:name="_Toc195533968"/>
      <w:r w:rsidRPr="00AC0183">
        <w:t>6.5.2.6</w:t>
      </w:r>
      <w:r w:rsidRPr="00AC0183">
        <w:tab/>
      </w:r>
      <w:bookmarkEnd w:id="2423"/>
      <w:bookmarkEnd w:id="2424"/>
      <w:bookmarkEnd w:id="2425"/>
      <w:bookmarkEnd w:id="2426"/>
      <w:bookmarkEnd w:id="2427"/>
      <w:r w:rsidRPr="00AC0183">
        <w:t>Eecs_ECSServiceProvisioning_Notify</w:t>
      </w:r>
      <w:bookmarkEnd w:id="2428"/>
      <w:bookmarkEnd w:id="2429"/>
      <w:bookmarkEnd w:id="2430"/>
    </w:p>
    <w:p w14:paraId="2C671A22" w14:textId="77777777" w:rsidR="00AC0183" w:rsidRPr="00AC0183" w:rsidRDefault="00AC0183" w:rsidP="00AC0183">
      <w:pPr>
        <w:pStyle w:val="Heading5"/>
      </w:pPr>
      <w:bookmarkStart w:id="2431" w:name="_Toc96843336"/>
      <w:bookmarkStart w:id="2432" w:name="_Toc96844311"/>
      <w:bookmarkStart w:id="2433" w:name="_Toc100739884"/>
      <w:bookmarkStart w:id="2434" w:name="_Toc129252457"/>
      <w:bookmarkStart w:id="2435" w:name="_Toc144024140"/>
      <w:bookmarkStart w:id="2436" w:name="_Toc148176839"/>
      <w:bookmarkStart w:id="2437" w:name="_Toc148358889"/>
      <w:bookmarkStart w:id="2438" w:name="_Toc151743083"/>
      <w:bookmarkStart w:id="2439" w:name="_Toc151743548"/>
      <w:bookmarkStart w:id="2440" w:name="_Toc185515523"/>
      <w:bookmarkStart w:id="2441" w:name="_Toc192872830"/>
      <w:bookmarkStart w:id="2442" w:name="_Toc195533969"/>
      <w:r w:rsidRPr="00AC0183">
        <w:t>6.5.2.6.1</w:t>
      </w:r>
      <w:r w:rsidRPr="00AC0183">
        <w:tab/>
        <w:t>General</w:t>
      </w:r>
      <w:bookmarkEnd w:id="2431"/>
      <w:bookmarkEnd w:id="2432"/>
      <w:bookmarkEnd w:id="2433"/>
      <w:bookmarkEnd w:id="2434"/>
      <w:bookmarkEnd w:id="2435"/>
      <w:bookmarkEnd w:id="2436"/>
      <w:bookmarkEnd w:id="2437"/>
      <w:bookmarkEnd w:id="2438"/>
      <w:bookmarkEnd w:id="2439"/>
      <w:bookmarkEnd w:id="2440"/>
      <w:bookmarkEnd w:id="2441"/>
      <w:bookmarkEnd w:id="244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443" w:name="_Toc96843337"/>
      <w:bookmarkStart w:id="2444" w:name="_Toc96844312"/>
      <w:bookmarkStart w:id="2445" w:name="_Toc100739885"/>
      <w:bookmarkStart w:id="2446" w:name="_Toc129252458"/>
      <w:bookmarkStart w:id="2447" w:name="_Toc144024141"/>
      <w:bookmarkStart w:id="2448" w:name="_Toc148176840"/>
      <w:bookmarkStart w:id="2449" w:name="_Toc148358890"/>
      <w:bookmarkStart w:id="2450" w:name="_Toc151743084"/>
      <w:bookmarkStart w:id="2451" w:name="_Toc151743549"/>
      <w:bookmarkStart w:id="2452" w:name="_Toc185515524"/>
      <w:bookmarkStart w:id="2453" w:name="_Toc192872831"/>
      <w:bookmarkStart w:id="2454" w:name="_Toc195533970"/>
      <w:r w:rsidRPr="00AC0183">
        <w:t>6.5.2.6.2</w:t>
      </w:r>
      <w:r w:rsidRPr="00AC0183">
        <w:tab/>
      </w:r>
      <w:bookmarkEnd w:id="2443"/>
      <w:bookmarkEnd w:id="2444"/>
      <w:bookmarkEnd w:id="2445"/>
      <w:bookmarkEnd w:id="2446"/>
      <w:r w:rsidRPr="00AC0183">
        <w:t xml:space="preserve">Service Provisioning </w:t>
      </w:r>
      <w:r w:rsidRPr="00AC0183">
        <w:rPr>
          <w:lang w:val="en-US"/>
        </w:rPr>
        <w:t>Notification</w:t>
      </w:r>
      <w:bookmarkEnd w:id="2447"/>
      <w:bookmarkEnd w:id="2448"/>
      <w:bookmarkEnd w:id="2449"/>
      <w:bookmarkEnd w:id="2450"/>
      <w:bookmarkEnd w:id="2451"/>
      <w:bookmarkEnd w:id="2452"/>
      <w:bookmarkEnd w:id="2453"/>
      <w:bookmarkEnd w:id="2454"/>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455" w:name="_Toc185515525"/>
      <w:bookmarkStart w:id="2456" w:name="_Toc192872832"/>
      <w:bookmarkStart w:id="2457" w:name="_Toc195533971"/>
      <w:r>
        <w:t>6.6</w:t>
      </w:r>
      <w:r>
        <w:tab/>
        <w:t>Eecs_ECSDiscovery Service</w:t>
      </w:r>
      <w:bookmarkEnd w:id="2455"/>
      <w:bookmarkEnd w:id="2456"/>
      <w:bookmarkEnd w:id="2457"/>
    </w:p>
    <w:p w14:paraId="6F47B2EB" w14:textId="77777777" w:rsidR="008354A6" w:rsidRDefault="008354A6" w:rsidP="008354A6">
      <w:pPr>
        <w:pStyle w:val="Heading3"/>
      </w:pPr>
      <w:bookmarkStart w:id="2458" w:name="_Toc185515526"/>
      <w:bookmarkStart w:id="2459" w:name="_Toc192872833"/>
      <w:bookmarkStart w:id="2460" w:name="_Toc195533972"/>
      <w:r>
        <w:t>6.6.1</w:t>
      </w:r>
      <w:r>
        <w:tab/>
        <w:t>Service Description</w:t>
      </w:r>
      <w:bookmarkEnd w:id="2458"/>
      <w:bookmarkEnd w:id="2459"/>
      <w:bookmarkEnd w:id="2460"/>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461" w:name="_Toc185515527"/>
      <w:bookmarkStart w:id="2462" w:name="_Toc192872834"/>
      <w:bookmarkStart w:id="2463" w:name="_Toc195533973"/>
      <w:r>
        <w:t>6.6.2</w:t>
      </w:r>
      <w:r>
        <w:tab/>
        <w:t>Service Operations</w:t>
      </w:r>
      <w:bookmarkEnd w:id="2461"/>
      <w:bookmarkEnd w:id="2462"/>
      <w:bookmarkEnd w:id="2463"/>
    </w:p>
    <w:p w14:paraId="2FF6AACC" w14:textId="77777777" w:rsidR="008354A6" w:rsidRDefault="008354A6" w:rsidP="008354A6">
      <w:pPr>
        <w:pStyle w:val="Heading4"/>
      </w:pPr>
      <w:bookmarkStart w:id="2464" w:name="_Toc185515528"/>
      <w:bookmarkStart w:id="2465" w:name="_Toc192872835"/>
      <w:bookmarkStart w:id="2466" w:name="_Toc195533974"/>
      <w:r>
        <w:t>6.6.2.1</w:t>
      </w:r>
      <w:r>
        <w:tab/>
        <w:t>Introduction</w:t>
      </w:r>
      <w:bookmarkEnd w:id="2464"/>
      <w:bookmarkEnd w:id="2465"/>
      <w:bookmarkEnd w:id="246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467" w:name="_Hlk166525297"/>
            <w:r>
              <w:t xml:space="preserve">This service operation is used by the </w:t>
            </w:r>
            <w:r>
              <w:rPr>
                <w:lang w:eastAsia="ja-JP"/>
              </w:rPr>
              <w:t xml:space="preserve">ECS </w:t>
            </w:r>
            <w:r>
              <w:t>to notify a previously subscribed service consumer on partner ECS information.</w:t>
            </w:r>
            <w:bookmarkEnd w:id="246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468" w:name="_Toc185515529"/>
      <w:bookmarkStart w:id="2469" w:name="_Toc192872836"/>
      <w:bookmarkStart w:id="2470" w:name="_Toc195533975"/>
      <w:r w:rsidRPr="004900B8">
        <w:t>6.6.2.2</w:t>
      </w:r>
      <w:r w:rsidRPr="004900B8">
        <w:tab/>
        <w:t>Eecs_ECSDiscovery_Request</w:t>
      </w:r>
      <w:bookmarkEnd w:id="2468"/>
      <w:bookmarkEnd w:id="2469"/>
      <w:bookmarkEnd w:id="2470"/>
    </w:p>
    <w:p w14:paraId="4276E141" w14:textId="77777777" w:rsidR="008354A6" w:rsidRPr="004900B8" w:rsidRDefault="008354A6" w:rsidP="008354A6">
      <w:pPr>
        <w:pStyle w:val="Heading5"/>
      </w:pPr>
      <w:bookmarkStart w:id="2471" w:name="_Toc185515530"/>
      <w:bookmarkStart w:id="2472" w:name="_Toc192872837"/>
      <w:bookmarkStart w:id="2473" w:name="_Toc195533976"/>
      <w:r w:rsidRPr="004900B8">
        <w:t>6.6.2.2.1</w:t>
      </w:r>
      <w:r w:rsidRPr="004900B8">
        <w:tab/>
        <w:t>General</w:t>
      </w:r>
      <w:bookmarkEnd w:id="2471"/>
      <w:bookmarkEnd w:id="2472"/>
      <w:bookmarkEnd w:id="247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474" w:name="_Toc185515531"/>
      <w:bookmarkStart w:id="2475" w:name="_Toc192872838"/>
      <w:bookmarkStart w:id="2476" w:name="_Toc195533977"/>
      <w:r w:rsidRPr="004900B8">
        <w:t>6.6.2.2.2</w:t>
      </w:r>
      <w:r w:rsidRPr="004900B8">
        <w:tab/>
        <w:t>Service consumer fetching partner ECS information from the ECS using the Eecs_ECSDiscovery_Request operation</w:t>
      </w:r>
      <w:bookmarkEnd w:id="2474"/>
      <w:bookmarkEnd w:id="2475"/>
      <w:bookmarkEnd w:id="2476"/>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477" w:name="_Toc185515532"/>
      <w:bookmarkStart w:id="2478" w:name="_Toc192872839"/>
      <w:bookmarkStart w:id="2479" w:name="_Toc195533978"/>
      <w:r w:rsidRPr="004900B8">
        <w:t>6.6.2.</w:t>
      </w:r>
      <w:r>
        <w:t>3</w:t>
      </w:r>
      <w:r w:rsidRPr="004900B8">
        <w:tab/>
        <w:t>Eecs_ECSDiscovery_Request</w:t>
      </w:r>
      <w:bookmarkEnd w:id="2477"/>
      <w:bookmarkEnd w:id="2478"/>
      <w:bookmarkEnd w:id="2479"/>
    </w:p>
    <w:p w14:paraId="3DE34C94" w14:textId="77777777" w:rsidR="008354A6" w:rsidRPr="004900B8" w:rsidRDefault="008354A6" w:rsidP="008354A6">
      <w:pPr>
        <w:pStyle w:val="Heading5"/>
      </w:pPr>
      <w:bookmarkStart w:id="2480" w:name="_Toc185515533"/>
      <w:bookmarkStart w:id="2481" w:name="_Toc192872840"/>
      <w:bookmarkStart w:id="2482" w:name="_Toc195533979"/>
      <w:r w:rsidRPr="004900B8">
        <w:t>6.6.2.</w:t>
      </w:r>
      <w:r>
        <w:t>3</w:t>
      </w:r>
      <w:r w:rsidRPr="004900B8">
        <w:t>.1</w:t>
      </w:r>
      <w:r w:rsidRPr="004900B8">
        <w:tab/>
        <w:t>General</w:t>
      </w:r>
      <w:bookmarkEnd w:id="2480"/>
      <w:bookmarkEnd w:id="2481"/>
      <w:bookmarkEnd w:id="248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483" w:name="_Toc185515534"/>
      <w:bookmarkStart w:id="2484" w:name="_Toc192872841"/>
      <w:bookmarkStart w:id="2485" w:name="_Toc195533980"/>
      <w:r w:rsidRPr="004900B8">
        <w:t>6.6.2.</w:t>
      </w:r>
      <w:r>
        <w:t>3</w:t>
      </w:r>
      <w:r w:rsidRPr="004900B8">
        <w:t>.</w:t>
      </w:r>
      <w:r>
        <w:t>2</w:t>
      </w:r>
      <w:r w:rsidRPr="004900B8">
        <w:tab/>
      </w:r>
      <w:r>
        <w:t>ECS notifying the ECS information to the service consumer using Eecs_ECSDiscovery_Notification operation</w:t>
      </w:r>
      <w:bookmarkEnd w:id="2483"/>
      <w:bookmarkEnd w:id="2484"/>
      <w:bookmarkEnd w:id="2485"/>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486" w:name="_Toc185515535"/>
      <w:bookmarkStart w:id="2487" w:name="_Toc192872842"/>
      <w:bookmarkStart w:id="2488" w:name="_Toc195533981"/>
      <w:r>
        <w:t>6.7</w:t>
      </w:r>
      <w:r w:rsidRPr="00B54DBF">
        <w:tab/>
        <w:t>Eecs_</w:t>
      </w:r>
      <w:r>
        <w:t>ACREvents</w:t>
      </w:r>
      <w:bookmarkEnd w:id="2486"/>
      <w:bookmarkEnd w:id="2487"/>
      <w:bookmarkEnd w:id="2488"/>
    </w:p>
    <w:p w14:paraId="008A73D6" w14:textId="77777777" w:rsidR="001B4C79" w:rsidRPr="00B54DBF" w:rsidRDefault="001B4C79" w:rsidP="001B4C79">
      <w:pPr>
        <w:pStyle w:val="Heading3"/>
      </w:pPr>
      <w:bookmarkStart w:id="2489" w:name="_Toc185515536"/>
      <w:bookmarkStart w:id="2490" w:name="_Toc192872843"/>
      <w:bookmarkStart w:id="2491" w:name="_Toc195533982"/>
      <w:r>
        <w:t>6.7</w:t>
      </w:r>
      <w:r w:rsidRPr="00B54DBF">
        <w:t>.1</w:t>
      </w:r>
      <w:r w:rsidRPr="00B54DBF">
        <w:tab/>
        <w:t>Service Description</w:t>
      </w:r>
      <w:bookmarkEnd w:id="2489"/>
      <w:bookmarkEnd w:id="2490"/>
      <w:bookmarkEnd w:id="2491"/>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492" w:name="_Toc185515537"/>
      <w:bookmarkStart w:id="2493" w:name="_Toc192872844"/>
      <w:bookmarkStart w:id="2494" w:name="_Toc195533983"/>
      <w:r>
        <w:t>6.7.2</w:t>
      </w:r>
      <w:r>
        <w:tab/>
        <w:t>Service Operations</w:t>
      </w:r>
      <w:bookmarkEnd w:id="2492"/>
      <w:bookmarkEnd w:id="2493"/>
      <w:bookmarkEnd w:id="2494"/>
    </w:p>
    <w:p w14:paraId="0B115126" w14:textId="77777777" w:rsidR="001B4C79" w:rsidRPr="00B54DBF" w:rsidRDefault="001B4C79" w:rsidP="001B4C79">
      <w:pPr>
        <w:pStyle w:val="Heading4"/>
      </w:pPr>
      <w:bookmarkStart w:id="2495" w:name="_Toc185515538"/>
      <w:bookmarkStart w:id="2496" w:name="_Toc192872845"/>
      <w:bookmarkStart w:id="2497" w:name="_Toc195533984"/>
      <w:r>
        <w:t>6.7</w:t>
      </w:r>
      <w:r w:rsidRPr="00B54DBF">
        <w:t>.2.1</w:t>
      </w:r>
      <w:r w:rsidRPr="00B54DBF">
        <w:tab/>
        <w:t>Introduction</w:t>
      </w:r>
      <w:bookmarkEnd w:id="2495"/>
      <w:bookmarkEnd w:id="2496"/>
      <w:bookmarkEnd w:id="2497"/>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498" w:name="_Toc185515539"/>
      <w:bookmarkStart w:id="2499" w:name="_Toc192872846"/>
      <w:bookmarkStart w:id="2500" w:name="_Toc195533985"/>
      <w:r>
        <w:t>6.7.2.2</w:t>
      </w:r>
      <w:r w:rsidRPr="00AC0183">
        <w:tab/>
        <w:t>Eecs_</w:t>
      </w:r>
      <w:r>
        <w:t>ACREvents</w:t>
      </w:r>
      <w:r w:rsidRPr="00AC0183">
        <w:t>_Subscribe</w:t>
      </w:r>
      <w:bookmarkEnd w:id="2498"/>
      <w:bookmarkEnd w:id="2499"/>
      <w:bookmarkEnd w:id="2500"/>
    </w:p>
    <w:p w14:paraId="65C92318" w14:textId="77777777" w:rsidR="001B4C79" w:rsidRPr="00AC0183" w:rsidRDefault="001B4C79" w:rsidP="001B4C79">
      <w:pPr>
        <w:pStyle w:val="Heading5"/>
      </w:pPr>
      <w:bookmarkStart w:id="2501" w:name="_Toc185515540"/>
      <w:bookmarkStart w:id="2502" w:name="_Toc192872847"/>
      <w:bookmarkStart w:id="2503" w:name="_Toc195533986"/>
      <w:r>
        <w:t>6.7.2.2</w:t>
      </w:r>
      <w:r w:rsidRPr="00AC0183">
        <w:t>.1</w:t>
      </w:r>
      <w:r w:rsidRPr="00AC0183">
        <w:tab/>
        <w:t>General</w:t>
      </w:r>
      <w:bookmarkEnd w:id="2501"/>
      <w:bookmarkEnd w:id="2502"/>
      <w:bookmarkEnd w:id="250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504" w:name="_Toc185515541"/>
      <w:bookmarkStart w:id="2505" w:name="_Toc192872848"/>
      <w:bookmarkStart w:id="2506" w:name="_Toc195533987"/>
      <w:r>
        <w:t>6.7.2.2</w:t>
      </w:r>
      <w:r w:rsidRPr="00AC0183">
        <w:t>.2</w:t>
      </w:r>
      <w:r w:rsidRPr="00AC0183">
        <w:tab/>
      </w:r>
      <w:r>
        <w:t>ACR Events</w:t>
      </w:r>
      <w:r w:rsidRPr="00AC0183">
        <w:t xml:space="preserve"> Subscription Creation</w:t>
      </w:r>
      <w:bookmarkEnd w:id="2504"/>
      <w:bookmarkEnd w:id="2505"/>
      <w:bookmarkEnd w:id="2506"/>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507" w:name="_Toc185515542"/>
      <w:bookmarkStart w:id="2508" w:name="_Toc192872849"/>
      <w:bookmarkStart w:id="2509" w:name="_Toc195533988"/>
      <w:r>
        <w:t>6.7.2.3</w:t>
      </w:r>
      <w:r w:rsidRPr="00AC0183">
        <w:tab/>
        <w:t>Eecs_</w:t>
      </w:r>
      <w:r>
        <w:t>ACREvents</w:t>
      </w:r>
      <w:r w:rsidRPr="00AC0183">
        <w:t>_Update</w:t>
      </w:r>
      <w:bookmarkEnd w:id="2507"/>
      <w:bookmarkEnd w:id="2508"/>
      <w:bookmarkEnd w:id="2509"/>
    </w:p>
    <w:p w14:paraId="7693A1C5" w14:textId="77777777" w:rsidR="001B4C79" w:rsidRPr="00AC0183" w:rsidRDefault="001B4C79" w:rsidP="001B4C79">
      <w:pPr>
        <w:pStyle w:val="Heading5"/>
      </w:pPr>
      <w:bookmarkStart w:id="2510" w:name="_Toc185515543"/>
      <w:bookmarkStart w:id="2511" w:name="_Toc192872850"/>
      <w:bookmarkStart w:id="2512" w:name="_Toc195533989"/>
      <w:r>
        <w:t>6.7.2.3</w:t>
      </w:r>
      <w:r w:rsidRPr="00AC0183">
        <w:t>.1</w:t>
      </w:r>
      <w:r w:rsidRPr="00AC0183">
        <w:tab/>
        <w:t>General</w:t>
      </w:r>
      <w:bookmarkEnd w:id="2510"/>
      <w:bookmarkEnd w:id="2511"/>
      <w:bookmarkEnd w:id="251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513" w:name="_Toc185515544"/>
      <w:bookmarkStart w:id="2514" w:name="_Toc192872851"/>
      <w:bookmarkStart w:id="2515" w:name="_Toc195533990"/>
      <w:r>
        <w:t>6.7.2.3</w:t>
      </w:r>
      <w:r w:rsidRPr="00AC0183">
        <w:t>.2</w:t>
      </w:r>
      <w:r w:rsidRPr="00AC0183">
        <w:tab/>
      </w:r>
      <w:r>
        <w:t>ACR Events</w:t>
      </w:r>
      <w:r w:rsidRPr="00AC0183">
        <w:t xml:space="preserve"> Subscription Update</w:t>
      </w:r>
      <w:bookmarkEnd w:id="2513"/>
      <w:bookmarkEnd w:id="2514"/>
      <w:bookmarkEnd w:id="2515"/>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516" w:name="_Toc185515545"/>
      <w:bookmarkStart w:id="2517" w:name="_Toc192872852"/>
      <w:bookmarkStart w:id="2518" w:name="_Toc195533991"/>
      <w:r>
        <w:t>6.7.2.4</w:t>
      </w:r>
      <w:r w:rsidRPr="00AC0183">
        <w:tab/>
        <w:t>Eecs_</w:t>
      </w:r>
      <w:r>
        <w:t>ACREvents</w:t>
      </w:r>
      <w:r w:rsidRPr="00AC0183">
        <w:t>_Unsubscribe</w:t>
      </w:r>
      <w:bookmarkEnd w:id="2516"/>
      <w:bookmarkEnd w:id="2517"/>
      <w:bookmarkEnd w:id="2518"/>
    </w:p>
    <w:p w14:paraId="0C97F3EE" w14:textId="77777777" w:rsidR="001B4C79" w:rsidRPr="00AC0183" w:rsidRDefault="001B4C79" w:rsidP="001B4C79">
      <w:pPr>
        <w:pStyle w:val="Heading5"/>
      </w:pPr>
      <w:bookmarkStart w:id="2519" w:name="_Toc185515546"/>
      <w:bookmarkStart w:id="2520" w:name="_Toc192872853"/>
      <w:bookmarkStart w:id="2521" w:name="_Toc195533992"/>
      <w:r>
        <w:t>6.7.2.4</w:t>
      </w:r>
      <w:r w:rsidRPr="00AC0183">
        <w:t>.1</w:t>
      </w:r>
      <w:r w:rsidRPr="00AC0183">
        <w:tab/>
        <w:t>General</w:t>
      </w:r>
      <w:bookmarkEnd w:id="2519"/>
      <w:bookmarkEnd w:id="2520"/>
      <w:bookmarkEnd w:id="2521"/>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522" w:name="_Toc185515547"/>
      <w:bookmarkStart w:id="2523" w:name="_Toc192872854"/>
      <w:bookmarkStart w:id="2524" w:name="_Toc195533993"/>
      <w:r>
        <w:t>6.7.2.4</w:t>
      </w:r>
      <w:r w:rsidRPr="00AC0183">
        <w:t>.2</w:t>
      </w:r>
      <w:r w:rsidRPr="00AC0183">
        <w:tab/>
      </w:r>
      <w:r>
        <w:t>ACR Events</w:t>
      </w:r>
      <w:r w:rsidRPr="00AC0183">
        <w:t xml:space="preserve"> Subscription </w:t>
      </w:r>
      <w:r w:rsidRPr="00AC0183">
        <w:rPr>
          <w:lang w:val="en-US"/>
        </w:rPr>
        <w:t>Deletion</w:t>
      </w:r>
      <w:bookmarkEnd w:id="2522"/>
      <w:bookmarkEnd w:id="2523"/>
      <w:bookmarkEnd w:id="2524"/>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525" w:name="_Toc185515548"/>
      <w:bookmarkStart w:id="2526" w:name="_Toc192872855"/>
      <w:bookmarkStart w:id="2527" w:name="_Toc195533994"/>
      <w:r>
        <w:t>6.7.2.5</w:t>
      </w:r>
      <w:r w:rsidRPr="00AC0183">
        <w:tab/>
        <w:t>Eecs_</w:t>
      </w:r>
      <w:r>
        <w:t>ACREvents</w:t>
      </w:r>
      <w:r w:rsidRPr="00AC0183">
        <w:t>_Notify</w:t>
      </w:r>
      <w:bookmarkEnd w:id="2525"/>
      <w:bookmarkEnd w:id="2526"/>
      <w:bookmarkEnd w:id="2527"/>
    </w:p>
    <w:p w14:paraId="43F5B18A" w14:textId="77777777" w:rsidR="001B4C79" w:rsidRPr="00AC0183" w:rsidRDefault="001B4C79" w:rsidP="001B4C79">
      <w:pPr>
        <w:pStyle w:val="Heading5"/>
      </w:pPr>
      <w:bookmarkStart w:id="2528" w:name="_Toc185515549"/>
      <w:bookmarkStart w:id="2529" w:name="_Toc192872856"/>
      <w:bookmarkStart w:id="2530" w:name="_Toc195533995"/>
      <w:r>
        <w:t>6.7.2.5</w:t>
      </w:r>
      <w:r w:rsidRPr="00AC0183">
        <w:t>.1</w:t>
      </w:r>
      <w:r w:rsidRPr="00AC0183">
        <w:tab/>
        <w:t>General</w:t>
      </w:r>
      <w:bookmarkEnd w:id="2528"/>
      <w:bookmarkEnd w:id="2529"/>
      <w:bookmarkEnd w:id="2530"/>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531" w:name="_Toc185515550"/>
      <w:bookmarkStart w:id="2532" w:name="_Toc192872857"/>
      <w:bookmarkStart w:id="2533" w:name="_Toc195533996"/>
      <w:r>
        <w:t>6.7.2.5</w:t>
      </w:r>
      <w:r w:rsidRPr="00AC0183">
        <w:t>.2</w:t>
      </w:r>
      <w:r w:rsidRPr="00AC0183">
        <w:tab/>
      </w:r>
      <w:r>
        <w:t>ACR Events</w:t>
      </w:r>
      <w:r w:rsidRPr="00AC0183">
        <w:t xml:space="preserve"> </w:t>
      </w:r>
      <w:r w:rsidRPr="00AC0183">
        <w:rPr>
          <w:lang w:val="en-US"/>
        </w:rPr>
        <w:t>Notification</w:t>
      </w:r>
      <w:bookmarkEnd w:id="2531"/>
      <w:bookmarkEnd w:id="2532"/>
      <w:bookmarkEnd w:id="253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534" w:name="_Toc185515551"/>
      <w:bookmarkStart w:id="2535" w:name="_Toc192872858"/>
      <w:bookmarkStart w:id="2536" w:name="_Toc195533997"/>
      <w:r w:rsidRPr="00794D38">
        <w:t>6A</w:t>
      </w:r>
      <w:r w:rsidR="00CB3144">
        <w:tab/>
      </w:r>
      <w:bookmarkEnd w:id="2365"/>
      <w:r w:rsidR="00D656F0">
        <w:t>Services offered by the Cloud Application Server (CAS)</w:t>
      </w:r>
      <w:bookmarkEnd w:id="2366"/>
      <w:bookmarkEnd w:id="2367"/>
      <w:bookmarkEnd w:id="2534"/>
      <w:bookmarkEnd w:id="2535"/>
      <w:bookmarkEnd w:id="2536"/>
    </w:p>
    <w:p w14:paraId="3E3EA928" w14:textId="77777777" w:rsidR="00794D38" w:rsidRDefault="00794D38" w:rsidP="00794D38">
      <w:pPr>
        <w:pStyle w:val="Heading2"/>
      </w:pPr>
      <w:bookmarkStart w:id="2537" w:name="_Toc145707813"/>
      <w:bookmarkStart w:id="2538" w:name="_Toc160570292"/>
      <w:bookmarkStart w:id="2539" w:name="_Toc162007888"/>
      <w:bookmarkStart w:id="2540" w:name="_Toc185515552"/>
      <w:bookmarkStart w:id="2541" w:name="_Toc192872859"/>
      <w:bookmarkStart w:id="2542" w:name="_Toc195533998"/>
      <w:r>
        <w:t>6A.1</w:t>
      </w:r>
      <w:r>
        <w:tab/>
        <w:t>Introduction</w:t>
      </w:r>
      <w:bookmarkEnd w:id="2537"/>
      <w:bookmarkEnd w:id="2538"/>
      <w:bookmarkEnd w:id="2539"/>
      <w:bookmarkEnd w:id="2540"/>
      <w:bookmarkEnd w:id="2541"/>
      <w:bookmarkEnd w:id="254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543" w:name="_Toc145707814"/>
      <w:bookmarkStart w:id="2544" w:name="_Toc160570293"/>
      <w:bookmarkStart w:id="2545" w:name="_Toc162007889"/>
      <w:bookmarkStart w:id="2546" w:name="_Toc185515553"/>
      <w:bookmarkStart w:id="2547" w:name="_Toc192872860"/>
      <w:bookmarkStart w:id="2548" w:name="_Toc195533999"/>
      <w:r>
        <w:t>6A.2</w:t>
      </w:r>
      <w:r>
        <w:tab/>
        <w:t>Ecas_SelectedEES Service</w:t>
      </w:r>
      <w:bookmarkEnd w:id="2543"/>
      <w:bookmarkEnd w:id="2544"/>
      <w:bookmarkEnd w:id="2545"/>
      <w:bookmarkEnd w:id="2546"/>
      <w:bookmarkEnd w:id="2547"/>
      <w:bookmarkEnd w:id="2548"/>
    </w:p>
    <w:p w14:paraId="124A75D3" w14:textId="77777777" w:rsidR="00794D38" w:rsidRDefault="00794D38" w:rsidP="00794D38">
      <w:pPr>
        <w:pStyle w:val="Heading3"/>
      </w:pPr>
      <w:bookmarkStart w:id="2549" w:name="_Toc129169536"/>
      <w:bookmarkStart w:id="2550" w:name="_Toc145707815"/>
      <w:bookmarkStart w:id="2551" w:name="_Toc160570294"/>
      <w:bookmarkStart w:id="2552" w:name="_Toc162007890"/>
      <w:bookmarkStart w:id="2553" w:name="_Toc185515554"/>
      <w:bookmarkStart w:id="2554" w:name="_Toc192872861"/>
      <w:bookmarkStart w:id="2555" w:name="_Toc195534000"/>
      <w:r>
        <w:t>6A.2.1</w:t>
      </w:r>
      <w:r>
        <w:tab/>
        <w:t>Service Description</w:t>
      </w:r>
      <w:bookmarkEnd w:id="2549"/>
      <w:bookmarkEnd w:id="2550"/>
      <w:bookmarkEnd w:id="2551"/>
      <w:bookmarkEnd w:id="2552"/>
      <w:bookmarkEnd w:id="2553"/>
      <w:bookmarkEnd w:id="2554"/>
      <w:bookmarkEnd w:id="2555"/>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556" w:name="_Toc129169537"/>
      <w:bookmarkStart w:id="2557" w:name="_Toc145707816"/>
      <w:bookmarkStart w:id="2558" w:name="_Toc160570295"/>
      <w:bookmarkStart w:id="2559" w:name="_Toc162007891"/>
      <w:bookmarkStart w:id="2560" w:name="_Toc185515555"/>
      <w:bookmarkStart w:id="2561" w:name="_Toc192872862"/>
      <w:bookmarkStart w:id="2562" w:name="_Toc195534001"/>
      <w:r>
        <w:t>6A.2.2</w:t>
      </w:r>
      <w:r>
        <w:tab/>
        <w:t>Service Operations</w:t>
      </w:r>
      <w:bookmarkEnd w:id="2556"/>
      <w:bookmarkEnd w:id="2557"/>
      <w:bookmarkEnd w:id="2558"/>
      <w:bookmarkEnd w:id="2559"/>
      <w:bookmarkEnd w:id="2560"/>
      <w:bookmarkEnd w:id="2561"/>
      <w:bookmarkEnd w:id="2562"/>
    </w:p>
    <w:p w14:paraId="5F904993" w14:textId="77777777" w:rsidR="00794D38" w:rsidRDefault="00794D38" w:rsidP="00794D38">
      <w:pPr>
        <w:pStyle w:val="Heading4"/>
      </w:pPr>
      <w:bookmarkStart w:id="2563" w:name="_Toc129169538"/>
      <w:bookmarkStart w:id="2564" w:name="_Toc145707817"/>
      <w:bookmarkStart w:id="2565" w:name="_Toc160570296"/>
      <w:bookmarkStart w:id="2566" w:name="_Toc162007892"/>
      <w:bookmarkStart w:id="2567" w:name="_Toc185515556"/>
      <w:bookmarkStart w:id="2568" w:name="_Toc192872863"/>
      <w:bookmarkStart w:id="2569" w:name="_Toc195534002"/>
      <w:r>
        <w:t>6A.2.2.1</w:t>
      </w:r>
      <w:r>
        <w:tab/>
        <w:t>Introduction</w:t>
      </w:r>
      <w:bookmarkEnd w:id="2563"/>
      <w:bookmarkEnd w:id="2564"/>
      <w:bookmarkEnd w:id="2565"/>
      <w:bookmarkEnd w:id="2566"/>
      <w:bookmarkEnd w:id="2567"/>
      <w:bookmarkEnd w:id="2568"/>
      <w:bookmarkEnd w:id="2569"/>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570" w:name="_Toc129169539"/>
      <w:bookmarkStart w:id="2571" w:name="_Toc145707818"/>
      <w:bookmarkStart w:id="2572" w:name="_Toc160570297"/>
      <w:bookmarkStart w:id="2573" w:name="_Toc162007893"/>
      <w:bookmarkStart w:id="2574" w:name="_Toc185515557"/>
      <w:bookmarkStart w:id="2575" w:name="_Toc192872864"/>
      <w:bookmarkStart w:id="2576" w:name="_Toc195534003"/>
      <w:r>
        <w:t>6A.2.2.2</w:t>
      </w:r>
      <w:r>
        <w:tab/>
        <w:t>Ecas_SelectedEES_Request</w:t>
      </w:r>
      <w:bookmarkEnd w:id="2570"/>
      <w:bookmarkEnd w:id="2571"/>
      <w:bookmarkEnd w:id="2572"/>
      <w:bookmarkEnd w:id="2573"/>
      <w:bookmarkEnd w:id="2574"/>
      <w:bookmarkEnd w:id="2575"/>
      <w:bookmarkEnd w:id="2576"/>
    </w:p>
    <w:p w14:paraId="71FBC382" w14:textId="77777777" w:rsidR="00794D38" w:rsidRDefault="00794D38" w:rsidP="00794D38">
      <w:pPr>
        <w:pStyle w:val="Heading5"/>
      </w:pPr>
      <w:bookmarkStart w:id="2577" w:name="_Toc129169540"/>
      <w:bookmarkStart w:id="2578" w:name="_Toc145707819"/>
      <w:bookmarkStart w:id="2579" w:name="_Toc160570298"/>
      <w:bookmarkStart w:id="2580" w:name="_Toc162007894"/>
      <w:bookmarkStart w:id="2581" w:name="_Toc185515558"/>
      <w:bookmarkStart w:id="2582" w:name="_Toc192872865"/>
      <w:bookmarkStart w:id="2583" w:name="_Toc195534004"/>
      <w:r>
        <w:t>6A.2.2.2.1</w:t>
      </w:r>
      <w:r>
        <w:tab/>
        <w:t>General</w:t>
      </w:r>
      <w:bookmarkEnd w:id="2577"/>
      <w:bookmarkEnd w:id="2578"/>
      <w:bookmarkEnd w:id="2579"/>
      <w:bookmarkEnd w:id="2580"/>
      <w:bookmarkEnd w:id="2581"/>
      <w:bookmarkEnd w:id="2582"/>
      <w:bookmarkEnd w:id="258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584" w:name="_Toc129169541"/>
      <w:bookmarkStart w:id="2585" w:name="_Toc145707820"/>
      <w:bookmarkStart w:id="2586" w:name="_Toc160570299"/>
      <w:bookmarkStart w:id="2587" w:name="_Toc162007895"/>
      <w:bookmarkStart w:id="2588" w:name="_Toc185515559"/>
      <w:bookmarkStart w:id="2589" w:name="_Toc192872866"/>
      <w:bookmarkStart w:id="2590" w:name="_Toc195534005"/>
      <w:r>
        <w:t>6A.2.2.2.2</w:t>
      </w:r>
      <w:r>
        <w:tab/>
        <w:t>Service consumer inform</w:t>
      </w:r>
      <w:r w:rsidR="00D656F0">
        <w:t>ing</w:t>
      </w:r>
      <w:r>
        <w:t xml:space="preserve"> the CAS of the selected EES using Ecas_SelectedEES_Declare operation</w:t>
      </w:r>
      <w:bookmarkEnd w:id="2584"/>
      <w:bookmarkEnd w:id="2585"/>
      <w:bookmarkEnd w:id="2586"/>
      <w:bookmarkEnd w:id="2587"/>
      <w:bookmarkEnd w:id="2588"/>
      <w:bookmarkEnd w:id="2589"/>
      <w:bookmarkEnd w:id="2590"/>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591" w:name="_Toc160570300"/>
      <w:bookmarkStart w:id="2592" w:name="_Toc162007896"/>
      <w:bookmarkStart w:id="2593" w:name="_Toc185515560"/>
      <w:bookmarkStart w:id="2594" w:name="_Toc192872867"/>
      <w:bookmarkStart w:id="2595" w:name="_Toc195534006"/>
      <w:r w:rsidRPr="002B0B42">
        <w:t>6B</w:t>
      </w:r>
      <w:r>
        <w:tab/>
        <w:t>Services offered by the Cloud Enabler Server (CES)</w:t>
      </w:r>
      <w:bookmarkEnd w:id="2591"/>
      <w:bookmarkEnd w:id="2592"/>
      <w:bookmarkEnd w:id="2593"/>
      <w:bookmarkEnd w:id="2594"/>
      <w:bookmarkEnd w:id="2595"/>
    </w:p>
    <w:p w14:paraId="705FC51B" w14:textId="77777777" w:rsidR="00D656F0" w:rsidRDefault="00D656F0" w:rsidP="00D656F0">
      <w:pPr>
        <w:pStyle w:val="Heading2"/>
      </w:pPr>
      <w:bookmarkStart w:id="2596" w:name="_Toc160570301"/>
      <w:bookmarkStart w:id="2597" w:name="_Toc162007897"/>
      <w:bookmarkStart w:id="2598" w:name="_Toc185515561"/>
      <w:bookmarkStart w:id="2599" w:name="_Toc192872868"/>
      <w:bookmarkStart w:id="2600" w:name="_Toc195534007"/>
      <w:r w:rsidRPr="002B0B42">
        <w:t>6B</w:t>
      </w:r>
      <w:r>
        <w:t>.1</w:t>
      </w:r>
      <w:r>
        <w:tab/>
        <w:t>Introduction</w:t>
      </w:r>
      <w:bookmarkEnd w:id="2596"/>
      <w:bookmarkEnd w:id="2597"/>
      <w:bookmarkEnd w:id="2598"/>
      <w:bookmarkEnd w:id="2599"/>
      <w:bookmarkEnd w:id="2600"/>
    </w:p>
    <w:p w14:paraId="73EC6A4B" w14:textId="77777777" w:rsidR="00BA71B7" w:rsidRPr="001D62C7" w:rsidRDefault="00BA71B7" w:rsidP="00BA71B7">
      <w:bookmarkStart w:id="2601" w:name="_Toc85734210"/>
      <w:bookmarkStart w:id="2602" w:name="_Toc89431509"/>
      <w:bookmarkStart w:id="2603" w:name="_Toc97042317"/>
      <w:bookmarkStart w:id="2604" w:name="_Toc97045461"/>
      <w:bookmarkStart w:id="2605" w:name="_Toc97155206"/>
      <w:bookmarkStart w:id="2606" w:name="_Toc101521343"/>
      <w:bookmarkStart w:id="2607" w:name="_Toc138761611"/>
      <w:bookmarkStart w:id="2608" w:name="_Toc145707821"/>
      <w:bookmarkStart w:id="2609" w:name="_Toc160570302"/>
      <w:bookmarkStart w:id="2610"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611" w:name="_Toc185515562"/>
      <w:bookmarkStart w:id="2612" w:name="_Toc192872869"/>
      <w:bookmarkStart w:id="2613" w:name="_Toc195534008"/>
      <w:r>
        <w:t>7</w:t>
      </w:r>
      <w:r w:rsidR="00B64F7C">
        <w:tab/>
      </w:r>
      <w:r w:rsidR="00AD6A62">
        <w:t xml:space="preserve">Information applicable to </w:t>
      </w:r>
      <w:r w:rsidR="008064B9">
        <w:t>several</w:t>
      </w:r>
      <w:r w:rsidR="00B64F7C">
        <w:t xml:space="preserve"> </w:t>
      </w:r>
      <w:r w:rsidR="00F37749">
        <w:t>APIs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2F88C71" w14:textId="77777777" w:rsidR="00755AA5" w:rsidRDefault="00755AA5" w:rsidP="00755AA5">
      <w:pPr>
        <w:pStyle w:val="Heading2"/>
        <w:rPr>
          <w:lang w:val="en-US"/>
        </w:rPr>
      </w:pPr>
      <w:bookmarkStart w:id="2614" w:name="_Toc85734211"/>
      <w:bookmarkStart w:id="2615" w:name="_Toc89431510"/>
      <w:bookmarkStart w:id="2616" w:name="_Toc97042318"/>
      <w:bookmarkStart w:id="2617" w:name="_Toc97045462"/>
      <w:bookmarkStart w:id="2618" w:name="_Toc97155207"/>
      <w:bookmarkStart w:id="2619" w:name="_Toc101521344"/>
      <w:bookmarkStart w:id="2620" w:name="_Toc138761612"/>
      <w:bookmarkStart w:id="2621" w:name="_Toc145707822"/>
      <w:bookmarkStart w:id="2622" w:name="_Toc160570303"/>
      <w:bookmarkStart w:id="2623" w:name="_Toc162007899"/>
      <w:bookmarkStart w:id="2624" w:name="_Toc185515563"/>
      <w:bookmarkStart w:id="2625" w:name="_Toc192872870"/>
      <w:bookmarkStart w:id="2626" w:name="_Toc195534009"/>
      <w:r>
        <w:rPr>
          <w:lang w:val="en-US"/>
        </w:rPr>
        <w:t>7.1</w:t>
      </w:r>
      <w:r>
        <w:rPr>
          <w:lang w:val="en-US"/>
        </w:rPr>
        <w:tab/>
        <w:t>General</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627" w:name="_Toc85734212"/>
      <w:bookmarkStart w:id="2628" w:name="_Toc89431511"/>
      <w:bookmarkStart w:id="2629" w:name="_Toc97042319"/>
      <w:bookmarkStart w:id="2630" w:name="_Toc97045463"/>
      <w:bookmarkStart w:id="2631" w:name="_Toc97155208"/>
      <w:bookmarkStart w:id="2632" w:name="_Toc101521345"/>
      <w:bookmarkStart w:id="2633" w:name="_Toc138761613"/>
      <w:bookmarkStart w:id="2634" w:name="_Toc145707823"/>
      <w:bookmarkStart w:id="2635" w:name="_Toc160570304"/>
      <w:bookmarkStart w:id="2636" w:name="_Toc162007900"/>
      <w:bookmarkStart w:id="2637" w:name="_Toc185515564"/>
      <w:bookmarkStart w:id="2638" w:name="_Toc192872871"/>
      <w:bookmarkStart w:id="2639" w:name="_Toc195534010"/>
      <w:r>
        <w:rPr>
          <w:lang w:val="en-US"/>
        </w:rPr>
        <w:t>7.2</w:t>
      </w:r>
      <w:r>
        <w:rPr>
          <w:lang w:val="en-US"/>
        </w:rPr>
        <w:tab/>
        <w:t>Data Types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787032A7" w14:textId="77777777" w:rsidR="00755AA5" w:rsidRDefault="00755AA5" w:rsidP="00755AA5">
      <w:pPr>
        <w:pStyle w:val="Heading3"/>
        <w:rPr>
          <w:lang w:val="en-US"/>
        </w:rPr>
      </w:pPr>
      <w:bookmarkStart w:id="2640" w:name="_Toc85734213"/>
      <w:bookmarkStart w:id="2641" w:name="_Toc89431512"/>
      <w:bookmarkStart w:id="2642" w:name="_Toc97042320"/>
      <w:bookmarkStart w:id="2643" w:name="_Toc97045464"/>
      <w:bookmarkStart w:id="2644" w:name="_Toc97155209"/>
      <w:bookmarkStart w:id="2645" w:name="_Toc101521346"/>
      <w:bookmarkStart w:id="2646" w:name="_Toc138761614"/>
      <w:bookmarkStart w:id="2647" w:name="_Toc145707824"/>
      <w:bookmarkStart w:id="2648" w:name="_Toc160570305"/>
      <w:bookmarkStart w:id="2649" w:name="_Toc162007901"/>
      <w:bookmarkStart w:id="2650" w:name="_Toc185515565"/>
      <w:bookmarkStart w:id="2651" w:name="_Toc192872872"/>
      <w:bookmarkStart w:id="2652" w:name="_Toc195534011"/>
      <w:r>
        <w:rPr>
          <w:lang w:val="en-US"/>
        </w:rPr>
        <w:t>7.2.1</w:t>
      </w:r>
      <w:r>
        <w:rPr>
          <w:lang w:val="en-US"/>
        </w:rPr>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653" w:name="_Toc85734214"/>
      <w:bookmarkStart w:id="2654" w:name="_Toc89431513"/>
      <w:bookmarkStart w:id="2655" w:name="_Toc97042321"/>
      <w:bookmarkStart w:id="2656" w:name="_Toc97045465"/>
      <w:bookmarkStart w:id="2657" w:name="_Toc97155210"/>
    </w:p>
    <w:p w14:paraId="5421DF80" w14:textId="03F52090" w:rsidR="00755AA5" w:rsidRDefault="00755AA5" w:rsidP="00755AA5">
      <w:pPr>
        <w:pStyle w:val="Heading3"/>
        <w:rPr>
          <w:lang w:val="en-US"/>
        </w:rPr>
      </w:pPr>
      <w:bookmarkStart w:id="2658" w:name="_Toc101521347"/>
      <w:bookmarkStart w:id="2659" w:name="_Toc138761615"/>
      <w:bookmarkStart w:id="2660" w:name="_Toc145707825"/>
      <w:bookmarkStart w:id="2661" w:name="_Toc160570306"/>
      <w:bookmarkStart w:id="2662" w:name="_Toc162007902"/>
      <w:bookmarkStart w:id="2663" w:name="_Toc185515566"/>
      <w:bookmarkStart w:id="2664" w:name="_Toc192872873"/>
      <w:bookmarkStart w:id="2665" w:name="_Toc195534012"/>
      <w:r>
        <w:rPr>
          <w:lang w:val="en-US"/>
        </w:rPr>
        <w:t>7.2.2</w:t>
      </w:r>
      <w:r>
        <w:rPr>
          <w:lang w:val="en-US"/>
        </w:rPr>
        <w:tab/>
        <w:t>Referenced structured data types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666" w:name="_Toc85734215"/>
      <w:bookmarkStart w:id="2667" w:name="_Toc89431514"/>
      <w:bookmarkStart w:id="2668" w:name="_Toc97042322"/>
      <w:bookmarkStart w:id="2669" w:name="_Toc97045466"/>
      <w:bookmarkStart w:id="2670" w:name="_Toc97155211"/>
      <w:bookmarkStart w:id="2671" w:name="_Toc101521348"/>
      <w:bookmarkStart w:id="2672" w:name="_Toc138761616"/>
      <w:bookmarkStart w:id="2673" w:name="_Toc145707826"/>
      <w:bookmarkStart w:id="2674" w:name="_Toc160570307"/>
      <w:bookmarkStart w:id="2675" w:name="_Toc162007903"/>
      <w:bookmarkStart w:id="2676" w:name="_Toc185515567"/>
      <w:bookmarkStart w:id="2677" w:name="_Toc192872874"/>
      <w:bookmarkStart w:id="2678" w:name="_Toc195534013"/>
      <w:r>
        <w:rPr>
          <w:lang w:val="en-US"/>
        </w:rPr>
        <w:t>7.2.3</w:t>
      </w:r>
      <w:r>
        <w:rPr>
          <w:lang w:val="en-US"/>
        </w:rPr>
        <w:tab/>
        <w:t>Referenced simple data types and enumerations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679" w:name="_Toc85734216"/>
      <w:bookmarkStart w:id="2680" w:name="_Toc89431515"/>
      <w:bookmarkStart w:id="2681" w:name="_Toc97042323"/>
      <w:bookmarkStart w:id="2682" w:name="_Toc97045467"/>
      <w:bookmarkStart w:id="2683" w:name="_Toc97155212"/>
      <w:bookmarkStart w:id="2684" w:name="_Toc101521349"/>
      <w:bookmarkStart w:id="2685" w:name="_Toc138761617"/>
      <w:bookmarkStart w:id="2686" w:name="_Toc145707827"/>
      <w:bookmarkStart w:id="2687" w:name="_Toc160570308"/>
      <w:bookmarkStart w:id="2688" w:name="_Toc162007904"/>
      <w:bookmarkStart w:id="2689" w:name="_Toc185515568"/>
      <w:bookmarkStart w:id="2690" w:name="_Toc192872875"/>
      <w:bookmarkStart w:id="2691" w:name="_Toc195534014"/>
      <w:r>
        <w:rPr>
          <w:lang w:val="en-US"/>
        </w:rPr>
        <w:t>7.3</w:t>
      </w:r>
      <w:r>
        <w:rPr>
          <w:lang w:val="en-US"/>
        </w:rPr>
        <w:tab/>
        <w:t>Usage of HTTP</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692" w:name="_Toc85734217"/>
      <w:bookmarkStart w:id="2693" w:name="_Toc89431516"/>
      <w:bookmarkStart w:id="2694" w:name="_Toc97042324"/>
      <w:bookmarkStart w:id="2695" w:name="_Toc97045468"/>
      <w:bookmarkStart w:id="2696" w:name="_Toc97155213"/>
      <w:bookmarkStart w:id="2697" w:name="_Toc101521350"/>
      <w:bookmarkStart w:id="2698" w:name="_Toc138761618"/>
      <w:bookmarkStart w:id="2699" w:name="_Toc145707828"/>
      <w:bookmarkStart w:id="2700" w:name="_Toc160570309"/>
      <w:bookmarkStart w:id="2701" w:name="_Toc162007905"/>
      <w:bookmarkStart w:id="2702" w:name="_Toc185515569"/>
      <w:bookmarkStart w:id="2703" w:name="_Toc192872876"/>
      <w:bookmarkStart w:id="2704" w:name="_Toc195534015"/>
      <w:r>
        <w:rPr>
          <w:lang w:val="en-US"/>
        </w:rPr>
        <w:t>7.4</w:t>
      </w:r>
      <w:r>
        <w:rPr>
          <w:lang w:val="en-US"/>
        </w:rPr>
        <w:tab/>
        <w:t>Content type</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705" w:name="_Toc85734218"/>
      <w:bookmarkStart w:id="2706" w:name="_Toc89431517"/>
      <w:bookmarkStart w:id="2707" w:name="_Toc97042325"/>
      <w:bookmarkStart w:id="2708" w:name="_Toc97045469"/>
      <w:bookmarkStart w:id="2709" w:name="_Toc97155214"/>
      <w:bookmarkStart w:id="2710" w:name="_Toc101521351"/>
      <w:bookmarkStart w:id="2711" w:name="_Toc138761619"/>
      <w:bookmarkStart w:id="2712" w:name="_Toc145707829"/>
      <w:bookmarkStart w:id="2713" w:name="_Toc160570310"/>
      <w:bookmarkStart w:id="2714" w:name="_Toc162007906"/>
      <w:bookmarkStart w:id="2715" w:name="_Toc185515570"/>
      <w:bookmarkStart w:id="2716" w:name="_Toc192872877"/>
      <w:bookmarkStart w:id="2717" w:name="_Toc195534016"/>
      <w:r>
        <w:rPr>
          <w:lang w:val="en-US"/>
        </w:rPr>
        <w:t>7.5</w:t>
      </w:r>
      <w:r>
        <w:rPr>
          <w:lang w:val="en-US"/>
        </w:rPr>
        <w:tab/>
        <w:t>URI structure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16DC1DC1" w14:textId="77777777" w:rsidR="00755AA5" w:rsidRDefault="00755AA5" w:rsidP="00755AA5">
      <w:pPr>
        <w:pStyle w:val="Heading3"/>
        <w:rPr>
          <w:lang w:val="en-US"/>
        </w:rPr>
      </w:pPr>
      <w:bookmarkStart w:id="2718" w:name="_Toc85734219"/>
      <w:bookmarkStart w:id="2719" w:name="_Toc89431518"/>
      <w:bookmarkStart w:id="2720" w:name="_Toc97042326"/>
      <w:bookmarkStart w:id="2721" w:name="_Toc97045470"/>
      <w:bookmarkStart w:id="2722" w:name="_Toc97155215"/>
      <w:bookmarkStart w:id="2723" w:name="_Toc101521352"/>
      <w:bookmarkStart w:id="2724" w:name="_Toc138761620"/>
      <w:bookmarkStart w:id="2725" w:name="_Toc145707830"/>
      <w:bookmarkStart w:id="2726" w:name="_Toc160570311"/>
      <w:bookmarkStart w:id="2727" w:name="_Toc162007907"/>
      <w:bookmarkStart w:id="2728" w:name="_Toc185515571"/>
      <w:bookmarkStart w:id="2729" w:name="_Toc192872878"/>
      <w:bookmarkStart w:id="2730" w:name="_Toc195534017"/>
      <w:r>
        <w:rPr>
          <w:lang w:val="en-US"/>
        </w:rPr>
        <w:t>7.5.1</w:t>
      </w:r>
      <w:r>
        <w:rPr>
          <w:lang w:val="en-US"/>
        </w:rPr>
        <w:tab/>
        <w:t>Resource URI structure</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731" w:name="_Toc85734220"/>
      <w:bookmarkStart w:id="2732" w:name="_Toc89431519"/>
      <w:bookmarkStart w:id="2733" w:name="_Toc97042327"/>
      <w:bookmarkStart w:id="2734" w:name="_Toc97045471"/>
      <w:bookmarkStart w:id="2735" w:name="_Toc97155216"/>
      <w:bookmarkStart w:id="2736" w:name="_Toc101521353"/>
      <w:bookmarkStart w:id="2737" w:name="_Toc138761621"/>
      <w:bookmarkStart w:id="2738" w:name="_Toc145707831"/>
      <w:bookmarkStart w:id="2739" w:name="_Toc160570312"/>
      <w:bookmarkStart w:id="2740" w:name="_Toc162007908"/>
      <w:bookmarkStart w:id="2741" w:name="_Toc185515572"/>
      <w:bookmarkStart w:id="2742" w:name="_Toc192872879"/>
      <w:bookmarkStart w:id="2743" w:name="_Toc195534018"/>
      <w:r>
        <w:t>7.5.2</w:t>
      </w:r>
      <w:r>
        <w:tab/>
        <w:t>Custom operations URI structure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744" w:name="_Toc85734221"/>
      <w:bookmarkStart w:id="2745" w:name="_Toc89431520"/>
      <w:bookmarkStart w:id="2746" w:name="_Toc97042328"/>
      <w:bookmarkStart w:id="2747" w:name="_Toc97045472"/>
      <w:bookmarkStart w:id="2748" w:name="_Toc97155217"/>
      <w:bookmarkStart w:id="2749" w:name="_Toc101521354"/>
      <w:bookmarkStart w:id="2750" w:name="_Toc138761622"/>
      <w:bookmarkStart w:id="2751" w:name="_Toc145707832"/>
      <w:bookmarkStart w:id="2752" w:name="_Toc160570313"/>
      <w:bookmarkStart w:id="2753" w:name="_Toc162007909"/>
      <w:bookmarkStart w:id="2754" w:name="_Toc185515573"/>
      <w:bookmarkStart w:id="2755" w:name="_Toc192872880"/>
      <w:bookmarkStart w:id="2756" w:name="_Toc195534019"/>
      <w:r>
        <w:rPr>
          <w:lang w:val="en-US"/>
        </w:rPr>
        <w:t>7.6</w:t>
      </w:r>
      <w:r>
        <w:rPr>
          <w:lang w:val="en-US"/>
        </w:rPr>
        <w:tab/>
        <w:t>Notifications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757" w:name="_Toc85734222"/>
      <w:bookmarkStart w:id="2758" w:name="_Toc89431521"/>
      <w:bookmarkStart w:id="2759" w:name="_Toc97042329"/>
      <w:bookmarkStart w:id="2760" w:name="_Toc97045473"/>
      <w:bookmarkStart w:id="2761" w:name="_Toc97155218"/>
      <w:bookmarkStart w:id="2762" w:name="_Toc101521355"/>
      <w:bookmarkStart w:id="2763" w:name="_Toc138761623"/>
      <w:bookmarkStart w:id="2764" w:name="_Toc145707833"/>
      <w:bookmarkStart w:id="2765" w:name="_Toc160570314"/>
      <w:bookmarkStart w:id="2766" w:name="_Toc162007910"/>
      <w:bookmarkStart w:id="2767" w:name="_Toc185515574"/>
      <w:bookmarkStart w:id="2768" w:name="_Toc192872881"/>
      <w:bookmarkStart w:id="2769" w:name="_Toc195534020"/>
      <w:r>
        <w:rPr>
          <w:lang w:val="en-US"/>
        </w:rPr>
        <w:t>7.7</w:t>
      </w:r>
      <w:r>
        <w:rPr>
          <w:lang w:val="en-US"/>
        </w:rPr>
        <w:tab/>
        <w:t>Error handling</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770" w:name="_Toc85734223"/>
      <w:bookmarkStart w:id="2771" w:name="_Toc89431522"/>
      <w:bookmarkStart w:id="2772" w:name="_Toc97042330"/>
      <w:bookmarkStart w:id="2773" w:name="_Toc97045474"/>
      <w:bookmarkStart w:id="2774" w:name="_Toc97155219"/>
      <w:bookmarkStart w:id="2775" w:name="_Toc101521356"/>
      <w:bookmarkStart w:id="2776" w:name="_Toc138761624"/>
      <w:bookmarkStart w:id="2777" w:name="_Toc145707834"/>
      <w:bookmarkStart w:id="2778" w:name="_Toc160570315"/>
      <w:bookmarkStart w:id="2779" w:name="_Toc162007911"/>
      <w:bookmarkStart w:id="2780" w:name="_Toc185515575"/>
      <w:bookmarkStart w:id="2781" w:name="_Toc192872882"/>
      <w:bookmarkStart w:id="2782" w:name="_Toc195534021"/>
      <w:r>
        <w:rPr>
          <w:lang w:val="en-US"/>
        </w:rPr>
        <w:t>7.8</w:t>
      </w:r>
      <w:r>
        <w:rPr>
          <w:lang w:val="en-US"/>
        </w:rPr>
        <w:tab/>
        <w:t>Feature negotiation</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783" w:name="_Toc85734224"/>
      <w:bookmarkStart w:id="2784" w:name="_Toc89431523"/>
      <w:bookmarkStart w:id="2785" w:name="_Toc97042331"/>
      <w:bookmarkStart w:id="2786" w:name="_Toc97045475"/>
      <w:bookmarkStart w:id="2787" w:name="_Toc97155220"/>
      <w:bookmarkStart w:id="2788" w:name="_Toc101521357"/>
      <w:bookmarkStart w:id="2789" w:name="_Toc138761625"/>
      <w:bookmarkStart w:id="2790" w:name="_Toc145707835"/>
      <w:bookmarkStart w:id="2791" w:name="_Toc160570316"/>
      <w:bookmarkStart w:id="2792" w:name="_Toc162007912"/>
      <w:bookmarkStart w:id="2793" w:name="_Toc185515576"/>
      <w:bookmarkStart w:id="2794" w:name="_Toc192872883"/>
      <w:bookmarkStart w:id="2795" w:name="_Toc195534022"/>
      <w:r>
        <w:rPr>
          <w:lang w:val="en-US"/>
        </w:rPr>
        <w:t>7.9</w:t>
      </w:r>
      <w:r>
        <w:rPr>
          <w:lang w:val="en-US"/>
        </w:rPr>
        <w:tab/>
        <w:t>HTTP headers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796" w:name="_Toc85734225"/>
      <w:bookmarkStart w:id="2797" w:name="_Toc89431524"/>
      <w:bookmarkStart w:id="2798" w:name="_Toc97042332"/>
      <w:bookmarkStart w:id="2799" w:name="_Toc97045476"/>
      <w:bookmarkStart w:id="2800" w:name="_Toc97155221"/>
      <w:bookmarkStart w:id="2801" w:name="_Toc101521358"/>
      <w:bookmarkStart w:id="2802" w:name="_Toc138761626"/>
      <w:bookmarkStart w:id="2803" w:name="_Toc145707836"/>
      <w:bookmarkStart w:id="2804" w:name="_Toc160570317"/>
      <w:bookmarkStart w:id="2805" w:name="_Toc162007913"/>
      <w:bookmarkStart w:id="2806" w:name="_Toc185515577"/>
      <w:bookmarkStart w:id="2807" w:name="_Toc192872884"/>
      <w:bookmarkStart w:id="2808" w:name="_Toc195534023"/>
      <w:r>
        <w:rPr>
          <w:lang w:val="en-US"/>
        </w:rPr>
        <w:t>7.10</w:t>
      </w:r>
      <w:r>
        <w:rPr>
          <w:lang w:val="en-US"/>
        </w:rPr>
        <w:tab/>
        <w:t>Conventions for Open API specification files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809" w:name="_Toc85734226"/>
      <w:bookmarkStart w:id="2810" w:name="_Toc89431525"/>
      <w:bookmarkStart w:id="2811" w:name="_Toc97042333"/>
      <w:bookmarkStart w:id="2812" w:name="_Toc97045477"/>
      <w:bookmarkStart w:id="2813" w:name="_Toc97155222"/>
      <w:bookmarkStart w:id="2814" w:name="_Toc101521359"/>
      <w:bookmarkStart w:id="2815" w:name="_Toc138761627"/>
      <w:bookmarkStart w:id="2816" w:name="_Toc145707837"/>
      <w:bookmarkStart w:id="2817" w:name="_Toc160570318"/>
      <w:bookmarkStart w:id="2818" w:name="_Toc162007914"/>
      <w:bookmarkStart w:id="2819" w:name="_Toc185515578"/>
      <w:bookmarkStart w:id="2820" w:name="_Toc192872885"/>
      <w:bookmarkStart w:id="2821" w:name="_Toc195534024"/>
      <w:r>
        <w:t>8</w:t>
      </w:r>
      <w:r w:rsidR="00F37749">
        <w:tab/>
        <w:t>E</w:t>
      </w:r>
      <w:r w:rsidR="00461762">
        <w:t>dge Enabler Server A</w:t>
      </w:r>
      <w:r w:rsidR="00F37749">
        <w:t>PI Definitions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A2720F1" w14:textId="3BA5652C" w:rsidR="00E667B4" w:rsidRPr="00771852" w:rsidRDefault="00E667B4" w:rsidP="00E667B4">
      <w:pPr>
        <w:pStyle w:val="Heading2"/>
      </w:pPr>
      <w:bookmarkStart w:id="2822" w:name="_Toc85734227"/>
      <w:bookmarkStart w:id="2823" w:name="_Toc89431526"/>
      <w:bookmarkStart w:id="2824" w:name="_Toc97042334"/>
      <w:bookmarkStart w:id="2825" w:name="_Toc97045478"/>
      <w:bookmarkStart w:id="2826" w:name="_Toc97155223"/>
      <w:bookmarkStart w:id="2827" w:name="_Toc101521360"/>
      <w:bookmarkStart w:id="2828" w:name="_Toc138761628"/>
      <w:bookmarkStart w:id="2829" w:name="_Toc145707838"/>
      <w:bookmarkStart w:id="2830" w:name="_Toc160570319"/>
      <w:bookmarkStart w:id="2831" w:name="_Toc162007915"/>
      <w:bookmarkStart w:id="2832" w:name="_Toc185515579"/>
      <w:bookmarkStart w:id="2833" w:name="_Toc192872886"/>
      <w:bookmarkStart w:id="2834" w:name="_Toc195534025"/>
      <w:r>
        <w:t>8.1</w:t>
      </w:r>
      <w:r>
        <w:tab/>
        <w:t>Eees_EASRegistration API</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2A27A33B" w14:textId="2BEAF11A" w:rsidR="00E667B4" w:rsidRDefault="00E667B4" w:rsidP="00E667B4">
      <w:pPr>
        <w:pStyle w:val="Heading3"/>
      </w:pPr>
      <w:bookmarkStart w:id="2835" w:name="_Toc85734228"/>
      <w:bookmarkStart w:id="2836" w:name="_Toc89431527"/>
      <w:bookmarkStart w:id="2837" w:name="_Toc97042335"/>
      <w:bookmarkStart w:id="2838" w:name="_Toc97045479"/>
      <w:bookmarkStart w:id="2839" w:name="_Toc97155224"/>
      <w:bookmarkStart w:id="2840" w:name="_Toc101521361"/>
      <w:bookmarkStart w:id="2841" w:name="_Toc138761629"/>
      <w:bookmarkStart w:id="2842" w:name="_Toc145707839"/>
      <w:bookmarkStart w:id="2843" w:name="_Toc160570320"/>
      <w:bookmarkStart w:id="2844" w:name="_Toc162007916"/>
      <w:bookmarkStart w:id="2845" w:name="_Toc185515580"/>
      <w:bookmarkStart w:id="2846" w:name="_Toc192872887"/>
      <w:bookmarkStart w:id="2847" w:name="_Toc195534026"/>
      <w:r>
        <w:t>8.1.1</w:t>
      </w:r>
      <w:r>
        <w:tab/>
      </w:r>
      <w:bookmarkEnd w:id="2835"/>
      <w:r w:rsidR="00D16A7A">
        <w:t>Introduction</w:t>
      </w:r>
      <w:bookmarkEnd w:id="2836"/>
      <w:bookmarkEnd w:id="2837"/>
      <w:bookmarkEnd w:id="2838"/>
      <w:bookmarkEnd w:id="2839"/>
      <w:bookmarkEnd w:id="2840"/>
      <w:bookmarkEnd w:id="2841"/>
      <w:bookmarkEnd w:id="2842"/>
      <w:bookmarkEnd w:id="2843"/>
      <w:bookmarkEnd w:id="2844"/>
      <w:bookmarkEnd w:id="2845"/>
      <w:bookmarkEnd w:id="2846"/>
      <w:bookmarkEnd w:id="284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848" w:name="_Toc85734229"/>
      <w:bookmarkStart w:id="2849" w:name="_Toc89431528"/>
      <w:bookmarkStart w:id="2850" w:name="_Toc97042336"/>
      <w:bookmarkStart w:id="2851" w:name="_Toc97045480"/>
      <w:bookmarkStart w:id="2852" w:name="_Toc97155225"/>
      <w:bookmarkStart w:id="2853" w:name="_Toc101521362"/>
      <w:bookmarkStart w:id="2854" w:name="_Toc138761630"/>
      <w:bookmarkStart w:id="2855" w:name="_Toc145707840"/>
      <w:bookmarkStart w:id="2856" w:name="_Toc160570321"/>
      <w:bookmarkStart w:id="2857" w:name="_Toc162007917"/>
      <w:bookmarkStart w:id="2858" w:name="_Toc185515581"/>
      <w:bookmarkStart w:id="2859" w:name="_Toc192872888"/>
      <w:bookmarkStart w:id="2860" w:name="_Toc195534027"/>
      <w:r>
        <w:t>8.</w:t>
      </w:r>
      <w:r w:rsidR="000A43F5">
        <w:t>1</w:t>
      </w:r>
      <w:r>
        <w:t>.2</w:t>
      </w:r>
      <w:r>
        <w:tab/>
        <w:t>Resources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10942E8A" w14:textId="680EAA35" w:rsidR="00E667B4" w:rsidRDefault="000A43F5" w:rsidP="00E667B4">
      <w:pPr>
        <w:pStyle w:val="Heading4"/>
      </w:pPr>
      <w:bookmarkStart w:id="2861" w:name="_Toc85734230"/>
      <w:bookmarkStart w:id="2862" w:name="_Toc89431529"/>
      <w:bookmarkStart w:id="2863" w:name="_Toc97042337"/>
      <w:bookmarkStart w:id="2864" w:name="_Toc97045481"/>
      <w:bookmarkStart w:id="2865" w:name="_Toc97155226"/>
      <w:bookmarkStart w:id="2866" w:name="_Toc101521363"/>
      <w:bookmarkStart w:id="2867" w:name="_Toc138761631"/>
      <w:bookmarkStart w:id="2868" w:name="_Toc145707841"/>
      <w:bookmarkStart w:id="2869" w:name="_Toc160570322"/>
      <w:bookmarkStart w:id="2870" w:name="_Toc162007918"/>
      <w:bookmarkStart w:id="2871" w:name="_Toc185515582"/>
      <w:bookmarkStart w:id="2872" w:name="_Toc192872889"/>
      <w:bookmarkStart w:id="2873" w:name="_Toc195534028"/>
      <w:r>
        <w:t>8.1</w:t>
      </w:r>
      <w:r w:rsidR="00E667B4">
        <w:t>.2.1</w:t>
      </w:r>
      <w:r w:rsidR="00E667B4">
        <w:tab/>
        <w:t>Overview</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45pt" o:ole="">
            <v:imagedata r:id="rId13" o:title=""/>
          </v:shape>
          <o:OLEObject Type="Embed" ProgID="Visio.Drawing.11" ShapeID="_x0000_i1026" DrawAspect="Content" ObjectID="_180614698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874" w:name="_Toc85734231"/>
      <w:bookmarkStart w:id="2875" w:name="_Toc89431530"/>
      <w:bookmarkStart w:id="2876" w:name="_Toc97042338"/>
      <w:bookmarkStart w:id="2877" w:name="_Toc97045482"/>
      <w:bookmarkStart w:id="2878" w:name="_Toc97155227"/>
      <w:bookmarkStart w:id="2879" w:name="_Toc101521364"/>
      <w:bookmarkStart w:id="2880" w:name="_Toc138761632"/>
      <w:bookmarkStart w:id="2881" w:name="_Toc145707842"/>
      <w:bookmarkStart w:id="2882" w:name="_Toc160570323"/>
      <w:bookmarkStart w:id="2883" w:name="_Toc162007919"/>
      <w:bookmarkStart w:id="2884" w:name="_Toc185515583"/>
      <w:bookmarkStart w:id="2885" w:name="_Toc192872890"/>
      <w:bookmarkStart w:id="2886" w:name="_Toc195534029"/>
      <w:r>
        <w:t>8.</w:t>
      </w:r>
      <w:r w:rsidR="000A43F5">
        <w:t>1</w:t>
      </w:r>
      <w:r>
        <w:t>.2.2</w:t>
      </w:r>
      <w:r>
        <w:tab/>
        <w:t>Resource</w:t>
      </w:r>
      <w:r w:rsidRPr="00831458">
        <w:t xml:space="preserve">: </w:t>
      </w:r>
      <w:r>
        <w:t>EAS Registrations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1D663C5" w14:textId="5D0A72C6" w:rsidR="00E667B4" w:rsidRDefault="00E667B4" w:rsidP="00E667B4">
      <w:pPr>
        <w:pStyle w:val="Heading5"/>
        <w:rPr>
          <w:lang w:eastAsia="zh-CN"/>
        </w:rPr>
      </w:pPr>
      <w:bookmarkStart w:id="2887" w:name="_Toc85734232"/>
      <w:bookmarkStart w:id="2888" w:name="_Toc89431531"/>
      <w:bookmarkStart w:id="2889" w:name="_Toc97042339"/>
      <w:bookmarkStart w:id="2890" w:name="_Toc97045483"/>
      <w:bookmarkStart w:id="2891" w:name="_Toc97155228"/>
      <w:bookmarkStart w:id="2892" w:name="_Toc101521365"/>
      <w:bookmarkStart w:id="2893" w:name="_Toc138761633"/>
      <w:bookmarkStart w:id="2894" w:name="_Toc145707843"/>
      <w:bookmarkStart w:id="2895" w:name="_Toc160570324"/>
      <w:bookmarkStart w:id="2896" w:name="_Toc162007920"/>
      <w:bookmarkStart w:id="2897" w:name="_Toc185515584"/>
      <w:bookmarkStart w:id="2898" w:name="_Toc192872891"/>
      <w:bookmarkStart w:id="2899" w:name="_Toc195534030"/>
      <w:r>
        <w:rPr>
          <w:lang w:eastAsia="zh-CN"/>
        </w:rPr>
        <w:t>8.</w:t>
      </w:r>
      <w:r w:rsidR="000A43F5">
        <w:rPr>
          <w:lang w:eastAsia="zh-CN"/>
        </w:rPr>
        <w:t>1</w:t>
      </w:r>
      <w:r>
        <w:rPr>
          <w:lang w:eastAsia="zh-CN"/>
        </w:rPr>
        <w:t>.2.2.1</w:t>
      </w:r>
      <w:r>
        <w:rPr>
          <w:lang w:eastAsia="zh-CN"/>
        </w:rPr>
        <w:tab/>
        <w:t>Description</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900" w:name="_Toc85734233"/>
      <w:bookmarkStart w:id="2901" w:name="_Toc89431532"/>
      <w:bookmarkStart w:id="2902" w:name="_Toc97042340"/>
      <w:bookmarkStart w:id="2903" w:name="_Toc97045484"/>
      <w:bookmarkStart w:id="2904" w:name="_Toc97155229"/>
      <w:bookmarkStart w:id="2905" w:name="_Toc101521366"/>
      <w:bookmarkStart w:id="2906" w:name="_Toc138761634"/>
      <w:bookmarkStart w:id="2907" w:name="_Toc145707844"/>
      <w:bookmarkStart w:id="2908" w:name="_Toc160570325"/>
      <w:bookmarkStart w:id="2909" w:name="_Toc162007921"/>
      <w:bookmarkStart w:id="2910" w:name="_Toc185515585"/>
      <w:bookmarkStart w:id="2911" w:name="_Toc192872892"/>
      <w:bookmarkStart w:id="2912" w:name="_Toc195534031"/>
      <w:r>
        <w:rPr>
          <w:lang w:eastAsia="zh-CN"/>
        </w:rPr>
        <w:t>8.</w:t>
      </w:r>
      <w:r w:rsidR="000A43F5">
        <w:rPr>
          <w:lang w:eastAsia="zh-CN"/>
        </w:rPr>
        <w:t>1</w:t>
      </w:r>
      <w:r>
        <w:rPr>
          <w:lang w:eastAsia="zh-CN"/>
        </w:rPr>
        <w:t>.2.2.2</w:t>
      </w:r>
      <w:r>
        <w:rPr>
          <w:lang w:eastAsia="zh-CN"/>
        </w:rPr>
        <w:tab/>
        <w:t>Resource Definition</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913" w:name="_Toc85734234"/>
      <w:bookmarkStart w:id="2914" w:name="_Toc89431533"/>
      <w:bookmarkStart w:id="2915" w:name="_Toc97042341"/>
      <w:bookmarkStart w:id="2916" w:name="_Toc97045485"/>
      <w:bookmarkStart w:id="2917" w:name="_Toc97155230"/>
      <w:bookmarkStart w:id="2918" w:name="_Toc101521367"/>
      <w:bookmarkStart w:id="2919" w:name="_Toc138761635"/>
      <w:bookmarkStart w:id="2920" w:name="_Toc145707845"/>
      <w:bookmarkStart w:id="2921" w:name="_Toc160570326"/>
      <w:bookmarkStart w:id="2922" w:name="_Toc162007922"/>
      <w:bookmarkStart w:id="2923" w:name="_Toc185515586"/>
      <w:bookmarkStart w:id="2924" w:name="_Toc192872893"/>
      <w:bookmarkStart w:id="2925" w:name="_Toc195534032"/>
      <w:r>
        <w:rPr>
          <w:lang w:eastAsia="zh-CN"/>
        </w:rPr>
        <w:t>8.</w:t>
      </w:r>
      <w:r w:rsidR="001166B0">
        <w:rPr>
          <w:lang w:eastAsia="zh-CN"/>
        </w:rPr>
        <w:t>1</w:t>
      </w:r>
      <w:r>
        <w:rPr>
          <w:lang w:eastAsia="zh-CN"/>
        </w:rPr>
        <w:t>.2.2.3</w:t>
      </w:r>
      <w:r>
        <w:rPr>
          <w:lang w:eastAsia="zh-CN"/>
        </w:rPr>
        <w:tab/>
        <w:t>Resource Standard Methods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63ADBAE6" w14:textId="342CFE2A" w:rsidR="00E667B4" w:rsidRDefault="001166B0" w:rsidP="00E667B4">
      <w:pPr>
        <w:pStyle w:val="Heading6"/>
        <w:rPr>
          <w:lang w:eastAsia="zh-CN"/>
        </w:rPr>
      </w:pPr>
      <w:bookmarkStart w:id="2926" w:name="_Toc85734235"/>
      <w:bookmarkStart w:id="2927" w:name="_Toc89431534"/>
      <w:bookmarkStart w:id="2928" w:name="_Toc97042342"/>
      <w:bookmarkStart w:id="2929" w:name="_Toc97045486"/>
      <w:bookmarkStart w:id="2930" w:name="_Toc97155231"/>
      <w:bookmarkStart w:id="2931" w:name="_Toc101521368"/>
      <w:bookmarkStart w:id="2932" w:name="_Toc138761636"/>
      <w:bookmarkStart w:id="2933" w:name="_Toc145707846"/>
      <w:bookmarkStart w:id="2934" w:name="_Toc160570327"/>
      <w:bookmarkStart w:id="2935" w:name="_Toc162007923"/>
      <w:bookmarkStart w:id="2936" w:name="_Toc185515587"/>
      <w:bookmarkStart w:id="2937" w:name="_Toc192872894"/>
      <w:bookmarkStart w:id="2938" w:name="_Toc195534033"/>
      <w:r>
        <w:rPr>
          <w:lang w:eastAsia="zh-CN"/>
        </w:rPr>
        <w:t>8.1</w:t>
      </w:r>
      <w:r w:rsidR="00E667B4">
        <w:rPr>
          <w:lang w:eastAsia="zh-CN"/>
        </w:rPr>
        <w:t>.2.2.3.1</w:t>
      </w:r>
      <w:r w:rsidR="00E667B4">
        <w:rPr>
          <w:lang w:eastAsia="zh-CN"/>
        </w:rPr>
        <w:tab/>
        <w:t>POST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939" w:name="_Toc85734236"/>
      <w:bookmarkStart w:id="2940" w:name="_Toc89431535"/>
      <w:bookmarkStart w:id="2941" w:name="_Toc97042343"/>
      <w:bookmarkStart w:id="2942" w:name="_Toc97045487"/>
      <w:bookmarkStart w:id="2943" w:name="_Toc97155232"/>
      <w:bookmarkStart w:id="2944" w:name="_Toc101521369"/>
      <w:bookmarkStart w:id="2945" w:name="_Toc138761637"/>
      <w:bookmarkStart w:id="2946" w:name="_Toc145707847"/>
      <w:bookmarkStart w:id="2947" w:name="_Toc160570328"/>
      <w:bookmarkStart w:id="2948" w:name="_Toc162007924"/>
      <w:bookmarkStart w:id="2949" w:name="_Toc185515588"/>
      <w:bookmarkStart w:id="2950" w:name="_Toc192872895"/>
      <w:bookmarkStart w:id="2951" w:name="_Toc195534034"/>
      <w:r>
        <w:rPr>
          <w:lang w:eastAsia="zh-CN"/>
        </w:rPr>
        <w:t>8.</w:t>
      </w:r>
      <w:r w:rsidR="001166B0">
        <w:rPr>
          <w:lang w:eastAsia="zh-CN"/>
        </w:rPr>
        <w:t>1</w:t>
      </w:r>
      <w:r>
        <w:rPr>
          <w:lang w:eastAsia="zh-CN"/>
        </w:rPr>
        <w:t>.2.2.4</w:t>
      </w:r>
      <w:r>
        <w:rPr>
          <w:lang w:eastAsia="zh-CN"/>
        </w:rPr>
        <w:tab/>
        <w:t>Resource Custom Operations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3CFD6CF3" w14:textId="77777777" w:rsidR="00E667B4" w:rsidRDefault="00E667B4" w:rsidP="00E667B4">
      <w:r>
        <w:t>None.</w:t>
      </w:r>
    </w:p>
    <w:p w14:paraId="6149788C" w14:textId="319E5F1C" w:rsidR="00E667B4" w:rsidRDefault="00E667B4" w:rsidP="00E667B4">
      <w:pPr>
        <w:pStyle w:val="Heading4"/>
      </w:pPr>
      <w:bookmarkStart w:id="2952" w:name="_Toc85734237"/>
      <w:bookmarkStart w:id="2953" w:name="_Toc89431536"/>
      <w:bookmarkStart w:id="2954" w:name="_Toc97042344"/>
      <w:bookmarkStart w:id="2955" w:name="_Toc97045488"/>
      <w:bookmarkStart w:id="2956" w:name="_Toc97155233"/>
      <w:bookmarkStart w:id="2957" w:name="_Toc101521370"/>
      <w:bookmarkStart w:id="2958" w:name="_Toc138761638"/>
      <w:bookmarkStart w:id="2959" w:name="_Toc145707848"/>
      <w:bookmarkStart w:id="2960" w:name="_Toc160570329"/>
      <w:bookmarkStart w:id="2961" w:name="_Toc162007925"/>
      <w:bookmarkStart w:id="2962" w:name="_Toc185515589"/>
      <w:bookmarkStart w:id="2963" w:name="_Toc192872896"/>
      <w:bookmarkStart w:id="2964" w:name="_Toc195534035"/>
      <w:r>
        <w:t>8.</w:t>
      </w:r>
      <w:r w:rsidR="001166B0">
        <w:t>1</w:t>
      </w:r>
      <w:r>
        <w:t>.2.3</w:t>
      </w:r>
      <w:r>
        <w:tab/>
        <w:t>Resource</w:t>
      </w:r>
      <w:r w:rsidRPr="00831458">
        <w:t xml:space="preserve">: </w:t>
      </w:r>
      <w:r>
        <w:t>Individual EAS Registration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5AA27DA2" w14:textId="68A43BFA" w:rsidR="00E667B4" w:rsidRDefault="00E667B4" w:rsidP="00E667B4">
      <w:pPr>
        <w:pStyle w:val="Heading5"/>
        <w:rPr>
          <w:lang w:eastAsia="zh-CN"/>
        </w:rPr>
      </w:pPr>
      <w:bookmarkStart w:id="2965" w:name="_Toc85734238"/>
      <w:bookmarkStart w:id="2966" w:name="_Toc89431537"/>
      <w:bookmarkStart w:id="2967" w:name="_Toc97042345"/>
      <w:bookmarkStart w:id="2968" w:name="_Toc97045489"/>
      <w:bookmarkStart w:id="2969" w:name="_Toc97155234"/>
      <w:bookmarkStart w:id="2970" w:name="_Toc101521371"/>
      <w:bookmarkStart w:id="2971" w:name="_Toc138761639"/>
      <w:bookmarkStart w:id="2972" w:name="_Toc145707849"/>
      <w:bookmarkStart w:id="2973" w:name="_Toc160570330"/>
      <w:bookmarkStart w:id="2974" w:name="_Toc162007926"/>
      <w:bookmarkStart w:id="2975" w:name="_Toc185515590"/>
      <w:bookmarkStart w:id="2976" w:name="_Toc192872897"/>
      <w:bookmarkStart w:id="2977" w:name="_Toc195534036"/>
      <w:r>
        <w:rPr>
          <w:lang w:eastAsia="zh-CN"/>
        </w:rPr>
        <w:t>8.</w:t>
      </w:r>
      <w:r w:rsidR="001166B0">
        <w:rPr>
          <w:lang w:eastAsia="zh-CN"/>
        </w:rPr>
        <w:t>1</w:t>
      </w:r>
      <w:r>
        <w:rPr>
          <w:lang w:eastAsia="zh-CN"/>
        </w:rPr>
        <w:t>.2.3.1</w:t>
      </w:r>
      <w:r>
        <w:rPr>
          <w:lang w:eastAsia="zh-CN"/>
        </w:rPr>
        <w:tab/>
        <w:t>Description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978" w:name="_Toc85734239"/>
      <w:bookmarkStart w:id="2979" w:name="_Toc89431538"/>
      <w:bookmarkStart w:id="2980" w:name="_Toc97042346"/>
      <w:bookmarkStart w:id="2981" w:name="_Toc97045490"/>
      <w:bookmarkStart w:id="2982" w:name="_Toc97155235"/>
      <w:bookmarkStart w:id="2983" w:name="_Toc101521372"/>
      <w:bookmarkStart w:id="2984" w:name="_Toc138761640"/>
      <w:bookmarkStart w:id="2985" w:name="_Toc145707850"/>
      <w:bookmarkStart w:id="2986" w:name="_Toc160570331"/>
      <w:bookmarkStart w:id="2987" w:name="_Toc162007927"/>
      <w:bookmarkStart w:id="2988" w:name="_Toc185515591"/>
      <w:bookmarkStart w:id="2989" w:name="_Toc192872898"/>
      <w:bookmarkStart w:id="2990" w:name="_Toc195534037"/>
      <w:r>
        <w:rPr>
          <w:lang w:eastAsia="zh-CN"/>
        </w:rPr>
        <w:t>8.</w:t>
      </w:r>
      <w:r w:rsidR="001166B0">
        <w:rPr>
          <w:lang w:eastAsia="zh-CN"/>
        </w:rPr>
        <w:t>1</w:t>
      </w:r>
      <w:r>
        <w:rPr>
          <w:lang w:eastAsia="zh-CN"/>
        </w:rPr>
        <w:t>.2.3.2</w:t>
      </w:r>
      <w:r>
        <w:rPr>
          <w:lang w:eastAsia="zh-CN"/>
        </w:rPr>
        <w:tab/>
        <w:t>Resource Definition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991" w:name="_Toc85734240"/>
      <w:bookmarkStart w:id="2992" w:name="_Toc89431539"/>
      <w:bookmarkStart w:id="2993" w:name="_Toc97042347"/>
      <w:bookmarkStart w:id="2994" w:name="_Toc97045491"/>
      <w:bookmarkStart w:id="2995" w:name="_Toc97155236"/>
      <w:bookmarkStart w:id="2996" w:name="_Toc101521373"/>
      <w:bookmarkStart w:id="2997" w:name="_Toc138761641"/>
      <w:bookmarkStart w:id="2998" w:name="_Toc145707851"/>
      <w:bookmarkStart w:id="2999" w:name="_Toc160570332"/>
      <w:bookmarkStart w:id="3000" w:name="_Toc162007928"/>
      <w:bookmarkStart w:id="3001" w:name="_Toc185515592"/>
      <w:bookmarkStart w:id="3002" w:name="_Toc192872899"/>
      <w:bookmarkStart w:id="3003" w:name="_Toc195534038"/>
      <w:r>
        <w:rPr>
          <w:lang w:eastAsia="zh-CN"/>
        </w:rPr>
        <w:t>8.</w:t>
      </w:r>
      <w:r w:rsidR="00C21EAA">
        <w:rPr>
          <w:lang w:eastAsia="zh-CN"/>
        </w:rPr>
        <w:t>1</w:t>
      </w:r>
      <w:r>
        <w:rPr>
          <w:lang w:eastAsia="zh-CN"/>
        </w:rPr>
        <w:t>.2.3.3</w:t>
      </w:r>
      <w:r>
        <w:rPr>
          <w:lang w:eastAsia="zh-CN"/>
        </w:rPr>
        <w:tab/>
        <w:t>Resource Standard Methods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676D8C4" w14:textId="5EFF451A" w:rsidR="00E667B4" w:rsidRDefault="00E667B4" w:rsidP="00E667B4">
      <w:pPr>
        <w:pStyle w:val="Heading6"/>
        <w:rPr>
          <w:lang w:eastAsia="zh-CN"/>
        </w:rPr>
      </w:pPr>
      <w:bookmarkStart w:id="3004" w:name="_Toc85734241"/>
      <w:bookmarkStart w:id="3005" w:name="_Toc89431540"/>
      <w:bookmarkStart w:id="3006" w:name="_Toc97042348"/>
      <w:bookmarkStart w:id="3007" w:name="_Toc97045492"/>
      <w:bookmarkStart w:id="3008" w:name="_Toc97155237"/>
      <w:bookmarkStart w:id="3009" w:name="_Toc101521374"/>
      <w:bookmarkStart w:id="3010" w:name="_Toc138761642"/>
      <w:bookmarkStart w:id="3011" w:name="_Toc145707852"/>
      <w:bookmarkStart w:id="3012" w:name="_Toc160570333"/>
      <w:bookmarkStart w:id="3013" w:name="_Toc162007929"/>
      <w:bookmarkStart w:id="3014" w:name="_Toc185515593"/>
      <w:bookmarkStart w:id="3015" w:name="_Toc192872900"/>
      <w:bookmarkStart w:id="3016" w:name="_Toc195534039"/>
      <w:r>
        <w:rPr>
          <w:lang w:eastAsia="zh-CN"/>
        </w:rPr>
        <w:t>8.</w:t>
      </w:r>
      <w:r w:rsidR="00C21EAA">
        <w:rPr>
          <w:lang w:eastAsia="zh-CN"/>
        </w:rPr>
        <w:t>1</w:t>
      </w:r>
      <w:r>
        <w:rPr>
          <w:lang w:eastAsia="zh-CN"/>
        </w:rPr>
        <w:t>.2.3.3.1</w:t>
      </w:r>
      <w:r>
        <w:rPr>
          <w:lang w:eastAsia="zh-CN"/>
        </w:rPr>
        <w:tab/>
        <w:t>GET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017" w:name="_Toc85734242"/>
      <w:bookmarkStart w:id="3018" w:name="_Toc89431541"/>
      <w:bookmarkStart w:id="3019" w:name="_Toc97042349"/>
      <w:bookmarkStart w:id="3020" w:name="_Toc97045493"/>
      <w:bookmarkStart w:id="3021" w:name="_Toc97155238"/>
      <w:bookmarkStart w:id="3022" w:name="_Toc101521375"/>
      <w:bookmarkStart w:id="3023" w:name="_Toc138761643"/>
      <w:bookmarkStart w:id="3024" w:name="_Toc145707853"/>
      <w:bookmarkStart w:id="3025" w:name="_Toc160570334"/>
      <w:bookmarkStart w:id="3026" w:name="_Toc162007930"/>
      <w:bookmarkStart w:id="3027" w:name="_Toc185515594"/>
      <w:bookmarkStart w:id="3028" w:name="_Toc192872901"/>
      <w:bookmarkStart w:id="3029" w:name="_Toc195534040"/>
      <w:r>
        <w:rPr>
          <w:lang w:eastAsia="zh-CN"/>
        </w:rPr>
        <w:t>8.</w:t>
      </w:r>
      <w:r w:rsidR="00ED4A19">
        <w:rPr>
          <w:lang w:eastAsia="zh-CN"/>
        </w:rPr>
        <w:t>1</w:t>
      </w:r>
      <w:r>
        <w:rPr>
          <w:lang w:eastAsia="zh-CN"/>
        </w:rPr>
        <w:t>.2.3.3.2</w:t>
      </w:r>
      <w:r>
        <w:rPr>
          <w:lang w:eastAsia="zh-CN"/>
        </w:rPr>
        <w:tab/>
        <w:t>PUT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030" w:name="_Toc85734243"/>
      <w:bookmarkStart w:id="3031" w:name="_Toc89431542"/>
      <w:bookmarkStart w:id="3032" w:name="_Toc97042350"/>
      <w:bookmarkStart w:id="3033" w:name="_Toc97045494"/>
      <w:bookmarkStart w:id="3034" w:name="_Toc97155239"/>
      <w:bookmarkStart w:id="3035" w:name="_Toc101521376"/>
      <w:bookmarkStart w:id="3036" w:name="_Toc138761644"/>
      <w:bookmarkStart w:id="3037" w:name="_Toc145707854"/>
      <w:bookmarkStart w:id="3038" w:name="_Toc160570335"/>
      <w:bookmarkStart w:id="3039" w:name="_Toc162007931"/>
      <w:bookmarkStart w:id="3040" w:name="_Toc185515595"/>
      <w:bookmarkStart w:id="3041" w:name="_Toc192872902"/>
      <w:bookmarkStart w:id="3042" w:name="_Toc195534041"/>
      <w:r>
        <w:rPr>
          <w:lang w:eastAsia="zh-CN"/>
        </w:rPr>
        <w:t>8.</w:t>
      </w:r>
      <w:r w:rsidR="00ED4A19">
        <w:rPr>
          <w:lang w:eastAsia="zh-CN"/>
        </w:rPr>
        <w:t>1</w:t>
      </w:r>
      <w:r>
        <w:rPr>
          <w:lang w:eastAsia="zh-CN"/>
        </w:rPr>
        <w:t>.2.3.3.3</w:t>
      </w:r>
      <w:r>
        <w:rPr>
          <w:lang w:eastAsia="zh-CN"/>
        </w:rPr>
        <w:tab/>
        <w:t>DELETE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043" w:name="_Toc85734244"/>
      <w:bookmarkStart w:id="3044" w:name="_Toc89431543"/>
      <w:bookmarkStart w:id="3045" w:name="_Toc97042351"/>
      <w:bookmarkStart w:id="3046" w:name="_Toc97045495"/>
      <w:bookmarkStart w:id="3047" w:name="_Toc97155240"/>
      <w:bookmarkStart w:id="3048" w:name="_Toc101521377"/>
      <w:bookmarkStart w:id="3049" w:name="_Toc138761645"/>
      <w:bookmarkStart w:id="3050" w:name="_Toc145707855"/>
      <w:bookmarkStart w:id="3051" w:name="_Toc160570336"/>
      <w:bookmarkStart w:id="3052" w:name="_Toc162007932"/>
      <w:bookmarkStart w:id="3053" w:name="_Toc185515596"/>
      <w:bookmarkStart w:id="3054" w:name="_Toc192872903"/>
      <w:bookmarkStart w:id="3055" w:name="_Toc195534042"/>
      <w:r>
        <w:rPr>
          <w:lang w:eastAsia="zh-CN"/>
        </w:rPr>
        <w:t>8.1.2.3.3.4</w:t>
      </w:r>
      <w:r>
        <w:rPr>
          <w:lang w:eastAsia="zh-CN"/>
        </w:rPr>
        <w:tab/>
        <w:t>PATCH</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056" w:name="_Toc85734245"/>
      <w:bookmarkStart w:id="3057" w:name="_Toc89431544"/>
      <w:bookmarkStart w:id="3058" w:name="_Toc97042352"/>
      <w:bookmarkStart w:id="3059" w:name="_Toc97045496"/>
      <w:bookmarkStart w:id="3060" w:name="_Toc97155241"/>
      <w:bookmarkStart w:id="3061" w:name="_Toc101521378"/>
      <w:bookmarkStart w:id="3062" w:name="_Toc138761646"/>
      <w:bookmarkStart w:id="3063" w:name="_Toc145707856"/>
      <w:bookmarkStart w:id="3064" w:name="_Toc160570337"/>
      <w:bookmarkStart w:id="3065" w:name="_Toc162007933"/>
      <w:bookmarkStart w:id="3066" w:name="_Toc185515597"/>
      <w:bookmarkStart w:id="3067" w:name="_Toc192872904"/>
      <w:bookmarkStart w:id="3068" w:name="_Toc195534043"/>
      <w:r>
        <w:rPr>
          <w:lang w:eastAsia="zh-CN"/>
        </w:rPr>
        <w:t>8.</w:t>
      </w:r>
      <w:r w:rsidR="007B0A3F">
        <w:rPr>
          <w:lang w:eastAsia="zh-CN"/>
        </w:rPr>
        <w:t>1</w:t>
      </w:r>
      <w:r>
        <w:rPr>
          <w:lang w:eastAsia="zh-CN"/>
        </w:rPr>
        <w:t>.2.3.4</w:t>
      </w:r>
      <w:r>
        <w:rPr>
          <w:lang w:eastAsia="zh-CN"/>
        </w:rPr>
        <w:tab/>
        <w:t>Resource Custom Operations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FE6C132" w14:textId="77777777" w:rsidR="00E667B4" w:rsidRDefault="00E667B4" w:rsidP="00E667B4">
      <w:r>
        <w:t>None.</w:t>
      </w:r>
    </w:p>
    <w:p w14:paraId="628E8B08" w14:textId="6D2B4C81" w:rsidR="00E667B4" w:rsidRDefault="007B0A3F" w:rsidP="00E667B4">
      <w:pPr>
        <w:pStyle w:val="Heading3"/>
      </w:pPr>
      <w:bookmarkStart w:id="3069" w:name="_Toc85734246"/>
      <w:bookmarkStart w:id="3070" w:name="_Toc89431545"/>
      <w:bookmarkStart w:id="3071" w:name="_Toc97042353"/>
      <w:bookmarkStart w:id="3072" w:name="_Toc97045497"/>
      <w:bookmarkStart w:id="3073" w:name="_Toc97155242"/>
      <w:bookmarkStart w:id="3074" w:name="_Toc101521379"/>
      <w:bookmarkStart w:id="3075" w:name="_Toc138761647"/>
      <w:bookmarkStart w:id="3076" w:name="_Toc145707857"/>
      <w:bookmarkStart w:id="3077" w:name="_Toc160570338"/>
      <w:bookmarkStart w:id="3078" w:name="_Toc162007934"/>
      <w:bookmarkStart w:id="3079" w:name="_Toc185515598"/>
      <w:bookmarkStart w:id="3080" w:name="_Toc192872905"/>
      <w:bookmarkStart w:id="3081" w:name="_Toc195534044"/>
      <w:r>
        <w:t>8.1</w:t>
      </w:r>
      <w:r w:rsidR="00E667B4">
        <w:t>.3</w:t>
      </w:r>
      <w:r w:rsidR="00E667B4">
        <w:tab/>
        <w:t>Custom Operations without associated resources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11789304" w14:textId="77777777" w:rsidR="00E667B4" w:rsidRDefault="00E667B4" w:rsidP="00E667B4">
      <w:r>
        <w:t>None.</w:t>
      </w:r>
    </w:p>
    <w:p w14:paraId="59ACC383" w14:textId="7A7D74CB" w:rsidR="00E667B4" w:rsidRDefault="007B0A3F" w:rsidP="00E667B4">
      <w:pPr>
        <w:pStyle w:val="Heading3"/>
      </w:pPr>
      <w:bookmarkStart w:id="3082" w:name="_Toc85734247"/>
      <w:bookmarkStart w:id="3083" w:name="_Toc89431546"/>
      <w:bookmarkStart w:id="3084" w:name="_Toc97042354"/>
      <w:bookmarkStart w:id="3085" w:name="_Toc97045498"/>
      <w:bookmarkStart w:id="3086" w:name="_Toc97155243"/>
      <w:bookmarkStart w:id="3087" w:name="_Toc101521380"/>
      <w:bookmarkStart w:id="3088" w:name="_Toc138761648"/>
      <w:bookmarkStart w:id="3089" w:name="_Toc145707858"/>
      <w:bookmarkStart w:id="3090" w:name="_Toc160570339"/>
      <w:bookmarkStart w:id="3091" w:name="_Toc162007935"/>
      <w:bookmarkStart w:id="3092" w:name="_Toc185515599"/>
      <w:bookmarkStart w:id="3093" w:name="_Toc192872906"/>
      <w:bookmarkStart w:id="3094" w:name="_Toc195534045"/>
      <w:r>
        <w:t>8.1</w:t>
      </w:r>
      <w:r w:rsidR="00E667B4">
        <w:t>.4</w:t>
      </w:r>
      <w:r w:rsidR="00E667B4">
        <w:tab/>
        <w:t>Notifications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3D5683B" w14:textId="77777777" w:rsidR="00E667B4" w:rsidRPr="00A2226D" w:rsidRDefault="00E667B4" w:rsidP="00E667B4">
      <w:r>
        <w:t>None.</w:t>
      </w:r>
    </w:p>
    <w:p w14:paraId="3D0C9200" w14:textId="6A01ABBD" w:rsidR="00E667B4" w:rsidRDefault="007B0A3F" w:rsidP="00E667B4">
      <w:pPr>
        <w:pStyle w:val="Heading3"/>
      </w:pPr>
      <w:bookmarkStart w:id="3095" w:name="_Toc85734248"/>
      <w:bookmarkStart w:id="3096" w:name="_Toc89431547"/>
      <w:bookmarkStart w:id="3097" w:name="_Toc97042355"/>
      <w:bookmarkStart w:id="3098" w:name="_Toc97045499"/>
      <w:bookmarkStart w:id="3099" w:name="_Toc97155244"/>
      <w:bookmarkStart w:id="3100" w:name="_Toc101521381"/>
      <w:bookmarkStart w:id="3101" w:name="_Toc138761649"/>
      <w:bookmarkStart w:id="3102" w:name="_Toc145707859"/>
      <w:bookmarkStart w:id="3103" w:name="_Toc160570340"/>
      <w:bookmarkStart w:id="3104" w:name="_Toc162007936"/>
      <w:bookmarkStart w:id="3105" w:name="_Toc185515600"/>
      <w:bookmarkStart w:id="3106" w:name="_Toc192872907"/>
      <w:bookmarkStart w:id="3107" w:name="_Toc195534046"/>
      <w:r>
        <w:t>8.1</w:t>
      </w:r>
      <w:r w:rsidR="00E667B4">
        <w:t>.5</w:t>
      </w:r>
      <w:r w:rsidR="00E667B4">
        <w:tab/>
        <w:t>Data Model</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649D96D" w14:textId="3253D329" w:rsidR="00E667B4" w:rsidRDefault="00E667B4" w:rsidP="00E667B4">
      <w:pPr>
        <w:pStyle w:val="Heading4"/>
        <w:rPr>
          <w:lang w:eastAsia="zh-CN"/>
        </w:rPr>
      </w:pPr>
      <w:bookmarkStart w:id="3108" w:name="_Toc85734249"/>
      <w:bookmarkStart w:id="3109" w:name="_Toc89431548"/>
      <w:bookmarkStart w:id="3110" w:name="_Toc97042356"/>
      <w:bookmarkStart w:id="3111" w:name="_Toc97045500"/>
      <w:bookmarkStart w:id="3112" w:name="_Toc97155245"/>
      <w:bookmarkStart w:id="3113" w:name="_Toc101521382"/>
      <w:bookmarkStart w:id="3114" w:name="_Toc138761650"/>
      <w:bookmarkStart w:id="3115" w:name="_Toc145707860"/>
      <w:bookmarkStart w:id="3116" w:name="_Toc160570341"/>
      <w:bookmarkStart w:id="3117" w:name="_Toc162007937"/>
      <w:bookmarkStart w:id="3118" w:name="_Toc185515601"/>
      <w:bookmarkStart w:id="3119" w:name="_Toc192872908"/>
      <w:bookmarkStart w:id="3120" w:name="_Toc195534047"/>
      <w:r>
        <w:rPr>
          <w:lang w:eastAsia="zh-CN"/>
        </w:rPr>
        <w:t>8.</w:t>
      </w:r>
      <w:r w:rsidR="007B0A3F">
        <w:rPr>
          <w:lang w:eastAsia="zh-CN"/>
        </w:rPr>
        <w:t>1</w:t>
      </w:r>
      <w:r>
        <w:rPr>
          <w:lang w:eastAsia="zh-CN"/>
        </w:rPr>
        <w:t>.5.1</w:t>
      </w:r>
      <w:r>
        <w:rPr>
          <w:lang w:eastAsia="zh-CN"/>
        </w:rPr>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trPr>
        <w:tc>
          <w:tcPr>
            <w:tcW w:w="2868" w:type="dxa"/>
          </w:tcPr>
          <w:p w14:paraId="5B606CAD" w14:textId="1BD1FF54" w:rsidR="005B5111" w:rsidRDefault="005B5111" w:rsidP="005B5111">
            <w:pPr>
              <w:pStyle w:val="TAL"/>
            </w:pPr>
            <w:r>
              <w:t>EASStatus</w:t>
            </w:r>
          </w:p>
        </w:tc>
        <w:tc>
          <w:tcPr>
            <w:tcW w:w="1297" w:type="dxa"/>
          </w:tcPr>
          <w:p w14:paraId="1D361D4A" w14:textId="623CF1A3" w:rsidR="005B5111" w:rsidRDefault="005B5111" w:rsidP="005B5111">
            <w:pPr>
              <w:pStyle w:val="TAC"/>
            </w:pPr>
            <w:r>
              <w:t>8.1.5.3.9</w:t>
            </w:r>
          </w:p>
        </w:tc>
        <w:tc>
          <w:tcPr>
            <w:tcW w:w="4025" w:type="dxa"/>
          </w:tcPr>
          <w:p w14:paraId="400E5DB3" w14:textId="570ED5ED" w:rsidR="005B5111" w:rsidRDefault="005B5111" w:rsidP="005B5111">
            <w:pPr>
              <w:pStyle w:val="TAL"/>
              <w:rPr>
                <w:rFonts w:cs="Arial"/>
                <w:szCs w:val="18"/>
              </w:rPr>
            </w:pPr>
            <w:r>
              <w:rPr>
                <w:rFonts w:cs="Arial"/>
                <w:szCs w:val="18"/>
              </w:rPr>
              <w:t>Contains the EAS status.</w:t>
            </w:r>
          </w:p>
        </w:tc>
        <w:tc>
          <w:tcPr>
            <w:tcW w:w="1587" w:type="dxa"/>
          </w:tcPr>
          <w:p w14:paraId="022D7040" w14:textId="6F31CB86" w:rsidR="005B5111" w:rsidRDefault="005B5111" w:rsidP="005B5111">
            <w:pPr>
              <w:pStyle w:val="TAL"/>
              <w:rPr>
                <w:rFonts w:cs="Arial"/>
                <w:szCs w:val="18"/>
              </w:rPr>
            </w:pPr>
            <w:r>
              <w:rPr>
                <w:rFonts w:cs="Arial"/>
                <w:szCs w:val="18"/>
              </w:rPr>
              <w:t>EdgeApp_3</w:t>
            </w:r>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121" w:name="_Toc85734250"/>
      <w:bookmarkStart w:id="3122" w:name="_Toc89431549"/>
      <w:bookmarkStart w:id="3123" w:name="_Toc97042357"/>
      <w:bookmarkStart w:id="3124" w:name="_Toc97045501"/>
      <w:bookmarkStart w:id="3125" w:name="_Toc97155246"/>
      <w:bookmarkStart w:id="3126" w:name="_Toc101521383"/>
      <w:bookmarkStart w:id="3127" w:name="_Toc138761651"/>
      <w:bookmarkStart w:id="3128" w:name="_Toc145707861"/>
      <w:bookmarkStart w:id="3129" w:name="_Toc160570342"/>
      <w:bookmarkStart w:id="3130" w:name="_Toc162007938"/>
      <w:bookmarkStart w:id="3131" w:name="_Toc185515602"/>
      <w:bookmarkStart w:id="3132" w:name="_Toc192872909"/>
      <w:bookmarkStart w:id="3133" w:name="_Toc195534048"/>
      <w:r>
        <w:rPr>
          <w:lang w:eastAsia="zh-CN"/>
        </w:rPr>
        <w:t>8.</w:t>
      </w:r>
      <w:r w:rsidR="007B0A3F">
        <w:rPr>
          <w:lang w:eastAsia="zh-CN"/>
        </w:rPr>
        <w:t>1</w:t>
      </w:r>
      <w:r>
        <w:rPr>
          <w:lang w:eastAsia="zh-CN"/>
        </w:rPr>
        <w:t>.5.2</w:t>
      </w:r>
      <w:r>
        <w:rPr>
          <w:lang w:eastAsia="zh-CN"/>
        </w:rPr>
        <w:tab/>
        <w:t>Structured data types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50444C0A" w14:textId="7C920FAC" w:rsidR="00E667B4" w:rsidRDefault="00E667B4" w:rsidP="00E667B4">
      <w:pPr>
        <w:pStyle w:val="Heading5"/>
        <w:rPr>
          <w:lang w:eastAsia="zh-CN"/>
        </w:rPr>
      </w:pPr>
      <w:bookmarkStart w:id="3134" w:name="_Toc85734251"/>
      <w:bookmarkStart w:id="3135" w:name="_Toc89431550"/>
      <w:bookmarkStart w:id="3136" w:name="_Toc97042358"/>
      <w:bookmarkStart w:id="3137" w:name="_Toc97045502"/>
      <w:bookmarkStart w:id="3138" w:name="_Toc97155247"/>
      <w:bookmarkStart w:id="3139" w:name="_Toc101521384"/>
      <w:bookmarkStart w:id="3140" w:name="_Toc138761652"/>
      <w:bookmarkStart w:id="3141" w:name="_Toc145707862"/>
      <w:bookmarkStart w:id="3142" w:name="_Toc160570343"/>
      <w:bookmarkStart w:id="3143" w:name="_Toc162007939"/>
      <w:bookmarkStart w:id="3144" w:name="_Toc185515603"/>
      <w:bookmarkStart w:id="3145" w:name="_Toc192872910"/>
      <w:bookmarkStart w:id="3146" w:name="_Toc195534049"/>
      <w:r>
        <w:rPr>
          <w:lang w:eastAsia="zh-CN"/>
        </w:rPr>
        <w:t>8.</w:t>
      </w:r>
      <w:r w:rsidR="007B0A3F">
        <w:rPr>
          <w:lang w:eastAsia="zh-CN"/>
        </w:rPr>
        <w:t>1</w:t>
      </w:r>
      <w:r>
        <w:rPr>
          <w:lang w:eastAsia="zh-CN"/>
        </w:rPr>
        <w:t>.5.2.1</w:t>
      </w:r>
      <w:r>
        <w:rPr>
          <w:lang w:eastAsia="zh-CN"/>
        </w:rPr>
        <w:tab/>
        <w:t>Introduction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6725FC83" w14:textId="78CFD3C0" w:rsidR="00E667B4" w:rsidRDefault="00E667B4" w:rsidP="00E667B4">
      <w:pPr>
        <w:pStyle w:val="Heading5"/>
        <w:rPr>
          <w:lang w:eastAsia="zh-CN"/>
        </w:rPr>
      </w:pPr>
      <w:bookmarkStart w:id="3147" w:name="_Toc85734252"/>
      <w:bookmarkStart w:id="3148" w:name="_Toc89431551"/>
      <w:bookmarkStart w:id="3149" w:name="_Toc97042359"/>
      <w:bookmarkStart w:id="3150" w:name="_Toc97045503"/>
      <w:bookmarkStart w:id="3151" w:name="_Toc97155248"/>
      <w:bookmarkStart w:id="3152" w:name="_Toc101521385"/>
      <w:bookmarkStart w:id="3153" w:name="_Toc138761653"/>
      <w:bookmarkStart w:id="3154" w:name="_Toc145707863"/>
      <w:bookmarkStart w:id="3155" w:name="_Toc160570344"/>
      <w:bookmarkStart w:id="3156" w:name="_Toc162007940"/>
      <w:bookmarkStart w:id="3157" w:name="_Toc185515604"/>
      <w:bookmarkStart w:id="3158" w:name="_Toc192872911"/>
      <w:bookmarkStart w:id="3159" w:name="_Toc195534050"/>
      <w:r>
        <w:rPr>
          <w:lang w:eastAsia="zh-CN"/>
        </w:rPr>
        <w:t>8.</w:t>
      </w:r>
      <w:r w:rsidR="007B0A3F">
        <w:rPr>
          <w:lang w:eastAsia="zh-CN"/>
        </w:rPr>
        <w:t>1</w:t>
      </w:r>
      <w:r>
        <w:rPr>
          <w:lang w:eastAsia="zh-CN"/>
        </w:rPr>
        <w:t>.5.2.2</w:t>
      </w:r>
      <w:r>
        <w:rPr>
          <w:lang w:eastAsia="zh-CN"/>
        </w:rPr>
        <w:tab/>
        <w:t>Type: EASRegistration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160" w:name="_Toc85734253"/>
      <w:bookmarkStart w:id="3161" w:name="_Toc89431552"/>
      <w:bookmarkStart w:id="3162" w:name="_Toc97042360"/>
      <w:bookmarkStart w:id="3163" w:name="_Toc97045504"/>
      <w:bookmarkStart w:id="3164" w:name="_Toc97155249"/>
      <w:bookmarkStart w:id="3165" w:name="_Toc101521386"/>
      <w:bookmarkStart w:id="3166" w:name="_Toc138761654"/>
      <w:bookmarkStart w:id="3167" w:name="_Toc145707864"/>
      <w:bookmarkStart w:id="3168" w:name="_Toc160570345"/>
      <w:bookmarkStart w:id="3169" w:name="_Toc162007941"/>
      <w:bookmarkStart w:id="3170" w:name="_Toc185515605"/>
      <w:bookmarkStart w:id="3171" w:name="_Toc192872912"/>
      <w:bookmarkStart w:id="3172" w:name="_Toc195534051"/>
      <w:r>
        <w:rPr>
          <w:lang w:eastAsia="zh-CN"/>
        </w:rPr>
        <w:t>8.</w:t>
      </w:r>
      <w:r w:rsidR="007B0A3F">
        <w:rPr>
          <w:lang w:eastAsia="zh-CN"/>
        </w:rPr>
        <w:t>1</w:t>
      </w:r>
      <w:r>
        <w:rPr>
          <w:lang w:eastAsia="zh-CN"/>
        </w:rPr>
        <w:t>.5.2.3</w:t>
      </w:r>
      <w:r>
        <w:rPr>
          <w:lang w:eastAsia="zh-CN"/>
        </w:rPr>
        <w:tab/>
        <w:t>Type: EASProfile</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173" w:name="_Toc85734254"/>
      <w:bookmarkStart w:id="3174" w:name="_Toc89431553"/>
      <w:bookmarkStart w:id="3175" w:name="_Toc97042361"/>
      <w:bookmarkStart w:id="3176" w:name="_Toc97045505"/>
      <w:bookmarkStart w:id="3177" w:name="_Toc97155250"/>
      <w:bookmarkStart w:id="3178" w:name="_Toc101521387"/>
      <w:bookmarkStart w:id="3179" w:name="_Toc138761655"/>
      <w:bookmarkStart w:id="3180" w:name="_Toc145707865"/>
      <w:bookmarkStart w:id="3181" w:name="_Toc160570346"/>
      <w:bookmarkStart w:id="3182" w:name="_Toc162007942"/>
      <w:bookmarkStart w:id="3183" w:name="_Toc185515606"/>
      <w:bookmarkStart w:id="3184" w:name="_Toc192872913"/>
      <w:bookmarkStart w:id="3185" w:name="_Toc195534052"/>
      <w:r>
        <w:rPr>
          <w:lang w:eastAsia="zh-CN"/>
        </w:rPr>
        <w:t>8.</w:t>
      </w:r>
      <w:r w:rsidR="007B0A3F">
        <w:rPr>
          <w:lang w:eastAsia="zh-CN"/>
        </w:rPr>
        <w:t>1</w:t>
      </w:r>
      <w:r>
        <w:rPr>
          <w:lang w:eastAsia="zh-CN"/>
        </w:rPr>
        <w:t>.5.2.4</w:t>
      </w:r>
      <w:r>
        <w:rPr>
          <w:lang w:eastAsia="zh-CN"/>
        </w:rPr>
        <w:tab/>
        <w:t>Type: EASServiceKPI</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186" w:name="_Toc85734255"/>
      <w:bookmarkStart w:id="3187" w:name="_Toc89431554"/>
      <w:bookmarkStart w:id="3188" w:name="_Toc97042362"/>
      <w:bookmarkStart w:id="3189" w:name="_Toc97045506"/>
      <w:bookmarkStart w:id="3190" w:name="_Toc97155251"/>
      <w:bookmarkStart w:id="3191" w:name="_Toc101521388"/>
      <w:bookmarkStart w:id="3192" w:name="_Toc138761656"/>
      <w:bookmarkStart w:id="3193" w:name="_Toc145707866"/>
      <w:bookmarkStart w:id="3194" w:name="_Toc160570347"/>
      <w:bookmarkStart w:id="3195" w:name="_Toc162007943"/>
      <w:bookmarkStart w:id="3196" w:name="_Toc185515607"/>
      <w:bookmarkStart w:id="3197" w:name="_Toc192872914"/>
      <w:bookmarkStart w:id="3198" w:name="_Toc195534053"/>
      <w:r>
        <w:rPr>
          <w:lang w:eastAsia="zh-CN"/>
        </w:rPr>
        <w:t>8.</w:t>
      </w:r>
      <w:r w:rsidR="007B0A3F">
        <w:rPr>
          <w:lang w:eastAsia="zh-CN"/>
        </w:rPr>
        <w:t>1</w:t>
      </w:r>
      <w:r>
        <w:rPr>
          <w:lang w:eastAsia="zh-CN"/>
        </w:rPr>
        <w:t>.5.2.5</w:t>
      </w:r>
      <w:r>
        <w:rPr>
          <w:lang w:eastAsia="zh-CN"/>
        </w:rPr>
        <w:tab/>
        <w:t>Type: EndPoint</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199" w:name="_Toc85734256"/>
      <w:bookmarkStart w:id="3200" w:name="_Toc89431555"/>
      <w:bookmarkStart w:id="3201" w:name="_Toc97042363"/>
      <w:bookmarkStart w:id="3202" w:name="_Toc97045507"/>
      <w:bookmarkStart w:id="3203" w:name="_Toc97155252"/>
      <w:bookmarkStart w:id="3204" w:name="_Toc101521389"/>
      <w:bookmarkStart w:id="3205" w:name="_Toc138761657"/>
      <w:bookmarkStart w:id="3206" w:name="_Toc145707867"/>
      <w:bookmarkStart w:id="3207" w:name="_Toc160570348"/>
      <w:bookmarkStart w:id="3208" w:name="_Toc162007944"/>
      <w:bookmarkStart w:id="3209" w:name="_Toc185515608"/>
      <w:bookmarkStart w:id="3210" w:name="_Toc192872915"/>
      <w:bookmarkStart w:id="3211" w:name="_Toc195534054"/>
      <w:r>
        <w:rPr>
          <w:lang w:eastAsia="zh-CN"/>
        </w:rPr>
        <w:t>8.1.5.2.6</w:t>
      </w:r>
      <w:r>
        <w:rPr>
          <w:lang w:eastAsia="zh-CN"/>
        </w:rPr>
        <w:tab/>
        <w:t>Type: EASRegistrationPatch</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212" w:name="_Toc138761658"/>
      <w:bookmarkStart w:id="3213" w:name="_Toc145707868"/>
      <w:bookmarkStart w:id="3214" w:name="_Toc160570349"/>
      <w:bookmarkStart w:id="3215" w:name="_Toc162007945"/>
      <w:bookmarkStart w:id="3216" w:name="_Toc185515609"/>
      <w:bookmarkStart w:id="3217" w:name="_Toc192872916"/>
      <w:bookmarkStart w:id="3218" w:name="_Toc195534055"/>
      <w:r>
        <w:rPr>
          <w:lang w:eastAsia="zh-CN"/>
        </w:rPr>
        <w:t>8.1.5.2.7</w:t>
      </w:r>
      <w:r>
        <w:rPr>
          <w:lang w:eastAsia="zh-CN"/>
        </w:rPr>
        <w:tab/>
        <w:t xml:space="preserve">Type: </w:t>
      </w:r>
      <w:r>
        <w:t>TransContSuppDetails</w:t>
      </w:r>
      <w:bookmarkEnd w:id="3212"/>
      <w:bookmarkEnd w:id="3213"/>
      <w:bookmarkEnd w:id="3214"/>
      <w:bookmarkEnd w:id="3215"/>
      <w:bookmarkEnd w:id="3216"/>
      <w:bookmarkEnd w:id="3217"/>
      <w:bookmarkEnd w:id="321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219" w:name="_Toc138761659"/>
      <w:bookmarkStart w:id="3220" w:name="_Toc145707869"/>
      <w:bookmarkStart w:id="3221" w:name="_Toc160570350"/>
      <w:bookmarkStart w:id="3222" w:name="_Toc162007946"/>
      <w:bookmarkStart w:id="3223" w:name="_Toc185515610"/>
      <w:bookmarkStart w:id="3224" w:name="_Toc192872917"/>
      <w:bookmarkStart w:id="3225" w:name="_Toc19553405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219"/>
      <w:bookmarkEnd w:id="3220"/>
      <w:bookmarkEnd w:id="3221"/>
      <w:bookmarkEnd w:id="3222"/>
      <w:bookmarkEnd w:id="3223"/>
      <w:bookmarkEnd w:id="3224"/>
      <w:bookmarkEnd w:id="322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226" w:name="_Toc145707870"/>
      <w:bookmarkStart w:id="3227" w:name="_Toc160570351"/>
      <w:bookmarkStart w:id="3228" w:name="_Toc162007947"/>
      <w:bookmarkStart w:id="3229" w:name="_Toc185515611"/>
      <w:bookmarkStart w:id="3230" w:name="_Toc192872918"/>
      <w:bookmarkStart w:id="3231" w:name="_Toc195534057"/>
      <w:r>
        <w:rPr>
          <w:lang w:eastAsia="zh-CN"/>
        </w:rPr>
        <w:t>8.1.5.2.</w:t>
      </w:r>
      <w:r w:rsidRPr="009F6FAC">
        <w:rPr>
          <w:lang w:eastAsia="zh-CN"/>
        </w:rPr>
        <w:t>9</w:t>
      </w:r>
      <w:r>
        <w:rPr>
          <w:lang w:eastAsia="zh-CN"/>
        </w:rPr>
        <w:tab/>
        <w:t xml:space="preserve">Type: </w:t>
      </w:r>
      <w:r>
        <w:t>EASBdlReqs</w:t>
      </w:r>
      <w:bookmarkEnd w:id="3226"/>
      <w:bookmarkEnd w:id="3227"/>
      <w:bookmarkEnd w:id="3228"/>
      <w:bookmarkEnd w:id="3229"/>
      <w:bookmarkEnd w:id="3230"/>
      <w:bookmarkEnd w:id="3231"/>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232" w:name="_Toc145707871"/>
      <w:bookmarkStart w:id="3233" w:name="_Toc160570352"/>
      <w:bookmarkStart w:id="3234" w:name="_Toc162007948"/>
      <w:bookmarkStart w:id="3235" w:name="_Toc185515612"/>
      <w:bookmarkStart w:id="3236" w:name="_Toc192872919"/>
      <w:bookmarkStart w:id="3237" w:name="_Toc195534058"/>
      <w:r>
        <w:rPr>
          <w:lang w:eastAsia="zh-CN"/>
        </w:rPr>
        <w:t>8.1.5.2.</w:t>
      </w:r>
      <w:r w:rsidRPr="009F6FAC">
        <w:rPr>
          <w:lang w:eastAsia="zh-CN"/>
        </w:rPr>
        <w:t>10</w:t>
      </w:r>
      <w:r>
        <w:rPr>
          <w:lang w:eastAsia="zh-CN"/>
        </w:rPr>
        <w:tab/>
        <w:t xml:space="preserve">Type: </w:t>
      </w:r>
      <w:r>
        <w:t>CoordinatedAcrReqs</w:t>
      </w:r>
      <w:bookmarkEnd w:id="3232"/>
      <w:bookmarkEnd w:id="3233"/>
      <w:bookmarkEnd w:id="3234"/>
      <w:bookmarkEnd w:id="3235"/>
      <w:bookmarkEnd w:id="3236"/>
      <w:bookmarkEnd w:id="323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3238" w:name="_Toc85734257"/>
      <w:bookmarkStart w:id="3239" w:name="_Toc89431556"/>
      <w:bookmarkStart w:id="3240" w:name="_Toc97042364"/>
      <w:bookmarkStart w:id="3241" w:name="_Toc97045508"/>
      <w:bookmarkStart w:id="3242" w:name="_Toc97155253"/>
      <w:bookmarkStart w:id="3243" w:name="_Toc101521390"/>
      <w:bookmarkStart w:id="3244" w:name="_Toc138761660"/>
      <w:bookmarkStart w:id="3245" w:name="_Toc145707872"/>
      <w:bookmarkStart w:id="3246" w:name="_Toc160570353"/>
      <w:bookmarkStart w:id="3247" w:name="_Toc162007949"/>
      <w:bookmarkStart w:id="3248" w:name="_Toc185515613"/>
      <w:bookmarkStart w:id="3249" w:name="_Toc192872920"/>
      <w:bookmarkStart w:id="3250" w:name="_Toc195534059"/>
      <w:r>
        <w:rPr>
          <w:lang w:eastAsia="zh-CN"/>
        </w:rPr>
        <w:t>8.</w:t>
      </w:r>
      <w:r w:rsidR="007B0A3F">
        <w:rPr>
          <w:lang w:eastAsia="zh-CN"/>
        </w:rPr>
        <w:t>1</w:t>
      </w:r>
      <w:r>
        <w:rPr>
          <w:lang w:eastAsia="zh-CN"/>
        </w:rPr>
        <w:t>.5.3</w:t>
      </w:r>
      <w:r>
        <w:rPr>
          <w:lang w:eastAsia="zh-CN"/>
        </w:rPr>
        <w:tab/>
        <w:t>Simple data types and enumerations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32FEA8B3" w14:textId="77777777" w:rsidR="0094697A" w:rsidRDefault="0094697A" w:rsidP="0094697A">
      <w:pPr>
        <w:pStyle w:val="Heading5"/>
      </w:pPr>
      <w:bookmarkStart w:id="3251" w:name="_Toc97042365"/>
      <w:bookmarkStart w:id="3252" w:name="_Toc97045509"/>
      <w:bookmarkStart w:id="3253" w:name="_Toc97155254"/>
      <w:bookmarkStart w:id="3254" w:name="_Toc101521391"/>
      <w:bookmarkStart w:id="3255" w:name="_Toc138761661"/>
      <w:bookmarkStart w:id="3256" w:name="_Toc145707873"/>
      <w:bookmarkStart w:id="3257" w:name="_Toc160570354"/>
      <w:bookmarkStart w:id="3258" w:name="_Toc162007950"/>
      <w:bookmarkStart w:id="3259" w:name="_Toc185515614"/>
      <w:bookmarkStart w:id="3260" w:name="_Toc192872921"/>
      <w:bookmarkStart w:id="3261" w:name="_Toc195534060"/>
      <w:r>
        <w:t>8.1.5.3.1</w:t>
      </w:r>
      <w:r>
        <w:tab/>
        <w:t>Introduction</w:t>
      </w:r>
      <w:bookmarkEnd w:id="3251"/>
      <w:bookmarkEnd w:id="3252"/>
      <w:bookmarkEnd w:id="3253"/>
      <w:bookmarkEnd w:id="3254"/>
      <w:bookmarkEnd w:id="3255"/>
      <w:bookmarkEnd w:id="3256"/>
      <w:bookmarkEnd w:id="3257"/>
      <w:bookmarkEnd w:id="3258"/>
      <w:bookmarkEnd w:id="3259"/>
      <w:bookmarkEnd w:id="3260"/>
      <w:bookmarkEnd w:id="326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262" w:name="_Toc97042366"/>
      <w:bookmarkStart w:id="3263" w:name="_Toc97045510"/>
      <w:bookmarkStart w:id="3264" w:name="_Toc97155255"/>
      <w:bookmarkStart w:id="3265" w:name="_Toc101521392"/>
      <w:bookmarkStart w:id="3266" w:name="_Toc138761662"/>
      <w:bookmarkStart w:id="3267" w:name="_Toc145707874"/>
      <w:bookmarkStart w:id="3268" w:name="_Toc160570355"/>
      <w:bookmarkStart w:id="3269" w:name="_Toc162007951"/>
      <w:bookmarkStart w:id="3270" w:name="_Toc185515615"/>
      <w:bookmarkStart w:id="3271" w:name="_Toc192872922"/>
      <w:bookmarkStart w:id="3272" w:name="_Toc195534061"/>
      <w:r>
        <w:t>8.1.5.3.2</w:t>
      </w:r>
      <w:r>
        <w:tab/>
        <w:t>Simple data types</w:t>
      </w:r>
      <w:bookmarkEnd w:id="3262"/>
      <w:bookmarkEnd w:id="3263"/>
      <w:bookmarkEnd w:id="3264"/>
      <w:bookmarkEnd w:id="3265"/>
      <w:bookmarkEnd w:id="3266"/>
      <w:bookmarkEnd w:id="3267"/>
      <w:bookmarkEnd w:id="3268"/>
      <w:bookmarkEnd w:id="3269"/>
      <w:bookmarkEnd w:id="3270"/>
      <w:bookmarkEnd w:id="3271"/>
      <w:bookmarkEnd w:id="327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273" w:name="_Toc97042367"/>
      <w:bookmarkStart w:id="3274" w:name="_Toc97045511"/>
      <w:bookmarkStart w:id="3275" w:name="_Toc97155256"/>
      <w:bookmarkStart w:id="3276" w:name="_Toc101521393"/>
      <w:bookmarkStart w:id="3277" w:name="_Toc138761663"/>
      <w:bookmarkStart w:id="3278" w:name="_Toc145707875"/>
      <w:bookmarkStart w:id="3279" w:name="_Toc160570356"/>
      <w:bookmarkStart w:id="3280" w:name="_Toc162007952"/>
      <w:bookmarkStart w:id="3281" w:name="_Toc185515616"/>
      <w:bookmarkStart w:id="3282" w:name="_Toc192872923"/>
      <w:bookmarkStart w:id="3283" w:name="_Toc195534062"/>
      <w:r>
        <w:t>8.1.5.3.3</w:t>
      </w:r>
      <w:r>
        <w:tab/>
        <w:t>Enumeration: PermissionLevel</w:t>
      </w:r>
      <w:bookmarkEnd w:id="3273"/>
      <w:bookmarkEnd w:id="3274"/>
      <w:bookmarkEnd w:id="3275"/>
      <w:bookmarkEnd w:id="3276"/>
      <w:bookmarkEnd w:id="3277"/>
      <w:bookmarkEnd w:id="3278"/>
      <w:bookmarkEnd w:id="3279"/>
      <w:bookmarkEnd w:id="3280"/>
      <w:bookmarkEnd w:id="3281"/>
      <w:bookmarkEnd w:id="3282"/>
      <w:bookmarkEnd w:id="328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284" w:name="_Toc97042368"/>
      <w:bookmarkStart w:id="3285" w:name="_Toc97045512"/>
      <w:bookmarkStart w:id="3286" w:name="_Toc97155257"/>
      <w:bookmarkStart w:id="3287" w:name="_Toc101521394"/>
      <w:bookmarkStart w:id="3288" w:name="_Toc138761664"/>
      <w:bookmarkStart w:id="3289" w:name="_Toc145707876"/>
      <w:bookmarkStart w:id="3290" w:name="_Toc160570357"/>
      <w:bookmarkStart w:id="3291" w:name="_Toc162007953"/>
      <w:bookmarkStart w:id="3292" w:name="_Toc185515617"/>
      <w:bookmarkStart w:id="3293" w:name="_Toc192872924"/>
      <w:bookmarkStart w:id="3294" w:name="_Toc195534063"/>
      <w:r>
        <w:t>8.1.5.3.4</w:t>
      </w:r>
      <w:r>
        <w:tab/>
        <w:t>Enumeration: EASCategory</w:t>
      </w:r>
      <w:bookmarkEnd w:id="3284"/>
      <w:bookmarkEnd w:id="3285"/>
      <w:bookmarkEnd w:id="3286"/>
      <w:bookmarkEnd w:id="3287"/>
      <w:bookmarkEnd w:id="3288"/>
      <w:bookmarkEnd w:id="3289"/>
      <w:bookmarkEnd w:id="3290"/>
      <w:bookmarkEnd w:id="3291"/>
      <w:bookmarkEnd w:id="3292"/>
      <w:bookmarkEnd w:id="3293"/>
      <w:bookmarkEnd w:id="3294"/>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295" w:name="_Toc138761665"/>
      <w:bookmarkStart w:id="3296" w:name="_Toc145707877"/>
      <w:bookmarkStart w:id="3297" w:name="_Toc160570358"/>
      <w:bookmarkStart w:id="3298" w:name="_Toc162007954"/>
      <w:bookmarkStart w:id="3299" w:name="_Toc185515618"/>
      <w:bookmarkStart w:id="3300" w:name="_Toc192872925"/>
      <w:bookmarkStart w:id="3301" w:name="_Toc195534064"/>
      <w:r>
        <w:t>8.1.5.3.5</w:t>
      </w:r>
      <w:r>
        <w:tab/>
        <w:t>Enumeration: TransportProtocol</w:t>
      </w:r>
      <w:bookmarkEnd w:id="3295"/>
      <w:bookmarkEnd w:id="3296"/>
      <w:bookmarkEnd w:id="3297"/>
      <w:bookmarkEnd w:id="3298"/>
      <w:bookmarkEnd w:id="3299"/>
      <w:bookmarkEnd w:id="3300"/>
      <w:bookmarkEnd w:id="330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302" w:name="_Toc145707878"/>
      <w:bookmarkStart w:id="3303" w:name="_Toc160570359"/>
      <w:bookmarkStart w:id="3304" w:name="_Toc162007955"/>
      <w:bookmarkStart w:id="3305" w:name="_Toc185515619"/>
      <w:bookmarkStart w:id="3306" w:name="_Toc192872926"/>
      <w:bookmarkStart w:id="3307" w:name="_Toc195534065"/>
      <w:r>
        <w:t>8.1.5.3.</w:t>
      </w:r>
      <w:r w:rsidRPr="009F6FAC">
        <w:t>6</w:t>
      </w:r>
      <w:r>
        <w:tab/>
        <w:t>Enumeration: BdlType</w:t>
      </w:r>
      <w:bookmarkEnd w:id="3302"/>
      <w:bookmarkEnd w:id="3303"/>
      <w:bookmarkEnd w:id="3304"/>
      <w:bookmarkEnd w:id="3305"/>
      <w:bookmarkEnd w:id="3306"/>
      <w:bookmarkEnd w:id="330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308" w:name="_Toc145707879"/>
      <w:bookmarkStart w:id="3309" w:name="_Toc160570360"/>
      <w:bookmarkStart w:id="3310" w:name="_Toc162007956"/>
      <w:bookmarkStart w:id="3311" w:name="_Toc185515620"/>
      <w:bookmarkStart w:id="3312" w:name="_Toc192872927"/>
      <w:bookmarkStart w:id="3313" w:name="_Toc195534066"/>
      <w:r>
        <w:t>8.1.5.3.</w:t>
      </w:r>
      <w:r w:rsidRPr="009F6FAC">
        <w:t>7</w:t>
      </w:r>
      <w:r>
        <w:tab/>
        <w:t>Enumeration: Affinity</w:t>
      </w:r>
      <w:bookmarkEnd w:id="3308"/>
      <w:bookmarkEnd w:id="3309"/>
      <w:bookmarkEnd w:id="3310"/>
      <w:bookmarkEnd w:id="3311"/>
      <w:bookmarkEnd w:id="3312"/>
      <w:bookmarkEnd w:id="331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314" w:name="_Toc145707880"/>
      <w:bookmarkStart w:id="3315" w:name="_Toc160570361"/>
      <w:bookmarkStart w:id="3316" w:name="_Toc162007957"/>
      <w:bookmarkStart w:id="3317" w:name="_Toc185515621"/>
      <w:bookmarkStart w:id="3318" w:name="_Toc192872928"/>
      <w:bookmarkStart w:id="3319" w:name="_Toc195534067"/>
      <w:r>
        <w:t>8.1.5.3.</w:t>
      </w:r>
      <w:r w:rsidRPr="009F6FAC">
        <w:t>8</w:t>
      </w:r>
      <w:r>
        <w:tab/>
        <w:t>Enumeration: FailureAction</w:t>
      </w:r>
      <w:bookmarkEnd w:id="3314"/>
      <w:bookmarkEnd w:id="3315"/>
      <w:bookmarkEnd w:id="3316"/>
      <w:bookmarkEnd w:id="3317"/>
      <w:bookmarkEnd w:id="3318"/>
      <w:bookmarkEnd w:id="3319"/>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320" w:name="_Toc192872929"/>
      <w:bookmarkStart w:id="3321" w:name="_Toc195534068"/>
      <w:r>
        <w:t>8.1.5.3.9</w:t>
      </w:r>
      <w:r>
        <w:tab/>
        <w:t>Enumeration: EASStatus</w:t>
      </w:r>
      <w:bookmarkEnd w:id="3320"/>
      <w:bookmarkEnd w:id="3321"/>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2809BB">
        <w:tc>
          <w:tcPr>
            <w:tcW w:w="986" w:type="pct"/>
            <w:shd w:val="clear" w:color="auto" w:fill="C0C0C0"/>
            <w:tcMar>
              <w:top w:w="0" w:type="dxa"/>
              <w:left w:w="108" w:type="dxa"/>
              <w:bottom w:w="0" w:type="dxa"/>
              <w:right w:w="108" w:type="dxa"/>
            </w:tcMar>
            <w:hideMark/>
          </w:tcPr>
          <w:p w14:paraId="2F49D95A" w14:textId="77777777" w:rsidR="00DF7BE1" w:rsidRDefault="00DF7BE1" w:rsidP="002809BB">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2809BB">
            <w:pPr>
              <w:pStyle w:val="TAH"/>
            </w:pPr>
            <w:r>
              <w:t>Description</w:t>
            </w:r>
          </w:p>
        </w:tc>
        <w:tc>
          <w:tcPr>
            <w:tcW w:w="809" w:type="pct"/>
            <w:shd w:val="clear" w:color="auto" w:fill="C0C0C0"/>
          </w:tcPr>
          <w:p w14:paraId="65FB02BB" w14:textId="77777777" w:rsidR="00DF7BE1" w:rsidRDefault="00DF7BE1" w:rsidP="002809BB">
            <w:pPr>
              <w:pStyle w:val="TAH"/>
            </w:pPr>
            <w:r>
              <w:t>Applicability</w:t>
            </w:r>
          </w:p>
        </w:tc>
      </w:tr>
      <w:tr w:rsidR="00DF7BE1" w14:paraId="4C66261E" w14:textId="77777777" w:rsidTr="002809BB">
        <w:tc>
          <w:tcPr>
            <w:tcW w:w="986" w:type="pct"/>
            <w:tcMar>
              <w:top w:w="0" w:type="dxa"/>
              <w:left w:w="108" w:type="dxa"/>
              <w:bottom w:w="0" w:type="dxa"/>
              <w:right w:w="108" w:type="dxa"/>
            </w:tcMar>
          </w:tcPr>
          <w:p w14:paraId="6B55AAF8" w14:textId="77777777" w:rsidR="00DF7BE1" w:rsidRDefault="00DF7BE1" w:rsidP="002809BB">
            <w:pPr>
              <w:pStyle w:val="TAL"/>
            </w:pPr>
            <w:r>
              <w:t>ENABLED</w:t>
            </w:r>
          </w:p>
        </w:tc>
        <w:tc>
          <w:tcPr>
            <w:tcW w:w="3205" w:type="pct"/>
            <w:tcMar>
              <w:top w:w="0" w:type="dxa"/>
              <w:left w:w="108" w:type="dxa"/>
              <w:bottom w:w="0" w:type="dxa"/>
              <w:right w:w="108" w:type="dxa"/>
            </w:tcMar>
          </w:tcPr>
          <w:p w14:paraId="508CDEE2" w14:textId="77777777" w:rsidR="00DF7BE1" w:rsidRDefault="00DF7BE1" w:rsidP="002809BB">
            <w:pPr>
              <w:pStyle w:val="TAL"/>
            </w:pPr>
            <w:r>
              <w:t>Indicates that the EAS status is enabled</w:t>
            </w:r>
            <w:r>
              <w:rPr>
                <w:lang w:val="en-US" w:eastAsia="zh-CN"/>
              </w:rPr>
              <w:t>.</w:t>
            </w:r>
          </w:p>
        </w:tc>
        <w:tc>
          <w:tcPr>
            <w:tcW w:w="809" w:type="pct"/>
          </w:tcPr>
          <w:p w14:paraId="474F686E" w14:textId="77777777" w:rsidR="00DF7BE1" w:rsidRDefault="00DF7BE1" w:rsidP="002809BB">
            <w:pPr>
              <w:pStyle w:val="TAL"/>
            </w:pPr>
          </w:p>
        </w:tc>
      </w:tr>
      <w:tr w:rsidR="00DF7BE1" w14:paraId="4D8D8005" w14:textId="77777777" w:rsidTr="002809BB">
        <w:tc>
          <w:tcPr>
            <w:tcW w:w="986" w:type="pct"/>
            <w:tcMar>
              <w:top w:w="0" w:type="dxa"/>
              <w:left w:w="108" w:type="dxa"/>
              <w:bottom w:w="0" w:type="dxa"/>
              <w:right w:w="108" w:type="dxa"/>
            </w:tcMar>
          </w:tcPr>
          <w:p w14:paraId="05D124CB" w14:textId="77777777" w:rsidR="00DF7BE1" w:rsidRDefault="00DF7BE1" w:rsidP="002809BB">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2809BB">
            <w:pPr>
              <w:pStyle w:val="TAL"/>
            </w:pPr>
            <w:r>
              <w:t>Indicates that the EAS status is disabled.</w:t>
            </w:r>
          </w:p>
        </w:tc>
        <w:tc>
          <w:tcPr>
            <w:tcW w:w="809" w:type="pct"/>
          </w:tcPr>
          <w:p w14:paraId="3581BF1D" w14:textId="77777777" w:rsidR="00DF7BE1" w:rsidRDefault="00DF7BE1" w:rsidP="002809BB">
            <w:pPr>
              <w:pStyle w:val="TAL"/>
            </w:pPr>
          </w:p>
        </w:tc>
      </w:tr>
      <w:tr w:rsidR="00DF7BE1" w14:paraId="62F51DE8" w14:textId="77777777" w:rsidTr="002809BB">
        <w:tc>
          <w:tcPr>
            <w:tcW w:w="986" w:type="pct"/>
            <w:tcMar>
              <w:top w:w="0" w:type="dxa"/>
              <w:left w:w="108" w:type="dxa"/>
              <w:bottom w:w="0" w:type="dxa"/>
              <w:right w:w="108" w:type="dxa"/>
            </w:tcMar>
          </w:tcPr>
          <w:p w14:paraId="48751A68" w14:textId="77777777" w:rsidR="00DF7BE1" w:rsidRDefault="00DF7BE1" w:rsidP="002809BB">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2809BB">
            <w:pPr>
              <w:pStyle w:val="TAL"/>
            </w:pPr>
            <w:r>
              <w:t>Indicates that the EAS status is overload warning.</w:t>
            </w:r>
          </w:p>
        </w:tc>
        <w:tc>
          <w:tcPr>
            <w:tcW w:w="809" w:type="pct"/>
          </w:tcPr>
          <w:p w14:paraId="68CEDCAF" w14:textId="77777777" w:rsidR="00DF7BE1" w:rsidRDefault="00DF7BE1" w:rsidP="002809BB">
            <w:pPr>
              <w:pStyle w:val="TAL"/>
            </w:pPr>
          </w:p>
        </w:tc>
      </w:tr>
      <w:tr w:rsidR="00DF7BE1" w14:paraId="1912E16C" w14:textId="77777777" w:rsidTr="002809BB">
        <w:tc>
          <w:tcPr>
            <w:tcW w:w="986" w:type="pct"/>
            <w:tcMar>
              <w:top w:w="0" w:type="dxa"/>
              <w:left w:w="108" w:type="dxa"/>
              <w:bottom w:w="0" w:type="dxa"/>
              <w:right w:w="108" w:type="dxa"/>
            </w:tcMar>
          </w:tcPr>
          <w:p w14:paraId="7089428B" w14:textId="77777777" w:rsidR="00DF7BE1" w:rsidRDefault="00DF7BE1" w:rsidP="002809BB">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2809BB">
            <w:pPr>
              <w:pStyle w:val="TAL"/>
            </w:pPr>
            <w:r>
              <w:t>Indicates the EAS status is another status.</w:t>
            </w:r>
          </w:p>
        </w:tc>
        <w:tc>
          <w:tcPr>
            <w:tcW w:w="809" w:type="pct"/>
          </w:tcPr>
          <w:p w14:paraId="67328B32" w14:textId="77777777" w:rsidR="00DF7BE1" w:rsidRDefault="00DF7BE1" w:rsidP="002809BB">
            <w:pPr>
              <w:pStyle w:val="TAL"/>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3322" w:name="_Toc85734258"/>
      <w:bookmarkStart w:id="3323" w:name="_Toc89431557"/>
      <w:bookmarkStart w:id="3324" w:name="_Toc97042369"/>
      <w:bookmarkStart w:id="3325" w:name="_Toc97045513"/>
      <w:bookmarkStart w:id="3326" w:name="_Toc97155258"/>
      <w:bookmarkStart w:id="3327" w:name="_Toc101521395"/>
      <w:bookmarkStart w:id="3328" w:name="_Toc138761666"/>
      <w:bookmarkStart w:id="3329" w:name="_Toc145707881"/>
      <w:bookmarkStart w:id="3330" w:name="_Toc160570362"/>
      <w:bookmarkStart w:id="3331" w:name="_Toc162007958"/>
      <w:bookmarkStart w:id="3332" w:name="_Toc185515622"/>
      <w:bookmarkStart w:id="3333" w:name="_Toc192872930"/>
      <w:bookmarkStart w:id="3334" w:name="_Toc195534069"/>
      <w:r>
        <w:t>8.</w:t>
      </w:r>
      <w:r w:rsidR="007B0A3F">
        <w:t>1</w:t>
      </w:r>
      <w:r>
        <w:t>.6</w:t>
      </w:r>
      <w:r>
        <w:tab/>
        <w:t>Error Handling</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3335" w:name="_Toc85734259"/>
      <w:bookmarkStart w:id="3336" w:name="_Toc89431558"/>
      <w:bookmarkStart w:id="3337" w:name="_Toc97042370"/>
      <w:bookmarkStart w:id="3338" w:name="_Toc97045514"/>
      <w:bookmarkStart w:id="3339" w:name="_Toc97155259"/>
      <w:bookmarkStart w:id="3340" w:name="_Toc101521396"/>
      <w:bookmarkStart w:id="3341" w:name="_Toc138761667"/>
      <w:bookmarkStart w:id="3342" w:name="_Toc145707882"/>
      <w:bookmarkStart w:id="3343" w:name="_Toc160570363"/>
      <w:bookmarkStart w:id="3344" w:name="_Toc162007959"/>
      <w:bookmarkStart w:id="3345" w:name="_Toc185515623"/>
      <w:bookmarkStart w:id="3346" w:name="_Toc192872931"/>
      <w:bookmarkStart w:id="3347" w:name="_Toc195534070"/>
      <w:r>
        <w:t>8.</w:t>
      </w:r>
      <w:r w:rsidR="007B0A3F">
        <w:t>1</w:t>
      </w:r>
      <w:r>
        <w:t>.7</w:t>
      </w:r>
      <w:r>
        <w:tab/>
        <w:t>Feature negotiation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r w:rsidRPr="002845A0">
              <w:t>-</w:t>
            </w:r>
            <w:r w:rsidRPr="002845A0">
              <w:tab/>
            </w:r>
            <w:r>
              <w:t>S</w:t>
            </w:r>
            <w:r w:rsidRPr="002845A0">
              <w:t>upport</w:t>
            </w:r>
            <w:r>
              <w:t xml:space="preserve"> the further EAS status values and a new encoding for it.</w:t>
            </w:r>
          </w:p>
        </w:tc>
      </w:tr>
    </w:tbl>
    <w:p w14:paraId="614EADAA" w14:textId="3CE9F612" w:rsidR="00771852" w:rsidRDefault="00771852" w:rsidP="006766F1"/>
    <w:p w14:paraId="4579D2BD" w14:textId="5FEAC637" w:rsidR="00C95A9A" w:rsidRPr="00771852" w:rsidRDefault="00C95A9A" w:rsidP="00C95A9A">
      <w:pPr>
        <w:pStyle w:val="Heading2"/>
      </w:pPr>
      <w:bookmarkStart w:id="3348" w:name="_Toc85734260"/>
      <w:bookmarkStart w:id="3349" w:name="_Toc89431559"/>
      <w:bookmarkStart w:id="3350" w:name="_Toc97042371"/>
      <w:bookmarkStart w:id="3351" w:name="_Toc97045515"/>
      <w:bookmarkStart w:id="3352" w:name="_Toc97155260"/>
      <w:bookmarkStart w:id="3353" w:name="_Toc101521397"/>
      <w:bookmarkStart w:id="3354" w:name="_Toc138761668"/>
      <w:bookmarkStart w:id="3355" w:name="_Toc145707883"/>
      <w:bookmarkStart w:id="3356" w:name="_Toc160570364"/>
      <w:bookmarkStart w:id="3357" w:name="_Toc162007960"/>
      <w:bookmarkStart w:id="3358" w:name="_Toc185515624"/>
      <w:bookmarkStart w:id="3359" w:name="_Toc192872932"/>
      <w:bookmarkStart w:id="3360" w:name="_Toc195534071"/>
      <w:r>
        <w:t>8.2</w:t>
      </w:r>
      <w:r>
        <w:tab/>
        <w:t>Eees_UELocation API</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6D967C31" w14:textId="732F6D3F" w:rsidR="00C95A9A" w:rsidRDefault="00C95A9A" w:rsidP="00C95A9A">
      <w:pPr>
        <w:pStyle w:val="Heading3"/>
      </w:pPr>
      <w:bookmarkStart w:id="3361" w:name="_Toc85734261"/>
      <w:bookmarkStart w:id="3362" w:name="_Toc89431560"/>
      <w:bookmarkStart w:id="3363" w:name="_Toc97042372"/>
      <w:bookmarkStart w:id="3364" w:name="_Toc97045516"/>
      <w:bookmarkStart w:id="3365" w:name="_Toc97155261"/>
      <w:bookmarkStart w:id="3366" w:name="_Toc101521398"/>
      <w:bookmarkStart w:id="3367" w:name="_Toc138761669"/>
      <w:bookmarkStart w:id="3368" w:name="_Toc145707884"/>
      <w:bookmarkStart w:id="3369" w:name="_Toc160570365"/>
      <w:bookmarkStart w:id="3370" w:name="_Toc162007961"/>
      <w:bookmarkStart w:id="3371" w:name="_Toc185515625"/>
      <w:bookmarkStart w:id="3372" w:name="_Toc192872933"/>
      <w:bookmarkStart w:id="3373" w:name="_Toc195534072"/>
      <w:r>
        <w:t>8.2.1</w:t>
      </w:r>
      <w:r>
        <w:tab/>
      </w:r>
      <w:bookmarkEnd w:id="3361"/>
      <w:r w:rsidR="00F63995">
        <w:t>Introduction</w:t>
      </w:r>
      <w:bookmarkEnd w:id="3362"/>
      <w:bookmarkEnd w:id="3363"/>
      <w:bookmarkEnd w:id="3364"/>
      <w:bookmarkEnd w:id="3365"/>
      <w:bookmarkEnd w:id="3366"/>
      <w:bookmarkEnd w:id="3367"/>
      <w:bookmarkEnd w:id="3368"/>
      <w:bookmarkEnd w:id="3369"/>
      <w:bookmarkEnd w:id="3370"/>
      <w:bookmarkEnd w:id="3371"/>
      <w:bookmarkEnd w:id="3372"/>
      <w:bookmarkEnd w:id="337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374" w:name="_Toc85734262"/>
      <w:bookmarkStart w:id="3375" w:name="_Toc89431561"/>
      <w:bookmarkStart w:id="3376" w:name="_Toc97042373"/>
      <w:bookmarkStart w:id="3377" w:name="_Toc97045517"/>
      <w:bookmarkStart w:id="3378" w:name="_Toc97155262"/>
      <w:bookmarkStart w:id="3379" w:name="_Toc101521399"/>
      <w:bookmarkStart w:id="3380" w:name="_Toc138761670"/>
      <w:bookmarkStart w:id="3381" w:name="_Toc145707885"/>
      <w:bookmarkStart w:id="3382" w:name="_Toc160570366"/>
      <w:bookmarkStart w:id="3383" w:name="_Toc162007962"/>
      <w:bookmarkStart w:id="3384" w:name="_Toc185515626"/>
      <w:bookmarkStart w:id="3385" w:name="_Toc192872934"/>
      <w:bookmarkStart w:id="3386" w:name="_Toc195534073"/>
      <w:r>
        <w:t>8.2.2</w:t>
      </w:r>
      <w:r>
        <w:tab/>
        <w:t>Resources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F4D41DF" w14:textId="440D3E81" w:rsidR="00C95A9A" w:rsidRDefault="00C95A9A" w:rsidP="00C95A9A">
      <w:pPr>
        <w:pStyle w:val="Heading4"/>
      </w:pPr>
      <w:bookmarkStart w:id="3387" w:name="_Toc85734263"/>
      <w:bookmarkStart w:id="3388" w:name="_Toc89431562"/>
      <w:bookmarkStart w:id="3389" w:name="_Toc97042374"/>
      <w:bookmarkStart w:id="3390" w:name="_Toc97045518"/>
      <w:bookmarkStart w:id="3391" w:name="_Toc97155263"/>
      <w:bookmarkStart w:id="3392" w:name="_Toc101521400"/>
      <w:bookmarkStart w:id="3393" w:name="_Toc138761671"/>
      <w:bookmarkStart w:id="3394" w:name="_Toc145707886"/>
      <w:bookmarkStart w:id="3395" w:name="_Toc160570367"/>
      <w:bookmarkStart w:id="3396" w:name="_Toc162007963"/>
      <w:bookmarkStart w:id="3397" w:name="_Toc185515627"/>
      <w:bookmarkStart w:id="3398" w:name="_Toc192872935"/>
      <w:bookmarkStart w:id="3399" w:name="_Toc195534074"/>
      <w:r>
        <w:t>8.2.2.1</w:t>
      </w:r>
      <w:r>
        <w:tab/>
        <w:t>Overview</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80614698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400" w:name="_Toc85734264"/>
      <w:bookmarkStart w:id="3401" w:name="_Toc89431563"/>
      <w:bookmarkStart w:id="3402" w:name="_Toc97042375"/>
      <w:bookmarkStart w:id="3403" w:name="_Toc97045519"/>
      <w:bookmarkStart w:id="3404" w:name="_Toc97155264"/>
      <w:bookmarkStart w:id="3405" w:name="_Toc101521401"/>
      <w:bookmarkStart w:id="3406" w:name="_Toc138761672"/>
      <w:bookmarkStart w:id="3407" w:name="_Toc145707887"/>
      <w:bookmarkStart w:id="3408" w:name="_Toc160570368"/>
      <w:bookmarkStart w:id="3409" w:name="_Toc162007964"/>
      <w:bookmarkStart w:id="3410" w:name="_Toc185515628"/>
      <w:bookmarkStart w:id="3411" w:name="_Toc192872936"/>
      <w:bookmarkStart w:id="3412" w:name="_Toc195534075"/>
      <w:r>
        <w:t>8.2.2.2</w:t>
      </w:r>
      <w:r>
        <w:tab/>
        <w:t>Resource</w:t>
      </w:r>
      <w:r w:rsidRPr="00831458">
        <w:t xml:space="preserve">: </w:t>
      </w:r>
      <w:r>
        <w:t>Location Information Subscriptions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7390CD20" w14:textId="17A056FB" w:rsidR="00C95A9A" w:rsidRDefault="00C95A9A" w:rsidP="00C95A9A">
      <w:pPr>
        <w:pStyle w:val="Heading5"/>
        <w:rPr>
          <w:lang w:eastAsia="zh-CN"/>
        </w:rPr>
      </w:pPr>
      <w:bookmarkStart w:id="3413" w:name="_Toc85734265"/>
      <w:bookmarkStart w:id="3414" w:name="_Toc89431564"/>
      <w:bookmarkStart w:id="3415" w:name="_Toc97042376"/>
      <w:bookmarkStart w:id="3416" w:name="_Toc97045520"/>
      <w:bookmarkStart w:id="3417" w:name="_Toc97155265"/>
      <w:bookmarkStart w:id="3418" w:name="_Toc101521402"/>
      <w:bookmarkStart w:id="3419" w:name="_Toc138761673"/>
      <w:bookmarkStart w:id="3420" w:name="_Toc145707888"/>
      <w:bookmarkStart w:id="3421" w:name="_Toc160570369"/>
      <w:bookmarkStart w:id="3422" w:name="_Toc162007965"/>
      <w:bookmarkStart w:id="3423" w:name="_Toc185515629"/>
      <w:bookmarkStart w:id="3424" w:name="_Toc192872937"/>
      <w:bookmarkStart w:id="3425" w:name="_Toc195534076"/>
      <w:r>
        <w:rPr>
          <w:lang w:eastAsia="zh-CN"/>
        </w:rPr>
        <w:t>8.2.2.2.1</w:t>
      </w:r>
      <w:r>
        <w:rPr>
          <w:lang w:eastAsia="zh-CN"/>
        </w:rPr>
        <w:tab/>
        <w:t>Description</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426" w:name="_Toc85734266"/>
      <w:bookmarkStart w:id="3427" w:name="_Toc89431565"/>
      <w:bookmarkStart w:id="3428" w:name="_Toc97042377"/>
      <w:bookmarkStart w:id="3429" w:name="_Toc97045521"/>
      <w:bookmarkStart w:id="3430" w:name="_Toc97155266"/>
      <w:bookmarkStart w:id="3431" w:name="_Toc101521403"/>
      <w:bookmarkStart w:id="3432" w:name="_Toc138761674"/>
      <w:bookmarkStart w:id="3433" w:name="_Toc145707889"/>
      <w:bookmarkStart w:id="3434" w:name="_Toc160570370"/>
      <w:bookmarkStart w:id="3435" w:name="_Toc162007966"/>
      <w:bookmarkStart w:id="3436" w:name="_Toc185515630"/>
      <w:bookmarkStart w:id="3437" w:name="_Toc192872938"/>
      <w:bookmarkStart w:id="3438" w:name="_Toc195534077"/>
      <w:r>
        <w:rPr>
          <w:lang w:eastAsia="zh-CN"/>
        </w:rPr>
        <w:t>8.2.2.2.2</w:t>
      </w:r>
      <w:r>
        <w:rPr>
          <w:lang w:eastAsia="zh-CN"/>
        </w:rPr>
        <w:tab/>
        <w:t>Resource Definition</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439" w:name="_Toc85734267"/>
      <w:bookmarkStart w:id="3440" w:name="_Toc89431566"/>
      <w:bookmarkStart w:id="3441" w:name="_Toc97042378"/>
      <w:bookmarkStart w:id="3442" w:name="_Toc97045522"/>
      <w:bookmarkStart w:id="3443" w:name="_Toc97155267"/>
      <w:bookmarkStart w:id="3444" w:name="_Toc101521404"/>
      <w:bookmarkStart w:id="3445" w:name="_Toc138761675"/>
      <w:bookmarkStart w:id="3446" w:name="_Toc145707890"/>
      <w:bookmarkStart w:id="3447" w:name="_Toc160570371"/>
      <w:bookmarkStart w:id="3448" w:name="_Toc162007967"/>
      <w:bookmarkStart w:id="3449" w:name="_Toc185515631"/>
      <w:bookmarkStart w:id="3450" w:name="_Toc192872939"/>
      <w:bookmarkStart w:id="3451" w:name="_Toc195534078"/>
      <w:r>
        <w:rPr>
          <w:lang w:eastAsia="zh-CN"/>
        </w:rPr>
        <w:t>8.2.2.2.3</w:t>
      </w:r>
      <w:r>
        <w:rPr>
          <w:lang w:eastAsia="zh-CN"/>
        </w:rPr>
        <w:tab/>
        <w:t>Resource Standard Methods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32F835E" w14:textId="321DBDD0" w:rsidR="00C95A9A" w:rsidRDefault="00C95A9A" w:rsidP="00C95A9A">
      <w:pPr>
        <w:pStyle w:val="Heading6"/>
        <w:rPr>
          <w:lang w:eastAsia="zh-CN"/>
        </w:rPr>
      </w:pPr>
      <w:bookmarkStart w:id="3452" w:name="_Toc85734268"/>
      <w:bookmarkStart w:id="3453" w:name="_Toc89431567"/>
      <w:bookmarkStart w:id="3454" w:name="_Toc97042379"/>
      <w:bookmarkStart w:id="3455" w:name="_Toc97045523"/>
      <w:bookmarkStart w:id="3456" w:name="_Toc97155268"/>
      <w:bookmarkStart w:id="3457" w:name="_Toc101521405"/>
      <w:bookmarkStart w:id="3458" w:name="_Toc138761676"/>
      <w:bookmarkStart w:id="3459" w:name="_Toc145707891"/>
      <w:bookmarkStart w:id="3460" w:name="_Toc160570372"/>
      <w:bookmarkStart w:id="3461" w:name="_Toc162007968"/>
      <w:bookmarkStart w:id="3462" w:name="_Toc185515632"/>
      <w:bookmarkStart w:id="3463" w:name="_Toc192872940"/>
      <w:bookmarkStart w:id="3464" w:name="_Toc195534079"/>
      <w:r>
        <w:rPr>
          <w:lang w:eastAsia="zh-CN"/>
        </w:rPr>
        <w:t>8.2.2.2.3.1</w:t>
      </w:r>
      <w:r>
        <w:rPr>
          <w:lang w:eastAsia="zh-CN"/>
        </w:rPr>
        <w:tab/>
        <w:t>POST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465" w:name="_Toc85734269"/>
      <w:bookmarkStart w:id="3466" w:name="_Toc89431568"/>
      <w:bookmarkStart w:id="3467" w:name="_Toc97042380"/>
      <w:bookmarkStart w:id="3468" w:name="_Toc97045524"/>
      <w:bookmarkStart w:id="3469" w:name="_Toc97155269"/>
      <w:bookmarkStart w:id="3470" w:name="_Toc101521406"/>
      <w:bookmarkStart w:id="3471" w:name="_Toc138761677"/>
      <w:bookmarkStart w:id="3472" w:name="_Toc145707892"/>
      <w:bookmarkStart w:id="3473" w:name="_Toc160570373"/>
      <w:bookmarkStart w:id="3474" w:name="_Toc162007969"/>
      <w:bookmarkStart w:id="3475" w:name="_Toc185515633"/>
      <w:bookmarkStart w:id="3476" w:name="_Toc192872941"/>
      <w:bookmarkStart w:id="3477" w:name="_Toc195534080"/>
      <w:r>
        <w:rPr>
          <w:lang w:eastAsia="zh-CN"/>
        </w:rPr>
        <w:t>8.2.2.2.4</w:t>
      </w:r>
      <w:r>
        <w:rPr>
          <w:lang w:eastAsia="zh-CN"/>
        </w:rPr>
        <w:tab/>
        <w:t>Resource Custom Operations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4A14BA72" w14:textId="77777777" w:rsidR="00C95A9A" w:rsidRDefault="00C95A9A" w:rsidP="00C95A9A">
      <w:r>
        <w:t>None.</w:t>
      </w:r>
    </w:p>
    <w:p w14:paraId="18418CCB" w14:textId="7AFCBE58" w:rsidR="00C95A9A" w:rsidRDefault="00C95A9A" w:rsidP="00C95A9A">
      <w:pPr>
        <w:pStyle w:val="Heading4"/>
      </w:pPr>
      <w:bookmarkStart w:id="3478" w:name="_Toc85734270"/>
      <w:bookmarkStart w:id="3479" w:name="_Toc89431569"/>
      <w:bookmarkStart w:id="3480" w:name="_Toc97042381"/>
      <w:bookmarkStart w:id="3481" w:name="_Toc97045525"/>
      <w:bookmarkStart w:id="3482" w:name="_Toc97155270"/>
      <w:bookmarkStart w:id="3483" w:name="_Toc101521407"/>
      <w:bookmarkStart w:id="3484" w:name="_Toc138761678"/>
      <w:bookmarkStart w:id="3485" w:name="_Toc145707893"/>
      <w:bookmarkStart w:id="3486" w:name="_Toc160570374"/>
      <w:bookmarkStart w:id="3487" w:name="_Toc162007970"/>
      <w:bookmarkStart w:id="3488" w:name="_Toc185515634"/>
      <w:bookmarkStart w:id="3489" w:name="_Toc192872942"/>
      <w:bookmarkStart w:id="3490" w:name="_Toc195534081"/>
      <w:r>
        <w:t>8.2.2.3</w:t>
      </w:r>
      <w:r>
        <w:tab/>
        <w:t>Resource</w:t>
      </w:r>
      <w:r w:rsidRPr="00831458">
        <w:t xml:space="preserve">: </w:t>
      </w:r>
      <w:r>
        <w:t>Individual Location Information Subscription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25C3185F" w14:textId="10387C15" w:rsidR="00C95A9A" w:rsidRDefault="00C95A9A" w:rsidP="00C95A9A">
      <w:pPr>
        <w:pStyle w:val="Heading5"/>
        <w:rPr>
          <w:lang w:eastAsia="zh-CN"/>
        </w:rPr>
      </w:pPr>
      <w:bookmarkStart w:id="3491" w:name="_Toc85734271"/>
      <w:bookmarkStart w:id="3492" w:name="_Toc89431570"/>
      <w:bookmarkStart w:id="3493" w:name="_Toc97042382"/>
      <w:bookmarkStart w:id="3494" w:name="_Toc97045526"/>
      <w:bookmarkStart w:id="3495" w:name="_Toc97155271"/>
      <w:bookmarkStart w:id="3496" w:name="_Toc101521408"/>
      <w:bookmarkStart w:id="3497" w:name="_Toc138761679"/>
      <w:bookmarkStart w:id="3498" w:name="_Toc145707894"/>
      <w:bookmarkStart w:id="3499" w:name="_Toc160570375"/>
      <w:bookmarkStart w:id="3500" w:name="_Toc162007971"/>
      <w:bookmarkStart w:id="3501" w:name="_Toc185515635"/>
      <w:bookmarkStart w:id="3502" w:name="_Toc192872943"/>
      <w:bookmarkStart w:id="3503" w:name="_Toc195534082"/>
      <w:r>
        <w:rPr>
          <w:lang w:eastAsia="zh-CN"/>
        </w:rPr>
        <w:t>8.2.2.3.1</w:t>
      </w:r>
      <w:r>
        <w:rPr>
          <w:lang w:eastAsia="zh-CN"/>
        </w:rPr>
        <w:tab/>
        <w:t>Description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504" w:name="_Toc85734272"/>
      <w:bookmarkStart w:id="3505" w:name="_Toc89431571"/>
      <w:bookmarkStart w:id="3506" w:name="_Toc97042383"/>
      <w:bookmarkStart w:id="3507" w:name="_Toc97045527"/>
      <w:bookmarkStart w:id="3508" w:name="_Toc97155272"/>
      <w:bookmarkStart w:id="3509" w:name="_Toc101521409"/>
      <w:bookmarkStart w:id="3510" w:name="_Toc138761680"/>
      <w:bookmarkStart w:id="3511" w:name="_Toc145707895"/>
      <w:bookmarkStart w:id="3512" w:name="_Toc160570376"/>
      <w:bookmarkStart w:id="3513" w:name="_Toc162007972"/>
      <w:bookmarkStart w:id="3514" w:name="_Toc185515636"/>
      <w:bookmarkStart w:id="3515" w:name="_Toc192872944"/>
      <w:bookmarkStart w:id="3516" w:name="_Toc195534083"/>
      <w:r>
        <w:rPr>
          <w:lang w:eastAsia="zh-CN"/>
        </w:rPr>
        <w:t>8.2.2.3.2</w:t>
      </w:r>
      <w:r>
        <w:rPr>
          <w:lang w:eastAsia="zh-CN"/>
        </w:rPr>
        <w:tab/>
        <w:t>Resource Definition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517" w:name="_Toc85734273"/>
      <w:bookmarkStart w:id="3518" w:name="_Toc89431572"/>
      <w:bookmarkStart w:id="3519" w:name="_Toc97042384"/>
      <w:bookmarkStart w:id="3520" w:name="_Toc97045528"/>
      <w:bookmarkStart w:id="3521" w:name="_Toc97155273"/>
      <w:bookmarkStart w:id="3522" w:name="_Toc101521410"/>
      <w:bookmarkStart w:id="3523" w:name="_Toc138761681"/>
      <w:bookmarkStart w:id="3524" w:name="_Toc145707896"/>
      <w:bookmarkStart w:id="3525" w:name="_Toc160570377"/>
      <w:bookmarkStart w:id="3526" w:name="_Toc162007973"/>
      <w:bookmarkStart w:id="3527" w:name="_Toc185515637"/>
      <w:bookmarkStart w:id="3528" w:name="_Toc192872945"/>
      <w:bookmarkStart w:id="3529" w:name="_Toc195534084"/>
      <w:r>
        <w:rPr>
          <w:lang w:eastAsia="zh-CN"/>
        </w:rPr>
        <w:t>8.2.2.3.3</w:t>
      </w:r>
      <w:r>
        <w:rPr>
          <w:lang w:eastAsia="zh-CN"/>
        </w:rPr>
        <w:tab/>
        <w:t>Resource Standard Methods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95ACCB9" w14:textId="4169AF66" w:rsidR="00C95A9A" w:rsidRDefault="00C95A9A" w:rsidP="00C95A9A">
      <w:pPr>
        <w:pStyle w:val="Heading6"/>
        <w:rPr>
          <w:lang w:eastAsia="zh-CN"/>
        </w:rPr>
      </w:pPr>
      <w:bookmarkStart w:id="3530" w:name="_Toc85734274"/>
      <w:bookmarkStart w:id="3531" w:name="_Toc89431573"/>
      <w:bookmarkStart w:id="3532" w:name="_Toc97042385"/>
      <w:bookmarkStart w:id="3533" w:name="_Toc97045529"/>
      <w:bookmarkStart w:id="3534" w:name="_Toc97155274"/>
      <w:bookmarkStart w:id="3535" w:name="_Toc101521411"/>
      <w:bookmarkStart w:id="3536" w:name="_Toc138761682"/>
      <w:bookmarkStart w:id="3537" w:name="_Toc145707897"/>
      <w:bookmarkStart w:id="3538" w:name="_Toc160570378"/>
      <w:bookmarkStart w:id="3539" w:name="_Toc162007974"/>
      <w:bookmarkStart w:id="3540" w:name="_Toc185515638"/>
      <w:bookmarkStart w:id="3541" w:name="_Toc192872946"/>
      <w:bookmarkStart w:id="3542" w:name="_Toc195534085"/>
      <w:r>
        <w:rPr>
          <w:lang w:eastAsia="zh-CN"/>
        </w:rPr>
        <w:t>8.2.2.3.3.1</w:t>
      </w:r>
      <w:r>
        <w:rPr>
          <w:lang w:eastAsia="zh-CN"/>
        </w:rPr>
        <w:tab/>
        <w:t>GET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543" w:name="_Toc85734275"/>
      <w:bookmarkStart w:id="3544" w:name="_Toc89431574"/>
      <w:bookmarkStart w:id="3545" w:name="_Toc97042386"/>
      <w:bookmarkStart w:id="3546" w:name="_Toc97045530"/>
      <w:bookmarkStart w:id="3547" w:name="_Toc97155275"/>
      <w:bookmarkStart w:id="3548" w:name="_Toc101521412"/>
      <w:bookmarkStart w:id="3549" w:name="_Toc138761683"/>
      <w:bookmarkStart w:id="3550" w:name="_Toc145707898"/>
      <w:bookmarkStart w:id="3551" w:name="_Toc160570379"/>
      <w:bookmarkStart w:id="3552" w:name="_Toc162007975"/>
      <w:bookmarkStart w:id="3553" w:name="_Toc185515639"/>
      <w:bookmarkStart w:id="3554" w:name="_Toc192872947"/>
      <w:bookmarkStart w:id="3555" w:name="_Toc195534086"/>
      <w:r>
        <w:rPr>
          <w:lang w:eastAsia="zh-CN"/>
        </w:rPr>
        <w:t>8.2.2.3.3.2</w:t>
      </w:r>
      <w:r>
        <w:rPr>
          <w:lang w:eastAsia="zh-CN"/>
        </w:rPr>
        <w:tab/>
        <w:t>PATCH</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556" w:name="_Toc85734276"/>
      <w:bookmarkStart w:id="3557" w:name="_Toc89431575"/>
      <w:bookmarkStart w:id="3558" w:name="_Toc97042387"/>
      <w:bookmarkStart w:id="3559" w:name="_Toc97045531"/>
      <w:bookmarkStart w:id="3560" w:name="_Toc97155276"/>
      <w:bookmarkStart w:id="3561" w:name="_Toc101521413"/>
      <w:bookmarkStart w:id="3562" w:name="_Toc138761684"/>
      <w:bookmarkStart w:id="3563" w:name="_Toc145707899"/>
      <w:bookmarkStart w:id="3564" w:name="_Toc160570380"/>
      <w:bookmarkStart w:id="3565" w:name="_Toc162007976"/>
      <w:bookmarkStart w:id="3566" w:name="_Toc185515640"/>
      <w:bookmarkStart w:id="3567" w:name="_Toc192872948"/>
      <w:bookmarkStart w:id="3568" w:name="_Toc195534087"/>
      <w:r>
        <w:rPr>
          <w:lang w:eastAsia="zh-CN"/>
        </w:rPr>
        <w:t>8.2.2.3.3.3</w:t>
      </w:r>
      <w:r>
        <w:rPr>
          <w:lang w:eastAsia="zh-CN"/>
        </w:rPr>
        <w:tab/>
        <w:t>PUT</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569" w:name="_Toc85734277"/>
      <w:bookmarkStart w:id="3570" w:name="_Toc89431576"/>
      <w:bookmarkStart w:id="3571" w:name="_Toc97042388"/>
      <w:bookmarkStart w:id="3572" w:name="_Toc97045532"/>
      <w:bookmarkStart w:id="3573" w:name="_Toc97155277"/>
      <w:bookmarkStart w:id="3574" w:name="_Toc101521414"/>
      <w:bookmarkStart w:id="3575" w:name="_Toc138761685"/>
      <w:bookmarkStart w:id="3576" w:name="_Toc145707900"/>
      <w:bookmarkStart w:id="3577" w:name="_Toc160570381"/>
      <w:bookmarkStart w:id="3578" w:name="_Toc162007977"/>
      <w:bookmarkStart w:id="3579" w:name="_Toc185515641"/>
      <w:bookmarkStart w:id="3580" w:name="_Toc192872949"/>
      <w:bookmarkStart w:id="3581" w:name="_Toc195534088"/>
      <w:r>
        <w:rPr>
          <w:lang w:eastAsia="zh-CN"/>
        </w:rPr>
        <w:t>8.2</w:t>
      </w:r>
      <w:r w:rsidR="00C95A9A">
        <w:rPr>
          <w:lang w:eastAsia="zh-CN"/>
        </w:rPr>
        <w:t>.2.3.3.4</w:t>
      </w:r>
      <w:r w:rsidR="00C95A9A">
        <w:rPr>
          <w:lang w:eastAsia="zh-CN"/>
        </w:rPr>
        <w:tab/>
        <w:t>DELETE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582" w:name="_Toc85734278"/>
      <w:bookmarkStart w:id="3583" w:name="_Toc89431577"/>
      <w:bookmarkStart w:id="3584" w:name="_Toc97042389"/>
      <w:bookmarkStart w:id="3585" w:name="_Toc97045533"/>
      <w:bookmarkStart w:id="3586" w:name="_Toc97155278"/>
      <w:bookmarkStart w:id="3587" w:name="_Toc101521415"/>
      <w:bookmarkStart w:id="3588" w:name="_Toc138761686"/>
      <w:bookmarkStart w:id="3589" w:name="_Toc145707901"/>
      <w:bookmarkStart w:id="3590" w:name="_Toc160570382"/>
      <w:bookmarkStart w:id="3591" w:name="_Toc162007978"/>
      <w:bookmarkStart w:id="3592" w:name="_Toc185515642"/>
      <w:bookmarkStart w:id="3593" w:name="_Toc192872950"/>
      <w:bookmarkStart w:id="3594" w:name="_Toc195534089"/>
      <w:r>
        <w:rPr>
          <w:lang w:eastAsia="zh-CN"/>
        </w:rPr>
        <w:t>8.2</w:t>
      </w:r>
      <w:r w:rsidR="00C95A9A">
        <w:rPr>
          <w:lang w:eastAsia="zh-CN"/>
        </w:rPr>
        <w:t>.2.3.4</w:t>
      </w:r>
      <w:r w:rsidR="00C95A9A">
        <w:rPr>
          <w:lang w:eastAsia="zh-CN"/>
        </w:rPr>
        <w:tab/>
        <w:t>Resource Custom Operations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595" w:name="_Toc85734279"/>
      <w:bookmarkStart w:id="3596" w:name="_Toc89431578"/>
      <w:bookmarkStart w:id="3597" w:name="_Toc97042390"/>
      <w:bookmarkStart w:id="3598" w:name="_Toc97045534"/>
      <w:bookmarkStart w:id="3599" w:name="_Toc97155279"/>
      <w:bookmarkStart w:id="3600" w:name="_Toc101521416"/>
      <w:bookmarkStart w:id="3601" w:name="_Toc138761687"/>
      <w:bookmarkStart w:id="3602" w:name="_Toc145707902"/>
      <w:bookmarkStart w:id="3603" w:name="_Toc160570383"/>
      <w:bookmarkStart w:id="3604" w:name="_Toc162007979"/>
      <w:bookmarkStart w:id="3605" w:name="_Toc185515643"/>
      <w:bookmarkStart w:id="3606" w:name="_Toc192872951"/>
      <w:bookmarkStart w:id="3607" w:name="_Toc195534090"/>
      <w:r>
        <w:t>8.2</w:t>
      </w:r>
      <w:r w:rsidR="00C95A9A">
        <w:t>.3</w:t>
      </w:r>
      <w:r w:rsidR="00C95A9A">
        <w:tab/>
        <w:t>Custom Operations without associated resources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83CACC6" w14:textId="77777777" w:rsidR="0016246B" w:rsidRPr="000A7435" w:rsidRDefault="0016246B" w:rsidP="0016246B">
      <w:pPr>
        <w:pStyle w:val="Heading4"/>
      </w:pPr>
      <w:bookmarkStart w:id="3608" w:name="_Toc65839243"/>
      <w:bookmarkStart w:id="3609" w:name="_Toc85734280"/>
      <w:bookmarkStart w:id="3610" w:name="_Toc89431579"/>
      <w:bookmarkStart w:id="3611" w:name="_Toc97042391"/>
      <w:bookmarkStart w:id="3612" w:name="_Toc97045535"/>
      <w:bookmarkStart w:id="3613" w:name="_Toc97155280"/>
      <w:bookmarkStart w:id="3614" w:name="_Toc101521417"/>
      <w:bookmarkStart w:id="3615" w:name="_Toc138761688"/>
      <w:bookmarkStart w:id="3616" w:name="_Toc145707903"/>
      <w:bookmarkStart w:id="3617" w:name="_Toc160570384"/>
      <w:bookmarkStart w:id="3618" w:name="_Toc162007980"/>
      <w:bookmarkStart w:id="3619" w:name="_Toc185515644"/>
      <w:bookmarkStart w:id="3620" w:name="_Toc192872952"/>
      <w:bookmarkStart w:id="3621" w:name="_Toc195534091"/>
      <w:r>
        <w:t>8.2.3.1</w:t>
      </w:r>
      <w:r>
        <w:tab/>
        <w:t>Overview</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25pt" o:ole="">
            <v:imagedata r:id="rId17" o:title=""/>
          </v:shape>
          <o:OLEObject Type="Embed" ProgID="Visio.Drawing.11" ShapeID="_x0000_i1028" DrawAspect="Content" ObjectID="_180614698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622" w:name="_Toc65839244"/>
      <w:bookmarkStart w:id="3623" w:name="_Toc85734281"/>
      <w:bookmarkStart w:id="3624" w:name="_Toc89431580"/>
      <w:bookmarkStart w:id="3625" w:name="_Toc97042392"/>
      <w:bookmarkStart w:id="3626" w:name="_Toc97045536"/>
      <w:bookmarkStart w:id="3627" w:name="_Toc97155281"/>
      <w:bookmarkStart w:id="3628" w:name="_Toc101521418"/>
      <w:bookmarkStart w:id="3629" w:name="_Toc138761689"/>
      <w:bookmarkStart w:id="3630" w:name="_Toc145707904"/>
      <w:bookmarkStart w:id="3631" w:name="_Toc160570385"/>
      <w:bookmarkStart w:id="3632" w:name="_Toc162007981"/>
      <w:bookmarkStart w:id="3633" w:name="_Toc185515645"/>
      <w:bookmarkStart w:id="3634" w:name="_Toc192872953"/>
      <w:bookmarkStart w:id="3635" w:name="_Toc195534092"/>
      <w:r>
        <w:t>8.2.3.2</w:t>
      </w:r>
      <w:r>
        <w:tab/>
        <w:t xml:space="preserve">Operation: </w:t>
      </w:r>
      <w:bookmarkEnd w:id="3622"/>
      <w:r>
        <w:t>Fetch</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7DBEC0F6" w14:textId="77777777" w:rsidR="0016246B" w:rsidRDefault="0016246B" w:rsidP="0016246B">
      <w:pPr>
        <w:pStyle w:val="Heading5"/>
      </w:pPr>
      <w:bookmarkStart w:id="3636" w:name="_Toc65839245"/>
      <w:bookmarkStart w:id="3637" w:name="_Toc85734282"/>
      <w:bookmarkStart w:id="3638" w:name="_Toc89431581"/>
      <w:bookmarkStart w:id="3639" w:name="_Toc97042393"/>
      <w:bookmarkStart w:id="3640" w:name="_Toc97045537"/>
      <w:bookmarkStart w:id="3641" w:name="_Toc97155282"/>
      <w:bookmarkStart w:id="3642" w:name="_Toc101521419"/>
      <w:bookmarkStart w:id="3643" w:name="_Toc138761690"/>
      <w:bookmarkStart w:id="3644" w:name="_Toc145707905"/>
      <w:bookmarkStart w:id="3645" w:name="_Toc160570386"/>
      <w:bookmarkStart w:id="3646" w:name="_Toc162007982"/>
      <w:bookmarkStart w:id="3647" w:name="_Toc185515646"/>
      <w:bookmarkStart w:id="3648" w:name="_Toc192872954"/>
      <w:bookmarkStart w:id="3649" w:name="_Toc195534093"/>
      <w:r>
        <w:t>8.2.3.2.1</w:t>
      </w:r>
      <w:r>
        <w:tab/>
        <w:t>Description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650" w:name="_Toc65839246"/>
      <w:bookmarkStart w:id="3651" w:name="_Toc85734283"/>
      <w:bookmarkStart w:id="3652" w:name="_Toc89431582"/>
      <w:bookmarkStart w:id="3653" w:name="_Toc97042394"/>
      <w:bookmarkStart w:id="3654" w:name="_Toc97045538"/>
      <w:bookmarkStart w:id="3655" w:name="_Toc97155283"/>
      <w:bookmarkStart w:id="3656" w:name="_Toc101521420"/>
      <w:bookmarkStart w:id="3657" w:name="_Toc138761691"/>
      <w:bookmarkStart w:id="3658" w:name="_Toc145707906"/>
      <w:bookmarkStart w:id="3659" w:name="_Toc160570387"/>
      <w:bookmarkStart w:id="3660" w:name="_Toc162007983"/>
      <w:bookmarkStart w:id="3661" w:name="_Toc185515647"/>
      <w:bookmarkStart w:id="3662" w:name="_Toc192872955"/>
      <w:bookmarkStart w:id="3663" w:name="_Toc195534094"/>
      <w:r>
        <w:t>8.2.3.2.2</w:t>
      </w:r>
      <w:r>
        <w:tab/>
        <w:t>Operation Definition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664" w:name="_Toc85734284"/>
      <w:bookmarkStart w:id="3665" w:name="_Toc89431583"/>
      <w:bookmarkStart w:id="3666" w:name="_Toc97042395"/>
      <w:bookmarkStart w:id="3667" w:name="_Toc97045539"/>
      <w:bookmarkStart w:id="3668" w:name="_Toc97155284"/>
      <w:bookmarkStart w:id="3669" w:name="_Toc101521421"/>
      <w:bookmarkStart w:id="3670" w:name="_Toc138761692"/>
      <w:bookmarkStart w:id="3671" w:name="_Toc145707907"/>
      <w:bookmarkStart w:id="3672" w:name="_Toc160570388"/>
      <w:bookmarkStart w:id="3673" w:name="_Toc162007984"/>
      <w:bookmarkStart w:id="3674" w:name="_Toc185515648"/>
      <w:bookmarkStart w:id="3675" w:name="_Toc192872956"/>
      <w:bookmarkStart w:id="3676" w:name="_Toc195534095"/>
      <w:r>
        <w:t>8.2</w:t>
      </w:r>
      <w:r w:rsidR="00C95A9A">
        <w:t>.4</w:t>
      </w:r>
      <w:r w:rsidR="00C95A9A">
        <w:tab/>
        <w:t>Notifications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4202B195" w14:textId="4671DEE7" w:rsidR="00C95A9A" w:rsidRPr="00AF7276" w:rsidRDefault="00377899" w:rsidP="00C95A9A">
      <w:pPr>
        <w:pStyle w:val="Heading4"/>
      </w:pPr>
      <w:bookmarkStart w:id="3677" w:name="_Toc85734285"/>
      <w:bookmarkStart w:id="3678" w:name="_Toc89431584"/>
      <w:bookmarkStart w:id="3679" w:name="_Toc97042396"/>
      <w:bookmarkStart w:id="3680" w:name="_Toc97045540"/>
      <w:bookmarkStart w:id="3681" w:name="_Toc97155285"/>
      <w:bookmarkStart w:id="3682" w:name="_Toc101521422"/>
      <w:bookmarkStart w:id="3683" w:name="_Toc138761693"/>
      <w:bookmarkStart w:id="3684" w:name="_Toc145707908"/>
      <w:bookmarkStart w:id="3685" w:name="_Toc160570389"/>
      <w:bookmarkStart w:id="3686" w:name="_Toc162007985"/>
      <w:bookmarkStart w:id="3687" w:name="_Toc185515649"/>
      <w:bookmarkStart w:id="3688" w:name="_Toc192872957"/>
      <w:bookmarkStart w:id="3689" w:name="_Toc195534096"/>
      <w:r>
        <w:t>8.2</w:t>
      </w:r>
      <w:r w:rsidR="00C95A9A" w:rsidRPr="00AF7276">
        <w:t>.</w:t>
      </w:r>
      <w:r w:rsidR="00C95A9A">
        <w:t>4</w:t>
      </w:r>
      <w:r w:rsidR="00C95A9A" w:rsidRPr="00AF7276">
        <w:t>.1</w:t>
      </w:r>
      <w:r w:rsidR="00C95A9A" w:rsidRPr="00AF7276">
        <w:tab/>
        <w:t>General</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690" w:name="_Toc85734286"/>
      <w:bookmarkStart w:id="3691" w:name="_Toc89431585"/>
      <w:bookmarkStart w:id="3692" w:name="_Toc97042397"/>
      <w:bookmarkStart w:id="3693" w:name="_Toc97045541"/>
      <w:bookmarkStart w:id="3694" w:name="_Toc97155286"/>
      <w:bookmarkStart w:id="3695" w:name="_Toc101521423"/>
      <w:bookmarkStart w:id="3696" w:name="_Toc138761694"/>
      <w:bookmarkStart w:id="3697" w:name="_Toc145707909"/>
      <w:bookmarkStart w:id="3698" w:name="_Toc160570390"/>
      <w:bookmarkStart w:id="3699" w:name="_Toc162007986"/>
      <w:bookmarkStart w:id="3700" w:name="_Toc185515650"/>
      <w:bookmarkStart w:id="3701" w:name="_Toc192872958"/>
      <w:bookmarkStart w:id="3702" w:name="_Toc195534097"/>
      <w:r>
        <w:rPr>
          <w:lang w:eastAsia="zh-CN"/>
        </w:rPr>
        <w:t>8.2</w:t>
      </w:r>
      <w:r w:rsidR="00C95A9A">
        <w:rPr>
          <w:lang w:eastAsia="zh-CN"/>
        </w:rPr>
        <w:t>.4.2</w:t>
      </w:r>
      <w:r w:rsidR="00C95A9A">
        <w:rPr>
          <w:lang w:eastAsia="zh-CN"/>
        </w:rPr>
        <w:tab/>
        <w:t>Location Information Notification</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8935CA8" w14:textId="1ACA0FA2" w:rsidR="00C95A9A" w:rsidRDefault="00377899" w:rsidP="00C95A9A">
      <w:pPr>
        <w:pStyle w:val="Heading5"/>
        <w:rPr>
          <w:lang w:eastAsia="zh-CN"/>
        </w:rPr>
      </w:pPr>
      <w:bookmarkStart w:id="3703" w:name="_Toc85734287"/>
      <w:bookmarkStart w:id="3704" w:name="_Toc89431586"/>
      <w:bookmarkStart w:id="3705" w:name="_Toc97042398"/>
      <w:bookmarkStart w:id="3706" w:name="_Toc97045542"/>
      <w:bookmarkStart w:id="3707" w:name="_Toc97155287"/>
      <w:bookmarkStart w:id="3708" w:name="_Toc101521424"/>
      <w:bookmarkStart w:id="3709" w:name="_Toc138761695"/>
      <w:bookmarkStart w:id="3710" w:name="_Toc145707910"/>
      <w:bookmarkStart w:id="3711" w:name="_Toc160570391"/>
      <w:bookmarkStart w:id="3712" w:name="_Toc162007987"/>
      <w:bookmarkStart w:id="3713" w:name="_Toc185515651"/>
      <w:bookmarkStart w:id="3714" w:name="_Toc192872959"/>
      <w:bookmarkStart w:id="3715" w:name="_Toc195534098"/>
      <w:r>
        <w:rPr>
          <w:lang w:eastAsia="zh-CN"/>
        </w:rPr>
        <w:t>8.2</w:t>
      </w:r>
      <w:r w:rsidR="00C95A9A">
        <w:rPr>
          <w:lang w:eastAsia="zh-CN"/>
        </w:rPr>
        <w:t>.4.2.1</w:t>
      </w:r>
      <w:r w:rsidR="00C95A9A">
        <w:rPr>
          <w:lang w:eastAsia="zh-CN"/>
        </w:rPr>
        <w:tab/>
        <w:t>Description</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716" w:name="_Toc85734288"/>
      <w:bookmarkStart w:id="3717" w:name="_Toc89431587"/>
      <w:bookmarkStart w:id="3718" w:name="_Toc97042399"/>
      <w:bookmarkStart w:id="3719" w:name="_Toc97045543"/>
      <w:bookmarkStart w:id="3720" w:name="_Toc97155288"/>
      <w:bookmarkStart w:id="3721" w:name="_Toc101521425"/>
      <w:bookmarkStart w:id="3722" w:name="_Toc138761696"/>
      <w:bookmarkStart w:id="3723" w:name="_Toc145707911"/>
      <w:bookmarkStart w:id="3724" w:name="_Toc160570392"/>
      <w:bookmarkStart w:id="3725" w:name="_Toc162007988"/>
      <w:bookmarkStart w:id="3726" w:name="_Toc185515652"/>
      <w:bookmarkStart w:id="3727" w:name="_Toc192872960"/>
      <w:bookmarkStart w:id="3728" w:name="_Toc195534099"/>
      <w:r>
        <w:rPr>
          <w:lang w:eastAsia="zh-CN"/>
        </w:rPr>
        <w:t>8.2</w:t>
      </w:r>
      <w:r w:rsidR="00C95A9A">
        <w:rPr>
          <w:lang w:eastAsia="zh-CN"/>
        </w:rPr>
        <w:t>.4.2.2</w:t>
      </w:r>
      <w:r w:rsidR="00C95A9A">
        <w:rPr>
          <w:lang w:eastAsia="zh-CN"/>
        </w:rPr>
        <w:tab/>
      </w:r>
      <w:bookmarkEnd w:id="3716"/>
      <w:bookmarkEnd w:id="3717"/>
      <w:bookmarkEnd w:id="3718"/>
      <w:bookmarkEnd w:id="3719"/>
      <w:bookmarkEnd w:id="3720"/>
      <w:bookmarkEnd w:id="3721"/>
      <w:r w:rsidR="00C46D36">
        <w:rPr>
          <w:lang w:eastAsia="zh-CN"/>
        </w:rPr>
        <w:t>Target URI</w:t>
      </w:r>
      <w:bookmarkEnd w:id="3722"/>
      <w:bookmarkEnd w:id="3723"/>
      <w:bookmarkEnd w:id="3724"/>
      <w:bookmarkEnd w:id="3725"/>
      <w:bookmarkEnd w:id="3726"/>
      <w:bookmarkEnd w:id="3727"/>
      <w:bookmarkEnd w:id="372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729" w:name="_Toc532994457"/>
      <w:bookmarkStart w:id="3730" w:name="_Toc35971424"/>
      <w:bookmarkStart w:id="3731" w:name="_Toc67903541"/>
      <w:bookmarkStart w:id="3732" w:name="_Toc138761697"/>
      <w:bookmarkStart w:id="3733" w:name="_Toc145707912"/>
      <w:bookmarkStart w:id="3734" w:name="_Toc160570393"/>
      <w:bookmarkStart w:id="3735" w:name="_Toc162007989"/>
      <w:bookmarkStart w:id="3736" w:name="_Toc185515653"/>
      <w:bookmarkStart w:id="3737" w:name="_Toc192872961"/>
      <w:bookmarkStart w:id="3738" w:name="_Toc195534100"/>
      <w:r w:rsidRPr="006C7EB1">
        <w:t>8.2.4.2.3</w:t>
      </w:r>
      <w:r w:rsidRPr="006C7EB1">
        <w:tab/>
        <w:t>Standard Methods</w:t>
      </w:r>
      <w:bookmarkEnd w:id="3729"/>
      <w:bookmarkEnd w:id="3730"/>
      <w:bookmarkEnd w:id="3731"/>
      <w:bookmarkEnd w:id="3732"/>
      <w:bookmarkEnd w:id="3733"/>
      <w:bookmarkEnd w:id="3734"/>
      <w:bookmarkEnd w:id="3735"/>
      <w:bookmarkEnd w:id="3736"/>
      <w:bookmarkEnd w:id="3737"/>
      <w:bookmarkEnd w:id="3738"/>
    </w:p>
    <w:p w14:paraId="569C8ED1" w14:textId="1DF0991F" w:rsidR="00C95A9A" w:rsidRPr="00E73566" w:rsidRDefault="00C46D36" w:rsidP="006C7EB1">
      <w:pPr>
        <w:pStyle w:val="Heading6"/>
      </w:pPr>
      <w:bookmarkStart w:id="3739" w:name="_Toc532994458"/>
      <w:bookmarkStart w:id="3740" w:name="_Toc35971425"/>
      <w:bookmarkStart w:id="3741" w:name="_Toc138761698"/>
      <w:bookmarkStart w:id="3742" w:name="_Toc145707913"/>
      <w:bookmarkStart w:id="3743" w:name="_Toc160570394"/>
      <w:bookmarkStart w:id="3744" w:name="_Toc162007990"/>
      <w:bookmarkStart w:id="3745" w:name="_Toc185515654"/>
      <w:bookmarkStart w:id="3746" w:name="_Toc192872962"/>
      <w:bookmarkStart w:id="3747" w:name="_Toc195534101"/>
      <w:r>
        <w:rPr>
          <w:lang w:eastAsia="zh-CN"/>
        </w:rPr>
        <w:t>8.2.4.2</w:t>
      </w:r>
      <w:r>
        <w:t>.3</w:t>
      </w:r>
      <w:r w:rsidRPr="00986E88">
        <w:rPr>
          <w:noProof/>
        </w:rPr>
        <w:t>.1</w:t>
      </w:r>
      <w:r w:rsidRPr="00986E88">
        <w:rPr>
          <w:noProof/>
        </w:rPr>
        <w:tab/>
        <w:t>POST</w:t>
      </w:r>
      <w:bookmarkEnd w:id="3739"/>
      <w:bookmarkEnd w:id="3740"/>
      <w:bookmarkEnd w:id="3741"/>
      <w:bookmarkEnd w:id="3742"/>
      <w:bookmarkEnd w:id="3743"/>
      <w:bookmarkEnd w:id="3744"/>
      <w:bookmarkEnd w:id="3745"/>
      <w:bookmarkEnd w:id="3746"/>
      <w:bookmarkEnd w:id="374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748" w:name="_Toc100767573"/>
      <w:bookmarkStart w:id="3749" w:name="_Toc138761699"/>
      <w:bookmarkStart w:id="3750" w:name="_Toc145707914"/>
      <w:bookmarkStart w:id="3751" w:name="_Toc160570395"/>
      <w:bookmarkStart w:id="3752" w:name="_Toc162007991"/>
      <w:bookmarkStart w:id="3753" w:name="_Toc185515655"/>
      <w:bookmarkStart w:id="3754" w:name="_Toc192872963"/>
      <w:bookmarkStart w:id="3755" w:name="_Toc195534102"/>
      <w:r w:rsidRPr="00C955D0">
        <w:rPr>
          <w:lang w:val="fr-FR" w:eastAsia="zh-CN"/>
        </w:rPr>
        <w:t>8.2.4.</w:t>
      </w:r>
      <w:r w:rsidR="00AE15D9">
        <w:rPr>
          <w:lang w:val="fr-FR" w:eastAsia="zh-CN"/>
        </w:rPr>
        <w:t>3</w:t>
      </w:r>
      <w:r w:rsidRPr="00C955D0">
        <w:rPr>
          <w:lang w:val="fr-FR" w:eastAsia="zh-CN"/>
        </w:rPr>
        <w:tab/>
      </w:r>
      <w:bookmarkEnd w:id="3748"/>
      <w:r w:rsidRPr="00C955D0">
        <w:rPr>
          <w:lang w:val="fr-FR"/>
        </w:rPr>
        <w:t>User Consent Revocation Notification</w:t>
      </w:r>
      <w:bookmarkEnd w:id="3749"/>
      <w:bookmarkEnd w:id="3750"/>
      <w:bookmarkEnd w:id="3751"/>
      <w:bookmarkEnd w:id="3752"/>
      <w:bookmarkEnd w:id="3753"/>
      <w:bookmarkEnd w:id="3754"/>
      <w:bookmarkEnd w:id="3755"/>
    </w:p>
    <w:p w14:paraId="54C0443E" w14:textId="0339CE8D" w:rsidR="00606C35" w:rsidRPr="00C955D0" w:rsidRDefault="00606C35" w:rsidP="00606C35">
      <w:pPr>
        <w:pStyle w:val="Heading5"/>
        <w:rPr>
          <w:lang w:val="fr-FR" w:eastAsia="zh-CN"/>
        </w:rPr>
      </w:pPr>
      <w:bookmarkStart w:id="3756" w:name="_Toc100767574"/>
      <w:bookmarkStart w:id="3757" w:name="_Toc138761700"/>
      <w:bookmarkStart w:id="3758" w:name="_Toc145707915"/>
      <w:bookmarkStart w:id="3759" w:name="_Toc160570396"/>
      <w:bookmarkStart w:id="3760" w:name="_Toc162007992"/>
      <w:bookmarkStart w:id="3761" w:name="_Toc185515656"/>
      <w:bookmarkStart w:id="3762" w:name="_Toc192872964"/>
      <w:bookmarkStart w:id="3763" w:name="_Toc19553410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756"/>
      <w:bookmarkEnd w:id="3757"/>
      <w:bookmarkEnd w:id="3758"/>
      <w:bookmarkEnd w:id="3759"/>
      <w:bookmarkEnd w:id="3760"/>
      <w:bookmarkEnd w:id="3761"/>
      <w:bookmarkEnd w:id="3762"/>
      <w:bookmarkEnd w:id="3763"/>
    </w:p>
    <w:p w14:paraId="6F06DB82" w14:textId="77777777" w:rsidR="00606C35" w:rsidRDefault="00606C35" w:rsidP="00606C35">
      <w:pPr>
        <w:rPr>
          <w:noProof/>
        </w:rPr>
      </w:pPr>
      <w:bookmarkStart w:id="376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765" w:name="_Toc138761701"/>
      <w:bookmarkStart w:id="3766" w:name="_Toc145707916"/>
      <w:bookmarkStart w:id="3767" w:name="_Toc160570397"/>
      <w:bookmarkStart w:id="3768" w:name="_Toc162007993"/>
      <w:bookmarkStart w:id="3769" w:name="_Toc185515657"/>
      <w:bookmarkStart w:id="3770" w:name="_Toc192872965"/>
      <w:bookmarkStart w:id="3771" w:name="_Toc195534104"/>
      <w:r>
        <w:rPr>
          <w:lang w:eastAsia="zh-CN"/>
        </w:rPr>
        <w:t>8.2.4.</w:t>
      </w:r>
      <w:r w:rsidR="00AE15D9">
        <w:rPr>
          <w:lang w:eastAsia="zh-CN"/>
        </w:rPr>
        <w:t>3</w:t>
      </w:r>
      <w:r>
        <w:rPr>
          <w:lang w:eastAsia="zh-CN"/>
        </w:rPr>
        <w:t>.2</w:t>
      </w:r>
      <w:r>
        <w:rPr>
          <w:lang w:eastAsia="zh-CN"/>
        </w:rPr>
        <w:tab/>
      </w:r>
      <w:bookmarkEnd w:id="3764"/>
      <w:r>
        <w:rPr>
          <w:lang w:eastAsia="zh-CN"/>
        </w:rPr>
        <w:t>Target URI</w:t>
      </w:r>
      <w:bookmarkEnd w:id="3765"/>
      <w:bookmarkEnd w:id="3766"/>
      <w:bookmarkEnd w:id="3767"/>
      <w:bookmarkEnd w:id="3768"/>
      <w:bookmarkEnd w:id="3769"/>
      <w:bookmarkEnd w:id="3770"/>
      <w:bookmarkEnd w:id="377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772" w:name="_Toc138761702"/>
      <w:bookmarkStart w:id="3773" w:name="_Toc145707917"/>
      <w:bookmarkStart w:id="3774" w:name="_Toc160570398"/>
      <w:bookmarkStart w:id="3775" w:name="_Toc162007994"/>
      <w:bookmarkStart w:id="3776" w:name="_Toc185515658"/>
      <w:bookmarkStart w:id="3777" w:name="_Toc192872966"/>
      <w:bookmarkStart w:id="3778" w:name="_Toc195534105"/>
      <w:r>
        <w:rPr>
          <w:lang w:eastAsia="zh-CN"/>
        </w:rPr>
        <w:t>8.2.4.</w:t>
      </w:r>
      <w:r w:rsidR="00AE15D9">
        <w:rPr>
          <w:lang w:eastAsia="zh-CN"/>
        </w:rPr>
        <w:t>3</w:t>
      </w:r>
      <w:r w:rsidRPr="00986E88">
        <w:rPr>
          <w:noProof/>
        </w:rPr>
        <w:t>.3</w:t>
      </w:r>
      <w:r w:rsidRPr="00986E88">
        <w:rPr>
          <w:noProof/>
        </w:rPr>
        <w:tab/>
        <w:t>Standard Methods</w:t>
      </w:r>
      <w:bookmarkEnd w:id="3772"/>
      <w:bookmarkEnd w:id="3773"/>
      <w:bookmarkEnd w:id="3774"/>
      <w:bookmarkEnd w:id="3775"/>
      <w:bookmarkEnd w:id="3776"/>
      <w:bookmarkEnd w:id="3777"/>
      <w:bookmarkEnd w:id="377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779" w:name="_Toc85734289"/>
      <w:bookmarkStart w:id="3780" w:name="_Toc89431588"/>
      <w:bookmarkStart w:id="3781" w:name="_Toc97042400"/>
      <w:bookmarkStart w:id="3782" w:name="_Toc97045544"/>
      <w:bookmarkStart w:id="3783" w:name="_Toc97155289"/>
      <w:bookmarkStart w:id="3784" w:name="_Toc101521426"/>
      <w:bookmarkStart w:id="3785" w:name="_Toc138761703"/>
      <w:bookmarkStart w:id="3786" w:name="_Toc145707918"/>
      <w:bookmarkStart w:id="3787" w:name="_Toc160570399"/>
      <w:bookmarkStart w:id="3788" w:name="_Toc162007995"/>
      <w:bookmarkStart w:id="3789" w:name="_Toc185515659"/>
      <w:bookmarkStart w:id="3790" w:name="_Toc192872967"/>
      <w:bookmarkStart w:id="3791" w:name="_Toc195534106"/>
      <w:r>
        <w:t>8.2</w:t>
      </w:r>
      <w:r w:rsidR="00C95A9A">
        <w:t>.5</w:t>
      </w:r>
      <w:r w:rsidR="00C95A9A">
        <w:tab/>
        <w:t>Data Model</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69D2C9E" w14:textId="68F99EBE" w:rsidR="00C95A9A" w:rsidRDefault="00C95A9A" w:rsidP="00C95A9A">
      <w:pPr>
        <w:pStyle w:val="Heading4"/>
        <w:rPr>
          <w:lang w:eastAsia="zh-CN"/>
        </w:rPr>
      </w:pPr>
      <w:bookmarkStart w:id="3792" w:name="_Toc85734290"/>
      <w:bookmarkStart w:id="3793" w:name="_Toc89431589"/>
      <w:bookmarkStart w:id="3794" w:name="_Toc97042401"/>
      <w:bookmarkStart w:id="3795" w:name="_Toc97045545"/>
      <w:bookmarkStart w:id="3796" w:name="_Toc97155290"/>
      <w:bookmarkStart w:id="3797" w:name="_Toc101521427"/>
      <w:bookmarkStart w:id="3798" w:name="_Toc138761704"/>
      <w:bookmarkStart w:id="3799" w:name="_Toc145707919"/>
      <w:bookmarkStart w:id="3800" w:name="_Toc160570400"/>
      <w:bookmarkStart w:id="3801" w:name="_Toc162007996"/>
      <w:bookmarkStart w:id="3802" w:name="_Toc185515660"/>
      <w:bookmarkStart w:id="3803" w:name="_Toc192872968"/>
      <w:bookmarkStart w:id="3804" w:name="_Toc195534107"/>
      <w:r>
        <w:rPr>
          <w:lang w:eastAsia="zh-CN"/>
        </w:rPr>
        <w:t>8.</w:t>
      </w:r>
      <w:r w:rsidR="00377899">
        <w:rPr>
          <w:lang w:eastAsia="zh-CN"/>
        </w:rPr>
        <w:t>2</w:t>
      </w:r>
      <w:r>
        <w:rPr>
          <w:lang w:eastAsia="zh-CN"/>
        </w:rPr>
        <w:t>.5.1</w:t>
      </w:r>
      <w:r>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805" w:name="_Toc85734291"/>
      <w:bookmarkStart w:id="3806" w:name="_Toc89431590"/>
      <w:bookmarkStart w:id="3807" w:name="_Toc97042402"/>
      <w:bookmarkStart w:id="3808" w:name="_Toc97045546"/>
      <w:bookmarkStart w:id="3809" w:name="_Toc97155291"/>
      <w:bookmarkStart w:id="3810" w:name="_Toc101521428"/>
      <w:bookmarkStart w:id="3811" w:name="_Toc138761705"/>
      <w:bookmarkStart w:id="3812" w:name="_Toc145707920"/>
      <w:bookmarkStart w:id="3813" w:name="_Toc160570401"/>
      <w:bookmarkStart w:id="3814" w:name="_Toc162007997"/>
      <w:bookmarkStart w:id="3815" w:name="_Toc185515661"/>
      <w:bookmarkStart w:id="3816" w:name="_Toc192872969"/>
      <w:bookmarkStart w:id="3817" w:name="_Toc195534108"/>
      <w:r>
        <w:rPr>
          <w:lang w:eastAsia="zh-CN"/>
        </w:rPr>
        <w:t>8.2</w:t>
      </w:r>
      <w:r w:rsidR="00C95A9A">
        <w:rPr>
          <w:lang w:eastAsia="zh-CN"/>
        </w:rPr>
        <w:t>.5.2</w:t>
      </w:r>
      <w:r w:rsidR="00C95A9A">
        <w:rPr>
          <w:lang w:eastAsia="zh-CN"/>
        </w:rPr>
        <w:tab/>
        <w:t>Structured data types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8C1213A" w14:textId="57E237A7" w:rsidR="00C95A9A" w:rsidRDefault="00377899" w:rsidP="00C95A9A">
      <w:pPr>
        <w:pStyle w:val="Heading5"/>
        <w:rPr>
          <w:lang w:eastAsia="zh-CN"/>
        </w:rPr>
      </w:pPr>
      <w:bookmarkStart w:id="3818" w:name="_Toc85734292"/>
      <w:bookmarkStart w:id="3819" w:name="_Toc89431591"/>
      <w:bookmarkStart w:id="3820" w:name="_Toc97042403"/>
      <w:bookmarkStart w:id="3821" w:name="_Toc97045547"/>
      <w:bookmarkStart w:id="3822" w:name="_Toc97155292"/>
      <w:bookmarkStart w:id="3823" w:name="_Toc101521429"/>
      <w:bookmarkStart w:id="3824" w:name="_Toc138761706"/>
      <w:bookmarkStart w:id="3825" w:name="_Toc145707921"/>
      <w:bookmarkStart w:id="3826" w:name="_Toc160570402"/>
      <w:bookmarkStart w:id="3827" w:name="_Toc162007998"/>
      <w:bookmarkStart w:id="3828" w:name="_Toc185515662"/>
      <w:bookmarkStart w:id="3829" w:name="_Toc192872970"/>
      <w:bookmarkStart w:id="3830" w:name="_Toc195534109"/>
      <w:r>
        <w:rPr>
          <w:lang w:eastAsia="zh-CN"/>
        </w:rPr>
        <w:t>8.2</w:t>
      </w:r>
      <w:r w:rsidR="00C95A9A">
        <w:rPr>
          <w:lang w:eastAsia="zh-CN"/>
        </w:rPr>
        <w:t>.5.2.1</w:t>
      </w:r>
      <w:r w:rsidR="00C95A9A">
        <w:rPr>
          <w:lang w:eastAsia="zh-CN"/>
        </w:rPr>
        <w:tab/>
        <w:t>Introduction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142473D5" w14:textId="6F9C799D" w:rsidR="00C95A9A" w:rsidRDefault="00377899" w:rsidP="00C95A9A">
      <w:pPr>
        <w:pStyle w:val="Heading5"/>
        <w:rPr>
          <w:lang w:eastAsia="zh-CN"/>
        </w:rPr>
      </w:pPr>
      <w:bookmarkStart w:id="3831" w:name="_Toc85734293"/>
      <w:bookmarkStart w:id="3832" w:name="_Toc89431592"/>
      <w:bookmarkStart w:id="3833" w:name="_Toc97042404"/>
      <w:bookmarkStart w:id="3834" w:name="_Toc97045548"/>
      <w:bookmarkStart w:id="3835" w:name="_Toc97155293"/>
      <w:bookmarkStart w:id="3836" w:name="_Toc101521430"/>
      <w:bookmarkStart w:id="3837" w:name="_Toc138761707"/>
      <w:bookmarkStart w:id="3838" w:name="_Toc145707922"/>
      <w:bookmarkStart w:id="3839" w:name="_Toc160570403"/>
      <w:bookmarkStart w:id="3840" w:name="_Toc162007999"/>
      <w:bookmarkStart w:id="3841" w:name="_Toc185515663"/>
      <w:bookmarkStart w:id="3842" w:name="_Toc192872971"/>
      <w:bookmarkStart w:id="3843" w:name="_Toc195534110"/>
      <w:r>
        <w:rPr>
          <w:lang w:eastAsia="zh-CN"/>
        </w:rPr>
        <w:t>8.2</w:t>
      </w:r>
      <w:r w:rsidR="00C95A9A">
        <w:rPr>
          <w:lang w:eastAsia="zh-CN"/>
        </w:rPr>
        <w:t>.5.2.2</w:t>
      </w:r>
      <w:r w:rsidR="00C95A9A">
        <w:rPr>
          <w:lang w:eastAsia="zh-CN"/>
        </w:rPr>
        <w:tab/>
        <w:t>Type: LocationSubscription</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844" w:name="_Toc85734294"/>
      <w:bookmarkStart w:id="3845" w:name="_Toc89431593"/>
      <w:bookmarkStart w:id="3846" w:name="_Toc97042405"/>
      <w:bookmarkStart w:id="3847" w:name="_Toc97045549"/>
      <w:bookmarkStart w:id="3848" w:name="_Toc97155294"/>
      <w:bookmarkStart w:id="3849" w:name="_Toc101521431"/>
      <w:bookmarkStart w:id="3850" w:name="_Toc138761708"/>
      <w:bookmarkStart w:id="3851" w:name="_Toc145707923"/>
      <w:bookmarkStart w:id="3852" w:name="_Toc160570404"/>
      <w:bookmarkStart w:id="3853" w:name="_Toc162008000"/>
      <w:bookmarkStart w:id="3854" w:name="_Toc185515664"/>
      <w:bookmarkStart w:id="3855" w:name="_Toc192872972"/>
      <w:bookmarkStart w:id="3856" w:name="_Toc195534111"/>
      <w:r>
        <w:rPr>
          <w:lang w:eastAsia="zh-CN"/>
        </w:rPr>
        <w:t>8.2</w:t>
      </w:r>
      <w:r w:rsidR="00C95A9A">
        <w:rPr>
          <w:lang w:eastAsia="zh-CN"/>
        </w:rPr>
        <w:t>.5.2.3</w:t>
      </w:r>
      <w:r w:rsidR="00C95A9A">
        <w:rPr>
          <w:lang w:eastAsia="zh-CN"/>
        </w:rPr>
        <w:tab/>
        <w:t>Type: LocationSubscriptionPatch</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857" w:name="_Toc85734295"/>
      <w:bookmarkStart w:id="3858" w:name="_Toc89431594"/>
      <w:bookmarkStart w:id="3859" w:name="_Toc97042406"/>
      <w:bookmarkStart w:id="3860" w:name="_Toc97045550"/>
      <w:bookmarkStart w:id="3861" w:name="_Toc97155295"/>
      <w:bookmarkStart w:id="3862" w:name="_Toc101521432"/>
      <w:bookmarkStart w:id="3863" w:name="_Toc138761709"/>
      <w:bookmarkStart w:id="3864" w:name="_Toc145707924"/>
      <w:bookmarkStart w:id="3865" w:name="_Toc160570405"/>
      <w:bookmarkStart w:id="3866" w:name="_Toc162008001"/>
      <w:bookmarkStart w:id="3867" w:name="_Toc185515665"/>
      <w:bookmarkStart w:id="3868" w:name="_Toc192872973"/>
      <w:bookmarkStart w:id="3869" w:name="_Toc195534112"/>
      <w:r>
        <w:rPr>
          <w:lang w:eastAsia="zh-CN"/>
        </w:rPr>
        <w:t>8.</w:t>
      </w:r>
      <w:r w:rsidR="00377899">
        <w:rPr>
          <w:lang w:eastAsia="zh-CN"/>
        </w:rPr>
        <w:t>2</w:t>
      </w:r>
      <w:r>
        <w:rPr>
          <w:lang w:eastAsia="zh-CN"/>
        </w:rPr>
        <w:t>.5.2.4</w:t>
      </w:r>
      <w:r>
        <w:rPr>
          <w:lang w:eastAsia="zh-CN"/>
        </w:rPr>
        <w:tab/>
        <w:t>Type: LocationNotification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870" w:name="_Toc85734296"/>
      <w:bookmarkStart w:id="3871" w:name="_Toc89431595"/>
      <w:bookmarkStart w:id="3872" w:name="_Toc97042407"/>
      <w:bookmarkStart w:id="3873" w:name="_Toc97045551"/>
      <w:bookmarkStart w:id="3874" w:name="_Toc97155296"/>
      <w:bookmarkStart w:id="3875" w:name="_Toc101521433"/>
      <w:bookmarkStart w:id="3876" w:name="_Toc138761710"/>
      <w:bookmarkStart w:id="3877" w:name="_Toc145707925"/>
      <w:bookmarkStart w:id="3878" w:name="_Toc160570406"/>
      <w:bookmarkStart w:id="3879" w:name="_Toc162008002"/>
      <w:bookmarkStart w:id="3880" w:name="_Toc185515666"/>
      <w:bookmarkStart w:id="3881" w:name="_Toc192872974"/>
      <w:bookmarkStart w:id="3882" w:name="_Toc195534113"/>
      <w:r>
        <w:rPr>
          <w:lang w:eastAsia="zh-CN"/>
        </w:rPr>
        <w:t>8.2</w:t>
      </w:r>
      <w:r w:rsidR="00C95A9A">
        <w:rPr>
          <w:lang w:eastAsia="zh-CN"/>
        </w:rPr>
        <w:t>.5.2.5</w:t>
      </w:r>
      <w:r w:rsidR="00C95A9A">
        <w:rPr>
          <w:lang w:eastAsia="zh-CN"/>
        </w:rPr>
        <w:tab/>
        <w:t>Type: LocationEvent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883" w:name="_Toc85734297"/>
      <w:bookmarkStart w:id="3884" w:name="_Toc89431596"/>
      <w:bookmarkStart w:id="3885" w:name="_Toc97042408"/>
      <w:bookmarkStart w:id="3886" w:name="_Toc97045552"/>
      <w:bookmarkStart w:id="3887" w:name="_Toc97155297"/>
      <w:bookmarkStart w:id="3888" w:name="_Toc101521434"/>
      <w:bookmarkStart w:id="3889" w:name="_Toc138761711"/>
      <w:bookmarkStart w:id="3890" w:name="_Toc145707926"/>
      <w:bookmarkStart w:id="3891" w:name="_Toc160570407"/>
      <w:bookmarkStart w:id="3892" w:name="_Toc162008003"/>
      <w:bookmarkStart w:id="3893" w:name="_Toc185515667"/>
      <w:bookmarkStart w:id="3894" w:name="_Toc192872975"/>
      <w:bookmarkStart w:id="3895" w:name="_Toc195534114"/>
      <w:r>
        <w:rPr>
          <w:lang w:eastAsia="zh-CN"/>
        </w:rPr>
        <w:t>8.2.5.2.6</w:t>
      </w:r>
      <w:r>
        <w:rPr>
          <w:lang w:eastAsia="zh-CN"/>
        </w:rPr>
        <w:tab/>
        <w:t>Type: LocationRequest</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896" w:name="_Toc138761712"/>
      <w:bookmarkStart w:id="3897" w:name="_Toc145707927"/>
      <w:bookmarkStart w:id="3898" w:name="_Toc160570408"/>
      <w:bookmarkStart w:id="3899" w:name="_Toc162008004"/>
      <w:bookmarkStart w:id="3900" w:name="_Toc185515668"/>
      <w:bookmarkStart w:id="3901" w:name="_Toc192872976"/>
      <w:bookmarkStart w:id="3902" w:name="_Toc195534115"/>
      <w:r>
        <w:rPr>
          <w:lang w:eastAsia="zh-CN"/>
        </w:rPr>
        <w:t>8.2.5.2.7</w:t>
      </w:r>
      <w:r>
        <w:rPr>
          <w:lang w:eastAsia="zh-CN"/>
        </w:rPr>
        <w:tab/>
        <w:t>Type: LocationResponse</w:t>
      </w:r>
      <w:bookmarkEnd w:id="3896"/>
      <w:bookmarkEnd w:id="3897"/>
      <w:bookmarkEnd w:id="3898"/>
      <w:bookmarkEnd w:id="3899"/>
      <w:bookmarkEnd w:id="3900"/>
      <w:bookmarkEnd w:id="3901"/>
      <w:bookmarkEnd w:id="390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903" w:name="_Toc138761713"/>
      <w:bookmarkStart w:id="3904" w:name="_Toc145707928"/>
      <w:bookmarkStart w:id="3905" w:name="_Toc160570409"/>
      <w:bookmarkStart w:id="3906" w:name="_Toc162008005"/>
      <w:bookmarkStart w:id="3907" w:name="_Toc185515669"/>
      <w:bookmarkStart w:id="3908" w:name="_Toc192872977"/>
      <w:bookmarkStart w:id="3909" w:name="_Toc19553411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903"/>
      <w:bookmarkEnd w:id="3904"/>
      <w:bookmarkEnd w:id="3905"/>
      <w:bookmarkEnd w:id="3906"/>
      <w:bookmarkEnd w:id="3907"/>
      <w:bookmarkEnd w:id="3908"/>
      <w:bookmarkEnd w:id="390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910" w:name="_Toc138761714"/>
      <w:bookmarkStart w:id="3911" w:name="_Toc145707929"/>
      <w:bookmarkStart w:id="3912" w:name="_Toc160570410"/>
      <w:bookmarkStart w:id="3913" w:name="_Toc162008006"/>
      <w:bookmarkStart w:id="3914" w:name="_Toc185515670"/>
      <w:bookmarkStart w:id="3915" w:name="_Toc192872978"/>
      <w:bookmarkStart w:id="3916" w:name="_Toc195534117"/>
      <w:r>
        <w:rPr>
          <w:lang w:eastAsia="zh-CN"/>
        </w:rPr>
        <w:t>8.2.5.2</w:t>
      </w:r>
      <w:r>
        <w:t>.9</w:t>
      </w:r>
      <w:r>
        <w:tab/>
        <w:t xml:space="preserve">Type: </w:t>
      </w:r>
      <w:r>
        <w:rPr>
          <w:lang w:eastAsia="zh-CN"/>
        </w:rPr>
        <w:t>ConsentRevoked</w:t>
      </w:r>
      <w:bookmarkEnd w:id="3910"/>
      <w:bookmarkEnd w:id="3911"/>
      <w:bookmarkEnd w:id="3912"/>
      <w:bookmarkEnd w:id="3913"/>
      <w:bookmarkEnd w:id="3914"/>
      <w:bookmarkEnd w:id="3915"/>
      <w:bookmarkEnd w:id="391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917" w:name="_Toc85734298"/>
      <w:bookmarkStart w:id="3918" w:name="_Toc89431597"/>
      <w:bookmarkStart w:id="3919" w:name="_Toc97042409"/>
      <w:bookmarkStart w:id="3920" w:name="_Toc97045553"/>
      <w:bookmarkStart w:id="3921" w:name="_Toc97155298"/>
      <w:bookmarkStart w:id="3922" w:name="_Toc101521435"/>
      <w:bookmarkStart w:id="3923" w:name="_Toc138761715"/>
      <w:bookmarkStart w:id="3924" w:name="_Toc145707930"/>
      <w:bookmarkStart w:id="3925" w:name="_Toc160570411"/>
      <w:bookmarkStart w:id="3926" w:name="_Toc162008007"/>
      <w:bookmarkStart w:id="3927" w:name="_Toc185515671"/>
      <w:bookmarkStart w:id="3928" w:name="_Toc192872979"/>
      <w:bookmarkStart w:id="3929" w:name="_Toc195534118"/>
      <w:r>
        <w:rPr>
          <w:lang w:eastAsia="zh-CN"/>
        </w:rPr>
        <w:t>8.</w:t>
      </w:r>
      <w:r w:rsidR="00377899">
        <w:rPr>
          <w:lang w:eastAsia="zh-CN"/>
        </w:rPr>
        <w:t>2</w:t>
      </w:r>
      <w:r>
        <w:rPr>
          <w:lang w:eastAsia="zh-CN"/>
        </w:rPr>
        <w:t>.5.3</w:t>
      </w:r>
      <w:r>
        <w:rPr>
          <w:lang w:eastAsia="zh-CN"/>
        </w:rPr>
        <w:tab/>
        <w:t>Simple data types and enumerations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930" w:name="_Toc85734299"/>
      <w:bookmarkStart w:id="3931" w:name="_Toc89431598"/>
      <w:bookmarkStart w:id="3932" w:name="_Toc97042410"/>
      <w:bookmarkStart w:id="3933" w:name="_Toc97045554"/>
      <w:bookmarkStart w:id="3934" w:name="_Toc97155299"/>
      <w:bookmarkStart w:id="3935" w:name="_Toc101521436"/>
      <w:bookmarkStart w:id="3936" w:name="_Toc138761716"/>
      <w:bookmarkStart w:id="3937" w:name="_Toc145707931"/>
      <w:bookmarkStart w:id="3938" w:name="_Toc160570412"/>
      <w:bookmarkStart w:id="3939" w:name="_Toc162008008"/>
      <w:bookmarkStart w:id="3940" w:name="_Toc185515672"/>
      <w:bookmarkStart w:id="3941" w:name="_Toc192872980"/>
      <w:bookmarkStart w:id="3942" w:name="_Toc195534119"/>
      <w:r>
        <w:t>8.</w:t>
      </w:r>
      <w:r w:rsidR="00377899">
        <w:t>2</w:t>
      </w:r>
      <w:r>
        <w:t>.6</w:t>
      </w:r>
      <w:r>
        <w:tab/>
        <w:t>Error Handling</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D0402E1" w14:textId="7FD8285F" w:rsidR="00D017C1" w:rsidRDefault="00D017C1" w:rsidP="00D017C1">
      <w:pPr>
        <w:pStyle w:val="Heading4"/>
      </w:pPr>
      <w:bookmarkStart w:id="3943" w:name="_Toc100767822"/>
      <w:bookmarkStart w:id="3944" w:name="_Toc138761717"/>
      <w:bookmarkStart w:id="3945" w:name="_Toc145707932"/>
      <w:bookmarkStart w:id="3946" w:name="_Toc160570413"/>
      <w:bookmarkStart w:id="3947" w:name="_Toc162008009"/>
      <w:bookmarkStart w:id="3948" w:name="_Toc185515673"/>
      <w:bookmarkStart w:id="3949" w:name="_Toc192872981"/>
      <w:bookmarkStart w:id="3950" w:name="_Toc195534120"/>
      <w:r>
        <w:t>8.2.6.1</w:t>
      </w:r>
      <w:r>
        <w:tab/>
        <w:t>General</w:t>
      </w:r>
      <w:bookmarkEnd w:id="3943"/>
      <w:bookmarkEnd w:id="3944"/>
      <w:bookmarkEnd w:id="3945"/>
      <w:bookmarkEnd w:id="3946"/>
      <w:bookmarkEnd w:id="3947"/>
      <w:bookmarkEnd w:id="3948"/>
      <w:bookmarkEnd w:id="3949"/>
      <w:bookmarkEnd w:id="3950"/>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951" w:name="_Toc100767823"/>
      <w:bookmarkStart w:id="3952" w:name="_Toc138761718"/>
      <w:bookmarkStart w:id="3953" w:name="_Toc145707933"/>
      <w:bookmarkStart w:id="3954" w:name="_Toc160570414"/>
      <w:bookmarkStart w:id="3955" w:name="_Toc162008010"/>
      <w:bookmarkStart w:id="3956" w:name="_Toc185515674"/>
      <w:bookmarkStart w:id="3957" w:name="_Toc192872982"/>
      <w:bookmarkStart w:id="3958" w:name="_Toc195534121"/>
      <w:r>
        <w:t>8.2.6.2</w:t>
      </w:r>
      <w:r>
        <w:tab/>
        <w:t>Protocol Errors</w:t>
      </w:r>
      <w:bookmarkEnd w:id="3951"/>
      <w:bookmarkEnd w:id="3952"/>
      <w:bookmarkEnd w:id="3953"/>
      <w:bookmarkEnd w:id="3954"/>
      <w:bookmarkEnd w:id="3955"/>
      <w:bookmarkEnd w:id="3956"/>
      <w:bookmarkEnd w:id="3957"/>
      <w:bookmarkEnd w:id="395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959" w:name="_Toc100767824"/>
      <w:bookmarkStart w:id="3960" w:name="_Toc138761719"/>
      <w:bookmarkStart w:id="3961" w:name="_Toc145707934"/>
      <w:bookmarkStart w:id="3962" w:name="_Toc160570415"/>
      <w:bookmarkStart w:id="3963" w:name="_Toc162008011"/>
      <w:bookmarkStart w:id="3964" w:name="_Toc185515675"/>
      <w:bookmarkStart w:id="3965" w:name="_Toc192872983"/>
      <w:bookmarkStart w:id="3966" w:name="_Toc195534122"/>
      <w:r>
        <w:t>8.2.6.3</w:t>
      </w:r>
      <w:r>
        <w:tab/>
        <w:t>Application Errors</w:t>
      </w:r>
      <w:bookmarkEnd w:id="3959"/>
      <w:bookmarkEnd w:id="3960"/>
      <w:bookmarkEnd w:id="3961"/>
      <w:bookmarkEnd w:id="3962"/>
      <w:bookmarkEnd w:id="3963"/>
      <w:bookmarkEnd w:id="3964"/>
      <w:bookmarkEnd w:id="3965"/>
      <w:bookmarkEnd w:id="396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967" w:name="_Toc85734300"/>
      <w:bookmarkStart w:id="3968" w:name="_Toc89431599"/>
      <w:bookmarkStart w:id="3969" w:name="_Toc97042411"/>
      <w:bookmarkStart w:id="3970" w:name="_Toc97045555"/>
      <w:bookmarkStart w:id="3971" w:name="_Toc97155300"/>
      <w:bookmarkStart w:id="3972" w:name="_Toc101521437"/>
      <w:bookmarkStart w:id="3973" w:name="_Toc138761720"/>
      <w:bookmarkStart w:id="3974" w:name="_Toc145707935"/>
      <w:bookmarkStart w:id="3975" w:name="_Toc160570416"/>
      <w:bookmarkStart w:id="3976" w:name="_Toc162008012"/>
      <w:bookmarkStart w:id="3977" w:name="_Toc185515676"/>
      <w:bookmarkStart w:id="3978" w:name="_Toc192872984"/>
      <w:bookmarkStart w:id="3979" w:name="_Toc195534123"/>
      <w:r>
        <w:t>8.</w:t>
      </w:r>
      <w:r w:rsidR="00377899">
        <w:t>2</w:t>
      </w:r>
      <w:r>
        <w:t>.7</w:t>
      </w:r>
      <w:r>
        <w:tab/>
        <w:t>Feature negotiation</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980" w:name="_Toc85734301"/>
      <w:bookmarkStart w:id="3981" w:name="_Toc89431600"/>
      <w:bookmarkStart w:id="3982" w:name="_Toc97042412"/>
      <w:bookmarkStart w:id="3983" w:name="_Toc97045556"/>
      <w:bookmarkStart w:id="3984" w:name="_Toc97155301"/>
      <w:bookmarkStart w:id="3985" w:name="_Toc101521438"/>
      <w:bookmarkStart w:id="3986" w:name="_Toc138761721"/>
      <w:bookmarkStart w:id="3987" w:name="_Toc145707936"/>
      <w:bookmarkStart w:id="3988" w:name="_Toc160570417"/>
      <w:bookmarkStart w:id="3989" w:name="_Toc162008013"/>
      <w:bookmarkStart w:id="3990" w:name="_Toc185515677"/>
      <w:bookmarkStart w:id="3991" w:name="_Toc192872985"/>
      <w:bookmarkStart w:id="3992" w:name="_Toc195534124"/>
      <w:r>
        <w:t>8.3</w:t>
      </w:r>
      <w:r>
        <w:tab/>
        <w:t>Eees_UEIdentifier API</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12A38C20" w14:textId="03D50268" w:rsidR="00BD7A82" w:rsidRDefault="00BD7A82" w:rsidP="00BD7A82">
      <w:pPr>
        <w:pStyle w:val="Heading3"/>
      </w:pPr>
      <w:bookmarkStart w:id="3993" w:name="_Toc85734302"/>
      <w:bookmarkStart w:id="3994" w:name="_Toc89431601"/>
      <w:bookmarkStart w:id="3995" w:name="_Toc97042413"/>
      <w:bookmarkStart w:id="3996" w:name="_Toc97045557"/>
      <w:bookmarkStart w:id="3997" w:name="_Toc97155302"/>
      <w:bookmarkStart w:id="3998" w:name="_Toc101521439"/>
      <w:bookmarkStart w:id="3999" w:name="_Toc138761722"/>
      <w:bookmarkStart w:id="4000" w:name="_Toc145707937"/>
      <w:bookmarkStart w:id="4001" w:name="_Toc160570418"/>
      <w:bookmarkStart w:id="4002" w:name="_Toc162008014"/>
      <w:bookmarkStart w:id="4003" w:name="_Toc185515678"/>
      <w:bookmarkStart w:id="4004" w:name="_Toc192872986"/>
      <w:bookmarkStart w:id="4005" w:name="_Toc195534125"/>
      <w:r>
        <w:t>8.3.1</w:t>
      </w:r>
      <w:r>
        <w:tab/>
      </w:r>
      <w:bookmarkEnd w:id="3993"/>
      <w:r w:rsidR="00B01C2E">
        <w:t>Introduction</w:t>
      </w:r>
      <w:bookmarkEnd w:id="3994"/>
      <w:bookmarkEnd w:id="3995"/>
      <w:bookmarkEnd w:id="3996"/>
      <w:bookmarkEnd w:id="3997"/>
      <w:bookmarkEnd w:id="3998"/>
      <w:bookmarkEnd w:id="3999"/>
      <w:bookmarkEnd w:id="4000"/>
      <w:bookmarkEnd w:id="4001"/>
      <w:bookmarkEnd w:id="4002"/>
      <w:bookmarkEnd w:id="4003"/>
      <w:bookmarkEnd w:id="4004"/>
      <w:bookmarkEnd w:id="400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006" w:name="_Toc85734303"/>
      <w:bookmarkStart w:id="4007" w:name="_Toc89431602"/>
      <w:bookmarkStart w:id="4008" w:name="_Toc97042414"/>
      <w:bookmarkStart w:id="4009" w:name="_Toc97045558"/>
      <w:bookmarkStart w:id="4010" w:name="_Toc97155303"/>
      <w:bookmarkStart w:id="4011" w:name="_Toc101521440"/>
      <w:bookmarkStart w:id="4012" w:name="_Toc138761723"/>
      <w:bookmarkStart w:id="4013" w:name="_Toc145707938"/>
      <w:bookmarkStart w:id="4014" w:name="_Toc160570419"/>
      <w:bookmarkStart w:id="4015" w:name="_Toc162008015"/>
      <w:bookmarkStart w:id="4016" w:name="_Toc185515679"/>
      <w:bookmarkStart w:id="4017" w:name="_Toc192872987"/>
      <w:bookmarkStart w:id="4018" w:name="_Toc195534126"/>
      <w:r>
        <w:t>8.3</w:t>
      </w:r>
      <w:r w:rsidR="00BD7A82">
        <w:t>.2</w:t>
      </w:r>
      <w:r w:rsidR="00BD7A82">
        <w:tab/>
        <w:t>Resources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019" w:name="_Toc85734314"/>
      <w:bookmarkStart w:id="4020" w:name="_Toc89431613"/>
      <w:bookmarkStart w:id="4021" w:name="_Toc97042425"/>
      <w:bookmarkStart w:id="4022" w:name="_Toc97045569"/>
      <w:bookmarkStart w:id="4023" w:name="_Toc97155314"/>
      <w:bookmarkStart w:id="4024" w:name="_Toc101521451"/>
      <w:bookmarkStart w:id="4025" w:name="_Toc138761724"/>
      <w:bookmarkStart w:id="4026" w:name="_Toc145707939"/>
      <w:bookmarkStart w:id="4027" w:name="_Toc160570420"/>
      <w:bookmarkStart w:id="4028" w:name="_Toc162008016"/>
      <w:bookmarkStart w:id="4029" w:name="_Toc185515680"/>
      <w:bookmarkStart w:id="4030" w:name="_Toc192872988"/>
      <w:bookmarkStart w:id="4031" w:name="_Toc195534127"/>
      <w:r>
        <w:t>8.</w:t>
      </w:r>
      <w:r w:rsidR="0026562D">
        <w:t>3</w:t>
      </w:r>
      <w:r>
        <w:t>.3</w:t>
      </w:r>
      <w:r>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C1841AC" w14:textId="77777777" w:rsidR="003633CB" w:rsidRDefault="003633CB" w:rsidP="003633CB">
      <w:pPr>
        <w:pStyle w:val="Heading4"/>
      </w:pPr>
      <w:bookmarkStart w:id="4032" w:name="_Toc510696623"/>
      <w:bookmarkStart w:id="4033" w:name="_Toc35971414"/>
      <w:bookmarkStart w:id="4034" w:name="_Toc96843360"/>
      <w:bookmarkStart w:id="4035" w:name="_Toc96844335"/>
      <w:bookmarkStart w:id="4036" w:name="_Toc97039889"/>
      <w:bookmarkStart w:id="4037" w:name="_Toc138761725"/>
      <w:bookmarkStart w:id="4038" w:name="_Toc145707940"/>
      <w:bookmarkStart w:id="4039" w:name="_Toc160570421"/>
      <w:bookmarkStart w:id="4040" w:name="_Toc162008017"/>
      <w:bookmarkStart w:id="4041" w:name="_Toc185515681"/>
      <w:bookmarkStart w:id="4042" w:name="_Toc192872989"/>
      <w:bookmarkStart w:id="4043" w:name="_Toc195534128"/>
      <w:r>
        <w:t>8.3.3.1</w:t>
      </w:r>
      <w:r>
        <w:tab/>
        <w:t>Overview</w:t>
      </w:r>
      <w:bookmarkEnd w:id="4032"/>
      <w:bookmarkEnd w:id="4033"/>
      <w:bookmarkEnd w:id="4034"/>
      <w:bookmarkEnd w:id="4035"/>
      <w:bookmarkEnd w:id="4036"/>
      <w:bookmarkEnd w:id="4037"/>
      <w:bookmarkEnd w:id="4038"/>
      <w:bookmarkEnd w:id="4039"/>
      <w:bookmarkEnd w:id="4040"/>
      <w:bookmarkEnd w:id="4041"/>
      <w:bookmarkEnd w:id="4042"/>
      <w:bookmarkEnd w:id="404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80614698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044" w:name="_Toc510696624"/>
      <w:bookmarkStart w:id="4045" w:name="_Toc35971415"/>
      <w:bookmarkStart w:id="4046" w:name="_Toc96843361"/>
      <w:bookmarkStart w:id="4047" w:name="_Toc96844336"/>
      <w:bookmarkStart w:id="4048" w:name="_Toc97039890"/>
      <w:bookmarkStart w:id="4049" w:name="_Toc138761726"/>
      <w:bookmarkStart w:id="4050" w:name="_Toc145707941"/>
      <w:bookmarkStart w:id="4051" w:name="_Toc160570422"/>
      <w:bookmarkStart w:id="4052" w:name="_Toc162008018"/>
      <w:bookmarkStart w:id="4053" w:name="_Toc185515682"/>
      <w:bookmarkStart w:id="4054" w:name="_Toc192872990"/>
      <w:bookmarkStart w:id="4055" w:name="_Toc195534129"/>
      <w:r>
        <w:t>8.3.3.2</w:t>
      </w:r>
      <w:r>
        <w:tab/>
        <w:t xml:space="preserve">Operation: </w:t>
      </w:r>
      <w:bookmarkEnd w:id="4044"/>
      <w:bookmarkEnd w:id="4045"/>
      <w:bookmarkEnd w:id="4046"/>
      <w:bookmarkEnd w:id="4047"/>
      <w:bookmarkEnd w:id="4048"/>
      <w:r>
        <w:t>Fetch</w:t>
      </w:r>
      <w:bookmarkEnd w:id="4049"/>
      <w:bookmarkEnd w:id="4050"/>
      <w:bookmarkEnd w:id="4051"/>
      <w:bookmarkEnd w:id="4052"/>
      <w:bookmarkEnd w:id="4053"/>
      <w:bookmarkEnd w:id="4054"/>
      <w:bookmarkEnd w:id="4055"/>
    </w:p>
    <w:p w14:paraId="47A584C0" w14:textId="639BF4BF" w:rsidR="00D0620E" w:rsidRDefault="00D0620E" w:rsidP="00527D5E">
      <w:bookmarkStart w:id="4056" w:name="_Toc510696625"/>
      <w:bookmarkStart w:id="4057" w:name="_Toc35971416"/>
      <w:bookmarkStart w:id="4058" w:name="_Toc96843362"/>
      <w:bookmarkStart w:id="4059" w:name="_Toc96844337"/>
      <w:bookmarkStart w:id="4060" w:name="_Toc97039891"/>
      <w:bookmarkStart w:id="4061" w:name="_Toc138761727"/>
      <w:bookmarkStart w:id="4062" w:name="_Toc145707942"/>
      <w:r>
        <w:t>This operation is deprecated. The operation defined in clause 8.3.3.3 should be used instead.</w:t>
      </w:r>
    </w:p>
    <w:p w14:paraId="1293A99A" w14:textId="01DAF2E9" w:rsidR="003633CB" w:rsidRDefault="003633CB" w:rsidP="003633CB">
      <w:pPr>
        <w:pStyle w:val="Heading5"/>
      </w:pPr>
      <w:bookmarkStart w:id="4063" w:name="_Toc160570423"/>
      <w:bookmarkStart w:id="4064" w:name="_Toc162008019"/>
      <w:bookmarkStart w:id="4065" w:name="_Toc185515683"/>
      <w:bookmarkStart w:id="4066" w:name="_Toc192872991"/>
      <w:bookmarkStart w:id="4067" w:name="_Toc195534130"/>
      <w:r>
        <w:t>8.3.3.2.1</w:t>
      </w:r>
      <w:r>
        <w:tab/>
        <w:t>Description</w:t>
      </w:r>
      <w:bookmarkEnd w:id="4056"/>
      <w:bookmarkEnd w:id="4057"/>
      <w:bookmarkEnd w:id="4058"/>
      <w:bookmarkEnd w:id="4059"/>
      <w:bookmarkEnd w:id="4060"/>
      <w:bookmarkEnd w:id="4061"/>
      <w:bookmarkEnd w:id="4062"/>
      <w:bookmarkEnd w:id="4063"/>
      <w:bookmarkEnd w:id="4064"/>
      <w:bookmarkEnd w:id="4065"/>
      <w:bookmarkEnd w:id="4066"/>
      <w:bookmarkEnd w:id="4067"/>
    </w:p>
    <w:p w14:paraId="45DE3BEE" w14:textId="77777777" w:rsidR="003633CB" w:rsidRPr="00384E92" w:rsidRDefault="003633CB" w:rsidP="003633CB">
      <w:bookmarkStart w:id="4068" w:name="_Toc510696626"/>
      <w:bookmarkStart w:id="4069" w:name="_Toc35971417"/>
      <w:bookmarkStart w:id="4070" w:name="_Toc96843363"/>
      <w:bookmarkStart w:id="4071" w:name="_Toc96844338"/>
      <w:bookmarkStart w:id="407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073" w:name="_Toc138761728"/>
      <w:bookmarkStart w:id="4074" w:name="_Toc145707943"/>
      <w:bookmarkStart w:id="4075" w:name="_Toc160570424"/>
      <w:bookmarkStart w:id="4076" w:name="_Toc162008020"/>
      <w:bookmarkStart w:id="4077" w:name="_Toc185515684"/>
      <w:bookmarkStart w:id="4078" w:name="_Toc192872992"/>
      <w:bookmarkStart w:id="4079" w:name="_Toc195534131"/>
      <w:r>
        <w:t>8.3.3.2.2</w:t>
      </w:r>
      <w:r>
        <w:tab/>
        <w:t>Operation Definition</w:t>
      </w:r>
      <w:bookmarkEnd w:id="4068"/>
      <w:bookmarkEnd w:id="4069"/>
      <w:bookmarkEnd w:id="4070"/>
      <w:bookmarkEnd w:id="4071"/>
      <w:bookmarkEnd w:id="4072"/>
      <w:bookmarkEnd w:id="4073"/>
      <w:bookmarkEnd w:id="4074"/>
      <w:bookmarkEnd w:id="4075"/>
      <w:bookmarkEnd w:id="4076"/>
      <w:bookmarkEnd w:id="4077"/>
      <w:bookmarkEnd w:id="4078"/>
      <w:bookmarkEnd w:id="407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080" w:name="_Toc510696627"/>
      <w:bookmarkStart w:id="408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080"/>
      <w:bookmarkEnd w:id="4081"/>
    </w:tbl>
    <w:p w14:paraId="3CB40F72" w14:textId="019F058B" w:rsidR="00BD7A82" w:rsidRDefault="00BD7A82" w:rsidP="00BD7A82"/>
    <w:p w14:paraId="23AB7917" w14:textId="77777777" w:rsidR="00D0620E" w:rsidRDefault="00D0620E" w:rsidP="00D0620E">
      <w:pPr>
        <w:pStyle w:val="Heading4"/>
      </w:pPr>
      <w:bookmarkStart w:id="4082" w:name="_Toc160570425"/>
      <w:bookmarkStart w:id="4083" w:name="_Toc162008021"/>
      <w:bookmarkStart w:id="4084" w:name="_Toc185515685"/>
      <w:bookmarkStart w:id="4085" w:name="_Toc192872993"/>
      <w:bookmarkStart w:id="4086" w:name="_Toc195534132"/>
      <w:r>
        <w:t>8.3.3.3</w:t>
      </w:r>
      <w:r>
        <w:tab/>
        <w:t>Operation: Get</w:t>
      </w:r>
      <w:bookmarkEnd w:id="4082"/>
      <w:bookmarkEnd w:id="4083"/>
      <w:bookmarkEnd w:id="4084"/>
      <w:bookmarkEnd w:id="4085"/>
      <w:bookmarkEnd w:id="4086"/>
    </w:p>
    <w:p w14:paraId="0451374F" w14:textId="77777777" w:rsidR="00D0620E" w:rsidRDefault="00D0620E" w:rsidP="00D0620E">
      <w:pPr>
        <w:pStyle w:val="Heading5"/>
      </w:pPr>
      <w:bookmarkStart w:id="4087" w:name="_Toc160570426"/>
      <w:bookmarkStart w:id="4088" w:name="_Toc162008022"/>
      <w:bookmarkStart w:id="4089" w:name="_Toc185515686"/>
      <w:bookmarkStart w:id="4090" w:name="_Toc192872994"/>
      <w:bookmarkStart w:id="4091" w:name="_Toc195534133"/>
      <w:r>
        <w:t>8.3.3.3.1</w:t>
      </w:r>
      <w:r>
        <w:tab/>
        <w:t>Description</w:t>
      </w:r>
      <w:bookmarkEnd w:id="4087"/>
      <w:bookmarkEnd w:id="4088"/>
      <w:bookmarkEnd w:id="4089"/>
      <w:bookmarkEnd w:id="4090"/>
      <w:bookmarkEnd w:id="409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092" w:name="_Toc160570427"/>
      <w:bookmarkStart w:id="4093" w:name="_Toc162008023"/>
      <w:bookmarkStart w:id="4094" w:name="_Toc185515687"/>
      <w:bookmarkStart w:id="4095" w:name="_Toc192872995"/>
      <w:bookmarkStart w:id="4096" w:name="_Toc195534134"/>
      <w:r>
        <w:t>8.3.3.3.2</w:t>
      </w:r>
      <w:r>
        <w:tab/>
        <w:t>Operation Definition</w:t>
      </w:r>
      <w:bookmarkEnd w:id="4092"/>
      <w:bookmarkEnd w:id="4093"/>
      <w:bookmarkEnd w:id="4094"/>
      <w:bookmarkEnd w:id="4095"/>
      <w:bookmarkEnd w:id="409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097" w:name="_Toc85734315"/>
      <w:bookmarkStart w:id="4098" w:name="_Toc89431614"/>
      <w:bookmarkStart w:id="4099" w:name="_Toc97042426"/>
      <w:bookmarkStart w:id="4100" w:name="_Toc97045570"/>
      <w:bookmarkStart w:id="4101" w:name="_Toc97155315"/>
      <w:bookmarkStart w:id="4102" w:name="_Toc101521452"/>
      <w:bookmarkStart w:id="4103" w:name="_Toc138761729"/>
      <w:bookmarkStart w:id="4104" w:name="_Toc145707944"/>
      <w:bookmarkStart w:id="4105" w:name="_Toc160570428"/>
      <w:bookmarkStart w:id="4106" w:name="_Toc162008024"/>
      <w:bookmarkStart w:id="4107" w:name="_Toc185515688"/>
      <w:bookmarkStart w:id="4108" w:name="_Toc192872996"/>
      <w:bookmarkStart w:id="4109" w:name="_Toc195534135"/>
      <w:r>
        <w:t>8.</w:t>
      </w:r>
      <w:r w:rsidR="0026562D">
        <w:t>3</w:t>
      </w:r>
      <w:r>
        <w:t>.4</w:t>
      </w:r>
      <w:r>
        <w:tab/>
        <w:t>Notifications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0C35F33" w14:textId="77777777" w:rsidR="00BD7A82" w:rsidRDefault="00BD7A82" w:rsidP="00BD7A82">
      <w:r>
        <w:t>None.</w:t>
      </w:r>
    </w:p>
    <w:p w14:paraId="5227F261" w14:textId="13E54C29" w:rsidR="00BD7A82" w:rsidRDefault="00BD7A82" w:rsidP="00BD7A82">
      <w:pPr>
        <w:pStyle w:val="Heading3"/>
      </w:pPr>
      <w:bookmarkStart w:id="4110" w:name="_Toc85734316"/>
      <w:bookmarkStart w:id="4111" w:name="_Toc89431615"/>
      <w:bookmarkStart w:id="4112" w:name="_Toc97042427"/>
      <w:bookmarkStart w:id="4113" w:name="_Toc97045571"/>
      <w:bookmarkStart w:id="4114" w:name="_Toc97155316"/>
      <w:bookmarkStart w:id="4115" w:name="_Toc101521453"/>
      <w:bookmarkStart w:id="4116" w:name="_Toc138761730"/>
      <w:bookmarkStart w:id="4117" w:name="_Toc145707945"/>
      <w:bookmarkStart w:id="4118" w:name="_Toc160570429"/>
      <w:bookmarkStart w:id="4119" w:name="_Toc162008025"/>
      <w:bookmarkStart w:id="4120" w:name="_Toc185515689"/>
      <w:bookmarkStart w:id="4121" w:name="_Toc192872997"/>
      <w:bookmarkStart w:id="4122" w:name="_Toc195534136"/>
      <w:r>
        <w:t>8.</w:t>
      </w:r>
      <w:r w:rsidR="0026562D">
        <w:t>3</w:t>
      </w:r>
      <w:r>
        <w:t>.5</w:t>
      </w:r>
      <w:r>
        <w:tab/>
        <w:t>Data Model</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618A5EAF" w14:textId="5A676C24" w:rsidR="00BD7A82" w:rsidRDefault="0026562D" w:rsidP="00BD7A82">
      <w:pPr>
        <w:pStyle w:val="Heading4"/>
        <w:rPr>
          <w:lang w:eastAsia="zh-CN"/>
        </w:rPr>
      </w:pPr>
      <w:bookmarkStart w:id="4123" w:name="_Toc85734317"/>
      <w:bookmarkStart w:id="4124" w:name="_Toc89431616"/>
      <w:bookmarkStart w:id="4125" w:name="_Toc97042428"/>
      <w:bookmarkStart w:id="4126" w:name="_Toc97045572"/>
      <w:bookmarkStart w:id="4127" w:name="_Toc97155317"/>
      <w:bookmarkStart w:id="4128" w:name="_Toc101521454"/>
      <w:bookmarkStart w:id="4129" w:name="_Toc138761731"/>
      <w:bookmarkStart w:id="4130" w:name="_Toc145707946"/>
      <w:bookmarkStart w:id="4131" w:name="_Toc160570430"/>
      <w:bookmarkStart w:id="4132" w:name="_Toc162008026"/>
      <w:bookmarkStart w:id="4133" w:name="_Toc185515690"/>
      <w:bookmarkStart w:id="4134" w:name="_Toc192872998"/>
      <w:bookmarkStart w:id="4135" w:name="_Toc195534137"/>
      <w:r>
        <w:rPr>
          <w:lang w:eastAsia="zh-CN"/>
        </w:rPr>
        <w:t>8.3</w:t>
      </w:r>
      <w:r w:rsidR="00BD7A82">
        <w:rPr>
          <w:lang w:eastAsia="zh-CN"/>
        </w:rPr>
        <w:t>.5.1</w:t>
      </w:r>
      <w:r w:rsidR="00BD7A82">
        <w:rPr>
          <w:lang w:eastAsia="zh-CN"/>
        </w:rPr>
        <w:tab/>
        <w:t>General</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136" w:name="_Toc85734318"/>
      <w:bookmarkStart w:id="4137" w:name="_Toc89431617"/>
      <w:bookmarkStart w:id="4138" w:name="_Toc97042429"/>
      <w:bookmarkStart w:id="4139" w:name="_Toc97045573"/>
      <w:bookmarkStart w:id="4140" w:name="_Toc97155318"/>
      <w:bookmarkStart w:id="4141" w:name="_Toc101521455"/>
      <w:bookmarkStart w:id="4142" w:name="_Toc138761732"/>
      <w:bookmarkStart w:id="4143" w:name="_Toc145707947"/>
      <w:bookmarkStart w:id="4144" w:name="_Toc160570431"/>
      <w:bookmarkStart w:id="4145" w:name="_Toc162008027"/>
      <w:bookmarkStart w:id="4146" w:name="_Toc185515691"/>
      <w:bookmarkStart w:id="4147" w:name="_Toc192872999"/>
      <w:bookmarkStart w:id="4148" w:name="_Toc195534138"/>
      <w:r>
        <w:rPr>
          <w:lang w:eastAsia="zh-CN"/>
        </w:rPr>
        <w:t>8.</w:t>
      </w:r>
      <w:r w:rsidR="0026562D">
        <w:rPr>
          <w:lang w:eastAsia="zh-CN"/>
        </w:rPr>
        <w:t>3</w:t>
      </w:r>
      <w:r>
        <w:rPr>
          <w:lang w:eastAsia="zh-CN"/>
        </w:rPr>
        <w:t>.5.2</w:t>
      </w:r>
      <w:r>
        <w:rPr>
          <w:lang w:eastAsia="zh-CN"/>
        </w:rPr>
        <w:tab/>
        <w:t>Structured data types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CE86B58" w14:textId="364B2A37" w:rsidR="00BD7A82" w:rsidRDefault="00BD7A82" w:rsidP="00BD7A82">
      <w:pPr>
        <w:pStyle w:val="Heading5"/>
        <w:rPr>
          <w:lang w:eastAsia="zh-CN"/>
        </w:rPr>
      </w:pPr>
      <w:bookmarkStart w:id="4149" w:name="_Toc85734319"/>
      <w:bookmarkStart w:id="4150" w:name="_Toc89431618"/>
      <w:bookmarkStart w:id="4151" w:name="_Toc97042430"/>
      <w:bookmarkStart w:id="4152" w:name="_Toc97045574"/>
      <w:bookmarkStart w:id="4153" w:name="_Toc97155319"/>
      <w:bookmarkStart w:id="4154" w:name="_Toc101521456"/>
      <w:bookmarkStart w:id="4155" w:name="_Toc138761733"/>
      <w:bookmarkStart w:id="4156" w:name="_Toc145707948"/>
      <w:bookmarkStart w:id="4157" w:name="_Toc160570432"/>
      <w:bookmarkStart w:id="4158" w:name="_Toc162008028"/>
      <w:bookmarkStart w:id="4159" w:name="_Toc185515692"/>
      <w:bookmarkStart w:id="4160" w:name="_Toc192873000"/>
      <w:bookmarkStart w:id="4161" w:name="_Toc195534139"/>
      <w:r>
        <w:rPr>
          <w:lang w:eastAsia="zh-CN"/>
        </w:rPr>
        <w:t>8.</w:t>
      </w:r>
      <w:r w:rsidR="0026562D">
        <w:rPr>
          <w:lang w:eastAsia="zh-CN"/>
        </w:rPr>
        <w:t>3</w:t>
      </w:r>
      <w:r>
        <w:rPr>
          <w:lang w:eastAsia="zh-CN"/>
        </w:rPr>
        <w:t>.5.2.1</w:t>
      </w:r>
      <w:r>
        <w:rPr>
          <w:lang w:eastAsia="zh-CN"/>
        </w:rPr>
        <w:tab/>
        <w:t>Introduction</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B6AEFDB" w14:textId="60987BF1" w:rsidR="00BD7A82" w:rsidRDefault="00BD7A82" w:rsidP="00BD7A82">
      <w:pPr>
        <w:pStyle w:val="Heading5"/>
        <w:rPr>
          <w:lang w:eastAsia="zh-CN"/>
        </w:rPr>
      </w:pPr>
      <w:bookmarkStart w:id="4162" w:name="_Toc85734320"/>
      <w:bookmarkStart w:id="4163" w:name="_Toc89431619"/>
      <w:bookmarkStart w:id="4164" w:name="_Toc97042431"/>
      <w:bookmarkStart w:id="4165" w:name="_Toc97045575"/>
      <w:bookmarkStart w:id="4166" w:name="_Toc97155320"/>
      <w:bookmarkStart w:id="4167" w:name="_Toc101521457"/>
      <w:bookmarkStart w:id="4168" w:name="_Toc138761734"/>
      <w:bookmarkStart w:id="4169" w:name="_Toc145707949"/>
      <w:bookmarkStart w:id="4170" w:name="_Toc160570433"/>
      <w:bookmarkStart w:id="4171" w:name="_Toc162008029"/>
      <w:bookmarkStart w:id="4172" w:name="_Toc185515693"/>
      <w:bookmarkStart w:id="4173" w:name="_Toc192873001"/>
      <w:bookmarkStart w:id="4174" w:name="_Toc195534140"/>
      <w:r>
        <w:rPr>
          <w:lang w:eastAsia="zh-CN"/>
        </w:rPr>
        <w:t>8.</w:t>
      </w:r>
      <w:r w:rsidR="0026562D">
        <w:rPr>
          <w:lang w:eastAsia="zh-CN"/>
        </w:rPr>
        <w:t>3</w:t>
      </w:r>
      <w:r>
        <w:rPr>
          <w:lang w:eastAsia="zh-CN"/>
        </w:rPr>
        <w:t>.5.2.2</w:t>
      </w:r>
      <w:r>
        <w:rPr>
          <w:lang w:eastAsia="zh-CN"/>
        </w:rPr>
        <w:tab/>
        <w:t>Type: UserInformation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4175" w:name="_Toc160570434"/>
      <w:bookmarkStart w:id="4176" w:name="_Toc162008030"/>
      <w:bookmarkStart w:id="4177" w:name="_Toc185515694"/>
      <w:bookmarkStart w:id="4178" w:name="_Toc192873002"/>
      <w:bookmarkStart w:id="4179" w:name="_Toc195534141"/>
      <w:r w:rsidRPr="00527D5E">
        <w:rPr>
          <w:lang w:eastAsia="zh-CN"/>
        </w:rPr>
        <w:t>8.3.5.2.3</w:t>
      </w:r>
      <w:r>
        <w:rPr>
          <w:lang w:eastAsia="zh-CN"/>
        </w:rPr>
        <w:tab/>
        <w:t>Type: UserInfo</w:t>
      </w:r>
      <w:bookmarkEnd w:id="4175"/>
      <w:bookmarkEnd w:id="4176"/>
      <w:bookmarkEnd w:id="4177"/>
      <w:bookmarkEnd w:id="4178"/>
      <w:bookmarkEnd w:id="4179"/>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4180" w:name="_Toc160570435"/>
      <w:bookmarkStart w:id="4181" w:name="_Toc162008031"/>
      <w:bookmarkStart w:id="4182" w:name="_Toc185515695"/>
      <w:bookmarkStart w:id="4183" w:name="_Toc192873003"/>
      <w:bookmarkStart w:id="4184" w:name="_Toc195534142"/>
      <w:r w:rsidRPr="00527D5E">
        <w:rPr>
          <w:lang w:eastAsia="zh-CN"/>
        </w:rPr>
        <w:t>8.3.5.2.4</w:t>
      </w:r>
      <w:r>
        <w:rPr>
          <w:lang w:eastAsia="zh-CN"/>
        </w:rPr>
        <w:tab/>
        <w:t>Type: UeIdInfo</w:t>
      </w:r>
      <w:bookmarkEnd w:id="4180"/>
      <w:bookmarkEnd w:id="4181"/>
      <w:bookmarkEnd w:id="4182"/>
      <w:bookmarkEnd w:id="4183"/>
      <w:bookmarkEnd w:id="418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4185" w:name="_Toc160570436"/>
      <w:bookmarkStart w:id="4186" w:name="_Toc162008032"/>
      <w:bookmarkStart w:id="4187" w:name="_Toc185515696"/>
      <w:bookmarkStart w:id="4188" w:name="_Toc192873004"/>
      <w:bookmarkStart w:id="4189" w:name="_Toc195534143"/>
      <w:r w:rsidRPr="00527D5E">
        <w:rPr>
          <w:lang w:eastAsia="zh-CN"/>
        </w:rPr>
        <w:t>8.3.5.2.5</w:t>
      </w:r>
      <w:r>
        <w:rPr>
          <w:lang w:eastAsia="zh-CN"/>
        </w:rPr>
        <w:tab/>
        <w:t>Type: UeId</w:t>
      </w:r>
      <w:bookmarkEnd w:id="4185"/>
      <w:bookmarkEnd w:id="4186"/>
      <w:bookmarkEnd w:id="4187"/>
      <w:bookmarkEnd w:id="4188"/>
      <w:bookmarkEnd w:id="418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4190" w:name="_Toc85734321"/>
      <w:bookmarkStart w:id="4191" w:name="_Toc89431620"/>
      <w:bookmarkStart w:id="4192" w:name="_Toc97042432"/>
      <w:bookmarkStart w:id="4193" w:name="_Toc97045576"/>
      <w:bookmarkStart w:id="4194" w:name="_Toc97155321"/>
      <w:bookmarkStart w:id="4195" w:name="_Toc101521458"/>
      <w:bookmarkStart w:id="4196" w:name="_Toc138761735"/>
      <w:bookmarkStart w:id="4197" w:name="_Toc145707950"/>
      <w:bookmarkStart w:id="4198" w:name="_Toc160570437"/>
      <w:bookmarkStart w:id="4199" w:name="_Toc162008033"/>
      <w:bookmarkStart w:id="4200" w:name="_Toc185515697"/>
      <w:bookmarkStart w:id="4201" w:name="_Toc192873005"/>
      <w:bookmarkStart w:id="4202" w:name="_Toc195534144"/>
      <w:r>
        <w:rPr>
          <w:lang w:eastAsia="zh-CN"/>
        </w:rPr>
        <w:t>8.3</w:t>
      </w:r>
      <w:r w:rsidR="00BD7A82">
        <w:rPr>
          <w:lang w:eastAsia="zh-CN"/>
        </w:rPr>
        <w:t>.5.3</w:t>
      </w:r>
      <w:r w:rsidR="00BD7A82">
        <w:rPr>
          <w:lang w:eastAsia="zh-CN"/>
        </w:rPr>
        <w:tab/>
        <w:t>Simple data types and enumerations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E735318" w14:textId="77777777" w:rsidR="004E6468" w:rsidRDefault="004E6468" w:rsidP="004E6468">
      <w:pPr>
        <w:pStyle w:val="Heading5"/>
      </w:pPr>
      <w:bookmarkStart w:id="4203" w:name="_Toc160570438"/>
      <w:bookmarkStart w:id="4204" w:name="_Toc162008034"/>
      <w:bookmarkStart w:id="4205" w:name="_Toc185515698"/>
      <w:bookmarkStart w:id="4206" w:name="_Toc192873006"/>
      <w:bookmarkStart w:id="4207" w:name="_Toc195534145"/>
      <w:r>
        <w:t>8.3.5.3.</w:t>
      </w:r>
      <w:r w:rsidRPr="00527D5E">
        <w:t>1</w:t>
      </w:r>
      <w:r>
        <w:tab/>
        <w:t>Introduction</w:t>
      </w:r>
      <w:bookmarkEnd w:id="4203"/>
      <w:bookmarkEnd w:id="4204"/>
      <w:bookmarkEnd w:id="4205"/>
      <w:bookmarkEnd w:id="4206"/>
      <w:bookmarkEnd w:id="420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4208" w:name="_Toc129169592"/>
      <w:bookmarkStart w:id="4209" w:name="_Toc160570439"/>
      <w:bookmarkStart w:id="4210" w:name="_Toc162008035"/>
      <w:bookmarkStart w:id="4211" w:name="_Toc185515699"/>
      <w:bookmarkStart w:id="4212" w:name="_Toc192873007"/>
      <w:bookmarkStart w:id="4213" w:name="_Toc195534146"/>
      <w:r>
        <w:t>8.3.5.3.</w:t>
      </w:r>
      <w:r w:rsidRPr="00527D5E">
        <w:t>2</w:t>
      </w:r>
      <w:r>
        <w:tab/>
        <w:t>Simple data types</w:t>
      </w:r>
      <w:bookmarkEnd w:id="4208"/>
      <w:bookmarkEnd w:id="4209"/>
      <w:bookmarkEnd w:id="4210"/>
      <w:bookmarkEnd w:id="4211"/>
      <w:bookmarkEnd w:id="4212"/>
      <w:bookmarkEnd w:id="421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4214" w:name="_Toc85734322"/>
      <w:bookmarkStart w:id="4215" w:name="_Toc89431621"/>
      <w:bookmarkStart w:id="4216" w:name="_Toc97042433"/>
      <w:bookmarkStart w:id="4217" w:name="_Toc97045577"/>
      <w:bookmarkStart w:id="4218" w:name="_Toc97155322"/>
      <w:bookmarkStart w:id="4219" w:name="_Toc101521459"/>
      <w:bookmarkStart w:id="4220" w:name="_Toc138761736"/>
      <w:bookmarkStart w:id="4221" w:name="_Toc145707951"/>
      <w:bookmarkStart w:id="4222" w:name="_Toc160570440"/>
      <w:bookmarkStart w:id="4223" w:name="_Toc162008036"/>
      <w:bookmarkStart w:id="4224" w:name="_Toc185515700"/>
      <w:bookmarkStart w:id="4225" w:name="_Toc192873008"/>
      <w:bookmarkStart w:id="4226" w:name="_Toc195534147"/>
      <w:r>
        <w:t>8.3</w:t>
      </w:r>
      <w:r w:rsidR="00BD7A82">
        <w:t>.6</w:t>
      </w:r>
      <w:r w:rsidR="00BD7A82">
        <w:tab/>
        <w:t>Error Handling</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4B0AD80" w14:textId="77777777" w:rsidR="000641F8" w:rsidRDefault="000641F8" w:rsidP="000641F8">
      <w:pPr>
        <w:pStyle w:val="Heading4"/>
      </w:pPr>
      <w:bookmarkStart w:id="4227" w:name="_Toc185515701"/>
      <w:bookmarkStart w:id="4228" w:name="_Toc192873009"/>
      <w:bookmarkStart w:id="4229" w:name="_Toc195534148"/>
      <w:bookmarkStart w:id="4230" w:name="_Toc85734323"/>
      <w:bookmarkStart w:id="4231" w:name="_Toc89431622"/>
      <w:bookmarkStart w:id="4232" w:name="_Toc97042434"/>
      <w:bookmarkStart w:id="4233" w:name="_Toc97045578"/>
      <w:bookmarkStart w:id="4234" w:name="_Toc97155323"/>
      <w:bookmarkStart w:id="4235" w:name="_Toc101521460"/>
      <w:bookmarkStart w:id="4236" w:name="_Toc138761737"/>
      <w:bookmarkStart w:id="4237" w:name="_Toc145707952"/>
      <w:bookmarkStart w:id="4238" w:name="_Toc160570441"/>
      <w:bookmarkStart w:id="4239" w:name="_Toc162008037"/>
      <w:r>
        <w:t>8.3.6.1</w:t>
      </w:r>
      <w:r>
        <w:tab/>
        <w:t>General</w:t>
      </w:r>
      <w:bookmarkEnd w:id="4227"/>
      <w:bookmarkEnd w:id="4228"/>
      <w:bookmarkEnd w:id="422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4240" w:name="_Toc185515702"/>
      <w:bookmarkStart w:id="4241" w:name="_Toc192873010"/>
      <w:bookmarkStart w:id="4242" w:name="_Toc195534149"/>
      <w:r>
        <w:t>8.3.6.2</w:t>
      </w:r>
      <w:r>
        <w:tab/>
        <w:t>Protocol Errors</w:t>
      </w:r>
      <w:bookmarkEnd w:id="4240"/>
      <w:bookmarkEnd w:id="4241"/>
      <w:bookmarkEnd w:id="424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4243" w:name="_Toc185515703"/>
      <w:bookmarkStart w:id="4244" w:name="_Toc192873011"/>
      <w:bookmarkStart w:id="4245" w:name="_Toc195534150"/>
      <w:r>
        <w:t>8.3.6.3</w:t>
      </w:r>
      <w:r>
        <w:tab/>
        <w:t>Application Errors</w:t>
      </w:r>
      <w:bookmarkEnd w:id="4243"/>
      <w:bookmarkEnd w:id="4244"/>
      <w:bookmarkEnd w:id="4245"/>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4246" w:name="_Toc185515704"/>
      <w:bookmarkStart w:id="4247" w:name="_Toc192873012"/>
      <w:bookmarkStart w:id="4248" w:name="_Toc195534151"/>
      <w:r>
        <w:t>8.3</w:t>
      </w:r>
      <w:r w:rsidR="00BD7A82">
        <w:t>.7</w:t>
      </w:r>
      <w:r w:rsidR="00BD7A82">
        <w:tab/>
        <w:t>Feature negotiation</w:t>
      </w:r>
      <w:bookmarkEnd w:id="4230"/>
      <w:bookmarkEnd w:id="4231"/>
      <w:bookmarkEnd w:id="4232"/>
      <w:bookmarkEnd w:id="4233"/>
      <w:bookmarkEnd w:id="4234"/>
      <w:bookmarkEnd w:id="4235"/>
      <w:bookmarkEnd w:id="4236"/>
      <w:bookmarkEnd w:id="4237"/>
      <w:bookmarkEnd w:id="4238"/>
      <w:bookmarkEnd w:id="4239"/>
      <w:bookmarkEnd w:id="4246"/>
      <w:bookmarkEnd w:id="4247"/>
      <w:bookmarkEnd w:id="424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4249" w:name="_Toc85734324"/>
      <w:bookmarkStart w:id="4250" w:name="_Toc89431623"/>
      <w:bookmarkStart w:id="4251" w:name="_Toc97042435"/>
      <w:bookmarkStart w:id="4252" w:name="_Toc97045579"/>
      <w:bookmarkStart w:id="4253" w:name="_Toc97155324"/>
      <w:bookmarkStart w:id="4254" w:name="_Toc101521461"/>
      <w:bookmarkStart w:id="4255" w:name="_Toc138761738"/>
      <w:bookmarkStart w:id="4256" w:name="_Toc145707953"/>
      <w:bookmarkStart w:id="4257" w:name="_Toc160570442"/>
      <w:bookmarkStart w:id="4258" w:name="_Toc162008038"/>
      <w:bookmarkStart w:id="4259" w:name="_Toc185515705"/>
      <w:bookmarkStart w:id="4260" w:name="_Toc192873013"/>
      <w:bookmarkStart w:id="4261" w:name="_Toc195534152"/>
      <w:r>
        <w:t>8.4</w:t>
      </w:r>
      <w:r w:rsidR="00C1068C">
        <w:tab/>
        <w:t>Eees_AppClientInformation API</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5C35719" w14:textId="5491D110" w:rsidR="00C1068C" w:rsidRDefault="008D1128" w:rsidP="00C1068C">
      <w:pPr>
        <w:pStyle w:val="Heading3"/>
      </w:pPr>
      <w:bookmarkStart w:id="4262" w:name="_Toc85734325"/>
      <w:bookmarkStart w:id="4263" w:name="_Toc89431624"/>
      <w:bookmarkStart w:id="4264" w:name="_Toc97042436"/>
      <w:bookmarkStart w:id="4265" w:name="_Toc97045580"/>
      <w:bookmarkStart w:id="4266" w:name="_Toc97155325"/>
      <w:bookmarkStart w:id="4267" w:name="_Toc101521462"/>
      <w:bookmarkStart w:id="4268" w:name="_Toc138761739"/>
      <w:bookmarkStart w:id="4269" w:name="_Toc145707954"/>
      <w:bookmarkStart w:id="4270" w:name="_Toc160570443"/>
      <w:bookmarkStart w:id="4271" w:name="_Toc162008039"/>
      <w:bookmarkStart w:id="4272" w:name="_Toc185515706"/>
      <w:bookmarkStart w:id="4273" w:name="_Toc192873014"/>
      <w:bookmarkStart w:id="4274" w:name="_Toc195534153"/>
      <w:r>
        <w:t>8.4</w:t>
      </w:r>
      <w:r w:rsidR="00C1068C">
        <w:t>.1</w:t>
      </w:r>
      <w:r w:rsidR="00C1068C">
        <w:tab/>
      </w:r>
      <w:bookmarkEnd w:id="4262"/>
      <w:r w:rsidR="00C96826">
        <w:t>I</w:t>
      </w:r>
      <w:r w:rsidR="00A81404">
        <w:t>ntroduction</w:t>
      </w:r>
      <w:bookmarkEnd w:id="4263"/>
      <w:bookmarkEnd w:id="4264"/>
      <w:bookmarkEnd w:id="4265"/>
      <w:bookmarkEnd w:id="4266"/>
      <w:bookmarkEnd w:id="4267"/>
      <w:bookmarkEnd w:id="4268"/>
      <w:bookmarkEnd w:id="4269"/>
      <w:bookmarkEnd w:id="4270"/>
      <w:bookmarkEnd w:id="4271"/>
      <w:bookmarkEnd w:id="4272"/>
      <w:bookmarkEnd w:id="4273"/>
      <w:bookmarkEnd w:id="427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4275" w:name="_Toc85734326"/>
      <w:bookmarkStart w:id="4276" w:name="_Toc89431625"/>
      <w:bookmarkStart w:id="4277" w:name="_Toc97042437"/>
      <w:bookmarkStart w:id="4278" w:name="_Toc97045581"/>
      <w:bookmarkStart w:id="4279" w:name="_Toc97155326"/>
      <w:bookmarkStart w:id="4280" w:name="_Toc101521463"/>
      <w:bookmarkStart w:id="4281" w:name="_Toc138761740"/>
      <w:bookmarkStart w:id="4282" w:name="_Toc145707955"/>
      <w:bookmarkStart w:id="4283" w:name="_Toc160570444"/>
      <w:bookmarkStart w:id="4284" w:name="_Toc162008040"/>
      <w:bookmarkStart w:id="4285" w:name="_Toc185515707"/>
      <w:bookmarkStart w:id="4286" w:name="_Toc192873015"/>
      <w:bookmarkStart w:id="4287" w:name="_Toc195534154"/>
      <w:r>
        <w:t>8.</w:t>
      </w:r>
      <w:r w:rsidR="008D1128">
        <w:t>4</w:t>
      </w:r>
      <w:r>
        <w:t>.2</w:t>
      </w:r>
      <w:r>
        <w:tab/>
        <w:t>Resources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4671252" w14:textId="27EFFCE5" w:rsidR="00C1068C" w:rsidRDefault="008D1128" w:rsidP="00C1068C">
      <w:pPr>
        <w:pStyle w:val="Heading4"/>
      </w:pPr>
      <w:bookmarkStart w:id="4288" w:name="_Toc85734327"/>
      <w:bookmarkStart w:id="4289" w:name="_Toc89431626"/>
      <w:bookmarkStart w:id="4290" w:name="_Toc97042438"/>
      <w:bookmarkStart w:id="4291" w:name="_Toc97045582"/>
      <w:bookmarkStart w:id="4292" w:name="_Toc97155327"/>
      <w:bookmarkStart w:id="4293" w:name="_Toc101521464"/>
      <w:bookmarkStart w:id="4294" w:name="_Toc138761741"/>
      <w:bookmarkStart w:id="4295" w:name="_Toc145707956"/>
      <w:bookmarkStart w:id="4296" w:name="_Toc160570445"/>
      <w:bookmarkStart w:id="4297" w:name="_Toc162008041"/>
      <w:bookmarkStart w:id="4298" w:name="_Toc185515708"/>
      <w:bookmarkStart w:id="4299" w:name="_Toc192873016"/>
      <w:bookmarkStart w:id="4300" w:name="_Toc195534155"/>
      <w:r>
        <w:t>8.4</w:t>
      </w:r>
      <w:r w:rsidR="00C1068C">
        <w:t>.2.1</w:t>
      </w:r>
      <w:r w:rsidR="00C1068C">
        <w:tab/>
        <w:t>Overview</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80614698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4301" w:name="_Toc85734328"/>
      <w:bookmarkStart w:id="4302" w:name="_Toc89431627"/>
      <w:bookmarkStart w:id="4303" w:name="_Toc97042439"/>
      <w:bookmarkStart w:id="4304" w:name="_Toc97045583"/>
      <w:bookmarkStart w:id="4305" w:name="_Toc97155328"/>
      <w:bookmarkStart w:id="4306" w:name="_Toc101521465"/>
      <w:bookmarkStart w:id="4307" w:name="_Toc138761742"/>
      <w:bookmarkStart w:id="4308" w:name="_Toc145707957"/>
      <w:bookmarkStart w:id="4309" w:name="_Toc160570446"/>
      <w:bookmarkStart w:id="4310" w:name="_Toc162008042"/>
      <w:bookmarkStart w:id="4311" w:name="_Toc185515709"/>
      <w:bookmarkStart w:id="4312" w:name="_Toc192873017"/>
      <w:bookmarkStart w:id="4313" w:name="_Toc195534156"/>
      <w:r w:rsidRPr="0067699A">
        <w:rPr>
          <w:lang w:val="fr-FR"/>
        </w:rPr>
        <w:t>8.4</w:t>
      </w:r>
      <w:r w:rsidR="00C1068C" w:rsidRPr="0067699A">
        <w:rPr>
          <w:lang w:val="fr-FR"/>
        </w:rPr>
        <w:t>.2.2</w:t>
      </w:r>
      <w:r w:rsidR="00C1068C" w:rsidRPr="0067699A">
        <w:rPr>
          <w:lang w:val="fr-FR"/>
        </w:rPr>
        <w:tab/>
        <w:t>Resource: Application Client Information Subscriptions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1976BB28" w14:textId="08DE9A62" w:rsidR="00C1068C" w:rsidRPr="0067699A" w:rsidRDefault="008D1128" w:rsidP="00C1068C">
      <w:pPr>
        <w:pStyle w:val="Heading5"/>
        <w:rPr>
          <w:lang w:val="fr-FR" w:eastAsia="zh-CN"/>
        </w:rPr>
      </w:pPr>
      <w:bookmarkStart w:id="4314" w:name="_Toc85734329"/>
      <w:bookmarkStart w:id="4315" w:name="_Toc89431628"/>
      <w:bookmarkStart w:id="4316" w:name="_Toc97042440"/>
      <w:bookmarkStart w:id="4317" w:name="_Toc97045584"/>
      <w:bookmarkStart w:id="4318" w:name="_Toc97155329"/>
      <w:bookmarkStart w:id="4319" w:name="_Toc101521466"/>
      <w:bookmarkStart w:id="4320" w:name="_Toc138761743"/>
      <w:bookmarkStart w:id="4321" w:name="_Toc145707958"/>
      <w:bookmarkStart w:id="4322" w:name="_Toc160570447"/>
      <w:bookmarkStart w:id="4323" w:name="_Toc162008043"/>
      <w:bookmarkStart w:id="4324" w:name="_Toc185515710"/>
      <w:bookmarkStart w:id="4325" w:name="_Toc192873018"/>
      <w:bookmarkStart w:id="4326" w:name="_Toc195534157"/>
      <w:r w:rsidRPr="0067699A">
        <w:rPr>
          <w:lang w:val="fr-FR" w:eastAsia="zh-CN"/>
        </w:rPr>
        <w:t>8.4</w:t>
      </w:r>
      <w:r w:rsidR="00C1068C" w:rsidRPr="0067699A">
        <w:rPr>
          <w:lang w:val="fr-FR" w:eastAsia="zh-CN"/>
        </w:rPr>
        <w:t>.2.2.1</w:t>
      </w:r>
      <w:r w:rsidR="00C1068C" w:rsidRPr="0067699A">
        <w:rPr>
          <w:lang w:val="fr-FR" w:eastAsia="zh-CN"/>
        </w:rPr>
        <w:tab/>
        <w:t>Description</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4327" w:name="_Toc85734330"/>
      <w:bookmarkStart w:id="4328" w:name="_Toc89431629"/>
      <w:bookmarkStart w:id="4329" w:name="_Toc97042441"/>
      <w:bookmarkStart w:id="4330" w:name="_Toc97045585"/>
      <w:bookmarkStart w:id="4331" w:name="_Toc97155330"/>
      <w:bookmarkStart w:id="4332" w:name="_Toc101521467"/>
      <w:bookmarkStart w:id="4333" w:name="_Toc138761744"/>
      <w:bookmarkStart w:id="4334" w:name="_Toc145707959"/>
      <w:bookmarkStart w:id="4335" w:name="_Toc160570448"/>
      <w:bookmarkStart w:id="4336" w:name="_Toc162008044"/>
      <w:bookmarkStart w:id="4337" w:name="_Toc185515711"/>
      <w:bookmarkStart w:id="4338" w:name="_Toc192873019"/>
      <w:bookmarkStart w:id="4339" w:name="_Toc195534158"/>
      <w:r>
        <w:rPr>
          <w:lang w:eastAsia="zh-CN"/>
        </w:rPr>
        <w:t>8.4</w:t>
      </w:r>
      <w:r w:rsidR="00C1068C">
        <w:rPr>
          <w:lang w:eastAsia="zh-CN"/>
        </w:rPr>
        <w:t>.2.2.2</w:t>
      </w:r>
      <w:r w:rsidR="00C1068C">
        <w:rPr>
          <w:lang w:eastAsia="zh-CN"/>
        </w:rPr>
        <w:tab/>
        <w:t>Resource Definition</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4340" w:name="_Toc85734331"/>
      <w:bookmarkStart w:id="4341" w:name="_Toc89431630"/>
      <w:bookmarkStart w:id="4342" w:name="_Toc97042442"/>
      <w:bookmarkStart w:id="4343" w:name="_Toc97045586"/>
      <w:bookmarkStart w:id="4344" w:name="_Toc97155331"/>
      <w:bookmarkStart w:id="4345" w:name="_Toc101521468"/>
      <w:bookmarkStart w:id="4346" w:name="_Toc138761745"/>
      <w:bookmarkStart w:id="4347" w:name="_Toc145707960"/>
      <w:bookmarkStart w:id="4348" w:name="_Toc160570449"/>
      <w:bookmarkStart w:id="4349" w:name="_Toc162008045"/>
      <w:bookmarkStart w:id="4350" w:name="_Toc185515712"/>
      <w:bookmarkStart w:id="4351" w:name="_Toc192873020"/>
      <w:bookmarkStart w:id="4352" w:name="_Toc195534159"/>
      <w:r>
        <w:rPr>
          <w:lang w:eastAsia="zh-CN"/>
        </w:rPr>
        <w:t>8.</w:t>
      </w:r>
      <w:r w:rsidR="008D1128">
        <w:rPr>
          <w:lang w:eastAsia="zh-CN"/>
        </w:rPr>
        <w:t>4</w:t>
      </w:r>
      <w:r>
        <w:rPr>
          <w:lang w:eastAsia="zh-CN"/>
        </w:rPr>
        <w:t>.2.2.3</w:t>
      </w:r>
      <w:r>
        <w:rPr>
          <w:lang w:eastAsia="zh-CN"/>
        </w:rPr>
        <w:tab/>
        <w:t>Resource Standard Methods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5596308F" w14:textId="145E13E1" w:rsidR="00C1068C" w:rsidRDefault="00C1068C" w:rsidP="00C1068C">
      <w:pPr>
        <w:pStyle w:val="Heading6"/>
        <w:rPr>
          <w:lang w:eastAsia="zh-CN"/>
        </w:rPr>
      </w:pPr>
      <w:bookmarkStart w:id="4353" w:name="_Toc85734332"/>
      <w:bookmarkStart w:id="4354" w:name="_Toc89431631"/>
      <w:bookmarkStart w:id="4355" w:name="_Toc97042443"/>
      <w:bookmarkStart w:id="4356" w:name="_Toc97045587"/>
      <w:bookmarkStart w:id="4357" w:name="_Toc97155332"/>
      <w:bookmarkStart w:id="4358" w:name="_Toc101521469"/>
      <w:bookmarkStart w:id="4359" w:name="_Toc138761746"/>
      <w:bookmarkStart w:id="4360" w:name="_Toc145707961"/>
      <w:bookmarkStart w:id="4361" w:name="_Toc160570450"/>
      <w:bookmarkStart w:id="4362" w:name="_Toc162008046"/>
      <w:bookmarkStart w:id="4363" w:name="_Toc185515713"/>
      <w:bookmarkStart w:id="4364" w:name="_Toc192873021"/>
      <w:bookmarkStart w:id="4365" w:name="_Toc195534160"/>
      <w:r>
        <w:rPr>
          <w:lang w:eastAsia="zh-CN"/>
        </w:rPr>
        <w:t>8.</w:t>
      </w:r>
      <w:r w:rsidR="008D1128">
        <w:rPr>
          <w:lang w:eastAsia="zh-CN"/>
        </w:rPr>
        <w:t>4</w:t>
      </w:r>
      <w:r>
        <w:rPr>
          <w:lang w:eastAsia="zh-CN"/>
        </w:rPr>
        <w:t>.2.2.3.1</w:t>
      </w:r>
      <w:r>
        <w:rPr>
          <w:lang w:eastAsia="zh-CN"/>
        </w:rPr>
        <w:tab/>
        <w:t>POST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4366" w:name="_Toc85734333"/>
      <w:bookmarkStart w:id="4367" w:name="_Toc89431632"/>
      <w:bookmarkStart w:id="4368" w:name="_Toc97042444"/>
      <w:bookmarkStart w:id="4369" w:name="_Toc97045588"/>
      <w:bookmarkStart w:id="4370" w:name="_Toc97155333"/>
      <w:bookmarkStart w:id="4371" w:name="_Toc101521470"/>
      <w:bookmarkStart w:id="4372" w:name="_Toc138761747"/>
      <w:bookmarkStart w:id="4373" w:name="_Toc145707962"/>
      <w:bookmarkStart w:id="4374" w:name="_Toc160570451"/>
      <w:bookmarkStart w:id="4375" w:name="_Toc162008047"/>
      <w:bookmarkStart w:id="4376" w:name="_Toc185515714"/>
      <w:bookmarkStart w:id="4377" w:name="_Toc192873022"/>
      <w:bookmarkStart w:id="4378" w:name="_Toc195534161"/>
      <w:r>
        <w:rPr>
          <w:lang w:eastAsia="zh-CN"/>
        </w:rPr>
        <w:t>8.4</w:t>
      </w:r>
      <w:r w:rsidR="00C1068C">
        <w:rPr>
          <w:lang w:eastAsia="zh-CN"/>
        </w:rPr>
        <w:t>.2.2.4</w:t>
      </w:r>
      <w:r w:rsidR="00C1068C">
        <w:rPr>
          <w:lang w:eastAsia="zh-CN"/>
        </w:rPr>
        <w:tab/>
        <w:t>Resource Custom Operations</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5C793A34" w14:textId="77777777" w:rsidR="00C1068C" w:rsidRDefault="00C1068C" w:rsidP="00C1068C">
      <w:r>
        <w:t>None.</w:t>
      </w:r>
    </w:p>
    <w:p w14:paraId="31BAD23B" w14:textId="0A56C226" w:rsidR="00C1068C" w:rsidRDefault="008D1128" w:rsidP="00C1068C">
      <w:pPr>
        <w:pStyle w:val="Heading4"/>
      </w:pPr>
      <w:bookmarkStart w:id="4379" w:name="_Toc85734334"/>
      <w:bookmarkStart w:id="4380" w:name="_Toc89431633"/>
      <w:bookmarkStart w:id="4381" w:name="_Toc97042445"/>
      <w:bookmarkStart w:id="4382" w:name="_Toc97045589"/>
      <w:bookmarkStart w:id="4383" w:name="_Toc97155334"/>
      <w:bookmarkStart w:id="4384" w:name="_Toc101521471"/>
      <w:bookmarkStart w:id="4385" w:name="_Toc138761748"/>
      <w:bookmarkStart w:id="4386" w:name="_Toc145707963"/>
      <w:bookmarkStart w:id="4387" w:name="_Toc160570452"/>
      <w:bookmarkStart w:id="4388" w:name="_Toc162008048"/>
      <w:bookmarkStart w:id="4389" w:name="_Toc185515715"/>
      <w:bookmarkStart w:id="4390" w:name="_Toc192873023"/>
      <w:bookmarkStart w:id="4391" w:name="_Toc195534162"/>
      <w:r>
        <w:t>8.4</w:t>
      </w:r>
      <w:r w:rsidR="00C1068C">
        <w:t>.2.3</w:t>
      </w:r>
      <w:r w:rsidR="00C1068C">
        <w:tab/>
        <w:t>Resource</w:t>
      </w:r>
      <w:r w:rsidR="00C1068C" w:rsidRPr="00831458">
        <w:t xml:space="preserve">: </w:t>
      </w:r>
      <w:r w:rsidR="00C1068C">
        <w:t>Individual Application Client Information Subscription</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671FE624" w14:textId="40259E52" w:rsidR="00C1068C" w:rsidRDefault="008D1128" w:rsidP="00C1068C">
      <w:pPr>
        <w:pStyle w:val="Heading5"/>
        <w:rPr>
          <w:lang w:eastAsia="zh-CN"/>
        </w:rPr>
      </w:pPr>
      <w:bookmarkStart w:id="4392" w:name="_Toc85734335"/>
      <w:bookmarkStart w:id="4393" w:name="_Toc89431634"/>
      <w:bookmarkStart w:id="4394" w:name="_Toc97042446"/>
      <w:bookmarkStart w:id="4395" w:name="_Toc97045590"/>
      <w:bookmarkStart w:id="4396" w:name="_Toc97155335"/>
      <w:bookmarkStart w:id="4397" w:name="_Toc101521472"/>
      <w:bookmarkStart w:id="4398" w:name="_Toc138761749"/>
      <w:bookmarkStart w:id="4399" w:name="_Toc145707964"/>
      <w:bookmarkStart w:id="4400" w:name="_Toc160570453"/>
      <w:bookmarkStart w:id="4401" w:name="_Toc162008049"/>
      <w:bookmarkStart w:id="4402" w:name="_Toc185515716"/>
      <w:bookmarkStart w:id="4403" w:name="_Toc192873024"/>
      <w:bookmarkStart w:id="4404" w:name="_Toc195534163"/>
      <w:r>
        <w:rPr>
          <w:lang w:eastAsia="zh-CN"/>
        </w:rPr>
        <w:t>8.4</w:t>
      </w:r>
      <w:r w:rsidR="00C1068C">
        <w:rPr>
          <w:lang w:eastAsia="zh-CN"/>
        </w:rPr>
        <w:t>.2.3.1</w:t>
      </w:r>
      <w:r w:rsidR="00C1068C">
        <w:rPr>
          <w:lang w:eastAsia="zh-CN"/>
        </w:rPr>
        <w:tab/>
        <w:t>Description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4405" w:name="_Toc85734336"/>
      <w:bookmarkStart w:id="4406" w:name="_Toc89431635"/>
      <w:bookmarkStart w:id="4407" w:name="_Toc97042447"/>
      <w:bookmarkStart w:id="4408" w:name="_Toc97045591"/>
      <w:bookmarkStart w:id="4409" w:name="_Toc97155336"/>
      <w:bookmarkStart w:id="4410" w:name="_Toc101521473"/>
      <w:bookmarkStart w:id="4411" w:name="_Toc138761750"/>
      <w:bookmarkStart w:id="4412" w:name="_Toc145707965"/>
      <w:bookmarkStart w:id="4413" w:name="_Toc160570454"/>
      <w:bookmarkStart w:id="4414" w:name="_Toc162008050"/>
      <w:bookmarkStart w:id="4415" w:name="_Toc185515717"/>
      <w:bookmarkStart w:id="4416" w:name="_Toc192873025"/>
      <w:bookmarkStart w:id="4417" w:name="_Toc195534164"/>
      <w:r>
        <w:rPr>
          <w:lang w:eastAsia="zh-CN"/>
        </w:rPr>
        <w:t>8.4</w:t>
      </w:r>
      <w:r w:rsidR="00C1068C">
        <w:rPr>
          <w:lang w:eastAsia="zh-CN"/>
        </w:rPr>
        <w:t>.2.3.2</w:t>
      </w:r>
      <w:r w:rsidR="00C1068C">
        <w:rPr>
          <w:lang w:eastAsia="zh-CN"/>
        </w:rPr>
        <w:tab/>
        <w:t>Resource Definition</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4418" w:name="_Toc85734337"/>
      <w:bookmarkStart w:id="4419" w:name="_Toc89431636"/>
      <w:bookmarkStart w:id="4420" w:name="_Toc97042448"/>
      <w:bookmarkStart w:id="4421" w:name="_Toc97045592"/>
      <w:bookmarkStart w:id="4422" w:name="_Toc97155337"/>
      <w:bookmarkStart w:id="4423" w:name="_Toc101521474"/>
      <w:bookmarkStart w:id="4424" w:name="_Toc138761751"/>
      <w:bookmarkStart w:id="4425" w:name="_Toc145707966"/>
      <w:bookmarkStart w:id="4426" w:name="_Toc160570455"/>
      <w:bookmarkStart w:id="4427" w:name="_Toc162008051"/>
      <w:bookmarkStart w:id="4428" w:name="_Toc185515718"/>
      <w:bookmarkStart w:id="4429" w:name="_Toc192873026"/>
      <w:bookmarkStart w:id="4430" w:name="_Toc195534165"/>
      <w:r>
        <w:rPr>
          <w:lang w:eastAsia="zh-CN"/>
        </w:rPr>
        <w:t>8.</w:t>
      </w:r>
      <w:r w:rsidR="008D1128">
        <w:rPr>
          <w:lang w:eastAsia="zh-CN"/>
        </w:rPr>
        <w:t>4</w:t>
      </w:r>
      <w:r>
        <w:rPr>
          <w:lang w:eastAsia="zh-CN"/>
        </w:rPr>
        <w:t>.2.3.3</w:t>
      </w:r>
      <w:r>
        <w:rPr>
          <w:lang w:eastAsia="zh-CN"/>
        </w:rPr>
        <w:tab/>
        <w:t>Resource Standard Methods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6D336A9" w14:textId="23C312AC" w:rsidR="00C1068C" w:rsidRDefault="00C1068C" w:rsidP="00C1068C">
      <w:pPr>
        <w:pStyle w:val="Heading6"/>
        <w:rPr>
          <w:lang w:eastAsia="zh-CN"/>
        </w:rPr>
      </w:pPr>
      <w:bookmarkStart w:id="4431" w:name="_Toc85734338"/>
      <w:bookmarkStart w:id="4432" w:name="_Toc89431637"/>
      <w:bookmarkStart w:id="4433" w:name="_Toc97042449"/>
      <w:bookmarkStart w:id="4434" w:name="_Toc97045593"/>
      <w:bookmarkStart w:id="4435" w:name="_Toc97155338"/>
      <w:bookmarkStart w:id="4436" w:name="_Toc101521475"/>
      <w:bookmarkStart w:id="4437" w:name="_Toc138761752"/>
      <w:bookmarkStart w:id="4438" w:name="_Toc145707967"/>
      <w:bookmarkStart w:id="4439" w:name="_Toc160570456"/>
      <w:bookmarkStart w:id="4440" w:name="_Toc162008052"/>
      <w:bookmarkStart w:id="4441" w:name="_Toc185515719"/>
      <w:bookmarkStart w:id="4442" w:name="_Toc192873027"/>
      <w:bookmarkStart w:id="4443" w:name="_Toc195534166"/>
      <w:r>
        <w:rPr>
          <w:lang w:eastAsia="zh-CN"/>
        </w:rPr>
        <w:t>8.</w:t>
      </w:r>
      <w:r w:rsidR="008D1128">
        <w:rPr>
          <w:lang w:eastAsia="zh-CN"/>
        </w:rPr>
        <w:t>4</w:t>
      </w:r>
      <w:r>
        <w:rPr>
          <w:lang w:eastAsia="zh-CN"/>
        </w:rPr>
        <w:t>.2.3.3.1</w:t>
      </w:r>
      <w:r>
        <w:rPr>
          <w:lang w:eastAsia="zh-CN"/>
        </w:rPr>
        <w:tab/>
        <w:t>GET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444" w:name="_Toc85734339"/>
      <w:bookmarkStart w:id="4445" w:name="_Toc89431638"/>
      <w:bookmarkStart w:id="4446" w:name="_Toc97042450"/>
      <w:bookmarkStart w:id="4447" w:name="_Toc97045594"/>
      <w:bookmarkStart w:id="4448" w:name="_Toc97155339"/>
      <w:bookmarkStart w:id="4449" w:name="_Toc101521476"/>
      <w:bookmarkStart w:id="4450" w:name="_Toc138761753"/>
      <w:bookmarkStart w:id="4451" w:name="_Toc145707968"/>
      <w:bookmarkStart w:id="4452" w:name="_Toc160570457"/>
      <w:bookmarkStart w:id="4453" w:name="_Toc162008053"/>
      <w:bookmarkStart w:id="4454" w:name="_Toc185515720"/>
      <w:bookmarkStart w:id="4455" w:name="_Toc192873028"/>
      <w:bookmarkStart w:id="4456" w:name="_Toc195534167"/>
      <w:r>
        <w:rPr>
          <w:lang w:eastAsia="zh-CN"/>
        </w:rPr>
        <w:t>8.</w:t>
      </w:r>
      <w:r w:rsidR="008D1128">
        <w:rPr>
          <w:lang w:eastAsia="zh-CN"/>
        </w:rPr>
        <w:t>4</w:t>
      </w:r>
      <w:r>
        <w:rPr>
          <w:lang w:eastAsia="zh-CN"/>
        </w:rPr>
        <w:t>.2.3.3.2</w:t>
      </w:r>
      <w:r>
        <w:rPr>
          <w:lang w:eastAsia="zh-CN"/>
        </w:rPr>
        <w:tab/>
        <w:t>PATCH</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457" w:name="_Toc85734340"/>
      <w:bookmarkStart w:id="4458" w:name="_Toc89431639"/>
      <w:bookmarkStart w:id="4459" w:name="_Toc97042451"/>
      <w:bookmarkStart w:id="4460" w:name="_Toc97045595"/>
      <w:bookmarkStart w:id="4461" w:name="_Toc97155340"/>
      <w:bookmarkStart w:id="4462" w:name="_Toc101521477"/>
      <w:bookmarkStart w:id="4463" w:name="_Toc138761754"/>
      <w:bookmarkStart w:id="4464" w:name="_Toc145707969"/>
      <w:bookmarkStart w:id="4465" w:name="_Toc160570458"/>
      <w:bookmarkStart w:id="4466" w:name="_Toc162008054"/>
      <w:bookmarkStart w:id="4467" w:name="_Toc185515721"/>
      <w:bookmarkStart w:id="4468" w:name="_Toc192873029"/>
      <w:bookmarkStart w:id="4469" w:name="_Toc195534168"/>
      <w:r>
        <w:rPr>
          <w:lang w:eastAsia="zh-CN"/>
        </w:rPr>
        <w:t>8.</w:t>
      </w:r>
      <w:r w:rsidR="008D1128">
        <w:rPr>
          <w:lang w:eastAsia="zh-CN"/>
        </w:rPr>
        <w:t>4</w:t>
      </w:r>
      <w:r>
        <w:rPr>
          <w:lang w:eastAsia="zh-CN"/>
        </w:rPr>
        <w:t>.2.3.3.3</w:t>
      </w:r>
      <w:r>
        <w:rPr>
          <w:lang w:eastAsia="zh-CN"/>
        </w:rPr>
        <w:tab/>
        <w:t>PUT</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470" w:name="_Toc85734341"/>
      <w:bookmarkStart w:id="4471" w:name="_Toc89431640"/>
      <w:bookmarkStart w:id="4472" w:name="_Toc97042452"/>
      <w:bookmarkStart w:id="4473" w:name="_Toc97045596"/>
      <w:bookmarkStart w:id="4474" w:name="_Toc97155341"/>
      <w:bookmarkStart w:id="4475" w:name="_Toc101521478"/>
      <w:bookmarkStart w:id="4476" w:name="_Toc138761755"/>
      <w:bookmarkStart w:id="4477" w:name="_Toc145707970"/>
      <w:bookmarkStart w:id="4478" w:name="_Toc160570459"/>
      <w:bookmarkStart w:id="4479" w:name="_Toc162008055"/>
      <w:bookmarkStart w:id="4480" w:name="_Toc185515722"/>
      <w:bookmarkStart w:id="4481" w:name="_Toc192873030"/>
      <w:bookmarkStart w:id="4482" w:name="_Toc195534169"/>
      <w:r>
        <w:rPr>
          <w:lang w:eastAsia="zh-CN"/>
        </w:rPr>
        <w:t>8.</w:t>
      </w:r>
      <w:r w:rsidR="008D1128">
        <w:rPr>
          <w:lang w:eastAsia="zh-CN"/>
        </w:rPr>
        <w:t>4</w:t>
      </w:r>
      <w:r>
        <w:rPr>
          <w:lang w:eastAsia="zh-CN"/>
        </w:rPr>
        <w:t>.2.3.3.4</w:t>
      </w:r>
      <w:r>
        <w:rPr>
          <w:lang w:eastAsia="zh-CN"/>
        </w:rPr>
        <w:tab/>
        <w:t>DELETE</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483" w:name="_Toc85734342"/>
      <w:bookmarkStart w:id="4484" w:name="_Toc89431641"/>
      <w:bookmarkStart w:id="4485" w:name="_Toc97042453"/>
      <w:bookmarkStart w:id="4486" w:name="_Toc97045597"/>
      <w:bookmarkStart w:id="4487" w:name="_Toc97155342"/>
      <w:bookmarkStart w:id="4488" w:name="_Toc101521479"/>
      <w:bookmarkStart w:id="4489" w:name="_Toc138761756"/>
      <w:bookmarkStart w:id="4490" w:name="_Toc145707971"/>
      <w:bookmarkStart w:id="4491" w:name="_Toc160570460"/>
      <w:bookmarkStart w:id="4492" w:name="_Toc162008056"/>
      <w:bookmarkStart w:id="4493" w:name="_Toc185515723"/>
      <w:bookmarkStart w:id="4494" w:name="_Toc192873031"/>
      <w:bookmarkStart w:id="4495" w:name="_Toc195534170"/>
      <w:r>
        <w:rPr>
          <w:lang w:eastAsia="zh-CN"/>
        </w:rPr>
        <w:t>8.</w:t>
      </w:r>
      <w:r w:rsidR="008D1128">
        <w:rPr>
          <w:lang w:eastAsia="zh-CN"/>
        </w:rPr>
        <w:t>4</w:t>
      </w:r>
      <w:r>
        <w:rPr>
          <w:lang w:eastAsia="zh-CN"/>
        </w:rPr>
        <w:t>.2.3.4</w:t>
      </w:r>
      <w:r>
        <w:rPr>
          <w:lang w:eastAsia="zh-CN"/>
        </w:rPr>
        <w:tab/>
        <w:t>Resource Custom Operations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496" w:name="_Toc85734343"/>
      <w:bookmarkStart w:id="4497" w:name="_Toc89431642"/>
      <w:bookmarkStart w:id="4498" w:name="_Toc97042454"/>
      <w:bookmarkStart w:id="4499" w:name="_Toc97045598"/>
      <w:bookmarkStart w:id="4500" w:name="_Toc97155343"/>
      <w:bookmarkStart w:id="4501" w:name="_Toc101521480"/>
      <w:bookmarkStart w:id="4502" w:name="_Toc138761757"/>
      <w:bookmarkStart w:id="4503" w:name="_Toc145707972"/>
      <w:bookmarkStart w:id="4504" w:name="_Toc160570461"/>
      <w:bookmarkStart w:id="4505" w:name="_Toc162008057"/>
      <w:bookmarkStart w:id="4506" w:name="_Toc185515724"/>
      <w:bookmarkStart w:id="4507" w:name="_Toc192873032"/>
      <w:bookmarkStart w:id="4508" w:name="_Toc195534171"/>
      <w:r>
        <w:t>8.</w:t>
      </w:r>
      <w:r w:rsidR="008D1128">
        <w:t>4</w:t>
      </w:r>
      <w:r>
        <w:t>.3</w:t>
      </w:r>
      <w:r>
        <w:tab/>
        <w:t>Custom Operations without associated resources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509" w:name="_Toc85734344"/>
      <w:bookmarkStart w:id="4510" w:name="_Toc89431643"/>
      <w:bookmarkStart w:id="4511" w:name="_Toc97042455"/>
      <w:bookmarkStart w:id="4512" w:name="_Toc97045599"/>
      <w:bookmarkStart w:id="4513" w:name="_Toc97155344"/>
      <w:bookmarkStart w:id="4514" w:name="_Toc101521481"/>
      <w:bookmarkStart w:id="4515" w:name="_Toc138761758"/>
      <w:bookmarkStart w:id="4516" w:name="_Toc145707973"/>
      <w:bookmarkStart w:id="4517" w:name="_Toc160570462"/>
      <w:bookmarkStart w:id="4518" w:name="_Toc162008058"/>
      <w:bookmarkStart w:id="4519" w:name="_Toc185515725"/>
      <w:bookmarkStart w:id="4520" w:name="_Toc192873033"/>
      <w:bookmarkStart w:id="4521" w:name="_Toc195534172"/>
      <w:r>
        <w:t>8.</w:t>
      </w:r>
      <w:r w:rsidR="008D1128">
        <w:t>4</w:t>
      </w:r>
      <w:r>
        <w:t>.4</w:t>
      </w:r>
      <w:r>
        <w:tab/>
        <w:t>Notifications</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041A3EC" w14:textId="2F7CEC22" w:rsidR="00C1068C" w:rsidRPr="00AF7276" w:rsidRDefault="00C1068C" w:rsidP="00C1068C">
      <w:pPr>
        <w:pStyle w:val="Heading4"/>
      </w:pPr>
      <w:bookmarkStart w:id="4522" w:name="_Toc85734345"/>
      <w:bookmarkStart w:id="4523" w:name="_Toc89431644"/>
      <w:bookmarkStart w:id="4524" w:name="_Toc97042456"/>
      <w:bookmarkStart w:id="4525" w:name="_Toc97045600"/>
      <w:bookmarkStart w:id="4526" w:name="_Toc97155345"/>
      <w:bookmarkStart w:id="4527" w:name="_Toc101521482"/>
      <w:bookmarkStart w:id="4528" w:name="_Toc138761759"/>
      <w:bookmarkStart w:id="4529" w:name="_Toc145707974"/>
      <w:bookmarkStart w:id="4530" w:name="_Toc160570463"/>
      <w:bookmarkStart w:id="4531" w:name="_Toc162008059"/>
      <w:bookmarkStart w:id="4532" w:name="_Toc185515726"/>
      <w:bookmarkStart w:id="4533" w:name="_Toc192873034"/>
      <w:bookmarkStart w:id="4534" w:name="_Toc195534173"/>
      <w:r>
        <w:t>8.</w:t>
      </w:r>
      <w:r w:rsidR="008D1128">
        <w:t>4</w:t>
      </w:r>
      <w:r w:rsidRPr="00AF7276">
        <w:t>.</w:t>
      </w:r>
      <w:r>
        <w:t>4</w:t>
      </w:r>
      <w:r w:rsidRPr="00AF7276">
        <w:t>.1</w:t>
      </w:r>
      <w:r w:rsidRPr="00AF7276">
        <w:tab/>
        <w:t>General</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535" w:name="_Toc85734346"/>
      <w:bookmarkStart w:id="4536" w:name="_Toc89431645"/>
      <w:bookmarkStart w:id="4537" w:name="_Toc97042457"/>
      <w:bookmarkStart w:id="4538" w:name="_Toc97045601"/>
      <w:bookmarkStart w:id="4539" w:name="_Toc97155346"/>
      <w:bookmarkStart w:id="4540" w:name="_Toc101521483"/>
      <w:bookmarkStart w:id="4541" w:name="_Toc138761760"/>
      <w:bookmarkStart w:id="4542" w:name="_Toc145707975"/>
      <w:bookmarkStart w:id="4543" w:name="_Toc160570464"/>
      <w:bookmarkStart w:id="4544" w:name="_Toc162008060"/>
      <w:bookmarkStart w:id="4545" w:name="_Toc185515727"/>
      <w:bookmarkStart w:id="4546" w:name="_Toc192873035"/>
      <w:bookmarkStart w:id="4547" w:name="_Toc195534174"/>
      <w:r>
        <w:rPr>
          <w:lang w:eastAsia="zh-CN"/>
        </w:rPr>
        <w:t>8.</w:t>
      </w:r>
      <w:r w:rsidR="008D1128">
        <w:rPr>
          <w:lang w:eastAsia="zh-CN"/>
        </w:rPr>
        <w:t>4</w:t>
      </w:r>
      <w:r>
        <w:rPr>
          <w:lang w:eastAsia="zh-CN"/>
        </w:rPr>
        <w:t>.4.2</w:t>
      </w:r>
      <w:r>
        <w:rPr>
          <w:lang w:eastAsia="zh-CN"/>
        </w:rPr>
        <w:tab/>
        <w:t>AC Information Notification</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75E38EEE" w14:textId="21577E2D" w:rsidR="00C1068C" w:rsidRDefault="00C1068C" w:rsidP="00C1068C">
      <w:pPr>
        <w:pStyle w:val="Heading5"/>
        <w:rPr>
          <w:lang w:eastAsia="zh-CN"/>
        </w:rPr>
      </w:pPr>
      <w:bookmarkStart w:id="4548" w:name="_Toc85734347"/>
      <w:bookmarkStart w:id="4549" w:name="_Toc89431646"/>
      <w:bookmarkStart w:id="4550" w:name="_Toc97042458"/>
      <w:bookmarkStart w:id="4551" w:name="_Toc97045602"/>
      <w:bookmarkStart w:id="4552" w:name="_Toc97155347"/>
      <w:bookmarkStart w:id="4553" w:name="_Toc101521484"/>
      <w:bookmarkStart w:id="4554" w:name="_Toc138761761"/>
      <w:bookmarkStart w:id="4555" w:name="_Toc145707976"/>
      <w:bookmarkStart w:id="4556" w:name="_Toc160570465"/>
      <w:bookmarkStart w:id="4557" w:name="_Toc162008061"/>
      <w:bookmarkStart w:id="4558" w:name="_Toc185515728"/>
      <w:bookmarkStart w:id="4559" w:name="_Toc192873036"/>
      <w:bookmarkStart w:id="4560" w:name="_Toc195534175"/>
      <w:r>
        <w:rPr>
          <w:lang w:eastAsia="zh-CN"/>
        </w:rPr>
        <w:t>8.</w:t>
      </w:r>
      <w:r w:rsidR="008D1128">
        <w:rPr>
          <w:lang w:eastAsia="zh-CN"/>
        </w:rPr>
        <w:t>4</w:t>
      </w:r>
      <w:r>
        <w:rPr>
          <w:lang w:eastAsia="zh-CN"/>
        </w:rPr>
        <w:t>.4.2.1</w:t>
      </w:r>
      <w:r>
        <w:rPr>
          <w:lang w:eastAsia="zh-CN"/>
        </w:rPr>
        <w:tab/>
        <w:t>Description</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561" w:name="_Toc85734348"/>
      <w:bookmarkStart w:id="4562" w:name="_Toc89431647"/>
      <w:bookmarkStart w:id="4563" w:name="_Toc97042459"/>
      <w:bookmarkStart w:id="4564" w:name="_Toc97045603"/>
      <w:bookmarkStart w:id="4565" w:name="_Toc97155348"/>
      <w:bookmarkStart w:id="4566" w:name="_Toc101521485"/>
      <w:bookmarkStart w:id="4567" w:name="_Toc138761762"/>
      <w:bookmarkStart w:id="4568" w:name="_Toc145707977"/>
      <w:bookmarkStart w:id="4569" w:name="_Toc160570466"/>
      <w:bookmarkStart w:id="4570" w:name="_Toc162008062"/>
      <w:bookmarkStart w:id="4571" w:name="_Toc185515729"/>
      <w:bookmarkStart w:id="4572" w:name="_Toc192873037"/>
      <w:bookmarkStart w:id="4573" w:name="_Toc195534176"/>
      <w:r>
        <w:rPr>
          <w:lang w:eastAsia="zh-CN"/>
        </w:rPr>
        <w:t>8.4</w:t>
      </w:r>
      <w:r w:rsidR="00C1068C">
        <w:rPr>
          <w:lang w:eastAsia="zh-CN"/>
        </w:rPr>
        <w:t>.4.2.2</w:t>
      </w:r>
      <w:r w:rsidR="00C1068C">
        <w:rPr>
          <w:lang w:eastAsia="zh-CN"/>
        </w:rPr>
        <w:tab/>
      </w:r>
      <w:bookmarkEnd w:id="4561"/>
      <w:bookmarkEnd w:id="4562"/>
      <w:bookmarkEnd w:id="4563"/>
      <w:bookmarkEnd w:id="4564"/>
      <w:bookmarkEnd w:id="4565"/>
      <w:bookmarkEnd w:id="4566"/>
      <w:r w:rsidR="00A97864">
        <w:rPr>
          <w:lang w:eastAsia="zh-CN"/>
        </w:rPr>
        <w:t>Target URI</w:t>
      </w:r>
      <w:bookmarkEnd w:id="4567"/>
      <w:bookmarkEnd w:id="4568"/>
      <w:bookmarkEnd w:id="4569"/>
      <w:bookmarkEnd w:id="4570"/>
      <w:bookmarkEnd w:id="4571"/>
      <w:bookmarkEnd w:id="4572"/>
      <w:bookmarkEnd w:id="457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574" w:name="_Toc138761763"/>
      <w:bookmarkStart w:id="4575" w:name="_Toc145707978"/>
      <w:bookmarkStart w:id="4576" w:name="_Toc160570467"/>
      <w:bookmarkStart w:id="4577" w:name="_Toc162008063"/>
      <w:bookmarkStart w:id="4578" w:name="_Toc185515730"/>
      <w:bookmarkStart w:id="4579" w:name="_Toc192873038"/>
      <w:bookmarkStart w:id="4580" w:name="_Toc195534177"/>
      <w:r>
        <w:rPr>
          <w:lang w:eastAsia="zh-CN"/>
        </w:rPr>
        <w:t>8.4.4.2</w:t>
      </w:r>
      <w:r w:rsidRPr="00986E88">
        <w:rPr>
          <w:noProof/>
        </w:rPr>
        <w:t>.3</w:t>
      </w:r>
      <w:r w:rsidRPr="00986E88">
        <w:rPr>
          <w:noProof/>
        </w:rPr>
        <w:tab/>
        <w:t>Standard Methods</w:t>
      </w:r>
      <w:bookmarkEnd w:id="4574"/>
      <w:bookmarkEnd w:id="4575"/>
      <w:bookmarkEnd w:id="4576"/>
      <w:bookmarkEnd w:id="4577"/>
      <w:bookmarkEnd w:id="4578"/>
      <w:bookmarkEnd w:id="4579"/>
      <w:bookmarkEnd w:id="4580"/>
    </w:p>
    <w:p w14:paraId="0994A695" w14:textId="77777777" w:rsidR="00A97864" w:rsidRPr="00986E88" w:rsidRDefault="00A97864" w:rsidP="006C7EB1">
      <w:pPr>
        <w:pStyle w:val="Heading6"/>
        <w:rPr>
          <w:noProof/>
        </w:rPr>
      </w:pPr>
      <w:bookmarkStart w:id="4581" w:name="_Toc138761764"/>
      <w:bookmarkStart w:id="4582" w:name="_Toc145707979"/>
      <w:bookmarkStart w:id="4583" w:name="_Toc160570468"/>
      <w:bookmarkStart w:id="4584" w:name="_Toc162008064"/>
      <w:bookmarkStart w:id="4585" w:name="_Toc185515731"/>
      <w:bookmarkStart w:id="4586" w:name="_Toc192873039"/>
      <w:bookmarkStart w:id="4587" w:name="_Toc195534178"/>
      <w:r>
        <w:rPr>
          <w:lang w:eastAsia="zh-CN"/>
        </w:rPr>
        <w:t>8.4.4.2</w:t>
      </w:r>
      <w:r>
        <w:t>.3</w:t>
      </w:r>
      <w:r w:rsidRPr="00986E88">
        <w:rPr>
          <w:noProof/>
        </w:rPr>
        <w:t>.1</w:t>
      </w:r>
      <w:r w:rsidRPr="00986E88">
        <w:rPr>
          <w:noProof/>
        </w:rPr>
        <w:tab/>
        <w:t>POST</w:t>
      </w:r>
      <w:bookmarkEnd w:id="4581"/>
      <w:bookmarkEnd w:id="4582"/>
      <w:bookmarkEnd w:id="4583"/>
      <w:bookmarkEnd w:id="4584"/>
      <w:bookmarkEnd w:id="4585"/>
      <w:bookmarkEnd w:id="4586"/>
      <w:bookmarkEnd w:id="458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588" w:name="_Toc85734349"/>
      <w:bookmarkStart w:id="4589" w:name="_Toc89431648"/>
      <w:bookmarkStart w:id="4590" w:name="_Toc97042460"/>
      <w:bookmarkStart w:id="4591" w:name="_Toc97045604"/>
      <w:bookmarkStart w:id="4592" w:name="_Toc97155349"/>
      <w:bookmarkStart w:id="4593" w:name="_Toc101521486"/>
      <w:bookmarkStart w:id="4594" w:name="_Toc138761765"/>
      <w:bookmarkStart w:id="4595" w:name="_Toc145707980"/>
      <w:bookmarkStart w:id="4596" w:name="_Toc160570469"/>
      <w:bookmarkStart w:id="4597" w:name="_Toc162008065"/>
      <w:bookmarkStart w:id="4598" w:name="_Toc185515732"/>
      <w:bookmarkStart w:id="4599" w:name="_Toc192873040"/>
      <w:bookmarkStart w:id="4600" w:name="_Toc195534179"/>
      <w:r>
        <w:t>8.</w:t>
      </w:r>
      <w:r w:rsidR="008D1128">
        <w:t>4</w:t>
      </w:r>
      <w:r>
        <w:t>.5</w:t>
      </w:r>
      <w:r>
        <w:tab/>
        <w:t>Data Model</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45EB4011" w14:textId="268CAE6C" w:rsidR="00C1068C" w:rsidRDefault="00C1068C" w:rsidP="00C1068C">
      <w:pPr>
        <w:pStyle w:val="Heading4"/>
        <w:rPr>
          <w:lang w:eastAsia="zh-CN"/>
        </w:rPr>
      </w:pPr>
      <w:bookmarkStart w:id="4601" w:name="_Toc85734350"/>
      <w:bookmarkStart w:id="4602" w:name="_Toc89431649"/>
      <w:bookmarkStart w:id="4603" w:name="_Toc97042461"/>
      <w:bookmarkStart w:id="4604" w:name="_Toc97045605"/>
      <w:bookmarkStart w:id="4605" w:name="_Toc97155350"/>
      <w:bookmarkStart w:id="4606" w:name="_Toc101521487"/>
      <w:bookmarkStart w:id="4607" w:name="_Toc138761766"/>
      <w:bookmarkStart w:id="4608" w:name="_Toc145707981"/>
      <w:bookmarkStart w:id="4609" w:name="_Toc160570470"/>
      <w:bookmarkStart w:id="4610" w:name="_Toc162008066"/>
      <w:bookmarkStart w:id="4611" w:name="_Toc185515733"/>
      <w:bookmarkStart w:id="4612" w:name="_Toc192873041"/>
      <w:bookmarkStart w:id="4613" w:name="_Toc195534180"/>
      <w:r>
        <w:rPr>
          <w:lang w:eastAsia="zh-CN"/>
        </w:rPr>
        <w:t>8.</w:t>
      </w:r>
      <w:r w:rsidR="008D1128">
        <w:rPr>
          <w:lang w:eastAsia="zh-CN"/>
        </w:rPr>
        <w:t>4</w:t>
      </w:r>
      <w:r>
        <w:rPr>
          <w:lang w:eastAsia="zh-CN"/>
        </w:rPr>
        <w:t>.5.1</w:t>
      </w:r>
      <w:r>
        <w:rPr>
          <w:lang w:eastAsia="zh-CN"/>
        </w:rPr>
        <w:tab/>
        <w:t>General</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614" w:name="_Toc85734351"/>
      <w:bookmarkStart w:id="4615" w:name="_Toc89431650"/>
      <w:bookmarkStart w:id="4616" w:name="_Toc97042462"/>
      <w:bookmarkStart w:id="4617" w:name="_Toc97045606"/>
      <w:bookmarkStart w:id="4618" w:name="_Toc97155351"/>
      <w:bookmarkStart w:id="4619" w:name="_Toc101521488"/>
      <w:bookmarkStart w:id="4620" w:name="_Toc138761767"/>
      <w:bookmarkStart w:id="4621" w:name="_Toc145707982"/>
      <w:bookmarkStart w:id="4622" w:name="_Toc160570471"/>
      <w:bookmarkStart w:id="4623" w:name="_Toc162008067"/>
      <w:bookmarkStart w:id="4624" w:name="_Toc185515734"/>
      <w:bookmarkStart w:id="4625" w:name="_Toc192873042"/>
      <w:bookmarkStart w:id="4626" w:name="_Toc195534181"/>
      <w:r>
        <w:rPr>
          <w:lang w:eastAsia="zh-CN"/>
        </w:rPr>
        <w:t>8.4</w:t>
      </w:r>
      <w:r w:rsidR="00C1068C">
        <w:rPr>
          <w:lang w:eastAsia="zh-CN"/>
        </w:rPr>
        <w:t>.5.2</w:t>
      </w:r>
      <w:r w:rsidR="00C1068C">
        <w:rPr>
          <w:lang w:eastAsia="zh-CN"/>
        </w:rPr>
        <w:tab/>
        <w:t>Structured data types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7A908A66" w14:textId="29E0D7B6" w:rsidR="00C1068C" w:rsidRDefault="008D1128" w:rsidP="00C1068C">
      <w:pPr>
        <w:pStyle w:val="Heading5"/>
        <w:rPr>
          <w:lang w:eastAsia="zh-CN"/>
        </w:rPr>
      </w:pPr>
      <w:bookmarkStart w:id="4627" w:name="_Toc85734352"/>
      <w:bookmarkStart w:id="4628" w:name="_Toc89431651"/>
      <w:bookmarkStart w:id="4629" w:name="_Toc97042463"/>
      <w:bookmarkStart w:id="4630" w:name="_Toc97045607"/>
      <w:bookmarkStart w:id="4631" w:name="_Toc97155352"/>
      <w:bookmarkStart w:id="4632" w:name="_Toc101521489"/>
      <w:bookmarkStart w:id="4633" w:name="_Toc138761768"/>
      <w:bookmarkStart w:id="4634" w:name="_Toc145707983"/>
      <w:bookmarkStart w:id="4635" w:name="_Toc160570472"/>
      <w:bookmarkStart w:id="4636" w:name="_Toc162008068"/>
      <w:bookmarkStart w:id="4637" w:name="_Toc185515735"/>
      <w:bookmarkStart w:id="4638" w:name="_Toc192873043"/>
      <w:bookmarkStart w:id="4639" w:name="_Toc195534182"/>
      <w:r>
        <w:rPr>
          <w:lang w:eastAsia="zh-CN"/>
        </w:rPr>
        <w:t>8.4</w:t>
      </w:r>
      <w:r w:rsidR="00C1068C">
        <w:rPr>
          <w:lang w:eastAsia="zh-CN"/>
        </w:rPr>
        <w:t>.5.2.1</w:t>
      </w:r>
      <w:r w:rsidR="00C1068C">
        <w:rPr>
          <w:lang w:eastAsia="zh-CN"/>
        </w:rPr>
        <w:tab/>
        <w:t>Introduction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61A7527" w14:textId="0328D0E9" w:rsidR="00C1068C" w:rsidRDefault="008D1128" w:rsidP="00C1068C">
      <w:pPr>
        <w:pStyle w:val="Heading5"/>
        <w:rPr>
          <w:lang w:eastAsia="zh-CN"/>
        </w:rPr>
      </w:pPr>
      <w:bookmarkStart w:id="4640" w:name="_Toc85734353"/>
      <w:bookmarkStart w:id="4641" w:name="_Toc89431652"/>
      <w:bookmarkStart w:id="4642" w:name="_Toc97042464"/>
      <w:bookmarkStart w:id="4643" w:name="_Toc97045608"/>
      <w:bookmarkStart w:id="4644" w:name="_Toc97155353"/>
      <w:bookmarkStart w:id="4645" w:name="_Toc101521490"/>
      <w:bookmarkStart w:id="4646" w:name="_Toc138761769"/>
      <w:bookmarkStart w:id="4647" w:name="_Toc145707984"/>
      <w:bookmarkStart w:id="4648" w:name="_Toc160570473"/>
      <w:bookmarkStart w:id="4649" w:name="_Toc162008069"/>
      <w:bookmarkStart w:id="4650" w:name="_Toc185515736"/>
      <w:bookmarkStart w:id="4651" w:name="_Toc192873044"/>
      <w:bookmarkStart w:id="4652" w:name="_Toc195534183"/>
      <w:r>
        <w:rPr>
          <w:lang w:eastAsia="zh-CN"/>
        </w:rPr>
        <w:t>8.4</w:t>
      </w:r>
      <w:r w:rsidR="00C1068C">
        <w:rPr>
          <w:lang w:eastAsia="zh-CN"/>
        </w:rPr>
        <w:t>.5.2.2</w:t>
      </w:r>
      <w:r w:rsidR="00C1068C">
        <w:rPr>
          <w:lang w:eastAsia="zh-CN"/>
        </w:rPr>
        <w:tab/>
        <w:t>Type: ACInfoSubscription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653" w:name="_Toc85734354"/>
      <w:bookmarkStart w:id="4654" w:name="_Toc89431653"/>
      <w:bookmarkStart w:id="4655" w:name="_Toc97042465"/>
      <w:bookmarkStart w:id="4656" w:name="_Toc97045609"/>
      <w:bookmarkStart w:id="4657" w:name="_Toc97155354"/>
      <w:bookmarkStart w:id="4658" w:name="_Toc101521491"/>
      <w:bookmarkStart w:id="4659" w:name="_Toc138761770"/>
      <w:bookmarkStart w:id="4660" w:name="_Toc145707985"/>
      <w:bookmarkStart w:id="4661" w:name="_Toc160570474"/>
      <w:bookmarkStart w:id="4662" w:name="_Toc162008070"/>
      <w:bookmarkStart w:id="4663" w:name="_Toc185515737"/>
      <w:bookmarkStart w:id="4664" w:name="_Toc192873045"/>
      <w:bookmarkStart w:id="4665" w:name="_Toc195534184"/>
      <w:r>
        <w:rPr>
          <w:lang w:eastAsia="zh-CN"/>
        </w:rPr>
        <w:t>8.4</w:t>
      </w:r>
      <w:r w:rsidR="00C1068C">
        <w:rPr>
          <w:lang w:eastAsia="zh-CN"/>
        </w:rPr>
        <w:t>.5.2.3</w:t>
      </w:r>
      <w:r w:rsidR="00C1068C">
        <w:rPr>
          <w:lang w:eastAsia="zh-CN"/>
        </w:rPr>
        <w:tab/>
        <w:t>Type: ACInfoSubscriptionPatch</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666" w:name="_Toc85734355"/>
      <w:bookmarkStart w:id="4667" w:name="_Toc89431654"/>
      <w:bookmarkStart w:id="4668" w:name="_Toc97042466"/>
      <w:bookmarkStart w:id="4669" w:name="_Toc97045610"/>
      <w:bookmarkStart w:id="4670" w:name="_Toc97155355"/>
      <w:bookmarkStart w:id="4671" w:name="_Toc101521492"/>
      <w:bookmarkStart w:id="4672" w:name="_Toc138761771"/>
      <w:bookmarkStart w:id="4673" w:name="_Toc145707986"/>
      <w:bookmarkStart w:id="4674" w:name="_Toc160570475"/>
      <w:bookmarkStart w:id="4675" w:name="_Toc162008071"/>
      <w:bookmarkStart w:id="4676" w:name="_Toc185515738"/>
      <w:bookmarkStart w:id="4677" w:name="_Toc192873046"/>
      <w:bookmarkStart w:id="4678" w:name="_Toc195534185"/>
      <w:r>
        <w:rPr>
          <w:lang w:eastAsia="zh-CN"/>
        </w:rPr>
        <w:t>8.</w:t>
      </w:r>
      <w:r w:rsidR="008D1128">
        <w:rPr>
          <w:lang w:eastAsia="zh-CN"/>
        </w:rPr>
        <w:t>4</w:t>
      </w:r>
      <w:r>
        <w:rPr>
          <w:lang w:eastAsia="zh-CN"/>
        </w:rPr>
        <w:t>.5.2.4</w:t>
      </w:r>
      <w:r>
        <w:rPr>
          <w:lang w:eastAsia="zh-CN"/>
        </w:rPr>
        <w:tab/>
        <w:t>Type: ACFilter</w:t>
      </w:r>
      <w:r w:rsidR="00F85E3F">
        <w:rPr>
          <w:lang w:eastAsia="zh-CN"/>
        </w:rPr>
        <w:t>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679" w:name="_Toc85734356"/>
      <w:bookmarkStart w:id="4680" w:name="_Toc89431655"/>
      <w:bookmarkStart w:id="4681" w:name="_Toc97042467"/>
      <w:bookmarkStart w:id="4682" w:name="_Toc97045611"/>
      <w:bookmarkStart w:id="4683" w:name="_Toc97155356"/>
      <w:bookmarkStart w:id="4684" w:name="_Toc101521493"/>
      <w:bookmarkStart w:id="4685" w:name="_Toc138761772"/>
      <w:bookmarkStart w:id="4686" w:name="_Toc145707987"/>
      <w:bookmarkStart w:id="4687" w:name="_Toc160570476"/>
      <w:bookmarkStart w:id="4688" w:name="_Toc162008072"/>
      <w:bookmarkStart w:id="4689" w:name="_Toc185515739"/>
      <w:bookmarkStart w:id="4690" w:name="_Toc192873047"/>
      <w:bookmarkStart w:id="4691" w:name="_Toc195534186"/>
      <w:r>
        <w:rPr>
          <w:lang w:eastAsia="zh-CN"/>
        </w:rPr>
        <w:t>8.</w:t>
      </w:r>
      <w:r w:rsidR="008D1128">
        <w:rPr>
          <w:lang w:eastAsia="zh-CN"/>
        </w:rPr>
        <w:t>4</w:t>
      </w:r>
      <w:r>
        <w:rPr>
          <w:lang w:eastAsia="zh-CN"/>
        </w:rPr>
        <w:t>.5.2.5</w:t>
      </w:r>
      <w:r>
        <w:rPr>
          <w:lang w:eastAsia="zh-CN"/>
        </w:rPr>
        <w:tab/>
        <w:t>Type: ACInfoNotification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692" w:name="_Toc85734357"/>
      <w:bookmarkStart w:id="4693" w:name="_Toc89431656"/>
      <w:bookmarkStart w:id="4694" w:name="_Toc97042468"/>
      <w:bookmarkStart w:id="4695" w:name="_Toc97045612"/>
      <w:bookmarkStart w:id="4696" w:name="_Toc97155357"/>
      <w:bookmarkStart w:id="4697" w:name="_Toc101521494"/>
      <w:bookmarkStart w:id="4698" w:name="_Toc138761773"/>
      <w:bookmarkStart w:id="4699" w:name="_Toc145707988"/>
      <w:bookmarkStart w:id="4700" w:name="_Toc160570477"/>
      <w:bookmarkStart w:id="4701" w:name="_Toc162008073"/>
      <w:bookmarkStart w:id="4702" w:name="_Toc185515740"/>
      <w:bookmarkStart w:id="4703" w:name="_Toc192873048"/>
      <w:bookmarkStart w:id="4704" w:name="_Toc195534187"/>
      <w:r>
        <w:rPr>
          <w:lang w:eastAsia="zh-CN"/>
        </w:rPr>
        <w:t>8.</w:t>
      </w:r>
      <w:r w:rsidR="008D1128">
        <w:rPr>
          <w:lang w:eastAsia="zh-CN"/>
        </w:rPr>
        <w:t>4</w:t>
      </w:r>
      <w:r>
        <w:rPr>
          <w:lang w:eastAsia="zh-CN"/>
        </w:rPr>
        <w:t>.5.2.6</w:t>
      </w:r>
      <w:r>
        <w:rPr>
          <w:lang w:eastAsia="zh-CN"/>
        </w:rPr>
        <w:tab/>
        <w:t>Type: ACInformation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705" w:name="_Toc160570478"/>
      <w:bookmarkStart w:id="4706" w:name="_Toc162008074"/>
      <w:bookmarkStart w:id="4707" w:name="_Toc185515741"/>
      <w:bookmarkStart w:id="4708" w:name="_Toc192873049"/>
      <w:bookmarkStart w:id="4709" w:name="_Toc195534188"/>
      <w:r>
        <w:rPr>
          <w:lang w:eastAsia="zh-CN"/>
        </w:rPr>
        <w:t>8.4.5.2.7</w:t>
      </w:r>
      <w:r>
        <w:rPr>
          <w:lang w:eastAsia="zh-CN"/>
        </w:rPr>
        <w:tab/>
        <w:t xml:space="preserve">Type: </w:t>
      </w:r>
      <w:r w:rsidRPr="00B559FC">
        <w:t>EAS</w:t>
      </w:r>
      <w:r>
        <w:t>B</w:t>
      </w:r>
      <w:r w:rsidRPr="00B559FC">
        <w:t>dl</w:t>
      </w:r>
      <w:r>
        <w:t>I</w:t>
      </w:r>
      <w:r w:rsidRPr="00B559FC">
        <w:t>n</w:t>
      </w:r>
      <w:r>
        <w:t>d</w:t>
      </w:r>
      <w:bookmarkEnd w:id="4705"/>
      <w:bookmarkEnd w:id="4706"/>
      <w:bookmarkEnd w:id="4707"/>
      <w:bookmarkEnd w:id="4708"/>
      <w:bookmarkEnd w:id="470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710" w:name="_Toc85734358"/>
      <w:bookmarkStart w:id="4711" w:name="_Toc89431657"/>
      <w:bookmarkStart w:id="4712" w:name="_Toc97042469"/>
      <w:bookmarkStart w:id="4713" w:name="_Toc97045613"/>
      <w:bookmarkStart w:id="4714" w:name="_Toc97155358"/>
      <w:bookmarkStart w:id="4715" w:name="_Toc101521495"/>
      <w:bookmarkStart w:id="4716" w:name="_Toc138761774"/>
      <w:bookmarkStart w:id="4717" w:name="_Toc145707989"/>
      <w:bookmarkStart w:id="4718" w:name="_Toc160570479"/>
      <w:bookmarkStart w:id="4719" w:name="_Toc162008075"/>
      <w:bookmarkStart w:id="4720" w:name="_Toc185515742"/>
      <w:bookmarkStart w:id="4721" w:name="_Toc192873050"/>
      <w:bookmarkStart w:id="4722" w:name="_Toc195534189"/>
      <w:r>
        <w:rPr>
          <w:lang w:eastAsia="zh-CN"/>
        </w:rPr>
        <w:t>8.</w:t>
      </w:r>
      <w:r w:rsidR="008D1128">
        <w:rPr>
          <w:lang w:eastAsia="zh-CN"/>
        </w:rPr>
        <w:t>4</w:t>
      </w:r>
      <w:r>
        <w:rPr>
          <w:lang w:eastAsia="zh-CN"/>
        </w:rPr>
        <w:t>.5.3</w:t>
      </w:r>
      <w:r>
        <w:rPr>
          <w:lang w:eastAsia="zh-CN"/>
        </w:rPr>
        <w:tab/>
        <w:t>Simple data types and enumerations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CF38572" w14:textId="3B67BD76" w:rsidR="00803090" w:rsidRDefault="00803090" w:rsidP="00803090">
      <w:pPr>
        <w:pStyle w:val="Heading5"/>
      </w:pPr>
      <w:bookmarkStart w:id="4723" w:name="_Toc160570480"/>
      <w:bookmarkStart w:id="4724" w:name="_Toc162008076"/>
      <w:bookmarkStart w:id="4725" w:name="_Toc185515743"/>
      <w:bookmarkStart w:id="4726" w:name="_Toc192873051"/>
      <w:bookmarkStart w:id="4727" w:name="_Toc195534190"/>
      <w:r>
        <w:t>8.4.5.3.1</w:t>
      </w:r>
      <w:r>
        <w:tab/>
        <w:t>Introduction</w:t>
      </w:r>
      <w:bookmarkEnd w:id="4723"/>
      <w:bookmarkEnd w:id="4724"/>
      <w:bookmarkEnd w:id="4725"/>
      <w:bookmarkEnd w:id="4726"/>
      <w:bookmarkEnd w:id="4727"/>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728" w:name="_Toc160570481"/>
      <w:bookmarkStart w:id="4729" w:name="_Toc162008077"/>
      <w:bookmarkStart w:id="4730" w:name="_Toc185515744"/>
      <w:bookmarkStart w:id="4731" w:name="_Toc192873052"/>
      <w:bookmarkStart w:id="4732" w:name="_Toc195534191"/>
      <w:r>
        <w:t>8.4.5.3.2</w:t>
      </w:r>
      <w:r>
        <w:tab/>
        <w:t>Simple data types</w:t>
      </w:r>
      <w:bookmarkEnd w:id="4728"/>
      <w:bookmarkEnd w:id="4729"/>
      <w:bookmarkEnd w:id="4730"/>
      <w:bookmarkEnd w:id="4731"/>
      <w:bookmarkEnd w:id="473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733" w:name="_Toc160570482"/>
      <w:bookmarkStart w:id="4734" w:name="_Toc162008078"/>
      <w:bookmarkStart w:id="4735" w:name="_Toc185515745"/>
      <w:bookmarkStart w:id="4736" w:name="_Toc192873053"/>
      <w:bookmarkStart w:id="4737" w:name="_Toc195534192"/>
      <w:r>
        <w:t>8.4.5.3.3</w:t>
      </w:r>
      <w:r>
        <w:tab/>
        <w:t>Enumeration: T</w:t>
      </w:r>
      <w:r w:rsidRPr="009218AF">
        <w:t>rigCondParams</w:t>
      </w:r>
      <w:bookmarkEnd w:id="4733"/>
      <w:bookmarkEnd w:id="4734"/>
      <w:bookmarkEnd w:id="4735"/>
      <w:bookmarkEnd w:id="4736"/>
      <w:bookmarkEnd w:id="4737"/>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738" w:name="_Toc85734359"/>
      <w:bookmarkStart w:id="4739" w:name="_Toc89431658"/>
      <w:bookmarkStart w:id="4740" w:name="_Toc97042470"/>
      <w:bookmarkStart w:id="4741" w:name="_Toc97045614"/>
      <w:bookmarkStart w:id="4742" w:name="_Toc97155359"/>
      <w:bookmarkStart w:id="4743" w:name="_Toc101521496"/>
      <w:bookmarkStart w:id="4744" w:name="_Toc138761775"/>
      <w:bookmarkStart w:id="4745" w:name="_Toc145707990"/>
      <w:bookmarkStart w:id="4746" w:name="_Toc160570483"/>
      <w:bookmarkStart w:id="4747" w:name="_Toc162008079"/>
      <w:bookmarkStart w:id="4748" w:name="_Toc185515746"/>
      <w:bookmarkStart w:id="4749" w:name="_Toc192873054"/>
      <w:bookmarkStart w:id="4750" w:name="_Toc195534193"/>
      <w:r>
        <w:t>8.4</w:t>
      </w:r>
      <w:r w:rsidR="00C1068C">
        <w:t>.6</w:t>
      </w:r>
      <w:r w:rsidR="00C1068C">
        <w:tab/>
        <w:t>Error Handling</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732DCF8B" w14:textId="297538D6" w:rsidR="00CE7F7F" w:rsidRDefault="00CE7F7F" w:rsidP="00CE7F7F">
      <w:pPr>
        <w:pStyle w:val="Heading4"/>
      </w:pPr>
      <w:bookmarkStart w:id="4751" w:name="_Toc96843454"/>
      <w:bookmarkStart w:id="4752" w:name="_Toc96844429"/>
      <w:bookmarkStart w:id="4753" w:name="_Toc97039983"/>
      <w:bookmarkStart w:id="4754" w:name="_Toc101521497"/>
      <w:bookmarkStart w:id="4755" w:name="_Toc138761776"/>
      <w:bookmarkStart w:id="4756" w:name="_Toc145707991"/>
      <w:bookmarkStart w:id="4757" w:name="_Toc160570484"/>
      <w:bookmarkStart w:id="4758" w:name="_Toc162008080"/>
      <w:bookmarkStart w:id="4759" w:name="_Toc185515747"/>
      <w:bookmarkStart w:id="4760" w:name="_Toc192873055"/>
      <w:bookmarkStart w:id="4761" w:name="_Toc195534194"/>
      <w:r>
        <w:t>8.4.6.1</w:t>
      </w:r>
      <w:r>
        <w:tab/>
        <w:t>General</w:t>
      </w:r>
      <w:bookmarkEnd w:id="4751"/>
      <w:bookmarkEnd w:id="4752"/>
      <w:bookmarkEnd w:id="4753"/>
      <w:bookmarkEnd w:id="4754"/>
      <w:bookmarkEnd w:id="4755"/>
      <w:bookmarkEnd w:id="4756"/>
      <w:bookmarkEnd w:id="4757"/>
      <w:bookmarkEnd w:id="4758"/>
      <w:bookmarkEnd w:id="4759"/>
      <w:bookmarkEnd w:id="4760"/>
      <w:bookmarkEnd w:id="476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762" w:name="_Toc96843455"/>
      <w:bookmarkStart w:id="4763" w:name="_Toc96844430"/>
      <w:bookmarkStart w:id="4764" w:name="_Toc97039984"/>
      <w:bookmarkStart w:id="4765" w:name="_Toc101521498"/>
      <w:bookmarkStart w:id="4766" w:name="_Toc138761777"/>
      <w:bookmarkStart w:id="4767" w:name="_Toc145707992"/>
      <w:bookmarkStart w:id="4768" w:name="_Toc160570485"/>
      <w:bookmarkStart w:id="4769" w:name="_Toc162008081"/>
      <w:bookmarkStart w:id="4770" w:name="_Toc185515748"/>
      <w:bookmarkStart w:id="4771" w:name="_Toc192873056"/>
      <w:bookmarkStart w:id="4772" w:name="_Toc195534195"/>
      <w:r>
        <w:t>8.4.6.2</w:t>
      </w:r>
      <w:r>
        <w:tab/>
        <w:t>Protocol Errors</w:t>
      </w:r>
      <w:bookmarkEnd w:id="4762"/>
      <w:bookmarkEnd w:id="4763"/>
      <w:bookmarkEnd w:id="4764"/>
      <w:bookmarkEnd w:id="4765"/>
      <w:bookmarkEnd w:id="4766"/>
      <w:bookmarkEnd w:id="4767"/>
      <w:bookmarkEnd w:id="4768"/>
      <w:bookmarkEnd w:id="4769"/>
      <w:bookmarkEnd w:id="4770"/>
      <w:bookmarkEnd w:id="4771"/>
      <w:bookmarkEnd w:id="47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773" w:name="_Toc96843456"/>
      <w:bookmarkStart w:id="4774" w:name="_Toc96844431"/>
      <w:bookmarkStart w:id="4775" w:name="_Toc97039985"/>
      <w:bookmarkStart w:id="4776" w:name="_Toc101521499"/>
      <w:bookmarkStart w:id="4777" w:name="_Toc138761778"/>
      <w:bookmarkStart w:id="4778" w:name="_Toc145707993"/>
      <w:bookmarkStart w:id="4779" w:name="_Toc160570486"/>
      <w:bookmarkStart w:id="4780" w:name="_Toc162008082"/>
      <w:bookmarkStart w:id="4781" w:name="_Toc185515749"/>
      <w:bookmarkStart w:id="4782" w:name="_Toc192873057"/>
      <w:bookmarkStart w:id="4783" w:name="_Toc195534196"/>
      <w:r>
        <w:t>8.4.6.3</w:t>
      </w:r>
      <w:r>
        <w:tab/>
        <w:t>Application Errors</w:t>
      </w:r>
      <w:bookmarkEnd w:id="4773"/>
      <w:bookmarkEnd w:id="4774"/>
      <w:bookmarkEnd w:id="4775"/>
      <w:bookmarkEnd w:id="4776"/>
      <w:bookmarkEnd w:id="4777"/>
      <w:bookmarkEnd w:id="4778"/>
      <w:bookmarkEnd w:id="4779"/>
      <w:bookmarkEnd w:id="4780"/>
      <w:bookmarkEnd w:id="4781"/>
      <w:bookmarkEnd w:id="4782"/>
      <w:bookmarkEnd w:id="478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784" w:name="_Toc85734360"/>
      <w:bookmarkStart w:id="4785" w:name="_Toc89431659"/>
      <w:bookmarkStart w:id="4786" w:name="_Toc97042471"/>
      <w:bookmarkStart w:id="4787" w:name="_Toc97045615"/>
      <w:bookmarkStart w:id="4788" w:name="_Toc97155360"/>
      <w:bookmarkStart w:id="4789" w:name="_Toc101521500"/>
      <w:bookmarkStart w:id="4790" w:name="_Toc138761779"/>
      <w:bookmarkStart w:id="4791" w:name="_Toc145707994"/>
      <w:bookmarkStart w:id="4792" w:name="_Toc160570487"/>
      <w:bookmarkStart w:id="4793" w:name="_Toc162008083"/>
      <w:bookmarkStart w:id="4794" w:name="_Toc185515750"/>
      <w:bookmarkStart w:id="4795" w:name="_Toc192873058"/>
      <w:bookmarkStart w:id="4796" w:name="_Toc195534197"/>
      <w:r>
        <w:t>8.4</w:t>
      </w:r>
      <w:r w:rsidR="00C1068C">
        <w:t>.7</w:t>
      </w:r>
      <w:r w:rsidR="00C1068C">
        <w:tab/>
        <w:t>Feature negotiation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797" w:name="_Toc65839228"/>
      <w:bookmarkStart w:id="4798" w:name="_Toc85734361"/>
      <w:bookmarkStart w:id="4799" w:name="_Toc89431660"/>
      <w:bookmarkStart w:id="4800" w:name="_Toc97042472"/>
      <w:bookmarkStart w:id="4801" w:name="_Toc97045616"/>
      <w:bookmarkStart w:id="4802" w:name="_Toc97155361"/>
      <w:bookmarkStart w:id="4803" w:name="_Toc101521501"/>
      <w:bookmarkStart w:id="4804" w:name="_Toc138761780"/>
      <w:bookmarkStart w:id="4805" w:name="_Toc145707995"/>
      <w:bookmarkStart w:id="4806" w:name="_Toc160570488"/>
      <w:bookmarkStart w:id="4807" w:name="_Toc162008084"/>
      <w:bookmarkStart w:id="4808" w:name="_Toc185515751"/>
      <w:bookmarkStart w:id="4809" w:name="_Toc192873059"/>
      <w:bookmarkStart w:id="4810" w:name="_Toc195534198"/>
      <w:r>
        <w:t>8.5</w:t>
      </w:r>
      <w:r>
        <w:tab/>
        <w:t>Eees_SessionWithQoS API</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5F9B120" w14:textId="3A6D2E5A" w:rsidR="00AD269B" w:rsidRDefault="00AD269B" w:rsidP="00AD269B">
      <w:pPr>
        <w:pStyle w:val="Heading3"/>
      </w:pPr>
      <w:bookmarkStart w:id="4811" w:name="_Toc65839229"/>
      <w:bookmarkStart w:id="4812" w:name="_Toc85734362"/>
      <w:bookmarkStart w:id="4813" w:name="_Toc89431661"/>
      <w:bookmarkStart w:id="4814" w:name="_Toc97042473"/>
      <w:bookmarkStart w:id="4815" w:name="_Toc97045617"/>
      <w:bookmarkStart w:id="4816" w:name="_Toc97155362"/>
      <w:bookmarkStart w:id="4817" w:name="_Toc101521502"/>
      <w:bookmarkStart w:id="4818" w:name="_Toc138761781"/>
      <w:bookmarkStart w:id="4819" w:name="_Toc145707996"/>
      <w:bookmarkStart w:id="4820" w:name="_Toc160570489"/>
      <w:bookmarkStart w:id="4821" w:name="_Toc162008085"/>
      <w:bookmarkStart w:id="4822" w:name="_Toc185515752"/>
      <w:bookmarkStart w:id="4823" w:name="_Toc192873060"/>
      <w:bookmarkStart w:id="4824" w:name="_Toc195534199"/>
      <w:r>
        <w:t>8.5.1</w:t>
      </w:r>
      <w:r>
        <w:tab/>
      </w:r>
      <w:bookmarkEnd w:id="4811"/>
      <w:bookmarkEnd w:id="4812"/>
      <w:r w:rsidR="004F0C39">
        <w:t>Introduction</w:t>
      </w:r>
      <w:bookmarkEnd w:id="4813"/>
      <w:bookmarkEnd w:id="4814"/>
      <w:bookmarkEnd w:id="4815"/>
      <w:bookmarkEnd w:id="4816"/>
      <w:bookmarkEnd w:id="4817"/>
      <w:bookmarkEnd w:id="4818"/>
      <w:bookmarkEnd w:id="4819"/>
      <w:bookmarkEnd w:id="4820"/>
      <w:bookmarkEnd w:id="4821"/>
      <w:bookmarkEnd w:id="4822"/>
      <w:bookmarkEnd w:id="4823"/>
      <w:bookmarkEnd w:id="4824"/>
    </w:p>
    <w:p w14:paraId="270CE115" w14:textId="115345B7" w:rsidR="00AD269B" w:rsidRDefault="00AD269B" w:rsidP="00AD269B">
      <w:pPr>
        <w:rPr>
          <w:noProof/>
          <w:lang w:eastAsia="zh-CN"/>
        </w:rPr>
      </w:pPr>
      <w:bookmarkStart w:id="482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826" w:name="_Toc85734363"/>
      <w:bookmarkStart w:id="4827" w:name="_Toc89431662"/>
      <w:bookmarkStart w:id="4828" w:name="_Toc97042474"/>
      <w:bookmarkStart w:id="4829" w:name="_Toc97045618"/>
      <w:bookmarkStart w:id="4830" w:name="_Toc97155363"/>
      <w:bookmarkStart w:id="4831" w:name="_Toc101521503"/>
      <w:bookmarkStart w:id="4832" w:name="_Toc138761782"/>
      <w:bookmarkStart w:id="4833" w:name="_Toc145707997"/>
      <w:bookmarkStart w:id="4834" w:name="_Toc160570490"/>
      <w:bookmarkStart w:id="4835" w:name="_Toc162008086"/>
      <w:bookmarkStart w:id="4836" w:name="_Toc185515753"/>
      <w:bookmarkStart w:id="4837" w:name="_Toc192873061"/>
      <w:bookmarkStart w:id="4838" w:name="_Toc195534200"/>
      <w:r>
        <w:t>8.5.2</w:t>
      </w:r>
      <w:r>
        <w:tab/>
        <w:t>Resources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421C4208" w14:textId="231A52EA" w:rsidR="00AD269B" w:rsidRDefault="00AD269B" w:rsidP="00AD269B">
      <w:pPr>
        <w:pStyle w:val="Heading4"/>
      </w:pPr>
      <w:bookmarkStart w:id="4839" w:name="_Toc65839231"/>
      <w:bookmarkStart w:id="4840" w:name="_Toc85734364"/>
      <w:bookmarkStart w:id="4841" w:name="_Toc89431663"/>
      <w:bookmarkStart w:id="4842" w:name="_Toc97042475"/>
      <w:bookmarkStart w:id="4843" w:name="_Toc97045619"/>
      <w:bookmarkStart w:id="4844" w:name="_Toc97155364"/>
      <w:bookmarkStart w:id="4845" w:name="_Toc101521504"/>
      <w:bookmarkStart w:id="4846" w:name="_Toc138761783"/>
      <w:bookmarkStart w:id="4847" w:name="_Toc145707998"/>
      <w:bookmarkStart w:id="4848" w:name="_Toc160570491"/>
      <w:bookmarkStart w:id="4849" w:name="_Toc162008087"/>
      <w:bookmarkStart w:id="4850" w:name="_Toc185515754"/>
      <w:bookmarkStart w:id="4851" w:name="_Toc192873062"/>
      <w:bookmarkStart w:id="4852" w:name="_Toc195534201"/>
      <w:r>
        <w:t>8.5.2.1</w:t>
      </w:r>
      <w:r>
        <w:tab/>
        <w:t>Overview</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80614699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853" w:name="_Toc65839232"/>
      <w:bookmarkStart w:id="4854" w:name="_Toc85734365"/>
      <w:bookmarkStart w:id="4855" w:name="_Toc89431664"/>
      <w:bookmarkStart w:id="4856" w:name="_Toc97042476"/>
      <w:bookmarkStart w:id="4857" w:name="_Toc97045620"/>
      <w:bookmarkStart w:id="4858" w:name="_Toc97155365"/>
      <w:bookmarkStart w:id="4859" w:name="_Toc101521505"/>
      <w:bookmarkStart w:id="4860" w:name="_Toc138761784"/>
      <w:bookmarkStart w:id="4861" w:name="_Toc145707999"/>
      <w:bookmarkStart w:id="4862" w:name="_Toc160570492"/>
      <w:bookmarkStart w:id="4863" w:name="_Toc162008088"/>
      <w:bookmarkStart w:id="4864" w:name="_Toc185515755"/>
      <w:bookmarkStart w:id="4865" w:name="_Toc192873063"/>
      <w:bookmarkStart w:id="4866" w:name="_Toc195534202"/>
      <w:r>
        <w:t>8.</w:t>
      </w:r>
      <w:r w:rsidR="004D4A70">
        <w:t>5</w:t>
      </w:r>
      <w:r>
        <w:t>.2.2</w:t>
      </w:r>
      <w:r>
        <w:tab/>
        <w:t>Resource</w:t>
      </w:r>
      <w:r w:rsidRPr="00831458">
        <w:t xml:space="preserve">: </w:t>
      </w:r>
      <w:bookmarkEnd w:id="4853"/>
      <w:r>
        <w:t>Sessions with QoS</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r>
        <w:t xml:space="preserve"> </w:t>
      </w:r>
    </w:p>
    <w:p w14:paraId="34A6222B" w14:textId="30A98EE1" w:rsidR="00AD269B" w:rsidRPr="00C14CE6" w:rsidRDefault="00AD269B" w:rsidP="00AD269B">
      <w:pPr>
        <w:pStyle w:val="Heading5"/>
        <w:rPr>
          <w:lang w:eastAsia="zh-CN"/>
        </w:rPr>
      </w:pPr>
      <w:bookmarkStart w:id="4867" w:name="_Toc65839233"/>
      <w:bookmarkStart w:id="4868" w:name="_Toc85734366"/>
      <w:bookmarkStart w:id="4869" w:name="_Toc89431665"/>
      <w:bookmarkStart w:id="4870" w:name="_Toc97042477"/>
      <w:bookmarkStart w:id="4871" w:name="_Toc97045621"/>
      <w:bookmarkStart w:id="4872" w:name="_Toc97155366"/>
      <w:bookmarkStart w:id="4873" w:name="_Toc101521506"/>
      <w:bookmarkStart w:id="4874" w:name="_Toc138761785"/>
      <w:bookmarkStart w:id="4875" w:name="_Toc145708000"/>
      <w:bookmarkStart w:id="4876" w:name="_Toc160570493"/>
      <w:bookmarkStart w:id="4877" w:name="_Toc162008089"/>
      <w:bookmarkStart w:id="4878" w:name="_Toc185515756"/>
      <w:bookmarkStart w:id="4879" w:name="_Toc192873064"/>
      <w:bookmarkStart w:id="4880" w:name="_Toc195534203"/>
      <w:r>
        <w:rPr>
          <w:lang w:eastAsia="zh-CN"/>
        </w:rPr>
        <w:t>8.</w:t>
      </w:r>
      <w:r w:rsidR="004D4A70">
        <w:rPr>
          <w:lang w:eastAsia="zh-CN"/>
        </w:rPr>
        <w:t>5</w:t>
      </w:r>
      <w:r>
        <w:rPr>
          <w:lang w:eastAsia="zh-CN"/>
        </w:rPr>
        <w:t>.2.2.1</w:t>
      </w:r>
      <w:r>
        <w:rPr>
          <w:lang w:eastAsia="zh-CN"/>
        </w:rPr>
        <w:tab/>
        <w:t>Description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479A9CE" w14:textId="77777777" w:rsidR="00AD269B" w:rsidRPr="00AD3B51" w:rsidRDefault="00AD269B" w:rsidP="00AD269B">
      <w:pPr>
        <w:rPr>
          <w:lang w:eastAsia="zh-CN"/>
        </w:rPr>
      </w:pPr>
      <w:bookmarkStart w:id="488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882" w:name="_Toc85734367"/>
      <w:bookmarkStart w:id="4883" w:name="_Toc89431666"/>
      <w:bookmarkStart w:id="4884" w:name="_Toc97042478"/>
      <w:bookmarkStart w:id="4885" w:name="_Toc97045622"/>
      <w:bookmarkStart w:id="4886" w:name="_Toc97155367"/>
      <w:bookmarkStart w:id="4887" w:name="_Toc101521507"/>
      <w:bookmarkStart w:id="4888" w:name="_Toc138761786"/>
      <w:bookmarkStart w:id="4889" w:name="_Toc145708001"/>
      <w:bookmarkStart w:id="4890" w:name="_Toc160570494"/>
      <w:bookmarkStart w:id="4891" w:name="_Toc162008090"/>
      <w:bookmarkStart w:id="4892" w:name="_Toc185515757"/>
      <w:bookmarkStart w:id="4893" w:name="_Toc192873065"/>
      <w:bookmarkStart w:id="4894" w:name="_Toc195534204"/>
      <w:r>
        <w:rPr>
          <w:lang w:eastAsia="zh-CN"/>
        </w:rPr>
        <w:t>8.</w:t>
      </w:r>
      <w:r w:rsidR="004D4A70">
        <w:rPr>
          <w:lang w:eastAsia="zh-CN"/>
        </w:rPr>
        <w:t>5</w:t>
      </w:r>
      <w:r>
        <w:rPr>
          <w:lang w:eastAsia="zh-CN"/>
        </w:rPr>
        <w:t>.2.2.2</w:t>
      </w:r>
      <w:r>
        <w:rPr>
          <w:lang w:eastAsia="zh-CN"/>
        </w:rPr>
        <w:tab/>
        <w:t>Resource Definition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457D922E" w14:textId="4A6CA664" w:rsidR="00AD269B" w:rsidRDefault="00AD269B" w:rsidP="00AD269B">
      <w:pPr>
        <w:rPr>
          <w:lang w:eastAsia="zh-CN"/>
        </w:rPr>
      </w:pPr>
      <w:bookmarkStart w:id="489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896" w:name="_Toc85734368"/>
      <w:bookmarkStart w:id="4897" w:name="_Toc89431667"/>
      <w:bookmarkStart w:id="4898" w:name="_Toc97042479"/>
      <w:bookmarkStart w:id="4899" w:name="_Toc97045623"/>
      <w:bookmarkStart w:id="4900" w:name="_Toc97155368"/>
      <w:bookmarkStart w:id="4901" w:name="_Toc101521508"/>
      <w:bookmarkStart w:id="4902" w:name="_Toc138761787"/>
      <w:bookmarkStart w:id="4903" w:name="_Toc145708002"/>
      <w:bookmarkStart w:id="4904" w:name="_Toc160570495"/>
      <w:bookmarkStart w:id="4905" w:name="_Toc162008091"/>
      <w:bookmarkStart w:id="4906" w:name="_Toc185515758"/>
      <w:bookmarkStart w:id="4907" w:name="_Toc192873066"/>
      <w:bookmarkStart w:id="4908" w:name="_Toc195534205"/>
      <w:r>
        <w:rPr>
          <w:lang w:eastAsia="zh-CN"/>
        </w:rPr>
        <w:t>8.</w:t>
      </w:r>
      <w:r w:rsidR="00E26693">
        <w:rPr>
          <w:lang w:eastAsia="zh-CN"/>
        </w:rPr>
        <w:t>5</w:t>
      </w:r>
      <w:r>
        <w:rPr>
          <w:lang w:eastAsia="zh-CN"/>
        </w:rPr>
        <w:t>.2.2.3</w:t>
      </w:r>
      <w:r>
        <w:rPr>
          <w:lang w:eastAsia="zh-CN"/>
        </w:rPr>
        <w:tab/>
        <w:t>Resource Standard Methods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5F1657F" w14:textId="36B8DEEE" w:rsidR="00AD269B" w:rsidRDefault="00AD269B" w:rsidP="00AD269B">
      <w:pPr>
        <w:pStyle w:val="Heading6"/>
        <w:rPr>
          <w:lang w:eastAsia="zh-CN"/>
        </w:rPr>
      </w:pPr>
      <w:bookmarkStart w:id="4909" w:name="_Toc85734369"/>
      <w:bookmarkStart w:id="4910" w:name="_Toc89431668"/>
      <w:bookmarkStart w:id="4911" w:name="_Toc97042480"/>
      <w:bookmarkStart w:id="4912" w:name="_Toc97045624"/>
      <w:bookmarkStart w:id="4913" w:name="_Toc97155369"/>
      <w:bookmarkStart w:id="4914" w:name="_Toc101521509"/>
      <w:bookmarkStart w:id="4915" w:name="_Toc138761788"/>
      <w:bookmarkStart w:id="4916" w:name="_Toc145708003"/>
      <w:bookmarkStart w:id="4917" w:name="_Toc160570496"/>
      <w:bookmarkStart w:id="4918" w:name="_Toc162008092"/>
      <w:bookmarkStart w:id="4919" w:name="_Toc185515759"/>
      <w:bookmarkStart w:id="4920" w:name="_Toc192873067"/>
      <w:bookmarkStart w:id="4921" w:name="_Toc195534206"/>
      <w:bookmarkStart w:id="4922" w:name="_Toc65839242"/>
      <w:r>
        <w:rPr>
          <w:lang w:eastAsia="zh-CN"/>
        </w:rPr>
        <w:t>8.</w:t>
      </w:r>
      <w:r w:rsidR="00E26693">
        <w:rPr>
          <w:lang w:eastAsia="zh-CN"/>
        </w:rPr>
        <w:t>5</w:t>
      </w:r>
      <w:r>
        <w:rPr>
          <w:lang w:eastAsia="zh-CN"/>
        </w:rPr>
        <w:t>.2.2.3.1</w:t>
      </w:r>
      <w:r>
        <w:rPr>
          <w:lang w:eastAsia="zh-CN"/>
        </w:rPr>
        <w:tab/>
        <w:t>POST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923" w:name="_Toc85734370"/>
      <w:bookmarkStart w:id="4924" w:name="_Toc89431669"/>
      <w:bookmarkStart w:id="4925" w:name="_Toc97042481"/>
      <w:bookmarkStart w:id="4926" w:name="_Toc97045625"/>
      <w:bookmarkStart w:id="4927" w:name="_Toc97155370"/>
      <w:bookmarkStart w:id="4928" w:name="_Toc101521510"/>
      <w:bookmarkStart w:id="4929" w:name="_Toc138761789"/>
      <w:bookmarkStart w:id="4930" w:name="_Toc145708004"/>
      <w:bookmarkStart w:id="4931" w:name="_Toc160570497"/>
      <w:bookmarkStart w:id="4932" w:name="_Toc162008093"/>
      <w:bookmarkStart w:id="4933" w:name="_Toc185515760"/>
      <w:bookmarkStart w:id="4934" w:name="_Toc192873068"/>
      <w:bookmarkStart w:id="4935" w:name="_Toc195534207"/>
      <w:r>
        <w:rPr>
          <w:lang w:eastAsia="zh-CN"/>
        </w:rPr>
        <w:t>8.5.2.2.3.2</w:t>
      </w:r>
      <w:r>
        <w:rPr>
          <w:lang w:eastAsia="zh-CN"/>
        </w:rPr>
        <w:tab/>
        <w:t>GET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936" w:name="_Toc85734371"/>
      <w:bookmarkStart w:id="4937" w:name="_Toc89431670"/>
      <w:bookmarkStart w:id="4938" w:name="_Toc97042482"/>
      <w:bookmarkStart w:id="4939" w:name="_Toc97045626"/>
      <w:bookmarkStart w:id="4940" w:name="_Toc97155371"/>
      <w:bookmarkStart w:id="4941" w:name="_Toc101521511"/>
      <w:bookmarkStart w:id="4942" w:name="_Toc138761790"/>
      <w:bookmarkStart w:id="4943" w:name="_Toc145708005"/>
      <w:bookmarkStart w:id="4944" w:name="_Toc160570498"/>
      <w:bookmarkStart w:id="4945" w:name="_Toc162008094"/>
      <w:bookmarkStart w:id="4946" w:name="_Toc185515761"/>
      <w:bookmarkStart w:id="4947" w:name="_Toc192873069"/>
      <w:bookmarkStart w:id="4948" w:name="_Toc195534208"/>
      <w:r>
        <w:rPr>
          <w:lang w:eastAsia="zh-CN"/>
        </w:rPr>
        <w:t>8.</w:t>
      </w:r>
      <w:r w:rsidR="00E26693">
        <w:rPr>
          <w:lang w:eastAsia="zh-CN"/>
        </w:rPr>
        <w:t>5</w:t>
      </w:r>
      <w:r>
        <w:rPr>
          <w:lang w:eastAsia="zh-CN"/>
        </w:rPr>
        <w:t>.2.2.4</w:t>
      </w:r>
      <w:r>
        <w:rPr>
          <w:lang w:eastAsia="zh-CN"/>
        </w:rPr>
        <w:tab/>
        <w:t>Resource Custom Operations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CEC88CC" w14:textId="77777777" w:rsidR="00AD269B" w:rsidRDefault="00AD269B" w:rsidP="00AD269B">
      <w:r>
        <w:t>None.</w:t>
      </w:r>
    </w:p>
    <w:p w14:paraId="7948F237" w14:textId="4118A0C9" w:rsidR="00AD269B" w:rsidRDefault="00AD269B" w:rsidP="00AD269B">
      <w:pPr>
        <w:pStyle w:val="Heading4"/>
      </w:pPr>
      <w:bookmarkStart w:id="4949" w:name="_Toc85734372"/>
      <w:bookmarkStart w:id="4950" w:name="_Toc89431671"/>
      <w:bookmarkStart w:id="4951" w:name="_Toc97042483"/>
      <w:bookmarkStart w:id="4952" w:name="_Toc97045627"/>
      <w:bookmarkStart w:id="4953" w:name="_Toc97155372"/>
      <w:bookmarkStart w:id="4954" w:name="_Toc101521512"/>
      <w:bookmarkStart w:id="4955" w:name="_Toc138761791"/>
      <w:bookmarkStart w:id="4956" w:name="_Toc145708006"/>
      <w:bookmarkStart w:id="4957" w:name="_Toc160570499"/>
      <w:bookmarkStart w:id="4958" w:name="_Toc162008095"/>
      <w:bookmarkStart w:id="4959" w:name="_Toc185515762"/>
      <w:bookmarkStart w:id="4960" w:name="_Toc192873070"/>
      <w:bookmarkStart w:id="4961" w:name="_Toc195534209"/>
      <w:bookmarkStart w:id="4962" w:name="_Toc65839248"/>
      <w:bookmarkEnd w:id="4922"/>
      <w:r>
        <w:t>8.</w:t>
      </w:r>
      <w:r w:rsidR="00E26693">
        <w:t>5</w:t>
      </w:r>
      <w:r>
        <w:t>.2.3</w:t>
      </w:r>
      <w:r>
        <w:tab/>
        <w:t>Resource</w:t>
      </w:r>
      <w:r w:rsidRPr="00831458">
        <w:t xml:space="preserve">: </w:t>
      </w:r>
      <w:r>
        <w:t>Individual Session with QoS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E812EB3" w14:textId="1405F524" w:rsidR="00AD269B" w:rsidRPr="00C14CE6" w:rsidRDefault="00AD269B" w:rsidP="00AD269B">
      <w:pPr>
        <w:pStyle w:val="Heading5"/>
        <w:rPr>
          <w:lang w:eastAsia="zh-CN"/>
        </w:rPr>
      </w:pPr>
      <w:bookmarkStart w:id="4963" w:name="_Toc85734373"/>
      <w:bookmarkStart w:id="4964" w:name="_Toc89431672"/>
      <w:bookmarkStart w:id="4965" w:name="_Toc97042484"/>
      <w:bookmarkStart w:id="4966" w:name="_Toc97045628"/>
      <w:bookmarkStart w:id="4967" w:name="_Toc97155373"/>
      <w:bookmarkStart w:id="4968" w:name="_Toc101521513"/>
      <w:bookmarkStart w:id="4969" w:name="_Toc138761792"/>
      <w:bookmarkStart w:id="4970" w:name="_Toc145708007"/>
      <w:bookmarkStart w:id="4971" w:name="_Toc160570500"/>
      <w:bookmarkStart w:id="4972" w:name="_Toc162008096"/>
      <w:bookmarkStart w:id="4973" w:name="_Toc185515763"/>
      <w:bookmarkStart w:id="4974" w:name="_Toc192873071"/>
      <w:bookmarkStart w:id="4975" w:name="_Toc195534210"/>
      <w:r>
        <w:rPr>
          <w:lang w:eastAsia="zh-CN"/>
        </w:rPr>
        <w:t>8.</w:t>
      </w:r>
      <w:r w:rsidR="00E26693">
        <w:rPr>
          <w:lang w:eastAsia="zh-CN"/>
        </w:rPr>
        <w:t>5</w:t>
      </w:r>
      <w:r>
        <w:rPr>
          <w:lang w:eastAsia="zh-CN"/>
        </w:rPr>
        <w:t>.2.3.1</w:t>
      </w:r>
      <w:r>
        <w:rPr>
          <w:lang w:eastAsia="zh-CN"/>
        </w:rPr>
        <w:tab/>
        <w:t>Description</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976" w:name="_Toc85734374"/>
      <w:bookmarkStart w:id="4977" w:name="_Toc89431673"/>
      <w:bookmarkStart w:id="4978" w:name="_Toc97042485"/>
      <w:bookmarkStart w:id="4979" w:name="_Toc97045629"/>
      <w:bookmarkStart w:id="4980" w:name="_Toc97155374"/>
      <w:bookmarkStart w:id="4981" w:name="_Toc101521514"/>
      <w:bookmarkStart w:id="4982" w:name="_Toc138761793"/>
      <w:bookmarkStart w:id="4983" w:name="_Toc145708008"/>
      <w:bookmarkStart w:id="4984" w:name="_Toc160570501"/>
      <w:bookmarkStart w:id="4985" w:name="_Toc162008097"/>
      <w:bookmarkStart w:id="4986" w:name="_Toc185515764"/>
      <w:bookmarkStart w:id="4987" w:name="_Toc192873072"/>
      <w:bookmarkStart w:id="4988" w:name="_Toc195534211"/>
      <w:r>
        <w:rPr>
          <w:lang w:eastAsia="zh-CN"/>
        </w:rPr>
        <w:t>8.</w:t>
      </w:r>
      <w:r w:rsidR="00E26693">
        <w:rPr>
          <w:lang w:eastAsia="zh-CN"/>
        </w:rPr>
        <w:t>5</w:t>
      </w:r>
      <w:r>
        <w:rPr>
          <w:lang w:eastAsia="zh-CN"/>
        </w:rPr>
        <w:t>.2.3.2</w:t>
      </w:r>
      <w:r>
        <w:rPr>
          <w:lang w:eastAsia="zh-CN"/>
        </w:rPr>
        <w:tab/>
        <w:t>Resource Definition</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989" w:name="_Toc85734375"/>
      <w:bookmarkStart w:id="4990" w:name="_Toc89431674"/>
      <w:bookmarkStart w:id="4991" w:name="_Toc97042486"/>
      <w:bookmarkStart w:id="4992" w:name="_Toc97045630"/>
      <w:bookmarkStart w:id="4993" w:name="_Toc97155375"/>
      <w:bookmarkStart w:id="4994" w:name="_Toc101521515"/>
      <w:bookmarkStart w:id="4995" w:name="_Toc138761794"/>
      <w:bookmarkStart w:id="4996" w:name="_Toc145708009"/>
      <w:bookmarkStart w:id="4997" w:name="_Toc160570502"/>
      <w:bookmarkStart w:id="4998" w:name="_Toc162008098"/>
      <w:bookmarkStart w:id="4999" w:name="_Toc185515765"/>
      <w:bookmarkStart w:id="5000" w:name="_Toc192873073"/>
      <w:bookmarkStart w:id="5001" w:name="_Toc195534212"/>
      <w:r>
        <w:rPr>
          <w:lang w:eastAsia="zh-CN"/>
        </w:rPr>
        <w:t>8.</w:t>
      </w:r>
      <w:r w:rsidR="00E26693">
        <w:rPr>
          <w:lang w:eastAsia="zh-CN"/>
        </w:rPr>
        <w:t>5</w:t>
      </w:r>
      <w:r>
        <w:rPr>
          <w:lang w:eastAsia="zh-CN"/>
        </w:rPr>
        <w:t>.2.3.3</w:t>
      </w:r>
      <w:r>
        <w:rPr>
          <w:lang w:eastAsia="zh-CN"/>
        </w:rPr>
        <w:tab/>
        <w:t>Resource Standard Methods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686ACE98" w14:textId="2AB904F8" w:rsidR="00AD269B" w:rsidRDefault="00AD269B" w:rsidP="00AD269B">
      <w:pPr>
        <w:pStyle w:val="Heading6"/>
        <w:rPr>
          <w:lang w:eastAsia="zh-CN"/>
        </w:rPr>
      </w:pPr>
      <w:bookmarkStart w:id="5002" w:name="_Toc85734376"/>
      <w:bookmarkStart w:id="5003" w:name="_Toc89431675"/>
      <w:bookmarkStart w:id="5004" w:name="_Toc97042487"/>
      <w:bookmarkStart w:id="5005" w:name="_Toc97045631"/>
      <w:bookmarkStart w:id="5006" w:name="_Toc97155376"/>
      <w:bookmarkStart w:id="5007" w:name="_Toc101521516"/>
      <w:bookmarkStart w:id="5008" w:name="_Toc138761795"/>
      <w:bookmarkStart w:id="5009" w:name="_Toc145708010"/>
      <w:bookmarkStart w:id="5010" w:name="_Toc160570503"/>
      <w:bookmarkStart w:id="5011" w:name="_Toc162008099"/>
      <w:bookmarkStart w:id="5012" w:name="_Toc185515766"/>
      <w:bookmarkStart w:id="5013" w:name="_Toc192873074"/>
      <w:bookmarkStart w:id="5014" w:name="_Toc195534213"/>
      <w:r>
        <w:rPr>
          <w:lang w:eastAsia="zh-CN"/>
        </w:rPr>
        <w:t>8.</w:t>
      </w:r>
      <w:r w:rsidR="00E26693">
        <w:rPr>
          <w:lang w:eastAsia="zh-CN"/>
        </w:rPr>
        <w:t>5</w:t>
      </w:r>
      <w:r>
        <w:rPr>
          <w:lang w:eastAsia="zh-CN"/>
        </w:rPr>
        <w:t>.2.3.3.1</w:t>
      </w:r>
      <w:r>
        <w:rPr>
          <w:lang w:eastAsia="zh-CN"/>
        </w:rPr>
        <w:tab/>
        <w:t>PATCH</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015" w:name="_Toc85734377"/>
      <w:bookmarkStart w:id="5016" w:name="_Toc89431676"/>
      <w:bookmarkStart w:id="5017" w:name="_Toc97042488"/>
      <w:bookmarkStart w:id="5018" w:name="_Toc97045632"/>
      <w:bookmarkStart w:id="5019" w:name="_Toc97155377"/>
      <w:bookmarkStart w:id="5020" w:name="_Toc101521517"/>
      <w:bookmarkStart w:id="5021" w:name="_Toc138761796"/>
      <w:bookmarkStart w:id="5022" w:name="_Toc145708011"/>
      <w:bookmarkStart w:id="5023" w:name="_Toc160570504"/>
      <w:bookmarkStart w:id="5024" w:name="_Toc162008100"/>
      <w:bookmarkStart w:id="5025" w:name="_Toc185515767"/>
      <w:bookmarkStart w:id="5026" w:name="_Toc192873075"/>
      <w:bookmarkStart w:id="5027" w:name="_Toc195534214"/>
      <w:r>
        <w:rPr>
          <w:lang w:eastAsia="zh-CN"/>
        </w:rPr>
        <w:t>8.</w:t>
      </w:r>
      <w:r w:rsidR="00E26693">
        <w:rPr>
          <w:lang w:eastAsia="zh-CN"/>
        </w:rPr>
        <w:t>5</w:t>
      </w:r>
      <w:r>
        <w:rPr>
          <w:lang w:eastAsia="zh-CN"/>
        </w:rPr>
        <w:t>.2.3.3.2</w:t>
      </w:r>
      <w:r>
        <w:rPr>
          <w:lang w:eastAsia="zh-CN"/>
        </w:rPr>
        <w:tab/>
        <w:t>PUT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5028" w:name="_Toc85734378"/>
      <w:bookmarkStart w:id="5029" w:name="_Toc89431677"/>
      <w:bookmarkStart w:id="5030" w:name="_Toc97042489"/>
      <w:bookmarkStart w:id="5031" w:name="_Toc97045633"/>
      <w:bookmarkStart w:id="5032" w:name="_Toc97155378"/>
      <w:bookmarkStart w:id="5033" w:name="_Toc101521518"/>
      <w:bookmarkStart w:id="5034" w:name="_Toc138761797"/>
      <w:bookmarkStart w:id="5035" w:name="_Toc145708012"/>
      <w:bookmarkStart w:id="5036" w:name="_Toc160570505"/>
      <w:bookmarkStart w:id="5037" w:name="_Toc162008101"/>
      <w:bookmarkStart w:id="5038" w:name="_Toc185515768"/>
      <w:bookmarkStart w:id="5039" w:name="_Toc192873076"/>
      <w:bookmarkStart w:id="5040" w:name="_Toc195534215"/>
      <w:r>
        <w:rPr>
          <w:lang w:eastAsia="zh-CN"/>
        </w:rPr>
        <w:t>8.</w:t>
      </w:r>
      <w:r w:rsidR="008575FC">
        <w:rPr>
          <w:lang w:eastAsia="zh-CN"/>
        </w:rPr>
        <w:t>5</w:t>
      </w:r>
      <w:r>
        <w:rPr>
          <w:lang w:eastAsia="zh-CN"/>
        </w:rPr>
        <w:t>.2.3.3.3</w:t>
      </w:r>
      <w:r>
        <w:rPr>
          <w:lang w:eastAsia="zh-CN"/>
        </w:rPr>
        <w:tab/>
        <w:t>DELETE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5041" w:name="_Toc85734379"/>
      <w:bookmarkStart w:id="5042" w:name="_Toc89431678"/>
      <w:bookmarkStart w:id="5043" w:name="_Toc97042490"/>
      <w:bookmarkStart w:id="5044" w:name="_Toc97045634"/>
      <w:bookmarkStart w:id="5045" w:name="_Toc97155379"/>
      <w:bookmarkStart w:id="5046" w:name="_Toc101521519"/>
      <w:bookmarkStart w:id="5047" w:name="_Toc138761798"/>
      <w:bookmarkStart w:id="5048" w:name="_Toc145708013"/>
      <w:bookmarkStart w:id="5049" w:name="_Toc160570506"/>
      <w:bookmarkStart w:id="5050" w:name="_Toc162008102"/>
      <w:bookmarkStart w:id="5051" w:name="_Toc185515769"/>
      <w:bookmarkStart w:id="5052" w:name="_Toc192873077"/>
      <w:bookmarkStart w:id="5053" w:name="_Toc195534216"/>
      <w:r>
        <w:rPr>
          <w:lang w:eastAsia="zh-CN"/>
        </w:rPr>
        <w:t>8.5.2.3.3.4</w:t>
      </w:r>
      <w:r>
        <w:rPr>
          <w:lang w:eastAsia="zh-CN"/>
        </w:rPr>
        <w:tab/>
        <w:t>GET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5054" w:name="_Toc85734380"/>
      <w:bookmarkStart w:id="5055" w:name="_Toc89431679"/>
      <w:bookmarkStart w:id="5056" w:name="_Toc97042491"/>
      <w:bookmarkStart w:id="5057" w:name="_Toc97045635"/>
      <w:bookmarkStart w:id="5058" w:name="_Toc97155380"/>
      <w:bookmarkStart w:id="5059" w:name="_Toc101521520"/>
      <w:bookmarkStart w:id="5060" w:name="_Toc138761799"/>
      <w:bookmarkStart w:id="5061" w:name="_Toc145708014"/>
      <w:bookmarkStart w:id="5062" w:name="_Toc160570507"/>
      <w:bookmarkStart w:id="5063" w:name="_Toc162008103"/>
      <w:bookmarkStart w:id="5064" w:name="_Toc185515770"/>
      <w:bookmarkStart w:id="5065" w:name="_Toc192873078"/>
      <w:bookmarkStart w:id="5066" w:name="_Toc195534217"/>
      <w:r>
        <w:rPr>
          <w:lang w:eastAsia="zh-CN"/>
        </w:rPr>
        <w:t>8.</w:t>
      </w:r>
      <w:r w:rsidR="008575FC">
        <w:rPr>
          <w:lang w:eastAsia="zh-CN"/>
        </w:rPr>
        <w:t>5</w:t>
      </w:r>
      <w:r>
        <w:rPr>
          <w:lang w:eastAsia="zh-CN"/>
        </w:rPr>
        <w:t>.2.3.4</w:t>
      </w:r>
      <w:r>
        <w:rPr>
          <w:lang w:eastAsia="zh-CN"/>
        </w:rPr>
        <w:tab/>
        <w:t>Resource Custom Operations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977EB96" w14:textId="77777777" w:rsidR="00AD269B" w:rsidRDefault="00AD269B" w:rsidP="00AD269B">
      <w:r>
        <w:t>None.</w:t>
      </w:r>
    </w:p>
    <w:p w14:paraId="6895D26D" w14:textId="292E67E8" w:rsidR="00AD269B" w:rsidRDefault="00AD269B" w:rsidP="00AD269B">
      <w:pPr>
        <w:pStyle w:val="Heading3"/>
      </w:pPr>
      <w:bookmarkStart w:id="5067" w:name="_Toc85734381"/>
      <w:bookmarkStart w:id="5068" w:name="_Toc89431680"/>
      <w:bookmarkStart w:id="5069" w:name="_Toc97042492"/>
      <w:bookmarkStart w:id="5070" w:name="_Toc97045636"/>
      <w:bookmarkStart w:id="5071" w:name="_Toc97155381"/>
      <w:bookmarkStart w:id="5072" w:name="_Toc101521521"/>
      <w:bookmarkStart w:id="5073" w:name="_Toc138761800"/>
      <w:bookmarkStart w:id="5074" w:name="_Toc145708015"/>
      <w:bookmarkStart w:id="5075" w:name="_Toc160570508"/>
      <w:bookmarkStart w:id="5076" w:name="_Toc162008104"/>
      <w:bookmarkStart w:id="5077" w:name="_Toc185515771"/>
      <w:bookmarkStart w:id="5078" w:name="_Toc192873079"/>
      <w:bookmarkStart w:id="5079" w:name="_Toc195534218"/>
      <w:r>
        <w:t>8.</w:t>
      </w:r>
      <w:r w:rsidR="008575FC">
        <w:t>5</w:t>
      </w:r>
      <w:r>
        <w:t>.3</w:t>
      </w:r>
      <w:r>
        <w:tab/>
        <w:t>Custom Operations without associated resources</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5080" w:name="_Toc85734382"/>
      <w:bookmarkStart w:id="5081" w:name="_Toc89431681"/>
      <w:bookmarkStart w:id="5082" w:name="_Toc97042493"/>
      <w:bookmarkStart w:id="5083" w:name="_Toc97045637"/>
      <w:bookmarkStart w:id="5084" w:name="_Toc97155382"/>
      <w:bookmarkStart w:id="5085" w:name="_Toc101521522"/>
      <w:bookmarkStart w:id="5086" w:name="_Toc138761801"/>
      <w:bookmarkStart w:id="5087" w:name="_Toc145708016"/>
      <w:bookmarkStart w:id="5088" w:name="_Toc160570509"/>
      <w:bookmarkStart w:id="5089" w:name="_Toc162008105"/>
      <w:bookmarkStart w:id="5090" w:name="_Toc185515772"/>
      <w:bookmarkStart w:id="5091" w:name="_Toc192873080"/>
      <w:bookmarkStart w:id="5092" w:name="_Toc195534219"/>
      <w:r>
        <w:t>8.</w:t>
      </w:r>
      <w:r w:rsidR="008575FC">
        <w:t>5</w:t>
      </w:r>
      <w:r>
        <w:t>.4</w:t>
      </w:r>
      <w:r>
        <w:tab/>
        <w:t>Notifications</w:t>
      </w:r>
      <w:bookmarkEnd w:id="4962"/>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8F92868" w14:textId="7A6940B1" w:rsidR="00AD269B" w:rsidRPr="00AF7276" w:rsidRDefault="00AD269B" w:rsidP="00AD269B">
      <w:pPr>
        <w:pStyle w:val="Heading4"/>
      </w:pPr>
      <w:bookmarkStart w:id="5093" w:name="_Toc65839249"/>
      <w:bookmarkStart w:id="5094" w:name="_Toc85734383"/>
      <w:bookmarkStart w:id="5095" w:name="_Toc89431682"/>
      <w:bookmarkStart w:id="5096" w:name="_Toc97042494"/>
      <w:bookmarkStart w:id="5097" w:name="_Toc97045638"/>
      <w:bookmarkStart w:id="5098" w:name="_Toc97155383"/>
      <w:bookmarkStart w:id="5099" w:name="_Toc101521523"/>
      <w:bookmarkStart w:id="5100" w:name="_Toc138761802"/>
      <w:bookmarkStart w:id="5101" w:name="_Toc145708017"/>
      <w:bookmarkStart w:id="5102" w:name="_Toc160570510"/>
      <w:bookmarkStart w:id="5103" w:name="_Toc162008106"/>
      <w:bookmarkStart w:id="5104" w:name="_Toc185515773"/>
      <w:bookmarkStart w:id="5105" w:name="_Toc192873081"/>
      <w:bookmarkStart w:id="5106" w:name="_Toc195534220"/>
      <w:r>
        <w:t>8.</w:t>
      </w:r>
      <w:r w:rsidR="008575FC">
        <w:t>5</w:t>
      </w:r>
      <w:r w:rsidRPr="00AF7276">
        <w:t>.</w:t>
      </w:r>
      <w:r>
        <w:t>4</w:t>
      </w:r>
      <w:r w:rsidRPr="00AF7276">
        <w:t>.1</w:t>
      </w:r>
      <w:r w:rsidRPr="00AF7276">
        <w:tab/>
        <w:t>General</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5107" w:name="_Toc65839250"/>
      <w:bookmarkStart w:id="5108" w:name="_Toc85734384"/>
      <w:bookmarkStart w:id="5109" w:name="_Toc89431683"/>
      <w:bookmarkStart w:id="5110" w:name="_Toc97042495"/>
      <w:bookmarkStart w:id="5111" w:name="_Toc97045639"/>
      <w:bookmarkStart w:id="5112" w:name="_Toc97155384"/>
      <w:bookmarkStart w:id="5113" w:name="_Toc101521524"/>
      <w:bookmarkStart w:id="5114" w:name="_Toc138761803"/>
      <w:bookmarkStart w:id="5115" w:name="_Toc145708018"/>
      <w:bookmarkStart w:id="5116" w:name="_Toc160570511"/>
      <w:bookmarkStart w:id="5117" w:name="_Toc162008107"/>
      <w:bookmarkStart w:id="5118" w:name="_Toc185515774"/>
      <w:bookmarkStart w:id="5119" w:name="_Toc192873082"/>
      <w:bookmarkStart w:id="5120" w:name="_Toc195534221"/>
      <w:r>
        <w:rPr>
          <w:lang w:eastAsia="zh-CN"/>
        </w:rPr>
        <w:t>8.</w:t>
      </w:r>
      <w:r w:rsidR="008575FC">
        <w:rPr>
          <w:lang w:eastAsia="zh-CN"/>
        </w:rPr>
        <w:t>5</w:t>
      </w:r>
      <w:r>
        <w:rPr>
          <w:lang w:eastAsia="zh-CN"/>
        </w:rPr>
        <w:t>.4.2</w:t>
      </w:r>
      <w:r>
        <w:rPr>
          <w:lang w:eastAsia="zh-CN"/>
        </w:rPr>
        <w:tab/>
      </w:r>
      <w:bookmarkEnd w:id="5107"/>
      <w:r>
        <w:rPr>
          <w:lang w:eastAsia="zh-CN"/>
        </w:rPr>
        <w:t>User Plane Event Notification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256E6A87" w14:textId="1E6F63F9" w:rsidR="00AD269B" w:rsidRDefault="00AD269B" w:rsidP="00AD269B">
      <w:pPr>
        <w:pStyle w:val="Heading5"/>
        <w:rPr>
          <w:lang w:eastAsia="zh-CN"/>
        </w:rPr>
      </w:pPr>
      <w:bookmarkStart w:id="5121" w:name="_Toc65839251"/>
      <w:bookmarkStart w:id="5122" w:name="_Toc85734385"/>
      <w:bookmarkStart w:id="5123" w:name="_Toc89431684"/>
      <w:bookmarkStart w:id="5124" w:name="_Toc97042496"/>
      <w:bookmarkStart w:id="5125" w:name="_Toc97045640"/>
      <w:bookmarkStart w:id="5126" w:name="_Toc97155385"/>
      <w:bookmarkStart w:id="5127" w:name="_Toc101521525"/>
      <w:bookmarkStart w:id="5128" w:name="_Toc138761804"/>
      <w:bookmarkStart w:id="5129" w:name="_Toc145708019"/>
      <w:bookmarkStart w:id="5130" w:name="_Toc160570512"/>
      <w:bookmarkStart w:id="5131" w:name="_Toc162008108"/>
      <w:bookmarkStart w:id="5132" w:name="_Toc185515775"/>
      <w:bookmarkStart w:id="5133" w:name="_Toc192873083"/>
      <w:bookmarkStart w:id="5134" w:name="_Toc195534222"/>
      <w:r>
        <w:rPr>
          <w:lang w:eastAsia="zh-CN"/>
        </w:rPr>
        <w:t>8.</w:t>
      </w:r>
      <w:r w:rsidR="008575FC">
        <w:rPr>
          <w:lang w:eastAsia="zh-CN"/>
        </w:rPr>
        <w:t>5</w:t>
      </w:r>
      <w:r>
        <w:rPr>
          <w:lang w:eastAsia="zh-CN"/>
        </w:rPr>
        <w:t>.4.2.1</w:t>
      </w:r>
      <w:r>
        <w:rPr>
          <w:lang w:eastAsia="zh-CN"/>
        </w:rPr>
        <w:tab/>
        <w:t>Description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7F982A7" w14:textId="0DB05610" w:rsidR="00AD269B" w:rsidRDefault="00AD269B" w:rsidP="00AD269B">
      <w:pPr>
        <w:pStyle w:val="Heading5"/>
        <w:rPr>
          <w:lang w:eastAsia="zh-CN"/>
        </w:rPr>
      </w:pPr>
      <w:bookmarkStart w:id="5135" w:name="_Toc65839252"/>
      <w:bookmarkStart w:id="5136" w:name="_Toc85734386"/>
      <w:bookmarkStart w:id="5137" w:name="_Toc89431685"/>
      <w:bookmarkStart w:id="5138" w:name="_Toc97042497"/>
      <w:bookmarkStart w:id="5139" w:name="_Toc97045641"/>
      <w:bookmarkStart w:id="5140" w:name="_Toc97155386"/>
      <w:bookmarkStart w:id="5141" w:name="_Toc101521526"/>
      <w:bookmarkStart w:id="5142" w:name="_Toc138761805"/>
      <w:bookmarkStart w:id="5143" w:name="_Toc145708020"/>
      <w:bookmarkStart w:id="5144" w:name="_Toc160570513"/>
      <w:bookmarkStart w:id="5145" w:name="_Toc162008109"/>
      <w:bookmarkStart w:id="5146" w:name="_Toc185515776"/>
      <w:bookmarkStart w:id="5147" w:name="_Toc192873084"/>
      <w:bookmarkStart w:id="5148" w:name="_Toc195534223"/>
      <w:r>
        <w:rPr>
          <w:lang w:eastAsia="zh-CN"/>
        </w:rPr>
        <w:t>8.</w:t>
      </w:r>
      <w:r w:rsidR="008575FC">
        <w:rPr>
          <w:lang w:eastAsia="zh-CN"/>
        </w:rPr>
        <w:t>5</w:t>
      </w:r>
      <w:r>
        <w:rPr>
          <w:lang w:eastAsia="zh-CN"/>
        </w:rPr>
        <w:t>.4.2.2</w:t>
      </w:r>
      <w:r>
        <w:rPr>
          <w:lang w:eastAsia="zh-CN"/>
        </w:rPr>
        <w:tab/>
      </w:r>
      <w:r w:rsidR="00B0153A">
        <w:rPr>
          <w:lang w:eastAsia="zh-CN"/>
        </w:rPr>
        <w:t>TargetURI</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5149" w:name="_Toc138761806"/>
      <w:bookmarkStart w:id="5150" w:name="_Toc145708021"/>
      <w:bookmarkStart w:id="5151" w:name="_Toc160570514"/>
      <w:bookmarkStart w:id="5152" w:name="_Toc162008110"/>
      <w:bookmarkStart w:id="5153" w:name="_Toc185515777"/>
      <w:bookmarkStart w:id="5154" w:name="_Toc192873085"/>
      <w:bookmarkStart w:id="5155" w:name="_Toc195534224"/>
      <w:r>
        <w:rPr>
          <w:lang w:eastAsia="zh-CN"/>
        </w:rPr>
        <w:t>8.5.4.2.3</w:t>
      </w:r>
      <w:r w:rsidRPr="00986E88">
        <w:rPr>
          <w:noProof/>
        </w:rPr>
        <w:tab/>
        <w:t>Standard Methods</w:t>
      </w:r>
      <w:bookmarkEnd w:id="5149"/>
      <w:bookmarkEnd w:id="5150"/>
      <w:bookmarkEnd w:id="5151"/>
      <w:bookmarkEnd w:id="5152"/>
      <w:bookmarkEnd w:id="5153"/>
      <w:bookmarkEnd w:id="5154"/>
      <w:bookmarkEnd w:id="5155"/>
    </w:p>
    <w:p w14:paraId="34DDF84D" w14:textId="77777777" w:rsidR="00B0153A" w:rsidRPr="00986E88" w:rsidRDefault="00B0153A" w:rsidP="006C7EB1">
      <w:pPr>
        <w:pStyle w:val="Heading6"/>
        <w:rPr>
          <w:noProof/>
        </w:rPr>
      </w:pPr>
      <w:bookmarkStart w:id="5156" w:name="_Toc138761807"/>
      <w:bookmarkStart w:id="5157" w:name="_Toc145708022"/>
      <w:bookmarkStart w:id="5158" w:name="_Toc160570515"/>
      <w:bookmarkStart w:id="5159" w:name="_Toc162008111"/>
      <w:bookmarkStart w:id="5160" w:name="_Toc185515778"/>
      <w:bookmarkStart w:id="5161" w:name="_Toc192873086"/>
      <w:bookmarkStart w:id="5162" w:name="_Toc195534225"/>
      <w:r>
        <w:rPr>
          <w:lang w:eastAsia="zh-CN"/>
        </w:rPr>
        <w:t>8.5.4.2.3</w:t>
      </w:r>
      <w:r w:rsidRPr="00986E88">
        <w:rPr>
          <w:noProof/>
        </w:rPr>
        <w:t>.1</w:t>
      </w:r>
      <w:r w:rsidRPr="00986E88">
        <w:rPr>
          <w:noProof/>
        </w:rPr>
        <w:tab/>
        <w:t>POST</w:t>
      </w:r>
      <w:bookmarkEnd w:id="5156"/>
      <w:bookmarkEnd w:id="5157"/>
      <w:bookmarkEnd w:id="5158"/>
      <w:bookmarkEnd w:id="5159"/>
      <w:bookmarkEnd w:id="5160"/>
      <w:bookmarkEnd w:id="5161"/>
      <w:bookmarkEnd w:id="516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5163" w:name="_Toc65839253"/>
      <w:bookmarkStart w:id="5164" w:name="_Toc85734387"/>
      <w:bookmarkStart w:id="5165" w:name="_Toc89431686"/>
      <w:bookmarkStart w:id="5166" w:name="_Toc97042498"/>
      <w:bookmarkStart w:id="5167" w:name="_Toc97045642"/>
      <w:bookmarkStart w:id="5168" w:name="_Toc97155387"/>
      <w:bookmarkStart w:id="5169" w:name="_Toc101521527"/>
      <w:bookmarkStart w:id="5170" w:name="_Toc138761808"/>
      <w:bookmarkStart w:id="5171" w:name="_Toc145708023"/>
      <w:bookmarkStart w:id="5172" w:name="_Toc160570516"/>
      <w:bookmarkStart w:id="5173" w:name="_Toc162008112"/>
      <w:bookmarkStart w:id="5174" w:name="_Toc185515779"/>
      <w:bookmarkStart w:id="5175" w:name="_Toc192873087"/>
      <w:bookmarkStart w:id="5176" w:name="_Toc195534226"/>
      <w:r>
        <w:t>8.</w:t>
      </w:r>
      <w:r w:rsidR="008575FC">
        <w:t>5</w:t>
      </w:r>
      <w:r>
        <w:t>.5</w:t>
      </w:r>
      <w:r>
        <w:tab/>
        <w:t>Data Model</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17F533CE" w14:textId="01A2D3DE" w:rsidR="00AD269B" w:rsidRDefault="00AD269B" w:rsidP="00AD269B">
      <w:pPr>
        <w:pStyle w:val="Heading4"/>
        <w:rPr>
          <w:lang w:eastAsia="zh-CN"/>
        </w:rPr>
      </w:pPr>
      <w:bookmarkStart w:id="5177" w:name="_Toc65839254"/>
      <w:bookmarkStart w:id="5178" w:name="_Toc85734388"/>
      <w:bookmarkStart w:id="5179" w:name="_Toc89431687"/>
      <w:bookmarkStart w:id="5180" w:name="_Toc97042499"/>
      <w:bookmarkStart w:id="5181" w:name="_Toc97045643"/>
      <w:bookmarkStart w:id="5182" w:name="_Toc97155388"/>
      <w:bookmarkStart w:id="5183" w:name="_Toc101521528"/>
      <w:bookmarkStart w:id="5184" w:name="_Toc138761809"/>
      <w:bookmarkStart w:id="5185" w:name="_Toc145708024"/>
      <w:bookmarkStart w:id="5186" w:name="_Toc160570517"/>
      <w:bookmarkStart w:id="5187" w:name="_Toc162008113"/>
      <w:bookmarkStart w:id="5188" w:name="_Toc185515780"/>
      <w:bookmarkStart w:id="5189" w:name="_Toc192873088"/>
      <w:bookmarkStart w:id="5190" w:name="_Toc195534227"/>
      <w:r>
        <w:rPr>
          <w:lang w:eastAsia="zh-CN"/>
        </w:rPr>
        <w:t>8.</w:t>
      </w:r>
      <w:r w:rsidR="008575FC">
        <w:rPr>
          <w:lang w:eastAsia="zh-CN"/>
        </w:rPr>
        <w:t>5</w:t>
      </w:r>
      <w:r>
        <w:rPr>
          <w:lang w:eastAsia="zh-CN"/>
        </w:rPr>
        <w:t>.5.1</w:t>
      </w:r>
      <w:r>
        <w:rPr>
          <w:lang w:eastAsia="zh-CN"/>
        </w:rPr>
        <w:tab/>
        <w:t>General</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5191" w:name="_Toc65839255"/>
      <w:bookmarkStart w:id="5192" w:name="_Toc85734389"/>
      <w:bookmarkStart w:id="5193" w:name="_Toc89431688"/>
      <w:bookmarkStart w:id="5194" w:name="_Toc97042500"/>
      <w:bookmarkStart w:id="5195" w:name="_Toc97045644"/>
      <w:bookmarkStart w:id="5196" w:name="_Toc97155389"/>
      <w:bookmarkStart w:id="5197" w:name="_Toc101521529"/>
      <w:bookmarkStart w:id="5198" w:name="_Toc138761810"/>
      <w:bookmarkStart w:id="5199" w:name="_Toc145708025"/>
      <w:bookmarkStart w:id="5200" w:name="_Toc160570518"/>
      <w:bookmarkStart w:id="5201" w:name="_Toc162008114"/>
      <w:bookmarkStart w:id="5202" w:name="_Toc185515781"/>
      <w:bookmarkStart w:id="5203" w:name="_Toc192873089"/>
      <w:bookmarkStart w:id="5204" w:name="_Toc195534228"/>
      <w:r>
        <w:rPr>
          <w:lang w:eastAsia="zh-CN"/>
        </w:rPr>
        <w:t>8.</w:t>
      </w:r>
      <w:r w:rsidR="008575FC">
        <w:rPr>
          <w:lang w:eastAsia="zh-CN"/>
        </w:rPr>
        <w:t>5</w:t>
      </w:r>
      <w:r>
        <w:rPr>
          <w:lang w:eastAsia="zh-CN"/>
        </w:rPr>
        <w:t>.5.2</w:t>
      </w:r>
      <w:r>
        <w:rPr>
          <w:lang w:eastAsia="zh-CN"/>
        </w:rPr>
        <w:tab/>
        <w:t>Structured data types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2DAD40DA" w14:textId="2807CE9C" w:rsidR="00AD269B" w:rsidRDefault="00AD269B" w:rsidP="00AD269B">
      <w:pPr>
        <w:pStyle w:val="Heading5"/>
        <w:rPr>
          <w:lang w:eastAsia="zh-CN"/>
        </w:rPr>
      </w:pPr>
      <w:bookmarkStart w:id="5205" w:name="_Toc65839256"/>
      <w:bookmarkStart w:id="5206" w:name="_Toc85734390"/>
      <w:bookmarkStart w:id="5207" w:name="_Toc89431689"/>
      <w:bookmarkStart w:id="5208" w:name="_Toc97042501"/>
      <w:bookmarkStart w:id="5209" w:name="_Toc97045645"/>
      <w:bookmarkStart w:id="5210" w:name="_Toc97155390"/>
      <w:bookmarkStart w:id="5211" w:name="_Toc101521530"/>
      <w:bookmarkStart w:id="5212" w:name="_Toc138761811"/>
      <w:bookmarkStart w:id="5213" w:name="_Toc145708026"/>
      <w:bookmarkStart w:id="5214" w:name="_Toc160570519"/>
      <w:bookmarkStart w:id="5215" w:name="_Toc162008115"/>
      <w:bookmarkStart w:id="5216" w:name="_Toc185515782"/>
      <w:bookmarkStart w:id="5217" w:name="_Toc192873090"/>
      <w:bookmarkStart w:id="5218" w:name="_Toc195534229"/>
      <w:r>
        <w:rPr>
          <w:lang w:eastAsia="zh-CN"/>
        </w:rPr>
        <w:t>8.</w:t>
      </w:r>
      <w:r w:rsidR="008575FC">
        <w:rPr>
          <w:lang w:eastAsia="zh-CN"/>
        </w:rPr>
        <w:t>5</w:t>
      </w:r>
      <w:r>
        <w:rPr>
          <w:lang w:eastAsia="zh-CN"/>
        </w:rPr>
        <w:t>.5.2.1</w:t>
      </w:r>
      <w:r>
        <w:rPr>
          <w:lang w:eastAsia="zh-CN"/>
        </w:rPr>
        <w:tab/>
        <w:t>Introduction</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A9DA543" w14:textId="7A131CD3" w:rsidR="00AD269B" w:rsidRDefault="00AD269B" w:rsidP="00AD269B">
      <w:pPr>
        <w:pStyle w:val="Heading5"/>
        <w:rPr>
          <w:lang w:eastAsia="zh-CN"/>
        </w:rPr>
      </w:pPr>
      <w:bookmarkStart w:id="5219" w:name="_Toc65839257"/>
      <w:bookmarkStart w:id="5220" w:name="_Toc85734391"/>
      <w:bookmarkStart w:id="5221" w:name="_Toc89431690"/>
      <w:bookmarkStart w:id="5222" w:name="_Toc97042502"/>
      <w:bookmarkStart w:id="5223" w:name="_Toc97045646"/>
      <w:bookmarkStart w:id="5224" w:name="_Toc97155391"/>
      <w:bookmarkStart w:id="5225" w:name="_Toc101521531"/>
      <w:bookmarkStart w:id="5226" w:name="_Toc138761812"/>
      <w:bookmarkStart w:id="5227" w:name="_Toc145708027"/>
      <w:bookmarkStart w:id="5228" w:name="_Toc160570520"/>
      <w:bookmarkStart w:id="5229" w:name="_Toc162008116"/>
      <w:bookmarkStart w:id="5230" w:name="_Toc185515783"/>
      <w:bookmarkStart w:id="5231" w:name="_Toc192873091"/>
      <w:bookmarkStart w:id="5232" w:name="_Toc195534230"/>
      <w:r>
        <w:rPr>
          <w:lang w:eastAsia="zh-CN"/>
        </w:rPr>
        <w:t>8.</w:t>
      </w:r>
      <w:r w:rsidR="008575FC">
        <w:rPr>
          <w:lang w:eastAsia="zh-CN"/>
        </w:rPr>
        <w:t>5</w:t>
      </w:r>
      <w:r>
        <w:rPr>
          <w:lang w:eastAsia="zh-CN"/>
        </w:rPr>
        <w:t>.5.2.2</w:t>
      </w:r>
      <w:r>
        <w:rPr>
          <w:lang w:eastAsia="zh-CN"/>
        </w:rPr>
        <w:tab/>
        <w:t xml:space="preserve">Type: </w:t>
      </w:r>
      <w:bookmarkEnd w:id="5219"/>
      <w:r>
        <w:rPr>
          <w:lang w:eastAsia="zh-CN"/>
        </w:rPr>
        <w:t>SessionWithQoS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5233" w:name="_Toc85734392"/>
      <w:bookmarkStart w:id="5234" w:name="_Toc89431691"/>
      <w:bookmarkStart w:id="5235" w:name="_Toc97042503"/>
      <w:bookmarkStart w:id="5236" w:name="_Toc97045647"/>
      <w:bookmarkStart w:id="5237" w:name="_Toc97155392"/>
      <w:bookmarkStart w:id="5238" w:name="_Toc101521532"/>
      <w:bookmarkStart w:id="5239" w:name="_Toc138761813"/>
      <w:bookmarkStart w:id="5240" w:name="_Toc145708028"/>
      <w:bookmarkStart w:id="5241" w:name="_Toc160570521"/>
      <w:bookmarkStart w:id="5242" w:name="_Toc162008117"/>
      <w:bookmarkStart w:id="5243" w:name="_Toc185515784"/>
      <w:bookmarkStart w:id="5244" w:name="_Toc192873092"/>
      <w:bookmarkStart w:id="5245" w:name="_Toc195534231"/>
      <w:r>
        <w:rPr>
          <w:lang w:eastAsia="zh-CN"/>
        </w:rPr>
        <w:t>8.</w:t>
      </w:r>
      <w:r w:rsidR="008575FC">
        <w:rPr>
          <w:lang w:eastAsia="zh-CN"/>
        </w:rPr>
        <w:t>5</w:t>
      </w:r>
      <w:r>
        <w:rPr>
          <w:lang w:eastAsia="zh-CN"/>
        </w:rPr>
        <w:t>.5.2.3</w:t>
      </w:r>
      <w:r>
        <w:rPr>
          <w:lang w:eastAsia="zh-CN"/>
        </w:rPr>
        <w:tab/>
        <w:t>Type: SessionWithQoSPatch</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5246" w:name="_Toc85734393"/>
      <w:bookmarkStart w:id="5247" w:name="_Toc89431692"/>
      <w:bookmarkStart w:id="5248" w:name="_Toc97042504"/>
      <w:bookmarkStart w:id="5249" w:name="_Toc97045648"/>
      <w:bookmarkStart w:id="5250" w:name="_Toc97155393"/>
      <w:bookmarkStart w:id="5251" w:name="_Toc101521533"/>
      <w:bookmarkStart w:id="5252" w:name="_Toc138761814"/>
      <w:bookmarkStart w:id="5253" w:name="_Toc145708029"/>
      <w:bookmarkStart w:id="5254" w:name="_Toc160570522"/>
      <w:bookmarkStart w:id="5255" w:name="_Toc162008118"/>
      <w:bookmarkStart w:id="5256" w:name="_Toc185515785"/>
      <w:bookmarkStart w:id="5257" w:name="_Toc192873093"/>
      <w:bookmarkStart w:id="5258" w:name="_Toc195534232"/>
      <w:r>
        <w:rPr>
          <w:lang w:eastAsia="zh-CN"/>
        </w:rPr>
        <w:t>8.</w:t>
      </w:r>
      <w:r w:rsidR="008575FC">
        <w:rPr>
          <w:lang w:eastAsia="zh-CN"/>
        </w:rPr>
        <w:t>5</w:t>
      </w:r>
      <w:r>
        <w:rPr>
          <w:lang w:eastAsia="zh-CN"/>
        </w:rPr>
        <w:t>.5.2.4</w:t>
      </w:r>
      <w:r>
        <w:rPr>
          <w:lang w:eastAsia="zh-CN"/>
        </w:rPr>
        <w:tab/>
        <w:t>Type: UserPlaneEventNotification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5259" w:name="_Toc65839258"/>
      <w:bookmarkStart w:id="5260" w:name="_Toc85734394"/>
      <w:bookmarkStart w:id="5261" w:name="_Toc89431693"/>
      <w:bookmarkStart w:id="5262" w:name="_Toc97042505"/>
      <w:bookmarkStart w:id="5263" w:name="_Toc97045649"/>
      <w:bookmarkStart w:id="5264" w:name="_Toc97155394"/>
      <w:bookmarkStart w:id="5265" w:name="_Toc101521534"/>
      <w:bookmarkStart w:id="5266" w:name="_Toc138761815"/>
      <w:bookmarkStart w:id="5267" w:name="_Toc145708030"/>
      <w:bookmarkStart w:id="5268" w:name="_Toc160570523"/>
      <w:bookmarkStart w:id="5269" w:name="_Toc162008119"/>
      <w:bookmarkStart w:id="5270" w:name="_Toc185515786"/>
      <w:bookmarkStart w:id="5271" w:name="_Toc192873094"/>
      <w:bookmarkStart w:id="5272" w:name="_Toc195534233"/>
      <w:r>
        <w:rPr>
          <w:lang w:eastAsia="zh-CN"/>
        </w:rPr>
        <w:t>8.</w:t>
      </w:r>
      <w:r w:rsidR="008575FC">
        <w:rPr>
          <w:lang w:eastAsia="zh-CN"/>
        </w:rPr>
        <w:t>5</w:t>
      </w:r>
      <w:r w:rsidRPr="008D61CA">
        <w:rPr>
          <w:lang w:eastAsia="zh-CN"/>
        </w:rPr>
        <w:t>.5.3</w:t>
      </w:r>
      <w:r w:rsidRPr="008D61CA">
        <w:rPr>
          <w:lang w:eastAsia="zh-CN"/>
        </w:rPr>
        <w:tab/>
        <w:t>Simple data types and enumerations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5273" w:name="_Toc65839262"/>
      <w:bookmarkStart w:id="5274" w:name="_Toc85734395"/>
      <w:bookmarkStart w:id="5275" w:name="_Toc89431694"/>
      <w:bookmarkStart w:id="5276" w:name="_Toc97042506"/>
      <w:bookmarkStart w:id="5277" w:name="_Toc97045650"/>
      <w:bookmarkStart w:id="5278" w:name="_Toc97155395"/>
      <w:bookmarkStart w:id="5279" w:name="_Toc101521535"/>
      <w:bookmarkStart w:id="5280" w:name="_Toc138761816"/>
      <w:bookmarkStart w:id="5281" w:name="_Toc145708031"/>
      <w:bookmarkStart w:id="5282" w:name="_Toc160570524"/>
      <w:bookmarkStart w:id="5283" w:name="_Toc162008120"/>
      <w:bookmarkStart w:id="5284" w:name="_Toc185515787"/>
      <w:bookmarkStart w:id="5285" w:name="_Toc192873095"/>
      <w:bookmarkStart w:id="5286" w:name="_Toc195534234"/>
      <w:r>
        <w:t>8.</w:t>
      </w:r>
      <w:r w:rsidR="008575FC">
        <w:t>5</w:t>
      </w:r>
      <w:r>
        <w:t>.6</w:t>
      </w:r>
      <w:r>
        <w:tab/>
        <w:t>Error Handling</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9317CE2" w14:textId="77777777" w:rsidR="001408CA" w:rsidRDefault="001408CA" w:rsidP="001408CA">
      <w:pPr>
        <w:pStyle w:val="Heading4"/>
      </w:pPr>
      <w:bookmarkStart w:id="5287" w:name="_Toc138761817"/>
      <w:bookmarkStart w:id="5288" w:name="_Toc145708032"/>
      <w:bookmarkStart w:id="5289" w:name="_Toc160570525"/>
      <w:bookmarkStart w:id="5290" w:name="_Toc162008121"/>
      <w:bookmarkStart w:id="5291" w:name="_Toc185515788"/>
      <w:bookmarkStart w:id="5292" w:name="_Toc192873096"/>
      <w:bookmarkStart w:id="5293" w:name="_Toc195534235"/>
      <w:bookmarkStart w:id="5294" w:name="_Toc65839263"/>
      <w:r>
        <w:t>8.5.6.1</w:t>
      </w:r>
      <w:r>
        <w:tab/>
        <w:t>General</w:t>
      </w:r>
      <w:bookmarkEnd w:id="5287"/>
      <w:bookmarkEnd w:id="5288"/>
      <w:bookmarkEnd w:id="5289"/>
      <w:bookmarkEnd w:id="5290"/>
      <w:bookmarkEnd w:id="5291"/>
      <w:bookmarkEnd w:id="5292"/>
      <w:bookmarkEnd w:id="529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5295" w:name="_Toc138761818"/>
      <w:bookmarkStart w:id="5296" w:name="_Toc145708033"/>
      <w:bookmarkStart w:id="5297" w:name="_Toc160570526"/>
      <w:bookmarkStart w:id="5298" w:name="_Toc162008122"/>
      <w:bookmarkStart w:id="5299" w:name="_Toc185515789"/>
      <w:bookmarkStart w:id="5300" w:name="_Toc192873097"/>
      <w:bookmarkStart w:id="5301" w:name="_Toc195534236"/>
      <w:r>
        <w:t>8.5.6.2</w:t>
      </w:r>
      <w:r>
        <w:tab/>
        <w:t>Protocol Errors</w:t>
      </w:r>
      <w:bookmarkEnd w:id="5295"/>
      <w:bookmarkEnd w:id="5296"/>
      <w:bookmarkEnd w:id="5297"/>
      <w:bookmarkEnd w:id="5298"/>
      <w:bookmarkEnd w:id="5299"/>
      <w:bookmarkEnd w:id="5300"/>
      <w:bookmarkEnd w:id="530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5302" w:name="_Toc138761819"/>
      <w:bookmarkStart w:id="5303" w:name="_Toc145708034"/>
      <w:bookmarkStart w:id="5304" w:name="_Toc160570527"/>
      <w:bookmarkStart w:id="5305" w:name="_Toc162008123"/>
      <w:bookmarkStart w:id="5306" w:name="_Toc185515790"/>
      <w:bookmarkStart w:id="5307" w:name="_Toc192873098"/>
      <w:bookmarkStart w:id="5308" w:name="_Toc195534237"/>
      <w:r>
        <w:t>8.5.6.3</w:t>
      </w:r>
      <w:r>
        <w:tab/>
        <w:t>Application Errors</w:t>
      </w:r>
      <w:bookmarkEnd w:id="5302"/>
      <w:bookmarkEnd w:id="5303"/>
      <w:bookmarkEnd w:id="5304"/>
      <w:bookmarkEnd w:id="5305"/>
      <w:bookmarkEnd w:id="5306"/>
      <w:bookmarkEnd w:id="5307"/>
      <w:bookmarkEnd w:id="530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5309" w:name="_Toc85734396"/>
      <w:bookmarkStart w:id="5310" w:name="_Toc89431695"/>
      <w:bookmarkStart w:id="5311" w:name="_Toc97042507"/>
      <w:bookmarkStart w:id="5312" w:name="_Toc97045651"/>
      <w:bookmarkStart w:id="5313" w:name="_Toc97155396"/>
      <w:bookmarkStart w:id="5314" w:name="_Toc101521536"/>
      <w:bookmarkStart w:id="5315" w:name="_Toc138761820"/>
      <w:bookmarkStart w:id="5316" w:name="_Toc145708035"/>
      <w:bookmarkStart w:id="5317" w:name="_Toc160570528"/>
      <w:bookmarkStart w:id="5318" w:name="_Toc162008124"/>
      <w:bookmarkStart w:id="5319" w:name="_Toc185515791"/>
      <w:bookmarkStart w:id="5320" w:name="_Toc192873099"/>
      <w:bookmarkStart w:id="5321" w:name="_Toc195534238"/>
      <w:r>
        <w:t>8.</w:t>
      </w:r>
      <w:r w:rsidR="008575FC">
        <w:t>5</w:t>
      </w:r>
      <w:r>
        <w:t>.7</w:t>
      </w:r>
      <w:r>
        <w:tab/>
        <w:t>Feature negotiation</w:t>
      </w:r>
      <w:bookmarkEnd w:id="5294"/>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5322" w:name="_Toc85734417"/>
      <w:bookmarkStart w:id="5323" w:name="_Toc89431716"/>
      <w:bookmarkStart w:id="5324" w:name="_Toc97042528"/>
      <w:bookmarkStart w:id="5325" w:name="_Toc97045672"/>
      <w:bookmarkStart w:id="5326" w:name="_Toc97155417"/>
      <w:bookmarkStart w:id="5327" w:name="_Toc101521557"/>
      <w:bookmarkStart w:id="5328" w:name="_Toc138761821"/>
      <w:bookmarkStart w:id="5329" w:name="_Toc145708036"/>
      <w:bookmarkStart w:id="5330" w:name="_Toc160570529"/>
      <w:bookmarkStart w:id="5331" w:name="_Toc162008125"/>
      <w:bookmarkStart w:id="5332" w:name="_Toc185515792"/>
      <w:bookmarkStart w:id="5333" w:name="_Toc192873100"/>
      <w:bookmarkStart w:id="5334" w:name="_Toc195534239"/>
      <w:r>
        <w:t>8.</w:t>
      </w:r>
      <w:r w:rsidR="00A670FE">
        <w:t>6</w:t>
      </w:r>
      <w:r>
        <w:tab/>
        <w:t>Eees_ACRManagementEvent API</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291AA276" w14:textId="78BCBFE7" w:rsidR="009D1C10" w:rsidRDefault="009D1C10" w:rsidP="009D1C10">
      <w:pPr>
        <w:pStyle w:val="Heading3"/>
      </w:pPr>
      <w:bookmarkStart w:id="5335" w:name="_Toc85734418"/>
      <w:bookmarkStart w:id="5336" w:name="_Toc89431717"/>
      <w:bookmarkStart w:id="5337" w:name="_Toc97042529"/>
      <w:bookmarkStart w:id="5338" w:name="_Toc97045673"/>
      <w:bookmarkStart w:id="5339" w:name="_Toc97155418"/>
      <w:bookmarkStart w:id="5340" w:name="_Toc101521558"/>
      <w:bookmarkStart w:id="5341" w:name="_Toc138761822"/>
      <w:bookmarkStart w:id="5342" w:name="_Toc145708037"/>
      <w:bookmarkStart w:id="5343" w:name="_Toc160570530"/>
      <w:bookmarkStart w:id="5344" w:name="_Toc162008126"/>
      <w:bookmarkStart w:id="5345" w:name="_Toc185515793"/>
      <w:bookmarkStart w:id="5346" w:name="_Toc192873101"/>
      <w:bookmarkStart w:id="5347" w:name="_Toc195534240"/>
      <w:r>
        <w:t>8.</w:t>
      </w:r>
      <w:r w:rsidR="00A670FE">
        <w:t>6</w:t>
      </w:r>
      <w:r>
        <w:t>.1</w:t>
      </w:r>
      <w:r>
        <w:tab/>
      </w:r>
      <w:bookmarkEnd w:id="5335"/>
      <w:r w:rsidR="004F0C39">
        <w:t>Introduction</w:t>
      </w:r>
      <w:bookmarkEnd w:id="5336"/>
      <w:bookmarkEnd w:id="5337"/>
      <w:bookmarkEnd w:id="5338"/>
      <w:bookmarkEnd w:id="5339"/>
      <w:bookmarkEnd w:id="5340"/>
      <w:bookmarkEnd w:id="5341"/>
      <w:bookmarkEnd w:id="5342"/>
      <w:bookmarkEnd w:id="5343"/>
      <w:bookmarkEnd w:id="5344"/>
      <w:bookmarkEnd w:id="5345"/>
      <w:bookmarkEnd w:id="5346"/>
      <w:bookmarkEnd w:id="5347"/>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5348" w:name="_Toc85734419"/>
      <w:bookmarkStart w:id="5349" w:name="_Toc89431718"/>
      <w:bookmarkStart w:id="5350" w:name="_Toc97042530"/>
      <w:bookmarkStart w:id="5351" w:name="_Toc97045674"/>
      <w:bookmarkStart w:id="5352" w:name="_Toc97155419"/>
      <w:bookmarkStart w:id="5353" w:name="_Toc101521559"/>
      <w:bookmarkStart w:id="5354" w:name="_Toc138761823"/>
      <w:bookmarkStart w:id="5355" w:name="_Toc145708038"/>
      <w:bookmarkStart w:id="5356" w:name="_Toc160570531"/>
      <w:bookmarkStart w:id="5357" w:name="_Toc162008127"/>
      <w:bookmarkStart w:id="5358" w:name="_Toc185515794"/>
      <w:bookmarkStart w:id="5359" w:name="_Toc192873102"/>
      <w:bookmarkStart w:id="5360" w:name="_Toc195534241"/>
      <w:r>
        <w:t>8.</w:t>
      </w:r>
      <w:r w:rsidR="00A670FE">
        <w:t>6</w:t>
      </w:r>
      <w:r>
        <w:t>.2</w:t>
      </w:r>
      <w:r>
        <w:tab/>
        <w:t>Resources</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4A65CCF5" w14:textId="5130A70E" w:rsidR="009D1C10" w:rsidRDefault="009D1C10" w:rsidP="009D1C10">
      <w:pPr>
        <w:pStyle w:val="Heading4"/>
      </w:pPr>
      <w:bookmarkStart w:id="5361" w:name="_Toc85734420"/>
      <w:bookmarkStart w:id="5362" w:name="_Toc89431719"/>
      <w:bookmarkStart w:id="5363" w:name="_Toc97042531"/>
      <w:bookmarkStart w:id="5364" w:name="_Toc97045675"/>
      <w:bookmarkStart w:id="5365" w:name="_Toc97155420"/>
      <w:bookmarkStart w:id="5366" w:name="_Toc101521560"/>
      <w:bookmarkStart w:id="5367" w:name="_Toc138761824"/>
      <w:bookmarkStart w:id="5368" w:name="_Toc145708039"/>
      <w:bookmarkStart w:id="5369" w:name="_Toc160570532"/>
      <w:bookmarkStart w:id="5370" w:name="_Toc162008128"/>
      <w:bookmarkStart w:id="5371" w:name="_Toc185515795"/>
      <w:bookmarkStart w:id="5372" w:name="_Toc192873103"/>
      <w:bookmarkStart w:id="5373" w:name="_Toc195534242"/>
      <w:r>
        <w:t>8.</w:t>
      </w:r>
      <w:r w:rsidR="00A670FE">
        <w:t>6</w:t>
      </w:r>
      <w:r>
        <w:t>.2.1</w:t>
      </w:r>
      <w:r>
        <w:tab/>
        <w:t>Overview</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80614699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5374" w:name="_Toc85734421"/>
      <w:bookmarkStart w:id="5375" w:name="_Toc89431720"/>
      <w:bookmarkStart w:id="5376" w:name="_Toc97042532"/>
      <w:bookmarkStart w:id="5377" w:name="_Toc97045676"/>
      <w:bookmarkStart w:id="5378" w:name="_Toc97155421"/>
      <w:bookmarkStart w:id="5379" w:name="_Toc101521561"/>
      <w:bookmarkStart w:id="5380" w:name="_Toc138761825"/>
      <w:bookmarkStart w:id="5381" w:name="_Toc145708040"/>
      <w:bookmarkStart w:id="5382" w:name="_Toc160570533"/>
      <w:bookmarkStart w:id="5383" w:name="_Toc162008129"/>
      <w:bookmarkStart w:id="5384" w:name="_Toc185515796"/>
      <w:bookmarkStart w:id="5385" w:name="_Toc192873104"/>
      <w:bookmarkStart w:id="5386" w:name="_Toc195534243"/>
      <w:r>
        <w:t>8.</w:t>
      </w:r>
      <w:r w:rsidR="00A670FE">
        <w:t>6</w:t>
      </w:r>
      <w:r>
        <w:t>.2.2</w:t>
      </w:r>
      <w:r>
        <w:tab/>
        <w:t>Resource</w:t>
      </w:r>
      <w:r w:rsidRPr="00831458">
        <w:t xml:space="preserve">: </w:t>
      </w:r>
      <w:r>
        <w:rPr>
          <w:lang w:eastAsia="ja-JP"/>
        </w:rPr>
        <w:t>ACR Management Events Subscriptions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r>
        <w:t xml:space="preserve"> </w:t>
      </w:r>
    </w:p>
    <w:p w14:paraId="53F7AB06" w14:textId="630DFD01" w:rsidR="009D1C10" w:rsidRPr="00C14CE6" w:rsidRDefault="009D1C10" w:rsidP="009D1C10">
      <w:pPr>
        <w:pStyle w:val="Heading5"/>
        <w:rPr>
          <w:lang w:eastAsia="zh-CN"/>
        </w:rPr>
      </w:pPr>
      <w:bookmarkStart w:id="5387" w:name="_Toc85734422"/>
      <w:bookmarkStart w:id="5388" w:name="_Toc89431721"/>
      <w:bookmarkStart w:id="5389" w:name="_Toc97042533"/>
      <w:bookmarkStart w:id="5390" w:name="_Toc97045677"/>
      <w:bookmarkStart w:id="5391" w:name="_Toc97155422"/>
      <w:bookmarkStart w:id="5392" w:name="_Toc101521562"/>
      <w:bookmarkStart w:id="5393" w:name="_Toc138761826"/>
      <w:bookmarkStart w:id="5394" w:name="_Toc145708041"/>
      <w:bookmarkStart w:id="5395" w:name="_Toc160570534"/>
      <w:bookmarkStart w:id="5396" w:name="_Toc162008130"/>
      <w:bookmarkStart w:id="5397" w:name="_Toc185515797"/>
      <w:bookmarkStart w:id="5398" w:name="_Toc192873105"/>
      <w:bookmarkStart w:id="5399" w:name="_Toc195534244"/>
      <w:r>
        <w:rPr>
          <w:lang w:eastAsia="zh-CN"/>
        </w:rPr>
        <w:t>8.</w:t>
      </w:r>
      <w:r w:rsidR="00A670FE">
        <w:rPr>
          <w:lang w:eastAsia="zh-CN"/>
        </w:rPr>
        <w:t>6</w:t>
      </w:r>
      <w:r>
        <w:rPr>
          <w:lang w:eastAsia="zh-CN"/>
        </w:rPr>
        <w:t>.2.2.1</w:t>
      </w:r>
      <w:r>
        <w:rPr>
          <w:lang w:eastAsia="zh-CN"/>
        </w:rPr>
        <w:tab/>
        <w:t>Description</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5400" w:name="_Toc85734423"/>
      <w:bookmarkStart w:id="5401" w:name="_Toc89431722"/>
      <w:bookmarkStart w:id="5402" w:name="_Toc97042534"/>
      <w:bookmarkStart w:id="5403" w:name="_Toc97045678"/>
      <w:bookmarkStart w:id="5404" w:name="_Toc97155423"/>
      <w:bookmarkStart w:id="5405" w:name="_Toc101521563"/>
      <w:bookmarkStart w:id="5406" w:name="_Toc138761827"/>
      <w:bookmarkStart w:id="5407" w:name="_Toc145708042"/>
      <w:bookmarkStart w:id="5408" w:name="_Toc160570535"/>
      <w:bookmarkStart w:id="5409" w:name="_Toc162008131"/>
      <w:bookmarkStart w:id="5410" w:name="_Toc185515798"/>
      <w:bookmarkStart w:id="5411" w:name="_Toc192873106"/>
      <w:bookmarkStart w:id="5412" w:name="_Toc195534245"/>
      <w:r>
        <w:rPr>
          <w:lang w:eastAsia="zh-CN"/>
        </w:rPr>
        <w:t>8.</w:t>
      </w:r>
      <w:r w:rsidR="00A670FE">
        <w:rPr>
          <w:lang w:eastAsia="zh-CN"/>
        </w:rPr>
        <w:t>6</w:t>
      </w:r>
      <w:r>
        <w:rPr>
          <w:lang w:eastAsia="zh-CN"/>
        </w:rPr>
        <w:t>.2.2.2</w:t>
      </w:r>
      <w:r>
        <w:rPr>
          <w:lang w:eastAsia="zh-CN"/>
        </w:rPr>
        <w:tab/>
        <w:t>Resource Definition</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5413" w:name="_Toc85734424"/>
      <w:bookmarkStart w:id="5414" w:name="_Toc89431723"/>
      <w:bookmarkStart w:id="5415" w:name="_Toc97042535"/>
      <w:bookmarkStart w:id="5416" w:name="_Toc97045679"/>
      <w:bookmarkStart w:id="5417" w:name="_Toc97155424"/>
      <w:bookmarkStart w:id="5418" w:name="_Toc101521564"/>
      <w:bookmarkStart w:id="5419" w:name="_Toc138761828"/>
      <w:bookmarkStart w:id="5420" w:name="_Toc145708043"/>
      <w:bookmarkStart w:id="5421" w:name="_Toc160570536"/>
      <w:bookmarkStart w:id="5422" w:name="_Toc162008132"/>
      <w:bookmarkStart w:id="5423" w:name="_Toc185515799"/>
      <w:bookmarkStart w:id="5424" w:name="_Toc192873107"/>
      <w:bookmarkStart w:id="5425" w:name="_Toc195534246"/>
      <w:r>
        <w:rPr>
          <w:lang w:eastAsia="zh-CN"/>
        </w:rPr>
        <w:t>8.</w:t>
      </w:r>
      <w:r w:rsidR="00A670FE">
        <w:rPr>
          <w:lang w:eastAsia="zh-CN"/>
        </w:rPr>
        <w:t>6</w:t>
      </w:r>
      <w:r>
        <w:rPr>
          <w:lang w:eastAsia="zh-CN"/>
        </w:rPr>
        <w:t>.2.2.3</w:t>
      </w:r>
      <w:r>
        <w:rPr>
          <w:lang w:eastAsia="zh-CN"/>
        </w:rPr>
        <w:tab/>
        <w:t>Resource Standard Methods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0CA0E7B" w14:textId="02DDF02D" w:rsidR="009D1C10" w:rsidRDefault="009D1C10" w:rsidP="009D1C10">
      <w:pPr>
        <w:pStyle w:val="Heading6"/>
        <w:rPr>
          <w:lang w:eastAsia="zh-CN"/>
        </w:rPr>
      </w:pPr>
      <w:bookmarkStart w:id="5426" w:name="_Toc85734425"/>
      <w:bookmarkStart w:id="5427" w:name="_Toc89431724"/>
      <w:bookmarkStart w:id="5428" w:name="_Toc97042536"/>
      <w:bookmarkStart w:id="5429" w:name="_Toc97045680"/>
      <w:bookmarkStart w:id="5430" w:name="_Toc97155425"/>
      <w:bookmarkStart w:id="5431" w:name="_Toc101521565"/>
      <w:bookmarkStart w:id="5432" w:name="_Toc138761829"/>
      <w:bookmarkStart w:id="5433" w:name="_Toc145708044"/>
      <w:bookmarkStart w:id="5434" w:name="_Toc160570537"/>
      <w:bookmarkStart w:id="5435" w:name="_Toc162008133"/>
      <w:bookmarkStart w:id="5436" w:name="_Toc185515800"/>
      <w:bookmarkStart w:id="5437" w:name="_Toc192873108"/>
      <w:bookmarkStart w:id="5438" w:name="_Toc195534247"/>
      <w:r>
        <w:rPr>
          <w:lang w:eastAsia="zh-CN"/>
        </w:rPr>
        <w:t>8.</w:t>
      </w:r>
      <w:r w:rsidR="00A670FE">
        <w:rPr>
          <w:lang w:eastAsia="zh-CN"/>
        </w:rPr>
        <w:t>6</w:t>
      </w:r>
      <w:r>
        <w:rPr>
          <w:lang w:eastAsia="zh-CN"/>
        </w:rPr>
        <w:t>.2.2.3.1</w:t>
      </w:r>
      <w:r>
        <w:rPr>
          <w:lang w:eastAsia="zh-CN"/>
        </w:rPr>
        <w:tab/>
        <w:t>POST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5439" w:name="_Toc85734426"/>
      <w:bookmarkStart w:id="5440" w:name="_Toc89431725"/>
      <w:bookmarkStart w:id="5441" w:name="_Toc97042537"/>
      <w:bookmarkStart w:id="5442" w:name="_Toc97045681"/>
      <w:bookmarkStart w:id="5443" w:name="_Toc97155426"/>
      <w:bookmarkStart w:id="5444" w:name="_Toc101521566"/>
      <w:bookmarkStart w:id="5445" w:name="_Toc138761830"/>
      <w:bookmarkStart w:id="5446" w:name="_Toc145708045"/>
      <w:bookmarkStart w:id="5447" w:name="_Toc160570538"/>
      <w:bookmarkStart w:id="5448" w:name="_Toc162008134"/>
      <w:bookmarkStart w:id="5449" w:name="_Toc185515801"/>
      <w:bookmarkStart w:id="5450" w:name="_Toc192873109"/>
      <w:bookmarkStart w:id="5451" w:name="_Toc195534248"/>
      <w:r>
        <w:rPr>
          <w:lang w:eastAsia="zh-CN"/>
        </w:rPr>
        <w:t>8.</w:t>
      </w:r>
      <w:r w:rsidR="00A670FE">
        <w:rPr>
          <w:lang w:eastAsia="zh-CN"/>
        </w:rPr>
        <w:t>6</w:t>
      </w:r>
      <w:r>
        <w:rPr>
          <w:lang w:eastAsia="zh-CN"/>
        </w:rPr>
        <w:t>.2.2.3.2</w:t>
      </w:r>
      <w:r>
        <w:rPr>
          <w:lang w:eastAsia="zh-CN"/>
        </w:rPr>
        <w:tab/>
        <w:t>GET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5452" w:name="_Toc85734427"/>
      <w:bookmarkStart w:id="5453" w:name="_Toc89431726"/>
      <w:bookmarkStart w:id="5454" w:name="_Toc97042538"/>
      <w:bookmarkStart w:id="5455" w:name="_Toc97045682"/>
      <w:bookmarkStart w:id="5456" w:name="_Toc97155427"/>
      <w:bookmarkStart w:id="5457" w:name="_Toc101521567"/>
      <w:bookmarkStart w:id="5458" w:name="_Toc138761831"/>
      <w:bookmarkStart w:id="5459" w:name="_Toc145708046"/>
      <w:bookmarkStart w:id="5460" w:name="_Toc160570539"/>
      <w:bookmarkStart w:id="5461" w:name="_Toc162008135"/>
      <w:bookmarkStart w:id="5462" w:name="_Toc185515802"/>
      <w:bookmarkStart w:id="5463" w:name="_Toc192873110"/>
      <w:bookmarkStart w:id="5464" w:name="_Toc195534249"/>
      <w:r>
        <w:rPr>
          <w:lang w:eastAsia="zh-CN"/>
        </w:rPr>
        <w:t>8.</w:t>
      </w:r>
      <w:r w:rsidR="00A670FE">
        <w:rPr>
          <w:lang w:eastAsia="zh-CN"/>
        </w:rPr>
        <w:t>6</w:t>
      </w:r>
      <w:r>
        <w:rPr>
          <w:lang w:eastAsia="zh-CN"/>
        </w:rPr>
        <w:t>.2.2.4</w:t>
      </w:r>
      <w:r>
        <w:rPr>
          <w:lang w:eastAsia="zh-CN"/>
        </w:rPr>
        <w:tab/>
        <w:t>Resource Custom Operations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713D7FC" w14:textId="77777777" w:rsidR="009D1C10" w:rsidRDefault="009D1C10" w:rsidP="009D1C10">
      <w:r>
        <w:t>None.</w:t>
      </w:r>
    </w:p>
    <w:p w14:paraId="0F519E50" w14:textId="3487297A" w:rsidR="009D1C10" w:rsidRDefault="009D1C10" w:rsidP="009D1C10">
      <w:pPr>
        <w:pStyle w:val="Heading4"/>
      </w:pPr>
      <w:bookmarkStart w:id="5465" w:name="_Toc85734428"/>
      <w:bookmarkStart w:id="5466" w:name="_Toc89431727"/>
      <w:bookmarkStart w:id="5467" w:name="_Toc97042539"/>
      <w:bookmarkStart w:id="5468" w:name="_Toc97045683"/>
      <w:bookmarkStart w:id="5469" w:name="_Toc97155428"/>
      <w:bookmarkStart w:id="5470" w:name="_Toc101521568"/>
      <w:bookmarkStart w:id="5471" w:name="_Toc138761832"/>
      <w:bookmarkStart w:id="5472" w:name="_Toc145708047"/>
      <w:bookmarkStart w:id="5473" w:name="_Toc160570540"/>
      <w:bookmarkStart w:id="5474" w:name="_Toc162008136"/>
      <w:bookmarkStart w:id="5475" w:name="_Toc185515803"/>
      <w:bookmarkStart w:id="5476" w:name="_Toc192873111"/>
      <w:bookmarkStart w:id="5477" w:name="_Toc195534250"/>
      <w:r>
        <w:t>8.</w:t>
      </w:r>
      <w:r w:rsidR="00A670FE">
        <w:t>6</w:t>
      </w:r>
      <w:r>
        <w:t>.2.3</w:t>
      </w:r>
      <w:r>
        <w:tab/>
        <w:t>Resource</w:t>
      </w:r>
      <w:r w:rsidRPr="00831458">
        <w:t xml:space="preserve">: </w:t>
      </w:r>
      <w:r>
        <w:t xml:space="preserve">Individual </w:t>
      </w:r>
      <w:r>
        <w:rPr>
          <w:lang w:eastAsia="ja-JP"/>
        </w:rPr>
        <w:t>ACR Management Events Subscription</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9332CA4" w14:textId="2BCC1A43" w:rsidR="009D1C10" w:rsidRPr="00C14CE6" w:rsidRDefault="009D1C10" w:rsidP="009D1C10">
      <w:pPr>
        <w:pStyle w:val="Heading5"/>
        <w:rPr>
          <w:lang w:eastAsia="zh-CN"/>
        </w:rPr>
      </w:pPr>
      <w:bookmarkStart w:id="5478" w:name="_Toc85734429"/>
      <w:bookmarkStart w:id="5479" w:name="_Toc89431728"/>
      <w:bookmarkStart w:id="5480" w:name="_Toc97042540"/>
      <w:bookmarkStart w:id="5481" w:name="_Toc97045684"/>
      <w:bookmarkStart w:id="5482" w:name="_Toc97155429"/>
      <w:bookmarkStart w:id="5483" w:name="_Toc101521569"/>
      <w:bookmarkStart w:id="5484" w:name="_Toc138761833"/>
      <w:bookmarkStart w:id="5485" w:name="_Toc145708048"/>
      <w:bookmarkStart w:id="5486" w:name="_Toc160570541"/>
      <w:bookmarkStart w:id="5487" w:name="_Toc162008137"/>
      <w:bookmarkStart w:id="5488" w:name="_Toc185515804"/>
      <w:bookmarkStart w:id="5489" w:name="_Toc192873112"/>
      <w:bookmarkStart w:id="5490" w:name="_Toc195534251"/>
      <w:r>
        <w:rPr>
          <w:lang w:eastAsia="zh-CN"/>
        </w:rPr>
        <w:t>8.</w:t>
      </w:r>
      <w:r w:rsidR="00A670FE">
        <w:rPr>
          <w:lang w:eastAsia="zh-CN"/>
        </w:rPr>
        <w:t>6</w:t>
      </w:r>
      <w:r>
        <w:rPr>
          <w:lang w:eastAsia="zh-CN"/>
        </w:rPr>
        <w:t>.2.3.1</w:t>
      </w:r>
      <w:r>
        <w:rPr>
          <w:lang w:eastAsia="zh-CN"/>
        </w:rPr>
        <w:tab/>
        <w:t>Description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5491" w:name="_Toc85734430"/>
      <w:bookmarkStart w:id="5492" w:name="_Toc89431729"/>
      <w:bookmarkStart w:id="5493" w:name="_Toc97042541"/>
      <w:bookmarkStart w:id="5494" w:name="_Toc97045685"/>
      <w:bookmarkStart w:id="5495" w:name="_Toc97155430"/>
      <w:bookmarkStart w:id="5496" w:name="_Toc101521570"/>
      <w:bookmarkStart w:id="5497" w:name="_Toc138761834"/>
      <w:bookmarkStart w:id="5498" w:name="_Toc145708049"/>
      <w:bookmarkStart w:id="5499" w:name="_Toc160570542"/>
      <w:bookmarkStart w:id="5500" w:name="_Toc162008138"/>
      <w:bookmarkStart w:id="5501" w:name="_Toc185515805"/>
      <w:bookmarkStart w:id="5502" w:name="_Toc192873113"/>
      <w:bookmarkStart w:id="5503" w:name="_Toc195534252"/>
      <w:r>
        <w:rPr>
          <w:lang w:eastAsia="zh-CN"/>
        </w:rPr>
        <w:t>8.</w:t>
      </w:r>
      <w:r w:rsidR="00A670FE">
        <w:rPr>
          <w:lang w:eastAsia="zh-CN"/>
        </w:rPr>
        <w:t>6</w:t>
      </w:r>
      <w:r>
        <w:rPr>
          <w:lang w:eastAsia="zh-CN"/>
        </w:rPr>
        <w:t>.2.3.2</w:t>
      </w:r>
      <w:r>
        <w:rPr>
          <w:lang w:eastAsia="zh-CN"/>
        </w:rPr>
        <w:tab/>
        <w:t>Resource Definition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5504" w:name="_Toc85734431"/>
      <w:bookmarkStart w:id="5505" w:name="_Toc89431730"/>
      <w:bookmarkStart w:id="5506" w:name="_Toc97042542"/>
      <w:bookmarkStart w:id="5507" w:name="_Toc97045686"/>
      <w:bookmarkStart w:id="5508" w:name="_Toc97155431"/>
      <w:bookmarkStart w:id="5509" w:name="_Toc101521571"/>
      <w:bookmarkStart w:id="5510" w:name="_Toc138761835"/>
      <w:bookmarkStart w:id="5511" w:name="_Toc145708050"/>
      <w:bookmarkStart w:id="5512" w:name="_Toc160570543"/>
      <w:bookmarkStart w:id="5513" w:name="_Toc162008139"/>
      <w:bookmarkStart w:id="5514" w:name="_Toc185515806"/>
      <w:bookmarkStart w:id="5515" w:name="_Toc192873114"/>
      <w:bookmarkStart w:id="5516" w:name="_Toc195534253"/>
      <w:r>
        <w:rPr>
          <w:lang w:eastAsia="zh-CN"/>
        </w:rPr>
        <w:t>8.</w:t>
      </w:r>
      <w:r w:rsidR="00A670FE">
        <w:rPr>
          <w:lang w:eastAsia="zh-CN"/>
        </w:rPr>
        <w:t>6</w:t>
      </w:r>
      <w:r>
        <w:rPr>
          <w:lang w:eastAsia="zh-CN"/>
        </w:rPr>
        <w:t>.2.3.3</w:t>
      </w:r>
      <w:r>
        <w:rPr>
          <w:lang w:eastAsia="zh-CN"/>
        </w:rPr>
        <w:tab/>
        <w:t>Resource Standard Methods</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4FBF3F4D" w14:textId="47C3C3E8" w:rsidR="009D1C10" w:rsidRDefault="009D1C10" w:rsidP="009D1C10">
      <w:pPr>
        <w:pStyle w:val="Heading6"/>
        <w:rPr>
          <w:lang w:eastAsia="zh-CN"/>
        </w:rPr>
      </w:pPr>
      <w:bookmarkStart w:id="5517" w:name="_Toc85734432"/>
      <w:bookmarkStart w:id="5518" w:name="_Toc89431731"/>
      <w:bookmarkStart w:id="5519" w:name="_Toc97042543"/>
      <w:bookmarkStart w:id="5520" w:name="_Toc97045687"/>
      <w:bookmarkStart w:id="5521" w:name="_Toc97155432"/>
      <w:bookmarkStart w:id="5522" w:name="_Toc101521572"/>
      <w:bookmarkStart w:id="5523" w:name="_Toc138761836"/>
      <w:bookmarkStart w:id="5524" w:name="_Toc145708051"/>
      <w:bookmarkStart w:id="5525" w:name="_Toc160570544"/>
      <w:bookmarkStart w:id="5526" w:name="_Toc162008140"/>
      <w:bookmarkStart w:id="5527" w:name="_Toc185515807"/>
      <w:bookmarkStart w:id="5528" w:name="_Toc192873115"/>
      <w:bookmarkStart w:id="5529" w:name="_Toc195534254"/>
      <w:r>
        <w:rPr>
          <w:lang w:eastAsia="zh-CN"/>
        </w:rPr>
        <w:t>8.</w:t>
      </w:r>
      <w:r w:rsidR="00A670FE">
        <w:rPr>
          <w:lang w:eastAsia="zh-CN"/>
        </w:rPr>
        <w:t>6</w:t>
      </w:r>
      <w:r>
        <w:rPr>
          <w:lang w:eastAsia="zh-CN"/>
        </w:rPr>
        <w:t>.2.3.3.1</w:t>
      </w:r>
      <w:r>
        <w:rPr>
          <w:lang w:eastAsia="zh-CN"/>
        </w:rPr>
        <w:tab/>
        <w:t>PATCH</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530" w:name="_Toc85734433"/>
      <w:bookmarkStart w:id="5531" w:name="_Toc89431732"/>
      <w:bookmarkStart w:id="5532" w:name="_Toc97042544"/>
      <w:bookmarkStart w:id="5533" w:name="_Toc97045688"/>
      <w:bookmarkStart w:id="5534" w:name="_Toc97155433"/>
      <w:bookmarkStart w:id="5535" w:name="_Toc101521573"/>
      <w:bookmarkStart w:id="5536" w:name="_Toc138761837"/>
      <w:bookmarkStart w:id="5537" w:name="_Toc145708052"/>
      <w:bookmarkStart w:id="5538" w:name="_Toc160570545"/>
      <w:bookmarkStart w:id="5539" w:name="_Toc162008141"/>
      <w:bookmarkStart w:id="5540" w:name="_Toc185515808"/>
      <w:bookmarkStart w:id="5541" w:name="_Toc192873116"/>
      <w:bookmarkStart w:id="5542" w:name="_Toc195534255"/>
      <w:r>
        <w:rPr>
          <w:lang w:eastAsia="zh-CN"/>
        </w:rPr>
        <w:t>8.</w:t>
      </w:r>
      <w:r w:rsidR="00A670FE">
        <w:rPr>
          <w:lang w:eastAsia="zh-CN"/>
        </w:rPr>
        <w:t>6</w:t>
      </w:r>
      <w:r>
        <w:rPr>
          <w:lang w:eastAsia="zh-CN"/>
        </w:rPr>
        <w:t>.2.3.3.2</w:t>
      </w:r>
      <w:r>
        <w:rPr>
          <w:lang w:eastAsia="zh-CN"/>
        </w:rPr>
        <w:tab/>
        <w:t>PUT</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543" w:name="_Toc85734434"/>
      <w:bookmarkStart w:id="5544" w:name="_Toc89431733"/>
      <w:bookmarkStart w:id="5545" w:name="_Toc97042545"/>
      <w:bookmarkStart w:id="5546" w:name="_Toc97045689"/>
      <w:bookmarkStart w:id="5547" w:name="_Toc97155434"/>
      <w:bookmarkStart w:id="5548" w:name="_Toc101521574"/>
      <w:bookmarkStart w:id="5549" w:name="_Toc138761838"/>
      <w:bookmarkStart w:id="5550" w:name="_Toc145708053"/>
      <w:bookmarkStart w:id="5551" w:name="_Toc160570546"/>
      <w:bookmarkStart w:id="5552" w:name="_Toc162008142"/>
      <w:bookmarkStart w:id="5553" w:name="_Toc185515809"/>
      <w:bookmarkStart w:id="5554" w:name="_Toc192873117"/>
      <w:bookmarkStart w:id="5555" w:name="_Toc195534256"/>
      <w:r>
        <w:rPr>
          <w:lang w:eastAsia="zh-CN"/>
        </w:rPr>
        <w:t>8.</w:t>
      </w:r>
      <w:r w:rsidR="00CB13E5">
        <w:rPr>
          <w:lang w:eastAsia="zh-CN"/>
        </w:rPr>
        <w:t>6</w:t>
      </w:r>
      <w:r>
        <w:rPr>
          <w:lang w:eastAsia="zh-CN"/>
        </w:rPr>
        <w:t>.2.3.3.3</w:t>
      </w:r>
      <w:r>
        <w:rPr>
          <w:lang w:eastAsia="zh-CN"/>
        </w:rPr>
        <w:tab/>
        <w:t>DELETE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556" w:name="_Toc85734435"/>
      <w:bookmarkStart w:id="5557" w:name="_Toc89431734"/>
      <w:bookmarkStart w:id="5558" w:name="_Toc97042546"/>
      <w:bookmarkStart w:id="5559" w:name="_Toc97045690"/>
      <w:bookmarkStart w:id="5560" w:name="_Toc97155435"/>
      <w:bookmarkStart w:id="5561" w:name="_Toc101521575"/>
      <w:bookmarkStart w:id="5562" w:name="_Toc138761839"/>
      <w:bookmarkStart w:id="5563" w:name="_Toc145708054"/>
      <w:bookmarkStart w:id="5564" w:name="_Toc160570547"/>
      <w:bookmarkStart w:id="5565" w:name="_Toc162008143"/>
      <w:bookmarkStart w:id="5566" w:name="_Toc185515810"/>
      <w:bookmarkStart w:id="5567" w:name="_Toc192873118"/>
      <w:bookmarkStart w:id="5568" w:name="_Toc195534257"/>
      <w:r>
        <w:rPr>
          <w:lang w:eastAsia="zh-CN"/>
        </w:rPr>
        <w:t>8.</w:t>
      </w:r>
      <w:r w:rsidR="00CB13E5">
        <w:rPr>
          <w:lang w:eastAsia="zh-CN"/>
        </w:rPr>
        <w:t>6</w:t>
      </w:r>
      <w:r w:rsidR="009D1C10">
        <w:rPr>
          <w:lang w:eastAsia="zh-CN"/>
        </w:rPr>
        <w:t>.2.3.3.4</w:t>
      </w:r>
      <w:r w:rsidR="009D1C10">
        <w:rPr>
          <w:lang w:eastAsia="zh-CN"/>
        </w:rPr>
        <w:tab/>
        <w:t>GET</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569" w:name="_Toc85734436"/>
      <w:bookmarkStart w:id="5570" w:name="_Toc89431735"/>
      <w:bookmarkStart w:id="5571" w:name="_Toc97042547"/>
      <w:bookmarkStart w:id="5572" w:name="_Toc97045691"/>
      <w:bookmarkStart w:id="5573" w:name="_Toc97155436"/>
      <w:bookmarkStart w:id="5574" w:name="_Toc101521576"/>
      <w:bookmarkStart w:id="5575" w:name="_Toc138761840"/>
      <w:bookmarkStart w:id="5576" w:name="_Toc145708055"/>
      <w:bookmarkStart w:id="5577" w:name="_Toc160570548"/>
      <w:bookmarkStart w:id="5578" w:name="_Toc162008144"/>
      <w:bookmarkStart w:id="5579" w:name="_Toc185515811"/>
      <w:bookmarkStart w:id="5580" w:name="_Toc192873119"/>
      <w:bookmarkStart w:id="5581" w:name="_Toc195534258"/>
      <w:r>
        <w:rPr>
          <w:lang w:eastAsia="zh-CN"/>
        </w:rPr>
        <w:t>8.</w:t>
      </w:r>
      <w:r w:rsidR="00CB13E5">
        <w:rPr>
          <w:lang w:eastAsia="zh-CN"/>
        </w:rPr>
        <w:t>6</w:t>
      </w:r>
      <w:r>
        <w:rPr>
          <w:lang w:eastAsia="zh-CN"/>
        </w:rPr>
        <w:t>.2.3.4</w:t>
      </w:r>
      <w:r>
        <w:rPr>
          <w:lang w:eastAsia="zh-CN"/>
        </w:rPr>
        <w:tab/>
        <w:t>Resource Custom Operations</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E84F741" w14:textId="77777777" w:rsidR="009D1C10" w:rsidRDefault="009D1C10" w:rsidP="009D1C10">
      <w:r>
        <w:t>None.</w:t>
      </w:r>
    </w:p>
    <w:p w14:paraId="5E0E462A" w14:textId="3F783621" w:rsidR="009D1C10" w:rsidRDefault="009D1C10" w:rsidP="009D1C10">
      <w:pPr>
        <w:pStyle w:val="Heading3"/>
      </w:pPr>
      <w:bookmarkStart w:id="5582" w:name="_Toc85734437"/>
      <w:bookmarkStart w:id="5583" w:name="_Toc89431736"/>
      <w:bookmarkStart w:id="5584" w:name="_Toc97042548"/>
      <w:bookmarkStart w:id="5585" w:name="_Toc97045692"/>
      <w:bookmarkStart w:id="5586" w:name="_Toc97155437"/>
      <w:bookmarkStart w:id="5587" w:name="_Toc101521577"/>
      <w:bookmarkStart w:id="5588" w:name="_Toc138761841"/>
      <w:bookmarkStart w:id="5589" w:name="_Toc145708056"/>
      <w:bookmarkStart w:id="5590" w:name="_Toc160570549"/>
      <w:bookmarkStart w:id="5591" w:name="_Toc162008145"/>
      <w:bookmarkStart w:id="5592" w:name="_Toc185515812"/>
      <w:bookmarkStart w:id="5593" w:name="_Toc192873120"/>
      <w:bookmarkStart w:id="5594" w:name="_Toc195534259"/>
      <w:r>
        <w:t>8.</w:t>
      </w:r>
      <w:r w:rsidR="00CB13E5">
        <w:t>6</w:t>
      </w:r>
      <w:r>
        <w:t>.3</w:t>
      </w:r>
      <w:r>
        <w:tab/>
        <w:t>Custom Operations without associated resources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595" w:name="_Toc85734438"/>
      <w:bookmarkStart w:id="5596" w:name="_Toc89431737"/>
      <w:bookmarkStart w:id="5597" w:name="_Toc97042549"/>
      <w:bookmarkStart w:id="5598" w:name="_Toc97045693"/>
      <w:bookmarkStart w:id="5599" w:name="_Toc97155438"/>
      <w:bookmarkStart w:id="5600" w:name="_Toc101521578"/>
      <w:bookmarkStart w:id="5601" w:name="_Toc138761842"/>
      <w:bookmarkStart w:id="5602" w:name="_Toc145708057"/>
      <w:bookmarkStart w:id="5603" w:name="_Toc160570550"/>
      <w:bookmarkStart w:id="5604" w:name="_Toc162008146"/>
      <w:bookmarkStart w:id="5605" w:name="_Toc185515813"/>
      <w:bookmarkStart w:id="5606" w:name="_Toc192873121"/>
      <w:bookmarkStart w:id="5607" w:name="_Toc195534260"/>
      <w:r>
        <w:t>8.</w:t>
      </w:r>
      <w:r w:rsidR="00CB13E5">
        <w:t>6</w:t>
      </w:r>
      <w:r>
        <w:t>.4</w:t>
      </w:r>
      <w:r>
        <w:tab/>
        <w:t>Notifications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2598169D" w14:textId="2B2B6031" w:rsidR="009D1C10" w:rsidRPr="00AF7276" w:rsidRDefault="009D1C10" w:rsidP="009D1C10">
      <w:pPr>
        <w:pStyle w:val="Heading4"/>
      </w:pPr>
      <w:bookmarkStart w:id="5608" w:name="_Toc85734439"/>
      <w:bookmarkStart w:id="5609" w:name="_Toc89431738"/>
      <w:bookmarkStart w:id="5610" w:name="_Toc97042550"/>
      <w:bookmarkStart w:id="5611" w:name="_Toc97045694"/>
      <w:bookmarkStart w:id="5612" w:name="_Toc97155439"/>
      <w:bookmarkStart w:id="5613" w:name="_Toc101521579"/>
      <w:bookmarkStart w:id="5614" w:name="_Toc138761843"/>
      <w:bookmarkStart w:id="5615" w:name="_Toc145708058"/>
      <w:bookmarkStart w:id="5616" w:name="_Toc160570551"/>
      <w:bookmarkStart w:id="5617" w:name="_Toc162008147"/>
      <w:bookmarkStart w:id="5618" w:name="_Toc185515814"/>
      <w:bookmarkStart w:id="5619" w:name="_Toc192873122"/>
      <w:bookmarkStart w:id="5620" w:name="_Toc195534261"/>
      <w:r>
        <w:t>8.</w:t>
      </w:r>
      <w:r w:rsidR="00CB13E5">
        <w:t>6</w:t>
      </w:r>
      <w:r w:rsidRPr="00AF7276">
        <w:t>.</w:t>
      </w:r>
      <w:r>
        <w:t>4</w:t>
      </w:r>
      <w:r w:rsidRPr="00AF7276">
        <w:t>.1</w:t>
      </w:r>
      <w:r w:rsidRPr="00AF7276">
        <w:tab/>
        <w:t>General</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621" w:name="_Toc85734440"/>
      <w:bookmarkStart w:id="5622" w:name="_Toc89431739"/>
      <w:bookmarkStart w:id="5623" w:name="_Toc97042551"/>
      <w:bookmarkStart w:id="5624" w:name="_Toc97045695"/>
      <w:bookmarkStart w:id="5625" w:name="_Toc97155440"/>
      <w:bookmarkStart w:id="5626" w:name="_Toc101521580"/>
      <w:bookmarkStart w:id="5627" w:name="_Toc138761844"/>
      <w:bookmarkStart w:id="5628" w:name="_Toc145708059"/>
      <w:bookmarkStart w:id="5629" w:name="_Toc160570552"/>
      <w:bookmarkStart w:id="5630" w:name="_Toc162008148"/>
      <w:bookmarkStart w:id="5631" w:name="_Toc185515815"/>
      <w:bookmarkStart w:id="5632" w:name="_Toc192873123"/>
      <w:bookmarkStart w:id="5633" w:name="_Toc195534262"/>
      <w:r>
        <w:rPr>
          <w:lang w:eastAsia="zh-CN"/>
        </w:rPr>
        <w:t>8.</w:t>
      </w:r>
      <w:r w:rsidR="00CB13E5">
        <w:rPr>
          <w:lang w:eastAsia="zh-CN"/>
        </w:rPr>
        <w:t>6</w:t>
      </w:r>
      <w:r>
        <w:rPr>
          <w:lang w:eastAsia="zh-CN"/>
        </w:rPr>
        <w:t>.4.2</w:t>
      </w:r>
      <w:r>
        <w:rPr>
          <w:lang w:eastAsia="zh-CN"/>
        </w:rPr>
        <w:tab/>
        <w:t>ACR Management Events Notification</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8BFD2AF" w14:textId="0FB5F139" w:rsidR="009D1C10" w:rsidRDefault="009D1C10" w:rsidP="009D1C10">
      <w:pPr>
        <w:pStyle w:val="Heading5"/>
        <w:rPr>
          <w:lang w:eastAsia="zh-CN"/>
        </w:rPr>
      </w:pPr>
      <w:bookmarkStart w:id="5634" w:name="_Toc85734441"/>
      <w:bookmarkStart w:id="5635" w:name="_Toc89431740"/>
      <w:bookmarkStart w:id="5636" w:name="_Toc97042552"/>
      <w:bookmarkStart w:id="5637" w:name="_Toc97045696"/>
      <w:bookmarkStart w:id="5638" w:name="_Toc97155441"/>
      <w:bookmarkStart w:id="5639" w:name="_Toc101521581"/>
      <w:bookmarkStart w:id="5640" w:name="_Toc138761845"/>
      <w:bookmarkStart w:id="5641" w:name="_Toc145708060"/>
      <w:bookmarkStart w:id="5642" w:name="_Toc160570553"/>
      <w:bookmarkStart w:id="5643" w:name="_Toc162008149"/>
      <w:bookmarkStart w:id="5644" w:name="_Toc185515816"/>
      <w:bookmarkStart w:id="5645" w:name="_Toc192873124"/>
      <w:bookmarkStart w:id="5646" w:name="_Toc195534263"/>
      <w:r>
        <w:rPr>
          <w:lang w:eastAsia="zh-CN"/>
        </w:rPr>
        <w:t>8.</w:t>
      </w:r>
      <w:r w:rsidR="00CB13E5">
        <w:rPr>
          <w:lang w:eastAsia="zh-CN"/>
        </w:rPr>
        <w:t>6</w:t>
      </w:r>
      <w:r>
        <w:rPr>
          <w:lang w:eastAsia="zh-CN"/>
        </w:rPr>
        <w:t>.4.2.1</w:t>
      </w:r>
      <w:r>
        <w:rPr>
          <w:lang w:eastAsia="zh-CN"/>
        </w:rPr>
        <w:tab/>
        <w:t>Description</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52025D7D" w14:textId="0831564F" w:rsidR="009D1C10" w:rsidRDefault="009D1C10" w:rsidP="009D1C10">
      <w:pPr>
        <w:pStyle w:val="Heading5"/>
        <w:rPr>
          <w:lang w:eastAsia="zh-CN"/>
        </w:rPr>
      </w:pPr>
      <w:bookmarkStart w:id="5647" w:name="_Toc85734442"/>
      <w:bookmarkStart w:id="5648" w:name="_Toc89431741"/>
      <w:bookmarkStart w:id="5649" w:name="_Toc97042553"/>
      <w:bookmarkStart w:id="5650" w:name="_Toc97045697"/>
      <w:bookmarkStart w:id="5651" w:name="_Toc97155442"/>
      <w:bookmarkStart w:id="5652" w:name="_Toc101521582"/>
      <w:bookmarkStart w:id="5653" w:name="_Toc138761846"/>
      <w:bookmarkStart w:id="5654" w:name="_Toc145708061"/>
      <w:bookmarkStart w:id="5655" w:name="_Toc160570554"/>
      <w:bookmarkStart w:id="5656" w:name="_Toc162008150"/>
      <w:bookmarkStart w:id="5657" w:name="_Toc185515817"/>
      <w:bookmarkStart w:id="5658" w:name="_Toc192873125"/>
      <w:bookmarkStart w:id="5659" w:name="_Toc195534264"/>
      <w:r>
        <w:rPr>
          <w:lang w:eastAsia="zh-CN"/>
        </w:rPr>
        <w:t>8.</w:t>
      </w:r>
      <w:r w:rsidR="00CB13E5">
        <w:rPr>
          <w:lang w:eastAsia="zh-CN"/>
        </w:rPr>
        <w:t>6</w:t>
      </w:r>
      <w:r>
        <w:rPr>
          <w:lang w:eastAsia="zh-CN"/>
        </w:rPr>
        <w:t>.4.2.2</w:t>
      </w:r>
      <w:r>
        <w:rPr>
          <w:lang w:eastAsia="zh-CN"/>
        </w:rPr>
        <w:tab/>
        <w:t>Notification definition</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660" w:name="_Toc138761847"/>
      <w:bookmarkStart w:id="5661" w:name="_Toc145708062"/>
      <w:bookmarkStart w:id="5662" w:name="_Toc160570555"/>
      <w:bookmarkStart w:id="5663" w:name="_Toc162008151"/>
      <w:bookmarkStart w:id="5664" w:name="_Toc185515818"/>
      <w:bookmarkStart w:id="5665" w:name="_Toc192873126"/>
      <w:bookmarkStart w:id="5666" w:name="_Toc195534265"/>
      <w:r>
        <w:rPr>
          <w:lang w:eastAsia="zh-CN"/>
        </w:rPr>
        <w:t>8.</w:t>
      </w:r>
      <w:r w:rsidR="00CB13E5">
        <w:rPr>
          <w:lang w:eastAsia="zh-CN"/>
        </w:rPr>
        <w:t>6</w:t>
      </w:r>
      <w:r>
        <w:rPr>
          <w:lang w:eastAsia="zh-CN"/>
        </w:rPr>
        <w:t>.4.3</w:t>
      </w:r>
      <w:r>
        <w:rPr>
          <w:lang w:eastAsia="zh-CN"/>
        </w:rPr>
        <w:tab/>
        <w:t>User Plane Path Change Availability Notification</w:t>
      </w:r>
      <w:bookmarkEnd w:id="5660"/>
      <w:bookmarkEnd w:id="5661"/>
      <w:bookmarkEnd w:id="5662"/>
      <w:bookmarkEnd w:id="5663"/>
      <w:bookmarkEnd w:id="5664"/>
      <w:bookmarkEnd w:id="5665"/>
      <w:bookmarkEnd w:id="5666"/>
    </w:p>
    <w:p w14:paraId="0081FEF4" w14:textId="0AB004DA" w:rsidR="00DC4646" w:rsidRPr="00C7213A" w:rsidRDefault="00DC4646" w:rsidP="00DC4646">
      <w:pPr>
        <w:pStyle w:val="Heading5"/>
        <w:rPr>
          <w:lang w:val="en-US" w:eastAsia="zh-CN"/>
        </w:rPr>
      </w:pPr>
      <w:bookmarkStart w:id="5667" w:name="_Toc138761848"/>
      <w:bookmarkStart w:id="5668" w:name="_Toc145708063"/>
      <w:bookmarkStart w:id="5669" w:name="_Toc160570556"/>
      <w:bookmarkStart w:id="5670" w:name="_Toc162008152"/>
      <w:bookmarkStart w:id="5671" w:name="_Toc185515819"/>
      <w:bookmarkStart w:id="5672" w:name="_Toc192873127"/>
      <w:bookmarkStart w:id="5673" w:name="_Toc19553426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667"/>
      <w:bookmarkEnd w:id="5668"/>
      <w:bookmarkEnd w:id="5669"/>
      <w:bookmarkEnd w:id="5670"/>
      <w:bookmarkEnd w:id="5671"/>
      <w:bookmarkEnd w:id="5672"/>
      <w:bookmarkEnd w:id="567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674" w:name="_Toc138761849"/>
      <w:bookmarkStart w:id="5675" w:name="_Toc145708064"/>
      <w:bookmarkStart w:id="5676" w:name="_Toc160570557"/>
      <w:bookmarkStart w:id="5677" w:name="_Toc162008153"/>
      <w:bookmarkStart w:id="5678" w:name="_Toc185515820"/>
      <w:bookmarkStart w:id="5679" w:name="_Toc192873128"/>
      <w:bookmarkStart w:id="5680" w:name="_Toc195534267"/>
      <w:r>
        <w:rPr>
          <w:lang w:eastAsia="zh-CN"/>
        </w:rPr>
        <w:t>8.</w:t>
      </w:r>
      <w:r w:rsidR="00CB13E5">
        <w:rPr>
          <w:lang w:eastAsia="zh-CN"/>
        </w:rPr>
        <w:t>6</w:t>
      </w:r>
      <w:r>
        <w:rPr>
          <w:lang w:eastAsia="zh-CN"/>
        </w:rPr>
        <w:t>.4.3.2</w:t>
      </w:r>
      <w:r>
        <w:rPr>
          <w:lang w:eastAsia="zh-CN"/>
        </w:rPr>
        <w:tab/>
        <w:t>Target URI</w:t>
      </w:r>
      <w:bookmarkEnd w:id="5674"/>
      <w:bookmarkEnd w:id="5675"/>
      <w:bookmarkEnd w:id="5676"/>
      <w:bookmarkEnd w:id="5677"/>
      <w:bookmarkEnd w:id="5678"/>
      <w:bookmarkEnd w:id="5679"/>
      <w:bookmarkEnd w:id="5680"/>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681" w:name="_Toc138761850"/>
      <w:bookmarkStart w:id="5682" w:name="_Toc145708065"/>
      <w:bookmarkStart w:id="5683" w:name="_Toc160570558"/>
      <w:bookmarkStart w:id="5684" w:name="_Toc162008154"/>
      <w:bookmarkStart w:id="5685" w:name="_Toc185515821"/>
      <w:bookmarkStart w:id="5686" w:name="_Toc192873129"/>
      <w:bookmarkStart w:id="5687" w:name="_Toc195534268"/>
      <w:r>
        <w:rPr>
          <w:lang w:eastAsia="zh-CN"/>
        </w:rPr>
        <w:t>8.</w:t>
      </w:r>
      <w:r w:rsidR="00CB13E5">
        <w:rPr>
          <w:lang w:eastAsia="zh-CN"/>
        </w:rPr>
        <w:t>6</w:t>
      </w:r>
      <w:r>
        <w:rPr>
          <w:lang w:eastAsia="zh-CN"/>
        </w:rPr>
        <w:t>.4.3</w:t>
      </w:r>
      <w:r w:rsidRPr="00986E88">
        <w:rPr>
          <w:noProof/>
        </w:rPr>
        <w:t>.3</w:t>
      </w:r>
      <w:r w:rsidRPr="00986E88">
        <w:rPr>
          <w:noProof/>
        </w:rPr>
        <w:tab/>
        <w:t>Standard Methods</w:t>
      </w:r>
      <w:bookmarkEnd w:id="5681"/>
      <w:bookmarkEnd w:id="5682"/>
      <w:bookmarkEnd w:id="5683"/>
      <w:bookmarkEnd w:id="5684"/>
      <w:bookmarkEnd w:id="5685"/>
      <w:bookmarkEnd w:id="5686"/>
      <w:bookmarkEnd w:id="568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688" w:name="_Toc85734443"/>
      <w:bookmarkStart w:id="5689" w:name="_Toc89431742"/>
      <w:bookmarkStart w:id="5690" w:name="_Toc97042554"/>
      <w:bookmarkStart w:id="5691" w:name="_Toc97045698"/>
      <w:bookmarkStart w:id="5692" w:name="_Toc97155443"/>
      <w:bookmarkStart w:id="5693" w:name="_Toc101521583"/>
      <w:bookmarkStart w:id="5694" w:name="_Toc138761851"/>
      <w:bookmarkStart w:id="5695" w:name="_Toc145708066"/>
      <w:bookmarkStart w:id="5696" w:name="_Toc160570559"/>
      <w:bookmarkStart w:id="5697" w:name="_Toc162008155"/>
      <w:bookmarkStart w:id="5698" w:name="_Toc185515822"/>
      <w:bookmarkStart w:id="5699" w:name="_Toc192873130"/>
      <w:bookmarkStart w:id="5700" w:name="_Toc195534269"/>
      <w:r>
        <w:t>8.</w:t>
      </w:r>
      <w:r w:rsidR="00CB13E5">
        <w:t>6</w:t>
      </w:r>
      <w:r>
        <w:t>.5</w:t>
      </w:r>
      <w:r>
        <w:tab/>
        <w:t>Data Model</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37BB7C6" w14:textId="430BC7EE" w:rsidR="009D1C10" w:rsidRDefault="009D1C10" w:rsidP="009D1C10">
      <w:pPr>
        <w:pStyle w:val="Heading4"/>
        <w:rPr>
          <w:lang w:eastAsia="zh-CN"/>
        </w:rPr>
      </w:pPr>
      <w:bookmarkStart w:id="5701" w:name="_Toc85734444"/>
      <w:bookmarkStart w:id="5702" w:name="_Toc89431743"/>
      <w:bookmarkStart w:id="5703" w:name="_Toc97042555"/>
      <w:bookmarkStart w:id="5704" w:name="_Toc97045699"/>
      <w:bookmarkStart w:id="5705" w:name="_Toc97155444"/>
      <w:bookmarkStart w:id="5706" w:name="_Toc101521584"/>
      <w:bookmarkStart w:id="5707" w:name="_Toc138761852"/>
      <w:bookmarkStart w:id="5708" w:name="_Toc145708067"/>
      <w:bookmarkStart w:id="5709" w:name="_Toc160570560"/>
      <w:bookmarkStart w:id="5710" w:name="_Toc162008156"/>
      <w:bookmarkStart w:id="5711" w:name="_Toc185515823"/>
      <w:bookmarkStart w:id="5712" w:name="_Toc192873131"/>
      <w:bookmarkStart w:id="5713" w:name="_Toc195534270"/>
      <w:r>
        <w:rPr>
          <w:lang w:eastAsia="zh-CN"/>
        </w:rPr>
        <w:t>8.</w:t>
      </w:r>
      <w:r w:rsidR="00CB13E5">
        <w:rPr>
          <w:lang w:eastAsia="zh-CN"/>
        </w:rPr>
        <w:t>6</w:t>
      </w:r>
      <w:r>
        <w:rPr>
          <w:lang w:eastAsia="zh-CN"/>
        </w:rPr>
        <w:t>.5.1</w:t>
      </w:r>
      <w:r>
        <w:rPr>
          <w:lang w:eastAsia="zh-CN"/>
        </w:rPr>
        <w:tab/>
        <w:t>General</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714" w:name="_Toc85734445"/>
      <w:bookmarkStart w:id="5715" w:name="_Toc89431744"/>
      <w:bookmarkStart w:id="5716" w:name="_Toc97042556"/>
      <w:bookmarkStart w:id="5717" w:name="_Toc97045700"/>
      <w:bookmarkStart w:id="5718" w:name="_Toc97155445"/>
      <w:bookmarkStart w:id="5719" w:name="_Toc101521585"/>
      <w:bookmarkStart w:id="5720" w:name="_Toc138761853"/>
      <w:bookmarkStart w:id="5721" w:name="_Toc145708068"/>
      <w:bookmarkStart w:id="5722" w:name="_Toc160570561"/>
      <w:bookmarkStart w:id="5723" w:name="_Toc162008157"/>
      <w:bookmarkStart w:id="5724" w:name="_Toc185515824"/>
      <w:bookmarkStart w:id="5725" w:name="_Toc192873132"/>
      <w:bookmarkStart w:id="5726" w:name="_Toc195534271"/>
      <w:r>
        <w:rPr>
          <w:lang w:eastAsia="zh-CN"/>
        </w:rPr>
        <w:t>8.</w:t>
      </w:r>
      <w:r w:rsidR="0085033B">
        <w:rPr>
          <w:lang w:eastAsia="zh-CN"/>
        </w:rPr>
        <w:t>6</w:t>
      </w:r>
      <w:r w:rsidR="009D1C10">
        <w:rPr>
          <w:lang w:eastAsia="zh-CN"/>
        </w:rPr>
        <w:t>.5.2</w:t>
      </w:r>
      <w:r w:rsidR="009D1C10">
        <w:rPr>
          <w:lang w:eastAsia="zh-CN"/>
        </w:rPr>
        <w:tab/>
        <w:t>Structured data types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657D14C6" w14:textId="3863D709" w:rsidR="009D1C10" w:rsidRDefault="00977663" w:rsidP="009D1C10">
      <w:pPr>
        <w:pStyle w:val="Heading5"/>
        <w:rPr>
          <w:lang w:eastAsia="zh-CN"/>
        </w:rPr>
      </w:pPr>
      <w:bookmarkStart w:id="5727" w:name="_Toc85734446"/>
      <w:bookmarkStart w:id="5728" w:name="_Toc89431745"/>
      <w:bookmarkStart w:id="5729" w:name="_Toc97042557"/>
      <w:bookmarkStart w:id="5730" w:name="_Toc97045701"/>
      <w:bookmarkStart w:id="5731" w:name="_Toc97155446"/>
      <w:bookmarkStart w:id="5732" w:name="_Toc101521586"/>
      <w:bookmarkStart w:id="5733" w:name="_Toc138761854"/>
      <w:bookmarkStart w:id="5734" w:name="_Toc145708069"/>
      <w:bookmarkStart w:id="5735" w:name="_Toc160570562"/>
      <w:bookmarkStart w:id="5736" w:name="_Toc162008158"/>
      <w:bookmarkStart w:id="5737" w:name="_Toc185515825"/>
      <w:bookmarkStart w:id="5738" w:name="_Toc192873133"/>
      <w:bookmarkStart w:id="5739" w:name="_Toc195534272"/>
      <w:r>
        <w:rPr>
          <w:lang w:eastAsia="zh-CN"/>
        </w:rPr>
        <w:t>8.</w:t>
      </w:r>
      <w:r w:rsidR="0085033B">
        <w:rPr>
          <w:lang w:eastAsia="zh-CN"/>
        </w:rPr>
        <w:t>6</w:t>
      </w:r>
      <w:r w:rsidR="009D1C10">
        <w:rPr>
          <w:lang w:eastAsia="zh-CN"/>
        </w:rPr>
        <w:t>.5.2.1</w:t>
      </w:r>
      <w:r w:rsidR="009D1C10">
        <w:rPr>
          <w:lang w:eastAsia="zh-CN"/>
        </w:rPr>
        <w:tab/>
        <w:t>Introduction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A92E113" w14:textId="5D3A82BF" w:rsidR="009D1C10" w:rsidRDefault="00977663" w:rsidP="009D1C10">
      <w:pPr>
        <w:pStyle w:val="Heading5"/>
        <w:rPr>
          <w:lang w:eastAsia="zh-CN"/>
        </w:rPr>
      </w:pPr>
      <w:bookmarkStart w:id="5740" w:name="_Toc85734447"/>
      <w:bookmarkStart w:id="5741" w:name="_Toc89431746"/>
      <w:bookmarkStart w:id="5742" w:name="_Toc97042558"/>
      <w:bookmarkStart w:id="5743" w:name="_Toc97045702"/>
      <w:bookmarkStart w:id="5744" w:name="_Toc97155447"/>
      <w:bookmarkStart w:id="5745" w:name="_Toc101521587"/>
      <w:bookmarkStart w:id="5746" w:name="_Toc138761855"/>
      <w:bookmarkStart w:id="5747" w:name="_Toc145708070"/>
      <w:bookmarkStart w:id="5748" w:name="_Toc160570563"/>
      <w:bookmarkStart w:id="5749" w:name="_Toc162008159"/>
      <w:bookmarkStart w:id="5750" w:name="_Toc185515826"/>
      <w:bookmarkStart w:id="5751" w:name="_Toc192873134"/>
      <w:bookmarkStart w:id="5752" w:name="_Toc19553427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753" w:name="_Toc85734448"/>
      <w:bookmarkStart w:id="5754" w:name="_Toc89431747"/>
      <w:bookmarkStart w:id="5755" w:name="_Toc97042559"/>
      <w:bookmarkStart w:id="5756" w:name="_Toc97045703"/>
      <w:bookmarkStart w:id="5757" w:name="_Toc97155448"/>
      <w:bookmarkStart w:id="5758" w:name="_Toc101521588"/>
      <w:bookmarkStart w:id="5759" w:name="_Toc138761856"/>
      <w:bookmarkStart w:id="5760" w:name="_Toc145708071"/>
      <w:bookmarkStart w:id="5761" w:name="_Toc160570564"/>
      <w:bookmarkStart w:id="5762" w:name="_Toc162008160"/>
      <w:bookmarkStart w:id="5763" w:name="_Toc185515827"/>
      <w:bookmarkStart w:id="5764" w:name="_Toc192873135"/>
      <w:bookmarkStart w:id="5765" w:name="_Toc195534274"/>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766" w:name="_Toc85734449"/>
      <w:bookmarkStart w:id="5767" w:name="_Toc89431748"/>
      <w:bookmarkStart w:id="5768" w:name="_Toc97042560"/>
      <w:bookmarkStart w:id="5769" w:name="_Toc97045704"/>
      <w:bookmarkStart w:id="5770" w:name="_Toc97155449"/>
      <w:bookmarkStart w:id="5771" w:name="_Toc101521589"/>
      <w:bookmarkStart w:id="5772" w:name="_Toc138761857"/>
      <w:bookmarkStart w:id="5773" w:name="_Toc145708072"/>
      <w:bookmarkStart w:id="5774" w:name="_Toc160570565"/>
      <w:bookmarkStart w:id="5775" w:name="_Toc162008161"/>
      <w:bookmarkStart w:id="5776" w:name="_Toc185515828"/>
      <w:bookmarkStart w:id="5777" w:name="_Toc192873136"/>
      <w:bookmarkStart w:id="5778" w:name="_Toc19553427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779" w:name="_Toc85734450"/>
      <w:bookmarkStart w:id="5780" w:name="_Toc89431749"/>
      <w:bookmarkStart w:id="5781" w:name="_Toc97042561"/>
      <w:bookmarkStart w:id="5782" w:name="_Toc97045705"/>
      <w:bookmarkStart w:id="5783" w:name="_Toc97155450"/>
      <w:bookmarkStart w:id="5784" w:name="_Toc101521590"/>
      <w:bookmarkStart w:id="5785" w:name="_Toc138761858"/>
      <w:bookmarkStart w:id="5786" w:name="_Toc145708073"/>
      <w:bookmarkStart w:id="5787" w:name="_Toc160570566"/>
      <w:bookmarkStart w:id="5788" w:name="_Toc162008162"/>
      <w:bookmarkStart w:id="5789" w:name="_Toc185515829"/>
      <w:bookmarkStart w:id="5790" w:name="_Toc192873137"/>
      <w:bookmarkStart w:id="5791" w:name="_Toc195534276"/>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792" w:name="_Toc85734451"/>
      <w:bookmarkStart w:id="5793" w:name="_Toc89431750"/>
      <w:bookmarkStart w:id="5794" w:name="_Toc97042562"/>
      <w:bookmarkStart w:id="5795" w:name="_Toc97045706"/>
      <w:bookmarkStart w:id="5796" w:name="_Toc97155451"/>
      <w:bookmarkStart w:id="5797" w:name="_Toc101521591"/>
      <w:bookmarkStart w:id="5798" w:name="_Toc138761859"/>
      <w:bookmarkStart w:id="5799" w:name="_Toc145708074"/>
      <w:bookmarkStart w:id="5800" w:name="_Toc160570567"/>
      <w:bookmarkStart w:id="5801" w:name="_Toc162008163"/>
      <w:bookmarkStart w:id="5802" w:name="_Toc185515830"/>
      <w:bookmarkStart w:id="5803" w:name="_Toc192873138"/>
      <w:bookmarkStart w:id="5804" w:name="_Toc195534277"/>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805" w:name="_Toc85734452"/>
      <w:bookmarkStart w:id="5806" w:name="_Toc89431751"/>
      <w:bookmarkStart w:id="5807" w:name="_Toc97042563"/>
      <w:bookmarkStart w:id="5808" w:name="_Toc97045707"/>
      <w:bookmarkStart w:id="5809" w:name="_Toc97155452"/>
      <w:bookmarkStart w:id="5810" w:name="_Toc101521592"/>
      <w:bookmarkStart w:id="5811" w:name="_Toc138761860"/>
      <w:bookmarkStart w:id="5812" w:name="_Toc145708075"/>
      <w:bookmarkStart w:id="5813" w:name="_Toc160570568"/>
      <w:bookmarkStart w:id="5814" w:name="_Toc162008164"/>
      <w:bookmarkStart w:id="5815" w:name="_Toc185515831"/>
      <w:bookmarkStart w:id="5816" w:name="_Toc192873139"/>
      <w:bookmarkStart w:id="5817" w:name="_Toc19553427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818" w:name="_Toc85734453"/>
      <w:bookmarkStart w:id="5819" w:name="_Toc89431752"/>
      <w:bookmarkStart w:id="5820" w:name="_Toc97042564"/>
      <w:bookmarkStart w:id="5821" w:name="_Toc97045708"/>
      <w:bookmarkStart w:id="5822" w:name="_Toc97155453"/>
      <w:bookmarkStart w:id="5823" w:name="_Toc101521593"/>
      <w:bookmarkStart w:id="5824" w:name="_Toc138761861"/>
      <w:bookmarkStart w:id="5825" w:name="_Toc145708076"/>
      <w:bookmarkStart w:id="5826" w:name="_Toc160570569"/>
      <w:bookmarkStart w:id="5827" w:name="_Toc162008165"/>
      <w:bookmarkStart w:id="5828" w:name="_Toc185515832"/>
      <w:bookmarkStart w:id="5829" w:name="_Toc192873140"/>
      <w:bookmarkStart w:id="5830" w:name="_Toc19553427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831" w:name="_Toc138761862"/>
      <w:bookmarkStart w:id="5832" w:name="_Toc145708077"/>
      <w:bookmarkStart w:id="5833" w:name="_Toc160570570"/>
      <w:bookmarkStart w:id="5834" w:name="_Toc162008166"/>
      <w:bookmarkStart w:id="5835" w:name="_Toc185515833"/>
      <w:bookmarkStart w:id="5836" w:name="_Toc192873141"/>
      <w:bookmarkStart w:id="5837" w:name="_Toc195534280"/>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831"/>
      <w:bookmarkEnd w:id="5832"/>
      <w:bookmarkEnd w:id="5833"/>
      <w:bookmarkEnd w:id="5834"/>
      <w:bookmarkEnd w:id="5835"/>
      <w:bookmarkEnd w:id="5836"/>
      <w:bookmarkEnd w:id="583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838" w:name="_Toc138761863"/>
      <w:bookmarkStart w:id="5839" w:name="_Toc145708078"/>
      <w:bookmarkStart w:id="5840" w:name="_Toc160570571"/>
      <w:bookmarkStart w:id="5841" w:name="_Toc162008167"/>
      <w:bookmarkStart w:id="5842" w:name="_Toc185515834"/>
      <w:bookmarkStart w:id="5843" w:name="_Toc192873142"/>
      <w:bookmarkStart w:id="5844" w:name="_Toc19553428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838"/>
      <w:bookmarkEnd w:id="5839"/>
      <w:bookmarkEnd w:id="5840"/>
      <w:bookmarkEnd w:id="5841"/>
      <w:bookmarkEnd w:id="5842"/>
      <w:bookmarkEnd w:id="5843"/>
      <w:bookmarkEnd w:id="584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845" w:name="_Toc138761864"/>
      <w:bookmarkStart w:id="5846" w:name="_Toc145708079"/>
      <w:bookmarkStart w:id="5847" w:name="_Toc160570572"/>
      <w:bookmarkStart w:id="5848" w:name="_Toc162008168"/>
      <w:bookmarkStart w:id="5849" w:name="_Toc185515835"/>
      <w:bookmarkStart w:id="5850" w:name="_Toc192873143"/>
      <w:bookmarkStart w:id="5851" w:name="_Toc19553428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5845"/>
      <w:bookmarkEnd w:id="5846"/>
      <w:bookmarkEnd w:id="5847"/>
      <w:bookmarkEnd w:id="5848"/>
      <w:bookmarkEnd w:id="5849"/>
      <w:bookmarkEnd w:id="5850"/>
      <w:bookmarkEnd w:id="585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852" w:name="_Toc138761865"/>
      <w:bookmarkStart w:id="5853" w:name="_Toc145708080"/>
      <w:bookmarkStart w:id="5854" w:name="_Toc160570573"/>
      <w:bookmarkStart w:id="5855" w:name="_Toc162008169"/>
      <w:bookmarkStart w:id="5856" w:name="_Toc185515836"/>
      <w:bookmarkStart w:id="5857" w:name="_Toc192873144"/>
      <w:bookmarkStart w:id="5858" w:name="_Toc195534283"/>
      <w:r>
        <w:rPr>
          <w:lang w:eastAsia="zh-CN"/>
        </w:rPr>
        <w:t>8.6.5.2.</w:t>
      </w:r>
      <w:r w:rsidRPr="005C2581">
        <w:rPr>
          <w:lang w:eastAsia="zh-CN"/>
        </w:rPr>
        <w:t>12</w:t>
      </w:r>
      <w:r>
        <w:rPr>
          <w:lang w:eastAsia="zh-CN"/>
        </w:rPr>
        <w:tab/>
        <w:t>Type: SelectedACRScenarios</w:t>
      </w:r>
      <w:bookmarkEnd w:id="5852"/>
      <w:bookmarkEnd w:id="5853"/>
      <w:bookmarkEnd w:id="5854"/>
      <w:bookmarkEnd w:id="5855"/>
      <w:bookmarkEnd w:id="5856"/>
      <w:bookmarkEnd w:id="5857"/>
      <w:bookmarkEnd w:id="585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859" w:name="_Toc138761866"/>
      <w:bookmarkStart w:id="5860" w:name="_Toc145708081"/>
      <w:bookmarkStart w:id="5861" w:name="_Toc160570574"/>
      <w:bookmarkStart w:id="5862" w:name="_Toc162008170"/>
      <w:bookmarkStart w:id="5863" w:name="_Toc185515837"/>
      <w:bookmarkStart w:id="5864" w:name="_Toc192873145"/>
      <w:bookmarkStart w:id="5865" w:name="_Toc195534284"/>
      <w:r>
        <w:rPr>
          <w:lang w:eastAsia="zh-CN"/>
        </w:rPr>
        <w:t>8.6.5.2.13</w:t>
      </w:r>
      <w:r>
        <w:rPr>
          <w:lang w:eastAsia="zh-CN"/>
        </w:rPr>
        <w:tab/>
        <w:t xml:space="preserve">Type: </w:t>
      </w:r>
      <w:r>
        <w:rPr>
          <w:lang w:eastAsia="ja-JP"/>
        </w:rPr>
        <w:t>ACRParameters</w:t>
      </w:r>
      <w:bookmarkEnd w:id="5859"/>
      <w:bookmarkEnd w:id="5860"/>
      <w:bookmarkEnd w:id="5861"/>
      <w:bookmarkEnd w:id="5862"/>
      <w:bookmarkEnd w:id="5863"/>
      <w:bookmarkEnd w:id="5864"/>
      <w:bookmarkEnd w:id="586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866" w:name="_Toc138761867"/>
      <w:bookmarkStart w:id="5867" w:name="_Toc145708082"/>
      <w:bookmarkStart w:id="5868" w:name="_Toc160570575"/>
      <w:bookmarkStart w:id="5869" w:name="_Toc162008171"/>
      <w:bookmarkStart w:id="5870" w:name="_Toc185515838"/>
      <w:bookmarkStart w:id="5871" w:name="_Toc192873146"/>
      <w:bookmarkStart w:id="5872" w:name="_Toc195534285"/>
      <w:r>
        <w:rPr>
          <w:lang w:eastAsia="zh-CN"/>
        </w:rPr>
        <w:t>8.6.5.2.14</w:t>
      </w:r>
      <w:r>
        <w:rPr>
          <w:lang w:eastAsia="zh-CN"/>
        </w:rPr>
        <w:tab/>
        <w:t xml:space="preserve">Type: </w:t>
      </w:r>
      <w:r>
        <w:rPr>
          <w:rFonts w:hint="eastAsia"/>
          <w:lang w:eastAsia="zh-CN"/>
        </w:rPr>
        <w:t>T</w:t>
      </w:r>
      <w:r>
        <w:rPr>
          <w:lang w:eastAsia="zh-CN"/>
        </w:rPr>
        <w:t>rafficFilterInfo</w:t>
      </w:r>
      <w:bookmarkEnd w:id="5866"/>
      <w:bookmarkEnd w:id="5867"/>
      <w:bookmarkEnd w:id="5868"/>
      <w:bookmarkEnd w:id="5869"/>
      <w:bookmarkEnd w:id="5870"/>
      <w:bookmarkEnd w:id="5871"/>
      <w:bookmarkEnd w:id="5872"/>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873" w:name="_Toc160570576"/>
      <w:bookmarkStart w:id="5874" w:name="_Toc162008172"/>
      <w:bookmarkStart w:id="5875" w:name="_Toc185515839"/>
      <w:bookmarkStart w:id="5876" w:name="_Toc192873147"/>
      <w:bookmarkStart w:id="5877" w:name="_Toc195534286"/>
      <w:r>
        <w:rPr>
          <w:lang w:eastAsia="zh-CN"/>
        </w:rPr>
        <w:t>8.6.5.2.1</w:t>
      </w:r>
      <w:r w:rsidRPr="00527D5E">
        <w:rPr>
          <w:lang w:eastAsia="zh-CN"/>
        </w:rPr>
        <w:t>5</w:t>
      </w:r>
      <w:r>
        <w:rPr>
          <w:lang w:eastAsia="zh-CN"/>
        </w:rPr>
        <w:tab/>
        <w:t>Type: EasAckInformation</w:t>
      </w:r>
      <w:bookmarkEnd w:id="5873"/>
      <w:bookmarkEnd w:id="5874"/>
      <w:bookmarkEnd w:id="5875"/>
      <w:bookmarkEnd w:id="5876"/>
      <w:bookmarkEnd w:id="587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878" w:name="_Toc160570577"/>
      <w:bookmarkStart w:id="5879" w:name="_Toc162008173"/>
      <w:bookmarkStart w:id="5880" w:name="_Toc185515840"/>
      <w:bookmarkStart w:id="5881" w:name="_Toc192873148"/>
      <w:bookmarkStart w:id="5882" w:name="_Toc195534287"/>
      <w:r>
        <w:rPr>
          <w:lang w:eastAsia="zh-CN"/>
        </w:rPr>
        <w:t>8.6.5.2.</w:t>
      </w:r>
      <w:r w:rsidRPr="005C2581">
        <w:rPr>
          <w:lang w:eastAsia="zh-CN"/>
        </w:rPr>
        <w:t>1</w:t>
      </w:r>
      <w:r>
        <w:rPr>
          <w:lang w:eastAsia="zh-CN"/>
        </w:rPr>
        <w:t>6</w:t>
      </w:r>
      <w:r>
        <w:rPr>
          <w:lang w:eastAsia="zh-CN"/>
        </w:rPr>
        <w:tab/>
        <w:t>Type: EasInBundleInfo</w:t>
      </w:r>
      <w:bookmarkEnd w:id="5878"/>
      <w:bookmarkEnd w:id="5879"/>
      <w:bookmarkEnd w:id="5880"/>
      <w:bookmarkEnd w:id="5881"/>
      <w:bookmarkEnd w:id="588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883" w:name="_Toc85734454"/>
      <w:bookmarkStart w:id="5884" w:name="_Toc89431753"/>
      <w:bookmarkStart w:id="5885" w:name="_Toc97042565"/>
      <w:bookmarkStart w:id="5886" w:name="_Toc97045709"/>
      <w:bookmarkStart w:id="5887" w:name="_Toc97155454"/>
      <w:bookmarkStart w:id="5888" w:name="_Toc101521594"/>
      <w:bookmarkStart w:id="5889" w:name="_Toc138761868"/>
      <w:bookmarkStart w:id="5890" w:name="_Toc145708083"/>
      <w:bookmarkStart w:id="5891" w:name="_Toc160570578"/>
      <w:bookmarkStart w:id="5892" w:name="_Toc162008174"/>
      <w:bookmarkStart w:id="5893" w:name="_Toc185515841"/>
      <w:bookmarkStart w:id="5894" w:name="_Toc192873149"/>
      <w:bookmarkStart w:id="5895" w:name="_Toc19553428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F2A51B2" w14:textId="3D070328" w:rsidR="009D1C10" w:rsidRDefault="009D1C10" w:rsidP="009D1C10">
      <w:pPr>
        <w:pStyle w:val="Heading5"/>
      </w:pPr>
      <w:bookmarkStart w:id="5896" w:name="_Toc28012835"/>
      <w:bookmarkStart w:id="5897" w:name="_Toc34266317"/>
      <w:bookmarkStart w:id="5898" w:name="_Toc36102488"/>
      <w:bookmarkStart w:id="5899" w:name="_Toc43563532"/>
      <w:bookmarkStart w:id="5900" w:name="_Toc45134075"/>
      <w:bookmarkStart w:id="5901" w:name="_Toc50032007"/>
      <w:bookmarkStart w:id="5902" w:name="_Toc51762927"/>
      <w:bookmarkStart w:id="5903" w:name="_Toc56640995"/>
      <w:bookmarkStart w:id="5904" w:name="_Toc59017963"/>
      <w:bookmarkStart w:id="5905" w:name="_Toc66231831"/>
      <w:bookmarkStart w:id="5906" w:name="_Toc68168992"/>
      <w:bookmarkStart w:id="5907" w:name="_Toc70550659"/>
      <w:bookmarkStart w:id="5908" w:name="_Toc73564473"/>
      <w:bookmarkStart w:id="5909" w:name="_Toc85734455"/>
      <w:bookmarkStart w:id="5910" w:name="_Toc89431754"/>
      <w:bookmarkStart w:id="5911" w:name="_Toc97042566"/>
      <w:bookmarkStart w:id="5912" w:name="_Toc97045710"/>
      <w:bookmarkStart w:id="5913" w:name="_Toc97155455"/>
      <w:bookmarkStart w:id="5914" w:name="_Toc101521595"/>
      <w:bookmarkStart w:id="5915" w:name="_Toc138761869"/>
      <w:bookmarkStart w:id="5916" w:name="_Toc145708084"/>
      <w:bookmarkStart w:id="5917" w:name="_Toc160570579"/>
      <w:bookmarkStart w:id="5918" w:name="_Toc162008175"/>
      <w:bookmarkStart w:id="5919" w:name="_Toc185515842"/>
      <w:bookmarkStart w:id="5920" w:name="_Toc192873150"/>
      <w:bookmarkStart w:id="5921" w:name="_Toc195534289"/>
      <w:r>
        <w:t>8.</w:t>
      </w:r>
      <w:r w:rsidR="0085033B">
        <w:t>6</w:t>
      </w:r>
      <w:r>
        <w:t>.5.3.1</w:t>
      </w:r>
      <w:r>
        <w:tab/>
        <w:t>Introduction</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922" w:name="_Toc28012836"/>
      <w:bookmarkStart w:id="5923" w:name="_Toc34266318"/>
      <w:bookmarkStart w:id="5924" w:name="_Toc36102489"/>
      <w:bookmarkStart w:id="5925" w:name="_Toc43563533"/>
      <w:bookmarkStart w:id="5926" w:name="_Toc45134076"/>
      <w:bookmarkStart w:id="5927" w:name="_Toc50032008"/>
      <w:bookmarkStart w:id="5928" w:name="_Toc51762928"/>
      <w:bookmarkStart w:id="5929" w:name="_Toc56640996"/>
      <w:bookmarkStart w:id="5930" w:name="_Toc59017964"/>
      <w:bookmarkStart w:id="5931" w:name="_Toc66231832"/>
      <w:bookmarkStart w:id="5932" w:name="_Toc68168993"/>
      <w:bookmarkStart w:id="5933" w:name="_Toc70550660"/>
      <w:bookmarkStart w:id="5934" w:name="_Toc73564474"/>
      <w:bookmarkStart w:id="5935" w:name="_Toc85734456"/>
      <w:bookmarkStart w:id="5936" w:name="_Toc89431755"/>
      <w:bookmarkStart w:id="5937" w:name="_Toc97042567"/>
      <w:bookmarkStart w:id="5938" w:name="_Toc97045711"/>
      <w:bookmarkStart w:id="5939" w:name="_Toc97155456"/>
      <w:bookmarkStart w:id="5940" w:name="_Toc101521596"/>
      <w:bookmarkStart w:id="5941" w:name="_Toc138761870"/>
      <w:bookmarkStart w:id="5942" w:name="_Toc145708085"/>
      <w:bookmarkStart w:id="5943" w:name="_Toc160570580"/>
      <w:bookmarkStart w:id="5944" w:name="_Toc162008176"/>
      <w:bookmarkStart w:id="5945" w:name="_Toc185515843"/>
      <w:bookmarkStart w:id="5946" w:name="_Toc192873151"/>
      <w:bookmarkStart w:id="5947" w:name="_Toc195534290"/>
      <w:r>
        <w:t>8.</w:t>
      </w:r>
      <w:r w:rsidR="0085033B">
        <w:t>6</w:t>
      </w:r>
      <w:r w:rsidR="009D1C10">
        <w:t>.5.3.2</w:t>
      </w:r>
      <w:r w:rsidR="009D1C10">
        <w:tab/>
        <w:t>Simple data types</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948" w:name="_Toc28012837"/>
      <w:bookmarkStart w:id="5949" w:name="_Toc34266319"/>
      <w:bookmarkStart w:id="5950" w:name="_Toc36102490"/>
      <w:bookmarkStart w:id="5951" w:name="_Toc43563534"/>
      <w:bookmarkStart w:id="5952" w:name="_Toc45134077"/>
      <w:bookmarkStart w:id="5953" w:name="_Toc50032009"/>
      <w:bookmarkStart w:id="5954" w:name="_Toc51762929"/>
      <w:bookmarkStart w:id="5955" w:name="_Toc56640997"/>
      <w:bookmarkStart w:id="5956" w:name="_Toc59017965"/>
      <w:bookmarkStart w:id="5957" w:name="_Toc66231833"/>
      <w:bookmarkStart w:id="5958" w:name="_Toc68168994"/>
      <w:bookmarkStart w:id="5959" w:name="_Toc70550661"/>
      <w:bookmarkStart w:id="5960" w:name="_Toc73564475"/>
      <w:bookmarkStart w:id="5961" w:name="_Toc85734457"/>
      <w:bookmarkStart w:id="5962" w:name="_Toc89431756"/>
      <w:bookmarkStart w:id="5963" w:name="_Toc97042568"/>
      <w:bookmarkStart w:id="5964" w:name="_Toc97045712"/>
      <w:bookmarkStart w:id="5965" w:name="_Toc97155457"/>
      <w:bookmarkStart w:id="5966" w:name="_Toc101521597"/>
      <w:bookmarkStart w:id="5967" w:name="_Toc138761871"/>
      <w:bookmarkStart w:id="5968" w:name="_Toc145708086"/>
      <w:bookmarkStart w:id="5969" w:name="_Toc160570581"/>
      <w:bookmarkStart w:id="5970" w:name="_Toc162008177"/>
      <w:bookmarkStart w:id="5971" w:name="_Toc185515844"/>
      <w:bookmarkStart w:id="5972" w:name="_Toc192873152"/>
      <w:bookmarkStart w:id="5973" w:name="_Toc195534291"/>
      <w:r>
        <w:t>8.</w:t>
      </w:r>
      <w:r w:rsidR="0085033B">
        <w:t>6</w:t>
      </w:r>
      <w:r w:rsidR="009D1C10">
        <w:t>.5.3.3</w:t>
      </w:r>
      <w:r w:rsidR="009D1C10">
        <w:tab/>
        <w:t xml:space="preserve">Enumeration: </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r w:rsidR="009D1C10">
        <w:t>AcrMgntEvent</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974" w:name="_Toc101521598"/>
      <w:bookmarkStart w:id="5975" w:name="_Toc138761872"/>
      <w:bookmarkStart w:id="5976" w:name="_Toc145708087"/>
      <w:bookmarkStart w:id="5977" w:name="_Toc160570582"/>
      <w:bookmarkStart w:id="5978" w:name="_Toc162008178"/>
      <w:bookmarkStart w:id="5979" w:name="_Toc185515845"/>
      <w:bookmarkStart w:id="5980" w:name="_Toc192873153"/>
      <w:bookmarkStart w:id="5981" w:name="_Toc195534292"/>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974"/>
      <w:bookmarkEnd w:id="5975"/>
      <w:bookmarkEnd w:id="5976"/>
      <w:bookmarkEnd w:id="5977"/>
      <w:bookmarkEnd w:id="5978"/>
      <w:bookmarkEnd w:id="5979"/>
      <w:bookmarkEnd w:id="5980"/>
      <w:bookmarkEnd w:id="598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982" w:name="_Toc101521599"/>
      <w:bookmarkStart w:id="5983" w:name="_Toc138761873"/>
      <w:bookmarkStart w:id="5984" w:name="_Toc145708088"/>
      <w:bookmarkStart w:id="5985" w:name="_Toc160570583"/>
      <w:bookmarkStart w:id="5986" w:name="_Toc162008179"/>
      <w:bookmarkStart w:id="5987" w:name="_Toc185515846"/>
      <w:bookmarkStart w:id="5988" w:name="_Toc192873154"/>
      <w:bookmarkStart w:id="5989" w:name="_Toc195534293"/>
      <w:r>
        <w:t>8.</w:t>
      </w:r>
      <w:r w:rsidR="0085033B">
        <w:t>6</w:t>
      </w:r>
      <w:r>
        <w:t>.5.3.5</w:t>
      </w:r>
      <w:r>
        <w:tab/>
        <w:t>Enumeration: ActStatus</w:t>
      </w:r>
      <w:bookmarkEnd w:id="5982"/>
      <w:bookmarkEnd w:id="5983"/>
      <w:bookmarkEnd w:id="5984"/>
      <w:bookmarkEnd w:id="5985"/>
      <w:bookmarkEnd w:id="5986"/>
      <w:bookmarkEnd w:id="5987"/>
      <w:bookmarkEnd w:id="5988"/>
      <w:bookmarkEnd w:id="598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5990" w:name="_Toc138761874"/>
      <w:bookmarkStart w:id="5991" w:name="_Toc145708089"/>
      <w:bookmarkStart w:id="5992" w:name="_Toc160570584"/>
      <w:bookmarkStart w:id="5993" w:name="_Toc162008180"/>
      <w:bookmarkStart w:id="5994" w:name="_Toc185515847"/>
      <w:bookmarkStart w:id="5995" w:name="_Toc192873155"/>
      <w:bookmarkStart w:id="5996" w:name="_Toc195534294"/>
      <w:r>
        <w:t>8.</w:t>
      </w:r>
      <w:r w:rsidR="0085033B">
        <w:t>6</w:t>
      </w:r>
      <w:r>
        <w:t>.5.3.6</w:t>
      </w:r>
      <w:r>
        <w:tab/>
        <w:t>Enumeration: AcrMgnt</w:t>
      </w:r>
      <w:r w:rsidRPr="001E0D95">
        <w:t>Event</w:t>
      </w:r>
      <w:r>
        <w:rPr>
          <w:lang w:eastAsia="zh-CN"/>
        </w:rPr>
        <w:t>FailureCode</w:t>
      </w:r>
      <w:bookmarkEnd w:id="5990"/>
      <w:bookmarkEnd w:id="5991"/>
      <w:bookmarkEnd w:id="5992"/>
      <w:bookmarkEnd w:id="5993"/>
      <w:bookmarkEnd w:id="5994"/>
      <w:bookmarkEnd w:id="5995"/>
      <w:bookmarkEnd w:id="599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5997" w:name="_Toc138761875"/>
      <w:bookmarkStart w:id="5998" w:name="_Toc145708090"/>
      <w:bookmarkStart w:id="5999" w:name="_Toc160570585"/>
      <w:bookmarkStart w:id="6000" w:name="_Toc162008181"/>
      <w:bookmarkStart w:id="6001" w:name="_Toc185515848"/>
      <w:bookmarkStart w:id="6002" w:name="_Toc192873156"/>
      <w:bookmarkStart w:id="6003" w:name="_Toc195534295"/>
      <w:r>
        <w:t>8.</w:t>
      </w:r>
      <w:r w:rsidR="0085033B">
        <w:t>6</w:t>
      </w:r>
      <w:r>
        <w:t>.5.3.7</w:t>
      </w:r>
      <w:r>
        <w:tab/>
        <w:t>Enumeration: AvailabilityStatus</w:t>
      </w:r>
      <w:bookmarkEnd w:id="5997"/>
      <w:bookmarkEnd w:id="5998"/>
      <w:bookmarkEnd w:id="5999"/>
      <w:bookmarkEnd w:id="6000"/>
      <w:bookmarkEnd w:id="6001"/>
      <w:bookmarkEnd w:id="6002"/>
      <w:bookmarkEnd w:id="6003"/>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6004" w:name="_Toc160570586"/>
      <w:bookmarkStart w:id="6005" w:name="_Toc162008182"/>
      <w:bookmarkStart w:id="6006" w:name="_Toc185515849"/>
      <w:bookmarkStart w:id="6007" w:name="_Toc192873157"/>
      <w:bookmarkStart w:id="6008" w:name="_Toc195534296"/>
      <w:r>
        <w:t>8.6.5.3.</w:t>
      </w:r>
      <w:r w:rsidRPr="00527D5E">
        <w:t>8</w:t>
      </w:r>
      <w:r>
        <w:tab/>
        <w:t>Enumeration: ResultCode</w:t>
      </w:r>
      <w:bookmarkEnd w:id="6004"/>
      <w:bookmarkEnd w:id="6005"/>
      <w:bookmarkEnd w:id="6006"/>
      <w:bookmarkEnd w:id="6007"/>
      <w:bookmarkEnd w:id="600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6009" w:name="_Toc185515850"/>
      <w:bookmarkStart w:id="6010" w:name="_Toc192873158"/>
      <w:bookmarkStart w:id="6011" w:name="_Toc195534297"/>
      <w:r>
        <w:t>8.6.5.3.</w:t>
      </w:r>
      <w:r w:rsidRPr="003418D4">
        <w:t>9</w:t>
      </w:r>
      <w:r>
        <w:tab/>
        <w:t xml:space="preserve">Enumeration: </w:t>
      </w:r>
      <w:r w:rsidRPr="00140949">
        <w:t>InOutArea</w:t>
      </w:r>
      <w:bookmarkEnd w:id="6009"/>
      <w:bookmarkEnd w:id="6010"/>
      <w:bookmarkEnd w:id="6011"/>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6012" w:name="_Toc85734458"/>
      <w:bookmarkStart w:id="6013" w:name="_Toc89431757"/>
      <w:bookmarkStart w:id="6014" w:name="_Toc97042569"/>
      <w:bookmarkStart w:id="6015" w:name="_Toc97045713"/>
      <w:bookmarkStart w:id="6016" w:name="_Toc97155458"/>
      <w:bookmarkStart w:id="6017" w:name="_Toc101521600"/>
      <w:bookmarkStart w:id="6018" w:name="_Toc138761876"/>
      <w:bookmarkStart w:id="6019" w:name="_Toc145708091"/>
      <w:bookmarkStart w:id="6020" w:name="_Toc160570587"/>
      <w:bookmarkStart w:id="6021" w:name="_Toc162008183"/>
      <w:bookmarkStart w:id="6022" w:name="_Toc185515851"/>
      <w:bookmarkStart w:id="6023" w:name="_Toc192873159"/>
      <w:bookmarkStart w:id="6024" w:name="_Toc195534298"/>
      <w:r>
        <w:t>8.</w:t>
      </w:r>
      <w:r w:rsidR="0085033B">
        <w:t>6</w:t>
      </w:r>
      <w:r w:rsidR="009D1C10">
        <w:t>.6</w:t>
      </w:r>
      <w:r w:rsidR="009D1C10">
        <w:tab/>
        <w:t>Error Handling</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83DFEF2" w14:textId="77777777" w:rsidR="008277F0" w:rsidRDefault="008277F0" w:rsidP="008277F0">
      <w:pPr>
        <w:pStyle w:val="Heading4"/>
      </w:pPr>
      <w:bookmarkStart w:id="6025" w:name="_Toc138761877"/>
      <w:bookmarkStart w:id="6026" w:name="_Toc145708092"/>
      <w:bookmarkStart w:id="6027" w:name="_Toc160570588"/>
      <w:bookmarkStart w:id="6028" w:name="_Toc162008184"/>
      <w:bookmarkStart w:id="6029" w:name="_Toc185515852"/>
      <w:bookmarkStart w:id="6030" w:name="_Toc192873160"/>
      <w:bookmarkStart w:id="6031" w:name="_Toc195534299"/>
      <w:r>
        <w:t>8.6.6.1</w:t>
      </w:r>
      <w:r>
        <w:tab/>
        <w:t>General</w:t>
      </w:r>
      <w:bookmarkEnd w:id="6025"/>
      <w:bookmarkEnd w:id="6026"/>
      <w:bookmarkEnd w:id="6027"/>
      <w:bookmarkEnd w:id="6028"/>
      <w:bookmarkEnd w:id="6029"/>
      <w:bookmarkEnd w:id="6030"/>
      <w:bookmarkEnd w:id="603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6032" w:name="_Toc138761878"/>
      <w:bookmarkStart w:id="6033" w:name="_Toc145708093"/>
      <w:bookmarkStart w:id="6034" w:name="_Toc160570589"/>
      <w:bookmarkStart w:id="6035" w:name="_Toc162008185"/>
      <w:bookmarkStart w:id="6036" w:name="_Toc185515853"/>
      <w:bookmarkStart w:id="6037" w:name="_Toc192873161"/>
      <w:bookmarkStart w:id="6038" w:name="_Toc195534300"/>
      <w:r>
        <w:t>8.6.6.2</w:t>
      </w:r>
      <w:r>
        <w:tab/>
        <w:t>Protocol Errors</w:t>
      </w:r>
      <w:bookmarkEnd w:id="6032"/>
      <w:bookmarkEnd w:id="6033"/>
      <w:bookmarkEnd w:id="6034"/>
      <w:bookmarkEnd w:id="6035"/>
      <w:bookmarkEnd w:id="6036"/>
      <w:bookmarkEnd w:id="6037"/>
      <w:bookmarkEnd w:id="603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6039" w:name="_Toc138761879"/>
      <w:bookmarkStart w:id="6040" w:name="_Toc145708094"/>
      <w:bookmarkStart w:id="6041" w:name="_Toc160570590"/>
      <w:bookmarkStart w:id="6042" w:name="_Toc162008186"/>
      <w:bookmarkStart w:id="6043" w:name="_Toc185515854"/>
      <w:bookmarkStart w:id="6044" w:name="_Toc192873162"/>
      <w:bookmarkStart w:id="6045" w:name="_Toc195534301"/>
      <w:r>
        <w:t>8.6.6.3</w:t>
      </w:r>
      <w:r>
        <w:tab/>
        <w:t>Application Errors</w:t>
      </w:r>
      <w:bookmarkEnd w:id="6039"/>
      <w:bookmarkEnd w:id="6040"/>
      <w:bookmarkEnd w:id="6041"/>
      <w:bookmarkEnd w:id="6042"/>
      <w:bookmarkEnd w:id="6043"/>
      <w:bookmarkEnd w:id="6044"/>
      <w:bookmarkEnd w:id="604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6046" w:name="_Toc85734459"/>
      <w:bookmarkStart w:id="6047" w:name="_Toc89431758"/>
      <w:bookmarkStart w:id="6048" w:name="_Toc97042570"/>
      <w:bookmarkStart w:id="6049" w:name="_Toc97045714"/>
      <w:bookmarkStart w:id="6050" w:name="_Toc97155459"/>
      <w:bookmarkStart w:id="6051" w:name="_Toc101521601"/>
      <w:bookmarkStart w:id="6052" w:name="_Toc138761880"/>
      <w:bookmarkStart w:id="6053" w:name="_Toc145708095"/>
      <w:bookmarkStart w:id="6054" w:name="_Toc160570591"/>
      <w:bookmarkStart w:id="6055" w:name="_Toc162008187"/>
      <w:bookmarkStart w:id="6056" w:name="_Toc185515855"/>
      <w:bookmarkStart w:id="6057" w:name="_Toc192873163"/>
      <w:bookmarkStart w:id="6058" w:name="_Toc195534302"/>
      <w:r>
        <w:t>8.</w:t>
      </w:r>
      <w:r w:rsidR="0085033B">
        <w:t>6</w:t>
      </w:r>
      <w:r w:rsidR="009D1C10">
        <w:t>.7</w:t>
      </w:r>
      <w:r w:rsidR="009D1C10">
        <w:tab/>
        <w:t>Feature negotiation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6059" w:name="_Toc97042588"/>
      <w:bookmarkStart w:id="6060" w:name="_Toc97045732"/>
      <w:bookmarkStart w:id="6061" w:name="_Toc97155477"/>
      <w:bookmarkStart w:id="6062" w:name="_Toc101521603"/>
      <w:bookmarkStart w:id="6063" w:name="_Toc138761881"/>
      <w:bookmarkStart w:id="6064" w:name="_Toc145708096"/>
      <w:bookmarkStart w:id="6065" w:name="_Toc160570592"/>
      <w:bookmarkStart w:id="6066" w:name="_Toc162008188"/>
      <w:bookmarkStart w:id="6067" w:name="_Toc185515856"/>
      <w:bookmarkStart w:id="6068" w:name="_Toc192873164"/>
      <w:bookmarkStart w:id="6069" w:name="_Toc195534303"/>
      <w:r>
        <w:t>8.</w:t>
      </w:r>
      <w:r w:rsidR="0085033B">
        <w:t>7</w:t>
      </w:r>
      <w:r>
        <w:tab/>
        <w:t>Eees_EECContextRelocation API</w:t>
      </w:r>
      <w:bookmarkEnd w:id="6059"/>
      <w:bookmarkEnd w:id="6060"/>
      <w:bookmarkEnd w:id="6061"/>
      <w:bookmarkEnd w:id="6062"/>
      <w:bookmarkEnd w:id="6063"/>
      <w:bookmarkEnd w:id="6064"/>
      <w:bookmarkEnd w:id="6065"/>
      <w:bookmarkEnd w:id="6066"/>
      <w:bookmarkEnd w:id="6067"/>
      <w:bookmarkEnd w:id="6068"/>
      <w:bookmarkEnd w:id="6069"/>
    </w:p>
    <w:p w14:paraId="506E77A4" w14:textId="75C4C899" w:rsidR="006264CE" w:rsidRDefault="006264CE" w:rsidP="006264CE">
      <w:pPr>
        <w:pStyle w:val="Heading3"/>
      </w:pPr>
      <w:bookmarkStart w:id="6070" w:name="_Toc97042589"/>
      <w:bookmarkStart w:id="6071" w:name="_Toc97045733"/>
      <w:bookmarkStart w:id="6072" w:name="_Toc97155478"/>
      <w:bookmarkStart w:id="6073" w:name="_Toc101521604"/>
      <w:bookmarkStart w:id="6074" w:name="_Toc138761882"/>
      <w:bookmarkStart w:id="6075" w:name="_Toc145708097"/>
      <w:bookmarkStart w:id="6076" w:name="_Toc160570593"/>
      <w:bookmarkStart w:id="6077" w:name="_Toc162008189"/>
      <w:bookmarkStart w:id="6078" w:name="_Toc185515857"/>
      <w:bookmarkStart w:id="6079" w:name="_Toc192873165"/>
      <w:bookmarkStart w:id="6080" w:name="_Toc195534304"/>
      <w:r>
        <w:t>8.</w:t>
      </w:r>
      <w:r w:rsidR="0085033B">
        <w:t>7</w:t>
      </w:r>
      <w:r>
        <w:t>.1</w:t>
      </w:r>
      <w:r>
        <w:tab/>
        <w:t>API URI</w:t>
      </w:r>
      <w:bookmarkEnd w:id="6070"/>
      <w:bookmarkEnd w:id="6071"/>
      <w:bookmarkEnd w:id="6072"/>
      <w:bookmarkEnd w:id="6073"/>
      <w:bookmarkEnd w:id="6074"/>
      <w:bookmarkEnd w:id="6075"/>
      <w:bookmarkEnd w:id="6076"/>
      <w:bookmarkEnd w:id="6077"/>
      <w:bookmarkEnd w:id="6078"/>
      <w:bookmarkEnd w:id="6079"/>
      <w:bookmarkEnd w:id="608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6081" w:name="_Toc160570594"/>
      <w:bookmarkStart w:id="6082" w:name="_Toc162008190"/>
      <w:bookmarkStart w:id="6083" w:name="_Toc185515858"/>
      <w:bookmarkStart w:id="6084" w:name="_Toc192873166"/>
      <w:bookmarkStart w:id="6085" w:name="_Toc195534305"/>
      <w:r>
        <w:t>8.7.</w:t>
      </w:r>
      <w:r w:rsidRPr="008610C2">
        <w:t>1A</w:t>
      </w:r>
      <w:r>
        <w:tab/>
        <w:t>Usage of HTTP</w:t>
      </w:r>
      <w:bookmarkEnd w:id="6081"/>
      <w:bookmarkEnd w:id="6082"/>
      <w:bookmarkEnd w:id="6083"/>
      <w:bookmarkEnd w:id="6084"/>
      <w:bookmarkEnd w:id="608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6086" w:name="_Toc97042590"/>
      <w:bookmarkStart w:id="6087" w:name="_Toc97045734"/>
      <w:bookmarkStart w:id="6088" w:name="_Toc97155479"/>
      <w:bookmarkStart w:id="6089" w:name="_Toc101521605"/>
      <w:bookmarkStart w:id="6090" w:name="_Toc138761883"/>
      <w:bookmarkStart w:id="6091" w:name="_Toc145708098"/>
      <w:bookmarkStart w:id="6092" w:name="_Toc160570595"/>
      <w:bookmarkStart w:id="6093" w:name="_Toc162008191"/>
      <w:bookmarkStart w:id="6094" w:name="_Toc185515859"/>
      <w:bookmarkStart w:id="6095" w:name="_Toc192873167"/>
      <w:bookmarkStart w:id="6096" w:name="_Toc195534306"/>
      <w:r>
        <w:t>8.</w:t>
      </w:r>
      <w:r w:rsidR="0085033B">
        <w:t>7</w:t>
      </w:r>
      <w:r>
        <w:t>.2</w:t>
      </w:r>
      <w:r>
        <w:tab/>
        <w:t>Resources</w:t>
      </w:r>
      <w:bookmarkEnd w:id="6086"/>
      <w:bookmarkEnd w:id="6087"/>
      <w:bookmarkEnd w:id="6088"/>
      <w:bookmarkEnd w:id="6089"/>
      <w:bookmarkEnd w:id="6090"/>
      <w:bookmarkEnd w:id="6091"/>
      <w:bookmarkEnd w:id="6092"/>
      <w:bookmarkEnd w:id="6093"/>
      <w:bookmarkEnd w:id="6094"/>
      <w:bookmarkEnd w:id="6095"/>
      <w:bookmarkEnd w:id="6096"/>
    </w:p>
    <w:p w14:paraId="0DBFD2C7" w14:textId="619C34B1" w:rsidR="006264CE" w:rsidRDefault="006264CE" w:rsidP="006264CE">
      <w:pPr>
        <w:pStyle w:val="Heading4"/>
      </w:pPr>
      <w:bookmarkStart w:id="6097" w:name="_Toc97042591"/>
      <w:bookmarkStart w:id="6098" w:name="_Toc97045735"/>
      <w:bookmarkStart w:id="6099" w:name="_Toc97155480"/>
      <w:bookmarkStart w:id="6100" w:name="_Toc101521606"/>
      <w:bookmarkStart w:id="6101" w:name="_Toc138761884"/>
      <w:bookmarkStart w:id="6102" w:name="_Toc145708099"/>
      <w:bookmarkStart w:id="6103" w:name="_Toc160570596"/>
      <w:bookmarkStart w:id="6104" w:name="_Toc162008192"/>
      <w:bookmarkStart w:id="6105" w:name="_Toc185515860"/>
      <w:bookmarkStart w:id="6106" w:name="_Toc192873168"/>
      <w:bookmarkStart w:id="6107" w:name="_Toc195534307"/>
      <w:r>
        <w:t>8.</w:t>
      </w:r>
      <w:r w:rsidR="0085033B">
        <w:t>7</w:t>
      </w:r>
      <w:r>
        <w:t>.2.1</w:t>
      </w:r>
      <w:r>
        <w:tab/>
        <w:t>Overview</w:t>
      </w:r>
      <w:bookmarkEnd w:id="6097"/>
      <w:bookmarkEnd w:id="6098"/>
      <w:bookmarkEnd w:id="6099"/>
      <w:bookmarkEnd w:id="6100"/>
      <w:bookmarkEnd w:id="6101"/>
      <w:bookmarkEnd w:id="6102"/>
      <w:bookmarkEnd w:id="6103"/>
      <w:bookmarkEnd w:id="6104"/>
      <w:bookmarkEnd w:id="6105"/>
      <w:bookmarkEnd w:id="6106"/>
      <w:bookmarkEnd w:id="610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6pt" o:ole="">
            <v:imagedata r:id="rId27" o:title=""/>
          </v:shape>
          <o:OLEObject Type="Embed" ProgID="Visio.Drawing.11" ShapeID="_x0000_i1033" DrawAspect="Content" ObjectID="_180614699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6108" w:name="_Toc97042592"/>
      <w:bookmarkStart w:id="6109" w:name="_Toc97045736"/>
      <w:bookmarkStart w:id="6110" w:name="_Toc97155481"/>
      <w:bookmarkStart w:id="6111" w:name="_Toc101521607"/>
      <w:bookmarkStart w:id="6112" w:name="_Toc138761885"/>
      <w:bookmarkStart w:id="6113" w:name="_Toc145708100"/>
      <w:bookmarkStart w:id="6114" w:name="_Toc160570597"/>
      <w:bookmarkStart w:id="6115" w:name="_Toc162008193"/>
      <w:bookmarkStart w:id="6116" w:name="_Toc185515861"/>
      <w:bookmarkStart w:id="6117" w:name="_Toc192873169"/>
      <w:bookmarkStart w:id="6118" w:name="_Toc195534308"/>
      <w:r>
        <w:t>8.</w:t>
      </w:r>
      <w:r w:rsidR="0085033B">
        <w:t>7</w:t>
      </w:r>
      <w:r>
        <w:t>.2.2</w:t>
      </w:r>
      <w:r>
        <w:tab/>
        <w:t>Resource</w:t>
      </w:r>
      <w:r w:rsidRPr="00831458">
        <w:t xml:space="preserve">: </w:t>
      </w:r>
      <w:r>
        <w:t>EEC Contexts</w:t>
      </w:r>
      <w:bookmarkEnd w:id="6108"/>
      <w:bookmarkEnd w:id="6109"/>
      <w:bookmarkEnd w:id="6110"/>
      <w:bookmarkEnd w:id="6111"/>
      <w:bookmarkEnd w:id="6112"/>
      <w:bookmarkEnd w:id="6113"/>
      <w:bookmarkEnd w:id="6114"/>
      <w:bookmarkEnd w:id="6115"/>
      <w:bookmarkEnd w:id="6116"/>
      <w:bookmarkEnd w:id="6117"/>
      <w:bookmarkEnd w:id="6118"/>
    </w:p>
    <w:p w14:paraId="60A6033A" w14:textId="344FFC75" w:rsidR="006264CE" w:rsidRDefault="006264CE" w:rsidP="006264CE">
      <w:pPr>
        <w:pStyle w:val="Heading5"/>
        <w:rPr>
          <w:lang w:eastAsia="zh-CN"/>
        </w:rPr>
      </w:pPr>
      <w:bookmarkStart w:id="6119" w:name="_Toc97042593"/>
      <w:bookmarkStart w:id="6120" w:name="_Toc97045737"/>
      <w:bookmarkStart w:id="6121" w:name="_Toc97155482"/>
      <w:bookmarkStart w:id="6122" w:name="_Toc101521608"/>
      <w:bookmarkStart w:id="6123" w:name="_Toc138761886"/>
      <w:bookmarkStart w:id="6124" w:name="_Toc145708101"/>
      <w:bookmarkStart w:id="6125" w:name="_Toc160570598"/>
      <w:bookmarkStart w:id="6126" w:name="_Toc162008194"/>
      <w:bookmarkStart w:id="6127" w:name="_Toc185515862"/>
      <w:bookmarkStart w:id="6128" w:name="_Toc192873170"/>
      <w:bookmarkStart w:id="6129" w:name="_Toc195534309"/>
      <w:r>
        <w:rPr>
          <w:lang w:eastAsia="zh-CN"/>
        </w:rPr>
        <w:t>8.</w:t>
      </w:r>
      <w:r w:rsidR="0085033B">
        <w:rPr>
          <w:lang w:eastAsia="zh-CN"/>
        </w:rPr>
        <w:t>7</w:t>
      </w:r>
      <w:r>
        <w:rPr>
          <w:lang w:eastAsia="zh-CN"/>
        </w:rPr>
        <w:t>.2.2.1</w:t>
      </w:r>
      <w:r>
        <w:rPr>
          <w:lang w:eastAsia="zh-CN"/>
        </w:rPr>
        <w:tab/>
        <w:t>Description</w:t>
      </w:r>
      <w:bookmarkEnd w:id="6119"/>
      <w:bookmarkEnd w:id="6120"/>
      <w:bookmarkEnd w:id="6121"/>
      <w:bookmarkEnd w:id="6122"/>
      <w:bookmarkEnd w:id="6123"/>
      <w:bookmarkEnd w:id="6124"/>
      <w:bookmarkEnd w:id="6125"/>
      <w:bookmarkEnd w:id="6126"/>
      <w:bookmarkEnd w:id="6127"/>
      <w:bookmarkEnd w:id="6128"/>
      <w:bookmarkEnd w:id="612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6130" w:name="_Toc97042594"/>
      <w:bookmarkStart w:id="6131" w:name="_Toc97045738"/>
      <w:bookmarkStart w:id="6132" w:name="_Toc97155483"/>
      <w:bookmarkStart w:id="6133" w:name="_Toc101521609"/>
      <w:bookmarkStart w:id="6134" w:name="_Toc138761887"/>
      <w:bookmarkStart w:id="6135" w:name="_Toc145708102"/>
      <w:bookmarkStart w:id="6136" w:name="_Toc160570599"/>
      <w:bookmarkStart w:id="6137" w:name="_Toc162008195"/>
      <w:bookmarkStart w:id="6138" w:name="_Toc185515863"/>
      <w:bookmarkStart w:id="6139" w:name="_Toc192873171"/>
      <w:bookmarkStart w:id="6140" w:name="_Toc195534310"/>
      <w:r>
        <w:rPr>
          <w:lang w:eastAsia="zh-CN"/>
        </w:rPr>
        <w:t>8.</w:t>
      </w:r>
      <w:r w:rsidR="0085033B">
        <w:rPr>
          <w:lang w:eastAsia="zh-CN"/>
        </w:rPr>
        <w:t>7</w:t>
      </w:r>
      <w:r>
        <w:rPr>
          <w:lang w:eastAsia="zh-CN"/>
        </w:rPr>
        <w:t>.2.2.2</w:t>
      </w:r>
      <w:r>
        <w:rPr>
          <w:lang w:eastAsia="zh-CN"/>
        </w:rPr>
        <w:tab/>
        <w:t>Resource Definition</w:t>
      </w:r>
      <w:bookmarkEnd w:id="6130"/>
      <w:bookmarkEnd w:id="6131"/>
      <w:bookmarkEnd w:id="6132"/>
      <w:bookmarkEnd w:id="6133"/>
      <w:bookmarkEnd w:id="6134"/>
      <w:bookmarkEnd w:id="6135"/>
      <w:bookmarkEnd w:id="6136"/>
      <w:bookmarkEnd w:id="6137"/>
      <w:bookmarkEnd w:id="6138"/>
      <w:bookmarkEnd w:id="6139"/>
      <w:bookmarkEnd w:id="614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6141" w:name="_Toc97042595"/>
      <w:bookmarkStart w:id="6142" w:name="_Toc97045739"/>
      <w:bookmarkStart w:id="6143" w:name="_Toc97155484"/>
      <w:bookmarkStart w:id="6144" w:name="_Toc101521610"/>
      <w:bookmarkStart w:id="6145" w:name="_Toc138761888"/>
      <w:bookmarkStart w:id="6146" w:name="_Toc145708103"/>
      <w:bookmarkStart w:id="6147" w:name="_Toc160570600"/>
      <w:bookmarkStart w:id="6148" w:name="_Toc162008196"/>
      <w:bookmarkStart w:id="6149" w:name="_Toc185515864"/>
      <w:bookmarkStart w:id="6150" w:name="_Toc192873172"/>
      <w:bookmarkStart w:id="6151" w:name="_Toc195534311"/>
      <w:r>
        <w:rPr>
          <w:lang w:eastAsia="zh-CN"/>
        </w:rPr>
        <w:t>8.</w:t>
      </w:r>
      <w:r w:rsidR="0085033B">
        <w:rPr>
          <w:lang w:eastAsia="zh-CN"/>
        </w:rPr>
        <w:t>7</w:t>
      </w:r>
      <w:r>
        <w:rPr>
          <w:lang w:eastAsia="zh-CN"/>
        </w:rPr>
        <w:t>.2.2.3</w:t>
      </w:r>
      <w:r>
        <w:rPr>
          <w:lang w:eastAsia="zh-CN"/>
        </w:rPr>
        <w:tab/>
        <w:t>Resource Standard Methods</w:t>
      </w:r>
      <w:bookmarkEnd w:id="6141"/>
      <w:bookmarkEnd w:id="6142"/>
      <w:bookmarkEnd w:id="6143"/>
      <w:bookmarkEnd w:id="6144"/>
      <w:bookmarkEnd w:id="6145"/>
      <w:bookmarkEnd w:id="6146"/>
      <w:bookmarkEnd w:id="6147"/>
      <w:bookmarkEnd w:id="6148"/>
      <w:bookmarkEnd w:id="6149"/>
      <w:bookmarkEnd w:id="6150"/>
      <w:bookmarkEnd w:id="6151"/>
    </w:p>
    <w:p w14:paraId="44BDF02B" w14:textId="0C93AD35" w:rsidR="006264CE" w:rsidRDefault="006264CE" w:rsidP="006264CE">
      <w:pPr>
        <w:pStyle w:val="Heading6"/>
        <w:rPr>
          <w:lang w:eastAsia="zh-CN"/>
        </w:rPr>
      </w:pPr>
      <w:bookmarkStart w:id="6152" w:name="_Toc97042596"/>
      <w:bookmarkStart w:id="6153" w:name="_Toc97045740"/>
      <w:bookmarkStart w:id="6154" w:name="_Toc97155485"/>
      <w:bookmarkStart w:id="6155" w:name="_Toc101521611"/>
      <w:bookmarkStart w:id="6156" w:name="_Toc138761889"/>
      <w:bookmarkStart w:id="6157" w:name="_Toc145708104"/>
      <w:bookmarkStart w:id="6158" w:name="_Toc160570601"/>
      <w:bookmarkStart w:id="6159" w:name="_Toc162008197"/>
      <w:bookmarkStart w:id="6160" w:name="_Toc185515865"/>
      <w:bookmarkStart w:id="6161" w:name="_Toc192873173"/>
      <w:bookmarkStart w:id="6162" w:name="_Toc195534312"/>
      <w:r>
        <w:rPr>
          <w:lang w:eastAsia="zh-CN"/>
        </w:rPr>
        <w:t>8.</w:t>
      </w:r>
      <w:r w:rsidR="0085033B">
        <w:rPr>
          <w:lang w:eastAsia="zh-CN"/>
        </w:rPr>
        <w:t>7</w:t>
      </w:r>
      <w:r>
        <w:rPr>
          <w:lang w:eastAsia="zh-CN"/>
        </w:rPr>
        <w:t>.2.2.3.1</w:t>
      </w:r>
      <w:r>
        <w:rPr>
          <w:lang w:eastAsia="zh-CN"/>
        </w:rPr>
        <w:tab/>
        <w:t>GET</w:t>
      </w:r>
      <w:bookmarkEnd w:id="6152"/>
      <w:bookmarkEnd w:id="6153"/>
      <w:bookmarkEnd w:id="6154"/>
      <w:bookmarkEnd w:id="6155"/>
      <w:bookmarkEnd w:id="6156"/>
      <w:bookmarkEnd w:id="6157"/>
      <w:bookmarkEnd w:id="6158"/>
      <w:bookmarkEnd w:id="6159"/>
      <w:bookmarkEnd w:id="6160"/>
      <w:bookmarkEnd w:id="6161"/>
      <w:bookmarkEnd w:id="616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6163" w:name="_Toc97042597"/>
      <w:bookmarkStart w:id="6164" w:name="_Toc97045741"/>
      <w:bookmarkStart w:id="6165" w:name="_Toc97155486"/>
      <w:bookmarkStart w:id="6166" w:name="_Toc101521612"/>
      <w:bookmarkStart w:id="6167" w:name="_Toc138761890"/>
      <w:bookmarkStart w:id="6168" w:name="_Toc145708105"/>
      <w:bookmarkStart w:id="6169" w:name="_Toc160570602"/>
      <w:bookmarkStart w:id="6170" w:name="_Toc162008198"/>
      <w:bookmarkStart w:id="6171" w:name="_Toc185515866"/>
      <w:bookmarkStart w:id="6172" w:name="_Toc192873174"/>
      <w:bookmarkStart w:id="6173" w:name="_Toc195534313"/>
      <w:r>
        <w:rPr>
          <w:lang w:eastAsia="zh-CN"/>
        </w:rPr>
        <w:t>8.</w:t>
      </w:r>
      <w:r w:rsidR="0085033B">
        <w:rPr>
          <w:lang w:eastAsia="zh-CN"/>
        </w:rPr>
        <w:t>7</w:t>
      </w:r>
      <w:r>
        <w:rPr>
          <w:lang w:eastAsia="zh-CN"/>
        </w:rPr>
        <w:t>.2.2.3.2</w:t>
      </w:r>
      <w:r>
        <w:rPr>
          <w:lang w:eastAsia="zh-CN"/>
        </w:rPr>
        <w:tab/>
        <w:t>POST</w:t>
      </w:r>
      <w:bookmarkEnd w:id="6163"/>
      <w:bookmarkEnd w:id="6164"/>
      <w:bookmarkEnd w:id="6165"/>
      <w:bookmarkEnd w:id="6166"/>
      <w:bookmarkEnd w:id="6167"/>
      <w:bookmarkEnd w:id="6168"/>
      <w:bookmarkEnd w:id="6169"/>
      <w:bookmarkEnd w:id="6170"/>
      <w:bookmarkEnd w:id="6171"/>
      <w:bookmarkEnd w:id="6172"/>
      <w:bookmarkEnd w:id="617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6174" w:name="_Toc97042598"/>
      <w:bookmarkStart w:id="6175" w:name="_Toc97045742"/>
      <w:bookmarkStart w:id="6176" w:name="_Toc97155487"/>
      <w:bookmarkStart w:id="6177" w:name="_Toc101521613"/>
      <w:bookmarkStart w:id="6178" w:name="_Toc138761891"/>
      <w:bookmarkStart w:id="6179" w:name="_Toc145708106"/>
      <w:bookmarkStart w:id="6180" w:name="_Toc160570603"/>
      <w:bookmarkStart w:id="6181" w:name="_Toc162008199"/>
      <w:bookmarkStart w:id="6182" w:name="_Toc185515867"/>
      <w:bookmarkStart w:id="6183" w:name="_Toc192873175"/>
      <w:bookmarkStart w:id="6184" w:name="_Toc195534314"/>
      <w:r>
        <w:rPr>
          <w:lang w:eastAsia="zh-CN"/>
        </w:rPr>
        <w:t>8.</w:t>
      </w:r>
      <w:r w:rsidR="003300AE">
        <w:rPr>
          <w:lang w:eastAsia="zh-CN"/>
        </w:rPr>
        <w:t>7</w:t>
      </w:r>
      <w:r>
        <w:rPr>
          <w:lang w:eastAsia="zh-CN"/>
        </w:rPr>
        <w:t>.2.2.4</w:t>
      </w:r>
      <w:r>
        <w:rPr>
          <w:lang w:eastAsia="zh-CN"/>
        </w:rPr>
        <w:tab/>
        <w:t>Resource Custom Operations</w:t>
      </w:r>
      <w:bookmarkEnd w:id="6174"/>
      <w:bookmarkEnd w:id="6175"/>
      <w:bookmarkEnd w:id="6176"/>
      <w:bookmarkEnd w:id="6177"/>
      <w:bookmarkEnd w:id="6178"/>
      <w:bookmarkEnd w:id="6179"/>
      <w:bookmarkEnd w:id="6180"/>
      <w:bookmarkEnd w:id="6181"/>
      <w:bookmarkEnd w:id="6182"/>
      <w:bookmarkEnd w:id="6183"/>
      <w:bookmarkEnd w:id="618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6185" w:name="_Toc97042599"/>
      <w:bookmarkStart w:id="6186" w:name="_Toc97045743"/>
      <w:bookmarkStart w:id="6187" w:name="_Toc97155488"/>
      <w:bookmarkStart w:id="6188" w:name="_Toc101521614"/>
      <w:bookmarkStart w:id="6189" w:name="_Toc138761892"/>
      <w:bookmarkStart w:id="6190" w:name="_Toc145708107"/>
      <w:bookmarkStart w:id="6191" w:name="_Toc160570604"/>
      <w:bookmarkStart w:id="6192" w:name="_Toc162008200"/>
      <w:bookmarkStart w:id="6193" w:name="_Toc185515868"/>
      <w:bookmarkStart w:id="6194" w:name="_Toc192873176"/>
      <w:bookmarkStart w:id="6195" w:name="_Toc195534315"/>
      <w:r>
        <w:t>8.</w:t>
      </w:r>
      <w:r w:rsidR="003300AE">
        <w:t>7</w:t>
      </w:r>
      <w:r>
        <w:t>.3</w:t>
      </w:r>
      <w:r>
        <w:tab/>
        <w:t>Custom Operations without associated resources</w:t>
      </w:r>
      <w:bookmarkEnd w:id="6185"/>
      <w:bookmarkEnd w:id="6186"/>
      <w:bookmarkEnd w:id="6187"/>
      <w:bookmarkEnd w:id="6188"/>
      <w:bookmarkEnd w:id="6189"/>
      <w:bookmarkEnd w:id="6190"/>
      <w:bookmarkEnd w:id="6191"/>
      <w:bookmarkEnd w:id="6192"/>
      <w:bookmarkEnd w:id="6193"/>
      <w:bookmarkEnd w:id="6194"/>
      <w:bookmarkEnd w:id="619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6196" w:name="_Toc97042600"/>
      <w:bookmarkStart w:id="6197" w:name="_Toc97045744"/>
      <w:bookmarkStart w:id="6198" w:name="_Toc97155489"/>
      <w:bookmarkStart w:id="6199" w:name="_Toc101521615"/>
      <w:bookmarkStart w:id="6200" w:name="_Toc138761893"/>
      <w:bookmarkStart w:id="6201" w:name="_Toc145708108"/>
      <w:bookmarkStart w:id="6202" w:name="_Toc160570605"/>
      <w:bookmarkStart w:id="6203" w:name="_Toc162008201"/>
      <w:bookmarkStart w:id="6204" w:name="_Toc185515869"/>
      <w:bookmarkStart w:id="6205" w:name="_Toc192873177"/>
      <w:bookmarkStart w:id="6206" w:name="_Toc195534316"/>
      <w:r>
        <w:t>8.</w:t>
      </w:r>
      <w:r w:rsidR="003300AE">
        <w:t>7</w:t>
      </w:r>
      <w:r>
        <w:t>.4</w:t>
      </w:r>
      <w:r>
        <w:tab/>
        <w:t>Notifications</w:t>
      </w:r>
      <w:bookmarkEnd w:id="6196"/>
      <w:bookmarkEnd w:id="6197"/>
      <w:bookmarkEnd w:id="6198"/>
      <w:bookmarkEnd w:id="6199"/>
      <w:bookmarkEnd w:id="6200"/>
      <w:bookmarkEnd w:id="6201"/>
      <w:bookmarkEnd w:id="6202"/>
      <w:bookmarkEnd w:id="6203"/>
      <w:bookmarkEnd w:id="6204"/>
      <w:bookmarkEnd w:id="6205"/>
      <w:bookmarkEnd w:id="620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6207" w:name="_Toc97042601"/>
      <w:bookmarkStart w:id="6208" w:name="_Toc97045745"/>
      <w:bookmarkStart w:id="6209" w:name="_Toc97155490"/>
      <w:bookmarkStart w:id="6210" w:name="_Toc101521616"/>
      <w:bookmarkStart w:id="6211" w:name="_Toc138761894"/>
      <w:bookmarkStart w:id="6212" w:name="_Toc145708109"/>
      <w:bookmarkStart w:id="6213" w:name="_Toc160570606"/>
      <w:bookmarkStart w:id="6214" w:name="_Toc162008202"/>
      <w:bookmarkStart w:id="6215" w:name="_Toc185515870"/>
      <w:bookmarkStart w:id="6216" w:name="_Toc192873178"/>
      <w:bookmarkStart w:id="6217" w:name="_Toc195534317"/>
      <w:r>
        <w:t>8.</w:t>
      </w:r>
      <w:r w:rsidR="003300AE">
        <w:t>7</w:t>
      </w:r>
      <w:r>
        <w:t>.5</w:t>
      </w:r>
      <w:r>
        <w:tab/>
        <w:t>Data Model</w:t>
      </w:r>
      <w:bookmarkEnd w:id="6207"/>
      <w:bookmarkEnd w:id="6208"/>
      <w:bookmarkEnd w:id="6209"/>
      <w:bookmarkEnd w:id="6210"/>
      <w:bookmarkEnd w:id="6211"/>
      <w:bookmarkEnd w:id="6212"/>
      <w:bookmarkEnd w:id="6213"/>
      <w:bookmarkEnd w:id="6214"/>
      <w:bookmarkEnd w:id="6215"/>
      <w:bookmarkEnd w:id="6216"/>
      <w:bookmarkEnd w:id="6217"/>
    </w:p>
    <w:p w14:paraId="1AAD7F5A" w14:textId="15A7354A" w:rsidR="006264CE" w:rsidRDefault="006264CE" w:rsidP="006264CE">
      <w:pPr>
        <w:pStyle w:val="Heading4"/>
        <w:rPr>
          <w:lang w:eastAsia="zh-CN"/>
        </w:rPr>
      </w:pPr>
      <w:bookmarkStart w:id="6218" w:name="_Toc97042602"/>
      <w:bookmarkStart w:id="6219" w:name="_Toc97045746"/>
      <w:bookmarkStart w:id="6220" w:name="_Toc97155491"/>
      <w:bookmarkStart w:id="6221" w:name="_Toc101521617"/>
      <w:bookmarkStart w:id="6222" w:name="_Toc138761895"/>
      <w:bookmarkStart w:id="6223" w:name="_Toc145708110"/>
      <w:bookmarkStart w:id="6224" w:name="_Toc160570607"/>
      <w:bookmarkStart w:id="6225" w:name="_Toc162008203"/>
      <w:bookmarkStart w:id="6226" w:name="_Toc185515871"/>
      <w:bookmarkStart w:id="6227" w:name="_Toc192873179"/>
      <w:bookmarkStart w:id="6228" w:name="_Toc195534318"/>
      <w:r>
        <w:rPr>
          <w:lang w:eastAsia="zh-CN"/>
        </w:rPr>
        <w:t>8.</w:t>
      </w:r>
      <w:r w:rsidR="003300AE">
        <w:rPr>
          <w:lang w:eastAsia="zh-CN"/>
        </w:rPr>
        <w:t>7</w:t>
      </w:r>
      <w:r>
        <w:rPr>
          <w:lang w:eastAsia="zh-CN"/>
        </w:rPr>
        <w:t>.5.1</w:t>
      </w:r>
      <w:r>
        <w:rPr>
          <w:lang w:eastAsia="zh-CN"/>
        </w:rPr>
        <w:tab/>
        <w:t>General</w:t>
      </w:r>
      <w:bookmarkEnd w:id="6218"/>
      <w:bookmarkEnd w:id="6219"/>
      <w:bookmarkEnd w:id="6220"/>
      <w:bookmarkEnd w:id="6221"/>
      <w:bookmarkEnd w:id="6222"/>
      <w:bookmarkEnd w:id="6223"/>
      <w:bookmarkEnd w:id="6224"/>
      <w:bookmarkEnd w:id="6225"/>
      <w:bookmarkEnd w:id="6226"/>
      <w:bookmarkEnd w:id="6227"/>
      <w:bookmarkEnd w:id="622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6229" w:name="_Toc97042603"/>
      <w:bookmarkStart w:id="6230" w:name="_Toc97045747"/>
      <w:bookmarkStart w:id="6231" w:name="_Toc97155492"/>
      <w:bookmarkStart w:id="6232" w:name="_Toc101521618"/>
      <w:bookmarkStart w:id="6233" w:name="_Toc138761896"/>
      <w:bookmarkStart w:id="6234" w:name="_Toc145708111"/>
      <w:bookmarkStart w:id="6235" w:name="_Toc160570608"/>
      <w:bookmarkStart w:id="6236" w:name="_Toc162008204"/>
      <w:bookmarkStart w:id="6237" w:name="_Toc185515872"/>
      <w:bookmarkStart w:id="6238" w:name="_Toc192873180"/>
      <w:bookmarkStart w:id="6239" w:name="_Toc195534319"/>
      <w:r>
        <w:rPr>
          <w:lang w:eastAsia="zh-CN"/>
        </w:rPr>
        <w:t>8.</w:t>
      </w:r>
      <w:r w:rsidR="003300AE">
        <w:rPr>
          <w:lang w:eastAsia="zh-CN"/>
        </w:rPr>
        <w:t>7</w:t>
      </w:r>
      <w:r>
        <w:rPr>
          <w:lang w:eastAsia="zh-CN"/>
        </w:rPr>
        <w:t>.5.2</w:t>
      </w:r>
      <w:r>
        <w:rPr>
          <w:lang w:eastAsia="zh-CN"/>
        </w:rPr>
        <w:tab/>
        <w:t>Structured data types</w:t>
      </w:r>
      <w:bookmarkEnd w:id="6229"/>
      <w:bookmarkEnd w:id="6230"/>
      <w:bookmarkEnd w:id="6231"/>
      <w:bookmarkEnd w:id="6232"/>
      <w:bookmarkEnd w:id="6233"/>
      <w:bookmarkEnd w:id="6234"/>
      <w:bookmarkEnd w:id="6235"/>
      <w:bookmarkEnd w:id="6236"/>
      <w:bookmarkEnd w:id="6237"/>
      <w:bookmarkEnd w:id="6238"/>
      <w:bookmarkEnd w:id="6239"/>
    </w:p>
    <w:p w14:paraId="7229682F" w14:textId="4D53D962" w:rsidR="006264CE" w:rsidRDefault="006264CE" w:rsidP="006264CE">
      <w:pPr>
        <w:pStyle w:val="Heading5"/>
        <w:rPr>
          <w:lang w:eastAsia="zh-CN"/>
        </w:rPr>
      </w:pPr>
      <w:bookmarkStart w:id="6240" w:name="_Toc97042604"/>
      <w:bookmarkStart w:id="6241" w:name="_Toc97045748"/>
      <w:bookmarkStart w:id="6242" w:name="_Toc97155493"/>
      <w:bookmarkStart w:id="6243" w:name="_Toc101521619"/>
      <w:bookmarkStart w:id="6244" w:name="_Toc138761897"/>
      <w:bookmarkStart w:id="6245" w:name="_Toc145708112"/>
      <w:bookmarkStart w:id="6246" w:name="_Toc160570609"/>
      <w:bookmarkStart w:id="6247" w:name="_Toc162008205"/>
      <w:bookmarkStart w:id="6248" w:name="_Toc185515873"/>
      <w:bookmarkStart w:id="6249" w:name="_Toc192873181"/>
      <w:bookmarkStart w:id="6250" w:name="_Toc195534320"/>
      <w:r>
        <w:rPr>
          <w:lang w:eastAsia="zh-CN"/>
        </w:rPr>
        <w:t>8.</w:t>
      </w:r>
      <w:r w:rsidR="003300AE">
        <w:rPr>
          <w:lang w:eastAsia="zh-CN"/>
        </w:rPr>
        <w:t>7</w:t>
      </w:r>
      <w:r>
        <w:rPr>
          <w:lang w:eastAsia="zh-CN"/>
        </w:rPr>
        <w:t>.5.2.1</w:t>
      </w:r>
      <w:r>
        <w:rPr>
          <w:lang w:eastAsia="zh-CN"/>
        </w:rPr>
        <w:tab/>
        <w:t>Introduction</w:t>
      </w:r>
      <w:bookmarkEnd w:id="6240"/>
      <w:bookmarkEnd w:id="6241"/>
      <w:bookmarkEnd w:id="6242"/>
      <w:bookmarkEnd w:id="6243"/>
      <w:bookmarkEnd w:id="6244"/>
      <w:bookmarkEnd w:id="6245"/>
      <w:bookmarkEnd w:id="6246"/>
      <w:bookmarkEnd w:id="6247"/>
      <w:bookmarkEnd w:id="6248"/>
      <w:bookmarkEnd w:id="6249"/>
      <w:bookmarkEnd w:id="625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6251" w:name="_Toc97042605"/>
      <w:bookmarkStart w:id="6252" w:name="_Toc97045749"/>
      <w:bookmarkStart w:id="6253" w:name="_Toc97155494"/>
      <w:bookmarkStart w:id="6254" w:name="_Toc101521620"/>
      <w:bookmarkStart w:id="6255" w:name="_Toc138761898"/>
      <w:bookmarkStart w:id="6256" w:name="_Toc145708113"/>
      <w:bookmarkStart w:id="6257" w:name="_Toc160570610"/>
      <w:bookmarkStart w:id="6258" w:name="_Toc162008206"/>
      <w:bookmarkStart w:id="6259" w:name="_Toc185515874"/>
      <w:bookmarkStart w:id="6260" w:name="_Toc192873182"/>
      <w:bookmarkStart w:id="6261" w:name="_Toc19553432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6251"/>
      <w:bookmarkEnd w:id="6252"/>
      <w:bookmarkEnd w:id="6253"/>
      <w:bookmarkEnd w:id="6254"/>
      <w:bookmarkEnd w:id="6255"/>
      <w:bookmarkEnd w:id="6256"/>
      <w:bookmarkEnd w:id="6257"/>
      <w:bookmarkEnd w:id="6258"/>
      <w:bookmarkEnd w:id="6259"/>
      <w:bookmarkEnd w:id="6260"/>
      <w:bookmarkEnd w:id="626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6262" w:name="_Toc97042606"/>
      <w:bookmarkStart w:id="6263" w:name="_Toc97045750"/>
      <w:bookmarkStart w:id="6264" w:name="_Toc97155495"/>
      <w:bookmarkStart w:id="6265" w:name="_Toc101521621"/>
      <w:bookmarkStart w:id="6266" w:name="_Toc138761899"/>
      <w:bookmarkStart w:id="6267" w:name="_Toc145708114"/>
      <w:bookmarkStart w:id="6268" w:name="_Toc160570611"/>
      <w:bookmarkStart w:id="6269" w:name="_Toc162008207"/>
      <w:bookmarkStart w:id="6270" w:name="_Toc185515875"/>
      <w:bookmarkStart w:id="6271" w:name="_Toc192873183"/>
      <w:bookmarkStart w:id="6272" w:name="_Toc195534322"/>
      <w:r>
        <w:rPr>
          <w:lang w:eastAsia="zh-CN"/>
        </w:rPr>
        <w:t>8.</w:t>
      </w:r>
      <w:r w:rsidR="003300AE">
        <w:rPr>
          <w:lang w:eastAsia="zh-CN"/>
        </w:rPr>
        <w:t>7</w:t>
      </w:r>
      <w:r>
        <w:rPr>
          <w:lang w:eastAsia="zh-CN"/>
        </w:rPr>
        <w:t>.5.2.3</w:t>
      </w:r>
      <w:r>
        <w:rPr>
          <w:lang w:eastAsia="zh-CN"/>
        </w:rPr>
        <w:tab/>
        <w:t>Type: IndividualSessionContext</w:t>
      </w:r>
      <w:bookmarkEnd w:id="6262"/>
      <w:bookmarkEnd w:id="6263"/>
      <w:bookmarkEnd w:id="6264"/>
      <w:bookmarkEnd w:id="6265"/>
      <w:bookmarkEnd w:id="6266"/>
      <w:bookmarkEnd w:id="6267"/>
      <w:bookmarkEnd w:id="6268"/>
      <w:bookmarkEnd w:id="6269"/>
      <w:bookmarkEnd w:id="6270"/>
      <w:bookmarkEnd w:id="6271"/>
      <w:bookmarkEnd w:id="627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6273" w:name="_Toc97042607"/>
      <w:bookmarkStart w:id="6274" w:name="_Toc97045751"/>
      <w:bookmarkStart w:id="6275" w:name="_Toc97155496"/>
      <w:bookmarkStart w:id="6276" w:name="_Toc101521622"/>
      <w:bookmarkStart w:id="6277" w:name="_Toc138761900"/>
      <w:bookmarkStart w:id="6278" w:name="_Toc145708115"/>
      <w:bookmarkStart w:id="6279" w:name="_Toc160570612"/>
      <w:bookmarkStart w:id="6280" w:name="_Toc162008208"/>
      <w:bookmarkStart w:id="6281" w:name="_Toc185515876"/>
      <w:bookmarkStart w:id="6282" w:name="_Toc192873184"/>
      <w:bookmarkStart w:id="6283" w:name="_Toc195534323"/>
      <w:r>
        <w:rPr>
          <w:lang w:eastAsia="zh-CN"/>
        </w:rPr>
        <w:t>8.</w:t>
      </w:r>
      <w:r w:rsidR="003300AE">
        <w:rPr>
          <w:lang w:eastAsia="zh-CN"/>
        </w:rPr>
        <w:t>7</w:t>
      </w:r>
      <w:r>
        <w:rPr>
          <w:lang w:eastAsia="zh-CN"/>
        </w:rPr>
        <w:t>.5.2.4</w:t>
      </w:r>
      <w:r>
        <w:rPr>
          <w:lang w:eastAsia="zh-CN"/>
        </w:rPr>
        <w:tab/>
        <w:t>Type: EECContextPush</w:t>
      </w:r>
      <w:bookmarkEnd w:id="6273"/>
      <w:bookmarkEnd w:id="6274"/>
      <w:bookmarkEnd w:id="6275"/>
      <w:bookmarkEnd w:id="6276"/>
      <w:bookmarkEnd w:id="6277"/>
      <w:bookmarkEnd w:id="6278"/>
      <w:bookmarkEnd w:id="6279"/>
      <w:bookmarkEnd w:id="6280"/>
      <w:bookmarkEnd w:id="6281"/>
      <w:bookmarkEnd w:id="6282"/>
      <w:bookmarkEnd w:id="62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6284" w:name="_Toc97042608"/>
      <w:bookmarkStart w:id="6285" w:name="_Toc97045752"/>
      <w:bookmarkStart w:id="6286" w:name="_Toc97155497"/>
      <w:bookmarkStart w:id="6287" w:name="_Toc101521623"/>
      <w:bookmarkStart w:id="6288" w:name="_Toc138761901"/>
      <w:bookmarkStart w:id="6289" w:name="_Toc145708116"/>
      <w:bookmarkStart w:id="6290" w:name="_Toc160570613"/>
      <w:bookmarkStart w:id="6291" w:name="_Toc162008209"/>
      <w:bookmarkStart w:id="6292" w:name="_Toc185515877"/>
      <w:bookmarkStart w:id="6293" w:name="_Toc192873185"/>
      <w:bookmarkStart w:id="6294" w:name="_Toc195534324"/>
      <w:r>
        <w:rPr>
          <w:lang w:eastAsia="zh-CN"/>
        </w:rPr>
        <w:t>8.</w:t>
      </w:r>
      <w:r w:rsidR="003300AE">
        <w:rPr>
          <w:lang w:eastAsia="zh-CN"/>
        </w:rPr>
        <w:t>7</w:t>
      </w:r>
      <w:r>
        <w:rPr>
          <w:lang w:eastAsia="zh-CN"/>
        </w:rPr>
        <w:t>.5.2.5</w:t>
      </w:r>
      <w:r>
        <w:rPr>
          <w:lang w:eastAsia="zh-CN"/>
        </w:rPr>
        <w:tab/>
        <w:t>Type: EECContext</w:t>
      </w:r>
      <w:bookmarkEnd w:id="6284"/>
      <w:bookmarkEnd w:id="6285"/>
      <w:bookmarkEnd w:id="6286"/>
      <w:bookmarkEnd w:id="6287"/>
      <w:bookmarkEnd w:id="6288"/>
      <w:bookmarkEnd w:id="6289"/>
      <w:bookmarkEnd w:id="6290"/>
      <w:bookmarkEnd w:id="6291"/>
      <w:bookmarkEnd w:id="6292"/>
      <w:bookmarkEnd w:id="6293"/>
      <w:bookmarkEnd w:id="629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6295" w:name="_Toc138761902"/>
      <w:bookmarkStart w:id="6296" w:name="_Toc145708117"/>
      <w:bookmarkStart w:id="6297" w:name="_Toc160570614"/>
      <w:bookmarkStart w:id="6298" w:name="_Toc162008210"/>
      <w:bookmarkStart w:id="6299" w:name="_Toc185515878"/>
      <w:bookmarkStart w:id="6300" w:name="_Toc192873186"/>
      <w:bookmarkStart w:id="6301" w:name="_Toc195534325"/>
      <w:r>
        <w:rPr>
          <w:lang w:eastAsia="zh-CN"/>
        </w:rPr>
        <w:t>8.</w:t>
      </w:r>
      <w:r w:rsidR="004800D1">
        <w:rPr>
          <w:lang w:eastAsia="zh-CN"/>
        </w:rPr>
        <w:t>7</w:t>
      </w:r>
      <w:r>
        <w:rPr>
          <w:lang w:eastAsia="zh-CN"/>
        </w:rPr>
        <w:t>.5.2.6</w:t>
      </w:r>
      <w:r>
        <w:rPr>
          <w:lang w:eastAsia="zh-CN"/>
        </w:rPr>
        <w:tab/>
        <w:t>Type: EECContextPushRes</w:t>
      </w:r>
      <w:bookmarkEnd w:id="6295"/>
      <w:bookmarkEnd w:id="6296"/>
      <w:bookmarkEnd w:id="6297"/>
      <w:bookmarkEnd w:id="6298"/>
      <w:bookmarkEnd w:id="6299"/>
      <w:bookmarkEnd w:id="6300"/>
      <w:bookmarkEnd w:id="630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6302" w:name="_Toc138761903"/>
      <w:bookmarkStart w:id="6303" w:name="_Toc145708118"/>
      <w:bookmarkStart w:id="6304" w:name="_Toc160570615"/>
      <w:bookmarkStart w:id="6305" w:name="_Toc162008211"/>
      <w:bookmarkStart w:id="6306" w:name="_Toc185515879"/>
      <w:bookmarkStart w:id="6307" w:name="_Toc192873187"/>
      <w:bookmarkStart w:id="6308" w:name="_Toc195534326"/>
      <w:r>
        <w:rPr>
          <w:lang w:eastAsia="zh-CN"/>
        </w:rPr>
        <w:t>8.</w:t>
      </w:r>
      <w:r w:rsidR="004800D1">
        <w:rPr>
          <w:lang w:eastAsia="zh-CN"/>
        </w:rPr>
        <w:t>7</w:t>
      </w:r>
      <w:r>
        <w:rPr>
          <w:lang w:eastAsia="zh-CN"/>
        </w:rPr>
        <w:t>.5.2.7</w:t>
      </w:r>
      <w:r>
        <w:rPr>
          <w:lang w:eastAsia="zh-CN"/>
        </w:rPr>
        <w:tab/>
        <w:t xml:space="preserve">Type: </w:t>
      </w:r>
      <w:r>
        <w:t>ImplicitRegDetails</w:t>
      </w:r>
      <w:bookmarkEnd w:id="6302"/>
      <w:bookmarkEnd w:id="6303"/>
      <w:bookmarkEnd w:id="6304"/>
      <w:bookmarkEnd w:id="6305"/>
      <w:bookmarkEnd w:id="6306"/>
      <w:bookmarkEnd w:id="6307"/>
      <w:bookmarkEnd w:id="63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6309" w:name="_Toc138761904"/>
      <w:bookmarkStart w:id="6310" w:name="_Toc145708119"/>
      <w:bookmarkStart w:id="6311" w:name="_Toc160570616"/>
      <w:bookmarkStart w:id="6312" w:name="_Toc162008212"/>
      <w:bookmarkStart w:id="6313" w:name="_Toc185515880"/>
      <w:bookmarkStart w:id="6314" w:name="_Toc192873188"/>
      <w:bookmarkStart w:id="6315" w:name="_Toc195534327"/>
      <w:r>
        <w:rPr>
          <w:lang w:eastAsia="zh-CN"/>
        </w:rPr>
        <w:t>8.7.5.2.</w:t>
      </w:r>
      <w:r w:rsidRPr="00FB696D">
        <w:rPr>
          <w:lang w:eastAsia="zh-CN"/>
        </w:rPr>
        <w:t>8</w:t>
      </w:r>
      <w:r>
        <w:rPr>
          <w:lang w:eastAsia="zh-CN"/>
        </w:rPr>
        <w:tab/>
        <w:t xml:space="preserve">Type: </w:t>
      </w:r>
      <w:r>
        <w:t>EECSrvContinuitySupport</w:t>
      </w:r>
      <w:bookmarkEnd w:id="6309"/>
      <w:bookmarkEnd w:id="6310"/>
      <w:bookmarkEnd w:id="6311"/>
      <w:bookmarkEnd w:id="6312"/>
      <w:bookmarkEnd w:id="6313"/>
      <w:bookmarkEnd w:id="6314"/>
      <w:bookmarkEnd w:id="631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6316" w:name="_Toc97042609"/>
      <w:bookmarkStart w:id="6317" w:name="_Toc97045753"/>
      <w:bookmarkStart w:id="6318" w:name="_Toc97155498"/>
      <w:bookmarkStart w:id="6319" w:name="_Toc101521624"/>
      <w:bookmarkStart w:id="6320" w:name="_Toc138761905"/>
      <w:bookmarkStart w:id="6321" w:name="_Toc145708120"/>
      <w:bookmarkStart w:id="6322" w:name="_Toc160570617"/>
      <w:bookmarkStart w:id="6323" w:name="_Toc162008213"/>
      <w:bookmarkStart w:id="6324" w:name="_Toc185515881"/>
      <w:bookmarkStart w:id="6325" w:name="_Toc192873189"/>
      <w:bookmarkStart w:id="6326" w:name="_Toc195534328"/>
      <w:r>
        <w:rPr>
          <w:lang w:eastAsia="zh-CN"/>
        </w:rPr>
        <w:t>8.</w:t>
      </w:r>
      <w:r w:rsidR="004800D1">
        <w:rPr>
          <w:lang w:eastAsia="zh-CN"/>
        </w:rPr>
        <w:t>7</w:t>
      </w:r>
      <w:r>
        <w:rPr>
          <w:lang w:eastAsia="zh-CN"/>
        </w:rPr>
        <w:t>.5.3</w:t>
      </w:r>
      <w:r>
        <w:rPr>
          <w:lang w:eastAsia="zh-CN"/>
        </w:rPr>
        <w:tab/>
        <w:t>Simple data types and enumerations</w:t>
      </w:r>
      <w:bookmarkEnd w:id="6316"/>
      <w:bookmarkEnd w:id="6317"/>
      <w:bookmarkEnd w:id="6318"/>
      <w:bookmarkEnd w:id="6319"/>
      <w:bookmarkEnd w:id="6320"/>
      <w:bookmarkEnd w:id="6321"/>
      <w:bookmarkEnd w:id="6322"/>
      <w:bookmarkEnd w:id="6323"/>
      <w:bookmarkEnd w:id="6324"/>
      <w:bookmarkEnd w:id="6325"/>
      <w:bookmarkEnd w:id="6326"/>
    </w:p>
    <w:p w14:paraId="19EA7A63" w14:textId="77777777" w:rsidR="008610C2" w:rsidRDefault="008610C2" w:rsidP="008610C2">
      <w:pPr>
        <w:pStyle w:val="Heading5"/>
      </w:pPr>
      <w:bookmarkStart w:id="6327" w:name="_Toc160570618"/>
      <w:bookmarkStart w:id="6328" w:name="_Toc162008214"/>
      <w:bookmarkStart w:id="6329" w:name="_Toc185515882"/>
      <w:bookmarkStart w:id="6330" w:name="_Toc192873190"/>
      <w:bookmarkStart w:id="6331" w:name="_Toc195534329"/>
      <w:r>
        <w:rPr>
          <w:lang w:eastAsia="zh-CN"/>
        </w:rPr>
        <w:t>8.7.5</w:t>
      </w:r>
      <w:r>
        <w:t>.3.1</w:t>
      </w:r>
      <w:r>
        <w:tab/>
        <w:t>Introduction</w:t>
      </w:r>
      <w:bookmarkEnd w:id="6327"/>
      <w:bookmarkEnd w:id="6328"/>
      <w:bookmarkEnd w:id="6329"/>
      <w:bookmarkEnd w:id="6330"/>
      <w:bookmarkEnd w:id="633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6332" w:name="_Toc160570619"/>
      <w:bookmarkStart w:id="6333" w:name="_Toc162008215"/>
      <w:bookmarkStart w:id="6334" w:name="_Toc185515883"/>
      <w:bookmarkStart w:id="6335" w:name="_Toc192873191"/>
      <w:bookmarkStart w:id="6336" w:name="_Toc195534330"/>
      <w:r>
        <w:rPr>
          <w:lang w:eastAsia="zh-CN"/>
        </w:rPr>
        <w:t>8.7.5</w:t>
      </w:r>
      <w:r>
        <w:t>.3.2</w:t>
      </w:r>
      <w:r>
        <w:tab/>
        <w:t>Simple data types</w:t>
      </w:r>
      <w:bookmarkEnd w:id="6332"/>
      <w:bookmarkEnd w:id="6333"/>
      <w:bookmarkEnd w:id="6334"/>
      <w:bookmarkEnd w:id="6335"/>
      <w:bookmarkEnd w:id="633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6337" w:name="_Toc160570620"/>
      <w:bookmarkStart w:id="6338" w:name="_Toc162008216"/>
      <w:bookmarkStart w:id="6339" w:name="_Toc185515884"/>
      <w:bookmarkStart w:id="6340" w:name="_Toc192873192"/>
      <w:bookmarkStart w:id="6341" w:name="_Toc19553433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37"/>
      <w:bookmarkEnd w:id="6338"/>
      <w:bookmarkEnd w:id="6339"/>
      <w:bookmarkEnd w:id="6340"/>
      <w:bookmarkEnd w:id="634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6342" w:name="_Toc160570621"/>
      <w:bookmarkStart w:id="6343" w:name="_Toc162008217"/>
      <w:bookmarkStart w:id="6344" w:name="_Toc185515885"/>
      <w:bookmarkStart w:id="6345" w:name="_Toc192873193"/>
      <w:bookmarkStart w:id="6346" w:name="_Toc195534332"/>
      <w:r>
        <w:rPr>
          <w:lang w:eastAsia="zh-CN"/>
        </w:rPr>
        <w:t>8.7.5</w:t>
      </w:r>
      <w:r>
        <w:t>.5</w:t>
      </w:r>
      <w:r>
        <w:tab/>
        <w:t>Binary data</w:t>
      </w:r>
      <w:bookmarkEnd w:id="6342"/>
      <w:bookmarkEnd w:id="6343"/>
      <w:bookmarkEnd w:id="6344"/>
      <w:bookmarkEnd w:id="6345"/>
      <w:bookmarkEnd w:id="6346"/>
    </w:p>
    <w:p w14:paraId="2062F292" w14:textId="77777777" w:rsidR="008610C2" w:rsidRDefault="008610C2" w:rsidP="008610C2">
      <w:pPr>
        <w:pStyle w:val="Heading5"/>
      </w:pPr>
      <w:bookmarkStart w:id="6347" w:name="_Toc160570622"/>
      <w:bookmarkStart w:id="6348" w:name="_Toc162008218"/>
      <w:bookmarkStart w:id="6349" w:name="_Toc185515886"/>
      <w:bookmarkStart w:id="6350" w:name="_Toc192873194"/>
      <w:bookmarkStart w:id="6351" w:name="_Toc195534333"/>
      <w:r>
        <w:rPr>
          <w:lang w:eastAsia="zh-CN"/>
        </w:rPr>
        <w:t>8.7.5</w:t>
      </w:r>
      <w:r>
        <w:t>.5.1</w:t>
      </w:r>
      <w:r>
        <w:tab/>
        <w:t>Binary Data Types</w:t>
      </w:r>
      <w:bookmarkEnd w:id="6347"/>
      <w:bookmarkEnd w:id="6348"/>
      <w:bookmarkEnd w:id="6349"/>
      <w:bookmarkEnd w:id="6350"/>
      <w:bookmarkEnd w:id="635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6352" w:name="_Toc97042610"/>
      <w:bookmarkStart w:id="6353" w:name="_Toc97045754"/>
      <w:bookmarkStart w:id="6354" w:name="_Toc97155499"/>
      <w:bookmarkStart w:id="6355" w:name="_Toc101521625"/>
      <w:bookmarkStart w:id="6356" w:name="_Toc138761906"/>
      <w:bookmarkStart w:id="6357" w:name="_Toc145708121"/>
      <w:bookmarkStart w:id="6358" w:name="_Toc160570623"/>
      <w:bookmarkStart w:id="6359" w:name="_Toc162008219"/>
      <w:bookmarkStart w:id="6360" w:name="_Toc185515887"/>
      <w:bookmarkStart w:id="6361" w:name="_Toc192873195"/>
      <w:bookmarkStart w:id="6362" w:name="_Toc195534334"/>
      <w:r>
        <w:t>8.</w:t>
      </w:r>
      <w:r w:rsidR="004800D1">
        <w:t>7</w:t>
      </w:r>
      <w:r>
        <w:t>.6</w:t>
      </w:r>
      <w:r>
        <w:tab/>
        <w:t>Error Handling</w:t>
      </w:r>
      <w:bookmarkEnd w:id="6352"/>
      <w:bookmarkEnd w:id="6353"/>
      <w:bookmarkEnd w:id="6354"/>
      <w:bookmarkEnd w:id="6355"/>
      <w:bookmarkEnd w:id="6356"/>
      <w:bookmarkEnd w:id="6357"/>
      <w:bookmarkEnd w:id="6358"/>
      <w:bookmarkEnd w:id="6359"/>
      <w:bookmarkEnd w:id="6360"/>
      <w:bookmarkEnd w:id="6361"/>
      <w:bookmarkEnd w:id="6362"/>
    </w:p>
    <w:p w14:paraId="0212974C" w14:textId="77777777" w:rsidR="008610C2" w:rsidRDefault="008610C2" w:rsidP="008610C2">
      <w:pPr>
        <w:pStyle w:val="Heading4"/>
      </w:pPr>
      <w:bookmarkStart w:id="6363" w:name="_Toc160570624"/>
      <w:bookmarkStart w:id="6364" w:name="_Toc162008220"/>
      <w:bookmarkStart w:id="6365" w:name="_Toc185515888"/>
      <w:bookmarkStart w:id="6366" w:name="_Toc192873196"/>
      <w:bookmarkStart w:id="6367" w:name="_Toc195534335"/>
      <w:r>
        <w:t>8.7.6.1</w:t>
      </w:r>
      <w:r>
        <w:tab/>
        <w:t>General</w:t>
      </w:r>
      <w:bookmarkEnd w:id="6363"/>
      <w:bookmarkEnd w:id="6364"/>
      <w:bookmarkEnd w:id="6365"/>
      <w:bookmarkEnd w:id="6366"/>
      <w:bookmarkEnd w:id="6367"/>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6368" w:name="_Toc160570625"/>
      <w:bookmarkStart w:id="6369" w:name="_Toc162008221"/>
      <w:bookmarkStart w:id="6370" w:name="_Toc185515889"/>
      <w:bookmarkStart w:id="6371" w:name="_Toc192873197"/>
      <w:bookmarkStart w:id="6372" w:name="_Toc195534336"/>
      <w:r>
        <w:t>8.7.6.2</w:t>
      </w:r>
      <w:r>
        <w:tab/>
        <w:t>Protocol Errors</w:t>
      </w:r>
      <w:bookmarkEnd w:id="6368"/>
      <w:bookmarkEnd w:id="6369"/>
      <w:bookmarkEnd w:id="6370"/>
      <w:bookmarkEnd w:id="6371"/>
      <w:bookmarkEnd w:id="637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6373" w:name="_Toc160570626"/>
      <w:bookmarkStart w:id="6374" w:name="_Toc162008222"/>
      <w:bookmarkStart w:id="6375" w:name="_Toc185515890"/>
      <w:bookmarkStart w:id="6376" w:name="_Toc192873198"/>
      <w:bookmarkStart w:id="6377" w:name="_Toc195534337"/>
      <w:r>
        <w:t>8.7.6.3</w:t>
      </w:r>
      <w:r>
        <w:tab/>
        <w:t>Application Errors</w:t>
      </w:r>
      <w:bookmarkEnd w:id="6373"/>
      <w:bookmarkEnd w:id="6374"/>
      <w:bookmarkEnd w:id="6375"/>
      <w:bookmarkEnd w:id="6376"/>
      <w:bookmarkEnd w:id="637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6378" w:name="_Toc97042611"/>
      <w:bookmarkStart w:id="6379" w:name="_Toc97045755"/>
      <w:bookmarkStart w:id="6380" w:name="_Toc97155500"/>
      <w:bookmarkStart w:id="6381" w:name="_Toc101521626"/>
      <w:bookmarkStart w:id="6382" w:name="_Toc138761907"/>
      <w:bookmarkStart w:id="6383" w:name="_Toc145708122"/>
      <w:bookmarkStart w:id="6384" w:name="_Toc160570627"/>
      <w:bookmarkStart w:id="6385" w:name="_Toc162008223"/>
      <w:bookmarkStart w:id="6386" w:name="_Toc185515891"/>
      <w:bookmarkStart w:id="6387" w:name="_Toc192873199"/>
      <w:bookmarkStart w:id="6388" w:name="_Toc195534338"/>
      <w:r>
        <w:t>8.</w:t>
      </w:r>
      <w:r w:rsidR="004800D1">
        <w:t>7</w:t>
      </w:r>
      <w:r>
        <w:t>.7</w:t>
      </w:r>
      <w:r>
        <w:tab/>
        <w:t>Feature negotiation</w:t>
      </w:r>
      <w:bookmarkEnd w:id="6378"/>
      <w:bookmarkEnd w:id="6379"/>
      <w:bookmarkEnd w:id="6380"/>
      <w:bookmarkEnd w:id="6381"/>
      <w:bookmarkEnd w:id="6382"/>
      <w:bookmarkEnd w:id="6383"/>
      <w:bookmarkEnd w:id="6384"/>
      <w:bookmarkEnd w:id="6385"/>
      <w:bookmarkEnd w:id="6386"/>
      <w:bookmarkEnd w:id="6387"/>
      <w:bookmarkEnd w:id="638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6389" w:name="_Toc97042612"/>
      <w:bookmarkStart w:id="6390" w:name="_Toc97045756"/>
      <w:bookmarkStart w:id="6391" w:name="_Toc97155501"/>
      <w:bookmarkStart w:id="6392" w:name="_Toc101521627"/>
      <w:bookmarkStart w:id="6393" w:name="_Toc138761908"/>
      <w:bookmarkStart w:id="6394" w:name="_Toc145708123"/>
      <w:bookmarkStart w:id="6395" w:name="_Toc160570628"/>
      <w:bookmarkStart w:id="6396" w:name="_Toc162008224"/>
      <w:bookmarkStart w:id="6397" w:name="_Toc185515892"/>
      <w:bookmarkStart w:id="6398" w:name="_Toc192873200"/>
      <w:bookmarkStart w:id="6399" w:name="_Toc195534339"/>
      <w:r>
        <w:t>8.</w:t>
      </w:r>
      <w:r w:rsidR="004800D1">
        <w:t>8</w:t>
      </w:r>
      <w:r>
        <w:tab/>
      </w:r>
      <w:r w:rsidRPr="00F477AF">
        <w:t>Eees_</w:t>
      </w:r>
      <w:r>
        <w:t>EELManaged</w:t>
      </w:r>
      <w:r w:rsidRPr="00F477AF">
        <w:t>ACR</w:t>
      </w:r>
      <w:r>
        <w:t xml:space="preserve"> API</w:t>
      </w:r>
      <w:bookmarkEnd w:id="6389"/>
      <w:bookmarkEnd w:id="6390"/>
      <w:bookmarkEnd w:id="6391"/>
      <w:bookmarkEnd w:id="6392"/>
      <w:bookmarkEnd w:id="6393"/>
      <w:bookmarkEnd w:id="6394"/>
      <w:bookmarkEnd w:id="6395"/>
      <w:bookmarkEnd w:id="6396"/>
      <w:bookmarkEnd w:id="6397"/>
      <w:bookmarkEnd w:id="6398"/>
      <w:bookmarkEnd w:id="6399"/>
    </w:p>
    <w:p w14:paraId="3B69BCED" w14:textId="54799D32" w:rsidR="004B37D6" w:rsidRDefault="004B37D6" w:rsidP="004B37D6">
      <w:pPr>
        <w:pStyle w:val="Heading3"/>
      </w:pPr>
      <w:bookmarkStart w:id="6400" w:name="_Toc97042613"/>
      <w:bookmarkStart w:id="6401" w:name="_Toc97045757"/>
      <w:bookmarkStart w:id="6402" w:name="_Toc97155502"/>
      <w:bookmarkStart w:id="6403" w:name="_Toc101521628"/>
      <w:bookmarkStart w:id="6404" w:name="_Toc138761909"/>
      <w:bookmarkStart w:id="6405" w:name="_Toc145708124"/>
      <w:bookmarkStart w:id="6406" w:name="_Toc160570629"/>
      <w:bookmarkStart w:id="6407" w:name="_Toc162008225"/>
      <w:bookmarkStart w:id="6408" w:name="_Toc185515893"/>
      <w:bookmarkStart w:id="6409" w:name="_Toc192873201"/>
      <w:bookmarkStart w:id="6410" w:name="_Toc195534340"/>
      <w:r>
        <w:t>8.</w:t>
      </w:r>
      <w:r w:rsidR="004800D1">
        <w:t>8</w:t>
      </w:r>
      <w:r>
        <w:t>.1</w:t>
      </w:r>
      <w:r>
        <w:tab/>
        <w:t>Introduction</w:t>
      </w:r>
      <w:bookmarkEnd w:id="6400"/>
      <w:bookmarkEnd w:id="6401"/>
      <w:bookmarkEnd w:id="6402"/>
      <w:bookmarkEnd w:id="6403"/>
      <w:bookmarkEnd w:id="6404"/>
      <w:bookmarkEnd w:id="6405"/>
      <w:bookmarkEnd w:id="6406"/>
      <w:bookmarkEnd w:id="6407"/>
      <w:bookmarkEnd w:id="6408"/>
      <w:bookmarkEnd w:id="6409"/>
      <w:bookmarkEnd w:id="6410"/>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6411" w:name="_Toc97042614"/>
      <w:bookmarkStart w:id="6412" w:name="_Toc97045758"/>
      <w:bookmarkStart w:id="6413" w:name="_Toc97155503"/>
      <w:bookmarkStart w:id="6414" w:name="_Toc101521629"/>
      <w:bookmarkStart w:id="6415" w:name="_Toc138761910"/>
      <w:bookmarkStart w:id="6416" w:name="_Toc145708125"/>
      <w:bookmarkStart w:id="6417" w:name="_Toc160570630"/>
      <w:bookmarkStart w:id="6418" w:name="_Toc162008226"/>
      <w:bookmarkStart w:id="6419" w:name="_Toc185515894"/>
      <w:bookmarkStart w:id="6420" w:name="_Toc192873202"/>
      <w:bookmarkStart w:id="6421" w:name="_Toc195534341"/>
      <w:r>
        <w:t>8.</w:t>
      </w:r>
      <w:r w:rsidR="00211FE5">
        <w:t>8</w:t>
      </w:r>
      <w:r>
        <w:t>.2</w:t>
      </w:r>
      <w:r>
        <w:tab/>
        <w:t>Usage of HTTP</w:t>
      </w:r>
      <w:bookmarkEnd w:id="6411"/>
      <w:bookmarkEnd w:id="6412"/>
      <w:bookmarkEnd w:id="6413"/>
      <w:bookmarkEnd w:id="6414"/>
      <w:bookmarkEnd w:id="6415"/>
      <w:bookmarkEnd w:id="6416"/>
      <w:bookmarkEnd w:id="6417"/>
      <w:bookmarkEnd w:id="6418"/>
      <w:bookmarkEnd w:id="6419"/>
      <w:bookmarkEnd w:id="6420"/>
      <w:bookmarkEnd w:id="642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6422" w:name="_Toc94194874"/>
      <w:bookmarkStart w:id="6423" w:name="_Toc97042615"/>
      <w:bookmarkStart w:id="6424" w:name="_Toc97045759"/>
      <w:bookmarkStart w:id="6425" w:name="_Toc97155504"/>
      <w:bookmarkStart w:id="6426" w:name="_Toc101521630"/>
      <w:bookmarkStart w:id="6427" w:name="_Toc138761911"/>
      <w:bookmarkStart w:id="6428" w:name="_Toc145708126"/>
      <w:bookmarkStart w:id="6429" w:name="_Toc160570631"/>
      <w:bookmarkStart w:id="6430" w:name="_Toc162008227"/>
      <w:bookmarkStart w:id="6431" w:name="_Toc185515895"/>
      <w:bookmarkStart w:id="6432" w:name="_Toc192873203"/>
      <w:bookmarkStart w:id="6433" w:name="_Toc195534342"/>
      <w:r>
        <w:t>8.</w:t>
      </w:r>
      <w:r w:rsidR="00211FE5">
        <w:t>8</w:t>
      </w:r>
      <w:r>
        <w:t>.3</w:t>
      </w:r>
      <w:r>
        <w:tab/>
        <w:t>Resources</w:t>
      </w:r>
      <w:bookmarkEnd w:id="6422"/>
      <w:bookmarkEnd w:id="6423"/>
      <w:bookmarkEnd w:id="6424"/>
      <w:bookmarkEnd w:id="6425"/>
      <w:bookmarkEnd w:id="6426"/>
      <w:bookmarkEnd w:id="6427"/>
      <w:bookmarkEnd w:id="6428"/>
      <w:bookmarkEnd w:id="6429"/>
      <w:bookmarkEnd w:id="6430"/>
      <w:bookmarkEnd w:id="6431"/>
      <w:bookmarkEnd w:id="6432"/>
      <w:bookmarkEnd w:id="6433"/>
    </w:p>
    <w:p w14:paraId="580595A4" w14:textId="1E927A3F" w:rsidR="004B37D6" w:rsidRPr="000A7435" w:rsidRDefault="004B37D6" w:rsidP="004B37D6">
      <w:pPr>
        <w:pStyle w:val="Heading4"/>
      </w:pPr>
      <w:bookmarkStart w:id="6434" w:name="_Toc67903523"/>
      <w:bookmarkStart w:id="6435" w:name="_Toc94194929"/>
      <w:bookmarkStart w:id="6436" w:name="_Toc97042616"/>
      <w:bookmarkStart w:id="6437" w:name="_Toc97045760"/>
      <w:bookmarkStart w:id="6438" w:name="_Toc97155505"/>
      <w:bookmarkStart w:id="6439" w:name="_Toc101521631"/>
      <w:bookmarkStart w:id="6440" w:name="_Toc138761912"/>
      <w:bookmarkStart w:id="6441" w:name="_Toc145708127"/>
      <w:bookmarkStart w:id="6442" w:name="_Toc160570632"/>
      <w:bookmarkStart w:id="6443" w:name="_Toc162008228"/>
      <w:bookmarkStart w:id="6444" w:name="_Toc185515896"/>
      <w:bookmarkStart w:id="6445" w:name="_Toc192873204"/>
      <w:bookmarkStart w:id="6446" w:name="_Toc195534343"/>
      <w:r>
        <w:t>8.</w:t>
      </w:r>
      <w:r w:rsidR="00211FE5">
        <w:t>8</w:t>
      </w:r>
      <w:r>
        <w:t>.3.1</w:t>
      </w:r>
      <w:r>
        <w:tab/>
        <w:t>Overview</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pt" o:ole="">
            <v:imagedata r:id="rId29" o:title=""/>
          </v:shape>
          <o:OLEObject Type="Embed" ProgID="Visio.Drawing.15" ShapeID="_x0000_i1034" DrawAspect="Content" ObjectID="_180614699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6447" w:name="_Toc510696609"/>
      <w:bookmarkStart w:id="6448" w:name="_Toc35971400"/>
      <w:bookmarkStart w:id="6449" w:name="_Toc67903524"/>
      <w:bookmarkStart w:id="6450" w:name="_Toc94194930"/>
    </w:p>
    <w:p w14:paraId="59C24254" w14:textId="23148CE1" w:rsidR="004B37D6" w:rsidRDefault="004B37D6" w:rsidP="004B37D6">
      <w:pPr>
        <w:pStyle w:val="Heading4"/>
      </w:pPr>
      <w:bookmarkStart w:id="6451" w:name="_Toc97042617"/>
      <w:bookmarkStart w:id="6452" w:name="_Toc97045761"/>
      <w:bookmarkStart w:id="6453" w:name="_Toc97155506"/>
      <w:bookmarkStart w:id="6454" w:name="_Toc101521632"/>
      <w:bookmarkStart w:id="6455" w:name="_Toc138761913"/>
      <w:bookmarkStart w:id="6456" w:name="_Toc145708128"/>
      <w:bookmarkStart w:id="6457" w:name="_Toc160570633"/>
      <w:bookmarkStart w:id="6458" w:name="_Toc162008229"/>
      <w:bookmarkStart w:id="6459" w:name="_Toc185515897"/>
      <w:bookmarkStart w:id="6460" w:name="_Toc192873205"/>
      <w:bookmarkStart w:id="6461" w:name="_Toc195534344"/>
      <w:r>
        <w:t>8.</w:t>
      </w:r>
      <w:r w:rsidR="00211FE5">
        <w:t>8</w:t>
      </w:r>
      <w:r>
        <w:t>.3.2</w:t>
      </w:r>
      <w:r>
        <w:tab/>
        <w:t xml:space="preserve">Resource: </w:t>
      </w:r>
      <w:bookmarkEnd w:id="6447"/>
      <w:bookmarkEnd w:id="6448"/>
      <w:bookmarkEnd w:id="6449"/>
      <w:r>
        <w:t>ACT</w:t>
      </w:r>
      <w:r w:rsidRPr="00B14C1D">
        <w:t xml:space="preserve"> Status Subscriptions</w:t>
      </w:r>
      <w:bookmarkEnd w:id="6450"/>
      <w:bookmarkEnd w:id="6451"/>
      <w:bookmarkEnd w:id="6452"/>
      <w:bookmarkEnd w:id="6453"/>
      <w:bookmarkEnd w:id="6454"/>
      <w:bookmarkEnd w:id="6455"/>
      <w:bookmarkEnd w:id="6456"/>
      <w:bookmarkEnd w:id="6457"/>
      <w:bookmarkEnd w:id="6458"/>
      <w:bookmarkEnd w:id="6459"/>
      <w:bookmarkEnd w:id="6460"/>
      <w:bookmarkEnd w:id="6461"/>
    </w:p>
    <w:p w14:paraId="0C77694F" w14:textId="745E5B17" w:rsidR="004B37D6" w:rsidRDefault="004B37D6" w:rsidP="004B37D6">
      <w:pPr>
        <w:pStyle w:val="Heading5"/>
      </w:pPr>
      <w:bookmarkStart w:id="6462" w:name="_Toc510696610"/>
      <w:bookmarkStart w:id="6463" w:name="_Toc35971401"/>
      <w:bookmarkStart w:id="6464" w:name="_Toc67903525"/>
      <w:bookmarkStart w:id="6465" w:name="_Toc94194931"/>
      <w:bookmarkStart w:id="6466" w:name="_Toc97042618"/>
      <w:bookmarkStart w:id="6467" w:name="_Toc97045762"/>
      <w:bookmarkStart w:id="6468" w:name="_Toc97155507"/>
      <w:bookmarkStart w:id="6469" w:name="_Toc101521633"/>
      <w:bookmarkStart w:id="6470" w:name="_Toc138761914"/>
      <w:bookmarkStart w:id="6471" w:name="_Toc145708129"/>
      <w:bookmarkStart w:id="6472" w:name="_Toc160570634"/>
      <w:bookmarkStart w:id="6473" w:name="_Toc162008230"/>
      <w:bookmarkStart w:id="6474" w:name="_Toc185515898"/>
      <w:bookmarkStart w:id="6475" w:name="_Toc192873206"/>
      <w:bookmarkStart w:id="6476" w:name="_Toc195534345"/>
      <w:r>
        <w:t>8.</w:t>
      </w:r>
      <w:r w:rsidR="00211FE5">
        <w:t>8</w:t>
      </w:r>
      <w:r>
        <w:t>.3.2.1</w:t>
      </w:r>
      <w:r>
        <w:tab/>
        <w:t>Description</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6477" w:name="_Toc35971402"/>
      <w:bookmarkStart w:id="6478" w:name="_Toc67903526"/>
      <w:bookmarkStart w:id="6479" w:name="_Toc94194932"/>
      <w:bookmarkStart w:id="6480" w:name="_Toc97042619"/>
      <w:bookmarkStart w:id="6481" w:name="_Toc97045763"/>
      <w:bookmarkStart w:id="6482" w:name="_Toc97155508"/>
      <w:bookmarkStart w:id="6483" w:name="_Toc101521634"/>
      <w:bookmarkStart w:id="6484" w:name="_Toc138761915"/>
      <w:bookmarkStart w:id="6485" w:name="_Toc145708130"/>
      <w:bookmarkStart w:id="6486" w:name="_Toc160570635"/>
      <w:bookmarkStart w:id="6487" w:name="_Toc162008231"/>
      <w:bookmarkStart w:id="6488" w:name="_Toc185515899"/>
      <w:bookmarkStart w:id="6489" w:name="_Toc192873207"/>
      <w:bookmarkStart w:id="6490" w:name="_Toc195534346"/>
      <w:bookmarkStart w:id="6491" w:name="_Toc510696612"/>
      <w:r>
        <w:t>8.</w:t>
      </w:r>
      <w:r w:rsidR="00211FE5">
        <w:t>8</w:t>
      </w:r>
      <w:r>
        <w:t>.3.2.2</w:t>
      </w:r>
      <w:r>
        <w:tab/>
        <w:t>Resource Definition</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6492" w:name="_Toc35971403"/>
      <w:bookmarkStart w:id="6493" w:name="_Toc67903527"/>
      <w:bookmarkStart w:id="6494" w:name="_Toc94194933"/>
      <w:bookmarkStart w:id="6495" w:name="_Toc97042620"/>
      <w:bookmarkStart w:id="6496" w:name="_Toc97045764"/>
      <w:bookmarkStart w:id="6497" w:name="_Toc97155509"/>
      <w:bookmarkStart w:id="6498" w:name="_Toc101521635"/>
      <w:bookmarkStart w:id="6499" w:name="_Toc138761916"/>
      <w:bookmarkStart w:id="6500" w:name="_Toc145708131"/>
      <w:bookmarkStart w:id="6501" w:name="_Toc160570636"/>
      <w:bookmarkStart w:id="6502" w:name="_Toc162008232"/>
      <w:bookmarkStart w:id="6503" w:name="_Toc185515900"/>
      <w:bookmarkStart w:id="6504" w:name="_Toc192873208"/>
      <w:bookmarkStart w:id="6505" w:name="_Toc195534347"/>
      <w:r>
        <w:t>8.</w:t>
      </w:r>
      <w:r w:rsidR="00211FE5">
        <w:t>8</w:t>
      </w:r>
      <w:r>
        <w:t>.3.2.3</w:t>
      </w:r>
      <w:r>
        <w:tab/>
        <w:t>Resource Standard Methods</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6506" w:name="_Toc510696613"/>
      <w:bookmarkStart w:id="6507" w:name="_Toc35971404"/>
      <w:bookmarkStart w:id="6508" w:name="_Toc94194934"/>
      <w:bookmarkStart w:id="6509" w:name="_Toc97042621"/>
      <w:bookmarkStart w:id="6510" w:name="_Toc97045765"/>
      <w:bookmarkStart w:id="6511" w:name="_Toc97155510"/>
      <w:bookmarkStart w:id="6512" w:name="_Toc101521636"/>
      <w:bookmarkStart w:id="6513" w:name="_Toc138761917"/>
      <w:bookmarkStart w:id="6514" w:name="_Toc145708132"/>
      <w:bookmarkStart w:id="6515" w:name="_Toc160570637"/>
      <w:bookmarkStart w:id="6516" w:name="_Toc162008233"/>
      <w:bookmarkStart w:id="6517" w:name="_Toc185515901"/>
      <w:bookmarkStart w:id="6518" w:name="_Toc192873209"/>
      <w:bookmarkStart w:id="6519" w:name="_Toc195534348"/>
      <w:r>
        <w:t>8.</w:t>
      </w:r>
      <w:r w:rsidR="00211FE5">
        <w:t>8</w:t>
      </w:r>
      <w:r>
        <w:t>.3.2.3</w:t>
      </w:r>
      <w:r w:rsidRPr="00384E92">
        <w:t>.1</w:t>
      </w:r>
      <w:r w:rsidRPr="00384E92">
        <w:tab/>
      </w:r>
      <w:bookmarkEnd w:id="6506"/>
      <w:bookmarkEnd w:id="6507"/>
      <w:r>
        <w:t>GET</w:t>
      </w:r>
      <w:bookmarkEnd w:id="6508"/>
      <w:bookmarkEnd w:id="6509"/>
      <w:bookmarkEnd w:id="6510"/>
      <w:bookmarkEnd w:id="6511"/>
      <w:bookmarkEnd w:id="6512"/>
      <w:bookmarkEnd w:id="6513"/>
      <w:bookmarkEnd w:id="6514"/>
      <w:bookmarkEnd w:id="6515"/>
      <w:bookmarkEnd w:id="6516"/>
      <w:bookmarkEnd w:id="6517"/>
      <w:bookmarkEnd w:id="6518"/>
      <w:bookmarkEnd w:id="651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6520" w:name="_Toc94194935"/>
      <w:bookmarkStart w:id="6521" w:name="_Toc97042622"/>
      <w:bookmarkStart w:id="6522" w:name="_Toc97045766"/>
      <w:bookmarkStart w:id="6523" w:name="_Toc97155511"/>
      <w:bookmarkStart w:id="6524" w:name="_Toc101521637"/>
      <w:bookmarkStart w:id="6525" w:name="_Toc138761918"/>
      <w:bookmarkStart w:id="6526" w:name="_Toc145708133"/>
      <w:bookmarkStart w:id="6527" w:name="_Toc160570638"/>
      <w:bookmarkStart w:id="6528" w:name="_Toc162008234"/>
      <w:bookmarkStart w:id="6529" w:name="_Toc185515902"/>
      <w:bookmarkStart w:id="6530" w:name="_Toc192873210"/>
      <w:bookmarkStart w:id="6531" w:name="_Toc195534349"/>
      <w:r>
        <w:t>8.</w:t>
      </w:r>
      <w:r w:rsidR="00211FE5">
        <w:t>8</w:t>
      </w:r>
      <w:r>
        <w:t>.3.2.3</w:t>
      </w:r>
      <w:r w:rsidRPr="00384E92">
        <w:t>.</w:t>
      </w:r>
      <w:r>
        <w:t>2</w:t>
      </w:r>
      <w:r w:rsidRPr="00384E92">
        <w:tab/>
      </w:r>
      <w:r>
        <w:t>POST</w:t>
      </w:r>
      <w:bookmarkEnd w:id="6520"/>
      <w:bookmarkEnd w:id="6521"/>
      <w:bookmarkEnd w:id="6522"/>
      <w:bookmarkEnd w:id="6523"/>
      <w:bookmarkEnd w:id="6524"/>
      <w:bookmarkEnd w:id="6525"/>
      <w:bookmarkEnd w:id="6526"/>
      <w:bookmarkEnd w:id="6527"/>
      <w:bookmarkEnd w:id="6528"/>
      <w:bookmarkEnd w:id="6529"/>
      <w:bookmarkEnd w:id="6530"/>
      <w:bookmarkEnd w:id="6531"/>
    </w:p>
    <w:p w14:paraId="1B84D178" w14:textId="0469CD9C" w:rsidR="004B37D6" w:rsidRDefault="00EF761A" w:rsidP="004B37D6">
      <w:bookmarkStart w:id="6532" w:name="_Toc510696615"/>
      <w:bookmarkStart w:id="6533" w:name="_Toc35971406"/>
      <w:bookmarkStart w:id="653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6535" w:name="_Toc94194936"/>
      <w:bookmarkStart w:id="6536" w:name="_Toc97042623"/>
      <w:bookmarkStart w:id="6537" w:name="_Toc97045767"/>
      <w:bookmarkStart w:id="6538" w:name="_Toc97155512"/>
      <w:bookmarkStart w:id="6539" w:name="_Toc101521638"/>
      <w:bookmarkStart w:id="6540" w:name="_Toc138761919"/>
      <w:bookmarkStart w:id="6541" w:name="_Toc145708134"/>
      <w:bookmarkStart w:id="6542" w:name="_Toc160570639"/>
      <w:bookmarkStart w:id="6543" w:name="_Toc162008235"/>
      <w:bookmarkStart w:id="6544" w:name="_Toc185515903"/>
      <w:bookmarkStart w:id="6545" w:name="_Toc192873211"/>
      <w:bookmarkStart w:id="6546" w:name="_Toc195534350"/>
      <w:r>
        <w:t>8.</w:t>
      </w:r>
      <w:r w:rsidR="00211FE5">
        <w:t>8</w:t>
      </w:r>
      <w:r>
        <w:t>.3.2.4</w:t>
      </w:r>
      <w:r>
        <w:tab/>
        <w:t>Resource Custom Operations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6547" w:name="_Toc510696621"/>
      <w:bookmarkStart w:id="6548" w:name="_Toc35971412"/>
      <w:bookmarkStart w:id="6549" w:name="_Toc67903529"/>
      <w:bookmarkStart w:id="6550" w:name="_Toc94194937"/>
      <w:bookmarkStart w:id="6551" w:name="_Toc97042624"/>
      <w:bookmarkStart w:id="6552" w:name="_Toc97045768"/>
      <w:bookmarkStart w:id="6553" w:name="_Toc97155513"/>
      <w:bookmarkStart w:id="6554" w:name="_Toc101521639"/>
      <w:bookmarkStart w:id="6555" w:name="_Toc138761920"/>
      <w:bookmarkStart w:id="6556" w:name="_Toc145708135"/>
      <w:bookmarkStart w:id="6557" w:name="_Toc160570640"/>
      <w:bookmarkStart w:id="6558" w:name="_Toc162008236"/>
      <w:bookmarkStart w:id="6559" w:name="_Toc185515904"/>
      <w:bookmarkStart w:id="6560" w:name="_Toc192873212"/>
      <w:bookmarkStart w:id="6561" w:name="_Toc195534351"/>
      <w:r>
        <w:t>8.</w:t>
      </w:r>
      <w:r w:rsidR="00211FE5">
        <w:t>8</w:t>
      </w:r>
      <w:r>
        <w:t>.3.3</w:t>
      </w:r>
      <w:r>
        <w:tab/>
        <w:t xml:space="preserve">Resource: </w:t>
      </w:r>
      <w:bookmarkEnd w:id="6547"/>
      <w:bookmarkEnd w:id="6548"/>
      <w:bookmarkEnd w:id="6549"/>
      <w:r>
        <w:t>Individual ACT Status Subscription</w:t>
      </w:r>
      <w:bookmarkEnd w:id="6550"/>
      <w:bookmarkEnd w:id="6551"/>
      <w:bookmarkEnd w:id="6552"/>
      <w:bookmarkEnd w:id="6553"/>
      <w:bookmarkEnd w:id="6554"/>
      <w:bookmarkEnd w:id="6555"/>
      <w:bookmarkEnd w:id="6556"/>
      <w:bookmarkEnd w:id="6557"/>
      <w:bookmarkEnd w:id="6558"/>
      <w:bookmarkEnd w:id="6559"/>
      <w:bookmarkEnd w:id="6560"/>
      <w:bookmarkEnd w:id="6561"/>
    </w:p>
    <w:p w14:paraId="6DC21274" w14:textId="3330B31B" w:rsidR="004B37D6" w:rsidRDefault="004B37D6" w:rsidP="004B37D6">
      <w:pPr>
        <w:pStyle w:val="Heading5"/>
      </w:pPr>
      <w:bookmarkStart w:id="6562" w:name="_Toc94194938"/>
      <w:bookmarkStart w:id="6563" w:name="_Toc97042625"/>
      <w:bookmarkStart w:id="6564" w:name="_Toc97045769"/>
      <w:bookmarkStart w:id="6565" w:name="_Toc97155514"/>
      <w:bookmarkStart w:id="6566" w:name="_Toc101521640"/>
      <w:bookmarkStart w:id="6567" w:name="_Toc138761921"/>
      <w:bookmarkStart w:id="6568" w:name="_Toc145708136"/>
      <w:bookmarkStart w:id="6569" w:name="_Toc160570641"/>
      <w:bookmarkStart w:id="6570" w:name="_Toc162008237"/>
      <w:bookmarkStart w:id="6571" w:name="_Toc185515905"/>
      <w:bookmarkStart w:id="6572" w:name="_Toc192873213"/>
      <w:bookmarkStart w:id="6573" w:name="_Toc195534352"/>
      <w:r>
        <w:t>8.</w:t>
      </w:r>
      <w:r w:rsidR="00211FE5">
        <w:t>8</w:t>
      </w:r>
      <w:r>
        <w:t>.3.3.1</w:t>
      </w:r>
      <w:r>
        <w:tab/>
        <w:t>Description</w:t>
      </w:r>
      <w:bookmarkEnd w:id="6562"/>
      <w:bookmarkEnd w:id="6563"/>
      <w:bookmarkEnd w:id="6564"/>
      <w:bookmarkEnd w:id="6565"/>
      <w:bookmarkEnd w:id="6566"/>
      <w:bookmarkEnd w:id="6567"/>
      <w:bookmarkEnd w:id="6568"/>
      <w:bookmarkEnd w:id="6569"/>
      <w:bookmarkEnd w:id="6570"/>
      <w:bookmarkEnd w:id="6571"/>
      <w:bookmarkEnd w:id="6572"/>
      <w:bookmarkEnd w:id="657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6574" w:name="_Toc94194939"/>
      <w:bookmarkStart w:id="6575" w:name="_Toc97042626"/>
      <w:bookmarkStart w:id="6576" w:name="_Toc97045770"/>
      <w:bookmarkStart w:id="6577" w:name="_Toc97155515"/>
      <w:bookmarkStart w:id="6578" w:name="_Toc101521641"/>
      <w:bookmarkStart w:id="6579" w:name="_Toc138761922"/>
      <w:bookmarkStart w:id="6580" w:name="_Toc145708137"/>
      <w:bookmarkStart w:id="6581" w:name="_Toc160570642"/>
      <w:bookmarkStart w:id="6582" w:name="_Toc162008238"/>
      <w:bookmarkStart w:id="6583" w:name="_Toc185515906"/>
      <w:bookmarkStart w:id="6584" w:name="_Toc192873214"/>
      <w:bookmarkStart w:id="6585" w:name="_Toc195534353"/>
      <w:r>
        <w:t>8.</w:t>
      </w:r>
      <w:r w:rsidR="00211FE5">
        <w:t>8</w:t>
      </w:r>
      <w:r>
        <w:t>.3.3.2</w:t>
      </w:r>
      <w:r>
        <w:tab/>
        <w:t>Resource Definition</w:t>
      </w:r>
      <w:bookmarkEnd w:id="6574"/>
      <w:bookmarkEnd w:id="6575"/>
      <w:bookmarkEnd w:id="6576"/>
      <w:bookmarkEnd w:id="6577"/>
      <w:bookmarkEnd w:id="6578"/>
      <w:bookmarkEnd w:id="6579"/>
      <w:bookmarkEnd w:id="6580"/>
      <w:bookmarkEnd w:id="6581"/>
      <w:bookmarkEnd w:id="6582"/>
      <w:bookmarkEnd w:id="6583"/>
      <w:bookmarkEnd w:id="6584"/>
      <w:bookmarkEnd w:id="658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6586" w:name="_Toc94194940"/>
      <w:bookmarkStart w:id="6587" w:name="_Toc97042627"/>
      <w:bookmarkStart w:id="6588" w:name="_Toc97045771"/>
      <w:bookmarkStart w:id="6589" w:name="_Toc97155516"/>
      <w:bookmarkStart w:id="6590" w:name="_Toc101521642"/>
      <w:bookmarkStart w:id="6591" w:name="_Toc138761923"/>
      <w:bookmarkStart w:id="6592" w:name="_Toc145708138"/>
      <w:bookmarkStart w:id="6593" w:name="_Toc160570643"/>
      <w:bookmarkStart w:id="6594" w:name="_Toc162008239"/>
      <w:bookmarkStart w:id="6595" w:name="_Toc185515907"/>
      <w:bookmarkStart w:id="6596" w:name="_Toc192873215"/>
      <w:bookmarkStart w:id="6597" w:name="_Toc195534354"/>
      <w:r>
        <w:t>8.</w:t>
      </w:r>
      <w:r w:rsidR="00211FE5">
        <w:t>8</w:t>
      </w:r>
      <w:r>
        <w:t>.3.3.3</w:t>
      </w:r>
      <w:r>
        <w:tab/>
        <w:t>Resource Standard Methods</w:t>
      </w:r>
      <w:bookmarkEnd w:id="6586"/>
      <w:bookmarkEnd w:id="6587"/>
      <w:bookmarkEnd w:id="6588"/>
      <w:bookmarkEnd w:id="6589"/>
      <w:bookmarkEnd w:id="6590"/>
      <w:bookmarkEnd w:id="6591"/>
      <w:bookmarkEnd w:id="6592"/>
      <w:bookmarkEnd w:id="6593"/>
      <w:bookmarkEnd w:id="6594"/>
      <w:bookmarkEnd w:id="6595"/>
      <w:bookmarkEnd w:id="6596"/>
      <w:bookmarkEnd w:id="659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6598" w:name="_Toc94194941"/>
      <w:bookmarkStart w:id="6599" w:name="_Toc97042628"/>
      <w:bookmarkStart w:id="6600" w:name="_Toc97045772"/>
      <w:bookmarkStart w:id="6601" w:name="_Toc97155517"/>
      <w:bookmarkStart w:id="6602" w:name="_Toc101521643"/>
      <w:bookmarkStart w:id="6603" w:name="_Toc138761924"/>
      <w:bookmarkStart w:id="6604" w:name="_Toc145708139"/>
      <w:bookmarkStart w:id="6605" w:name="_Toc160570644"/>
      <w:bookmarkStart w:id="6606" w:name="_Toc162008240"/>
      <w:bookmarkStart w:id="6607" w:name="_Toc185515908"/>
      <w:bookmarkStart w:id="6608" w:name="_Toc192873216"/>
      <w:bookmarkStart w:id="6609" w:name="_Toc195534355"/>
      <w:r>
        <w:t>8.</w:t>
      </w:r>
      <w:r w:rsidR="00211FE5">
        <w:t>8</w:t>
      </w:r>
      <w:r>
        <w:t>.3.3.3</w:t>
      </w:r>
      <w:r w:rsidRPr="00384E92">
        <w:t>.1</w:t>
      </w:r>
      <w:r w:rsidRPr="00384E92">
        <w:tab/>
      </w:r>
      <w:r>
        <w:t>GET</w:t>
      </w:r>
      <w:bookmarkEnd w:id="6598"/>
      <w:bookmarkEnd w:id="6599"/>
      <w:bookmarkEnd w:id="6600"/>
      <w:bookmarkEnd w:id="6601"/>
      <w:bookmarkEnd w:id="6602"/>
      <w:bookmarkEnd w:id="6603"/>
      <w:bookmarkEnd w:id="6604"/>
      <w:bookmarkEnd w:id="6605"/>
      <w:bookmarkEnd w:id="6606"/>
      <w:bookmarkEnd w:id="6607"/>
      <w:bookmarkEnd w:id="6608"/>
      <w:bookmarkEnd w:id="660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6610" w:name="_Toc94194944"/>
      <w:bookmarkStart w:id="6611" w:name="_Toc97042629"/>
      <w:bookmarkStart w:id="6612" w:name="_Toc97045773"/>
      <w:bookmarkStart w:id="6613" w:name="_Toc97155518"/>
      <w:bookmarkStart w:id="6614" w:name="_Toc101521644"/>
      <w:bookmarkStart w:id="6615" w:name="_Toc138761925"/>
      <w:bookmarkStart w:id="6616" w:name="_Toc145708140"/>
      <w:bookmarkStart w:id="6617" w:name="_Toc160570645"/>
      <w:bookmarkStart w:id="6618" w:name="_Toc162008241"/>
      <w:bookmarkStart w:id="6619" w:name="_Toc185515909"/>
      <w:bookmarkStart w:id="6620" w:name="_Toc192873217"/>
      <w:bookmarkStart w:id="6621" w:name="_Toc195534356"/>
      <w:r>
        <w:t>8.</w:t>
      </w:r>
      <w:r w:rsidR="00211FE5">
        <w:t>8</w:t>
      </w:r>
      <w:r>
        <w:t>.3.3.4</w:t>
      </w:r>
      <w:r>
        <w:tab/>
        <w:t>Resource Custom Operations</w:t>
      </w:r>
      <w:bookmarkEnd w:id="6610"/>
      <w:bookmarkEnd w:id="6611"/>
      <w:bookmarkEnd w:id="6612"/>
      <w:bookmarkEnd w:id="6613"/>
      <w:bookmarkEnd w:id="6614"/>
      <w:bookmarkEnd w:id="6615"/>
      <w:bookmarkEnd w:id="6616"/>
      <w:bookmarkEnd w:id="6617"/>
      <w:bookmarkEnd w:id="6618"/>
      <w:bookmarkEnd w:id="6619"/>
      <w:bookmarkEnd w:id="6620"/>
      <w:bookmarkEnd w:id="662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622" w:name="_Toc97042630"/>
      <w:bookmarkStart w:id="6623" w:name="_Toc97045774"/>
      <w:bookmarkStart w:id="6624" w:name="_Toc97155519"/>
      <w:bookmarkStart w:id="6625" w:name="_Toc101521645"/>
      <w:bookmarkStart w:id="6626" w:name="_Toc138761926"/>
      <w:bookmarkStart w:id="6627" w:name="_Toc145708141"/>
      <w:bookmarkStart w:id="6628" w:name="_Toc160570646"/>
      <w:bookmarkStart w:id="6629" w:name="_Toc162008242"/>
      <w:bookmarkStart w:id="6630" w:name="_Toc185515910"/>
      <w:bookmarkStart w:id="6631" w:name="_Toc192873218"/>
      <w:bookmarkStart w:id="6632" w:name="_Toc195534357"/>
      <w:r>
        <w:t>8.</w:t>
      </w:r>
      <w:r w:rsidR="00211FE5">
        <w:t>8</w:t>
      </w:r>
      <w:r>
        <w:t>.4</w:t>
      </w:r>
      <w:r>
        <w:tab/>
        <w:t>Custom Operations without associated resources</w:t>
      </w:r>
      <w:bookmarkEnd w:id="6622"/>
      <w:bookmarkEnd w:id="6623"/>
      <w:bookmarkEnd w:id="6624"/>
      <w:bookmarkEnd w:id="6625"/>
      <w:bookmarkEnd w:id="6626"/>
      <w:bookmarkEnd w:id="6627"/>
      <w:bookmarkEnd w:id="6628"/>
      <w:bookmarkEnd w:id="6629"/>
      <w:bookmarkEnd w:id="6630"/>
      <w:bookmarkEnd w:id="6631"/>
      <w:bookmarkEnd w:id="6632"/>
    </w:p>
    <w:p w14:paraId="55A0FF90" w14:textId="0C17A851" w:rsidR="004B37D6" w:rsidRDefault="004B37D6" w:rsidP="004B37D6">
      <w:pPr>
        <w:pStyle w:val="Heading4"/>
      </w:pPr>
      <w:bookmarkStart w:id="6633" w:name="_Toc94194876"/>
      <w:bookmarkStart w:id="6634" w:name="_Toc97042631"/>
      <w:bookmarkStart w:id="6635" w:name="_Toc97045775"/>
      <w:bookmarkStart w:id="6636" w:name="_Toc97155520"/>
      <w:bookmarkStart w:id="6637" w:name="_Toc101521646"/>
      <w:bookmarkStart w:id="6638" w:name="_Toc138761927"/>
      <w:bookmarkStart w:id="6639" w:name="_Toc145708142"/>
      <w:bookmarkStart w:id="6640" w:name="_Toc160570647"/>
      <w:bookmarkStart w:id="6641" w:name="_Toc162008243"/>
      <w:bookmarkStart w:id="6642" w:name="_Toc185515911"/>
      <w:bookmarkStart w:id="6643" w:name="_Toc192873219"/>
      <w:bookmarkStart w:id="6644" w:name="_Toc195534358"/>
      <w:r>
        <w:t>8.</w:t>
      </w:r>
      <w:r w:rsidR="00211FE5">
        <w:t>8</w:t>
      </w:r>
      <w:r>
        <w:t>.4.1</w:t>
      </w:r>
      <w:r>
        <w:tab/>
        <w:t>Overview</w:t>
      </w:r>
      <w:bookmarkEnd w:id="6633"/>
      <w:bookmarkEnd w:id="6634"/>
      <w:bookmarkEnd w:id="6635"/>
      <w:bookmarkEnd w:id="6636"/>
      <w:bookmarkEnd w:id="6637"/>
      <w:bookmarkEnd w:id="6638"/>
      <w:bookmarkEnd w:id="6639"/>
      <w:bookmarkEnd w:id="6640"/>
      <w:bookmarkEnd w:id="6641"/>
      <w:bookmarkEnd w:id="6642"/>
      <w:bookmarkEnd w:id="6643"/>
      <w:bookmarkEnd w:id="664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80614699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645" w:name="_Toc94194877"/>
      <w:bookmarkStart w:id="6646" w:name="_Toc97042632"/>
      <w:bookmarkStart w:id="6647" w:name="_Toc97045776"/>
      <w:bookmarkStart w:id="6648" w:name="_Toc97155521"/>
      <w:bookmarkStart w:id="6649" w:name="_Toc101521647"/>
      <w:bookmarkStart w:id="6650" w:name="_Toc138761928"/>
      <w:bookmarkStart w:id="6651" w:name="_Toc145708143"/>
      <w:bookmarkStart w:id="6652" w:name="_Toc160570648"/>
      <w:bookmarkStart w:id="6653" w:name="_Toc162008244"/>
      <w:bookmarkStart w:id="6654" w:name="_Toc185515912"/>
      <w:bookmarkStart w:id="6655" w:name="_Toc192873220"/>
      <w:bookmarkStart w:id="6656" w:name="_Toc195534359"/>
      <w:r>
        <w:t>8.</w:t>
      </w:r>
      <w:r w:rsidR="00211FE5">
        <w:t>8</w:t>
      </w:r>
      <w:r>
        <w:t>.4.2</w:t>
      </w:r>
      <w:r>
        <w:tab/>
        <w:t xml:space="preserve">Operation: </w:t>
      </w:r>
      <w:bookmarkEnd w:id="6645"/>
      <w:r>
        <w:t>Request</w:t>
      </w:r>
      <w:r>
        <w:rPr>
          <w:rFonts w:cs="Courier New"/>
          <w:szCs w:val="16"/>
        </w:rPr>
        <w:t>EELManagedACR</w:t>
      </w:r>
      <w:bookmarkEnd w:id="6646"/>
      <w:bookmarkEnd w:id="6647"/>
      <w:bookmarkEnd w:id="6648"/>
      <w:bookmarkEnd w:id="6649"/>
      <w:bookmarkEnd w:id="6650"/>
      <w:bookmarkEnd w:id="6651"/>
      <w:bookmarkEnd w:id="6652"/>
      <w:bookmarkEnd w:id="6653"/>
      <w:bookmarkEnd w:id="6654"/>
      <w:bookmarkEnd w:id="6655"/>
      <w:bookmarkEnd w:id="6656"/>
    </w:p>
    <w:p w14:paraId="4017E321" w14:textId="16D6F32A" w:rsidR="004B37D6" w:rsidRDefault="004B37D6" w:rsidP="004B37D6">
      <w:pPr>
        <w:pStyle w:val="Heading5"/>
      </w:pPr>
      <w:bookmarkStart w:id="6657" w:name="_Toc94194878"/>
      <w:bookmarkStart w:id="6658" w:name="_Toc97042633"/>
      <w:bookmarkStart w:id="6659" w:name="_Toc97045777"/>
      <w:bookmarkStart w:id="6660" w:name="_Toc97155522"/>
      <w:bookmarkStart w:id="6661" w:name="_Toc101521648"/>
      <w:bookmarkStart w:id="6662" w:name="_Toc138761929"/>
      <w:bookmarkStart w:id="6663" w:name="_Toc145708144"/>
      <w:bookmarkStart w:id="6664" w:name="_Toc160570649"/>
      <w:bookmarkStart w:id="6665" w:name="_Toc162008245"/>
      <w:bookmarkStart w:id="6666" w:name="_Toc185515913"/>
      <w:bookmarkStart w:id="6667" w:name="_Toc192873221"/>
      <w:bookmarkStart w:id="6668" w:name="_Toc195534360"/>
      <w:r>
        <w:t>8.</w:t>
      </w:r>
      <w:r w:rsidR="00211FE5">
        <w:t>8</w:t>
      </w:r>
      <w:r>
        <w:t>.4.2.1</w:t>
      </w:r>
      <w:r>
        <w:tab/>
        <w:t>Description</w:t>
      </w:r>
      <w:bookmarkEnd w:id="6657"/>
      <w:bookmarkEnd w:id="6658"/>
      <w:bookmarkEnd w:id="6659"/>
      <w:bookmarkEnd w:id="6660"/>
      <w:bookmarkEnd w:id="6661"/>
      <w:bookmarkEnd w:id="6662"/>
      <w:bookmarkEnd w:id="6663"/>
      <w:bookmarkEnd w:id="6664"/>
      <w:bookmarkEnd w:id="6665"/>
      <w:bookmarkEnd w:id="6666"/>
      <w:bookmarkEnd w:id="6667"/>
      <w:bookmarkEnd w:id="6668"/>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669" w:name="_Toc94194879"/>
      <w:bookmarkStart w:id="6670" w:name="_Toc97042634"/>
      <w:bookmarkStart w:id="6671" w:name="_Toc97045778"/>
      <w:bookmarkStart w:id="6672" w:name="_Toc97155523"/>
      <w:bookmarkStart w:id="6673" w:name="_Toc101521649"/>
      <w:bookmarkStart w:id="6674" w:name="_Toc138761930"/>
      <w:bookmarkStart w:id="6675" w:name="_Toc145708145"/>
      <w:bookmarkStart w:id="6676" w:name="_Toc160570650"/>
      <w:bookmarkStart w:id="6677" w:name="_Toc162008246"/>
      <w:bookmarkStart w:id="6678" w:name="_Toc185515914"/>
      <w:bookmarkStart w:id="6679" w:name="_Toc192873222"/>
      <w:bookmarkStart w:id="6680" w:name="_Toc195534361"/>
      <w:r>
        <w:t>8.</w:t>
      </w:r>
      <w:r w:rsidR="00211FE5">
        <w:t>8</w:t>
      </w:r>
      <w:r>
        <w:t>.4.2.2</w:t>
      </w:r>
      <w:r>
        <w:tab/>
        <w:t>Operation Definition</w:t>
      </w:r>
      <w:bookmarkEnd w:id="6669"/>
      <w:bookmarkEnd w:id="6670"/>
      <w:bookmarkEnd w:id="6671"/>
      <w:bookmarkEnd w:id="6672"/>
      <w:bookmarkEnd w:id="6673"/>
      <w:bookmarkEnd w:id="6674"/>
      <w:bookmarkEnd w:id="6675"/>
      <w:bookmarkEnd w:id="6676"/>
      <w:bookmarkEnd w:id="6677"/>
      <w:bookmarkEnd w:id="6678"/>
      <w:bookmarkEnd w:id="6679"/>
      <w:bookmarkEnd w:id="668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681" w:name="_Toc97042635"/>
      <w:bookmarkStart w:id="6682" w:name="_Toc97045779"/>
      <w:bookmarkStart w:id="6683" w:name="_Toc97155524"/>
      <w:bookmarkStart w:id="6684" w:name="_Toc101521650"/>
      <w:bookmarkStart w:id="6685" w:name="_Toc138761931"/>
      <w:bookmarkStart w:id="6686" w:name="_Toc145708146"/>
      <w:bookmarkStart w:id="6687" w:name="_Toc160570651"/>
      <w:bookmarkStart w:id="6688" w:name="_Toc162008247"/>
      <w:bookmarkStart w:id="6689" w:name="_Toc185515915"/>
      <w:bookmarkStart w:id="6690" w:name="_Toc192873223"/>
      <w:bookmarkStart w:id="6691" w:name="_Toc195534362"/>
      <w:r>
        <w:t>8.</w:t>
      </w:r>
      <w:r w:rsidR="00211FE5">
        <w:t>8</w:t>
      </w:r>
      <w:r>
        <w:t>.5</w:t>
      </w:r>
      <w:r>
        <w:tab/>
        <w:t>Notifications</w:t>
      </w:r>
      <w:bookmarkEnd w:id="6681"/>
      <w:bookmarkEnd w:id="6682"/>
      <w:bookmarkEnd w:id="6683"/>
      <w:bookmarkEnd w:id="6684"/>
      <w:bookmarkEnd w:id="6685"/>
      <w:bookmarkEnd w:id="6686"/>
      <w:bookmarkEnd w:id="6687"/>
      <w:bookmarkEnd w:id="6688"/>
      <w:bookmarkEnd w:id="6689"/>
      <w:bookmarkEnd w:id="6690"/>
      <w:bookmarkEnd w:id="6691"/>
    </w:p>
    <w:p w14:paraId="50F129B4" w14:textId="249054DC" w:rsidR="004B37D6" w:rsidRDefault="004B37D6" w:rsidP="004B37D6">
      <w:pPr>
        <w:pStyle w:val="Heading4"/>
      </w:pPr>
      <w:bookmarkStart w:id="6692" w:name="_Toc94194946"/>
      <w:bookmarkStart w:id="6693" w:name="_Toc97042636"/>
      <w:bookmarkStart w:id="6694" w:name="_Toc97045780"/>
      <w:bookmarkStart w:id="6695" w:name="_Toc97155525"/>
      <w:bookmarkStart w:id="6696" w:name="_Toc101521651"/>
      <w:bookmarkStart w:id="6697" w:name="_Toc138761932"/>
      <w:bookmarkStart w:id="6698" w:name="_Toc145708147"/>
      <w:bookmarkStart w:id="6699" w:name="_Toc160570652"/>
      <w:bookmarkStart w:id="6700" w:name="_Toc162008248"/>
      <w:bookmarkStart w:id="6701" w:name="_Toc185515916"/>
      <w:bookmarkStart w:id="6702" w:name="_Toc192873224"/>
      <w:bookmarkStart w:id="6703" w:name="_Toc195534363"/>
      <w:r>
        <w:t>8.</w:t>
      </w:r>
      <w:r w:rsidR="00211FE5">
        <w:t>8</w:t>
      </w:r>
      <w:r>
        <w:t>.5.1</w:t>
      </w:r>
      <w:r>
        <w:tab/>
        <w:t>General</w:t>
      </w:r>
      <w:bookmarkEnd w:id="6692"/>
      <w:bookmarkEnd w:id="6693"/>
      <w:bookmarkEnd w:id="6694"/>
      <w:bookmarkEnd w:id="6695"/>
      <w:bookmarkEnd w:id="6696"/>
      <w:bookmarkEnd w:id="6697"/>
      <w:bookmarkEnd w:id="6698"/>
      <w:bookmarkEnd w:id="6699"/>
      <w:bookmarkEnd w:id="6700"/>
      <w:bookmarkEnd w:id="6701"/>
      <w:bookmarkEnd w:id="6702"/>
      <w:bookmarkEnd w:id="67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704" w:name="_Toc94194947"/>
      <w:bookmarkStart w:id="6705" w:name="_Toc97042637"/>
      <w:bookmarkStart w:id="6706" w:name="_Toc97045781"/>
      <w:bookmarkStart w:id="6707" w:name="_Toc97155526"/>
      <w:bookmarkStart w:id="6708" w:name="_Toc101521652"/>
      <w:bookmarkStart w:id="6709" w:name="_Toc138761933"/>
      <w:bookmarkStart w:id="6710" w:name="_Toc145708148"/>
      <w:bookmarkStart w:id="6711" w:name="_Toc160570653"/>
      <w:bookmarkStart w:id="6712" w:name="_Toc162008249"/>
      <w:bookmarkStart w:id="6713" w:name="_Toc185515917"/>
      <w:bookmarkStart w:id="6714" w:name="_Toc192873225"/>
      <w:bookmarkStart w:id="6715" w:name="_Toc195534364"/>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704"/>
      <w:bookmarkEnd w:id="6705"/>
      <w:bookmarkEnd w:id="6706"/>
      <w:bookmarkEnd w:id="6707"/>
      <w:bookmarkEnd w:id="6708"/>
      <w:bookmarkEnd w:id="6709"/>
      <w:bookmarkEnd w:id="6710"/>
      <w:bookmarkEnd w:id="6711"/>
      <w:bookmarkEnd w:id="6712"/>
      <w:bookmarkEnd w:id="6713"/>
      <w:bookmarkEnd w:id="6714"/>
      <w:bookmarkEnd w:id="6715"/>
    </w:p>
    <w:p w14:paraId="180C319F" w14:textId="1B57B6C2" w:rsidR="004B37D6" w:rsidRPr="001E669E" w:rsidRDefault="004B37D6" w:rsidP="004B37D6">
      <w:pPr>
        <w:pStyle w:val="Heading5"/>
        <w:rPr>
          <w:noProof/>
          <w:lang w:val="en-US"/>
        </w:rPr>
      </w:pPr>
      <w:bookmarkStart w:id="6716" w:name="_Toc97042638"/>
      <w:bookmarkStart w:id="6717" w:name="_Toc97045782"/>
      <w:bookmarkStart w:id="6718" w:name="_Toc97155527"/>
      <w:bookmarkStart w:id="6719" w:name="_Toc101521653"/>
      <w:bookmarkStart w:id="6720" w:name="_Toc138761934"/>
      <w:bookmarkStart w:id="6721" w:name="_Toc145708149"/>
      <w:bookmarkStart w:id="6722" w:name="_Toc160570654"/>
      <w:bookmarkStart w:id="6723" w:name="_Toc162008250"/>
      <w:bookmarkStart w:id="6724" w:name="_Toc185515918"/>
      <w:bookmarkStart w:id="6725" w:name="_Toc192873226"/>
      <w:bookmarkStart w:id="6726" w:name="_Toc195534365"/>
      <w:r>
        <w:t>8.</w:t>
      </w:r>
      <w:r w:rsidR="00211FE5">
        <w:t>8</w:t>
      </w:r>
      <w:r w:rsidRPr="001E669E">
        <w:rPr>
          <w:lang w:val="en-US"/>
        </w:rPr>
        <w:t>.5.2</w:t>
      </w:r>
      <w:bookmarkStart w:id="6727" w:name="_Toc94194948"/>
      <w:r w:rsidRPr="001E669E">
        <w:rPr>
          <w:noProof/>
          <w:lang w:val="en-US"/>
        </w:rPr>
        <w:t>.1</w:t>
      </w:r>
      <w:r w:rsidRPr="001E669E">
        <w:rPr>
          <w:noProof/>
          <w:lang w:val="en-US"/>
        </w:rPr>
        <w:tab/>
        <w:t>Description</w:t>
      </w:r>
      <w:bookmarkEnd w:id="6716"/>
      <w:bookmarkEnd w:id="6717"/>
      <w:bookmarkEnd w:id="6718"/>
      <w:bookmarkEnd w:id="6719"/>
      <w:bookmarkEnd w:id="6720"/>
      <w:bookmarkEnd w:id="6721"/>
      <w:bookmarkEnd w:id="6722"/>
      <w:bookmarkEnd w:id="6723"/>
      <w:bookmarkEnd w:id="6724"/>
      <w:bookmarkEnd w:id="6725"/>
      <w:bookmarkEnd w:id="6726"/>
      <w:bookmarkEnd w:id="6727"/>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728" w:name="_Toc94194949"/>
      <w:bookmarkStart w:id="6729" w:name="_Toc97042639"/>
      <w:bookmarkStart w:id="6730" w:name="_Toc97045783"/>
      <w:bookmarkStart w:id="6731" w:name="_Toc97155528"/>
      <w:bookmarkStart w:id="6732" w:name="_Toc101521654"/>
      <w:bookmarkStart w:id="6733" w:name="_Toc138761935"/>
      <w:bookmarkStart w:id="6734" w:name="_Toc145708150"/>
      <w:bookmarkStart w:id="6735" w:name="_Toc160570655"/>
      <w:bookmarkStart w:id="6736" w:name="_Toc162008251"/>
      <w:bookmarkStart w:id="6737" w:name="_Toc185515919"/>
      <w:bookmarkStart w:id="6738" w:name="_Toc192873227"/>
      <w:bookmarkStart w:id="6739" w:name="_Toc195534366"/>
      <w:r>
        <w:t>8.</w:t>
      </w:r>
      <w:r w:rsidR="00211FE5">
        <w:t>8</w:t>
      </w:r>
      <w:r>
        <w:t>.5.2</w:t>
      </w:r>
      <w:r>
        <w:rPr>
          <w:noProof/>
        </w:rPr>
        <w:t>.2</w:t>
      </w:r>
      <w:r>
        <w:rPr>
          <w:noProof/>
        </w:rPr>
        <w:tab/>
        <w:t>Target URI</w:t>
      </w:r>
      <w:bookmarkEnd w:id="6728"/>
      <w:bookmarkEnd w:id="6729"/>
      <w:bookmarkEnd w:id="6730"/>
      <w:bookmarkEnd w:id="6731"/>
      <w:bookmarkEnd w:id="6732"/>
      <w:bookmarkEnd w:id="6733"/>
      <w:bookmarkEnd w:id="6734"/>
      <w:bookmarkEnd w:id="6735"/>
      <w:bookmarkEnd w:id="6736"/>
      <w:bookmarkEnd w:id="6737"/>
      <w:bookmarkEnd w:id="6738"/>
      <w:bookmarkEnd w:id="673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740" w:name="_Toc94194950"/>
      <w:bookmarkStart w:id="6741" w:name="_Toc97042640"/>
      <w:bookmarkStart w:id="6742" w:name="_Toc97045784"/>
      <w:bookmarkStart w:id="6743" w:name="_Toc97155529"/>
      <w:bookmarkStart w:id="6744" w:name="_Toc101521655"/>
      <w:bookmarkStart w:id="6745" w:name="_Toc138761936"/>
      <w:bookmarkStart w:id="6746" w:name="_Toc145708151"/>
      <w:bookmarkStart w:id="6747" w:name="_Toc160570656"/>
      <w:bookmarkStart w:id="6748" w:name="_Toc162008252"/>
      <w:bookmarkStart w:id="6749" w:name="_Toc185515920"/>
      <w:bookmarkStart w:id="6750" w:name="_Toc192873228"/>
      <w:bookmarkStart w:id="6751" w:name="_Toc195534367"/>
      <w:r>
        <w:t>8.</w:t>
      </w:r>
      <w:r w:rsidR="00211FE5">
        <w:t>8</w:t>
      </w:r>
      <w:r>
        <w:t>.5.2</w:t>
      </w:r>
      <w:r>
        <w:rPr>
          <w:noProof/>
        </w:rPr>
        <w:t>.3</w:t>
      </w:r>
      <w:r>
        <w:rPr>
          <w:noProof/>
        </w:rPr>
        <w:tab/>
        <w:t>Standard Methods</w:t>
      </w:r>
      <w:bookmarkEnd w:id="6740"/>
      <w:bookmarkEnd w:id="6741"/>
      <w:bookmarkEnd w:id="6742"/>
      <w:bookmarkEnd w:id="6743"/>
      <w:bookmarkEnd w:id="6744"/>
      <w:bookmarkEnd w:id="6745"/>
      <w:bookmarkEnd w:id="6746"/>
      <w:bookmarkEnd w:id="6747"/>
      <w:bookmarkEnd w:id="6748"/>
      <w:bookmarkEnd w:id="6749"/>
      <w:bookmarkEnd w:id="6750"/>
      <w:bookmarkEnd w:id="6751"/>
    </w:p>
    <w:p w14:paraId="67BC3073" w14:textId="210B48D2" w:rsidR="004B37D6" w:rsidRDefault="004B37D6" w:rsidP="004B37D6">
      <w:pPr>
        <w:pStyle w:val="Heading6"/>
        <w:rPr>
          <w:noProof/>
        </w:rPr>
      </w:pPr>
      <w:bookmarkStart w:id="6752" w:name="_Toc94194951"/>
      <w:bookmarkStart w:id="6753" w:name="_Toc97042641"/>
      <w:bookmarkStart w:id="6754" w:name="_Toc97045785"/>
      <w:bookmarkStart w:id="6755" w:name="_Toc97155530"/>
      <w:bookmarkStart w:id="6756" w:name="_Toc101521656"/>
      <w:bookmarkStart w:id="6757" w:name="_Toc138761937"/>
      <w:bookmarkStart w:id="6758" w:name="_Toc145708152"/>
      <w:bookmarkStart w:id="6759" w:name="_Toc160570657"/>
      <w:bookmarkStart w:id="6760" w:name="_Toc162008253"/>
      <w:bookmarkStart w:id="6761" w:name="_Toc185515921"/>
      <w:bookmarkStart w:id="6762" w:name="_Toc192873229"/>
      <w:bookmarkStart w:id="6763" w:name="_Toc195534368"/>
      <w:r>
        <w:t>8.</w:t>
      </w:r>
      <w:r w:rsidR="00211FE5">
        <w:t>8</w:t>
      </w:r>
      <w:r>
        <w:t>.5.2.3</w:t>
      </w:r>
      <w:r>
        <w:rPr>
          <w:noProof/>
        </w:rPr>
        <w:t>.1</w:t>
      </w:r>
      <w:r>
        <w:rPr>
          <w:noProof/>
        </w:rPr>
        <w:tab/>
        <w:t>POST</w:t>
      </w:r>
      <w:bookmarkEnd w:id="6752"/>
      <w:bookmarkEnd w:id="6753"/>
      <w:bookmarkEnd w:id="6754"/>
      <w:bookmarkEnd w:id="6755"/>
      <w:bookmarkEnd w:id="6756"/>
      <w:bookmarkEnd w:id="6757"/>
      <w:bookmarkEnd w:id="6758"/>
      <w:bookmarkEnd w:id="6759"/>
      <w:bookmarkEnd w:id="6760"/>
      <w:bookmarkEnd w:id="6761"/>
      <w:bookmarkEnd w:id="6762"/>
      <w:bookmarkEnd w:id="676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764" w:name="_Toc94194897"/>
      <w:bookmarkStart w:id="6765" w:name="_Toc97042642"/>
      <w:bookmarkStart w:id="6766" w:name="_Toc97045786"/>
      <w:bookmarkStart w:id="6767" w:name="_Toc97155531"/>
      <w:bookmarkStart w:id="6768" w:name="_Toc101521657"/>
      <w:bookmarkStart w:id="6769" w:name="_Toc138761938"/>
      <w:bookmarkStart w:id="6770" w:name="_Toc145708153"/>
      <w:bookmarkStart w:id="6771" w:name="_Toc160570658"/>
      <w:bookmarkStart w:id="6772" w:name="_Toc162008254"/>
      <w:bookmarkStart w:id="6773" w:name="_Toc185515922"/>
      <w:bookmarkStart w:id="6774" w:name="_Toc192873230"/>
      <w:bookmarkStart w:id="6775" w:name="_Toc195534369"/>
      <w:r>
        <w:t>8.</w:t>
      </w:r>
      <w:r w:rsidR="00180B18">
        <w:t>8</w:t>
      </w:r>
      <w:r>
        <w:t>.6</w:t>
      </w:r>
      <w:r>
        <w:tab/>
        <w:t>Data Model</w:t>
      </w:r>
      <w:bookmarkEnd w:id="6764"/>
      <w:bookmarkEnd w:id="6765"/>
      <w:bookmarkEnd w:id="6766"/>
      <w:bookmarkEnd w:id="6767"/>
      <w:bookmarkEnd w:id="6768"/>
      <w:bookmarkEnd w:id="6769"/>
      <w:bookmarkEnd w:id="6770"/>
      <w:bookmarkEnd w:id="6771"/>
      <w:bookmarkEnd w:id="6772"/>
      <w:bookmarkEnd w:id="6773"/>
      <w:bookmarkEnd w:id="6774"/>
      <w:bookmarkEnd w:id="6775"/>
    </w:p>
    <w:p w14:paraId="034B2B86" w14:textId="53E1121D" w:rsidR="004B37D6" w:rsidRDefault="004B37D6" w:rsidP="004B37D6">
      <w:pPr>
        <w:pStyle w:val="Heading4"/>
      </w:pPr>
      <w:bookmarkStart w:id="6776" w:name="_Toc510696633"/>
      <w:bookmarkStart w:id="6777" w:name="_Toc35971428"/>
      <w:bookmarkStart w:id="6778" w:name="_Toc94194898"/>
      <w:bookmarkStart w:id="6779" w:name="_Toc97042643"/>
      <w:bookmarkStart w:id="6780" w:name="_Toc97045787"/>
      <w:bookmarkStart w:id="6781" w:name="_Toc97155532"/>
      <w:bookmarkStart w:id="6782" w:name="_Toc101521658"/>
      <w:bookmarkStart w:id="6783" w:name="_Toc138761939"/>
      <w:bookmarkStart w:id="6784" w:name="_Toc145708154"/>
      <w:bookmarkStart w:id="6785" w:name="_Toc160570659"/>
      <w:bookmarkStart w:id="6786" w:name="_Toc162008255"/>
      <w:bookmarkStart w:id="6787" w:name="_Toc185515923"/>
      <w:bookmarkStart w:id="6788" w:name="_Toc192873231"/>
      <w:bookmarkStart w:id="6789" w:name="_Toc195534370"/>
      <w:r>
        <w:t>8.</w:t>
      </w:r>
      <w:r w:rsidR="00180B18">
        <w:t>8</w:t>
      </w:r>
      <w:r>
        <w:t>.6.1</w:t>
      </w:r>
      <w:r>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790" w:name="_Toc510696634"/>
      <w:bookmarkStart w:id="6791" w:name="_Toc35971429"/>
      <w:bookmarkStart w:id="6792" w:name="_Toc94194899"/>
      <w:bookmarkStart w:id="6793" w:name="_Toc97042644"/>
      <w:bookmarkStart w:id="6794" w:name="_Toc97045788"/>
      <w:bookmarkStart w:id="6795" w:name="_Toc97155533"/>
      <w:bookmarkStart w:id="6796" w:name="_Toc101521659"/>
      <w:bookmarkStart w:id="6797" w:name="_Toc138761940"/>
      <w:bookmarkStart w:id="6798" w:name="_Toc145708155"/>
      <w:bookmarkStart w:id="6799" w:name="_Toc160570660"/>
      <w:bookmarkStart w:id="6800" w:name="_Toc162008256"/>
      <w:bookmarkStart w:id="6801" w:name="_Toc185515924"/>
      <w:bookmarkStart w:id="6802" w:name="_Toc192873232"/>
      <w:bookmarkStart w:id="6803" w:name="_Toc195534371"/>
      <w:r>
        <w:t>8.</w:t>
      </w:r>
      <w:r w:rsidR="00180B18">
        <w:t>8</w:t>
      </w:r>
      <w:r>
        <w:rPr>
          <w:lang w:val="en-US"/>
        </w:rPr>
        <w:t>.6.2</w:t>
      </w:r>
      <w:r>
        <w:rPr>
          <w:lang w:val="en-US"/>
        </w:rPr>
        <w:tab/>
        <w:t>Structured data types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170EED38" w14:textId="0A063A4F" w:rsidR="004B37D6" w:rsidRDefault="004B37D6" w:rsidP="004B37D6">
      <w:pPr>
        <w:pStyle w:val="Heading5"/>
      </w:pPr>
      <w:bookmarkStart w:id="6804" w:name="_Toc510696635"/>
      <w:bookmarkStart w:id="6805" w:name="_Toc35971430"/>
      <w:bookmarkStart w:id="6806" w:name="_Toc94194900"/>
      <w:bookmarkStart w:id="6807" w:name="_Toc97042645"/>
      <w:bookmarkStart w:id="6808" w:name="_Toc97045789"/>
      <w:bookmarkStart w:id="6809" w:name="_Toc97155534"/>
      <w:bookmarkStart w:id="6810" w:name="_Toc101521660"/>
      <w:bookmarkStart w:id="6811" w:name="_Toc138761941"/>
      <w:bookmarkStart w:id="6812" w:name="_Toc145708156"/>
      <w:bookmarkStart w:id="6813" w:name="_Toc160570661"/>
      <w:bookmarkStart w:id="6814" w:name="_Toc162008257"/>
      <w:bookmarkStart w:id="6815" w:name="_Toc185515925"/>
      <w:bookmarkStart w:id="6816" w:name="_Toc192873233"/>
      <w:bookmarkStart w:id="6817" w:name="_Toc195534372"/>
      <w:r>
        <w:t>8.</w:t>
      </w:r>
      <w:r w:rsidR="00180B18">
        <w:t>8</w:t>
      </w:r>
      <w:r>
        <w:t>.6.2.1</w:t>
      </w:r>
      <w:r>
        <w:tab/>
        <w:t>Introduction</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818" w:name="_Toc510696636"/>
      <w:bookmarkStart w:id="6819" w:name="_Toc35971431"/>
      <w:bookmarkStart w:id="6820" w:name="_Toc94194901"/>
      <w:bookmarkStart w:id="6821" w:name="_Toc97042646"/>
      <w:bookmarkStart w:id="6822" w:name="_Toc97045790"/>
      <w:bookmarkStart w:id="6823" w:name="_Toc97155535"/>
      <w:bookmarkStart w:id="6824" w:name="_Toc101521661"/>
      <w:bookmarkStart w:id="6825" w:name="_Toc138761942"/>
      <w:bookmarkStart w:id="6826" w:name="_Toc145708157"/>
      <w:bookmarkStart w:id="6827" w:name="_Toc160570662"/>
      <w:bookmarkStart w:id="6828" w:name="_Toc162008258"/>
      <w:bookmarkStart w:id="6829" w:name="_Toc185515926"/>
      <w:bookmarkStart w:id="6830" w:name="_Toc192873234"/>
      <w:bookmarkStart w:id="6831" w:name="_Toc195534373"/>
      <w:r>
        <w:t>8.</w:t>
      </w:r>
      <w:r w:rsidR="00180B18">
        <w:t>8</w:t>
      </w:r>
      <w:r>
        <w:t>.6.2.2</w:t>
      </w:r>
      <w:r>
        <w:tab/>
        <w:t xml:space="preserve">Type: </w:t>
      </w:r>
      <w:bookmarkEnd w:id="6818"/>
      <w:bookmarkEnd w:id="6819"/>
      <w:bookmarkEnd w:id="6820"/>
      <w:r>
        <w:t>EELACRReq</w:t>
      </w:r>
      <w:bookmarkEnd w:id="6821"/>
      <w:bookmarkEnd w:id="6822"/>
      <w:bookmarkEnd w:id="6823"/>
      <w:bookmarkEnd w:id="6824"/>
      <w:bookmarkEnd w:id="6825"/>
      <w:bookmarkEnd w:id="6826"/>
      <w:bookmarkEnd w:id="6827"/>
      <w:bookmarkEnd w:id="6828"/>
      <w:bookmarkEnd w:id="6829"/>
      <w:bookmarkEnd w:id="6830"/>
      <w:bookmarkEnd w:id="683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832" w:name="_Toc510696637"/>
      <w:bookmarkStart w:id="6833" w:name="_Toc35971432"/>
      <w:bookmarkStart w:id="6834" w:name="_Toc94194902"/>
      <w:bookmarkStart w:id="6835" w:name="_Toc97042647"/>
      <w:bookmarkStart w:id="6836" w:name="_Toc97045791"/>
      <w:bookmarkStart w:id="6837" w:name="_Toc97155536"/>
      <w:bookmarkStart w:id="6838" w:name="_Toc101521662"/>
      <w:bookmarkStart w:id="6839" w:name="_Toc138761943"/>
      <w:bookmarkStart w:id="6840" w:name="_Toc145708158"/>
      <w:bookmarkStart w:id="6841" w:name="_Toc160570663"/>
      <w:bookmarkStart w:id="6842" w:name="_Toc162008259"/>
      <w:bookmarkStart w:id="6843" w:name="_Toc185515927"/>
      <w:bookmarkStart w:id="6844" w:name="_Toc192873235"/>
      <w:bookmarkStart w:id="6845" w:name="_Toc195534374"/>
      <w:r>
        <w:t>8.</w:t>
      </w:r>
      <w:r w:rsidR="00180B18">
        <w:t>8</w:t>
      </w:r>
      <w:r>
        <w:t>.6.2.3</w:t>
      </w:r>
      <w:r>
        <w:tab/>
        <w:t xml:space="preserve">Type: </w:t>
      </w:r>
      <w:bookmarkEnd w:id="6832"/>
      <w:bookmarkEnd w:id="6833"/>
      <w:bookmarkEnd w:id="6834"/>
      <w:r>
        <w:t>EELACRResp</w:t>
      </w:r>
      <w:bookmarkEnd w:id="6835"/>
      <w:bookmarkEnd w:id="6836"/>
      <w:bookmarkEnd w:id="6837"/>
      <w:bookmarkEnd w:id="6838"/>
      <w:bookmarkEnd w:id="6839"/>
      <w:bookmarkEnd w:id="6840"/>
      <w:bookmarkEnd w:id="6841"/>
      <w:bookmarkEnd w:id="6842"/>
      <w:bookmarkEnd w:id="6843"/>
      <w:bookmarkEnd w:id="6844"/>
      <w:bookmarkEnd w:id="6845"/>
    </w:p>
    <w:p w14:paraId="4D860E8C" w14:textId="77777777" w:rsidR="00EF761A" w:rsidRDefault="00EF761A" w:rsidP="00EF761A">
      <w:pPr>
        <w:pStyle w:val="TH"/>
      </w:pPr>
      <w:bookmarkStart w:id="6846" w:name="_Toc510696638"/>
      <w:bookmarkStart w:id="684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848" w:name="_Toc97042648"/>
      <w:bookmarkStart w:id="6849" w:name="_Toc97045792"/>
      <w:bookmarkStart w:id="6850" w:name="_Toc97155537"/>
      <w:bookmarkStart w:id="6851" w:name="_Toc101521663"/>
      <w:bookmarkStart w:id="6852" w:name="_Toc138761944"/>
      <w:bookmarkStart w:id="6853" w:name="_Toc145708159"/>
      <w:bookmarkStart w:id="6854" w:name="_Toc160570664"/>
      <w:bookmarkStart w:id="6855" w:name="_Toc162008260"/>
      <w:bookmarkStart w:id="6856" w:name="_Toc185515928"/>
      <w:bookmarkStart w:id="6857" w:name="_Toc192873236"/>
      <w:bookmarkStart w:id="6858" w:name="_Toc195534375"/>
      <w:bookmarkStart w:id="6859" w:name="_Toc94194909"/>
      <w:r>
        <w:t>8.</w:t>
      </w:r>
      <w:r w:rsidR="00180B18">
        <w:t>8</w:t>
      </w:r>
      <w:r>
        <w:t>.6.2.4</w:t>
      </w:r>
      <w:r>
        <w:tab/>
        <w:t>Type: ACTStatusSubsc</w:t>
      </w:r>
      <w:bookmarkEnd w:id="6848"/>
      <w:bookmarkEnd w:id="6849"/>
      <w:bookmarkEnd w:id="6850"/>
      <w:bookmarkEnd w:id="6851"/>
      <w:bookmarkEnd w:id="6852"/>
      <w:bookmarkEnd w:id="6853"/>
      <w:bookmarkEnd w:id="6854"/>
      <w:bookmarkEnd w:id="6855"/>
      <w:bookmarkEnd w:id="6856"/>
      <w:bookmarkEnd w:id="6857"/>
      <w:bookmarkEnd w:id="6858"/>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860" w:name="_Toc97042649"/>
      <w:bookmarkStart w:id="6861" w:name="_Toc97045793"/>
      <w:bookmarkStart w:id="6862" w:name="_Toc97155538"/>
      <w:bookmarkStart w:id="6863" w:name="_Toc101521664"/>
      <w:bookmarkStart w:id="6864" w:name="_Toc138761945"/>
      <w:bookmarkStart w:id="6865" w:name="_Toc145708160"/>
      <w:bookmarkStart w:id="6866" w:name="_Toc160570665"/>
      <w:bookmarkStart w:id="6867" w:name="_Toc162008261"/>
      <w:bookmarkStart w:id="6868" w:name="_Toc185515929"/>
      <w:bookmarkStart w:id="6869" w:name="_Toc192873237"/>
      <w:bookmarkStart w:id="6870" w:name="_Toc195534376"/>
      <w:r>
        <w:t>8.</w:t>
      </w:r>
      <w:r w:rsidR="00180B18">
        <w:t>8</w:t>
      </w:r>
      <w:r>
        <w:t>.6.2.5</w:t>
      </w:r>
      <w:r>
        <w:tab/>
        <w:t>Type: ACTStatusNotif</w:t>
      </w:r>
      <w:bookmarkEnd w:id="6860"/>
      <w:bookmarkEnd w:id="6861"/>
      <w:bookmarkEnd w:id="6862"/>
      <w:bookmarkEnd w:id="6863"/>
      <w:bookmarkEnd w:id="6864"/>
      <w:bookmarkEnd w:id="6865"/>
      <w:bookmarkEnd w:id="6866"/>
      <w:bookmarkEnd w:id="6867"/>
      <w:bookmarkEnd w:id="6868"/>
      <w:bookmarkEnd w:id="6869"/>
      <w:bookmarkEnd w:id="68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871" w:name="_Toc97042650"/>
      <w:bookmarkStart w:id="6872" w:name="_Toc97045794"/>
      <w:bookmarkStart w:id="6873" w:name="_Toc97155539"/>
      <w:bookmarkStart w:id="6874" w:name="_Toc101521665"/>
      <w:bookmarkStart w:id="6875" w:name="_Toc138761946"/>
      <w:bookmarkStart w:id="6876" w:name="_Toc145708161"/>
      <w:bookmarkStart w:id="6877" w:name="_Toc160570666"/>
      <w:bookmarkStart w:id="6878" w:name="_Toc162008262"/>
      <w:bookmarkStart w:id="6879" w:name="_Toc185515930"/>
      <w:bookmarkStart w:id="6880" w:name="_Toc192873238"/>
      <w:bookmarkStart w:id="6881" w:name="_Toc195534377"/>
      <w:r>
        <w:t>8.</w:t>
      </w:r>
      <w:r w:rsidR="00180B18">
        <w:t>8</w:t>
      </w:r>
      <w:r>
        <w:rPr>
          <w:lang w:val="en-US"/>
        </w:rPr>
        <w:t>.6.3</w:t>
      </w:r>
      <w:r>
        <w:rPr>
          <w:lang w:val="en-US"/>
        </w:rPr>
        <w:tab/>
        <w:t>Simple data types and enumerations</w:t>
      </w:r>
      <w:bookmarkEnd w:id="6846"/>
      <w:bookmarkEnd w:id="6847"/>
      <w:bookmarkEnd w:id="6859"/>
      <w:bookmarkEnd w:id="6871"/>
      <w:bookmarkEnd w:id="6872"/>
      <w:bookmarkEnd w:id="6873"/>
      <w:bookmarkEnd w:id="6874"/>
      <w:bookmarkEnd w:id="6875"/>
      <w:bookmarkEnd w:id="6876"/>
      <w:bookmarkEnd w:id="6877"/>
      <w:bookmarkEnd w:id="6878"/>
      <w:bookmarkEnd w:id="6879"/>
      <w:bookmarkEnd w:id="6880"/>
      <w:bookmarkEnd w:id="6881"/>
    </w:p>
    <w:p w14:paraId="7243C03D" w14:textId="5C65BBD4" w:rsidR="004B37D6" w:rsidRDefault="004B37D6" w:rsidP="004B37D6">
      <w:pPr>
        <w:pStyle w:val="Heading5"/>
      </w:pPr>
      <w:bookmarkStart w:id="6882" w:name="_Toc94194910"/>
      <w:bookmarkStart w:id="6883" w:name="_Toc97042651"/>
      <w:bookmarkStart w:id="6884" w:name="_Toc97045795"/>
      <w:bookmarkStart w:id="6885" w:name="_Toc97155540"/>
      <w:bookmarkStart w:id="6886" w:name="_Toc101521666"/>
      <w:bookmarkStart w:id="6887" w:name="_Toc138761947"/>
      <w:bookmarkStart w:id="6888" w:name="_Toc145708162"/>
      <w:bookmarkStart w:id="6889" w:name="_Toc160570667"/>
      <w:bookmarkStart w:id="6890" w:name="_Toc162008263"/>
      <w:bookmarkStart w:id="6891" w:name="_Toc185515931"/>
      <w:bookmarkStart w:id="6892" w:name="_Toc192873239"/>
      <w:bookmarkStart w:id="6893" w:name="_Toc195534378"/>
      <w:r>
        <w:t>8.</w:t>
      </w:r>
      <w:r w:rsidR="00180B18">
        <w:t>8</w:t>
      </w:r>
      <w:r>
        <w:t>.6.3.1</w:t>
      </w:r>
      <w:r>
        <w:tab/>
        <w:t>Introduction</w:t>
      </w:r>
      <w:bookmarkEnd w:id="6882"/>
      <w:bookmarkEnd w:id="6883"/>
      <w:bookmarkEnd w:id="6884"/>
      <w:bookmarkEnd w:id="6885"/>
      <w:bookmarkEnd w:id="6886"/>
      <w:bookmarkEnd w:id="6887"/>
      <w:bookmarkEnd w:id="6888"/>
      <w:bookmarkEnd w:id="6889"/>
      <w:bookmarkEnd w:id="6890"/>
      <w:bookmarkEnd w:id="6891"/>
      <w:bookmarkEnd w:id="6892"/>
      <w:bookmarkEnd w:id="689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894" w:name="_Toc94194911"/>
      <w:bookmarkStart w:id="6895" w:name="_Toc97042652"/>
      <w:bookmarkStart w:id="6896" w:name="_Toc97045796"/>
      <w:bookmarkStart w:id="6897" w:name="_Toc97155541"/>
      <w:bookmarkStart w:id="6898" w:name="_Toc101521667"/>
      <w:bookmarkStart w:id="6899" w:name="_Toc138761948"/>
      <w:bookmarkStart w:id="6900" w:name="_Toc145708163"/>
      <w:bookmarkStart w:id="6901" w:name="_Toc160570668"/>
      <w:bookmarkStart w:id="6902" w:name="_Toc162008264"/>
      <w:bookmarkStart w:id="6903" w:name="_Toc185515932"/>
      <w:bookmarkStart w:id="6904" w:name="_Toc192873240"/>
      <w:bookmarkStart w:id="6905" w:name="_Toc195534379"/>
      <w:r>
        <w:t>8.</w:t>
      </w:r>
      <w:r w:rsidR="00180B18">
        <w:t>8</w:t>
      </w:r>
      <w:r>
        <w:t>.6.3.2</w:t>
      </w:r>
      <w:r>
        <w:tab/>
        <w:t>Simple data types</w:t>
      </w:r>
      <w:bookmarkEnd w:id="6894"/>
      <w:bookmarkEnd w:id="6895"/>
      <w:bookmarkEnd w:id="6896"/>
      <w:bookmarkEnd w:id="6897"/>
      <w:bookmarkEnd w:id="6898"/>
      <w:bookmarkEnd w:id="6899"/>
      <w:bookmarkEnd w:id="6900"/>
      <w:bookmarkEnd w:id="6901"/>
      <w:bookmarkEnd w:id="6902"/>
      <w:bookmarkEnd w:id="6903"/>
      <w:bookmarkEnd w:id="6904"/>
      <w:bookmarkEnd w:id="690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906" w:name="_Toc510696643"/>
      <w:bookmarkStart w:id="6907" w:name="_Toc35971438"/>
      <w:bookmarkStart w:id="6908" w:name="_Toc94194916"/>
      <w:bookmarkStart w:id="6909" w:name="_Toc97042653"/>
      <w:bookmarkStart w:id="6910" w:name="_Toc97045797"/>
      <w:bookmarkStart w:id="6911" w:name="_Toc97155542"/>
      <w:bookmarkStart w:id="6912" w:name="_Toc101521668"/>
      <w:bookmarkStart w:id="6913" w:name="_Toc138761949"/>
      <w:bookmarkStart w:id="6914" w:name="_Toc145708164"/>
      <w:bookmarkStart w:id="6915" w:name="_Toc160570669"/>
      <w:bookmarkStart w:id="6916" w:name="_Toc162008265"/>
      <w:bookmarkStart w:id="6917" w:name="_Toc185515933"/>
      <w:bookmarkStart w:id="6918" w:name="_Toc192873241"/>
      <w:bookmarkStart w:id="6919" w:name="_Toc195534380"/>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77B6C91C" w14:textId="77777777" w:rsidR="004B37D6" w:rsidRDefault="004B37D6" w:rsidP="004B37D6">
      <w:bookmarkStart w:id="6920" w:name="_Toc510696644"/>
      <w:bookmarkStart w:id="692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922" w:name="_Toc510696646"/>
      <w:bookmarkStart w:id="6923" w:name="_Toc35971441"/>
      <w:bookmarkStart w:id="6924" w:name="_Toc94194917"/>
      <w:bookmarkStart w:id="6925" w:name="_Toc97042654"/>
      <w:bookmarkStart w:id="6926" w:name="_Toc97045798"/>
      <w:bookmarkStart w:id="6927" w:name="_Toc97155543"/>
      <w:bookmarkStart w:id="6928" w:name="_Toc101521669"/>
      <w:bookmarkStart w:id="6929" w:name="_Toc138761950"/>
      <w:bookmarkStart w:id="6930" w:name="_Toc145708165"/>
      <w:bookmarkStart w:id="6931" w:name="_Toc160570670"/>
      <w:bookmarkStart w:id="6932" w:name="_Toc162008266"/>
      <w:bookmarkStart w:id="6933" w:name="_Toc185515934"/>
      <w:bookmarkStart w:id="6934" w:name="_Toc192873242"/>
      <w:bookmarkStart w:id="6935" w:name="_Toc195534381"/>
      <w:bookmarkEnd w:id="6920"/>
      <w:bookmarkEnd w:id="6921"/>
      <w:r>
        <w:t>8.</w:t>
      </w:r>
      <w:r w:rsidR="00180B18">
        <w:t>8</w:t>
      </w:r>
      <w:r>
        <w:t>.6.5</w:t>
      </w:r>
      <w:r>
        <w:tab/>
        <w:t>Binary data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4701DE6" w14:textId="0B157895" w:rsidR="004B37D6" w:rsidRDefault="004B37D6" w:rsidP="004B37D6">
      <w:pPr>
        <w:pStyle w:val="Heading5"/>
      </w:pPr>
      <w:bookmarkStart w:id="6936" w:name="_Toc35971442"/>
      <w:bookmarkStart w:id="6937" w:name="_Toc94194918"/>
      <w:bookmarkStart w:id="6938" w:name="_Toc97042655"/>
      <w:bookmarkStart w:id="6939" w:name="_Toc97045799"/>
      <w:bookmarkStart w:id="6940" w:name="_Toc97155544"/>
      <w:bookmarkStart w:id="6941" w:name="_Toc101521670"/>
      <w:bookmarkStart w:id="6942" w:name="_Toc138761951"/>
      <w:bookmarkStart w:id="6943" w:name="_Toc145708166"/>
      <w:bookmarkStart w:id="6944" w:name="_Toc160570671"/>
      <w:bookmarkStart w:id="6945" w:name="_Toc162008267"/>
      <w:bookmarkStart w:id="6946" w:name="_Toc185515935"/>
      <w:bookmarkStart w:id="6947" w:name="_Toc192873243"/>
      <w:bookmarkStart w:id="6948" w:name="_Toc195534382"/>
      <w:r>
        <w:t>8.</w:t>
      </w:r>
      <w:r w:rsidR="00180B18">
        <w:t>8</w:t>
      </w:r>
      <w:r>
        <w:t>.6.5.1</w:t>
      </w:r>
      <w:r>
        <w:tab/>
        <w:t>Binary Data Types</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949" w:name="_Toc97042656"/>
      <w:bookmarkStart w:id="6950" w:name="_Toc97045800"/>
      <w:bookmarkStart w:id="6951" w:name="_Toc97155545"/>
      <w:bookmarkStart w:id="6952" w:name="_Toc101521671"/>
      <w:bookmarkStart w:id="6953" w:name="_Toc138761952"/>
      <w:bookmarkStart w:id="6954" w:name="_Toc145708167"/>
      <w:bookmarkStart w:id="6955" w:name="_Toc160570672"/>
      <w:bookmarkStart w:id="6956" w:name="_Toc162008268"/>
      <w:bookmarkStart w:id="6957" w:name="_Toc185515936"/>
      <w:bookmarkStart w:id="6958" w:name="_Toc192873244"/>
      <w:bookmarkStart w:id="6959" w:name="_Toc195534383"/>
      <w:r>
        <w:t>8.</w:t>
      </w:r>
      <w:r w:rsidR="00180B18">
        <w:t>8</w:t>
      </w:r>
      <w:r>
        <w:t>.7</w:t>
      </w:r>
      <w:r>
        <w:tab/>
        <w:t>Error Handling</w:t>
      </w:r>
      <w:bookmarkEnd w:id="6949"/>
      <w:bookmarkEnd w:id="6950"/>
      <w:bookmarkEnd w:id="6951"/>
      <w:bookmarkEnd w:id="6952"/>
      <w:bookmarkEnd w:id="6953"/>
      <w:bookmarkEnd w:id="6954"/>
      <w:bookmarkEnd w:id="6955"/>
      <w:bookmarkEnd w:id="6956"/>
      <w:bookmarkEnd w:id="6957"/>
      <w:bookmarkEnd w:id="6958"/>
      <w:bookmarkEnd w:id="6959"/>
    </w:p>
    <w:p w14:paraId="089BCBBB" w14:textId="61BA8E0D" w:rsidR="004B37D6" w:rsidRDefault="004B37D6" w:rsidP="004B37D6">
      <w:pPr>
        <w:pStyle w:val="Heading4"/>
      </w:pPr>
      <w:bookmarkStart w:id="6960" w:name="_Toc35971444"/>
      <w:bookmarkStart w:id="6961" w:name="_Toc94194920"/>
      <w:bookmarkStart w:id="6962" w:name="_Toc97042657"/>
      <w:bookmarkStart w:id="6963" w:name="_Toc97045801"/>
      <w:bookmarkStart w:id="6964" w:name="_Toc97155546"/>
      <w:bookmarkStart w:id="6965" w:name="_Toc101521672"/>
      <w:bookmarkStart w:id="6966" w:name="_Toc138761953"/>
      <w:bookmarkStart w:id="6967" w:name="_Toc145708168"/>
      <w:bookmarkStart w:id="6968" w:name="_Toc160570673"/>
      <w:bookmarkStart w:id="6969" w:name="_Toc162008269"/>
      <w:bookmarkStart w:id="6970" w:name="_Toc185515937"/>
      <w:bookmarkStart w:id="6971" w:name="_Toc192873245"/>
      <w:bookmarkStart w:id="6972" w:name="_Toc195534384"/>
      <w:r>
        <w:t>8.</w:t>
      </w:r>
      <w:r w:rsidR="00180B18">
        <w:t>8</w:t>
      </w:r>
      <w:r>
        <w:t>.7.1</w:t>
      </w:r>
      <w:r>
        <w:tab/>
        <w:t>General</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973" w:name="_Toc35971445"/>
      <w:bookmarkStart w:id="6974" w:name="_Toc94194921"/>
      <w:bookmarkStart w:id="6975" w:name="_Toc97042658"/>
      <w:bookmarkStart w:id="6976" w:name="_Toc97045802"/>
      <w:bookmarkStart w:id="6977" w:name="_Toc97155547"/>
      <w:bookmarkStart w:id="6978" w:name="_Toc101521673"/>
      <w:bookmarkStart w:id="6979" w:name="_Toc138761954"/>
      <w:bookmarkStart w:id="6980" w:name="_Toc145708169"/>
      <w:bookmarkStart w:id="6981" w:name="_Toc160570674"/>
      <w:bookmarkStart w:id="6982" w:name="_Toc162008270"/>
      <w:bookmarkStart w:id="6983" w:name="_Toc185515938"/>
      <w:bookmarkStart w:id="6984" w:name="_Toc192873246"/>
      <w:bookmarkStart w:id="6985" w:name="_Toc195534385"/>
      <w:r>
        <w:t>8.</w:t>
      </w:r>
      <w:r w:rsidR="00180B18">
        <w:t>8</w:t>
      </w:r>
      <w:r>
        <w:t>.7.2</w:t>
      </w:r>
      <w:r>
        <w:tab/>
        <w:t>Protocol Errors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986" w:name="_Toc35971446"/>
      <w:bookmarkStart w:id="6987" w:name="_Toc94194922"/>
      <w:bookmarkStart w:id="6988" w:name="_Toc97042659"/>
      <w:bookmarkStart w:id="6989" w:name="_Toc97045803"/>
      <w:bookmarkStart w:id="6990" w:name="_Toc97155548"/>
      <w:bookmarkStart w:id="6991" w:name="_Toc101521674"/>
      <w:bookmarkStart w:id="6992" w:name="_Toc138761955"/>
      <w:bookmarkStart w:id="6993" w:name="_Toc145708170"/>
      <w:bookmarkStart w:id="6994" w:name="_Toc160570675"/>
      <w:bookmarkStart w:id="6995" w:name="_Toc162008271"/>
      <w:bookmarkStart w:id="6996" w:name="_Toc185515939"/>
      <w:bookmarkStart w:id="6997" w:name="_Toc192873247"/>
      <w:bookmarkStart w:id="6998" w:name="_Toc195534386"/>
      <w:r>
        <w:t>8.</w:t>
      </w:r>
      <w:r w:rsidR="00180B18">
        <w:t>8</w:t>
      </w:r>
      <w:r>
        <w:t>.7.3</w:t>
      </w:r>
      <w:r>
        <w:tab/>
        <w:t>Application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6999" w:name="_Toc97042660"/>
      <w:bookmarkStart w:id="7000" w:name="_Toc97045804"/>
      <w:bookmarkStart w:id="7001" w:name="_Toc97155549"/>
      <w:bookmarkStart w:id="7002" w:name="_Toc101521675"/>
      <w:bookmarkStart w:id="7003" w:name="_Toc138761956"/>
      <w:bookmarkStart w:id="7004" w:name="_Toc145708171"/>
      <w:bookmarkStart w:id="7005" w:name="_Toc160570676"/>
      <w:bookmarkStart w:id="7006" w:name="_Toc162008272"/>
      <w:bookmarkStart w:id="7007" w:name="_Toc185515940"/>
      <w:bookmarkStart w:id="7008" w:name="_Toc192873248"/>
      <w:bookmarkStart w:id="7009" w:name="_Toc195534387"/>
      <w:r>
        <w:t>8.</w:t>
      </w:r>
      <w:r w:rsidR="00180B18">
        <w:t>8</w:t>
      </w:r>
      <w:r>
        <w:t>.8</w:t>
      </w:r>
      <w:r>
        <w:tab/>
        <w:t>Feature negotiation</w:t>
      </w:r>
      <w:bookmarkEnd w:id="6999"/>
      <w:bookmarkEnd w:id="7000"/>
      <w:bookmarkEnd w:id="7001"/>
      <w:bookmarkEnd w:id="7002"/>
      <w:bookmarkEnd w:id="7003"/>
      <w:bookmarkEnd w:id="7004"/>
      <w:bookmarkEnd w:id="7005"/>
      <w:bookmarkEnd w:id="7006"/>
      <w:bookmarkEnd w:id="7007"/>
      <w:bookmarkEnd w:id="7008"/>
      <w:bookmarkEnd w:id="700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7010" w:name="_Toc97042661"/>
      <w:bookmarkStart w:id="7011" w:name="_Toc97045805"/>
      <w:bookmarkStart w:id="7012" w:name="_Toc97155550"/>
      <w:bookmarkStart w:id="7013" w:name="_Toc101521676"/>
      <w:bookmarkStart w:id="7014" w:name="_Toc138761957"/>
      <w:bookmarkStart w:id="7015" w:name="_Toc145708172"/>
      <w:bookmarkStart w:id="7016" w:name="_Toc160570677"/>
      <w:bookmarkStart w:id="7017" w:name="_Toc162008273"/>
      <w:bookmarkStart w:id="7018" w:name="_Toc185515941"/>
      <w:bookmarkStart w:id="7019" w:name="_Toc192873249"/>
      <w:bookmarkStart w:id="7020" w:name="_Toc195534388"/>
      <w:r>
        <w:t>8.</w:t>
      </w:r>
      <w:r w:rsidR="009A6F55">
        <w:t>9</w:t>
      </w:r>
      <w:r>
        <w:tab/>
      </w:r>
      <w:r w:rsidRPr="00310802">
        <w:t>Eees_ACRStatusUpdate</w:t>
      </w:r>
      <w:r>
        <w:t xml:space="preserve"> API</w:t>
      </w:r>
      <w:bookmarkEnd w:id="7010"/>
      <w:bookmarkEnd w:id="7011"/>
      <w:bookmarkEnd w:id="7012"/>
      <w:bookmarkEnd w:id="7013"/>
      <w:bookmarkEnd w:id="7014"/>
      <w:bookmarkEnd w:id="7015"/>
      <w:bookmarkEnd w:id="7016"/>
      <w:bookmarkEnd w:id="7017"/>
      <w:bookmarkEnd w:id="7018"/>
      <w:bookmarkEnd w:id="7019"/>
      <w:bookmarkEnd w:id="7020"/>
    </w:p>
    <w:p w14:paraId="605538DB" w14:textId="322928C9" w:rsidR="00D732EB" w:rsidRDefault="00D732EB" w:rsidP="00D732EB">
      <w:pPr>
        <w:pStyle w:val="Heading3"/>
      </w:pPr>
      <w:bookmarkStart w:id="7021" w:name="_Toc97042662"/>
      <w:bookmarkStart w:id="7022" w:name="_Toc97045806"/>
      <w:bookmarkStart w:id="7023" w:name="_Toc97155551"/>
      <w:bookmarkStart w:id="7024" w:name="_Toc101521677"/>
      <w:bookmarkStart w:id="7025" w:name="_Toc138761958"/>
      <w:bookmarkStart w:id="7026" w:name="_Toc145708173"/>
      <w:bookmarkStart w:id="7027" w:name="_Toc160570678"/>
      <w:bookmarkStart w:id="7028" w:name="_Toc162008274"/>
      <w:bookmarkStart w:id="7029" w:name="_Toc185515942"/>
      <w:bookmarkStart w:id="7030" w:name="_Toc192873250"/>
      <w:bookmarkStart w:id="7031" w:name="_Toc195534389"/>
      <w:r>
        <w:t>8.</w:t>
      </w:r>
      <w:r w:rsidR="009A6F55">
        <w:t>9</w:t>
      </w:r>
      <w:r>
        <w:t>.1</w:t>
      </w:r>
      <w:r>
        <w:tab/>
        <w:t>Introduction</w:t>
      </w:r>
      <w:bookmarkEnd w:id="7021"/>
      <w:bookmarkEnd w:id="7022"/>
      <w:bookmarkEnd w:id="7023"/>
      <w:bookmarkEnd w:id="7024"/>
      <w:bookmarkEnd w:id="7025"/>
      <w:bookmarkEnd w:id="7026"/>
      <w:bookmarkEnd w:id="7027"/>
      <w:bookmarkEnd w:id="7028"/>
      <w:bookmarkEnd w:id="7029"/>
      <w:bookmarkEnd w:id="7030"/>
      <w:bookmarkEnd w:id="703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7032" w:name="_Toc35971392"/>
      <w:bookmarkStart w:id="7033" w:name="_Toc94194873"/>
      <w:bookmarkStart w:id="7034" w:name="_Toc97042663"/>
      <w:bookmarkStart w:id="7035" w:name="_Toc97045807"/>
      <w:bookmarkStart w:id="7036" w:name="_Toc97155552"/>
      <w:bookmarkStart w:id="7037" w:name="_Toc101521678"/>
      <w:bookmarkStart w:id="7038" w:name="_Toc138761959"/>
      <w:bookmarkStart w:id="7039" w:name="_Toc145708174"/>
      <w:bookmarkStart w:id="7040" w:name="_Toc160570679"/>
      <w:bookmarkStart w:id="7041" w:name="_Toc162008275"/>
      <w:bookmarkStart w:id="7042" w:name="_Toc185515943"/>
      <w:bookmarkStart w:id="7043" w:name="_Toc192873251"/>
      <w:bookmarkStart w:id="7044" w:name="_Toc195534390"/>
      <w:r>
        <w:t>8.</w:t>
      </w:r>
      <w:r w:rsidR="009A6F55">
        <w:t>9</w:t>
      </w:r>
      <w:r>
        <w:t>.2</w:t>
      </w:r>
      <w:r>
        <w:tab/>
        <w:t>Usage of HTTP</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7045" w:name="_Toc97042664"/>
      <w:bookmarkStart w:id="7046" w:name="_Toc97045808"/>
      <w:bookmarkStart w:id="7047" w:name="_Toc97155553"/>
      <w:bookmarkStart w:id="7048" w:name="_Toc101521679"/>
      <w:bookmarkStart w:id="7049" w:name="_Toc138761960"/>
      <w:bookmarkStart w:id="7050" w:name="_Toc145708175"/>
      <w:bookmarkStart w:id="7051" w:name="_Toc160570680"/>
      <w:bookmarkStart w:id="7052" w:name="_Toc162008276"/>
      <w:bookmarkStart w:id="7053" w:name="_Toc185515944"/>
      <w:bookmarkStart w:id="7054" w:name="_Toc192873252"/>
      <w:bookmarkStart w:id="7055" w:name="_Toc195534391"/>
      <w:r>
        <w:t>8.</w:t>
      </w:r>
      <w:r w:rsidR="009A6F55">
        <w:t>9</w:t>
      </w:r>
      <w:r>
        <w:t>.3</w:t>
      </w:r>
      <w:r>
        <w:tab/>
        <w:t>Resources</w:t>
      </w:r>
      <w:bookmarkEnd w:id="7045"/>
      <w:bookmarkEnd w:id="7046"/>
      <w:bookmarkEnd w:id="7047"/>
      <w:bookmarkEnd w:id="7048"/>
      <w:bookmarkEnd w:id="7049"/>
      <w:bookmarkEnd w:id="7050"/>
      <w:bookmarkEnd w:id="7051"/>
      <w:bookmarkEnd w:id="7052"/>
      <w:bookmarkEnd w:id="7053"/>
      <w:bookmarkEnd w:id="7054"/>
      <w:bookmarkEnd w:id="705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7056" w:name="_Toc94194875"/>
      <w:bookmarkStart w:id="7057" w:name="_Toc97042665"/>
      <w:bookmarkStart w:id="7058" w:name="_Toc97045809"/>
      <w:bookmarkStart w:id="7059" w:name="_Toc97155554"/>
      <w:bookmarkStart w:id="7060" w:name="_Toc101521680"/>
      <w:bookmarkStart w:id="7061" w:name="_Toc138761961"/>
      <w:bookmarkStart w:id="7062" w:name="_Toc145708176"/>
      <w:bookmarkStart w:id="7063" w:name="_Toc160570681"/>
      <w:bookmarkStart w:id="7064" w:name="_Toc162008277"/>
      <w:bookmarkStart w:id="7065" w:name="_Toc185515945"/>
      <w:bookmarkStart w:id="7066" w:name="_Toc192873253"/>
      <w:bookmarkStart w:id="7067" w:name="_Toc195534392"/>
      <w:r>
        <w:t>8.</w:t>
      </w:r>
      <w:r w:rsidR="009A6F55">
        <w:t>9</w:t>
      </w:r>
      <w:r>
        <w:t>.4</w:t>
      </w:r>
      <w:r>
        <w:tab/>
        <w:t>Custom Operations without associated resources</w:t>
      </w:r>
      <w:bookmarkEnd w:id="7056"/>
      <w:bookmarkEnd w:id="7057"/>
      <w:bookmarkEnd w:id="7058"/>
      <w:bookmarkEnd w:id="7059"/>
      <w:bookmarkEnd w:id="7060"/>
      <w:bookmarkEnd w:id="7061"/>
      <w:bookmarkEnd w:id="7062"/>
      <w:bookmarkEnd w:id="7063"/>
      <w:bookmarkEnd w:id="7064"/>
      <w:bookmarkEnd w:id="7065"/>
      <w:bookmarkEnd w:id="7066"/>
      <w:bookmarkEnd w:id="7067"/>
    </w:p>
    <w:p w14:paraId="3D42972D" w14:textId="415F0957" w:rsidR="002C48AF" w:rsidRDefault="002C48AF" w:rsidP="002C48AF">
      <w:pPr>
        <w:pStyle w:val="Heading4"/>
      </w:pPr>
      <w:bookmarkStart w:id="7068" w:name="_Toc97042666"/>
      <w:bookmarkStart w:id="7069" w:name="_Toc97045810"/>
      <w:bookmarkStart w:id="7070" w:name="_Toc97155555"/>
      <w:bookmarkStart w:id="7071" w:name="_Toc101521681"/>
      <w:bookmarkStart w:id="7072" w:name="_Toc138761962"/>
      <w:bookmarkStart w:id="7073" w:name="_Toc145708177"/>
      <w:bookmarkStart w:id="7074" w:name="_Toc160570682"/>
      <w:bookmarkStart w:id="7075" w:name="_Toc162008278"/>
      <w:bookmarkStart w:id="7076" w:name="_Toc185515946"/>
      <w:bookmarkStart w:id="7077" w:name="_Toc192873254"/>
      <w:bookmarkStart w:id="7078" w:name="_Toc195534393"/>
      <w:r>
        <w:t>8.</w:t>
      </w:r>
      <w:r w:rsidR="009A6F55">
        <w:t>9</w:t>
      </w:r>
      <w:r>
        <w:t>.4.1</w:t>
      </w:r>
      <w:r>
        <w:tab/>
        <w:t>Overview</w:t>
      </w:r>
      <w:bookmarkEnd w:id="7068"/>
      <w:bookmarkEnd w:id="7069"/>
      <w:bookmarkEnd w:id="7070"/>
      <w:bookmarkEnd w:id="7071"/>
      <w:bookmarkEnd w:id="7072"/>
      <w:bookmarkEnd w:id="7073"/>
      <w:bookmarkEnd w:id="7074"/>
      <w:bookmarkEnd w:id="7075"/>
      <w:bookmarkEnd w:id="7076"/>
      <w:bookmarkEnd w:id="7077"/>
      <w:bookmarkEnd w:id="707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7.55pt" o:ole="">
            <v:imagedata r:id="rId33" o:title=""/>
          </v:shape>
          <o:OLEObject Type="Embed" ProgID="Visio.Drawing.15" ShapeID="_x0000_i1036" DrawAspect="Content" ObjectID="_180614699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7079" w:name="_Toc97042667"/>
      <w:bookmarkStart w:id="7080" w:name="_Toc97045811"/>
      <w:bookmarkStart w:id="7081" w:name="_Toc97155556"/>
      <w:bookmarkStart w:id="7082" w:name="_Toc101521682"/>
      <w:bookmarkStart w:id="7083" w:name="_Toc138761963"/>
      <w:bookmarkStart w:id="7084" w:name="_Toc145708178"/>
      <w:bookmarkStart w:id="7085" w:name="_Toc160570683"/>
      <w:bookmarkStart w:id="7086" w:name="_Toc162008279"/>
      <w:bookmarkStart w:id="7087" w:name="_Toc185515947"/>
      <w:bookmarkStart w:id="7088" w:name="_Toc192873255"/>
      <w:bookmarkStart w:id="7089" w:name="_Toc195534394"/>
      <w:r>
        <w:t>8.</w:t>
      </w:r>
      <w:r w:rsidR="009A6F55">
        <w:t>9</w:t>
      </w:r>
      <w:r>
        <w:t>.4.2</w:t>
      </w:r>
      <w:r>
        <w:tab/>
        <w:t>Operation: Request</w:t>
      </w:r>
      <w:r>
        <w:rPr>
          <w:rFonts w:cs="Courier New"/>
          <w:szCs w:val="16"/>
        </w:rPr>
        <w:t>ACRUpdate</w:t>
      </w:r>
      <w:bookmarkEnd w:id="7079"/>
      <w:bookmarkEnd w:id="7080"/>
      <w:bookmarkEnd w:id="7081"/>
      <w:bookmarkEnd w:id="7082"/>
      <w:bookmarkEnd w:id="7083"/>
      <w:bookmarkEnd w:id="7084"/>
      <w:bookmarkEnd w:id="7085"/>
      <w:bookmarkEnd w:id="7086"/>
      <w:bookmarkEnd w:id="7087"/>
      <w:bookmarkEnd w:id="7088"/>
      <w:bookmarkEnd w:id="7089"/>
    </w:p>
    <w:p w14:paraId="5CBD7E87" w14:textId="46942108" w:rsidR="002C48AF" w:rsidRDefault="002C48AF" w:rsidP="002C48AF">
      <w:pPr>
        <w:pStyle w:val="Heading5"/>
      </w:pPr>
      <w:bookmarkStart w:id="7090" w:name="_Toc97042668"/>
      <w:bookmarkStart w:id="7091" w:name="_Toc97045812"/>
      <w:bookmarkStart w:id="7092" w:name="_Toc97155557"/>
      <w:bookmarkStart w:id="7093" w:name="_Toc101521683"/>
      <w:bookmarkStart w:id="7094" w:name="_Toc138761964"/>
      <w:bookmarkStart w:id="7095" w:name="_Toc145708179"/>
      <w:bookmarkStart w:id="7096" w:name="_Toc160570684"/>
      <w:bookmarkStart w:id="7097" w:name="_Toc162008280"/>
      <w:bookmarkStart w:id="7098" w:name="_Toc185515948"/>
      <w:bookmarkStart w:id="7099" w:name="_Toc192873256"/>
      <w:bookmarkStart w:id="7100" w:name="_Toc195534395"/>
      <w:r>
        <w:t>8.</w:t>
      </w:r>
      <w:r w:rsidR="009A6F55">
        <w:t>9</w:t>
      </w:r>
      <w:r>
        <w:t>.4.2.1</w:t>
      </w:r>
      <w:r>
        <w:tab/>
        <w:t>Description</w:t>
      </w:r>
      <w:bookmarkEnd w:id="7090"/>
      <w:bookmarkEnd w:id="7091"/>
      <w:bookmarkEnd w:id="7092"/>
      <w:bookmarkEnd w:id="7093"/>
      <w:bookmarkEnd w:id="7094"/>
      <w:bookmarkEnd w:id="7095"/>
      <w:bookmarkEnd w:id="7096"/>
      <w:bookmarkEnd w:id="7097"/>
      <w:bookmarkEnd w:id="7098"/>
      <w:bookmarkEnd w:id="7099"/>
      <w:bookmarkEnd w:id="7100"/>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7101" w:name="_Toc97042669"/>
      <w:bookmarkStart w:id="7102" w:name="_Toc97045813"/>
      <w:bookmarkStart w:id="7103" w:name="_Toc97155558"/>
      <w:bookmarkStart w:id="7104" w:name="_Toc101521684"/>
      <w:bookmarkStart w:id="7105" w:name="_Toc138761965"/>
      <w:bookmarkStart w:id="7106" w:name="_Toc145708180"/>
      <w:bookmarkStart w:id="7107" w:name="_Toc160570685"/>
      <w:bookmarkStart w:id="7108" w:name="_Toc162008281"/>
      <w:bookmarkStart w:id="7109" w:name="_Toc185515949"/>
      <w:bookmarkStart w:id="7110" w:name="_Toc192873257"/>
      <w:bookmarkStart w:id="7111" w:name="_Toc195534396"/>
      <w:r>
        <w:t>8.</w:t>
      </w:r>
      <w:r w:rsidR="009A6F55">
        <w:t>9</w:t>
      </w:r>
      <w:r>
        <w:t>.4.2.2</w:t>
      </w:r>
      <w:r>
        <w:tab/>
        <w:t>Operation Definition</w:t>
      </w:r>
      <w:bookmarkEnd w:id="7101"/>
      <w:bookmarkEnd w:id="7102"/>
      <w:bookmarkEnd w:id="7103"/>
      <w:bookmarkEnd w:id="7104"/>
      <w:bookmarkEnd w:id="7105"/>
      <w:bookmarkEnd w:id="7106"/>
      <w:bookmarkEnd w:id="7107"/>
      <w:bookmarkEnd w:id="7108"/>
      <w:bookmarkEnd w:id="7109"/>
      <w:bookmarkEnd w:id="7110"/>
      <w:bookmarkEnd w:id="711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7112" w:name="_Toc97042670"/>
      <w:bookmarkStart w:id="7113" w:name="_Toc97045814"/>
      <w:bookmarkStart w:id="7114" w:name="_Toc97155559"/>
      <w:bookmarkStart w:id="7115" w:name="_Toc101521685"/>
      <w:bookmarkStart w:id="7116" w:name="_Toc138761966"/>
      <w:bookmarkStart w:id="7117" w:name="_Toc145708181"/>
      <w:bookmarkStart w:id="7118" w:name="_Toc160570686"/>
      <w:bookmarkStart w:id="7119" w:name="_Toc162008282"/>
      <w:bookmarkStart w:id="7120" w:name="_Toc185515950"/>
      <w:bookmarkStart w:id="7121" w:name="_Toc192873258"/>
      <w:bookmarkStart w:id="7122" w:name="_Toc195534397"/>
      <w:r>
        <w:t>8.</w:t>
      </w:r>
      <w:r w:rsidR="009A6F55">
        <w:t>9</w:t>
      </w:r>
      <w:r>
        <w:t>.5</w:t>
      </w:r>
      <w:r>
        <w:tab/>
        <w:t>Notifications</w:t>
      </w:r>
      <w:bookmarkEnd w:id="7112"/>
      <w:bookmarkEnd w:id="7113"/>
      <w:bookmarkEnd w:id="7114"/>
      <w:bookmarkEnd w:id="7115"/>
      <w:bookmarkEnd w:id="7116"/>
      <w:bookmarkEnd w:id="7117"/>
      <w:bookmarkEnd w:id="7118"/>
      <w:bookmarkEnd w:id="7119"/>
      <w:bookmarkEnd w:id="7120"/>
      <w:bookmarkEnd w:id="7121"/>
      <w:bookmarkEnd w:id="712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7123" w:name="_Toc97042671"/>
      <w:bookmarkStart w:id="7124" w:name="_Toc97045815"/>
      <w:bookmarkStart w:id="7125" w:name="_Toc97155560"/>
      <w:bookmarkStart w:id="7126" w:name="_Toc101521686"/>
      <w:bookmarkStart w:id="7127" w:name="_Toc138761967"/>
      <w:bookmarkStart w:id="7128" w:name="_Toc145708182"/>
      <w:bookmarkStart w:id="7129" w:name="_Toc160570687"/>
      <w:bookmarkStart w:id="7130" w:name="_Toc162008283"/>
      <w:bookmarkStart w:id="7131" w:name="_Toc185515951"/>
      <w:bookmarkStart w:id="7132" w:name="_Toc192873259"/>
      <w:bookmarkStart w:id="7133" w:name="_Toc195534398"/>
      <w:r>
        <w:t>8.</w:t>
      </w:r>
      <w:r w:rsidR="009A6F55">
        <w:t>9</w:t>
      </w:r>
      <w:r>
        <w:t>.6</w:t>
      </w:r>
      <w:r>
        <w:tab/>
        <w:t>Data Model</w:t>
      </w:r>
      <w:bookmarkEnd w:id="7123"/>
      <w:bookmarkEnd w:id="7124"/>
      <w:bookmarkEnd w:id="7125"/>
      <w:bookmarkEnd w:id="7126"/>
      <w:bookmarkEnd w:id="7127"/>
      <w:bookmarkEnd w:id="7128"/>
      <w:bookmarkEnd w:id="7129"/>
      <w:bookmarkEnd w:id="7130"/>
      <w:bookmarkEnd w:id="7131"/>
      <w:bookmarkEnd w:id="7132"/>
      <w:bookmarkEnd w:id="7133"/>
    </w:p>
    <w:p w14:paraId="660A2668" w14:textId="58670620" w:rsidR="00F72222" w:rsidRDefault="00F72222" w:rsidP="00F72222">
      <w:pPr>
        <w:pStyle w:val="Heading4"/>
      </w:pPr>
      <w:bookmarkStart w:id="7134" w:name="_Toc97042672"/>
      <w:bookmarkStart w:id="7135" w:name="_Toc97045816"/>
      <w:bookmarkStart w:id="7136" w:name="_Toc97155561"/>
      <w:bookmarkStart w:id="7137" w:name="_Toc101521687"/>
      <w:bookmarkStart w:id="7138" w:name="_Toc138761968"/>
      <w:bookmarkStart w:id="7139" w:name="_Toc145708183"/>
      <w:bookmarkStart w:id="7140" w:name="_Toc160570688"/>
      <w:bookmarkStart w:id="7141" w:name="_Toc162008284"/>
      <w:bookmarkStart w:id="7142" w:name="_Toc185515952"/>
      <w:bookmarkStart w:id="7143" w:name="_Toc192873260"/>
      <w:bookmarkStart w:id="7144" w:name="_Toc195534399"/>
      <w:r>
        <w:t>8.</w:t>
      </w:r>
      <w:r w:rsidR="009A6F55">
        <w:t>9</w:t>
      </w:r>
      <w:r>
        <w:t>.6.1</w:t>
      </w:r>
      <w:r>
        <w:tab/>
        <w:t>General</w:t>
      </w:r>
      <w:bookmarkEnd w:id="7134"/>
      <w:bookmarkEnd w:id="7135"/>
      <w:bookmarkEnd w:id="7136"/>
      <w:bookmarkEnd w:id="7137"/>
      <w:bookmarkEnd w:id="7138"/>
      <w:bookmarkEnd w:id="7139"/>
      <w:bookmarkEnd w:id="7140"/>
      <w:bookmarkEnd w:id="7141"/>
      <w:bookmarkEnd w:id="7142"/>
      <w:bookmarkEnd w:id="7143"/>
      <w:bookmarkEnd w:id="714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7145" w:name="_Toc97042673"/>
      <w:bookmarkStart w:id="7146" w:name="_Toc97045817"/>
      <w:bookmarkStart w:id="7147" w:name="_Toc97155562"/>
      <w:bookmarkStart w:id="7148" w:name="_Toc101521688"/>
      <w:bookmarkStart w:id="7149" w:name="_Toc138761969"/>
      <w:bookmarkStart w:id="7150" w:name="_Toc145708184"/>
      <w:bookmarkStart w:id="7151" w:name="_Toc160570689"/>
      <w:bookmarkStart w:id="7152" w:name="_Toc162008285"/>
      <w:bookmarkStart w:id="7153" w:name="_Toc185515953"/>
      <w:bookmarkStart w:id="7154" w:name="_Toc192873261"/>
      <w:bookmarkStart w:id="7155" w:name="_Toc195534400"/>
      <w:r>
        <w:t>8.</w:t>
      </w:r>
      <w:r w:rsidR="009A6F55">
        <w:t>9</w:t>
      </w:r>
      <w:r>
        <w:rPr>
          <w:lang w:val="en-US"/>
        </w:rPr>
        <w:t>.6.2</w:t>
      </w:r>
      <w:r>
        <w:rPr>
          <w:lang w:val="en-US"/>
        </w:rPr>
        <w:tab/>
        <w:t>Structured data types</w:t>
      </w:r>
      <w:bookmarkEnd w:id="7145"/>
      <w:bookmarkEnd w:id="7146"/>
      <w:bookmarkEnd w:id="7147"/>
      <w:bookmarkEnd w:id="7148"/>
      <w:bookmarkEnd w:id="7149"/>
      <w:bookmarkEnd w:id="7150"/>
      <w:bookmarkEnd w:id="7151"/>
      <w:bookmarkEnd w:id="7152"/>
      <w:bookmarkEnd w:id="7153"/>
      <w:bookmarkEnd w:id="7154"/>
      <w:bookmarkEnd w:id="7155"/>
    </w:p>
    <w:p w14:paraId="3A057503" w14:textId="674D4936" w:rsidR="00F72222" w:rsidRDefault="00F72222" w:rsidP="00F72222">
      <w:pPr>
        <w:pStyle w:val="Heading5"/>
      </w:pPr>
      <w:bookmarkStart w:id="7156" w:name="_Toc97042674"/>
      <w:bookmarkStart w:id="7157" w:name="_Toc97045818"/>
      <w:bookmarkStart w:id="7158" w:name="_Toc97155563"/>
      <w:bookmarkStart w:id="7159" w:name="_Toc101521689"/>
      <w:bookmarkStart w:id="7160" w:name="_Toc138761970"/>
      <w:bookmarkStart w:id="7161" w:name="_Toc145708185"/>
      <w:bookmarkStart w:id="7162" w:name="_Toc160570690"/>
      <w:bookmarkStart w:id="7163" w:name="_Toc162008286"/>
      <w:bookmarkStart w:id="7164" w:name="_Toc185515954"/>
      <w:bookmarkStart w:id="7165" w:name="_Toc192873262"/>
      <w:bookmarkStart w:id="7166" w:name="_Toc195534401"/>
      <w:r>
        <w:t>8.</w:t>
      </w:r>
      <w:r w:rsidR="009A6F55">
        <w:t>9</w:t>
      </w:r>
      <w:r>
        <w:t>.6.2.1</w:t>
      </w:r>
      <w:r>
        <w:tab/>
        <w:t>Introduction</w:t>
      </w:r>
      <w:bookmarkEnd w:id="7156"/>
      <w:bookmarkEnd w:id="7157"/>
      <w:bookmarkEnd w:id="7158"/>
      <w:bookmarkEnd w:id="7159"/>
      <w:bookmarkEnd w:id="7160"/>
      <w:bookmarkEnd w:id="7161"/>
      <w:bookmarkEnd w:id="7162"/>
      <w:bookmarkEnd w:id="7163"/>
      <w:bookmarkEnd w:id="7164"/>
      <w:bookmarkEnd w:id="7165"/>
      <w:bookmarkEnd w:id="716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7167" w:name="_Toc97042675"/>
      <w:bookmarkStart w:id="7168" w:name="_Toc97045819"/>
      <w:bookmarkStart w:id="7169" w:name="_Toc97155564"/>
      <w:bookmarkStart w:id="7170" w:name="_Toc101521690"/>
      <w:bookmarkStart w:id="7171" w:name="_Toc138761971"/>
      <w:bookmarkStart w:id="7172" w:name="_Toc145708186"/>
      <w:bookmarkStart w:id="7173" w:name="_Toc160570691"/>
      <w:bookmarkStart w:id="7174" w:name="_Toc162008287"/>
      <w:bookmarkStart w:id="7175" w:name="_Toc185515955"/>
      <w:bookmarkStart w:id="7176" w:name="_Toc192873263"/>
      <w:bookmarkStart w:id="7177" w:name="_Toc195534402"/>
      <w:r>
        <w:t>8.</w:t>
      </w:r>
      <w:r w:rsidR="009A6F55">
        <w:t>9</w:t>
      </w:r>
      <w:r>
        <w:t>.6.2.2</w:t>
      </w:r>
      <w:r>
        <w:tab/>
        <w:t>Type: ACRUpdateData</w:t>
      </w:r>
      <w:bookmarkEnd w:id="7167"/>
      <w:bookmarkEnd w:id="7168"/>
      <w:bookmarkEnd w:id="7169"/>
      <w:bookmarkEnd w:id="7170"/>
      <w:bookmarkEnd w:id="7171"/>
      <w:bookmarkEnd w:id="7172"/>
      <w:bookmarkEnd w:id="7173"/>
      <w:bookmarkEnd w:id="7174"/>
      <w:bookmarkEnd w:id="7175"/>
      <w:bookmarkEnd w:id="7176"/>
      <w:bookmarkEnd w:id="717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7178" w:name="_Toc97042676"/>
      <w:bookmarkStart w:id="7179" w:name="_Toc97045820"/>
      <w:bookmarkStart w:id="7180" w:name="_Toc97155565"/>
      <w:bookmarkStart w:id="7181" w:name="_Toc101521691"/>
      <w:bookmarkStart w:id="7182" w:name="_Toc138761972"/>
      <w:bookmarkStart w:id="7183" w:name="_Toc145708187"/>
      <w:bookmarkStart w:id="7184" w:name="_Toc160570692"/>
      <w:bookmarkStart w:id="7185" w:name="_Toc162008288"/>
      <w:bookmarkStart w:id="7186" w:name="_Toc185515956"/>
      <w:bookmarkStart w:id="7187" w:name="_Toc192873264"/>
      <w:bookmarkStart w:id="7188" w:name="_Toc195534403"/>
      <w:r>
        <w:t>8.</w:t>
      </w:r>
      <w:r w:rsidR="009A6F55">
        <w:t>9</w:t>
      </w:r>
      <w:r>
        <w:t>.6.2.3</w:t>
      </w:r>
      <w:r>
        <w:tab/>
        <w:t>Type: ACRDataStatus</w:t>
      </w:r>
      <w:bookmarkEnd w:id="7178"/>
      <w:bookmarkEnd w:id="7179"/>
      <w:bookmarkEnd w:id="7180"/>
      <w:bookmarkEnd w:id="7181"/>
      <w:bookmarkEnd w:id="7182"/>
      <w:bookmarkEnd w:id="7183"/>
      <w:bookmarkEnd w:id="7184"/>
      <w:bookmarkEnd w:id="7185"/>
      <w:bookmarkEnd w:id="7186"/>
      <w:bookmarkEnd w:id="7187"/>
      <w:bookmarkEnd w:id="718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7189" w:name="_Toc101521692"/>
      <w:bookmarkStart w:id="7190" w:name="_Toc138761973"/>
      <w:bookmarkStart w:id="7191" w:name="_Toc145708188"/>
      <w:bookmarkStart w:id="7192" w:name="_Toc160570693"/>
      <w:bookmarkStart w:id="7193" w:name="_Toc162008289"/>
      <w:bookmarkStart w:id="7194" w:name="_Toc185515957"/>
      <w:bookmarkStart w:id="7195" w:name="_Toc192873265"/>
      <w:bookmarkStart w:id="7196" w:name="_Toc195534404"/>
      <w:r>
        <w:t>8.</w:t>
      </w:r>
      <w:r w:rsidR="009A6F55">
        <w:t>9</w:t>
      </w:r>
      <w:r>
        <w:t>.6.2.4</w:t>
      </w:r>
      <w:r>
        <w:tab/>
        <w:t>Type: ACTResultInfo</w:t>
      </w:r>
      <w:bookmarkEnd w:id="7189"/>
      <w:bookmarkEnd w:id="7190"/>
      <w:bookmarkEnd w:id="7191"/>
      <w:bookmarkEnd w:id="7192"/>
      <w:bookmarkEnd w:id="7193"/>
      <w:bookmarkEnd w:id="7194"/>
      <w:bookmarkEnd w:id="7195"/>
      <w:bookmarkEnd w:id="719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7197" w:name="_Toc185515958"/>
      <w:bookmarkStart w:id="7198" w:name="_Toc192873266"/>
      <w:bookmarkStart w:id="7199" w:name="_Toc195534405"/>
      <w:r w:rsidRPr="003418D4">
        <w:t>8.9.6.2.5</w:t>
      </w:r>
      <w:r>
        <w:tab/>
        <w:t>Type: AppGroupInfo</w:t>
      </w:r>
      <w:bookmarkEnd w:id="7197"/>
      <w:bookmarkEnd w:id="7198"/>
      <w:bookmarkEnd w:id="7199"/>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7200" w:name="_Toc97042677"/>
      <w:bookmarkStart w:id="7201" w:name="_Toc97045821"/>
      <w:bookmarkStart w:id="7202" w:name="_Toc97155566"/>
      <w:bookmarkStart w:id="7203" w:name="_Toc101521693"/>
      <w:bookmarkStart w:id="7204" w:name="_Toc138761974"/>
      <w:bookmarkStart w:id="7205" w:name="_Toc145708189"/>
      <w:bookmarkStart w:id="7206" w:name="_Toc160570694"/>
      <w:bookmarkStart w:id="7207" w:name="_Toc162008290"/>
      <w:bookmarkStart w:id="7208" w:name="_Toc185515959"/>
      <w:bookmarkStart w:id="7209" w:name="_Toc192873267"/>
      <w:bookmarkStart w:id="7210" w:name="_Toc195534406"/>
      <w:r>
        <w:t>8.</w:t>
      </w:r>
      <w:r w:rsidR="009A6F55">
        <w:t>9</w:t>
      </w:r>
      <w:r>
        <w:rPr>
          <w:lang w:val="en-US"/>
        </w:rPr>
        <w:t>.6.3</w:t>
      </w:r>
      <w:r>
        <w:rPr>
          <w:lang w:val="en-US"/>
        </w:rPr>
        <w:tab/>
        <w:t>Simple data types and enumerations</w:t>
      </w:r>
      <w:bookmarkEnd w:id="7200"/>
      <w:bookmarkEnd w:id="7201"/>
      <w:bookmarkEnd w:id="7202"/>
      <w:bookmarkEnd w:id="7203"/>
      <w:bookmarkEnd w:id="7204"/>
      <w:bookmarkEnd w:id="7205"/>
      <w:bookmarkEnd w:id="7206"/>
      <w:bookmarkEnd w:id="7207"/>
      <w:bookmarkEnd w:id="7208"/>
      <w:bookmarkEnd w:id="7209"/>
      <w:bookmarkEnd w:id="7210"/>
    </w:p>
    <w:p w14:paraId="59301A56" w14:textId="2EC8CD9B" w:rsidR="00F72222" w:rsidRDefault="00F72222" w:rsidP="00F72222">
      <w:pPr>
        <w:pStyle w:val="Heading5"/>
      </w:pPr>
      <w:bookmarkStart w:id="7211" w:name="_Toc97042678"/>
      <w:bookmarkStart w:id="7212" w:name="_Toc97045822"/>
      <w:bookmarkStart w:id="7213" w:name="_Toc97155567"/>
      <w:bookmarkStart w:id="7214" w:name="_Toc101521694"/>
      <w:bookmarkStart w:id="7215" w:name="_Toc138761975"/>
      <w:bookmarkStart w:id="7216" w:name="_Toc145708190"/>
      <w:bookmarkStart w:id="7217" w:name="_Toc160570695"/>
      <w:bookmarkStart w:id="7218" w:name="_Toc162008291"/>
      <w:bookmarkStart w:id="7219" w:name="_Toc185515960"/>
      <w:bookmarkStart w:id="7220" w:name="_Toc192873268"/>
      <w:bookmarkStart w:id="7221" w:name="_Toc195534407"/>
      <w:r>
        <w:t>8.</w:t>
      </w:r>
      <w:r w:rsidR="009A6F55">
        <w:t>9</w:t>
      </w:r>
      <w:r>
        <w:t>.6.3.1</w:t>
      </w:r>
      <w:r>
        <w:tab/>
        <w:t>Introduction</w:t>
      </w:r>
      <w:bookmarkEnd w:id="7211"/>
      <w:bookmarkEnd w:id="7212"/>
      <w:bookmarkEnd w:id="7213"/>
      <w:bookmarkEnd w:id="7214"/>
      <w:bookmarkEnd w:id="7215"/>
      <w:bookmarkEnd w:id="7216"/>
      <w:bookmarkEnd w:id="7217"/>
      <w:bookmarkEnd w:id="7218"/>
      <w:bookmarkEnd w:id="7219"/>
      <w:bookmarkEnd w:id="7220"/>
      <w:bookmarkEnd w:id="722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7222" w:name="_Toc97042679"/>
      <w:bookmarkStart w:id="7223" w:name="_Toc97045823"/>
      <w:bookmarkStart w:id="7224" w:name="_Toc97155568"/>
      <w:bookmarkStart w:id="7225" w:name="_Toc101521695"/>
      <w:bookmarkStart w:id="7226" w:name="_Toc138761976"/>
      <w:bookmarkStart w:id="7227" w:name="_Toc145708191"/>
      <w:bookmarkStart w:id="7228" w:name="_Toc160570696"/>
      <w:bookmarkStart w:id="7229" w:name="_Toc162008292"/>
      <w:bookmarkStart w:id="7230" w:name="_Toc185515961"/>
      <w:bookmarkStart w:id="7231" w:name="_Toc192873269"/>
      <w:bookmarkStart w:id="7232" w:name="_Toc195534408"/>
      <w:r>
        <w:t>8.</w:t>
      </w:r>
      <w:r w:rsidR="009A6F55">
        <w:t>9</w:t>
      </w:r>
      <w:r>
        <w:t>.6.3.2</w:t>
      </w:r>
      <w:r>
        <w:tab/>
        <w:t>Simple data types</w:t>
      </w:r>
      <w:bookmarkEnd w:id="7222"/>
      <w:bookmarkEnd w:id="7223"/>
      <w:bookmarkEnd w:id="7224"/>
      <w:bookmarkEnd w:id="7225"/>
      <w:bookmarkEnd w:id="7226"/>
      <w:bookmarkEnd w:id="7227"/>
      <w:bookmarkEnd w:id="7228"/>
      <w:bookmarkEnd w:id="7229"/>
      <w:bookmarkEnd w:id="7230"/>
      <w:bookmarkEnd w:id="7231"/>
      <w:bookmarkEnd w:id="723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7233" w:name="_Toc94194912"/>
      <w:bookmarkStart w:id="7234" w:name="_Toc97042680"/>
      <w:bookmarkStart w:id="7235" w:name="_Toc97045824"/>
      <w:bookmarkStart w:id="7236" w:name="_Toc97155569"/>
      <w:bookmarkStart w:id="7237" w:name="_Toc101521696"/>
      <w:bookmarkStart w:id="7238" w:name="_Toc138761977"/>
      <w:bookmarkStart w:id="7239" w:name="_Toc145708192"/>
      <w:bookmarkStart w:id="7240" w:name="_Toc160570697"/>
      <w:bookmarkStart w:id="7241" w:name="_Toc162008293"/>
      <w:bookmarkStart w:id="7242" w:name="_Toc185515962"/>
      <w:bookmarkStart w:id="7243" w:name="_Toc192873270"/>
      <w:bookmarkStart w:id="7244" w:name="_Toc195534409"/>
      <w:r>
        <w:t>8.</w:t>
      </w:r>
      <w:r w:rsidR="009A6F55">
        <w:t>9</w:t>
      </w:r>
      <w:r>
        <w:t>.6.3.3</w:t>
      </w:r>
      <w:r>
        <w:tab/>
        <w:t xml:space="preserve">Enumeration: </w:t>
      </w:r>
      <w:bookmarkEnd w:id="7233"/>
      <w:r>
        <w:t>ACTResult</w:t>
      </w:r>
      <w:bookmarkEnd w:id="7234"/>
      <w:bookmarkEnd w:id="7235"/>
      <w:bookmarkEnd w:id="7236"/>
      <w:bookmarkEnd w:id="7237"/>
      <w:bookmarkEnd w:id="7238"/>
      <w:bookmarkEnd w:id="7239"/>
      <w:bookmarkEnd w:id="7240"/>
      <w:bookmarkEnd w:id="7241"/>
      <w:bookmarkEnd w:id="7242"/>
      <w:bookmarkEnd w:id="7243"/>
      <w:bookmarkEnd w:id="724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7245" w:name="_Toc510696642"/>
            <w:bookmarkStart w:id="7246" w:name="_Toc35971437"/>
            <w:bookmarkStart w:id="724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7248" w:name="_Toc97042681"/>
      <w:bookmarkStart w:id="7249" w:name="_Toc97045825"/>
      <w:bookmarkStart w:id="7250" w:name="_Toc97155570"/>
      <w:bookmarkStart w:id="7251" w:name="_Toc101521697"/>
      <w:bookmarkStart w:id="7252" w:name="_Toc138761978"/>
      <w:bookmarkStart w:id="7253" w:name="_Toc145708193"/>
      <w:bookmarkStart w:id="7254" w:name="_Toc160570698"/>
      <w:bookmarkStart w:id="7255" w:name="_Toc162008294"/>
      <w:bookmarkStart w:id="7256" w:name="_Toc185515963"/>
      <w:bookmarkStart w:id="7257" w:name="_Toc192873271"/>
      <w:bookmarkStart w:id="7258" w:name="_Toc195534410"/>
      <w:bookmarkEnd w:id="7245"/>
      <w:bookmarkEnd w:id="7246"/>
      <w:bookmarkEnd w:id="7247"/>
      <w:r>
        <w:t>8.</w:t>
      </w:r>
      <w:r w:rsidR="009A6F55">
        <w:t>9</w:t>
      </w:r>
      <w:r>
        <w:t>.6.3.4</w:t>
      </w:r>
      <w:r>
        <w:tab/>
        <w:t>Enumeration: E3SubscsStatus</w:t>
      </w:r>
      <w:bookmarkEnd w:id="7248"/>
      <w:bookmarkEnd w:id="7249"/>
      <w:bookmarkEnd w:id="7250"/>
      <w:bookmarkEnd w:id="7251"/>
      <w:bookmarkEnd w:id="7252"/>
      <w:bookmarkEnd w:id="7253"/>
      <w:bookmarkEnd w:id="7254"/>
      <w:bookmarkEnd w:id="7255"/>
      <w:bookmarkEnd w:id="7256"/>
      <w:bookmarkEnd w:id="7257"/>
      <w:bookmarkEnd w:id="725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7259" w:name="_Toc101521698"/>
      <w:bookmarkStart w:id="7260" w:name="_Toc138761979"/>
      <w:bookmarkStart w:id="7261" w:name="_Toc145708194"/>
      <w:bookmarkStart w:id="7262" w:name="_Toc160570699"/>
      <w:bookmarkStart w:id="7263" w:name="_Toc162008295"/>
      <w:bookmarkStart w:id="7264" w:name="_Toc185515964"/>
      <w:bookmarkStart w:id="7265" w:name="_Toc192873272"/>
      <w:bookmarkStart w:id="7266" w:name="_Toc195534411"/>
      <w:r>
        <w:t>8.</w:t>
      </w:r>
      <w:r w:rsidR="009A6F55">
        <w:t>9</w:t>
      </w:r>
      <w:r>
        <w:t>.6.3.5</w:t>
      </w:r>
      <w:r>
        <w:tab/>
        <w:t>Enumeration: ACTFailureCause</w:t>
      </w:r>
      <w:bookmarkEnd w:id="7259"/>
      <w:bookmarkEnd w:id="7260"/>
      <w:bookmarkEnd w:id="7261"/>
      <w:bookmarkEnd w:id="7262"/>
      <w:bookmarkEnd w:id="7263"/>
      <w:bookmarkEnd w:id="7264"/>
      <w:bookmarkEnd w:id="7265"/>
      <w:bookmarkEnd w:id="7266"/>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7267" w:name="_Toc97042682"/>
      <w:bookmarkStart w:id="7268" w:name="_Toc97045826"/>
      <w:bookmarkStart w:id="7269" w:name="_Toc97155571"/>
      <w:bookmarkStart w:id="7270" w:name="_Toc101521699"/>
      <w:bookmarkStart w:id="7271" w:name="_Toc138761980"/>
      <w:bookmarkStart w:id="7272" w:name="_Toc145708195"/>
      <w:bookmarkStart w:id="7273" w:name="_Toc160570700"/>
      <w:bookmarkStart w:id="7274" w:name="_Toc162008296"/>
      <w:bookmarkStart w:id="7275" w:name="_Toc185515965"/>
      <w:bookmarkStart w:id="7276" w:name="_Toc192873273"/>
      <w:bookmarkStart w:id="7277" w:name="_Toc19553441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67"/>
      <w:bookmarkEnd w:id="7268"/>
      <w:bookmarkEnd w:id="7269"/>
      <w:bookmarkEnd w:id="7270"/>
      <w:bookmarkEnd w:id="7271"/>
      <w:bookmarkEnd w:id="7272"/>
      <w:bookmarkEnd w:id="7273"/>
      <w:bookmarkEnd w:id="7274"/>
      <w:bookmarkEnd w:id="7275"/>
      <w:bookmarkEnd w:id="7276"/>
      <w:bookmarkEnd w:id="727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7278" w:name="_Toc97042683"/>
      <w:bookmarkStart w:id="7279" w:name="_Toc97045827"/>
      <w:bookmarkStart w:id="7280" w:name="_Toc97155572"/>
      <w:bookmarkStart w:id="7281" w:name="_Toc101521700"/>
      <w:bookmarkStart w:id="7282" w:name="_Toc138761981"/>
      <w:bookmarkStart w:id="7283" w:name="_Toc145708196"/>
      <w:bookmarkStart w:id="7284" w:name="_Toc160570701"/>
      <w:bookmarkStart w:id="7285" w:name="_Toc162008297"/>
      <w:bookmarkStart w:id="7286" w:name="_Toc185515966"/>
      <w:bookmarkStart w:id="7287" w:name="_Toc192873274"/>
      <w:bookmarkStart w:id="7288" w:name="_Toc195534413"/>
      <w:r>
        <w:t>8.</w:t>
      </w:r>
      <w:r w:rsidR="009A6F55">
        <w:t>9</w:t>
      </w:r>
      <w:r>
        <w:t>.6.5</w:t>
      </w:r>
      <w:r>
        <w:tab/>
        <w:t>Binary data</w:t>
      </w:r>
      <w:bookmarkEnd w:id="7278"/>
      <w:bookmarkEnd w:id="7279"/>
      <w:bookmarkEnd w:id="7280"/>
      <w:bookmarkEnd w:id="7281"/>
      <w:bookmarkEnd w:id="7282"/>
      <w:bookmarkEnd w:id="7283"/>
      <w:bookmarkEnd w:id="7284"/>
      <w:bookmarkEnd w:id="7285"/>
      <w:bookmarkEnd w:id="7286"/>
      <w:bookmarkEnd w:id="7287"/>
      <w:bookmarkEnd w:id="7288"/>
    </w:p>
    <w:p w14:paraId="3F8A5C72" w14:textId="57595DB9" w:rsidR="00F72222" w:rsidRDefault="00F72222" w:rsidP="00F72222">
      <w:pPr>
        <w:pStyle w:val="Heading5"/>
      </w:pPr>
      <w:bookmarkStart w:id="7289" w:name="_Toc97042684"/>
      <w:bookmarkStart w:id="7290" w:name="_Toc97045828"/>
      <w:bookmarkStart w:id="7291" w:name="_Toc97155573"/>
      <w:bookmarkStart w:id="7292" w:name="_Toc101521701"/>
      <w:bookmarkStart w:id="7293" w:name="_Toc138761982"/>
      <w:bookmarkStart w:id="7294" w:name="_Toc145708197"/>
      <w:bookmarkStart w:id="7295" w:name="_Toc160570702"/>
      <w:bookmarkStart w:id="7296" w:name="_Toc162008298"/>
      <w:bookmarkStart w:id="7297" w:name="_Toc185515967"/>
      <w:bookmarkStart w:id="7298" w:name="_Toc192873275"/>
      <w:bookmarkStart w:id="7299" w:name="_Toc195534414"/>
      <w:r>
        <w:t>8.</w:t>
      </w:r>
      <w:r w:rsidR="009A6F55">
        <w:t>9</w:t>
      </w:r>
      <w:r>
        <w:t>.6.5.1</w:t>
      </w:r>
      <w:r>
        <w:tab/>
        <w:t>Binary Data Types</w:t>
      </w:r>
      <w:bookmarkEnd w:id="7289"/>
      <w:bookmarkEnd w:id="7290"/>
      <w:bookmarkEnd w:id="7291"/>
      <w:bookmarkEnd w:id="7292"/>
      <w:bookmarkEnd w:id="7293"/>
      <w:bookmarkEnd w:id="7294"/>
      <w:bookmarkEnd w:id="7295"/>
      <w:bookmarkEnd w:id="7296"/>
      <w:bookmarkEnd w:id="7297"/>
      <w:bookmarkEnd w:id="7298"/>
      <w:bookmarkEnd w:id="729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7300" w:name="_Toc97042685"/>
      <w:bookmarkStart w:id="7301" w:name="_Toc97045829"/>
      <w:bookmarkStart w:id="7302" w:name="_Toc97155574"/>
      <w:bookmarkStart w:id="7303" w:name="_Toc101521702"/>
      <w:bookmarkStart w:id="7304" w:name="_Toc138761983"/>
      <w:bookmarkStart w:id="7305" w:name="_Toc145708198"/>
      <w:bookmarkStart w:id="7306" w:name="_Toc160570703"/>
      <w:bookmarkStart w:id="7307" w:name="_Toc162008299"/>
      <w:bookmarkStart w:id="7308" w:name="_Toc185515968"/>
      <w:bookmarkStart w:id="7309" w:name="_Toc192873276"/>
      <w:bookmarkStart w:id="7310" w:name="_Toc195534415"/>
      <w:r>
        <w:t>8.</w:t>
      </w:r>
      <w:r w:rsidR="009A6F55">
        <w:t>9</w:t>
      </w:r>
      <w:r>
        <w:t>.7</w:t>
      </w:r>
      <w:r>
        <w:tab/>
        <w:t>Error Handling</w:t>
      </w:r>
      <w:bookmarkEnd w:id="7300"/>
      <w:bookmarkEnd w:id="7301"/>
      <w:bookmarkEnd w:id="7302"/>
      <w:bookmarkEnd w:id="7303"/>
      <w:bookmarkEnd w:id="7304"/>
      <w:bookmarkEnd w:id="7305"/>
      <w:bookmarkEnd w:id="7306"/>
      <w:bookmarkEnd w:id="7307"/>
      <w:bookmarkEnd w:id="7308"/>
      <w:bookmarkEnd w:id="7309"/>
      <w:bookmarkEnd w:id="7310"/>
    </w:p>
    <w:p w14:paraId="1B092F49" w14:textId="2BB5ECBE" w:rsidR="00D732EB" w:rsidRDefault="00D732EB" w:rsidP="00D732EB">
      <w:pPr>
        <w:pStyle w:val="Heading4"/>
      </w:pPr>
      <w:bookmarkStart w:id="7311" w:name="_Toc97042686"/>
      <w:bookmarkStart w:id="7312" w:name="_Toc97045830"/>
      <w:bookmarkStart w:id="7313" w:name="_Toc97155575"/>
      <w:bookmarkStart w:id="7314" w:name="_Toc101521703"/>
      <w:bookmarkStart w:id="7315" w:name="_Toc138761984"/>
      <w:bookmarkStart w:id="7316" w:name="_Toc145708199"/>
      <w:bookmarkStart w:id="7317" w:name="_Toc160570704"/>
      <w:bookmarkStart w:id="7318" w:name="_Toc162008300"/>
      <w:bookmarkStart w:id="7319" w:name="_Toc185515969"/>
      <w:bookmarkStart w:id="7320" w:name="_Toc192873277"/>
      <w:bookmarkStart w:id="7321" w:name="_Toc195534416"/>
      <w:r>
        <w:t>8.</w:t>
      </w:r>
      <w:r w:rsidR="009A6F55">
        <w:t>9</w:t>
      </w:r>
      <w:r>
        <w:t>.7.1</w:t>
      </w:r>
      <w:r>
        <w:tab/>
        <w:t>General</w:t>
      </w:r>
      <w:bookmarkEnd w:id="7311"/>
      <w:bookmarkEnd w:id="7312"/>
      <w:bookmarkEnd w:id="7313"/>
      <w:bookmarkEnd w:id="7314"/>
      <w:bookmarkEnd w:id="7315"/>
      <w:bookmarkEnd w:id="7316"/>
      <w:bookmarkEnd w:id="7317"/>
      <w:bookmarkEnd w:id="7318"/>
      <w:bookmarkEnd w:id="7319"/>
      <w:bookmarkEnd w:id="7320"/>
      <w:bookmarkEnd w:id="732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7322" w:name="_Toc97042687"/>
      <w:bookmarkStart w:id="7323" w:name="_Toc97045831"/>
      <w:bookmarkStart w:id="7324" w:name="_Toc97155576"/>
      <w:bookmarkStart w:id="7325" w:name="_Toc101521704"/>
      <w:bookmarkStart w:id="7326" w:name="_Toc138761985"/>
      <w:bookmarkStart w:id="7327" w:name="_Toc145708200"/>
      <w:bookmarkStart w:id="7328" w:name="_Toc160570705"/>
      <w:bookmarkStart w:id="7329" w:name="_Toc162008301"/>
      <w:bookmarkStart w:id="7330" w:name="_Toc185515970"/>
      <w:bookmarkStart w:id="7331" w:name="_Toc192873278"/>
      <w:bookmarkStart w:id="7332" w:name="_Toc195534417"/>
      <w:r>
        <w:t>8.</w:t>
      </w:r>
      <w:r w:rsidR="009A6F55">
        <w:t>9</w:t>
      </w:r>
      <w:r>
        <w:t>.7.2</w:t>
      </w:r>
      <w:r>
        <w:tab/>
        <w:t>Protocol Errors</w:t>
      </w:r>
      <w:bookmarkEnd w:id="7322"/>
      <w:bookmarkEnd w:id="7323"/>
      <w:bookmarkEnd w:id="7324"/>
      <w:bookmarkEnd w:id="7325"/>
      <w:bookmarkEnd w:id="7326"/>
      <w:bookmarkEnd w:id="7327"/>
      <w:bookmarkEnd w:id="7328"/>
      <w:bookmarkEnd w:id="7329"/>
      <w:bookmarkEnd w:id="7330"/>
      <w:bookmarkEnd w:id="7331"/>
      <w:bookmarkEnd w:id="733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7333" w:name="_Toc97042688"/>
      <w:bookmarkStart w:id="7334" w:name="_Toc97045832"/>
      <w:bookmarkStart w:id="7335" w:name="_Toc97155577"/>
      <w:bookmarkStart w:id="7336" w:name="_Toc101521705"/>
      <w:bookmarkStart w:id="7337" w:name="_Toc138761986"/>
      <w:bookmarkStart w:id="7338" w:name="_Toc145708201"/>
      <w:bookmarkStart w:id="7339" w:name="_Toc160570706"/>
      <w:bookmarkStart w:id="7340" w:name="_Toc162008302"/>
      <w:bookmarkStart w:id="7341" w:name="_Toc185515971"/>
      <w:bookmarkStart w:id="7342" w:name="_Toc192873279"/>
      <w:bookmarkStart w:id="7343" w:name="_Toc195534418"/>
      <w:r>
        <w:t>8.</w:t>
      </w:r>
      <w:r w:rsidR="009A6F55">
        <w:t>9</w:t>
      </w:r>
      <w:r>
        <w:t>.7.3</w:t>
      </w:r>
      <w:r>
        <w:tab/>
        <w:t>Application Errors</w:t>
      </w:r>
      <w:bookmarkEnd w:id="7333"/>
      <w:bookmarkEnd w:id="7334"/>
      <w:bookmarkEnd w:id="7335"/>
      <w:bookmarkEnd w:id="7336"/>
      <w:bookmarkEnd w:id="7337"/>
      <w:bookmarkEnd w:id="7338"/>
      <w:bookmarkEnd w:id="7339"/>
      <w:bookmarkEnd w:id="7340"/>
      <w:bookmarkEnd w:id="7341"/>
      <w:bookmarkEnd w:id="7342"/>
      <w:bookmarkEnd w:id="734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7344" w:name="_Toc97042689"/>
      <w:bookmarkStart w:id="7345" w:name="_Toc97045833"/>
      <w:bookmarkStart w:id="7346" w:name="_Toc97155578"/>
      <w:bookmarkStart w:id="7347" w:name="_Toc101521706"/>
      <w:bookmarkStart w:id="7348" w:name="_Toc138761987"/>
      <w:bookmarkStart w:id="7349" w:name="_Toc145708202"/>
      <w:bookmarkStart w:id="7350" w:name="_Toc160570707"/>
      <w:bookmarkStart w:id="7351" w:name="_Toc162008303"/>
      <w:bookmarkStart w:id="7352" w:name="_Toc185515972"/>
      <w:bookmarkStart w:id="7353" w:name="_Toc192873280"/>
      <w:bookmarkStart w:id="7354" w:name="_Toc195534419"/>
      <w:r>
        <w:t>8.</w:t>
      </w:r>
      <w:r w:rsidR="009A6F55">
        <w:t>9</w:t>
      </w:r>
      <w:r>
        <w:t>.8</w:t>
      </w:r>
      <w:r>
        <w:tab/>
        <w:t>Feature negotiation</w:t>
      </w:r>
      <w:bookmarkEnd w:id="7344"/>
      <w:bookmarkEnd w:id="7345"/>
      <w:bookmarkEnd w:id="7346"/>
      <w:bookmarkEnd w:id="7347"/>
      <w:bookmarkEnd w:id="7348"/>
      <w:bookmarkEnd w:id="7349"/>
      <w:bookmarkEnd w:id="7350"/>
      <w:bookmarkEnd w:id="7351"/>
      <w:bookmarkEnd w:id="7352"/>
      <w:bookmarkEnd w:id="7353"/>
      <w:bookmarkEnd w:id="735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7355" w:name="_Toc138761988"/>
      <w:bookmarkStart w:id="7356" w:name="_Toc145708203"/>
      <w:bookmarkStart w:id="7357" w:name="_Toc160570708"/>
      <w:bookmarkStart w:id="7358" w:name="_Toc162008304"/>
      <w:bookmarkStart w:id="7359" w:name="_Toc185515973"/>
      <w:bookmarkStart w:id="7360" w:name="_Toc192873281"/>
      <w:bookmarkStart w:id="7361" w:name="_Toc195534420"/>
      <w:r>
        <w:t>8.</w:t>
      </w:r>
      <w:r w:rsidRPr="006500DF">
        <w:t>10</w:t>
      </w:r>
      <w:r>
        <w:tab/>
      </w:r>
      <w:r w:rsidRPr="00310802">
        <w:t>Eees_ACR</w:t>
      </w:r>
      <w:r>
        <w:t>ParameterInformation API</w:t>
      </w:r>
      <w:bookmarkEnd w:id="7355"/>
      <w:bookmarkEnd w:id="7356"/>
      <w:bookmarkEnd w:id="7357"/>
      <w:bookmarkEnd w:id="7358"/>
      <w:bookmarkEnd w:id="7359"/>
      <w:bookmarkEnd w:id="7360"/>
      <w:bookmarkEnd w:id="7361"/>
    </w:p>
    <w:p w14:paraId="392BF824" w14:textId="77777777" w:rsidR="006500DF" w:rsidRDefault="006500DF" w:rsidP="006500DF">
      <w:pPr>
        <w:pStyle w:val="Heading3"/>
      </w:pPr>
      <w:bookmarkStart w:id="7362" w:name="_Toc138761989"/>
      <w:bookmarkStart w:id="7363" w:name="_Toc145708204"/>
      <w:bookmarkStart w:id="7364" w:name="_Toc160570709"/>
      <w:bookmarkStart w:id="7365" w:name="_Toc162008305"/>
      <w:bookmarkStart w:id="7366" w:name="_Toc185515974"/>
      <w:bookmarkStart w:id="7367" w:name="_Toc192873282"/>
      <w:bookmarkStart w:id="7368" w:name="_Toc195534421"/>
      <w:r>
        <w:t>8.</w:t>
      </w:r>
      <w:r w:rsidRPr="006500DF">
        <w:t>10</w:t>
      </w:r>
      <w:r>
        <w:t>.1</w:t>
      </w:r>
      <w:r>
        <w:tab/>
        <w:t>Introduction</w:t>
      </w:r>
      <w:bookmarkEnd w:id="7362"/>
      <w:bookmarkEnd w:id="7363"/>
      <w:bookmarkEnd w:id="7364"/>
      <w:bookmarkEnd w:id="7365"/>
      <w:bookmarkEnd w:id="7366"/>
      <w:bookmarkEnd w:id="7367"/>
      <w:bookmarkEnd w:id="7368"/>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7369" w:name="_Toc138761990"/>
      <w:bookmarkStart w:id="7370" w:name="_Toc145708205"/>
      <w:bookmarkStart w:id="7371" w:name="_Toc160570710"/>
      <w:bookmarkStart w:id="7372" w:name="_Toc162008306"/>
      <w:bookmarkStart w:id="7373" w:name="_Toc185515975"/>
      <w:bookmarkStart w:id="7374" w:name="_Toc192873283"/>
      <w:bookmarkStart w:id="7375" w:name="_Toc195534422"/>
      <w:r>
        <w:t>8.</w:t>
      </w:r>
      <w:r w:rsidRPr="006500DF">
        <w:t>10</w:t>
      </w:r>
      <w:r>
        <w:t>.2</w:t>
      </w:r>
      <w:r>
        <w:tab/>
        <w:t>Usage of HTTP</w:t>
      </w:r>
      <w:bookmarkEnd w:id="7369"/>
      <w:bookmarkEnd w:id="7370"/>
      <w:bookmarkEnd w:id="7371"/>
      <w:bookmarkEnd w:id="7372"/>
      <w:bookmarkEnd w:id="7373"/>
      <w:bookmarkEnd w:id="7374"/>
      <w:bookmarkEnd w:id="737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7376" w:name="_Toc138761991"/>
      <w:bookmarkStart w:id="7377" w:name="_Toc145708206"/>
      <w:bookmarkStart w:id="7378" w:name="_Toc160570711"/>
      <w:bookmarkStart w:id="7379" w:name="_Toc162008307"/>
      <w:bookmarkStart w:id="7380" w:name="_Toc185515976"/>
      <w:bookmarkStart w:id="7381" w:name="_Toc192873284"/>
      <w:bookmarkStart w:id="7382" w:name="_Toc195534423"/>
      <w:r>
        <w:t>8.</w:t>
      </w:r>
      <w:r w:rsidRPr="006500DF">
        <w:t>10</w:t>
      </w:r>
      <w:r>
        <w:t>.3</w:t>
      </w:r>
      <w:r>
        <w:tab/>
        <w:t>Resources</w:t>
      </w:r>
      <w:bookmarkEnd w:id="7376"/>
      <w:bookmarkEnd w:id="7377"/>
      <w:bookmarkEnd w:id="7378"/>
      <w:bookmarkEnd w:id="7379"/>
      <w:bookmarkEnd w:id="7380"/>
      <w:bookmarkEnd w:id="7381"/>
      <w:bookmarkEnd w:id="738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7383" w:name="_Toc138761992"/>
      <w:bookmarkStart w:id="7384" w:name="_Toc145708207"/>
      <w:bookmarkStart w:id="7385" w:name="_Toc160570712"/>
      <w:bookmarkStart w:id="7386" w:name="_Toc162008308"/>
      <w:bookmarkStart w:id="7387" w:name="_Toc185515977"/>
      <w:bookmarkStart w:id="7388" w:name="_Toc192873285"/>
      <w:bookmarkStart w:id="7389" w:name="_Toc195534424"/>
      <w:r>
        <w:t>8.</w:t>
      </w:r>
      <w:r w:rsidRPr="006500DF">
        <w:t>10</w:t>
      </w:r>
      <w:r>
        <w:t>.4</w:t>
      </w:r>
      <w:r>
        <w:tab/>
        <w:t>Custom Operations without associated resources</w:t>
      </w:r>
      <w:bookmarkEnd w:id="7383"/>
      <w:bookmarkEnd w:id="7384"/>
      <w:bookmarkEnd w:id="7385"/>
      <w:bookmarkEnd w:id="7386"/>
      <w:bookmarkEnd w:id="7387"/>
      <w:bookmarkEnd w:id="7388"/>
      <w:bookmarkEnd w:id="7389"/>
    </w:p>
    <w:p w14:paraId="66BC3921" w14:textId="77777777" w:rsidR="006500DF" w:rsidRDefault="006500DF" w:rsidP="006500DF">
      <w:pPr>
        <w:pStyle w:val="Heading4"/>
      </w:pPr>
      <w:bookmarkStart w:id="7390" w:name="_Toc138761993"/>
      <w:bookmarkStart w:id="7391" w:name="_Toc145708208"/>
      <w:bookmarkStart w:id="7392" w:name="_Toc160570713"/>
      <w:bookmarkStart w:id="7393" w:name="_Toc162008309"/>
      <w:bookmarkStart w:id="7394" w:name="_Toc185515978"/>
      <w:bookmarkStart w:id="7395" w:name="_Toc192873286"/>
      <w:bookmarkStart w:id="7396" w:name="_Toc195534425"/>
      <w:r>
        <w:t>8.</w:t>
      </w:r>
      <w:r w:rsidRPr="006500DF">
        <w:t>10</w:t>
      </w:r>
      <w:r>
        <w:t>.4.1</w:t>
      </w:r>
      <w:r>
        <w:tab/>
        <w:t>Overview</w:t>
      </w:r>
      <w:bookmarkEnd w:id="7390"/>
      <w:bookmarkEnd w:id="7391"/>
      <w:bookmarkEnd w:id="7392"/>
      <w:bookmarkEnd w:id="7393"/>
      <w:bookmarkEnd w:id="7394"/>
      <w:bookmarkEnd w:id="7395"/>
      <w:bookmarkEnd w:id="739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7397" w:name="_MON_1753367741"/>
    <w:bookmarkEnd w:id="7397"/>
    <w:p w14:paraId="3F1E2E99" w14:textId="5A9A3BB4" w:rsidR="006500DF" w:rsidRDefault="002A5BE1" w:rsidP="006500DF">
      <w:pPr>
        <w:pStyle w:val="TH"/>
      </w:pPr>
      <w:r>
        <w:object w:dxaOrig="9620" w:dyaOrig="2196" w14:anchorId="07CB22D6">
          <v:shape id="_x0000_i1037" type="#_x0000_t75" style="width:480.9pt;height:108.9pt" o:ole="">
            <v:imagedata r:id="rId35" o:title=""/>
          </v:shape>
          <o:OLEObject Type="Embed" ProgID="Word.Document.8" ShapeID="_x0000_i1037" DrawAspect="Content" ObjectID="_180614699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7398" w:name="_Toc138761994"/>
      <w:bookmarkStart w:id="7399" w:name="_Toc145708209"/>
      <w:bookmarkStart w:id="7400" w:name="_Toc160570714"/>
      <w:bookmarkStart w:id="7401" w:name="_Toc162008310"/>
      <w:bookmarkStart w:id="7402" w:name="_Toc185515979"/>
      <w:bookmarkStart w:id="7403" w:name="_Toc192873287"/>
      <w:bookmarkStart w:id="7404" w:name="_Toc195534426"/>
      <w:r>
        <w:t>8.</w:t>
      </w:r>
      <w:r w:rsidRPr="006500DF">
        <w:t>10</w:t>
      </w:r>
      <w:r>
        <w:t>.4.2</w:t>
      </w:r>
      <w:r>
        <w:tab/>
        <w:t>Operation: Request</w:t>
      </w:r>
      <w:bookmarkEnd w:id="7398"/>
      <w:bookmarkEnd w:id="7399"/>
      <w:bookmarkEnd w:id="7400"/>
      <w:bookmarkEnd w:id="7401"/>
      <w:bookmarkEnd w:id="7402"/>
      <w:bookmarkEnd w:id="7403"/>
      <w:bookmarkEnd w:id="7404"/>
    </w:p>
    <w:p w14:paraId="78C7C4F5" w14:textId="77777777" w:rsidR="006500DF" w:rsidRDefault="006500DF" w:rsidP="006500DF">
      <w:pPr>
        <w:pStyle w:val="Heading5"/>
      </w:pPr>
      <w:bookmarkStart w:id="7405" w:name="_Toc138761995"/>
      <w:bookmarkStart w:id="7406" w:name="_Toc145708210"/>
      <w:bookmarkStart w:id="7407" w:name="_Toc160570715"/>
      <w:bookmarkStart w:id="7408" w:name="_Toc162008311"/>
      <w:bookmarkStart w:id="7409" w:name="_Toc185515980"/>
      <w:bookmarkStart w:id="7410" w:name="_Toc192873288"/>
      <w:bookmarkStart w:id="7411" w:name="_Toc195534427"/>
      <w:r>
        <w:t>8.</w:t>
      </w:r>
      <w:r w:rsidRPr="006500DF">
        <w:t>10</w:t>
      </w:r>
      <w:r>
        <w:t>.4.2.1</w:t>
      </w:r>
      <w:r>
        <w:tab/>
        <w:t>Description</w:t>
      </w:r>
      <w:bookmarkEnd w:id="7405"/>
      <w:bookmarkEnd w:id="7406"/>
      <w:bookmarkEnd w:id="7407"/>
      <w:bookmarkEnd w:id="7408"/>
      <w:bookmarkEnd w:id="7409"/>
      <w:bookmarkEnd w:id="7410"/>
      <w:bookmarkEnd w:id="741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7412" w:name="_Toc138761996"/>
      <w:bookmarkStart w:id="7413" w:name="_Toc145708211"/>
      <w:bookmarkStart w:id="7414" w:name="_Toc160570716"/>
      <w:bookmarkStart w:id="7415" w:name="_Toc162008312"/>
      <w:bookmarkStart w:id="7416" w:name="_Toc185515981"/>
      <w:bookmarkStart w:id="7417" w:name="_Toc192873289"/>
      <w:bookmarkStart w:id="7418" w:name="_Toc195534428"/>
      <w:r>
        <w:t>8.</w:t>
      </w:r>
      <w:r w:rsidRPr="006500DF">
        <w:t>10</w:t>
      </w:r>
      <w:r>
        <w:t>.4.2.2</w:t>
      </w:r>
      <w:r>
        <w:tab/>
        <w:t>Operation Definition</w:t>
      </w:r>
      <w:bookmarkEnd w:id="7412"/>
      <w:bookmarkEnd w:id="7413"/>
      <w:bookmarkEnd w:id="7414"/>
      <w:bookmarkEnd w:id="7415"/>
      <w:bookmarkEnd w:id="7416"/>
      <w:bookmarkEnd w:id="7417"/>
      <w:bookmarkEnd w:id="741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7419" w:name="_Toc138761997"/>
      <w:bookmarkStart w:id="7420" w:name="_Toc145708212"/>
      <w:bookmarkStart w:id="7421" w:name="_Toc160570717"/>
      <w:bookmarkStart w:id="7422" w:name="_Toc162008313"/>
      <w:bookmarkStart w:id="7423" w:name="_Toc185515982"/>
      <w:bookmarkStart w:id="7424" w:name="_Toc192873290"/>
      <w:bookmarkStart w:id="7425" w:name="_Toc195534429"/>
      <w:r>
        <w:t>8.</w:t>
      </w:r>
      <w:r w:rsidRPr="006500DF">
        <w:t>10</w:t>
      </w:r>
      <w:r>
        <w:t>.5</w:t>
      </w:r>
      <w:r>
        <w:tab/>
        <w:t>Notifications</w:t>
      </w:r>
      <w:bookmarkEnd w:id="7419"/>
      <w:bookmarkEnd w:id="7420"/>
      <w:bookmarkEnd w:id="7421"/>
      <w:bookmarkEnd w:id="7422"/>
      <w:bookmarkEnd w:id="7423"/>
      <w:bookmarkEnd w:id="7424"/>
      <w:bookmarkEnd w:id="742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7426" w:name="_Toc138761998"/>
      <w:bookmarkStart w:id="7427" w:name="_Toc145708213"/>
      <w:bookmarkStart w:id="7428" w:name="_Toc160570718"/>
      <w:bookmarkStart w:id="7429" w:name="_Toc162008314"/>
      <w:bookmarkStart w:id="7430" w:name="_Toc185515983"/>
      <w:bookmarkStart w:id="7431" w:name="_Toc192873291"/>
      <w:bookmarkStart w:id="7432" w:name="_Toc195534430"/>
      <w:r>
        <w:t>8.</w:t>
      </w:r>
      <w:r w:rsidRPr="006500DF">
        <w:t>10</w:t>
      </w:r>
      <w:r>
        <w:t>.6</w:t>
      </w:r>
      <w:r>
        <w:tab/>
        <w:t>Data Model</w:t>
      </w:r>
      <w:bookmarkEnd w:id="7426"/>
      <w:bookmarkEnd w:id="7427"/>
      <w:bookmarkEnd w:id="7428"/>
      <w:bookmarkEnd w:id="7429"/>
      <w:bookmarkEnd w:id="7430"/>
      <w:bookmarkEnd w:id="7431"/>
      <w:bookmarkEnd w:id="7432"/>
    </w:p>
    <w:p w14:paraId="6079564D" w14:textId="77777777" w:rsidR="006500DF" w:rsidRDefault="006500DF" w:rsidP="006500DF">
      <w:pPr>
        <w:pStyle w:val="Heading4"/>
      </w:pPr>
      <w:bookmarkStart w:id="7433" w:name="_Toc138761999"/>
      <w:bookmarkStart w:id="7434" w:name="_Toc145708214"/>
      <w:bookmarkStart w:id="7435" w:name="_Toc160570719"/>
      <w:bookmarkStart w:id="7436" w:name="_Toc162008315"/>
      <w:bookmarkStart w:id="7437" w:name="_Toc185515984"/>
      <w:bookmarkStart w:id="7438" w:name="_Toc192873292"/>
      <w:bookmarkStart w:id="7439" w:name="_Toc195534431"/>
      <w:r>
        <w:t>8.</w:t>
      </w:r>
      <w:r w:rsidRPr="006500DF">
        <w:t>10</w:t>
      </w:r>
      <w:r>
        <w:t>.6.1</w:t>
      </w:r>
      <w:r>
        <w:tab/>
        <w:t>General</w:t>
      </w:r>
      <w:bookmarkEnd w:id="7433"/>
      <w:bookmarkEnd w:id="7434"/>
      <w:bookmarkEnd w:id="7435"/>
      <w:bookmarkEnd w:id="7436"/>
      <w:bookmarkEnd w:id="7437"/>
      <w:bookmarkEnd w:id="7438"/>
      <w:bookmarkEnd w:id="7439"/>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7440" w:name="_Toc138762000"/>
      <w:bookmarkStart w:id="7441" w:name="_Toc145708215"/>
      <w:bookmarkStart w:id="7442" w:name="_Toc160570720"/>
      <w:bookmarkStart w:id="7443" w:name="_Toc162008316"/>
      <w:bookmarkStart w:id="7444" w:name="_Toc185515985"/>
      <w:bookmarkStart w:id="7445" w:name="_Toc192873293"/>
      <w:bookmarkStart w:id="7446" w:name="_Toc195534432"/>
      <w:r>
        <w:t>8.</w:t>
      </w:r>
      <w:r w:rsidRPr="006500DF">
        <w:t>10</w:t>
      </w:r>
      <w:r>
        <w:rPr>
          <w:lang w:val="en-US"/>
        </w:rPr>
        <w:t>.6.2</w:t>
      </w:r>
      <w:r>
        <w:rPr>
          <w:lang w:val="en-US"/>
        </w:rPr>
        <w:tab/>
        <w:t>Structured data types</w:t>
      </w:r>
      <w:bookmarkEnd w:id="7440"/>
      <w:bookmarkEnd w:id="7441"/>
      <w:bookmarkEnd w:id="7442"/>
      <w:bookmarkEnd w:id="7443"/>
      <w:bookmarkEnd w:id="7444"/>
      <w:bookmarkEnd w:id="7445"/>
      <w:bookmarkEnd w:id="7446"/>
    </w:p>
    <w:p w14:paraId="7C4B1A50" w14:textId="77777777" w:rsidR="006500DF" w:rsidRDefault="006500DF" w:rsidP="006500DF">
      <w:pPr>
        <w:pStyle w:val="Heading5"/>
      </w:pPr>
      <w:bookmarkStart w:id="7447" w:name="_Toc138762001"/>
      <w:bookmarkStart w:id="7448" w:name="_Toc145708216"/>
      <w:bookmarkStart w:id="7449" w:name="_Toc160570721"/>
      <w:bookmarkStart w:id="7450" w:name="_Toc162008317"/>
      <w:bookmarkStart w:id="7451" w:name="_Toc185515986"/>
      <w:bookmarkStart w:id="7452" w:name="_Toc192873294"/>
      <w:bookmarkStart w:id="7453" w:name="_Toc195534433"/>
      <w:r>
        <w:t>8.</w:t>
      </w:r>
      <w:r w:rsidRPr="006500DF">
        <w:t>10</w:t>
      </w:r>
      <w:r>
        <w:t>.6.2.1</w:t>
      </w:r>
      <w:r>
        <w:tab/>
        <w:t>Introduction</w:t>
      </w:r>
      <w:bookmarkEnd w:id="7447"/>
      <w:bookmarkEnd w:id="7448"/>
      <w:bookmarkEnd w:id="7449"/>
      <w:bookmarkEnd w:id="7450"/>
      <w:bookmarkEnd w:id="7451"/>
      <w:bookmarkEnd w:id="7452"/>
      <w:bookmarkEnd w:id="745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7454" w:name="_Toc138762002"/>
      <w:bookmarkStart w:id="7455" w:name="_Toc145708217"/>
      <w:bookmarkStart w:id="7456" w:name="_Toc160570722"/>
      <w:bookmarkStart w:id="7457" w:name="_Toc162008318"/>
      <w:bookmarkStart w:id="7458" w:name="_Toc185515987"/>
      <w:bookmarkStart w:id="7459" w:name="_Toc192873295"/>
      <w:bookmarkStart w:id="7460" w:name="_Toc195534434"/>
      <w:r>
        <w:t>8.</w:t>
      </w:r>
      <w:r w:rsidRPr="006500DF">
        <w:t>10</w:t>
      </w:r>
      <w:r>
        <w:t>.6.2.2</w:t>
      </w:r>
      <w:r>
        <w:tab/>
        <w:t>Type: ACRParamsInfo</w:t>
      </w:r>
      <w:bookmarkEnd w:id="7454"/>
      <w:bookmarkEnd w:id="7455"/>
      <w:bookmarkEnd w:id="7456"/>
      <w:bookmarkEnd w:id="7457"/>
      <w:bookmarkEnd w:id="7458"/>
      <w:bookmarkEnd w:id="7459"/>
      <w:bookmarkEnd w:id="746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7461" w:name="_Toc138762003"/>
      <w:bookmarkStart w:id="7462" w:name="_Toc145708218"/>
      <w:bookmarkStart w:id="7463" w:name="_Toc160570723"/>
      <w:bookmarkStart w:id="7464" w:name="_Toc162008319"/>
      <w:bookmarkStart w:id="7465" w:name="_Toc185515988"/>
      <w:bookmarkStart w:id="7466" w:name="_Toc192873296"/>
      <w:bookmarkStart w:id="7467" w:name="_Toc195534435"/>
      <w:r>
        <w:t>8.</w:t>
      </w:r>
      <w:r w:rsidRPr="006500DF">
        <w:t>10</w:t>
      </w:r>
      <w:r>
        <w:rPr>
          <w:lang w:val="en-US"/>
        </w:rPr>
        <w:t>.6.3</w:t>
      </w:r>
      <w:r>
        <w:rPr>
          <w:lang w:val="en-US"/>
        </w:rPr>
        <w:tab/>
        <w:t>Simple data types and enumerations</w:t>
      </w:r>
      <w:bookmarkEnd w:id="7461"/>
      <w:bookmarkEnd w:id="7462"/>
      <w:bookmarkEnd w:id="7463"/>
      <w:bookmarkEnd w:id="7464"/>
      <w:bookmarkEnd w:id="7465"/>
      <w:bookmarkEnd w:id="7466"/>
      <w:bookmarkEnd w:id="7467"/>
    </w:p>
    <w:p w14:paraId="23A1A297" w14:textId="77777777" w:rsidR="006500DF" w:rsidRDefault="006500DF" w:rsidP="006500DF">
      <w:pPr>
        <w:pStyle w:val="Heading5"/>
      </w:pPr>
      <w:bookmarkStart w:id="7468" w:name="_Toc138762004"/>
      <w:bookmarkStart w:id="7469" w:name="_Toc145708219"/>
      <w:bookmarkStart w:id="7470" w:name="_Toc160570724"/>
      <w:bookmarkStart w:id="7471" w:name="_Toc162008320"/>
      <w:bookmarkStart w:id="7472" w:name="_Toc185515989"/>
      <w:bookmarkStart w:id="7473" w:name="_Toc192873297"/>
      <w:bookmarkStart w:id="7474" w:name="_Toc195534436"/>
      <w:r>
        <w:t>8.</w:t>
      </w:r>
      <w:r w:rsidRPr="006500DF">
        <w:t>10</w:t>
      </w:r>
      <w:r>
        <w:t>.6.3.1</w:t>
      </w:r>
      <w:r>
        <w:tab/>
        <w:t>Introduction</w:t>
      </w:r>
      <w:bookmarkEnd w:id="7468"/>
      <w:bookmarkEnd w:id="7469"/>
      <w:bookmarkEnd w:id="7470"/>
      <w:bookmarkEnd w:id="7471"/>
      <w:bookmarkEnd w:id="7472"/>
      <w:bookmarkEnd w:id="7473"/>
      <w:bookmarkEnd w:id="7474"/>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7475" w:name="_Toc138762005"/>
      <w:bookmarkStart w:id="7476" w:name="_Toc145708220"/>
      <w:bookmarkStart w:id="7477" w:name="_Toc160570725"/>
      <w:bookmarkStart w:id="7478" w:name="_Toc162008321"/>
      <w:bookmarkStart w:id="7479" w:name="_Toc185515990"/>
      <w:bookmarkStart w:id="7480" w:name="_Toc192873298"/>
      <w:bookmarkStart w:id="7481" w:name="_Toc195534437"/>
      <w:r>
        <w:t>8.</w:t>
      </w:r>
      <w:r w:rsidRPr="006500DF">
        <w:t>10</w:t>
      </w:r>
      <w:r>
        <w:t>.6.3.2</w:t>
      </w:r>
      <w:r>
        <w:tab/>
        <w:t>Simple data types</w:t>
      </w:r>
      <w:bookmarkEnd w:id="7475"/>
      <w:bookmarkEnd w:id="7476"/>
      <w:bookmarkEnd w:id="7477"/>
      <w:bookmarkEnd w:id="7478"/>
      <w:bookmarkEnd w:id="7479"/>
      <w:bookmarkEnd w:id="7480"/>
      <w:bookmarkEnd w:id="748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7482" w:name="_Toc138762006"/>
      <w:bookmarkStart w:id="7483" w:name="_Toc145708221"/>
      <w:bookmarkStart w:id="7484" w:name="_Toc160570726"/>
      <w:bookmarkStart w:id="7485" w:name="_Toc162008322"/>
      <w:bookmarkStart w:id="7486" w:name="_Toc185515991"/>
      <w:bookmarkStart w:id="7487" w:name="_Toc192873299"/>
      <w:bookmarkStart w:id="7488" w:name="_Toc19553443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482"/>
      <w:bookmarkEnd w:id="7483"/>
      <w:bookmarkEnd w:id="7484"/>
      <w:bookmarkEnd w:id="7485"/>
      <w:bookmarkEnd w:id="7486"/>
      <w:bookmarkEnd w:id="7487"/>
      <w:bookmarkEnd w:id="748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7489" w:name="_Toc138762007"/>
      <w:bookmarkStart w:id="7490" w:name="_Toc145708222"/>
      <w:bookmarkStart w:id="7491" w:name="_Toc160570727"/>
      <w:bookmarkStart w:id="7492" w:name="_Toc162008323"/>
      <w:bookmarkStart w:id="7493" w:name="_Toc185515992"/>
      <w:bookmarkStart w:id="7494" w:name="_Toc192873300"/>
      <w:bookmarkStart w:id="7495" w:name="_Toc195534439"/>
      <w:r>
        <w:t>8.</w:t>
      </w:r>
      <w:r w:rsidRPr="006500DF">
        <w:t>10</w:t>
      </w:r>
      <w:r>
        <w:t>.6.5</w:t>
      </w:r>
      <w:r>
        <w:tab/>
        <w:t>Binary data</w:t>
      </w:r>
      <w:bookmarkEnd w:id="7489"/>
      <w:bookmarkEnd w:id="7490"/>
      <w:bookmarkEnd w:id="7491"/>
      <w:bookmarkEnd w:id="7492"/>
      <w:bookmarkEnd w:id="7493"/>
      <w:bookmarkEnd w:id="7494"/>
      <w:bookmarkEnd w:id="7495"/>
    </w:p>
    <w:p w14:paraId="25BF9A58" w14:textId="77777777" w:rsidR="006500DF" w:rsidRDefault="006500DF" w:rsidP="006500DF">
      <w:pPr>
        <w:pStyle w:val="Heading5"/>
      </w:pPr>
      <w:bookmarkStart w:id="7496" w:name="_Toc138762008"/>
      <w:bookmarkStart w:id="7497" w:name="_Toc145708223"/>
      <w:bookmarkStart w:id="7498" w:name="_Toc160570728"/>
      <w:bookmarkStart w:id="7499" w:name="_Toc162008324"/>
      <w:bookmarkStart w:id="7500" w:name="_Toc185515993"/>
      <w:bookmarkStart w:id="7501" w:name="_Toc192873301"/>
      <w:bookmarkStart w:id="7502" w:name="_Toc195534440"/>
      <w:r>
        <w:t>8.</w:t>
      </w:r>
      <w:r w:rsidRPr="006500DF">
        <w:t>10</w:t>
      </w:r>
      <w:r>
        <w:t>.6.5.1</w:t>
      </w:r>
      <w:r>
        <w:tab/>
        <w:t>Binary Data Types</w:t>
      </w:r>
      <w:bookmarkEnd w:id="7496"/>
      <w:bookmarkEnd w:id="7497"/>
      <w:bookmarkEnd w:id="7498"/>
      <w:bookmarkEnd w:id="7499"/>
      <w:bookmarkEnd w:id="7500"/>
      <w:bookmarkEnd w:id="7501"/>
      <w:bookmarkEnd w:id="750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7503" w:name="_Toc138762009"/>
      <w:bookmarkStart w:id="7504" w:name="_Toc145708224"/>
      <w:bookmarkStart w:id="7505" w:name="_Toc160570729"/>
      <w:bookmarkStart w:id="7506" w:name="_Toc162008325"/>
      <w:bookmarkStart w:id="7507" w:name="_Toc185515994"/>
      <w:bookmarkStart w:id="7508" w:name="_Toc192873302"/>
      <w:bookmarkStart w:id="7509" w:name="_Toc195534441"/>
      <w:r>
        <w:t>8.</w:t>
      </w:r>
      <w:r w:rsidRPr="006500DF">
        <w:t>10</w:t>
      </w:r>
      <w:r>
        <w:t>.7</w:t>
      </w:r>
      <w:r>
        <w:tab/>
        <w:t>Error Handling</w:t>
      </w:r>
      <w:bookmarkEnd w:id="7503"/>
      <w:bookmarkEnd w:id="7504"/>
      <w:bookmarkEnd w:id="7505"/>
      <w:bookmarkEnd w:id="7506"/>
      <w:bookmarkEnd w:id="7507"/>
      <w:bookmarkEnd w:id="7508"/>
      <w:bookmarkEnd w:id="7509"/>
    </w:p>
    <w:p w14:paraId="272C88F7" w14:textId="77777777" w:rsidR="006500DF" w:rsidRDefault="006500DF" w:rsidP="006500DF">
      <w:pPr>
        <w:pStyle w:val="Heading4"/>
      </w:pPr>
      <w:bookmarkStart w:id="7510" w:name="_Toc138762010"/>
      <w:bookmarkStart w:id="7511" w:name="_Toc145708225"/>
      <w:bookmarkStart w:id="7512" w:name="_Toc160570730"/>
      <w:bookmarkStart w:id="7513" w:name="_Toc162008326"/>
      <w:bookmarkStart w:id="7514" w:name="_Toc185515995"/>
      <w:bookmarkStart w:id="7515" w:name="_Toc192873303"/>
      <w:bookmarkStart w:id="7516" w:name="_Toc195534442"/>
      <w:r>
        <w:t>8.</w:t>
      </w:r>
      <w:r w:rsidRPr="006500DF">
        <w:t>10</w:t>
      </w:r>
      <w:r>
        <w:t>.7.1</w:t>
      </w:r>
      <w:r>
        <w:tab/>
        <w:t>General</w:t>
      </w:r>
      <w:bookmarkEnd w:id="7510"/>
      <w:bookmarkEnd w:id="7511"/>
      <w:bookmarkEnd w:id="7512"/>
      <w:bookmarkEnd w:id="7513"/>
      <w:bookmarkEnd w:id="7514"/>
      <w:bookmarkEnd w:id="7515"/>
      <w:bookmarkEnd w:id="751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7517" w:name="_Toc138762011"/>
      <w:bookmarkStart w:id="7518" w:name="_Toc145708226"/>
      <w:bookmarkStart w:id="7519" w:name="_Toc160570731"/>
      <w:bookmarkStart w:id="7520" w:name="_Toc162008327"/>
      <w:bookmarkStart w:id="7521" w:name="_Toc185515996"/>
      <w:bookmarkStart w:id="7522" w:name="_Toc192873304"/>
      <w:bookmarkStart w:id="7523" w:name="_Toc195534443"/>
      <w:r>
        <w:t>8.</w:t>
      </w:r>
      <w:r w:rsidRPr="006500DF">
        <w:t>10</w:t>
      </w:r>
      <w:r>
        <w:t>.7.2</w:t>
      </w:r>
      <w:r>
        <w:tab/>
        <w:t>Protocol Errors</w:t>
      </w:r>
      <w:bookmarkEnd w:id="7517"/>
      <w:bookmarkEnd w:id="7518"/>
      <w:bookmarkEnd w:id="7519"/>
      <w:bookmarkEnd w:id="7520"/>
      <w:bookmarkEnd w:id="7521"/>
      <w:bookmarkEnd w:id="7522"/>
      <w:bookmarkEnd w:id="752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7524" w:name="_Toc138762012"/>
      <w:bookmarkStart w:id="7525" w:name="_Toc145708227"/>
      <w:bookmarkStart w:id="7526" w:name="_Toc160570732"/>
      <w:bookmarkStart w:id="7527" w:name="_Toc162008328"/>
      <w:bookmarkStart w:id="7528" w:name="_Toc185515997"/>
      <w:bookmarkStart w:id="7529" w:name="_Toc192873305"/>
      <w:bookmarkStart w:id="7530" w:name="_Toc195534444"/>
      <w:r>
        <w:t>8.</w:t>
      </w:r>
      <w:r w:rsidRPr="006500DF">
        <w:t>10</w:t>
      </w:r>
      <w:r>
        <w:t>.7.3</w:t>
      </w:r>
      <w:r>
        <w:tab/>
        <w:t>Application Errors</w:t>
      </w:r>
      <w:bookmarkEnd w:id="7524"/>
      <w:bookmarkEnd w:id="7525"/>
      <w:bookmarkEnd w:id="7526"/>
      <w:bookmarkEnd w:id="7527"/>
      <w:bookmarkEnd w:id="7528"/>
      <w:bookmarkEnd w:id="7529"/>
      <w:bookmarkEnd w:id="753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7531" w:name="_Toc138762013"/>
      <w:bookmarkStart w:id="7532" w:name="_Toc145708228"/>
      <w:bookmarkStart w:id="7533" w:name="_Toc160570733"/>
      <w:bookmarkStart w:id="7534" w:name="_Toc162008329"/>
      <w:bookmarkStart w:id="7535" w:name="_Toc185515998"/>
      <w:bookmarkStart w:id="7536" w:name="_Toc192873306"/>
      <w:bookmarkStart w:id="7537" w:name="_Toc195534445"/>
      <w:r>
        <w:t>8.</w:t>
      </w:r>
      <w:r w:rsidRPr="006500DF">
        <w:t>10</w:t>
      </w:r>
      <w:r>
        <w:t>.8</w:t>
      </w:r>
      <w:r>
        <w:tab/>
        <w:t>Feature negotiation</w:t>
      </w:r>
      <w:bookmarkEnd w:id="7531"/>
      <w:bookmarkEnd w:id="7532"/>
      <w:bookmarkEnd w:id="7533"/>
      <w:bookmarkEnd w:id="7534"/>
      <w:bookmarkEnd w:id="7535"/>
      <w:bookmarkEnd w:id="7536"/>
      <w:bookmarkEnd w:id="753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7538" w:name="_Toc145708229"/>
      <w:bookmarkStart w:id="7539" w:name="_Toc160570734"/>
      <w:bookmarkStart w:id="7540" w:name="_Toc162008330"/>
      <w:bookmarkStart w:id="7541" w:name="_Toc185515999"/>
      <w:bookmarkStart w:id="7542" w:name="_Toc192873307"/>
      <w:bookmarkStart w:id="7543" w:name="_Toc195534446"/>
      <w:r>
        <w:t>8.</w:t>
      </w:r>
      <w:r w:rsidRPr="006500DF">
        <w:t>1</w:t>
      </w:r>
      <w:r>
        <w:t>1</w:t>
      </w:r>
      <w:r>
        <w:tab/>
      </w:r>
      <w:r w:rsidRPr="00310802">
        <w:t>Eees_</w:t>
      </w:r>
      <w:r>
        <w:t>CommonEAS</w:t>
      </w:r>
      <w:r w:rsidR="00C808F1" w:rsidRPr="00310802">
        <w:t>A</w:t>
      </w:r>
      <w:r w:rsidR="00C808F1">
        <w:t>nnouncement</w:t>
      </w:r>
      <w:r>
        <w:t xml:space="preserve"> API</w:t>
      </w:r>
      <w:bookmarkEnd w:id="7538"/>
      <w:bookmarkEnd w:id="7539"/>
      <w:bookmarkEnd w:id="7540"/>
      <w:bookmarkEnd w:id="7541"/>
      <w:bookmarkEnd w:id="7542"/>
      <w:bookmarkEnd w:id="7543"/>
    </w:p>
    <w:p w14:paraId="0468AFE3" w14:textId="77777777" w:rsidR="00A678DC" w:rsidRDefault="00A678DC" w:rsidP="00A678DC">
      <w:pPr>
        <w:pStyle w:val="Heading3"/>
      </w:pPr>
      <w:bookmarkStart w:id="7544" w:name="_Toc145708230"/>
      <w:bookmarkStart w:id="7545" w:name="_Toc160570735"/>
      <w:bookmarkStart w:id="7546" w:name="_Toc162008331"/>
      <w:bookmarkStart w:id="7547" w:name="_Toc185516000"/>
      <w:bookmarkStart w:id="7548" w:name="_Toc192873308"/>
      <w:bookmarkStart w:id="7549" w:name="_Toc195534447"/>
      <w:r>
        <w:t>8.</w:t>
      </w:r>
      <w:r w:rsidRPr="006500DF">
        <w:t>1</w:t>
      </w:r>
      <w:r>
        <w:t>1.1</w:t>
      </w:r>
      <w:r>
        <w:tab/>
        <w:t>Introduction</w:t>
      </w:r>
      <w:bookmarkEnd w:id="7544"/>
      <w:bookmarkEnd w:id="7545"/>
      <w:bookmarkEnd w:id="7546"/>
      <w:bookmarkEnd w:id="7547"/>
      <w:bookmarkEnd w:id="7548"/>
      <w:bookmarkEnd w:id="754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7550" w:name="_Toc145708231"/>
      <w:bookmarkStart w:id="7551" w:name="_Toc160570736"/>
      <w:bookmarkStart w:id="7552" w:name="_Toc162008332"/>
      <w:bookmarkStart w:id="7553" w:name="_Toc185516001"/>
      <w:bookmarkStart w:id="7554" w:name="_Toc192873309"/>
      <w:bookmarkStart w:id="7555" w:name="_Toc195534448"/>
      <w:r>
        <w:t>8.11.2</w:t>
      </w:r>
      <w:r>
        <w:tab/>
        <w:t>Usage of HTTP</w:t>
      </w:r>
      <w:bookmarkEnd w:id="7550"/>
      <w:bookmarkEnd w:id="7551"/>
      <w:bookmarkEnd w:id="7552"/>
      <w:bookmarkEnd w:id="7553"/>
      <w:bookmarkEnd w:id="7554"/>
      <w:bookmarkEnd w:id="755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7556" w:name="_Toc145708232"/>
      <w:bookmarkStart w:id="7557" w:name="_Toc160570737"/>
      <w:bookmarkStart w:id="7558" w:name="_Toc162008333"/>
      <w:bookmarkStart w:id="7559" w:name="_Toc185516002"/>
      <w:bookmarkStart w:id="7560" w:name="_Toc192873310"/>
      <w:bookmarkStart w:id="7561" w:name="_Toc195534449"/>
      <w:r>
        <w:t>8.11.3</w:t>
      </w:r>
      <w:r>
        <w:tab/>
        <w:t>Resources</w:t>
      </w:r>
      <w:bookmarkEnd w:id="7556"/>
      <w:bookmarkEnd w:id="7557"/>
      <w:bookmarkEnd w:id="7558"/>
      <w:bookmarkEnd w:id="7559"/>
      <w:bookmarkEnd w:id="7560"/>
      <w:bookmarkEnd w:id="756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7562" w:name="_Toc145708233"/>
      <w:bookmarkStart w:id="7563" w:name="_Toc160570738"/>
      <w:bookmarkStart w:id="7564" w:name="_Toc162008334"/>
      <w:bookmarkStart w:id="7565" w:name="_Toc185516003"/>
      <w:bookmarkStart w:id="7566" w:name="_Toc192873311"/>
      <w:bookmarkStart w:id="7567" w:name="_Toc195534450"/>
      <w:r>
        <w:t>8.11.4</w:t>
      </w:r>
      <w:r>
        <w:tab/>
        <w:t>Custom Operations without associated resources</w:t>
      </w:r>
      <w:bookmarkEnd w:id="7562"/>
      <w:bookmarkEnd w:id="7563"/>
      <w:bookmarkEnd w:id="7564"/>
      <w:bookmarkEnd w:id="7565"/>
      <w:bookmarkEnd w:id="7566"/>
      <w:bookmarkEnd w:id="7567"/>
    </w:p>
    <w:p w14:paraId="23ABA5B7" w14:textId="77777777" w:rsidR="00A678DC" w:rsidRDefault="00A678DC" w:rsidP="00A678DC">
      <w:pPr>
        <w:pStyle w:val="Heading4"/>
      </w:pPr>
      <w:bookmarkStart w:id="7568" w:name="_Toc145708234"/>
      <w:bookmarkStart w:id="7569" w:name="_Toc160570739"/>
      <w:bookmarkStart w:id="7570" w:name="_Toc162008335"/>
      <w:bookmarkStart w:id="7571" w:name="_Toc185516004"/>
      <w:bookmarkStart w:id="7572" w:name="_Toc192873312"/>
      <w:bookmarkStart w:id="7573" w:name="_Toc195534451"/>
      <w:r>
        <w:t>8.11.4.1</w:t>
      </w:r>
      <w:r>
        <w:tab/>
        <w:t>Overview</w:t>
      </w:r>
      <w:bookmarkEnd w:id="7568"/>
      <w:bookmarkEnd w:id="7569"/>
      <w:bookmarkEnd w:id="7570"/>
      <w:bookmarkEnd w:id="7571"/>
      <w:bookmarkEnd w:id="7572"/>
      <w:bookmarkEnd w:id="7573"/>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7574" w:name="_MON_1765634609"/>
    <w:bookmarkEnd w:id="7574"/>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80614699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7575" w:name="_Toc145708235"/>
      <w:bookmarkStart w:id="7576" w:name="_Toc160570740"/>
      <w:bookmarkStart w:id="7577" w:name="_Toc162008336"/>
      <w:bookmarkStart w:id="7578" w:name="_Toc185516005"/>
      <w:bookmarkStart w:id="7579" w:name="_Toc192873313"/>
      <w:bookmarkStart w:id="7580" w:name="_Toc195534452"/>
      <w:r>
        <w:t>8.11.4.2</w:t>
      </w:r>
      <w:r>
        <w:tab/>
        <w:t xml:space="preserve">Operation: </w:t>
      </w:r>
      <w:bookmarkEnd w:id="7575"/>
      <w:r w:rsidR="00C808F1">
        <w:t>Declare</w:t>
      </w:r>
      <w:bookmarkEnd w:id="7576"/>
      <w:bookmarkEnd w:id="7577"/>
      <w:bookmarkEnd w:id="7578"/>
      <w:bookmarkEnd w:id="7579"/>
      <w:bookmarkEnd w:id="7580"/>
    </w:p>
    <w:p w14:paraId="53795001" w14:textId="77777777" w:rsidR="00A678DC" w:rsidRDefault="00A678DC" w:rsidP="00A678DC">
      <w:pPr>
        <w:pStyle w:val="Heading5"/>
      </w:pPr>
      <w:bookmarkStart w:id="7581" w:name="_Toc145708236"/>
      <w:bookmarkStart w:id="7582" w:name="_Toc160570741"/>
      <w:bookmarkStart w:id="7583" w:name="_Toc162008337"/>
      <w:bookmarkStart w:id="7584" w:name="_Toc185516006"/>
      <w:bookmarkStart w:id="7585" w:name="_Toc192873314"/>
      <w:bookmarkStart w:id="7586" w:name="_Toc195534453"/>
      <w:r>
        <w:t>8.11.4.2.1</w:t>
      </w:r>
      <w:r>
        <w:tab/>
        <w:t>Description</w:t>
      </w:r>
      <w:bookmarkEnd w:id="7581"/>
      <w:bookmarkEnd w:id="7582"/>
      <w:bookmarkEnd w:id="7583"/>
      <w:bookmarkEnd w:id="7584"/>
      <w:bookmarkEnd w:id="7585"/>
      <w:bookmarkEnd w:id="758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7587" w:name="_Toc145708237"/>
      <w:bookmarkStart w:id="7588" w:name="_Toc160570742"/>
      <w:bookmarkStart w:id="7589" w:name="_Toc162008338"/>
      <w:bookmarkStart w:id="7590" w:name="_Toc185516007"/>
      <w:bookmarkStart w:id="7591" w:name="_Toc192873315"/>
      <w:bookmarkStart w:id="7592" w:name="_Toc195534454"/>
      <w:r>
        <w:t>8.11.4.2.2</w:t>
      </w:r>
      <w:r>
        <w:tab/>
        <w:t>Operation Definition</w:t>
      </w:r>
      <w:bookmarkEnd w:id="7587"/>
      <w:bookmarkEnd w:id="7588"/>
      <w:bookmarkEnd w:id="7589"/>
      <w:bookmarkEnd w:id="7590"/>
      <w:bookmarkEnd w:id="7591"/>
      <w:bookmarkEnd w:id="759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7593" w:name="_Toc145708238"/>
      <w:bookmarkStart w:id="7594" w:name="_Toc160570743"/>
      <w:bookmarkStart w:id="7595" w:name="_Toc162008339"/>
      <w:bookmarkStart w:id="7596" w:name="_Toc185516008"/>
      <w:bookmarkStart w:id="7597" w:name="_Toc192873316"/>
      <w:bookmarkStart w:id="7598" w:name="_Toc195534455"/>
      <w:r>
        <w:t>8.11.5</w:t>
      </w:r>
      <w:r>
        <w:tab/>
        <w:t>Notifications</w:t>
      </w:r>
      <w:bookmarkEnd w:id="7593"/>
      <w:bookmarkEnd w:id="7594"/>
      <w:bookmarkEnd w:id="7595"/>
      <w:bookmarkEnd w:id="7596"/>
      <w:bookmarkEnd w:id="7597"/>
      <w:bookmarkEnd w:id="759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7599" w:name="_Toc145708239"/>
      <w:bookmarkStart w:id="7600" w:name="_Toc160570744"/>
      <w:bookmarkStart w:id="7601" w:name="_Toc162008340"/>
      <w:bookmarkStart w:id="7602" w:name="_Toc185516009"/>
      <w:bookmarkStart w:id="7603" w:name="_Toc192873317"/>
      <w:bookmarkStart w:id="7604" w:name="_Toc195534456"/>
      <w:r>
        <w:t>8.11.6</w:t>
      </w:r>
      <w:r>
        <w:tab/>
        <w:t>Data Model</w:t>
      </w:r>
      <w:bookmarkEnd w:id="7599"/>
      <w:bookmarkEnd w:id="7600"/>
      <w:bookmarkEnd w:id="7601"/>
      <w:bookmarkEnd w:id="7602"/>
      <w:bookmarkEnd w:id="7603"/>
      <w:bookmarkEnd w:id="7604"/>
    </w:p>
    <w:p w14:paraId="3004085F" w14:textId="77777777" w:rsidR="00A678DC" w:rsidRDefault="00A678DC" w:rsidP="00A678DC">
      <w:pPr>
        <w:pStyle w:val="Heading4"/>
      </w:pPr>
      <w:bookmarkStart w:id="7605" w:name="_Toc145708240"/>
      <w:bookmarkStart w:id="7606" w:name="_Toc160570745"/>
      <w:bookmarkStart w:id="7607" w:name="_Toc162008341"/>
      <w:bookmarkStart w:id="7608" w:name="_Toc185516010"/>
      <w:bookmarkStart w:id="7609" w:name="_Toc192873318"/>
      <w:bookmarkStart w:id="7610" w:name="_Toc195534457"/>
      <w:r>
        <w:t>8.11.6.1</w:t>
      </w:r>
      <w:r>
        <w:tab/>
        <w:t>General</w:t>
      </w:r>
      <w:bookmarkEnd w:id="7605"/>
      <w:bookmarkEnd w:id="7606"/>
      <w:bookmarkEnd w:id="7607"/>
      <w:bookmarkEnd w:id="7608"/>
      <w:bookmarkEnd w:id="7609"/>
      <w:bookmarkEnd w:id="761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7611" w:name="_Toc145708241"/>
      <w:bookmarkStart w:id="7612" w:name="_Toc160570746"/>
      <w:bookmarkStart w:id="7613" w:name="_Toc162008342"/>
      <w:bookmarkStart w:id="7614" w:name="_Toc185516011"/>
      <w:bookmarkStart w:id="7615" w:name="_Toc192873319"/>
      <w:bookmarkStart w:id="7616" w:name="_Toc195534458"/>
      <w:r>
        <w:t>8.11</w:t>
      </w:r>
      <w:r>
        <w:rPr>
          <w:lang w:val="en-US"/>
        </w:rPr>
        <w:t>.6.2</w:t>
      </w:r>
      <w:r>
        <w:rPr>
          <w:lang w:val="en-US"/>
        </w:rPr>
        <w:tab/>
        <w:t>Structured data types</w:t>
      </w:r>
      <w:bookmarkEnd w:id="7611"/>
      <w:bookmarkEnd w:id="7612"/>
      <w:bookmarkEnd w:id="7613"/>
      <w:bookmarkEnd w:id="7614"/>
      <w:bookmarkEnd w:id="7615"/>
      <w:bookmarkEnd w:id="7616"/>
    </w:p>
    <w:p w14:paraId="2A200A13" w14:textId="77777777" w:rsidR="00A678DC" w:rsidRDefault="00A678DC" w:rsidP="00A678DC">
      <w:pPr>
        <w:pStyle w:val="Heading5"/>
      </w:pPr>
      <w:bookmarkStart w:id="7617" w:name="_Toc145708242"/>
      <w:bookmarkStart w:id="7618" w:name="_Toc160570747"/>
      <w:bookmarkStart w:id="7619" w:name="_Toc162008343"/>
      <w:bookmarkStart w:id="7620" w:name="_Toc185516012"/>
      <w:bookmarkStart w:id="7621" w:name="_Toc192873320"/>
      <w:bookmarkStart w:id="7622" w:name="_Toc195534459"/>
      <w:r>
        <w:t>8.11.6.2.1</w:t>
      </w:r>
      <w:r>
        <w:tab/>
        <w:t>Introduction</w:t>
      </w:r>
      <w:bookmarkEnd w:id="7617"/>
      <w:bookmarkEnd w:id="7618"/>
      <w:bookmarkEnd w:id="7619"/>
      <w:bookmarkEnd w:id="7620"/>
      <w:bookmarkEnd w:id="7621"/>
      <w:bookmarkEnd w:id="762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7623" w:name="_Toc145708243"/>
      <w:bookmarkStart w:id="7624" w:name="_Toc160570748"/>
      <w:bookmarkStart w:id="7625" w:name="_Toc162008344"/>
      <w:bookmarkStart w:id="7626" w:name="_Toc185516013"/>
      <w:bookmarkStart w:id="7627" w:name="_Toc192873321"/>
      <w:bookmarkStart w:id="7628" w:name="_Toc195534460"/>
      <w:r>
        <w:t>8.11.6.2.2</w:t>
      </w:r>
      <w:r>
        <w:tab/>
        <w:t>Type: CommonEASInfo</w:t>
      </w:r>
      <w:bookmarkEnd w:id="7623"/>
      <w:bookmarkEnd w:id="7624"/>
      <w:bookmarkEnd w:id="7625"/>
      <w:bookmarkEnd w:id="7626"/>
      <w:bookmarkEnd w:id="7627"/>
      <w:bookmarkEnd w:id="762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7629" w:name="_Toc185516014"/>
      <w:bookmarkStart w:id="7630" w:name="_Toc192873322"/>
      <w:bookmarkStart w:id="7631" w:name="_Toc195534461"/>
      <w:r>
        <w:t>8.11.6.2.</w:t>
      </w:r>
      <w:r w:rsidRPr="003418D4">
        <w:t>3</w:t>
      </w:r>
      <w:r>
        <w:tab/>
        <w:t>Type: CommonEASInfoDecResp</w:t>
      </w:r>
      <w:bookmarkEnd w:id="7629"/>
      <w:bookmarkEnd w:id="7630"/>
      <w:bookmarkEnd w:id="7631"/>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7632" w:name="_Toc185516015"/>
      <w:bookmarkStart w:id="7633" w:name="_Toc192873323"/>
      <w:bookmarkStart w:id="7634" w:name="_Toc195534462"/>
      <w:r>
        <w:t>8.11.6.2.</w:t>
      </w:r>
      <w:r w:rsidRPr="003418D4">
        <w:t>4</w:t>
      </w:r>
      <w:r>
        <w:tab/>
        <w:t>Type: GrpConnInfo</w:t>
      </w:r>
      <w:bookmarkEnd w:id="7632"/>
      <w:bookmarkEnd w:id="7633"/>
      <w:bookmarkEnd w:id="7634"/>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7635" w:name="_Toc145708244"/>
      <w:bookmarkStart w:id="7636" w:name="_Toc160570749"/>
      <w:bookmarkStart w:id="7637" w:name="_Toc162008345"/>
      <w:bookmarkStart w:id="7638" w:name="_Toc185516016"/>
      <w:bookmarkStart w:id="7639" w:name="_Toc192873324"/>
      <w:bookmarkStart w:id="7640" w:name="_Toc195534463"/>
      <w:r>
        <w:t>8.11</w:t>
      </w:r>
      <w:r>
        <w:rPr>
          <w:lang w:val="en-US"/>
        </w:rPr>
        <w:t>.6.3</w:t>
      </w:r>
      <w:r>
        <w:rPr>
          <w:lang w:val="en-US"/>
        </w:rPr>
        <w:tab/>
        <w:t>Simple data types and enumerations</w:t>
      </w:r>
      <w:bookmarkEnd w:id="7635"/>
      <w:bookmarkEnd w:id="7636"/>
      <w:bookmarkEnd w:id="7637"/>
      <w:bookmarkEnd w:id="7638"/>
      <w:bookmarkEnd w:id="7639"/>
      <w:bookmarkEnd w:id="7640"/>
    </w:p>
    <w:p w14:paraId="521ECBE6" w14:textId="77777777" w:rsidR="00A678DC" w:rsidRDefault="00A678DC" w:rsidP="00A678DC">
      <w:pPr>
        <w:pStyle w:val="Heading5"/>
      </w:pPr>
      <w:bookmarkStart w:id="7641" w:name="_Toc145708245"/>
      <w:bookmarkStart w:id="7642" w:name="_Toc160570750"/>
      <w:bookmarkStart w:id="7643" w:name="_Toc162008346"/>
      <w:bookmarkStart w:id="7644" w:name="_Toc185516017"/>
      <w:bookmarkStart w:id="7645" w:name="_Toc192873325"/>
      <w:bookmarkStart w:id="7646" w:name="_Toc195534464"/>
      <w:r>
        <w:t>8.11.6.3.1</w:t>
      </w:r>
      <w:r>
        <w:tab/>
        <w:t>Introduction</w:t>
      </w:r>
      <w:bookmarkEnd w:id="7641"/>
      <w:bookmarkEnd w:id="7642"/>
      <w:bookmarkEnd w:id="7643"/>
      <w:bookmarkEnd w:id="7644"/>
      <w:bookmarkEnd w:id="7645"/>
      <w:bookmarkEnd w:id="764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7647" w:name="_Toc145708246"/>
      <w:bookmarkStart w:id="7648" w:name="_Toc160570751"/>
      <w:bookmarkStart w:id="7649" w:name="_Toc162008347"/>
      <w:bookmarkStart w:id="7650" w:name="_Toc185516018"/>
      <w:bookmarkStart w:id="7651" w:name="_Toc192873326"/>
      <w:bookmarkStart w:id="7652" w:name="_Toc195534465"/>
      <w:r>
        <w:t>8.11.6.3.2</w:t>
      </w:r>
      <w:r>
        <w:tab/>
        <w:t>Simple data types</w:t>
      </w:r>
      <w:bookmarkEnd w:id="7647"/>
      <w:bookmarkEnd w:id="7648"/>
      <w:bookmarkEnd w:id="7649"/>
      <w:bookmarkEnd w:id="7650"/>
      <w:bookmarkEnd w:id="7651"/>
      <w:bookmarkEnd w:id="765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7653" w:name="_Toc145708247"/>
      <w:bookmarkStart w:id="7654" w:name="_Toc160570752"/>
      <w:bookmarkStart w:id="7655" w:name="_Toc162008348"/>
      <w:bookmarkStart w:id="7656" w:name="_Toc185516019"/>
      <w:bookmarkStart w:id="7657" w:name="_Toc192873327"/>
      <w:bookmarkStart w:id="7658" w:name="_Toc19553446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53"/>
      <w:bookmarkEnd w:id="7654"/>
      <w:bookmarkEnd w:id="7655"/>
      <w:bookmarkEnd w:id="7656"/>
      <w:bookmarkEnd w:id="7657"/>
      <w:bookmarkEnd w:id="765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7659" w:name="_Toc145708248"/>
      <w:bookmarkStart w:id="7660" w:name="_Toc160570753"/>
      <w:bookmarkStart w:id="7661" w:name="_Toc162008349"/>
      <w:bookmarkStart w:id="7662" w:name="_Toc185516020"/>
      <w:bookmarkStart w:id="7663" w:name="_Toc192873328"/>
      <w:bookmarkStart w:id="7664" w:name="_Toc195534467"/>
      <w:r>
        <w:t>8.11.6.5</w:t>
      </w:r>
      <w:r>
        <w:tab/>
        <w:t>Binary data</w:t>
      </w:r>
      <w:bookmarkEnd w:id="7659"/>
      <w:bookmarkEnd w:id="7660"/>
      <w:bookmarkEnd w:id="7661"/>
      <w:bookmarkEnd w:id="7662"/>
      <w:bookmarkEnd w:id="7663"/>
      <w:bookmarkEnd w:id="7664"/>
    </w:p>
    <w:p w14:paraId="174C8F50" w14:textId="77777777" w:rsidR="00A678DC" w:rsidRDefault="00A678DC" w:rsidP="00A678DC">
      <w:pPr>
        <w:pStyle w:val="Heading5"/>
      </w:pPr>
      <w:bookmarkStart w:id="7665" w:name="_Toc145708249"/>
      <w:bookmarkStart w:id="7666" w:name="_Toc160570754"/>
      <w:bookmarkStart w:id="7667" w:name="_Toc162008350"/>
      <w:bookmarkStart w:id="7668" w:name="_Toc185516021"/>
      <w:bookmarkStart w:id="7669" w:name="_Toc192873329"/>
      <w:bookmarkStart w:id="7670" w:name="_Toc195534468"/>
      <w:r>
        <w:t>8.11.6.5.1</w:t>
      </w:r>
      <w:r>
        <w:tab/>
        <w:t>Binary Data Types</w:t>
      </w:r>
      <w:bookmarkEnd w:id="7665"/>
      <w:bookmarkEnd w:id="7666"/>
      <w:bookmarkEnd w:id="7667"/>
      <w:bookmarkEnd w:id="7668"/>
      <w:bookmarkEnd w:id="7669"/>
      <w:bookmarkEnd w:id="767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7671" w:name="_Toc145708250"/>
      <w:bookmarkStart w:id="7672" w:name="_Toc160570755"/>
      <w:bookmarkStart w:id="7673" w:name="_Toc162008351"/>
      <w:bookmarkStart w:id="7674" w:name="_Toc185516022"/>
      <w:bookmarkStart w:id="7675" w:name="_Toc192873330"/>
      <w:bookmarkStart w:id="7676" w:name="_Toc195534469"/>
      <w:r>
        <w:t>8.11.7</w:t>
      </w:r>
      <w:r>
        <w:tab/>
        <w:t>Error Handling</w:t>
      </w:r>
      <w:bookmarkEnd w:id="7671"/>
      <w:bookmarkEnd w:id="7672"/>
      <w:bookmarkEnd w:id="7673"/>
      <w:bookmarkEnd w:id="7674"/>
      <w:bookmarkEnd w:id="7675"/>
      <w:bookmarkEnd w:id="7676"/>
    </w:p>
    <w:p w14:paraId="165CBB4D" w14:textId="77777777" w:rsidR="00A678DC" w:rsidRDefault="00A678DC" w:rsidP="00A678DC">
      <w:pPr>
        <w:pStyle w:val="Heading4"/>
      </w:pPr>
      <w:bookmarkStart w:id="7677" w:name="_Toc145708251"/>
      <w:bookmarkStart w:id="7678" w:name="_Toc160570756"/>
      <w:bookmarkStart w:id="7679" w:name="_Toc162008352"/>
      <w:bookmarkStart w:id="7680" w:name="_Toc185516023"/>
      <w:bookmarkStart w:id="7681" w:name="_Toc192873331"/>
      <w:bookmarkStart w:id="7682" w:name="_Toc195534470"/>
      <w:r>
        <w:t>8.11.7.1</w:t>
      </w:r>
      <w:r>
        <w:tab/>
        <w:t>General</w:t>
      </w:r>
      <w:bookmarkEnd w:id="7677"/>
      <w:bookmarkEnd w:id="7678"/>
      <w:bookmarkEnd w:id="7679"/>
      <w:bookmarkEnd w:id="7680"/>
      <w:bookmarkEnd w:id="7681"/>
      <w:bookmarkEnd w:id="7682"/>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7683" w:name="_Toc145708252"/>
      <w:bookmarkStart w:id="7684" w:name="_Toc160570757"/>
      <w:bookmarkStart w:id="7685" w:name="_Toc162008353"/>
      <w:bookmarkStart w:id="7686" w:name="_Toc185516024"/>
      <w:bookmarkStart w:id="7687" w:name="_Toc192873332"/>
      <w:bookmarkStart w:id="7688" w:name="_Toc195534471"/>
      <w:r>
        <w:t>8.11.7.2</w:t>
      </w:r>
      <w:r>
        <w:tab/>
        <w:t>Protocol Errors</w:t>
      </w:r>
      <w:bookmarkEnd w:id="7683"/>
      <w:bookmarkEnd w:id="7684"/>
      <w:bookmarkEnd w:id="7685"/>
      <w:bookmarkEnd w:id="7686"/>
      <w:bookmarkEnd w:id="7687"/>
      <w:bookmarkEnd w:id="768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7689" w:name="_Toc145708253"/>
      <w:bookmarkStart w:id="7690" w:name="_Toc160570758"/>
      <w:bookmarkStart w:id="7691" w:name="_Toc162008354"/>
      <w:bookmarkStart w:id="7692" w:name="_Toc185516025"/>
      <w:bookmarkStart w:id="7693" w:name="_Toc192873333"/>
      <w:bookmarkStart w:id="7694" w:name="_Toc195534472"/>
      <w:r>
        <w:t>8.11.7.3</w:t>
      </w:r>
      <w:r>
        <w:tab/>
        <w:t>Application Errors</w:t>
      </w:r>
      <w:bookmarkEnd w:id="7689"/>
      <w:bookmarkEnd w:id="7690"/>
      <w:bookmarkEnd w:id="7691"/>
      <w:bookmarkEnd w:id="7692"/>
      <w:bookmarkEnd w:id="7693"/>
      <w:bookmarkEnd w:id="7694"/>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7695" w:name="_Toc145708254"/>
      <w:bookmarkStart w:id="7696" w:name="_Toc160570759"/>
      <w:bookmarkStart w:id="7697" w:name="_Toc162008355"/>
      <w:bookmarkStart w:id="7698" w:name="_Toc185516026"/>
      <w:bookmarkStart w:id="7699" w:name="_Toc192873334"/>
      <w:bookmarkStart w:id="7700" w:name="_Toc195534473"/>
      <w:r>
        <w:t>8.11.8</w:t>
      </w:r>
      <w:r>
        <w:tab/>
        <w:t>Feature negotiation</w:t>
      </w:r>
      <w:bookmarkEnd w:id="7695"/>
      <w:bookmarkEnd w:id="7696"/>
      <w:bookmarkEnd w:id="7697"/>
      <w:bookmarkEnd w:id="7698"/>
      <w:bookmarkEnd w:id="7699"/>
      <w:bookmarkEnd w:id="770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7701" w:name="_Toc160570760"/>
      <w:bookmarkStart w:id="7702" w:name="_Toc162008356"/>
      <w:bookmarkStart w:id="7703" w:name="_Toc185516027"/>
      <w:bookmarkStart w:id="7704" w:name="_Toc192873335"/>
      <w:bookmarkStart w:id="7705" w:name="_Toc195534474"/>
      <w:r>
        <w:t>8.12</w:t>
      </w:r>
      <w:r>
        <w:tab/>
        <w:t>Eees_TrafficInfluenceEAS API</w:t>
      </w:r>
      <w:bookmarkEnd w:id="7701"/>
      <w:bookmarkEnd w:id="7702"/>
      <w:bookmarkEnd w:id="7703"/>
      <w:bookmarkEnd w:id="7704"/>
      <w:bookmarkEnd w:id="7705"/>
    </w:p>
    <w:p w14:paraId="7E6DAA93" w14:textId="77777777" w:rsidR="00F627CA" w:rsidRDefault="00F627CA" w:rsidP="00F627CA">
      <w:pPr>
        <w:pStyle w:val="Heading3"/>
      </w:pPr>
      <w:bookmarkStart w:id="7706" w:name="_Toc160570761"/>
      <w:bookmarkStart w:id="7707" w:name="_Toc162008357"/>
      <w:bookmarkStart w:id="7708" w:name="_Toc185516028"/>
      <w:bookmarkStart w:id="7709" w:name="_Toc192873336"/>
      <w:bookmarkStart w:id="7710" w:name="_Toc195534475"/>
      <w:r>
        <w:t>8.12.1</w:t>
      </w:r>
      <w:r>
        <w:tab/>
        <w:t>Introduction</w:t>
      </w:r>
      <w:bookmarkEnd w:id="7706"/>
      <w:bookmarkEnd w:id="7707"/>
      <w:bookmarkEnd w:id="7708"/>
      <w:bookmarkEnd w:id="7709"/>
      <w:bookmarkEnd w:id="7710"/>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7711" w:name="_Toc160570762"/>
      <w:bookmarkStart w:id="7712" w:name="_Toc162008358"/>
      <w:bookmarkStart w:id="7713" w:name="_Toc185516029"/>
      <w:bookmarkStart w:id="7714" w:name="_Toc192873337"/>
      <w:bookmarkStart w:id="7715" w:name="_Toc195534476"/>
      <w:r>
        <w:t>8.12.2</w:t>
      </w:r>
      <w:r>
        <w:tab/>
        <w:t>Usage of HTTP</w:t>
      </w:r>
      <w:bookmarkEnd w:id="7711"/>
      <w:bookmarkEnd w:id="7712"/>
      <w:bookmarkEnd w:id="7713"/>
      <w:bookmarkEnd w:id="7714"/>
      <w:bookmarkEnd w:id="771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7716" w:name="_Toc160570763"/>
      <w:bookmarkStart w:id="7717" w:name="_Toc162008359"/>
      <w:bookmarkStart w:id="7718" w:name="_Toc185516030"/>
      <w:bookmarkStart w:id="7719" w:name="_Toc192873338"/>
      <w:bookmarkStart w:id="7720" w:name="_Toc195534477"/>
      <w:r>
        <w:t>8.12.3</w:t>
      </w:r>
      <w:r>
        <w:tab/>
        <w:t>Resources</w:t>
      </w:r>
      <w:bookmarkEnd w:id="7716"/>
      <w:bookmarkEnd w:id="7717"/>
      <w:bookmarkEnd w:id="7718"/>
      <w:bookmarkEnd w:id="7719"/>
      <w:bookmarkEnd w:id="7720"/>
    </w:p>
    <w:p w14:paraId="2C5B60EB" w14:textId="77777777" w:rsidR="00F627CA" w:rsidRPr="000A7435" w:rsidRDefault="00F627CA" w:rsidP="00F627CA">
      <w:pPr>
        <w:pStyle w:val="Heading4"/>
      </w:pPr>
      <w:bookmarkStart w:id="7721" w:name="_Toc160570764"/>
      <w:bookmarkStart w:id="7722" w:name="_Toc162008360"/>
      <w:bookmarkStart w:id="7723" w:name="_Toc185516031"/>
      <w:bookmarkStart w:id="7724" w:name="_Toc192873339"/>
      <w:bookmarkStart w:id="7725" w:name="_Toc195534478"/>
      <w:r>
        <w:t>8.12.3.1</w:t>
      </w:r>
      <w:r>
        <w:tab/>
        <w:t>Overview</w:t>
      </w:r>
      <w:bookmarkEnd w:id="7721"/>
      <w:bookmarkEnd w:id="7722"/>
      <w:bookmarkEnd w:id="7723"/>
      <w:bookmarkEnd w:id="7724"/>
      <w:bookmarkEnd w:id="772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7726" w:name="_MON_1766996153"/>
    <w:bookmarkEnd w:id="772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614699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7727" w:name="_Toc160570765"/>
      <w:bookmarkStart w:id="7728" w:name="_Toc162008361"/>
      <w:bookmarkStart w:id="7729" w:name="_Toc185516032"/>
      <w:bookmarkStart w:id="7730" w:name="_Toc192873340"/>
      <w:bookmarkStart w:id="7731" w:name="_Toc195534479"/>
      <w:r>
        <w:t>8.12.3.2</w:t>
      </w:r>
      <w:r>
        <w:tab/>
        <w:t>Resource: Application Traffic Influence</w:t>
      </w:r>
      <w:bookmarkEnd w:id="7727"/>
      <w:bookmarkEnd w:id="7728"/>
      <w:bookmarkEnd w:id="7729"/>
      <w:bookmarkEnd w:id="7730"/>
      <w:bookmarkEnd w:id="7731"/>
    </w:p>
    <w:p w14:paraId="65EFC796" w14:textId="77777777" w:rsidR="00F627CA" w:rsidRDefault="00F627CA" w:rsidP="00F627CA">
      <w:pPr>
        <w:pStyle w:val="Heading5"/>
      </w:pPr>
      <w:bookmarkStart w:id="7732" w:name="_Toc160570766"/>
      <w:bookmarkStart w:id="7733" w:name="_Toc162008362"/>
      <w:bookmarkStart w:id="7734" w:name="_Toc185516033"/>
      <w:bookmarkStart w:id="7735" w:name="_Toc192873341"/>
      <w:bookmarkStart w:id="7736" w:name="_Toc195534480"/>
      <w:r>
        <w:t>8.12.3.2.1</w:t>
      </w:r>
      <w:r>
        <w:tab/>
        <w:t>Description</w:t>
      </w:r>
      <w:bookmarkEnd w:id="7732"/>
      <w:bookmarkEnd w:id="7733"/>
      <w:bookmarkEnd w:id="7734"/>
      <w:bookmarkEnd w:id="7735"/>
      <w:bookmarkEnd w:id="773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7737" w:name="_Toc160570767"/>
      <w:bookmarkStart w:id="7738" w:name="_Toc162008363"/>
      <w:bookmarkStart w:id="7739" w:name="_Toc185516034"/>
      <w:bookmarkStart w:id="7740" w:name="_Toc192873342"/>
      <w:bookmarkStart w:id="7741" w:name="_Toc195534481"/>
      <w:r>
        <w:t>8.12.3.2.2</w:t>
      </w:r>
      <w:r>
        <w:tab/>
        <w:t>Resource Definition</w:t>
      </w:r>
      <w:bookmarkEnd w:id="7737"/>
      <w:bookmarkEnd w:id="7738"/>
      <w:bookmarkEnd w:id="7739"/>
      <w:bookmarkEnd w:id="7740"/>
      <w:bookmarkEnd w:id="7741"/>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7742" w:name="_Toc160570768"/>
      <w:bookmarkStart w:id="7743" w:name="_Toc162008364"/>
      <w:bookmarkStart w:id="7744" w:name="_Toc185516035"/>
      <w:bookmarkStart w:id="7745" w:name="_Toc192873343"/>
      <w:bookmarkStart w:id="7746" w:name="_Toc195534482"/>
      <w:r>
        <w:t>8.12.3.2.3</w:t>
      </w:r>
      <w:r>
        <w:tab/>
        <w:t>Resource Standard Methods</w:t>
      </w:r>
      <w:bookmarkEnd w:id="7742"/>
      <w:bookmarkEnd w:id="7743"/>
      <w:bookmarkEnd w:id="7744"/>
      <w:bookmarkEnd w:id="7745"/>
      <w:bookmarkEnd w:id="7746"/>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747" w:name="_Toc160570769"/>
      <w:bookmarkStart w:id="7748" w:name="_Toc162008365"/>
      <w:bookmarkStart w:id="7749" w:name="_Toc185516036"/>
      <w:bookmarkStart w:id="7750" w:name="_Toc192873344"/>
      <w:bookmarkStart w:id="7751" w:name="_Toc195534483"/>
      <w:r>
        <w:t>8.12.3.2.3.1</w:t>
      </w:r>
      <w:r w:rsidRPr="00384E92">
        <w:tab/>
      </w:r>
      <w:r>
        <w:t>POST</w:t>
      </w:r>
      <w:bookmarkEnd w:id="7747"/>
      <w:bookmarkEnd w:id="7748"/>
      <w:bookmarkEnd w:id="7749"/>
      <w:bookmarkEnd w:id="7750"/>
      <w:bookmarkEnd w:id="775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752" w:name="_Toc160570770"/>
      <w:bookmarkStart w:id="7753" w:name="_Toc162008366"/>
      <w:bookmarkStart w:id="7754" w:name="_Toc185516037"/>
      <w:bookmarkStart w:id="7755" w:name="_Toc192873345"/>
      <w:bookmarkStart w:id="7756" w:name="_Toc195534484"/>
      <w:r>
        <w:t>8.12.3.2.4</w:t>
      </w:r>
      <w:r>
        <w:tab/>
        <w:t>Resource Custom Operations</w:t>
      </w:r>
      <w:bookmarkEnd w:id="7752"/>
      <w:bookmarkEnd w:id="7753"/>
      <w:bookmarkEnd w:id="7754"/>
      <w:bookmarkEnd w:id="7755"/>
      <w:bookmarkEnd w:id="775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757" w:name="_Toc160570771"/>
      <w:bookmarkStart w:id="7758" w:name="_Toc162008367"/>
      <w:bookmarkStart w:id="7759" w:name="_Toc185516038"/>
      <w:bookmarkStart w:id="7760" w:name="_Toc192873346"/>
      <w:bookmarkStart w:id="7761" w:name="_Toc195534485"/>
      <w:r>
        <w:t>8.12.3.3</w:t>
      </w:r>
      <w:r>
        <w:tab/>
        <w:t>Resource: Individual Application Traffic Influence</w:t>
      </w:r>
      <w:bookmarkEnd w:id="7757"/>
      <w:bookmarkEnd w:id="7758"/>
      <w:bookmarkEnd w:id="7759"/>
      <w:bookmarkEnd w:id="7760"/>
      <w:bookmarkEnd w:id="7761"/>
    </w:p>
    <w:p w14:paraId="0E8D68B6" w14:textId="77777777" w:rsidR="00F627CA" w:rsidRDefault="00F627CA" w:rsidP="00F627CA">
      <w:pPr>
        <w:pStyle w:val="Heading5"/>
      </w:pPr>
      <w:bookmarkStart w:id="7762" w:name="_Toc160570772"/>
      <w:bookmarkStart w:id="7763" w:name="_Toc162008368"/>
      <w:bookmarkStart w:id="7764" w:name="_Toc185516039"/>
      <w:bookmarkStart w:id="7765" w:name="_Toc192873347"/>
      <w:bookmarkStart w:id="7766" w:name="_Toc195534486"/>
      <w:r>
        <w:t>8.12.3.3.1</w:t>
      </w:r>
      <w:r>
        <w:tab/>
        <w:t>Description</w:t>
      </w:r>
      <w:bookmarkEnd w:id="7762"/>
      <w:bookmarkEnd w:id="7763"/>
      <w:bookmarkEnd w:id="7764"/>
      <w:bookmarkEnd w:id="7765"/>
      <w:bookmarkEnd w:id="7766"/>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767" w:name="_Toc160570773"/>
      <w:bookmarkStart w:id="7768" w:name="_Toc162008369"/>
      <w:bookmarkStart w:id="7769" w:name="_Toc185516040"/>
      <w:bookmarkStart w:id="7770" w:name="_Toc192873348"/>
      <w:bookmarkStart w:id="7771" w:name="_Toc195534487"/>
      <w:r>
        <w:t>8.12.3.3.2</w:t>
      </w:r>
      <w:r>
        <w:tab/>
        <w:t>Resource Definition</w:t>
      </w:r>
      <w:bookmarkEnd w:id="7767"/>
      <w:bookmarkEnd w:id="7768"/>
      <w:bookmarkEnd w:id="7769"/>
      <w:bookmarkEnd w:id="7770"/>
      <w:bookmarkEnd w:id="7771"/>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772" w:name="_Toc160570774"/>
      <w:bookmarkStart w:id="7773" w:name="_Toc162008370"/>
      <w:bookmarkStart w:id="7774" w:name="_Toc185516041"/>
      <w:bookmarkStart w:id="7775" w:name="_Toc192873349"/>
      <w:bookmarkStart w:id="7776" w:name="_Toc195534488"/>
      <w:r>
        <w:t>8.12.3.3.3</w:t>
      </w:r>
      <w:r>
        <w:tab/>
        <w:t>Resource Standard Methods</w:t>
      </w:r>
      <w:bookmarkEnd w:id="7772"/>
      <w:bookmarkEnd w:id="7773"/>
      <w:bookmarkEnd w:id="7774"/>
      <w:bookmarkEnd w:id="7775"/>
      <w:bookmarkEnd w:id="777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777" w:name="_Toc160570775"/>
      <w:bookmarkStart w:id="7778" w:name="_Toc162008371"/>
      <w:bookmarkStart w:id="7779" w:name="_Toc185516042"/>
      <w:bookmarkStart w:id="7780" w:name="_Toc192873350"/>
      <w:bookmarkStart w:id="7781" w:name="_Toc195534489"/>
      <w:r>
        <w:t>8.12.3.3.3</w:t>
      </w:r>
      <w:r>
        <w:rPr>
          <w:lang w:eastAsia="zh-CN"/>
        </w:rPr>
        <w:t>.1</w:t>
      </w:r>
      <w:r>
        <w:rPr>
          <w:lang w:eastAsia="zh-CN"/>
        </w:rPr>
        <w:tab/>
        <w:t>GET</w:t>
      </w:r>
      <w:bookmarkEnd w:id="7777"/>
      <w:bookmarkEnd w:id="7778"/>
      <w:bookmarkEnd w:id="7779"/>
      <w:bookmarkEnd w:id="7780"/>
      <w:bookmarkEnd w:id="778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782" w:name="_Toc160570776"/>
      <w:bookmarkStart w:id="7783" w:name="_Toc162008372"/>
      <w:bookmarkStart w:id="7784" w:name="_Toc185516043"/>
      <w:bookmarkStart w:id="7785" w:name="_Toc192873351"/>
      <w:bookmarkStart w:id="7786" w:name="_Toc195534490"/>
      <w:r>
        <w:rPr>
          <w:lang w:eastAsia="zh-CN"/>
        </w:rPr>
        <w:t>8.12.3.3.3.2</w:t>
      </w:r>
      <w:r>
        <w:rPr>
          <w:lang w:eastAsia="zh-CN"/>
        </w:rPr>
        <w:tab/>
        <w:t>PUT</w:t>
      </w:r>
      <w:bookmarkEnd w:id="7782"/>
      <w:bookmarkEnd w:id="7783"/>
      <w:bookmarkEnd w:id="7784"/>
      <w:bookmarkEnd w:id="7785"/>
      <w:bookmarkEnd w:id="778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787" w:name="_Toc160570777"/>
      <w:bookmarkStart w:id="7788" w:name="_Toc162008373"/>
      <w:bookmarkStart w:id="7789" w:name="_Toc185516044"/>
      <w:bookmarkStart w:id="7790" w:name="_Toc192873352"/>
      <w:bookmarkStart w:id="7791" w:name="_Toc195534491"/>
      <w:r>
        <w:rPr>
          <w:lang w:eastAsia="zh-CN"/>
        </w:rPr>
        <w:t>8.12.3.3.3.3</w:t>
      </w:r>
      <w:r>
        <w:rPr>
          <w:lang w:eastAsia="zh-CN"/>
        </w:rPr>
        <w:tab/>
        <w:t>PATCH</w:t>
      </w:r>
      <w:bookmarkEnd w:id="7787"/>
      <w:bookmarkEnd w:id="7788"/>
      <w:bookmarkEnd w:id="7789"/>
      <w:bookmarkEnd w:id="7790"/>
      <w:bookmarkEnd w:id="7791"/>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792" w:name="_Toc160570778"/>
      <w:bookmarkStart w:id="7793" w:name="_Toc162008374"/>
      <w:bookmarkStart w:id="7794" w:name="_Toc185516045"/>
      <w:bookmarkStart w:id="7795" w:name="_Toc192873353"/>
      <w:bookmarkStart w:id="7796" w:name="_Toc195534492"/>
      <w:r>
        <w:rPr>
          <w:lang w:eastAsia="zh-CN"/>
        </w:rPr>
        <w:t>8.12.3.3.3.4</w:t>
      </w:r>
      <w:r>
        <w:rPr>
          <w:lang w:eastAsia="zh-CN"/>
        </w:rPr>
        <w:tab/>
        <w:t>DELETE</w:t>
      </w:r>
      <w:bookmarkEnd w:id="7792"/>
      <w:bookmarkEnd w:id="7793"/>
      <w:bookmarkEnd w:id="7794"/>
      <w:bookmarkEnd w:id="7795"/>
      <w:bookmarkEnd w:id="779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797" w:name="_Toc160570779"/>
      <w:bookmarkStart w:id="7798" w:name="_Toc162008375"/>
      <w:bookmarkStart w:id="7799" w:name="_Toc185516046"/>
      <w:bookmarkStart w:id="7800" w:name="_Toc192873354"/>
      <w:bookmarkStart w:id="7801" w:name="_Toc195534493"/>
      <w:r>
        <w:t>8.12.3.3.4</w:t>
      </w:r>
      <w:r>
        <w:tab/>
        <w:t>Resource Custom Operations</w:t>
      </w:r>
      <w:bookmarkEnd w:id="7797"/>
      <w:bookmarkEnd w:id="7798"/>
      <w:bookmarkEnd w:id="7799"/>
      <w:bookmarkEnd w:id="7800"/>
      <w:bookmarkEnd w:id="780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802" w:name="_Toc160570780"/>
      <w:bookmarkStart w:id="7803" w:name="_Toc162008376"/>
      <w:bookmarkStart w:id="7804" w:name="_Toc185516047"/>
      <w:bookmarkStart w:id="7805" w:name="_Toc192873355"/>
      <w:bookmarkStart w:id="7806" w:name="_Toc195534494"/>
      <w:r>
        <w:t>8.12.4</w:t>
      </w:r>
      <w:r>
        <w:tab/>
        <w:t>Notifications</w:t>
      </w:r>
      <w:bookmarkEnd w:id="7802"/>
      <w:bookmarkEnd w:id="7803"/>
      <w:bookmarkEnd w:id="7804"/>
      <w:bookmarkEnd w:id="7805"/>
      <w:bookmarkEnd w:id="780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807" w:name="_Toc160570781"/>
      <w:bookmarkStart w:id="7808" w:name="_Toc162008377"/>
      <w:bookmarkStart w:id="7809" w:name="_Toc185516048"/>
      <w:bookmarkStart w:id="7810" w:name="_Toc192873356"/>
      <w:bookmarkStart w:id="7811" w:name="_Toc195534495"/>
      <w:r>
        <w:t>8.12.5</w:t>
      </w:r>
      <w:r>
        <w:tab/>
        <w:t>Data Model</w:t>
      </w:r>
      <w:bookmarkEnd w:id="7807"/>
      <w:bookmarkEnd w:id="7808"/>
      <w:bookmarkEnd w:id="7809"/>
      <w:bookmarkEnd w:id="7810"/>
      <w:bookmarkEnd w:id="7811"/>
    </w:p>
    <w:p w14:paraId="183D0041" w14:textId="76460F7E" w:rsidR="00F627CA" w:rsidRDefault="00F627CA" w:rsidP="00F627CA">
      <w:pPr>
        <w:pStyle w:val="Heading4"/>
      </w:pPr>
      <w:bookmarkStart w:id="7812" w:name="_Toc160570782"/>
      <w:bookmarkStart w:id="7813" w:name="_Toc162008378"/>
      <w:bookmarkStart w:id="7814" w:name="_Toc185516049"/>
      <w:bookmarkStart w:id="7815" w:name="_Toc192873357"/>
      <w:bookmarkStart w:id="7816" w:name="_Toc195534496"/>
      <w:r>
        <w:t>8.12.5.1</w:t>
      </w:r>
      <w:r>
        <w:tab/>
        <w:t>General</w:t>
      </w:r>
      <w:bookmarkEnd w:id="7812"/>
      <w:bookmarkEnd w:id="7813"/>
      <w:bookmarkEnd w:id="7814"/>
      <w:bookmarkEnd w:id="7815"/>
      <w:bookmarkEnd w:id="7816"/>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817" w:name="_Toc160570783"/>
      <w:bookmarkStart w:id="7818" w:name="_Toc162008379"/>
      <w:bookmarkStart w:id="7819" w:name="_Toc185516050"/>
      <w:bookmarkStart w:id="7820" w:name="_Toc192873358"/>
      <w:bookmarkStart w:id="7821" w:name="_Toc195534497"/>
      <w:r>
        <w:t>8.12</w:t>
      </w:r>
      <w:r>
        <w:rPr>
          <w:lang w:val="en-US"/>
        </w:rPr>
        <w:t>.5.2</w:t>
      </w:r>
      <w:r>
        <w:rPr>
          <w:lang w:val="en-US"/>
        </w:rPr>
        <w:tab/>
        <w:t>Structured data types</w:t>
      </w:r>
      <w:bookmarkEnd w:id="7817"/>
      <w:bookmarkEnd w:id="7818"/>
      <w:bookmarkEnd w:id="7819"/>
      <w:bookmarkEnd w:id="7820"/>
      <w:bookmarkEnd w:id="7821"/>
    </w:p>
    <w:p w14:paraId="1327158C" w14:textId="155C5172" w:rsidR="00F627CA" w:rsidRDefault="00F627CA" w:rsidP="00F627CA">
      <w:pPr>
        <w:pStyle w:val="Heading5"/>
      </w:pPr>
      <w:bookmarkStart w:id="7822" w:name="_Toc160570784"/>
      <w:bookmarkStart w:id="7823" w:name="_Toc162008380"/>
      <w:bookmarkStart w:id="7824" w:name="_Toc185516051"/>
      <w:bookmarkStart w:id="7825" w:name="_Toc192873359"/>
      <w:bookmarkStart w:id="7826" w:name="_Toc195534498"/>
      <w:r>
        <w:t>8.12.5.2.1</w:t>
      </w:r>
      <w:r>
        <w:tab/>
        <w:t>Introduction</w:t>
      </w:r>
      <w:bookmarkEnd w:id="7822"/>
      <w:bookmarkEnd w:id="7823"/>
      <w:bookmarkEnd w:id="7824"/>
      <w:bookmarkEnd w:id="7825"/>
      <w:bookmarkEnd w:id="782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827" w:name="_Toc160570785"/>
      <w:bookmarkStart w:id="7828" w:name="_Toc162008381"/>
      <w:bookmarkStart w:id="7829" w:name="_Toc185516052"/>
      <w:bookmarkStart w:id="7830" w:name="_Toc192873360"/>
      <w:bookmarkStart w:id="7831" w:name="_Toc195534499"/>
      <w:r>
        <w:t>8.12.5.2.2</w:t>
      </w:r>
      <w:r>
        <w:tab/>
        <w:t>Type: AppTrafficInfluence</w:t>
      </w:r>
      <w:bookmarkEnd w:id="7827"/>
      <w:bookmarkEnd w:id="7828"/>
      <w:bookmarkEnd w:id="7829"/>
      <w:bookmarkEnd w:id="7830"/>
      <w:bookmarkEnd w:id="783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832" w:name="OLE_LINK102"/>
            <w:r w:rsidRPr="003438BB">
              <w:t>NOTE</w:t>
            </w:r>
            <w:r>
              <w:t> 1</w:t>
            </w:r>
            <w:r w:rsidRPr="003438BB">
              <w:t>:</w:t>
            </w:r>
            <w:r w:rsidRPr="003438BB">
              <w:tab/>
            </w:r>
            <w:bookmarkStart w:id="783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832"/>
            <w:bookmarkEnd w:id="783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834" w:name="_Toc160570786"/>
      <w:bookmarkStart w:id="7835" w:name="_Toc162008382"/>
      <w:bookmarkStart w:id="7836" w:name="_Toc185516053"/>
      <w:bookmarkStart w:id="7837" w:name="_Toc192873361"/>
      <w:bookmarkStart w:id="7838" w:name="_Toc195534500"/>
      <w:r>
        <w:t>8.12.5.2.3</w:t>
      </w:r>
      <w:r>
        <w:tab/>
        <w:t>Type: AppTrafficInfluence</w:t>
      </w:r>
      <w:r>
        <w:rPr>
          <w:rFonts w:hint="eastAsia"/>
          <w:lang w:eastAsia="zh-CN"/>
        </w:rPr>
        <w:t>P</w:t>
      </w:r>
      <w:r>
        <w:rPr>
          <w:lang w:val="en-US"/>
        </w:rPr>
        <w:t>atch</w:t>
      </w:r>
      <w:bookmarkEnd w:id="7834"/>
      <w:bookmarkEnd w:id="7835"/>
      <w:bookmarkEnd w:id="7836"/>
      <w:bookmarkEnd w:id="7837"/>
      <w:bookmarkEnd w:id="783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839" w:name="_Toc160570787"/>
      <w:bookmarkStart w:id="7840" w:name="_Toc162008383"/>
      <w:bookmarkStart w:id="7841" w:name="_Toc185516054"/>
      <w:bookmarkStart w:id="7842" w:name="_Toc192873362"/>
      <w:bookmarkStart w:id="7843" w:name="_Toc195534501"/>
      <w:r>
        <w:t>8.12</w:t>
      </w:r>
      <w:r>
        <w:rPr>
          <w:lang w:val="en-US"/>
        </w:rPr>
        <w:t>.5.3</w:t>
      </w:r>
      <w:r>
        <w:rPr>
          <w:lang w:val="en-US"/>
        </w:rPr>
        <w:tab/>
        <w:t>Simple data types and enumerations</w:t>
      </w:r>
      <w:bookmarkEnd w:id="7839"/>
      <w:bookmarkEnd w:id="7840"/>
      <w:bookmarkEnd w:id="7841"/>
      <w:bookmarkEnd w:id="7842"/>
      <w:bookmarkEnd w:id="7843"/>
    </w:p>
    <w:p w14:paraId="3908C0A9" w14:textId="7293B8A0" w:rsidR="00F627CA" w:rsidRDefault="00F627CA" w:rsidP="00F627CA">
      <w:pPr>
        <w:pStyle w:val="Heading5"/>
      </w:pPr>
      <w:bookmarkStart w:id="7844" w:name="_Toc160570788"/>
      <w:bookmarkStart w:id="7845" w:name="_Toc162008384"/>
      <w:bookmarkStart w:id="7846" w:name="_Toc185516055"/>
      <w:bookmarkStart w:id="7847" w:name="_Toc192873363"/>
      <w:bookmarkStart w:id="7848" w:name="_Toc195534502"/>
      <w:r>
        <w:t>8.12.5.3.1</w:t>
      </w:r>
      <w:r>
        <w:tab/>
        <w:t>Introduction</w:t>
      </w:r>
      <w:bookmarkEnd w:id="7844"/>
      <w:bookmarkEnd w:id="7845"/>
      <w:bookmarkEnd w:id="7846"/>
      <w:bookmarkEnd w:id="7847"/>
      <w:bookmarkEnd w:id="7848"/>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849" w:name="_Toc160570789"/>
      <w:bookmarkStart w:id="7850" w:name="_Toc162008385"/>
      <w:bookmarkStart w:id="7851" w:name="_Toc185516056"/>
      <w:bookmarkStart w:id="7852" w:name="_Toc192873364"/>
      <w:bookmarkStart w:id="7853" w:name="_Toc195534503"/>
      <w:r>
        <w:t>8.12.5.3.2</w:t>
      </w:r>
      <w:r>
        <w:tab/>
        <w:t>Simple data types</w:t>
      </w:r>
      <w:bookmarkEnd w:id="7849"/>
      <w:bookmarkEnd w:id="7850"/>
      <w:bookmarkEnd w:id="7851"/>
      <w:bookmarkEnd w:id="7852"/>
      <w:bookmarkEnd w:id="785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854" w:name="_Toc160570790"/>
      <w:bookmarkStart w:id="7855" w:name="_Toc162008386"/>
      <w:bookmarkStart w:id="7856" w:name="_Toc185516057"/>
      <w:bookmarkStart w:id="7857" w:name="_Toc192873365"/>
      <w:bookmarkStart w:id="7858" w:name="_Toc19553450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854"/>
      <w:bookmarkEnd w:id="7855"/>
      <w:bookmarkEnd w:id="7856"/>
      <w:bookmarkEnd w:id="7857"/>
      <w:bookmarkEnd w:id="785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859" w:name="_Toc160570791"/>
      <w:bookmarkStart w:id="7860" w:name="_Toc162008387"/>
      <w:bookmarkStart w:id="7861" w:name="_Toc185516058"/>
      <w:bookmarkStart w:id="7862" w:name="_Toc192873366"/>
      <w:bookmarkStart w:id="7863" w:name="_Toc195534505"/>
      <w:r>
        <w:t>8.12.5.5</w:t>
      </w:r>
      <w:r>
        <w:tab/>
        <w:t>Binary data</w:t>
      </w:r>
      <w:bookmarkEnd w:id="7859"/>
      <w:bookmarkEnd w:id="7860"/>
      <w:bookmarkEnd w:id="7861"/>
      <w:bookmarkEnd w:id="7862"/>
      <w:bookmarkEnd w:id="7863"/>
    </w:p>
    <w:p w14:paraId="2D63C651" w14:textId="5BB34AA4" w:rsidR="00F627CA" w:rsidRDefault="00F627CA" w:rsidP="00F627CA">
      <w:pPr>
        <w:pStyle w:val="Heading5"/>
      </w:pPr>
      <w:bookmarkStart w:id="7864" w:name="_Toc160570792"/>
      <w:bookmarkStart w:id="7865" w:name="_Toc162008388"/>
      <w:bookmarkStart w:id="7866" w:name="_Toc185516059"/>
      <w:bookmarkStart w:id="7867" w:name="_Toc192873367"/>
      <w:bookmarkStart w:id="7868" w:name="_Toc195534506"/>
      <w:r>
        <w:t>8.12.5.5.1</w:t>
      </w:r>
      <w:r>
        <w:tab/>
        <w:t>Binary Data Types</w:t>
      </w:r>
      <w:bookmarkEnd w:id="7864"/>
      <w:bookmarkEnd w:id="7865"/>
      <w:bookmarkEnd w:id="7866"/>
      <w:bookmarkEnd w:id="7867"/>
      <w:bookmarkEnd w:id="7868"/>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869" w:name="_Toc160570793"/>
      <w:bookmarkStart w:id="7870" w:name="_Toc162008389"/>
      <w:bookmarkStart w:id="7871" w:name="_Toc185516060"/>
      <w:bookmarkStart w:id="7872" w:name="_Toc192873368"/>
      <w:bookmarkStart w:id="7873" w:name="_Toc195534507"/>
      <w:r>
        <w:t>8.12.6</w:t>
      </w:r>
      <w:r>
        <w:tab/>
        <w:t>Error Handling</w:t>
      </w:r>
      <w:bookmarkEnd w:id="7869"/>
      <w:bookmarkEnd w:id="7870"/>
      <w:bookmarkEnd w:id="7871"/>
      <w:bookmarkEnd w:id="7872"/>
      <w:bookmarkEnd w:id="7873"/>
    </w:p>
    <w:p w14:paraId="3671BB4C" w14:textId="14A82183" w:rsidR="00F627CA" w:rsidRDefault="00F627CA" w:rsidP="00F627CA">
      <w:pPr>
        <w:pStyle w:val="Heading4"/>
      </w:pPr>
      <w:bookmarkStart w:id="7874" w:name="_Toc160570794"/>
      <w:bookmarkStart w:id="7875" w:name="_Toc162008390"/>
      <w:bookmarkStart w:id="7876" w:name="_Toc185516061"/>
      <w:bookmarkStart w:id="7877" w:name="_Toc192873369"/>
      <w:bookmarkStart w:id="7878" w:name="_Toc195534508"/>
      <w:r>
        <w:t>8.12.6.1</w:t>
      </w:r>
      <w:r>
        <w:tab/>
        <w:t>General</w:t>
      </w:r>
      <w:bookmarkEnd w:id="7874"/>
      <w:bookmarkEnd w:id="7875"/>
      <w:bookmarkEnd w:id="7876"/>
      <w:bookmarkEnd w:id="7877"/>
      <w:bookmarkEnd w:id="787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879" w:name="_Toc160570795"/>
      <w:bookmarkStart w:id="7880" w:name="_Toc162008391"/>
      <w:bookmarkStart w:id="7881" w:name="_Toc185516062"/>
      <w:bookmarkStart w:id="7882" w:name="_Toc192873370"/>
      <w:bookmarkStart w:id="7883" w:name="_Toc195534509"/>
      <w:r>
        <w:t>8.12.6.2</w:t>
      </w:r>
      <w:r>
        <w:tab/>
        <w:t>Protocol Errors</w:t>
      </w:r>
      <w:bookmarkEnd w:id="7879"/>
      <w:bookmarkEnd w:id="7880"/>
      <w:bookmarkEnd w:id="7881"/>
      <w:bookmarkEnd w:id="7882"/>
      <w:bookmarkEnd w:id="788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884" w:name="_Toc160570796"/>
      <w:bookmarkStart w:id="7885" w:name="_Toc162008392"/>
      <w:bookmarkStart w:id="7886" w:name="_Toc185516063"/>
      <w:bookmarkStart w:id="7887" w:name="_Toc192873371"/>
      <w:bookmarkStart w:id="7888" w:name="_Toc195534510"/>
      <w:r>
        <w:t>8.12.6.3</w:t>
      </w:r>
      <w:r>
        <w:tab/>
        <w:t>Application Errors</w:t>
      </w:r>
      <w:bookmarkEnd w:id="7884"/>
      <w:bookmarkEnd w:id="7885"/>
      <w:bookmarkEnd w:id="7886"/>
      <w:bookmarkEnd w:id="7887"/>
      <w:bookmarkEnd w:id="7888"/>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889" w:name="_Toc160570797"/>
      <w:bookmarkStart w:id="7890" w:name="_Toc162008393"/>
      <w:bookmarkStart w:id="7891" w:name="_Toc185516064"/>
      <w:bookmarkStart w:id="7892" w:name="_Toc192873372"/>
      <w:bookmarkStart w:id="7893" w:name="_Toc195534511"/>
      <w:r>
        <w:t>8.12.7</w:t>
      </w:r>
      <w:r>
        <w:tab/>
        <w:t>Feature negotiation</w:t>
      </w:r>
      <w:bookmarkEnd w:id="7889"/>
      <w:bookmarkEnd w:id="7890"/>
      <w:bookmarkEnd w:id="7891"/>
      <w:bookmarkEnd w:id="7892"/>
      <w:bookmarkEnd w:id="789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894" w:name="_Toc145708255"/>
      <w:bookmarkStart w:id="7895" w:name="_Toc160570798"/>
      <w:bookmarkStart w:id="7896" w:name="_Toc162008394"/>
      <w:bookmarkStart w:id="7897" w:name="_Toc185516065"/>
      <w:bookmarkStart w:id="7898" w:name="_Toc192873373"/>
      <w:bookmarkStart w:id="7899" w:name="_Toc195534512"/>
      <w:bookmarkStart w:id="7900" w:name="_Toc129169877"/>
      <w:r>
        <w:t>8A</w:t>
      </w:r>
      <w:r>
        <w:tab/>
        <w:t>CAS API Definitions</w:t>
      </w:r>
      <w:bookmarkEnd w:id="7894"/>
      <w:bookmarkEnd w:id="7895"/>
      <w:bookmarkEnd w:id="7896"/>
      <w:bookmarkEnd w:id="7897"/>
      <w:bookmarkEnd w:id="7898"/>
      <w:bookmarkEnd w:id="7899"/>
    </w:p>
    <w:p w14:paraId="45BCADAD" w14:textId="77777777" w:rsidR="00200A25" w:rsidRDefault="00200A25" w:rsidP="00200A25">
      <w:pPr>
        <w:pStyle w:val="Heading2"/>
      </w:pPr>
      <w:bookmarkStart w:id="7901" w:name="_Toc145708256"/>
      <w:bookmarkStart w:id="7902" w:name="_Toc160570799"/>
      <w:bookmarkStart w:id="7903" w:name="_Toc162008395"/>
      <w:bookmarkStart w:id="7904" w:name="_Toc185516066"/>
      <w:bookmarkStart w:id="7905" w:name="_Toc192873374"/>
      <w:bookmarkStart w:id="7906" w:name="_Toc195534513"/>
      <w:r>
        <w:t>8A.1</w:t>
      </w:r>
      <w:r>
        <w:tab/>
        <w:t>Ecas</w:t>
      </w:r>
      <w:r w:rsidRPr="00310802">
        <w:t>_</w:t>
      </w:r>
      <w:r>
        <w:t>SelectedEES API</w:t>
      </w:r>
      <w:bookmarkEnd w:id="7900"/>
      <w:bookmarkEnd w:id="7901"/>
      <w:bookmarkEnd w:id="7902"/>
      <w:bookmarkEnd w:id="7903"/>
      <w:bookmarkEnd w:id="7904"/>
      <w:bookmarkEnd w:id="7905"/>
      <w:bookmarkEnd w:id="7906"/>
    </w:p>
    <w:p w14:paraId="725F9E56" w14:textId="77777777" w:rsidR="00200A25" w:rsidRDefault="00200A25" w:rsidP="00200A25">
      <w:pPr>
        <w:pStyle w:val="Heading3"/>
      </w:pPr>
      <w:bookmarkStart w:id="7907" w:name="_Toc129169878"/>
      <w:bookmarkStart w:id="7908" w:name="_Toc145708257"/>
      <w:bookmarkStart w:id="7909" w:name="_Toc160570800"/>
      <w:bookmarkStart w:id="7910" w:name="_Toc162008396"/>
      <w:bookmarkStart w:id="7911" w:name="_Toc185516067"/>
      <w:bookmarkStart w:id="7912" w:name="_Toc192873375"/>
      <w:bookmarkStart w:id="7913" w:name="_Toc195534514"/>
      <w:r>
        <w:t>8A.1.1</w:t>
      </w:r>
      <w:r>
        <w:tab/>
        <w:t>Introduction</w:t>
      </w:r>
      <w:bookmarkEnd w:id="7907"/>
      <w:bookmarkEnd w:id="7908"/>
      <w:bookmarkEnd w:id="7909"/>
      <w:bookmarkEnd w:id="7910"/>
      <w:bookmarkEnd w:id="7911"/>
      <w:bookmarkEnd w:id="7912"/>
      <w:bookmarkEnd w:id="791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914" w:name="_Toc129169879"/>
      <w:bookmarkStart w:id="7915" w:name="_Toc145708258"/>
      <w:bookmarkStart w:id="7916" w:name="_Toc160570801"/>
      <w:bookmarkStart w:id="7917" w:name="_Toc162008397"/>
      <w:bookmarkStart w:id="7918" w:name="_Toc185516068"/>
      <w:bookmarkStart w:id="7919" w:name="_Toc192873376"/>
      <w:bookmarkStart w:id="7920" w:name="_Toc195534515"/>
      <w:r>
        <w:t>8A.1.2</w:t>
      </w:r>
      <w:r>
        <w:tab/>
        <w:t>Usage of HTTP</w:t>
      </w:r>
      <w:bookmarkEnd w:id="7914"/>
      <w:bookmarkEnd w:id="7915"/>
      <w:bookmarkEnd w:id="7916"/>
      <w:bookmarkEnd w:id="7917"/>
      <w:bookmarkEnd w:id="7918"/>
      <w:bookmarkEnd w:id="7919"/>
      <w:bookmarkEnd w:id="792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921" w:name="_Toc129169880"/>
      <w:bookmarkStart w:id="7922" w:name="_Toc145708259"/>
      <w:bookmarkStart w:id="7923" w:name="_Toc160570802"/>
      <w:bookmarkStart w:id="7924" w:name="_Toc162008398"/>
      <w:bookmarkStart w:id="7925" w:name="_Toc185516069"/>
      <w:bookmarkStart w:id="7926" w:name="_Toc192873377"/>
      <w:bookmarkStart w:id="7927" w:name="_Toc195534516"/>
      <w:r>
        <w:t>8A.1.3</w:t>
      </w:r>
      <w:r>
        <w:tab/>
        <w:t>Resources</w:t>
      </w:r>
      <w:bookmarkEnd w:id="7921"/>
      <w:bookmarkEnd w:id="7922"/>
      <w:bookmarkEnd w:id="7923"/>
      <w:bookmarkEnd w:id="7924"/>
      <w:bookmarkEnd w:id="7925"/>
      <w:bookmarkEnd w:id="7926"/>
      <w:bookmarkEnd w:id="7927"/>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928" w:name="_Toc129169881"/>
      <w:bookmarkStart w:id="7929" w:name="_Toc145708260"/>
      <w:bookmarkStart w:id="7930" w:name="_Toc160570803"/>
      <w:bookmarkStart w:id="7931" w:name="_Toc162008399"/>
      <w:bookmarkStart w:id="7932" w:name="_Toc185516070"/>
      <w:bookmarkStart w:id="7933" w:name="_Toc192873378"/>
      <w:bookmarkStart w:id="7934" w:name="_Toc195534517"/>
      <w:r>
        <w:t>8A.1.4</w:t>
      </w:r>
      <w:r>
        <w:tab/>
        <w:t>Custom Operations without associated resources</w:t>
      </w:r>
      <w:bookmarkEnd w:id="7928"/>
      <w:bookmarkEnd w:id="7929"/>
      <w:bookmarkEnd w:id="7930"/>
      <w:bookmarkEnd w:id="7931"/>
      <w:bookmarkEnd w:id="7932"/>
      <w:bookmarkEnd w:id="7933"/>
      <w:bookmarkEnd w:id="7934"/>
    </w:p>
    <w:p w14:paraId="33A1C458" w14:textId="77777777" w:rsidR="00200A25" w:rsidRDefault="00200A25" w:rsidP="00200A25">
      <w:pPr>
        <w:pStyle w:val="Heading4"/>
      </w:pPr>
      <w:bookmarkStart w:id="7935" w:name="_Toc129169882"/>
      <w:bookmarkStart w:id="7936" w:name="_Toc145708261"/>
      <w:bookmarkStart w:id="7937" w:name="_Toc160570804"/>
      <w:bookmarkStart w:id="7938" w:name="_Toc162008400"/>
      <w:bookmarkStart w:id="7939" w:name="_Toc185516071"/>
      <w:bookmarkStart w:id="7940" w:name="_Toc192873379"/>
      <w:bookmarkStart w:id="7941" w:name="_Toc195534518"/>
      <w:r>
        <w:t>8A.1.4.1</w:t>
      </w:r>
      <w:r>
        <w:tab/>
        <w:t>Overview</w:t>
      </w:r>
      <w:bookmarkEnd w:id="7935"/>
      <w:bookmarkEnd w:id="7936"/>
      <w:bookmarkEnd w:id="7937"/>
      <w:bookmarkEnd w:id="7938"/>
      <w:bookmarkEnd w:id="7939"/>
      <w:bookmarkEnd w:id="7940"/>
      <w:bookmarkEnd w:id="794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80614699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942" w:name="_Toc129169883"/>
      <w:bookmarkStart w:id="7943" w:name="_Toc145708262"/>
      <w:bookmarkStart w:id="7944" w:name="_Toc160570805"/>
      <w:bookmarkStart w:id="7945" w:name="_Toc162008401"/>
      <w:bookmarkStart w:id="7946" w:name="_Toc185516072"/>
      <w:bookmarkStart w:id="7947" w:name="_Toc192873380"/>
      <w:bookmarkStart w:id="7948" w:name="_Toc195534519"/>
      <w:r>
        <w:t>8A.1.4.2</w:t>
      </w:r>
      <w:r>
        <w:tab/>
        <w:t xml:space="preserve">Operation: </w:t>
      </w:r>
      <w:bookmarkEnd w:id="7942"/>
      <w:r>
        <w:t>Declare</w:t>
      </w:r>
      <w:bookmarkEnd w:id="7943"/>
      <w:bookmarkEnd w:id="7944"/>
      <w:bookmarkEnd w:id="7945"/>
      <w:bookmarkEnd w:id="7946"/>
      <w:bookmarkEnd w:id="7947"/>
      <w:bookmarkEnd w:id="7948"/>
    </w:p>
    <w:p w14:paraId="58842BD3" w14:textId="77777777" w:rsidR="00200A25" w:rsidRDefault="00200A25" w:rsidP="00200A25">
      <w:pPr>
        <w:pStyle w:val="Heading5"/>
      </w:pPr>
      <w:bookmarkStart w:id="7949" w:name="_Toc129169884"/>
      <w:bookmarkStart w:id="7950" w:name="_Toc145708263"/>
      <w:bookmarkStart w:id="7951" w:name="_Toc160570806"/>
      <w:bookmarkStart w:id="7952" w:name="_Toc162008402"/>
      <w:bookmarkStart w:id="7953" w:name="_Toc185516073"/>
      <w:bookmarkStart w:id="7954" w:name="_Toc192873381"/>
      <w:bookmarkStart w:id="7955" w:name="_Toc195534520"/>
      <w:r>
        <w:t>8A.1.4.2.1</w:t>
      </w:r>
      <w:r>
        <w:tab/>
        <w:t>Description</w:t>
      </w:r>
      <w:bookmarkEnd w:id="7949"/>
      <w:bookmarkEnd w:id="7950"/>
      <w:bookmarkEnd w:id="7951"/>
      <w:bookmarkEnd w:id="7952"/>
      <w:bookmarkEnd w:id="7953"/>
      <w:bookmarkEnd w:id="7954"/>
      <w:bookmarkEnd w:id="7955"/>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956" w:name="_Toc129169885"/>
      <w:bookmarkStart w:id="7957" w:name="_Toc145708264"/>
      <w:bookmarkStart w:id="7958" w:name="_Toc160570807"/>
      <w:bookmarkStart w:id="7959" w:name="_Toc162008403"/>
      <w:bookmarkStart w:id="7960" w:name="_Toc185516074"/>
      <w:bookmarkStart w:id="7961" w:name="_Toc192873382"/>
      <w:bookmarkStart w:id="7962" w:name="_Toc195534521"/>
      <w:r>
        <w:t>8A.1.4.2.2</w:t>
      </w:r>
      <w:r>
        <w:tab/>
        <w:t>Operation Definition</w:t>
      </w:r>
      <w:bookmarkEnd w:id="7956"/>
      <w:bookmarkEnd w:id="7957"/>
      <w:bookmarkEnd w:id="7958"/>
      <w:bookmarkEnd w:id="7959"/>
      <w:bookmarkEnd w:id="7960"/>
      <w:bookmarkEnd w:id="7961"/>
      <w:bookmarkEnd w:id="796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963" w:name="_Toc129169886"/>
      <w:bookmarkStart w:id="7964" w:name="_Toc145708265"/>
      <w:bookmarkStart w:id="7965" w:name="_Toc160570808"/>
      <w:bookmarkStart w:id="7966" w:name="_Toc162008404"/>
      <w:bookmarkStart w:id="7967" w:name="_Toc185516075"/>
      <w:bookmarkStart w:id="7968" w:name="_Toc192873383"/>
      <w:bookmarkStart w:id="7969" w:name="_Toc195534522"/>
      <w:r>
        <w:t>8A.1.5</w:t>
      </w:r>
      <w:r>
        <w:tab/>
        <w:t>Notifications</w:t>
      </w:r>
      <w:bookmarkEnd w:id="7963"/>
      <w:bookmarkEnd w:id="7964"/>
      <w:bookmarkEnd w:id="7965"/>
      <w:bookmarkEnd w:id="7966"/>
      <w:bookmarkEnd w:id="7967"/>
      <w:bookmarkEnd w:id="7968"/>
      <w:bookmarkEnd w:id="796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970" w:name="_Toc129169887"/>
      <w:bookmarkStart w:id="7971" w:name="_Toc145708266"/>
      <w:bookmarkStart w:id="7972" w:name="_Toc160570809"/>
      <w:bookmarkStart w:id="7973" w:name="_Toc162008405"/>
      <w:bookmarkStart w:id="7974" w:name="_Toc185516076"/>
      <w:bookmarkStart w:id="7975" w:name="_Toc192873384"/>
      <w:bookmarkStart w:id="7976" w:name="_Toc195534523"/>
      <w:r>
        <w:t>8A.1.6</w:t>
      </w:r>
      <w:r>
        <w:tab/>
        <w:t>Data Model</w:t>
      </w:r>
      <w:bookmarkEnd w:id="7970"/>
      <w:bookmarkEnd w:id="7971"/>
      <w:bookmarkEnd w:id="7972"/>
      <w:bookmarkEnd w:id="7973"/>
      <w:bookmarkEnd w:id="7974"/>
      <w:bookmarkEnd w:id="7975"/>
      <w:bookmarkEnd w:id="7976"/>
    </w:p>
    <w:p w14:paraId="70F60531" w14:textId="77777777" w:rsidR="00200A25" w:rsidRDefault="00200A25" w:rsidP="00200A25">
      <w:pPr>
        <w:pStyle w:val="Heading4"/>
      </w:pPr>
      <w:bookmarkStart w:id="7977" w:name="_Toc129169888"/>
      <w:bookmarkStart w:id="7978" w:name="_Toc145708267"/>
      <w:bookmarkStart w:id="7979" w:name="_Toc160570810"/>
      <w:bookmarkStart w:id="7980" w:name="_Toc162008406"/>
      <w:bookmarkStart w:id="7981" w:name="_Toc185516077"/>
      <w:bookmarkStart w:id="7982" w:name="_Toc192873385"/>
      <w:bookmarkStart w:id="7983" w:name="_Toc195534524"/>
      <w:r>
        <w:t>8A.1.6.1</w:t>
      </w:r>
      <w:r>
        <w:tab/>
        <w:t>General</w:t>
      </w:r>
      <w:bookmarkEnd w:id="7977"/>
      <w:bookmarkEnd w:id="7978"/>
      <w:bookmarkEnd w:id="7979"/>
      <w:bookmarkEnd w:id="7980"/>
      <w:bookmarkEnd w:id="7981"/>
      <w:bookmarkEnd w:id="7982"/>
      <w:bookmarkEnd w:id="798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984" w:name="_Toc129169889"/>
      <w:bookmarkStart w:id="7985" w:name="_Toc145708268"/>
      <w:bookmarkStart w:id="7986" w:name="_Toc160570811"/>
      <w:bookmarkStart w:id="7987" w:name="_Toc162008407"/>
      <w:bookmarkStart w:id="7988" w:name="_Toc185516078"/>
      <w:bookmarkStart w:id="7989" w:name="_Toc192873386"/>
      <w:bookmarkStart w:id="7990" w:name="_Toc195534525"/>
      <w:r>
        <w:t>8A.1</w:t>
      </w:r>
      <w:r>
        <w:rPr>
          <w:lang w:val="en-US"/>
        </w:rPr>
        <w:t>.6.2</w:t>
      </w:r>
      <w:r>
        <w:rPr>
          <w:lang w:val="en-US"/>
        </w:rPr>
        <w:tab/>
        <w:t>Structured data types</w:t>
      </w:r>
      <w:bookmarkEnd w:id="7984"/>
      <w:bookmarkEnd w:id="7985"/>
      <w:bookmarkEnd w:id="7986"/>
      <w:bookmarkEnd w:id="7987"/>
      <w:bookmarkEnd w:id="7988"/>
      <w:bookmarkEnd w:id="7989"/>
      <w:bookmarkEnd w:id="7990"/>
    </w:p>
    <w:p w14:paraId="7B022181" w14:textId="77777777" w:rsidR="00200A25" w:rsidRDefault="00200A25" w:rsidP="00200A25">
      <w:pPr>
        <w:pStyle w:val="Heading5"/>
      </w:pPr>
      <w:bookmarkStart w:id="7991" w:name="_Toc129169890"/>
      <w:bookmarkStart w:id="7992" w:name="_Toc145708269"/>
      <w:bookmarkStart w:id="7993" w:name="_Toc160570812"/>
      <w:bookmarkStart w:id="7994" w:name="_Toc162008408"/>
      <w:bookmarkStart w:id="7995" w:name="_Toc185516079"/>
      <w:bookmarkStart w:id="7996" w:name="_Toc192873387"/>
      <w:bookmarkStart w:id="7997" w:name="_Toc195534526"/>
      <w:r>
        <w:t>8A.1.6.2.1</w:t>
      </w:r>
      <w:r>
        <w:tab/>
        <w:t>Introduction</w:t>
      </w:r>
      <w:bookmarkEnd w:id="7991"/>
      <w:bookmarkEnd w:id="7992"/>
      <w:bookmarkEnd w:id="7993"/>
      <w:bookmarkEnd w:id="7994"/>
      <w:bookmarkEnd w:id="7995"/>
      <w:bookmarkEnd w:id="7996"/>
      <w:bookmarkEnd w:id="799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7998" w:name="_Toc129169891"/>
      <w:bookmarkStart w:id="7999" w:name="_Toc145708270"/>
      <w:bookmarkStart w:id="8000" w:name="_Toc160570813"/>
      <w:bookmarkStart w:id="8001" w:name="_Toc162008409"/>
      <w:bookmarkStart w:id="8002" w:name="_Toc185516080"/>
      <w:bookmarkStart w:id="8003" w:name="_Toc192873388"/>
      <w:bookmarkStart w:id="8004" w:name="_Toc195534527"/>
      <w:r>
        <w:t>8A.1.6.2.2</w:t>
      </w:r>
      <w:r>
        <w:tab/>
        <w:t xml:space="preserve">Type: </w:t>
      </w:r>
      <w:bookmarkEnd w:id="7998"/>
      <w:r>
        <w:t>SelEESDecInfo</w:t>
      </w:r>
      <w:bookmarkEnd w:id="7999"/>
      <w:bookmarkEnd w:id="8000"/>
      <w:bookmarkEnd w:id="8001"/>
      <w:bookmarkEnd w:id="8002"/>
      <w:bookmarkEnd w:id="8003"/>
      <w:bookmarkEnd w:id="800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8005" w:name="_Toc129169894"/>
      <w:bookmarkStart w:id="8006" w:name="_Toc145708271"/>
      <w:bookmarkStart w:id="8007" w:name="_Toc160570814"/>
      <w:bookmarkStart w:id="8008" w:name="_Toc162008410"/>
      <w:bookmarkStart w:id="8009" w:name="_Toc185516081"/>
      <w:bookmarkStart w:id="8010" w:name="_Toc192873389"/>
      <w:bookmarkStart w:id="8011" w:name="_Toc195534528"/>
      <w:r>
        <w:t>8A.1</w:t>
      </w:r>
      <w:r>
        <w:rPr>
          <w:lang w:val="en-US"/>
        </w:rPr>
        <w:t>.6.3</w:t>
      </w:r>
      <w:r>
        <w:rPr>
          <w:lang w:val="en-US"/>
        </w:rPr>
        <w:tab/>
        <w:t>Simple data types and enumerations</w:t>
      </w:r>
      <w:bookmarkEnd w:id="8005"/>
      <w:bookmarkEnd w:id="8006"/>
      <w:bookmarkEnd w:id="8007"/>
      <w:bookmarkEnd w:id="8008"/>
      <w:bookmarkEnd w:id="8009"/>
      <w:bookmarkEnd w:id="8010"/>
      <w:bookmarkEnd w:id="8011"/>
    </w:p>
    <w:p w14:paraId="582338F5" w14:textId="77777777" w:rsidR="00910CC4" w:rsidRDefault="00910CC4" w:rsidP="00910CC4">
      <w:pPr>
        <w:pStyle w:val="Heading5"/>
      </w:pPr>
      <w:bookmarkStart w:id="8012" w:name="_Toc160570815"/>
      <w:bookmarkStart w:id="8013" w:name="_Toc162008411"/>
      <w:bookmarkStart w:id="8014" w:name="_Toc185516082"/>
      <w:bookmarkStart w:id="8015" w:name="_Toc192873390"/>
      <w:bookmarkStart w:id="8016" w:name="_Toc195534529"/>
      <w:r>
        <w:t>8A.1</w:t>
      </w:r>
      <w:r>
        <w:rPr>
          <w:lang w:val="en-US"/>
        </w:rPr>
        <w:t>.6.3</w:t>
      </w:r>
      <w:r>
        <w:t>.1</w:t>
      </w:r>
      <w:r>
        <w:tab/>
        <w:t>Introduction</w:t>
      </w:r>
      <w:bookmarkEnd w:id="8012"/>
      <w:bookmarkEnd w:id="8013"/>
      <w:bookmarkEnd w:id="8014"/>
      <w:bookmarkEnd w:id="8015"/>
      <w:bookmarkEnd w:id="801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8017" w:name="_Toc160570816"/>
      <w:bookmarkStart w:id="8018" w:name="_Toc162008412"/>
      <w:bookmarkStart w:id="8019" w:name="_Toc185516083"/>
      <w:bookmarkStart w:id="8020" w:name="_Toc192873391"/>
      <w:bookmarkStart w:id="8021" w:name="_Toc195534530"/>
      <w:r>
        <w:t>8A.1</w:t>
      </w:r>
      <w:r>
        <w:rPr>
          <w:lang w:val="en-US"/>
        </w:rPr>
        <w:t>.6.3</w:t>
      </w:r>
      <w:r>
        <w:t>.2</w:t>
      </w:r>
      <w:r>
        <w:tab/>
        <w:t>Simple data types</w:t>
      </w:r>
      <w:bookmarkEnd w:id="8017"/>
      <w:bookmarkEnd w:id="8018"/>
      <w:bookmarkEnd w:id="8019"/>
      <w:bookmarkEnd w:id="8020"/>
      <w:bookmarkEnd w:id="8021"/>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8022" w:name="_Toc160570817"/>
      <w:bookmarkStart w:id="8023" w:name="_Toc162008413"/>
      <w:bookmarkStart w:id="8024" w:name="_Toc185516084"/>
      <w:bookmarkStart w:id="8025" w:name="_Toc192873392"/>
      <w:bookmarkStart w:id="8026" w:name="_Toc19553453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022"/>
      <w:bookmarkEnd w:id="8023"/>
      <w:bookmarkEnd w:id="8024"/>
      <w:bookmarkEnd w:id="8025"/>
      <w:bookmarkEnd w:id="80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8027" w:name="_Toc160570818"/>
      <w:bookmarkStart w:id="8028" w:name="_Toc162008414"/>
      <w:bookmarkStart w:id="8029" w:name="_Toc185516085"/>
      <w:bookmarkStart w:id="8030" w:name="_Toc192873393"/>
      <w:bookmarkStart w:id="8031" w:name="_Toc195534532"/>
      <w:r>
        <w:t>8A.1</w:t>
      </w:r>
      <w:r>
        <w:rPr>
          <w:lang w:val="en-US"/>
        </w:rPr>
        <w:t>.6</w:t>
      </w:r>
      <w:r>
        <w:t>.5</w:t>
      </w:r>
      <w:r>
        <w:tab/>
        <w:t>Binary data</w:t>
      </w:r>
      <w:bookmarkEnd w:id="8027"/>
      <w:bookmarkEnd w:id="8028"/>
      <w:bookmarkEnd w:id="8029"/>
      <w:bookmarkEnd w:id="8030"/>
      <w:bookmarkEnd w:id="8031"/>
    </w:p>
    <w:p w14:paraId="0B0C5C1B" w14:textId="77777777" w:rsidR="00910CC4" w:rsidRDefault="00910CC4" w:rsidP="00910CC4">
      <w:pPr>
        <w:pStyle w:val="Heading5"/>
      </w:pPr>
      <w:bookmarkStart w:id="8032" w:name="_Toc160570819"/>
      <w:bookmarkStart w:id="8033" w:name="_Toc162008415"/>
      <w:bookmarkStart w:id="8034" w:name="_Toc185516086"/>
      <w:bookmarkStart w:id="8035" w:name="_Toc192873394"/>
      <w:bookmarkStart w:id="8036" w:name="_Toc195534533"/>
      <w:r>
        <w:t>8A.1</w:t>
      </w:r>
      <w:r>
        <w:rPr>
          <w:lang w:val="en-US"/>
        </w:rPr>
        <w:t>.6</w:t>
      </w:r>
      <w:r>
        <w:t>.5.1</w:t>
      </w:r>
      <w:r>
        <w:tab/>
        <w:t>Binary Data Types</w:t>
      </w:r>
      <w:bookmarkEnd w:id="8032"/>
      <w:bookmarkEnd w:id="8033"/>
      <w:bookmarkEnd w:id="8034"/>
      <w:bookmarkEnd w:id="8035"/>
      <w:bookmarkEnd w:id="803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8037" w:name="_Toc129169903"/>
      <w:bookmarkStart w:id="8038" w:name="_Toc145708272"/>
      <w:bookmarkStart w:id="8039" w:name="_Toc160570820"/>
      <w:bookmarkStart w:id="8040" w:name="_Toc162008416"/>
      <w:bookmarkStart w:id="8041" w:name="_Toc185516087"/>
      <w:bookmarkStart w:id="8042" w:name="_Toc192873395"/>
      <w:bookmarkStart w:id="8043" w:name="_Toc195534534"/>
      <w:r>
        <w:t>8A.1.7</w:t>
      </w:r>
      <w:r>
        <w:tab/>
        <w:t>Error Handling</w:t>
      </w:r>
      <w:bookmarkEnd w:id="8037"/>
      <w:bookmarkEnd w:id="8038"/>
      <w:bookmarkEnd w:id="8039"/>
      <w:bookmarkEnd w:id="8040"/>
      <w:bookmarkEnd w:id="8041"/>
      <w:bookmarkEnd w:id="8042"/>
      <w:bookmarkEnd w:id="8043"/>
    </w:p>
    <w:p w14:paraId="28DDC070" w14:textId="77777777" w:rsidR="00200A25" w:rsidRDefault="00200A25" w:rsidP="00200A25">
      <w:pPr>
        <w:pStyle w:val="Heading4"/>
      </w:pPr>
      <w:bookmarkStart w:id="8044" w:name="_Toc129169904"/>
      <w:bookmarkStart w:id="8045" w:name="_Toc145708273"/>
      <w:bookmarkStart w:id="8046" w:name="_Toc160570821"/>
      <w:bookmarkStart w:id="8047" w:name="_Toc162008417"/>
      <w:bookmarkStart w:id="8048" w:name="_Toc185516088"/>
      <w:bookmarkStart w:id="8049" w:name="_Toc192873396"/>
      <w:bookmarkStart w:id="8050" w:name="_Toc195534535"/>
      <w:r>
        <w:t>8A.1.7.1</w:t>
      </w:r>
      <w:r>
        <w:tab/>
        <w:t>General</w:t>
      </w:r>
      <w:bookmarkEnd w:id="8044"/>
      <w:bookmarkEnd w:id="8045"/>
      <w:bookmarkEnd w:id="8046"/>
      <w:bookmarkEnd w:id="8047"/>
      <w:bookmarkEnd w:id="8048"/>
      <w:bookmarkEnd w:id="8049"/>
      <w:bookmarkEnd w:id="805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8051" w:name="_Toc129169905"/>
      <w:bookmarkStart w:id="8052" w:name="_Toc145708274"/>
      <w:bookmarkStart w:id="8053" w:name="_Toc160570822"/>
      <w:bookmarkStart w:id="8054" w:name="_Toc162008418"/>
      <w:bookmarkStart w:id="8055" w:name="_Toc185516089"/>
      <w:bookmarkStart w:id="8056" w:name="_Toc192873397"/>
      <w:bookmarkStart w:id="8057" w:name="_Toc195534536"/>
      <w:r>
        <w:t>8A.1.7.2</w:t>
      </w:r>
      <w:r>
        <w:tab/>
        <w:t>Protocol Errors</w:t>
      </w:r>
      <w:bookmarkEnd w:id="8051"/>
      <w:bookmarkEnd w:id="8052"/>
      <w:bookmarkEnd w:id="8053"/>
      <w:bookmarkEnd w:id="8054"/>
      <w:bookmarkEnd w:id="8055"/>
      <w:bookmarkEnd w:id="8056"/>
      <w:bookmarkEnd w:id="805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8058" w:name="_Toc129169906"/>
      <w:bookmarkStart w:id="8059" w:name="_Toc145708275"/>
      <w:bookmarkStart w:id="8060" w:name="_Toc160570823"/>
      <w:bookmarkStart w:id="8061" w:name="_Toc162008419"/>
      <w:bookmarkStart w:id="8062" w:name="_Toc185516090"/>
      <w:bookmarkStart w:id="8063" w:name="_Toc192873398"/>
      <w:bookmarkStart w:id="8064" w:name="_Toc195534537"/>
      <w:r>
        <w:t>8A.1.7.3</w:t>
      </w:r>
      <w:r>
        <w:tab/>
        <w:t>Application Errors</w:t>
      </w:r>
      <w:bookmarkEnd w:id="8058"/>
      <w:bookmarkEnd w:id="8059"/>
      <w:bookmarkEnd w:id="8060"/>
      <w:bookmarkEnd w:id="8061"/>
      <w:bookmarkEnd w:id="8062"/>
      <w:bookmarkEnd w:id="8063"/>
      <w:bookmarkEnd w:id="8064"/>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8065" w:name="_Toc129169907"/>
      <w:bookmarkStart w:id="8066" w:name="_Toc145708276"/>
      <w:bookmarkStart w:id="8067" w:name="_Toc160570824"/>
      <w:bookmarkStart w:id="8068" w:name="_Toc162008420"/>
      <w:bookmarkStart w:id="8069" w:name="_Toc185516091"/>
      <w:bookmarkStart w:id="8070" w:name="_Toc192873399"/>
      <w:bookmarkStart w:id="8071" w:name="_Toc195534538"/>
      <w:r>
        <w:t>8A.1.8</w:t>
      </w:r>
      <w:r>
        <w:tab/>
        <w:t>Feature negotiation</w:t>
      </w:r>
      <w:bookmarkEnd w:id="8065"/>
      <w:bookmarkEnd w:id="8066"/>
      <w:bookmarkEnd w:id="8067"/>
      <w:bookmarkEnd w:id="8068"/>
      <w:bookmarkEnd w:id="8069"/>
      <w:bookmarkEnd w:id="8070"/>
      <w:bookmarkEnd w:id="807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8072" w:name="_Toc85734513"/>
      <w:bookmarkStart w:id="8073" w:name="_Toc89431812"/>
      <w:bookmarkStart w:id="8074" w:name="_Toc97042726"/>
      <w:bookmarkStart w:id="8075" w:name="_Toc97045870"/>
      <w:bookmarkStart w:id="8076" w:name="_Toc97155615"/>
      <w:bookmarkStart w:id="8077" w:name="_Toc101521707"/>
      <w:bookmarkStart w:id="8078" w:name="_Toc138762014"/>
      <w:bookmarkStart w:id="8079" w:name="_Toc145708277"/>
      <w:bookmarkStart w:id="8080" w:name="_Toc160570825"/>
      <w:bookmarkStart w:id="8081" w:name="_Toc162008421"/>
      <w:bookmarkStart w:id="8082" w:name="_Toc185516092"/>
      <w:bookmarkStart w:id="8083" w:name="_Toc192873400"/>
      <w:bookmarkStart w:id="8084" w:name="_Toc195534539"/>
      <w:r>
        <w:t>9</w:t>
      </w:r>
      <w:r>
        <w:tab/>
        <w:t>Edge Configuration Server API Definitions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2EB69EEF" w14:textId="60A34CEB" w:rsidR="00721A12" w:rsidRPr="00771852" w:rsidRDefault="00721A12" w:rsidP="00721A12">
      <w:pPr>
        <w:pStyle w:val="Heading2"/>
      </w:pPr>
      <w:bookmarkStart w:id="8085" w:name="_Toc85734514"/>
      <w:bookmarkStart w:id="8086" w:name="_Toc89431813"/>
      <w:bookmarkStart w:id="8087" w:name="_Toc97042727"/>
      <w:bookmarkStart w:id="8088" w:name="_Toc97045871"/>
      <w:bookmarkStart w:id="8089" w:name="_Toc97155616"/>
      <w:bookmarkStart w:id="8090" w:name="_Toc101521708"/>
      <w:bookmarkStart w:id="8091" w:name="_Toc138762015"/>
      <w:bookmarkStart w:id="8092" w:name="_Toc145708278"/>
      <w:bookmarkStart w:id="8093" w:name="_Toc160570826"/>
      <w:bookmarkStart w:id="8094" w:name="_Toc162008422"/>
      <w:bookmarkStart w:id="8095" w:name="_Toc185516093"/>
      <w:bookmarkStart w:id="8096" w:name="_Toc192873401"/>
      <w:bookmarkStart w:id="8097" w:name="_Toc195534540"/>
      <w:bookmarkStart w:id="8098" w:name="_Toc61651623"/>
      <w:r>
        <w:t>9.1</w:t>
      </w:r>
      <w:r>
        <w:tab/>
        <w:t>Eecs_EESRegistration API</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2EFBFDBF" w14:textId="435B92F7" w:rsidR="00721A12" w:rsidRDefault="00721A12" w:rsidP="00721A12">
      <w:pPr>
        <w:pStyle w:val="Heading3"/>
      </w:pPr>
      <w:bookmarkStart w:id="8099" w:name="_Toc85734515"/>
      <w:bookmarkStart w:id="8100" w:name="_Toc89431814"/>
      <w:bookmarkStart w:id="8101" w:name="_Toc97042728"/>
      <w:bookmarkStart w:id="8102" w:name="_Toc97045872"/>
      <w:bookmarkStart w:id="8103" w:name="_Toc97155617"/>
      <w:bookmarkStart w:id="8104" w:name="_Toc101521709"/>
      <w:bookmarkStart w:id="8105" w:name="_Toc138762016"/>
      <w:bookmarkStart w:id="8106" w:name="_Toc145708279"/>
      <w:bookmarkStart w:id="8107" w:name="_Toc160570827"/>
      <w:bookmarkStart w:id="8108" w:name="_Toc162008423"/>
      <w:bookmarkStart w:id="8109" w:name="_Toc185516094"/>
      <w:bookmarkStart w:id="8110" w:name="_Toc192873402"/>
      <w:bookmarkStart w:id="8111" w:name="_Toc195534541"/>
      <w:r>
        <w:t>9.1.1</w:t>
      </w:r>
      <w:r>
        <w:tab/>
      </w:r>
      <w:bookmarkEnd w:id="8099"/>
      <w:r w:rsidR="009616F6">
        <w:t>Introduction</w:t>
      </w:r>
      <w:bookmarkEnd w:id="8100"/>
      <w:bookmarkEnd w:id="8101"/>
      <w:bookmarkEnd w:id="8102"/>
      <w:bookmarkEnd w:id="8103"/>
      <w:bookmarkEnd w:id="8104"/>
      <w:bookmarkEnd w:id="8105"/>
      <w:bookmarkEnd w:id="8106"/>
      <w:bookmarkEnd w:id="8107"/>
      <w:bookmarkEnd w:id="8108"/>
      <w:bookmarkEnd w:id="8109"/>
      <w:bookmarkEnd w:id="8110"/>
      <w:bookmarkEnd w:id="811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8112" w:name="_Toc85734516"/>
      <w:bookmarkStart w:id="8113" w:name="_Toc89431815"/>
      <w:bookmarkStart w:id="8114" w:name="_Toc97042729"/>
      <w:bookmarkStart w:id="8115" w:name="_Toc97045873"/>
      <w:bookmarkStart w:id="8116" w:name="_Toc97155618"/>
      <w:bookmarkStart w:id="8117" w:name="_Toc101521710"/>
      <w:bookmarkStart w:id="8118" w:name="_Toc138762017"/>
      <w:bookmarkStart w:id="8119" w:name="_Toc145708280"/>
      <w:bookmarkStart w:id="8120" w:name="_Toc160570828"/>
      <w:bookmarkStart w:id="8121" w:name="_Toc162008424"/>
      <w:bookmarkStart w:id="8122" w:name="_Toc185516095"/>
      <w:bookmarkStart w:id="8123" w:name="_Toc192873403"/>
      <w:bookmarkStart w:id="8124" w:name="_Toc195534542"/>
      <w:r>
        <w:t>9.1</w:t>
      </w:r>
      <w:r w:rsidR="00721A12">
        <w:t>.2</w:t>
      </w:r>
      <w:r w:rsidR="00721A12">
        <w:tab/>
        <w:t>Resources</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0225CA2C" w14:textId="79D88178" w:rsidR="00721A12" w:rsidRDefault="00293795" w:rsidP="00721A12">
      <w:pPr>
        <w:pStyle w:val="Heading4"/>
      </w:pPr>
      <w:bookmarkStart w:id="8125" w:name="_Toc85734517"/>
      <w:bookmarkStart w:id="8126" w:name="_Toc89431816"/>
      <w:bookmarkStart w:id="8127" w:name="_Toc97042730"/>
      <w:bookmarkStart w:id="8128" w:name="_Toc97045874"/>
      <w:bookmarkStart w:id="8129" w:name="_Toc97155619"/>
      <w:bookmarkStart w:id="8130" w:name="_Toc101521711"/>
      <w:bookmarkStart w:id="8131" w:name="_Toc138762018"/>
      <w:bookmarkStart w:id="8132" w:name="_Toc145708281"/>
      <w:bookmarkStart w:id="8133" w:name="_Toc160570829"/>
      <w:bookmarkStart w:id="8134" w:name="_Toc162008425"/>
      <w:bookmarkStart w:id="8135" w:name="_Toc185516096"/>
      <w:bookmarkStart w:id="8136" w:name="_Toc192873404"/>
      <w:bookmarkStart w:id="8137" w:name="_Toc195534543"/>
      <w:r>
        <w:t>9.1</w:t>
      </w:r>
      <w:r w:rsidR="00721A12">
        <w:t>.2.1</w:t>
      </w:r>
      <w:r w:rsidR="00721A12">
        <w:tab/>
        <w:t>Overview</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45pt" o:ole="">
            <v:imagedata r:id="rId43" o:title=""/>
          </v:shape>
          <o:OLEObject Type="Embed" ProgID="Visio.Drawing.11" ShapeID="_x0000_i1041" DrawAspect="Content" ObjectID="_180614700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8138" w:name="_Toc85734518"/>
      <w:bookmarkStart w:id="8139" w:name="_Toc89431817"/>
      <w:bookmarkStart w:id="8140" w:name="_Toc97042731"/>
      <w:bookmarkStart w:id="8141" w:name="_Toc97045875"/>
      <w:bookmarkStart w:id="8142" w:name="_Toc97155620"/>
      <w:bookmarkStart w:id="8143" w:name="_Toc101521712"/>
      <w:bookmarkStart w:id="8144" w:name="_Toc138762019"/>
      <w:bookmarkStart w:id="8145" w:name="_Toc145708282"/>
      <w:bookmarkStart w:id="8146" w:name="_Toc160570830"/>
      <w:bookmarkStart w:id="8147" w:name="_Toc162008426"/>
      <w:bookmarkStart w:id="8148" w:name="_Toc185516097"/>
      <w:bookmarkStart w:id="8149" w:name="_Toc192873405"/>
      <w:bookmarkStart w:id="8150" w:name="_Toc195534544"/>
      <w:r>
        <w:t>9.</w:t>
      </w:r>
      <w:r w:rsidR="00293795">
        <w:t>1</w:t>
      </w:r>
      <w:r>
        <w:t>.2.2</w:t>
      </w:r>
      <w:r>
        <w:tab/>
        <w:t>Resource</w:t>
      </w:r>
      <w:r w:rsidRPr="00831458">
        <w:t xml:space="preserve">: </w:t>
      </w:r>
      <w:r>
        <w:t>EES Registrations</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7AA3C4C" w14:textId="30F15DD2" w:rsidR="00721A12" w:rsidRDefault="00721A12" w:rsidP="00721A12">
      <w:pPr>
        <w:pStyle w:val="Heading5"/>
        <w:rPr>
          <w:lang w:eastAsia="zh-CN"/>
        </w:rPr>
      </w:pPr>
      <w:bookmarkStart w:id="8151" w:name="_Toc85734519"/>
      <w:bookmarkStart w:id="8152" w:name="_Toc89431818"/>
      <w:bookmarkStart w:id="8153" w:name="_Toc97042732"/>
      <w:bookmarkStart w:id="8154" w:name="_Toc97045876"/>
      <w:bookmarkStart w:id="8155" w:name="_Toc97155621"/>
      <w:bookmarkStart w:id="8156" w:name="_Toc101521713"/>
      <w:bookmarkStart w:id="8157" w:name="_Toc138762020"/>
      <w:bookmarkStart w:id="8158" w:name="_Toc145708283"/>
      <w:bookmarkStart w:id="8159" w:name="_Toc160570831"/>
      <w:bookmarkStart w:id="8160" w:name="_Toc162008427"/>
      <w:bookmarkStart w:id="8161" w:name="_Toc185516098"/>
      <w:bookmarkStart w:id="8162" w:name="_Toc192873406"/>
      <w:bookmarkStart w:id="8163" w:name="_Toc195534545"/>
      <w:r>
        <w:rPr>
          <w:lang w:eastAsia="zh-CN"/>
        </w:rPr>
        <w:t>9.</w:t>
      </w:r>
      <w:r w:rsidR="00293795">
        <w:rPr>
          <w:lang w:eastAsia="zh-CN"/>
        </w:rPr>
        <w:t>1</w:t>
      </w:r>
      <w:r>
        <w:rPr>
          <w:lang w:eastAsia="zh-CN"/>
        </w:rPr>
        <w:t>.2.2.1</w:t>
      </w:r>
      <w:r>
        <w:rPr>
          <w:lang w:eastAsia="zh-CN"/>
        </w:rPr>
        <w:tab/>
        <w:t>Description</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8164" w:name="_Toc85734520"/>
      <w:bookmarkStart w:id="8165" w:name="_Toc89431819"/>
      <w:bookmarkStart w:id="8166" w:name="_Toc97042733"/>
      <w:bookmarkStart w:id="8167" w:name="_Toc97045877"/>
      <w:bookmarkStart w:id="8168" w:name="_Toc97155622"/>
      <w:bookmarkStart w:id="8169" w:name="_Toc101521714"/>
      <w:bookmarkStart w:id="8170" w:name="_Toc138762021"/>
      <w:bookmarkStart w:id="8171" w:name="_Toc145708284"/>
      <w:bookmarkStart w:id="8172" w:name="_Toc160570832"/>
      <w:bookmarkStart w:id="8173" w:name="_Toc162008428"/>
      <w:bookmarkStart w:id="8174" w:name="_Toc185516099"/>
      <w:bookmarkStart w:id="8175" w:name="_Toc192873407"/>
      <w:bookmarkStart w:id="8176" w:name="_Toc195534546"/>
      <w:r>
        <w:rPr>
          <w:lang w:eastAsia="zh-CN"/>
        </w:rPr>
        <w:t>9.</w:t>
      </w:r>
      <w:r w:rsidR="00293795">
        <w:rPr>
          <w:lang w:eastAsia="zh-CN"/>
        </w:rPr>
        <w:t>1</w:t>
      </w:r>
      <w:r>
        <w:rPr>
          <w:lang w:eastAsia="zh-CN"/>
        </w:rPr>
        <w:t>.2.2.2</w:t>
      </w:r>
      <w:r>
        <w:rPr>
          <w:lang w:eastAsia="zh-CN"/>
        </w:rPr>
        <w:tab/>
        <w:t>Resource Definition</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8177" w:name="_Toc85734521"/>
      <w:bookmarkStart w:id="8178" w:name="_Toc89431820"/>
      <w:bookmarkStart w:id="8179" w:name="_Toc97042734"/>
      <w:bookmarkStart w:id="8180" w:name="_Toc97045878"/>
      <w:bookmarkStart w:id="8181" w:name="_Toc97155623"/>
      <w:bookmarkStart w:id="8182" w:name="_Toc101521715"/>
      <w:bookmarkStart w:id="8183" w:name="_Toc138762022"/>
      <w:bookmarkStart w:id="8184" w:name="_Toc145708285"/>
      <w:bookmarkStart w:id="8185" w:name="_Toc160570833"/>
      <w:bookmarkStart w:id="8186" w:name="_Toc162008429"/>
      <w:bookmarkStart w:id="8187" w:name="_Toc185516100"/>
      <w:bookmarkStart w:id="8188" w:name="_Toc192873408"/>
      <w:bookmarkStart w:id="8189" w:name="_Toc195534547"/>
      <w:r>
        <w:rPr>
          <w:lang w:eastAsia="zh-CN"/>
        </w:rPr>
        <w:t>9.</w:t>
      </w:r>
      <w:r w:rsidR="00293795">
        <w:rPr>
          <w:lang w:eastAsia="zh-CN"/>
        </w:rPr>
        <w:t>1</w:t>
      </w:r>
      <w:r>
        <w:rPr>
          <w:lang w:eastAsia="zh-CN"/>
        </w:rPr>
        <w:t>.2.2.3</w:t>
      </w:r>
      <w:r>
        <w:rPr>
          <w:lang w:eastAsia="zh-CN"/>
        </w:rPr>
        <w:tab/>
        <w:t>Resource Standard Methods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5D8DC62D" w14:textId="0FAB59F2" w:rsidR="00721A12" w:rsidRDefault="00721A12" w:rsidP="00721A12">
      <w:pPr>
        <w:pStyle w:val="Heading6"/>
        <w:rPr>
          <w:lang w:eastAsia="zh-CN"/>
        </w:rPr>
      </w:pPr>
      <w:bookmarkStart w:id="8190" w:name="_Toc85734522"/>
      <w:bookmarkStart w:id="8191" w:name="_Toc89431821"/>
      <w:bookmarkStart w:id="8192" w:name="_Toc97042735"/>
      <w:bookmarkStart w:id="8193" w:name="_Toc97045879"/>
      <w:bookmarkStart w:id="8194" w:name="_Toc97155624"/>
      <w:bookmarkStart w:id="8195" w:name="_Toc101521716"/>
      <w:bookmarkStart w:id="8196" w:name="_Toc138762023"/>
      <w:bookmarkStart w:id="8197" w:name="_Toc145708286"/>
      <w:bookmarkStart w:id="8198" w:name="_Toc160570834"/>
      <w:bookmarkStart w:id="8199" w:name="_Toc162008430"/>
      <w:bookmarkStart w:id="8200" w:name="_Toc185516101"/>
      <w:bookmarkStart w:id="8201" w:name="_Toc192873409"/>
      <w:bookmarkStart w:id="8202" w:name="_Toc195534548"/>
      <w:r>
        <w:rPr>
          <w:lang w:eastAsia="zh-CN"/>
        </w:rPr>
        <w:t>9.</w:t>
      </w:r>
      <w:r w:rsidR="00293795">
        <w:rPr>
          <w:lang w:eastAsia="zh-CN"/>
        </w:rPr>
        <w:t>1</w:t>
      </w:r>
      <w:r>
        <w:rPr>
          <w:lang w:eastAsia="zh-CN"/>
        </w:rPr>
        <w:t>.2.2.3.1</w:t>
      </w:r>
      <w:r>
        <w:rPr>
          <w:lang w:eastAsia="zh-CN"/>
        </w:rPr>
        <w:tab/>
        <w:t>POST</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8203" w:name="_Toc85734523"/>
      <w:bookmarkStart w:id="8204" w:name="_Toc89431822"/>
      <w:bookmarkStart w:id="8205" w:name="_Toc97042736"/>
      <w:bookmarkStart w:id="8206" w:name="_Toc97045880"/>
      <w:bookmarkStart w:id="8207" w:name="_Toc97155625"/>
      <w:bookmarkStart w:id="8208" w:name="_Toc101521717"/>
      <w:bookmarkStart w:id="8209" w:name="_Toc138762024"/>
      <w:bookmarkStart w:id="8210" w:name="_Toc145708287"/>
      <w:bookmarkStart w:id="8211" w:name="_Toc160570835"/>
      <w:bookmarkStart w:id="8212" w:name="_Toc162008431"/>
      <w:bookmarkStart w:id="8213" w:name="_Toc185516102"/>
      <w:bookmarkStart w:id="8214" w:name="_Toc192873410"/>
      <w:bookmarkStart w:id="8215" w:name="_Toc195534549"/>
      <w:r>
        <w:rPr>
          <w:lang w:eastAsia="zh-CN"/>
        </w:rPr>
        <w:t>9.</w:t>
      </w:r>
      <w:r w:rsidR="00293795">
        <w:rPr>
          <w:lang w:eastAsia="zh-CN"/>
        </w:rPr>
        <w:t>1</w:t>
      </w:r>
      <w:r>
        <w:rPr>
          <w:lang w:eastAsia="zh-CN"/>
        </w:rPr>
        <w:t>.2.2.4</w:t>
      </w:r>
      <w:r>
        <w:rPr>
          <w:lang w:eastAsia="zh-CN"/>
        </w:rPr>
        <w:tab/>
        <w:t>Resource Custom Operations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02A7B73" w14:textId="77777777" w:rsidR="00721A12" w:rsidRDefault="00721A12" w:rsidP="00721A12">
      <w:r>
        <w:t>None.</w:t>
      </w:r>
    </w:p>
    <w:p w14:paraId="18CEB14A" w14:textId="711A8F14" w:rsidR="00721A12" w:rsidRDefault="00721A12" w:rsidP="00721A12">
      <w:pPr>
        <w:pStyle w:val="Heading4"/>
      </w:pPr>
      <w:bookmarkStart w:id="8216" w:name="_Toc85734524"/>
      <w:bookmarkStart w:id="8217" w:name="_Toc89431823"/>
      <w:bookmarkStart w:id="8218" w:name="_Toc97042737"/>
      <w:bookmarkStart w:id="8219" w:name="_Toc97045881"/>
      <w:bookmarkStart w:id="8220" w:name="_Toc97155626"/>
      <w:bookmarkStart w:id="8221" w:name="_Toc101521718"/>
      <w:bookmarkStart w:id="8222" w:name="_Toc138762025"/>
      <w:bookmarkStart w:id="8223" w:name="_Toc145708288"/>
      <w:bookmarkStart w:id="8224" w:name="_Toc160570836"/>
      <w:bookmarkStart w:id="8225" w:name="_Toc162008432"/>
      <w:bookmarkStart w:id="8226" w:name="_Toc185516103"/>
      <w:bookmarkStart w:id="8227" w:name="_Toc192873411"/>
      <w:bookmarkStart w:id="8228" w:name="_Toc195534550"/>
      <w:r>
        <w:t>9.</w:t>
      </w:r>
      <w:r w:rsidR="00293795">
        <w:t>1</w:t>
      </w:r>
      <w:r>
        <w:t>.2.3</w:t>
      </w:r>
      <w:r>
        <w:tab/>
        <w:t>Resource</w:t>
      </w:r>
      <w:r w:rsidRPr="00831458">
        <w:t xml:space="preserve">: </w:t>
      </w:r>
      <w:r>
        <w:t>Individual EES Registration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4C741470" w14:textId="48DBC111" w:rsidR="00721A12" w:rsidRDefault="00721A12" w:rsidP="00721A12">
      <w:pPr>
        <w:pStyle w:val="Heading5"/>
        <w:rPr>
          <w:lang w:eastAsia="zh-CN"/>
        </w:rPr>
      </w:pPr>
      <w:bookmarkStart w:id="8229" w:name="_Toc85734525"/>
      <w:bookmarkStart w:id="8230" w:name="_Toc89431824"/>
      <w:bookmarkStart w:id="8231" w:name="_Toc97042738"/>
      <w:bookmarkStart w:id="8232" w:name="_Toc97045882"/>
      <w:bookmarkStart w:id="8233" w:name="_Toc97155627"/>
      <w:bookmarkStart w:id="8234" w:name="_Toc101521719"/>
      <w:bookmarkStart w:id="8235" w:name="_Toc138762026"/>
      <w:bookmarkStart w:id="8236" w:name="_Toc145708289"/>
      <w:bookmarkStart w:id="8237" w:name="_Toc160570837"/>
      <w:bookmarkStart w:id="8238" w:name="_Toc162008433"/>
      <w:bookmarkStart w:id="8239" w:name="_Toc185516104"/>
      <w:bookmarkStart w:id="8240" w:name="_Toc192873412"/>
      <w:bookmarkStart w:id="8241" w:name="_Toc195534551"/>
      <w:r>
        <w:rPr>
          <w:lang w:eastAsia="zh-CN"/>
        </w:rPr>
        <w:t>9.</w:t>
      </w:r>
      <w:r w:rsidR="00293795">
        <w:rPr>
          <w:lang w:eastAsia="zh-CN"/>
        </w:rPr>
        <w:t>1</w:t>
      </w:r>
      <w:r>
        <w:rPr>
          <w:lang w:eastAsia="zh-CN"/>
        </w:rPr>
        <w:t>.2.3.1</w:t>
      </w:r>
      <w:r>
        <w:rPr>
          <w:lang w:eastAsia="zh-CN"/>
        </w:rPr>
        <w:tab/>
        <w:t>Description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8242" w:name="_Toc85734526"/>
      <w:bookmarkStart w:id="8243" w:name="_Toc89431825"/>
      <w:bookmarkStart w:id="8244" w:name="_Toc97042739"/>
      <w:bookmarkStart w:id="8245" w:name="_Toc97045883"/>
      <w:bookmarkStart w:id="8246" w:name="_Toc97155628"/>
      <w:bookmarkStart w:id="8247" w:name="_Toc101521720"/>
      <w:bookmarkStart w:id="8248" w:name="_Toc138762027"/>
      <w:bookmarkStart w:id="8249" w:name="_Toc145708290"/>
      <w:bookmarkStart w:id="8250" w:name="_Toc160570838"/>
      <w:bookmarkStart w:id="8251" w:name="_Toc162008434"/>
      <w:bookmarkStart w:id="8252" w:name="_Toc185516105"/>
      <w:bookmarkStart w:id="8253" w:name="_Toc192873413"/>
      <w:bookmarkStart w:id="8254" w:name="_Toc195534552"/>
      <w:r>
        <w:rPr>
          <w:lang w:eastAsia="zh-CN"/>
        </w:rPr>
        <w:t>9.</w:t>
      </w:r>
      <w:r w:rsidR="00293795">
        <w:rPr>
          <w:lang w:eastAsia="zh-CN"/>
        </w:rPr>
        <w:t>1</w:t>
      </w:r>
      <w:r>
        <w:rPr>
          <w:lang w:eastAsia="zh-CN"/>
        </w:rPr>
        <w:t>.2.3.2</w:t>
      </w:r>
      <w:r>
        <w:rPr>
          <w:lang w:eastAsia="zh-CN"/>
        </w:rPr>
        <w:tab/>
        <w:t>Resource Definition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8255" w:name="_Toc85734527"/>
      <w:bookmarkStart w:id="8256" w:name="_Toc89431826"/>
      <w:bookmarkStart w:id="8257" w:name="_Toc97042740"/>
      <w:bookmarkStart w:id="8258" w:name="_Toc97045884"/>
      <w:bookmarkStart w:id="8259" w:name="_Toc97155629"/>
      <w:bookmarkStart w:id="8260" w:name="_Toc101521721"/>
      <w:bookmarkStart w:id="8261" w:name="_Toc138762028"/>
      <w:bookmarkStart w:id="8262" w:name="_Toc145708291"/>
      <w:bookmarkStart w:id="8263" w:name="_Toc160570839"/>
      <w:bookmarkStart w:id="8264" w:name="_Toc162008435"/>
      <w:bookmarkStart w:id="8265" w:name="_Toc185516106"/>
      <w:bookmarkStart w:id="8266" w:name="_Toc192873414"/>
      <w:bookmarkStart w:id="8267" w:name="_Toc195534553"/>
      <w:r>
        <w:rPr>
          <w:lang w:eastAsia="zh-CN"/>
        </w:rPr>
        <w:t>9.</w:t>
      </w:r>
      <w:r w:rsidR="00293795">
        <w:rPr>
          <w:lang w:eastAsia="zh-CN"/>
        </w:rPr>
        <w:t>1</w:t>
      </w:r>
      <w:r>
        <w:rPr>
          <w:lang w:eastAsia="zh-CN"/>
        </w:rPr>
        <w:t>.2.3.3</w:t>
      </w:r>
      <w:r>
        <w:rPr>
          <w:lang w:eastAsia="zh-CN"/>
        </w:rPr>
        <w:tab/>
        <w:t>Resource Standard Methods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4E5718EC" w14:textId="42AECBA8" w:rsidR="00721A12" w:rsidRDefault="00721A12" w:rsidP="00721A12">
      <w:pPr>
        <w:pStyle w:val="Heading6"/>
        <w:rPr>
          <w:lang w:eastAsia="zh-CN"/>
        </w:rPr>
      </w:pPr>
      <w:bookmarkStart w:id="8268" w:name="_Toc85734528"/>
      <w:bookmarkStart w:id="8269" w:name="_Toc89431827"/>
      <w:bookmarkStart w:id="8270" w:name="_Toc97042741"/>
      <w:bookmarkStart w:id="8271" w:name="_Toc97045885"/>
      <w:bookmarkStart w:id="8272" w:name="_Toc97155630"/>
      <w:bookmarkStart w:id="8273" w:name="_Toc101521722"/>
      <w:bookmarkStart w:id="8274" w:name="_Toc138762029"/>
      <w:bookmarkStart w:id="8275" w:name="_Toc145708292"/>
      <w:bookmarkStart w:id="8276" w:name="_Toc160570840"/>
      <w:bookmarkStart w:id="8277" w:name="_Toc162008436"/>
      <w:bookmarkStart w:id="8278" w:name="_Toc185516107"/>
      <w:bookmarkStart w:id="8279" w:name="_Toc192873415"/>
      <w:bookmarkStart w:id="8280" w:name="_Toc195534554"/>
      <w:r>
        <w:rPr>
          <w:lang w:eastAsia="zh-CN"/>
        </w:rPr>
        <w:t>9.</w:t>
      </w:r>
      <w:r w:rsidR="00293795">
        <w:rPr>
          <w:lang w:eastAsia="zh-CN"/>
        </w:rPr>
        <w:t>1</w:t>
      </w:r>
      <w:r>
        <w:rPr>
          <w:lang w:eastAsia="zh-CN"/>
        </w:rPr>
        <w:t>.2.3.3.1</w:t>
      </w:r>
      <w:r>
        <w:rPr>
          <w:lang w:eastAsia="zh-CN"/>
        </w:rPr>
        <w:tab/>
        <w:t>GET</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8281" w:name="_Toc85734529"/>
      <w:bookmarkStart w:id="8282" w:name="_Toc89431828"/>
      <w:bookmarkStart w:id="8283" w:name="_Toc97042742"/>
      <w:bookmarkStart w:id="8284" w:name="_Toc97045886"/>
      <w:bookmarkStart w:id="8285" w:name="_Toc97155631"/>
      <w:bookmarkStart w:id="8286" w:name="_Toc101521723"/>
      <w:bookmarkStart w:id="8287" w:name="_Toc138762030"/>
      <w:bookmarkStart w:id="8288" w:name="_Toc145708293"/>
      <w:bookmarkStart w:id="8289" w:name="_Toc160570841"/>
      <w:bookmarkStart w:id="8290" w:name="_Toc162008437"/>
      <w:bookmarkStart w:id="8291" w:name="_Toc185516108"/>
      <w:bookmarkStart w:id="8292" w:name="_Toc192873416"/>
      <w:bookmarkStart w:id="8293" w:name="_Toc195534555"/>
      <w:r>
        <w:rPr>
          <w:lang w:eastAsia="zh-CN"/>
        </w:rPr>
        <w:t>9.</w:t>
      </w:r>
      <w:r w:rsidR="00293795">
        <w:rPr>
          <w:lang w:eastAsia="zh-CN"/>
        </w:rPr>
        <w:t>1</w:t>
      </w:r>
      <w:r>
        <w:rPr>
          <w:lang w:eastAsia="zh-CN"/>
        </w:rPr>
        <w:t>.2.3.3.2</w:t>
      </w:r>
      <w:r>
        <w:rPr>
          <w:lang w:eastAsia="zh-CN"/>
        </w:rPr>
        <w:tab/>
        <w:t>PUT</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8294" w:name="_Toc85734530"/>
      <w:bookmarkStart w:id="8295" w:name="_Toc89431829"/>
      <w:bookmarkStart w:id="8296" w:name="_Toc97042743"/>
      <w:bookmarkStart w:id="8297" w:name="_Toc97045887"/>
      <w:bookmarkStart w:id="8298" w:name="_Toc97155632"/>
      <w:bookmarkStart w:id="8299" w:name="_Toc101521724"/>
      <w:bookmarkStart w:id="8300" w:name="_Toc138762031"/>
      <w:bookmarkStart w:id="8301" w:name="_Toc145708294"/>
      <w:bookmarkStart w:id="8302" w:name="_Toc160570842"/>
      <w:bookmarkStart w:id="8303" w:name="_Toc162008438"/>
      <w:bookmarkStart w:id="8304" w:name="_Toc185516109"/>
      <w:bookmarkStart w:id="8305" w:name="_Toc192873417"/>
      <w:bookmarkStart w:id="8306" w:name="_Toc195534556"/>
      <w:r>
        <w:rPr>
          <w:lang w:eastAsia="zh-CN"/>
        </w:rPr>
        <w:t>9.</w:t>
      </w:r>
      <w:r w:rsidR="00293795">
        <w:rPr>
          <w:lang w:eastAsia="zh-CN"/>
        </w:rPr>
        <w:t>1</w:t>
      </w:r>
      <w:r>
        <w:rPr>
          <w:lang w:eastAsia="zh-CN"/>
        </w:rPr>
        <w:t>.2.3.3.3</w:t>
      </w:r>
      <w:r>
        <w:rPr>
          <w:lang w:eastAsia="zh-CN"/>
        </w:rPr>
        <w:tab/>
        <w:t>DELETE</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8307" w:name="_Toc85734531"/>
      <w:bookmarkStart w:id="8308" w:name="_Toc89431830"/>
      <w:bookmarkStart w:id="8309" w:name="_Toc97042744"/>
      <w:bookmarkStart w:id="8310" w:name="_Toc97045888"/>
      <w:bookmarkStart w:id="8311" w:name="_Toc97155633"/>
      <w:bookmarkStart w:id="8312" w:name="_Toc101521725"/>
      <w:bookmarkStart w:id="8313" w:name="_Toc138762032"/>
      <w:bookmarkStart w:id="8314" w:name="_Toc145708295"/>
      <w:bookmarkStart w:id="8315" w:name="_Toc160570843"/>
      <w:bookmarkStart w:id="8316" w:name="_Toc162008439"/>
      <w:bookmarkStart w:id="8317" w:name="_Toc185516110"/>
      <w:bookmarkStart w:id="8318" w:name="_Toc192873418"/>
      <w:bookmarkStart w:id="8319" w:name="_Toc195534557"/>
      <w:r>
        <w:rPr>
          <w:lang w:eastAsia="zh-CN"/>
        </w:rPr>
        <w:t>9.1.2.3.3.4</w:t>
      </w:r>
      <w:r>
        <w:rPr>
          <w:lang w:eastAsia="zh-CN"/>
        </w:rPr>
        <w:tab/>
        <w:t>PATCH</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8320" w:name="_Toc85734532"/>
      <w:bookmarkStart w:id="8321" w:name="_Toc89431831"/>
      <w:bookmarkStart w:id="8322" w:name="_Toc97042745"/>
      <w:bookmarkStart w:id="8323" w:name="_Toc97045889"/>
      <w:bookmarkStart w:id="8324" w:name="_Toc97155634"/>
      <w:bookmarkStart w:id="8325" w:name="_Toc101521726"/>
      <w:bookmarkStart w:id="8326" w:name="_Toc138762033"/>
      <w:bookmarkStart w:id="8327" w:name="_Toc145708296"/>
      <w:bookmarkStart w:id="8328" w:name="_Toc160570844"/>
      <w:bookmarkStart w:id="8329" w:name="_Toc162008440"/>
      <w:bookmarkStart w:id="8330" w:name="_Toc185516111"/>
      <w:bookmarkStart w:id="8331" w:name="_Toc192873419"/>
      <w:bookmarkStart w:id="8332" w:name="_Toc195534558"/>
      <w:r>
        <w:rPr>
          <w:lang w:eastAsia="zh-CN"/>
        </w:rPr>
        <w:t>9.1</w:t>
      </w:r>
      <w:r w:rsidR="00721A12">
        <w:rPr>
          <w:lang w:eastAsia="zh-CN"/>
        </w:rPr>
        <w:t>.2.3.4</w:t>
      </w:r>
      <w:r w:rsidR="00721A12">
        <w:rPr>
          <w:lang w:eastAsia="zh-CN"/>
        </w:rPr>
        <w:tab/>
        <w:t>Resource Custom Operations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F3C700B" w14:textId="77777777" w:rsidR="00721A12" w:rsidRDefault="00721A12" w:rsidP="00721A12">
      <w:r>
        <w:t>None.</w:t>
      </w:r>
    </w:p>
    <w:p w14:paraId="0CA31D1B" w14:textId="362BFB4B" w:rsidR="00721A12" w:rsidRDefault="00730F40" w:rsidP="00721A12">
      <w:pPr>
        <w:pStyle w:val="Heading3"/>
      </w:pPr>
      <w:bookmarkStart w:id="8333" w:name="_Toc85734533"/>
      <w:bookmarkStart w:id="8334" w:name="_Toc89431832"/>
      <w:bookmarkStart w:id="8335" w:name="_Toc97042746"/>
      <w:bookmarkStart w:id="8336" w:name="_Toc97045890"/>
      <w:bookmarkStart w:id="8337" w:name="_Toc97155635"/>
      <w:bookmarkStart w:id="8338" w:name="_Toc101521727"/>
      <w:bookmarkStart w:id="8339" w:name="_Toc138762034"/>
      <w:bookmarkStart w:id="8340" w:name="_Toc145708297"/>
      <w:bookmarkStart w:id="8341" w:name="_Toc160570845"/>
      <w:bookmarkStart w:id="8342" w:name="_Toc162008441"/>
      <w:bookmarkStart w:id="8343" w:name="_Toc185516112"/>
      <w:bookmarkStart w:id="8344" w:name="_Toc192873420"/>
      <w:bookmarkStart w:id="8345" w:name="_Toc195534559"/>
      <w:r>
        <w:t>9.1</w:t>
      </w:r>
      <w:r w:rsidR="00721A12">
        <w:t>.3</w:t>
      </w:r>
      <w:r w:rsidR="00721A12">
        <w:tab/>
        <w:t>Custom Operations without associated resources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68A056BE" w14:textId="77777777" w:rsidR="00721A12" w:rsidRDefault="00721A12" w:rsidP="00721A12">
      <w:r>
        <w:t>None.</w:t>
      </w:r>
    </w:p>
    <w:p w14:paraId="6A2CB13B" w14:textId="7443F70B" w:rsidR="00721A12" w:rsidRDefault="00730F40" w:rsidP="00721A12">
      <w:pPr>
        <w:pStyle w:val="Heading3"/>
      </w:pPr>
      <w:bookmarkStart w:id="8346" w:name="_Toc85734534"/>
      <w:bookmarkStart w:id="8347" w:name="_Toc89431833"/>
      <w:bookmarkStart w:id="8348" w:name="_Toc97042747"/>
      <w:bookmarkStart w:id="8349" w:name="_Toc97045891"/>
      <w:bookmarkStart w:id="8350" w:name="_Toc97155636"/>
      <w:bookmarkStart w:id="8351" w:name="_Toc101521728"/>
      <w:bookmarkStart w:id="8352" w:name="_Toc138762035"/>
      <w:bookmarkStart w:id="8353" w:name="_Toc145708298"/>
      <w:bookmarkStart w:id="8354" w:name="_Toc160570846"/>
      <w:bookmarkStart w:id="8355" w:name="_Toc162008442"/>
      <w:bookmarkStart w:id="8356" w:name="_Toc185516113"/>
      <w:bookmarkStart w:id="8357" w:name="_Toc192873421"/>
      <w:bookmarkStart w:id="8358" w:name="_Toc195534560"/>
      <w:r>
        <w:t>9.1</w:t>
      </w:r>
      <w:r w:rsidR="00721A12">
        <w:t>.4</w:t>
      </w:r>
      <w:r w:rsidR="00721A12">
        <w:tab/>
        <w:t>Notifications</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F980816" w14:textId="77777777" w:rsidR="00721A12" w:rsidRPr="00A2226D" w:rsidRDefault="00721A12" w:rsidP="00721A12">
      <w:r>
        <w:t>None.</w:t>
      </w:r>
    </w:p>
    <w:p w14:paraId="167B242A" w14:textId="17F24782" w:rsidR="00721A12" w:rsidRDefault="00721A12" w:rsidP="00721A12">
      <w:pPr>
        <w:pStyle w:val="Heading3"/>
      </w:pPr>
      <w:bookmarkStart w:id="8359" w:name="_Toc85734535"/>
      <w:bookmarkStart w:id="8360" w:name="_Toc89431834"/>
      <w:bookmarkStart w:id="8361" w:name="_Toc97042748"/>
      <w:bookmarkStart w:id="8362" w:name="_Toc97045892"/>
      <w:bookmarkStart w:id="8363" w:name="_Toc97155637"/>
      <w:bookmarkStart w:id="8364" w:name="_Toc101521729"/>
      <w:bookmarkStart w:id="8365" w:name="_Toc138762036"/>
      <w:bookmarkStart w:id="8366" w:name="_Toc145708299"/>
      <w:bookmarkStart w:id="8367" w:name="_Toc160570847"/>
      <w:bookmarkStart w:id="8368" w:name="_Toc162008443"/>
      <w:bookmarkStart w:id="8369" w:name="_Toc185516114"/>
      <w:bookmarkStart w:id="8370" w:name="_Toc192873422"/>
      <w:bookmarkStart w:id="8371" w:name="_Toc195534561"/>
      <w:r>
        <w:t>9.</w:t>
      </w:r>
      <w:r w:rsidR="00730F40">
        <w:t>1</w:t>
      </w:r>
      <w:r>
        <w:t>.5</w:t>
      </w:r>
      <w:r>
        <w:tab/>
        <w:t>Data Model</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D270F84" w14:textId="3033ED1C" w:rsidR="00721A12" w:rsidRDefault="00721A12" w:rsidP="00721A12">
      <w:pPr>
        <w:pStyle w:val="Heading4"/>
        <w:rPr>
          <w:lang w:eastAsia="zh-CN"/>
        </w:rPr>
      </w:pPr>
      <w:bookmarkStart w:id="8372" w:name="_Toc85734536"/>
      <w:bookmarkStart w:id="8373" w:name="_Toc89431835"/>
      <w:bookmarkStart w:id="8374" w:name="_Toc97042749"/>
      <w:bookmarkStart w:id="8375" w:name="_Toc97045893"/>
      <w:bookmarkStart w:id="8376" w:name="_Toc97155638"/>
      <w:bookmarkStart w:id="8377" w:name="_Toc101521730"/>
      <w:bookmarkStart w:id="8378" w:name="_Toc138762037"/>
      <w:bookmarkStart w:id="8379" w:name="_Toc145708300"/>
      <w:bookmarkStart w:id="8380" w:name="_Toc160570848"/>
      <w:bookmarkStart w:id="8381" w:name="_Toc162008444"/>
      <w:bookmarkStart w:id="8382" w:name="_Toc185516115"/>
      <w:bookmarkStart w:id="8383" w:name="_Toc192873423"/>
      <w:bookmarkStart w:id="8384" w:name="_Toc195534562"/>
      <w:r>
        <w:rPr>
          <w:lang w:eastAsia="zh-CN"/>
        </w:rPr>
        <w:t>9.</w:t>
      </w:r>
      <w:r w:rsidR="00730F40">
        <w:rPr>
          <w:lang w:eastAsia="zh-CN"/>
        </w:rPr>
        <w:t>1</w:t>
      </w:r>
      <w:r>
        <w:rPr>
          <w:lang w:eastAsia="zh-CN"/>
        </w:rPr>
        <w:t>.5.1</w:t>
      </w:r>
      <w:r>
        <w:rPr>
          <w:lang w:eastAsia="zh-CN"/>
        </w:rPr>
        <w:tab/>
        <w:t>General</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8385" w:name="_Toc85734537"/>
      <w:bookmarkStart w:id="8386" w:name="_Toc89431836"/>
      <w:bookmarkStart w:id="8387" w:name="_Toc97042750"/>
      <w:bookmarkStart w:id="8388" w:name="_Toc97045894"/>
      <w:bookmarkStart w:id="8389" w:name="_Toc97155639"/>
      <w:bookmarkStart w:id="8390" w:name="_Toc101521731"/>
      <w:bookmarkStart w:id="8391" w:name="_Toc138762038"/>
      <w:bookmarkStart w:id="8392" w:name="_Toc145708301"/>
      <w:bookmarkStart w:id="8393" w:name="_Toc160570849"/>
      <w:bookmarkStart w:id="8394" w:name="_Toc162008445"/>
      <w:bookmarkStart w:id="8395" w:name="_Toc185516116"/>
      <w:bookmarkStart w:id="8396" w:name="_Toc192873424"/>
      <w:bookmarkStart w:id="8397" w:name="_Toc195534563"/>
      <w:r>
        <w:rPr>
          <w:lang w:eastAsia="zh-CN"/>
        </w:rPr>
        <w:t>9.</w:t>
      </w:r>
      <w:r w:rsidR="00730F40">
        <w:rPr>
          <w:lang w:eastAsia="zh-CN"/>
        </w:rPr>
        <w:t>1</w:t>
      </w:r>
      <w:r>
        <w:rPr>
          <w:lang w:eastAsia="zh-CN"/>
        </w:rPr>
        <w:t>.5.2</w:t>
      </w:r>
      <w:r>
        <w:rPr>
          <w:lang w:eastAsia="zh-CN"/>
        </w:rPr>
        <w:tab/>
        <w:t>Structured data types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13B41D33" w14:textId="145F7F7A" w:rsidR="00721A12" w:rsidRDefault="00721A12" w:rsidP="00721A12">
      <w:pPr>
        <w:pStyle w:val="Heading5"/>
        <w:rPr>
          <w:lang w:eastAsia="zh-CN"/>
        </w:rPr>
      </w:pPr>
      <w:bookmarkStart w:id="8398" w:name="_Toc85734538"/>
      <w:bookmarkStart w:id="8399" w:name="_Toc89431837"/>
      <w:bookmarkStart w:id="8400" w:name="_Toc97042751"/>
      <w:bookmarkStart w:id="8401" w:name="_Toc97045895"/>
      <w:bookmarkStart w:id="8402" w:name="_Toc97155640"/>
      <w:bookmarkStart w:id="8403" w:name="_Toc101521732"/>
      <w:bookmarkStart w:id="8404" w:name="_Toc138762039"/>
      <w:bookmarkStart w:id="8405" w:name="_Toc145708302"/>
      <w:bookmarkStart w:id="8406" w:name="_Toc160570850"/>
      <w:bookmarkStart w:id="8407" w:name="_Toc162008446"/>
      <w:bookmarkStart w:id="8408" w:name="_Toc185516117"/>
      <w:bookmarkStart w:id="8409" w:name="_Toc192873425"/>
      <w:bookmarkStart w:id="8410" w:name="_Toc195534564"/>
      <w:r>
        <w:rPr>
          <w:lang w:eastAsia="zh-CN"/>
        </w:rPr>
        <w:t>9.</w:t>
      </w:r>
      <w:r w:rsidR="00730F40">
        <w:rPr>
          <w:lang w:eastAsia="zh-CN"/>
        </w:rPr>
        <w:t>1</w:t>
      </w:r>
      <w:r>
        <w:rPr>
          <w:lang w:eastAsia="zh-CN"/>
        </w:rPr>
        <w:t>.5.2.1</w:t>
      </w:r>
      <w:r>
        <w:rPr>
          <w:lang w:eastAsia="zh-CN"/>
        </w:rPr>
        <w:tab/>
        <w:t>Introduction</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7FD0F71A" w14:textId="0D9314EE" w:rsidR="00721A12" w:rsidRDefault="00721A12" w:rsidP="00721A12">
      <w:pPr>
        <w:pStyle w:val="Heading5"/>
        <w:rPr>
          <w:lang w:eastAsia="zh-CN"/>
        </w:rPr>
      </w:pPr>
      <w:bookmarkStart w:id="8411" w:name="_Toc85734539"/>
      <w:bookmarkStart w:id="8412" w:name="_Toc89431838"/>
      <w:bookmarkStart w:id="8413" w:name="_Toc97042752"/>
      <w:bookmarkStart w:id="8414" w:name="_Toc97045896"/>
      <w:bookmarkStart w:id="8415" w:name="_Toc97155641"/>
      <w:bookmarkStart w:id="8416" w:name="_Toc101521733"/>
      <w:bookmarkStart w:id="8417" w:name="_Toc138762040"/>
      <w:bookmarkStart w:id="8418" w:name="_Toc145708303"/>
      <w:bookmarkStart w:id="8419" w:name="_Toc160570851"/>
      <w:bookmarkStart w:id="8420" w:name="_Toc162008447"/>
      <w:bookmarkStart w:id="8421" w:name="_Toc185516118"/>
      <w:bookmarkStart w:id="8422" w:name="_Toc192873426"/>
      <w:bookmarkStart w:id="8423" w:name="_Toc195534565"/>
      <w:r>
        <w:rPr>
          <w:lang w:eastAsia="zh-CN"/>
        </w:rPr>
        <w:t>9.</w:t>
      </w:r>
      <w:r w:rsidR="00730F40">
        <w:rPr>
          <w:lang w:eastAsia="zh-CN"/>
        </w:rPr>
        <w:t>1</w:t>
      </w:r>
      <w:r>
        <w:rPr>
          <w:lang w:eastAsia="zh-CN"/>
        </w:rPr>
        <w:t>.5.2.2</w:t>
      </w:r>
      <w:r>
        <w:rPr>
          <w:lang w:eastAsia="zh-CN"/>
        </w:rPr>
        <w:tab/>
        <w:t>Type: EESRegistration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8424" w:name="_Toc85734540"/>
      <w:bookmarkStart w:id="8425" w:name="_Toc89431839"/>
      <w:bookmarkStart w:id="8426" w:name="_Toc97042753"/>
      <w:bookmarkStart w:id="8427" w:name="_Toc97045897"/>
      <w:bookmarkStart w:id="8428" w:name="_Toc97155642"/>
      <w:bookmarkStart w:id="8429" w:name="_Toc101521734"/>
      <w:bookmarkStart w:id="8430" w:name="_Toc138762041"/>
      <w:bookmarkStart w:id="8431" w:name="_Toc145708304"/>
      <w:bookmarkStart w:id="8432" w:name="_Toc160570852"/>
      <w:bookmarkStart w:id="8433" w:name="_Toc162008448"/>
      <w:bookmarkStart w:id="8434" w:name="_Toc185516119"/>
      <w:bookmarkStart w:id="8435" w:name="_Toc192873427"/>
      <w:bookmarkStart w:id="8436" w:name="_Toc195534566"/>
      <w:r>
        <w:rPr>
          <w:lang w:eastAsia="zh-CN"/>
        </w:rPr>
        <w:t>9.</w:t>
      </w:r>
      <w:r w:rsidR="00730F40">
        <w:rPr>
          <w:lang w:eastAsia="zh-CN"/>
        </w:rPr>
        <w:t>1</w:t>
      </w:r>
      <w:r>
        <w:rPr>
          <w:lang w:eastAsia="zh-CN"/>
        </w:rPr>
        <w:t>.5.2.3</w:t>
      </w:r>
      <w:r>
        <w:rPr>
          <w:lang w:eastAsia="zh-CN"/>
        </w:rPr>
        <w:tab/>
        <w:t>Type: EESProfile</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2809BB">
        <w:trPr>
          <w:jc w:val="center"/>
        </w:trPr>
        <w:tc>
          <w:tcPr>
            <w:tcW w:w="1430" w:type="dxa"/>
            <w:shd w:val="clear" w:color="auto" w:fill="C0C0C0"/>
            <w:hideMark/>
          </w:tcPr>
          <w:p w14:paraId="12398B2E" w14:textId="77777777" w:rsidR="004D5AE2" w:rsidRDefault="004D5AE2" w:rsidP="002809BB">
            <w:pPr>
              <w:pStyle w:val="TAH"/>
            </w:pPr>
            <w:r>
              <w:t>Attribute name</w:t>
            </w:r>
          </w:p>
        </w:tc>
        <w:tc>
          <w:tcPr>
            <w:tcW w:w="1397" w:type="dxa"/>
            <w:shd w:val="clear" w:color="auto" w:fill="C0C0C0"/>
            <w:hideMark/>
          </w:tcPr>
          <w:p w14:paraId="449D15D7" w14:textId="77777777" w:rsidR="004D5AE2" w:rsidRDefault="004D5AE2" w:rsidP="002809BB">
            <w:pPr>
              <w:pStyle w:val="TAH"/>
            </w:pPr>
            <w:r>
              <w:t>Data type</w:t>
            </w:r>
          </w:p>
        </w:tc>
        <w:tc>
          <w:tcPr>
            <w:tcW w:w="284" w:type="dxa"/>
            <w:shd w:val="clear" w:color="auto" w:fill="C0C0C0"/>
            <w:hideMark/>
          </w:tcPr>
          <w:p w14:paraId="595BA070" w14:textId="77777777" w:rsidR="004D5AE2" w:rsidRDefault="004D5AE2" w:rsidP="002809BB">
            <w:pPr>
              <w:pStyle w:val="TAH"/>
            </w:pPr>
            <w:r>
              <w:t>P</w:t>
            </w:r>
          </w:p>
        </w:tc>
        <w:tc>
          <w:tcPr>
            <w:tcW w:w="1118" w:type="dxa"/>
            <w:shd w:val="clear" w:color="auto" w:fill="C0C0C0"/>
            <w:hideMark/>
          </w:tcPr>
          <w:p w14:paraId="2B26BF88" w14:textId="77777777" w:rsidR="004D5AE2" w:rsidRDefault="004D5AE2" w:rsidP="002809BB">
            <w:pPr>
              <w:pStyle w:val="TAH"/>
              <w:jc w:val="left"/>
            </w:pPr>
            <w:r>
              <w:t>Cardinality</w:t>
            </w:r>
          </w:p>
        </w:tc>
        <w:tc>
          <w:tcPr>
            <w:tcW w:w="3701" w:type="dxa"/>
            <w:shd w:val="clear" w:color="auto" w:fill="C0C0C0"/>
            <w:hideMark/>
          </w:tcPr>
          <w:p w14:paraId="088E8BE4" w14:textId="77777777" w:rsidR="004D5AE2" w:rsidRDefault="004D5AE2" w:rsidP="002809BB">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2809BB">
            <w:pPr>
              <w:pStyle w:val="TAH"/>
              <w:rPr>
                <w:rFonts w:cs="Arial"/>
                <w:szCs w:val="18"/>
              </w:rPr>
            </w:pPr>
            <w:r>
              <w:t>Applicability</w:t>
            </w:r>
          </w:p>
        </w:tc>
      </w:tr>
      <w:tr w:rsidR="004D5AE2" w14:paraId="3E9DB82B" w14:textId="77777777" w:rsidTr="002809BB">
        <w:trPr>
          <w:jc w:val="center"/>
        </w:trPr>
        <w:tc>
          <w:tcPr>
            <w:tcW w:w="1430" w:type="dxa"/>
          </w:tcPr>
          <w:p w14:paraId="267BC928" w14:textId="77777777" w:rsidR="004D5AE2" w:rsidRDefault="004D5AE2" w:rsidP="002809BB">
            <w:pPr>
              <w:pStyle w:val="TAL"/>
            </w:pPr>
            <w:r>
              <w:t>eesId</w:t>
            </w:r>
          </w:p>
        </w:tc>
        <w:tc>
          <w:tcPr>
            <w:tcW w:w="1397" w:type="dxa"/>
          </w:tcPr>
          <w:p w14:paraId="75E0BBB9" w14:textId="77777777" w:rsidR="004D5AE2" w:rsidRDefault="004D5AE2" w:rsidP="002809BB">
            <w:pPr>
              <w:pStyle w:val="TAL"/>
            </w:pPr>
            <w:r>
              <w:t>string</w:t>
            </w:r>
          </w:p>
        </w:tc>
        <w:tc>
          <w:tcPr>
            <w:tcW w:w="284" w:type="dxa"/>
          </w:tcPr>
          <w:p w14:paraId="498EB140" w14:textId="77777777" w:rsidR="004D5AE2" w:rsidRDefault="004D5AE2" w:rsidP="002809BB">
            <w:pPr>
              <w:pStyle w:val="TAC"/>
            </w:pPr>
            <w:r>
              <w:t>M</w:t>
            </w:r>
          </w:p>
        </w:tc>
        <w:tc>
          <w:tcPr>
            <w:tcW w:w="1118" w:type="dxa"/>
          </w:tcPr>
          <w:p w14:paraId="0232C6A3" w14:textId="77777777" w:rsidR="004D5AE2" w:rsidRDefault="004D5AE2" w:rsidP="005F3CE1">
            <w:pPr>
              <w:pStyle w:val="TAC"/>
            </w:pPr>
            <w:r>
              <w:t>1</w:t>
            </w:r>
          </w:p>
        </w:tc>
        <w:tc>
          <w:tcPr>
            <w:tcW w:w="3701" w:type="dxa"/>
          </w:tcPr>
          <w:p w14:paraId="70FAFB48" w14:textId="77777777" w:rsidR="004D5AE2" w:rsidRDefault="004D5AE2" w:rsidP="002809BB">
            <w:pPr>
              <w:pStyle w:val="TAL"/>
              <w:rPr>
                <w:rFonts w:cs="Arial"/>
                <w:szCs w:val="18"/>
              </w:rPr>
            </w:pPr>
            <w:r>
              <w:rPr>
                <w:rFonts w:cs="Arial"/>
                <w:szCs w:val="18"/>
              </w:rPr>
              <w:t>The identifier of the EES</w:t>
            </w:r>
          </w:p>
        </w:tc>
        <w:tc>
          <w:tcPr>
            <w:tcW w:w="1735" w:type="dxa"/>
          </w:tcPr>
          <w:p w14:paraId="6786EF78" w14:textId="77777777" w:rsidR="004D5AE2" w:rsidRDefault="004D5AE2" w:rsidP="002809BB">
            <w:pPr>
              <w:pStyle w:val="TAL"/>
              <w:rPr>
                <w:rFonts w:cs="Arial"/>
                <w:szCs w:val="18"/>
              </w:rPr>
            </w:pPr>
          </w:p>
        </w:tc>
      </w:tr>
      <w:tr w:rsidR="004D5AE2" w14:paraId="237B8341" w14:textId="77777777" w:rsidTr="002809BB">
        <w:trPr>
          <w:jc w:val="center"/>
        </w:trPr>
        <w:tc>
          <w:tcPr>
            <w:tcW w:w="1430" w:type="dxa"/>
          </w:tcPr>
          <w:p w14:paraId="43AF20D6" w14:textId="77777777" w:rsidR="004D5AE2" w:rsidRPr="0016361A" w:rsidRDefault="004D5AE2" w:rsidP="002809BB">
            <w:pPr>
              <w:pStyle w:val="TAL"/>
            </w:pPr>
            <w:r>
              <w:t>endPt</w:t>
            </w:r>
          </w:p>
        </w:tc>
        <w:tc>
          <w:tcPr>
            <w:tcW w:w="1397" w:type="dxa"/>
          </w:tcPr>
          <w:p w14:paraId="308B9C11" w14:textId="77777777" w:rsidR="004D5AE2" w:rsidRPr="0016361A" w:rsidRDefault="004D5AE2" w:rsidP="002809BB">
            <w:pPr>
              <w:pStyle w:val="TAL"/>
            </w:pPr>
            <w:r>
              <w:t>EndPoint</w:t>
            </w:r>
          </w:p>
        </w:tc>
        <w:tc>
          <w:tcPr>
            <w:tcW w:w="284" w:type="dxa"/>
          </w:tcPr>
          <w:p w14:paraId="76EF0859" w14:textId="77777777" w:rsidR="004D5AE2" w:rsidRPr="0016361A" w:rsidRDefault="004D5AE2" w:rsidP="002809BB">
            <w:pPr>
              <w:pStyle w:val="TAC"/>
            </w:pPr>
            <w:r>
              <w:t>M</w:t>
            </w:r>
          </w:p>
        </w:tc>
        <w:tc>
          <w:tcPr>
            <w:tcW w:w="1118" w:type="dxa"/>
          </w:tcPr>
          <w:p w14:paraId="4B2025CF" w14:textId="77777777" w:rsidR="004D5AE2" w:rsidRPr="0016361A" w:rsidRDefault="004D5AE2" w:rsidP="005F3CE1">
            <w:pPr>
              <w:pStyle w:val="TAC"/>
            </w:pPr>
            <w:r>
              <w:t>1</w:t>
            </w:r>
          </w:p>
        </w:tc>
        <w:tc>
          <w:tcPr>
            <w:tcW w:w="3701" w:type="dxa"/>
          </w:tcPr>
          <w:p w14:paraId="2B574A32" w14:textId="77777777" w:rsidR="004D5AE2" w:rsidRPr="0016361A" w:rsidRDefault="004D5AE2" w:rsidP="002809BB">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2809BB">
            <w:pPr>
              <w:pStyle w:val="TAL"/>
              <w:rPr>
                <w:rFonts w:cs="Arial"/>
                <w:szCs w:val="18"/>
              </w:rPr>
            </w:pPr>
          </w:p>
        </w:tc>
      </w:tr>
      <w:tr w:rsidR="004D5AE2" w14:paraId="6282765E" w14:textId="77777777" w:rsidTr="002809BB">
        <w:trPr>
          <w:jc w:val="center"/>
        </w:trPr>
        <w:tc>
          <w:tcPr>
            <w:tcW w:w="1430" w:type="dxa"/>
          </w:tcPr>
          <w:p w14:paraId="54672BFB" w14:textId="77777777" w:rsidR="004D5AE2" w:rsidRDefault="004D5AE2" w:rsidP="002809BB">
            <w:pPr>
              <w:pStyle w:val="TAL"/>
            </w:pPr>
            <w:r>
              <w:t>easIds</w:t>
            </w:r>
          </w:p>
        </w:tc>
        <w:tc>
          <w:tcPr>
            <w:tcW w:w="1397" w:type="dxa"/>
          </w:tcPr>
          <w:p w14:paraId="150F0E15" w14:textId="77777777" w:rsidR="004D5AE2" w:rsidRDefault="004D5AE2" w:rsidP="002809BB">
            <w:pPr>
              <w:pStyle w:val="TAL"/>
            </w:pPr>
            <w:r>
              <w:t>array(string)</w:t>
            </w:r>
          </w:p>
        </w:tc>
        <w:tc>
          <w:tcPr>
            <w:tcW w:w="284" w:type="dxa"/>
          </w:tcPr>
          <w:p w14:paraId="7D9C038E" w14:textId="77777777" w:rsidR="004D5AE2" w:rsidRDefault="004D5AE2" w:rsidP="002809BB">
            <w:pPr>
              <w:pStyle w:val="TAC"/>
            </w:pPr>
            <w:r>
              <w:t>O</w:t>
            </w:r>
          </w:p>
        </w:tc>
        <w:tc>
          <w:tcPr>
            <w:tcW w:w="1118" w:type="dxa"/>
          </w:tcPr>
          <w:p w14:paraId="65416D2C" w14:textId="77777777" w:rsidR="004D5AE2" w:rsidRDefault="004D5AE2" w:rsidP="005F3CE1">
            <w:pPr>
              <w:pStyle w:val="TAC"/>
            </w:pPr>
            <w:r>
              <w:t>1..N</w:t>
            </w:r>
          </w:p>
        </w:tc>
        <w:tc>
          <w:tcPr>
            <w:tcW w:w="3701" w:type="dxa"/>
          </w:tcPr>
          <w:p w14:paraId="1A06244D" w14:textId="77777777" w:rsidR="004D5AE2" w:rsidRPr="00931880" w:rsidRDefault="004D5AE2" w:rsidP="002809BB">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2809BB">
            <w:pPr>
              <w:pStyle w:val="TAL"/>
              <w:rPr>
                <w:rFonts w:cs="Arial"/>
                <w:szCs w:val="18"/>
              </w:rPr>
            </w:pPr>
          </w:p>
        </w:tc>
      </w:tr>
      <w:tr w:rsidR="004D5AE2" w14:paraId="3DF368AB" w14:textId="77777777" w:rsidTr="002809BB">
        <w:trPr>
          <w:jc w:val="center"/>
        </w:trPr>
        <w:tc>
          <w:tcPr>
            <w:tcW w:w="1430" w:type="dxa"/>
          </w:tcPr>
          <w:p w14:paraId="4203CEBD" w14:textId="77777777" w:rsidR="004D5AE2" w:rsidRDefault="004D5AE2" w:rsidP="002809BB">
            <w:pPr>
              <w:pStyle w:val="TAL"/>
            </w:pPr>
            <w:r>
              <w:t>easBdlI</w:t>
            </w:r>
            <w:r w:rsidRPr="00B559FC">
              <w:t>nfo</w:t>
            </w:r>
            <w:r>
              <w:t>s</w:t>
            </w:r>
          </w:p>
        </w:tc>
        <w:tc>
          <w:tcPr>
            <w:tcW w:w="1397" w:type="dxa"/>
          </w:tcPr>
          <w:p w14:paraId="271EF34A" w14:textId="77777777" w:rsidR="004D5AE2" w:rsidRDefault="004D5AE2" w:rsidP="002809BB">
            <w:pPr>
              <w:pStyle w:val="TAL"/>
            </w:pPr>
            <w:r>
              <w:t>map(array(EASBundleInfo))</w:t>
            </w:r>
          </w:p>
        </w:tc>
        <w:tc>
          <w:tcPr>
            <w:tcW w:w="284" w:type="dxa"/>
          </w:tcPr>
          <w:p w14:paraId="6968346C" w14:textId="77777777" w:rsidR="004D5AE2" w:rsidRDefault="004D5AE2" w:rsidP="002809BB">
            <w:pPr>
              <w:pStyle w:val="TAC"/>
            </w:pPr>
            <w:r>
              <w:rPr>
                <w:rFonts w:hint="eastAsia"/>
                <w:lang w:eastAsia="zh-CN"/>
              </w:rPr>
              <w:t>O</w:t>
            </w:r>
          </w:p>
        </w:tc>
        <w:tc>
          <w:tcPr>
            <w:tcW w:w="1118" w:type="dxa"/>
          </w:tcPr>
          <w:p w14:paraId="5DB00B91" w14:textId="77777777" w:rsidR="004D5AE2" w:rsidRDefault="004D5AE2" w:rsidP="005F3CE1">
            <w:pPr>
              <w:pStyle w:val="TAC"/>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2809BB">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2809BB">
            <w:pPr>
              <w:pStyle w:val="TAL"/>
            </w:pPr>
          </w:p>
          <w:p w14:paraId="24D03780" w14:textId="77777777" w:rsidR="004D5AE2" w:rsidRDefault="004D5AE2" w:rsidP="002809BB">
            <w:pPr>
              <w:pStyle w:val="TAL"/>
            </w:pPr>
            <w:r>
              <w:t>The key of the map shall be the identifier of the EAS to which the provided EAS bundle information within the map value corresponds.</w:t>
            </w:r>
          </w:p>
          <w:p w14:paraId="62EDE764" w14:textId="77777777" w:rsidR="004D5AE2" w:rsidRDefault="004D5AE2" w:rsidP="002809BB">
            <w:pPr>
              <w:pStyle w:val="TAL"/>
            </w:pPr>
          </w:p>
          <w:p w14:paraId="5BD2C284" w14:textId="77777777" w:rsidR="004D5AE2" w:rsidRDefault="004D5AE2" w:rsidP="002809BB">
            <w:pPr>
              <w:pStyle w:val="TAL"/>
            </w:pPr>
            <w:r>
              <w:t>(NOTE)</w:t>
            </w:r>
          </w:p>
        </w:tc>
        <w:tc>
          <w:tcPr>
            <w:tcW w:w="1735" w:type="dxa"/>
          </w:tcPr>
          <w:p w14:paraId="3F7D1DF7" w14:textId="77777777" w:rsidR="004D5AE2" w:rsidRDefault="004D5AE2" w:rsidP="002809BB">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2809BB">
        <w:trPr>
          <w:jc w:val="center"/>
        </w:trPr>
        <w:tc>
          <w:tcPr>
            <w:tcW w:w="1430" w:type="dxa"/>
          </w:tcPr>
          <w:p w14:paraId="3E033D17" w14:textId="77777777" w:rsidR="004D5AE2" w:rsidRDefault="004D5AE2" w:rsidP="002809BB">
            <w:pPr>
              <w:pStyle w:val="TAL"/>
            </w:pPr>
            <w:r>
              <w:t>allowedMNOsInfo</w:t>
            </w:r>
          </w:p>
        </w:tc>
        <w:tc>
          <w:tcPr>
            <w:tcW w:w="1397" w:type="dxa"/>
          </w:tcPr>
          <w:p w14:paraId="1D4B7473" w14:textId="77777777" w:rsidR="004D5AE2" w:rsidRDefault="004D5AE2" w:rsidP="002809BB">
            <w:pPr>
              <w:pStyle w:val="TAL"/>
            </w:pPr>
            <w:r>
              <w:t>map(array(PlmnIdNid))</w:t>
            </w:r>
          </w:p>
        </w:tc>
        <w:tc>
          <w:tcPr>
            <w:tcW w:w="284" w:type="dxa"/>
          </w:tcPr>
          <w:p w14:paraId="72BF1220" w14:textId="77777777" w:rsidR="004D5AE2" w:rsidRDefault="004D5AE2" w:rsidP="002809BB">
            <w:pPr>
              <w:pStyle w:val="TAC"/>
              <w:rPr>
                <w:lang w:eastAsia="zh-CN"/>
              </w:rPr>
            </w:pPr>
            <w:r>
              <w:t>O</w:t>
            </w:r>
          </w:p>
        </w:tc>
        <w:tc>
          <w:tcPr>
            <w:tcW w:w="1118" w:type="dxa"/>
          </w:tcPr>
          <w:p w14:paraId="2727583A" w14:textId="77777777" w:rsidR="004D5AE2" w:rsidRDefault="004D5AE2" w:rsidP="005F3CE1">
            <w:pPr>
              <w:pStyle w:val="TAC"/>
              <w:rPr>
                <w:lang w:eastAsia="zh-CN"/>
              </w:rPr>
            </w:pPr>
            <w:r>
              <w:t>1..N</w:t>
            </w:r>
            <w:r>
              <w:rPr>
                <w:lang w:eastAsia="zh-CN"/>
              </w:rPr>
              <w:t>(</w:t>
            </w:r>
            <w:r>
              <w:rPr>
                <w:rFonts w:hint="eastAsia"/>
                <w:lang w:eastAsia="zh-CN"/>
              </w:rPr>
              <w:t>1</w:t>
            </w:r>
            <w:r>
              <w:rPr>
                <w:lang w:eastAsia="zh-CN"/>
              </w:rPr>
              <w:t>..M)</w:t>
            </w:r>
          </w:p>
        </w:tc>
        <w:tc>
          <w:tcPr>
            <w:tcW w:w="3701" w:type="dxa"/>
          </w:tcPr>
          <w:p w14:paraId="2B7073A0" w14:textId="77777777" w:rsidR="004D5AE2" w:rsidRDefault="004D5AE2" w:rsidP="002809BB">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2809BB">
            <w:pPr>
              <w:pStyle w:val="TAL"/>
            </w:pPr>
          </w:p>
          <w:p w14:paraId="5A8BF91E" w14:textId="77777777" w:rsidR="004D5AE2" w:rsidRDefault="004D5AE2" w:rsidP="002809BB">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2809BB">
            <w:pPr>
              <w:pStyle w:val="TAL"/>
              <w:rPr>
                <w:rFonts w:cs="Arial"/>
                <w:szCs w:val="18"/>
                <w:lang w:eastAsia="zh-CN"/>
              </w:rPr>
            </w:pPr>
            <w:r>
              <w:rPr>
                <w:rFonts w:cs="Arial"/>
                <w:szCs w:val="18"/>
              </w:rPr>
              <w:t>EdgeApp_3</w:t>
            </w:r>
          </w:p>
        </w:tc>
      </w:tr>
      <w:tr w:rsidR="004D5AE2" w14:paraId="73BE6D0B" w14:textId="77777777" w:rsidTr="002809BB">
        <w:trPr>
          <w:jc w:val="center"/>
        </w:trPr>
        <w:tc>
          <w:tcPr>
            <w:tcW w:w="1430" w:type="dxa"/>
          </w:tcPr>
          <w:p w14:paraId="2688F1CD" w14:textId="77777777" w:rsidR="004D5AE2" w:rsidRDefault="004D5AE2" w:rsidP="002809BB">
            <w:pPr>
              <w:pStyle w:val="TAL"/>
            </w:pPr>
            <w:r>
              <w:t>ednInfoSets</w:t>
            </w:r>
          </w:p>
        </w:tc>
        <w:tc>
          <w:tcPr>
            <w:tcW w:w="1397" w:type="dxa"/>
          </w:tcPr>
          <w:p w14:paraId="6EB1017D" w14:textId="77777777" w:rsidR="004D5AE2" w:rsidRDefault="004D5AE2" w:rsidP="002809BB">
            <w:pPr>
              <w:pStyle w:val="TAL"/>
            </w:pPr>
            <w:r>
              <w:t>EDNInfo</w:t>
            </w:r>
          </w:p>
        </w:tc>
        <w:tc>
          <w:tcPr>
            <w:tcW w:w="284" w:type="dxa"/>
          </w:tcPr>
          <w:p w14:paraId="17930535" w14:textId="77777777" w:rsidR="004D5AE2" w:rsidRDefault="004D5AE2" w:rsidP="002809BB">
            <w:pPr>
              <w:pStyle w:val="TAC"/>
              <w:rPr>
                <w:lang w:eastAsia="zh-CN"/>
              </w:rPr>
            </w:pPr>
            <w:r>
              <w:rPr>
                <w:lang w:eastAsia="zh-CN"/>
              </w:rPr>
              <w:t>O</w:t>
            </w:r>
          </w:p>
        </w:tc>
        <w:tc>
          <w:tcPr>
            <w:tcW w:w="1118" w:type="dxa"/>
          </w:tcPr>
          <w:p w14:paraId="7E3B9233" w14:textId="77777777" w:rsidR="004D5AE2" w:rsidRDefault="004D5AE2" w:rsidP="005F3CE1">
            <w:pPr>
              <w:pStyle w:val="TAC"/>
              <w:rPr>
                <w:lang w:eastAsia="zh-CN"/>
              </w:rPr>
            </w:pPr>
            <w:r>
              <w:rPr>
                <w:lang w:eastAsia="zh-CN"/>
              </w:rPr>
              <w:t>0..1</w:t>
            </w:r>
          </w:p>
        </w:tc>
        <w:tc>
          <w:tcPr>
            <w:tcW w:w="3701" w:type="dxa"/>
          </w:tcPr>
          <w:p w14:paraId="4E64A776" w14:textId="77777777" w:rsidR="004D5AE2" w:rsidRDefault="004D5AE2" w:rsidP="002809BB">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2809BB">
            <w:pPr>
              <w:pStyle w:val="TAL"/>
              <w:rPr>
                <w:rFonts w:cs="Arial"/>
                <w:szCs w:val="18"/>
                <w:lang w:eastAsia="zh-CN"/>
              </w:rPr>
            </w:pPr>
            <w:r>
              <w:rPr>
                <w:rFonts w:cs="Arial"/>
                <w:szCs w:val="18"/>
              </w:rPr>
              <w:t>EdgeApp_2</w:t>
            </w:r>
          </w:p>
        </w:tc>
      </w:tr>
      <w:tr w:rsidR="004D5AE2" w14:paraId="66B43490" w14:textId="77777777" w:rsidTr="002809BB">
        <w:trPr>
          <w:jc w:val="center"/>
        </w:trPr>
        <w:tc>
          <w:tcPr>
            <w:tcW w:w="1430" w:type="dxa"/>
          </w:tcPr>
          <w:p w14:paraId="6B6A2D5D" w14:textId="77777777" w:rsidR="004D5AE2" w:rsidRDefault="004D5AE2" w:rsidP="002809BB">
            <w:pPr>
              <w:pStyle w:val="TAL"/>
            </w:pPr>
            <w:r>
              <w:t>easInstInfo</w:t>
            </w:r>
          </w:p>
        </w:tc>
        <w:tc>
          <w:tcPr>
            <w:tcW w:w="1397" w:type="dxa"/>
          </w:tcPr>
          <w:p w14:paraId="635B380D" w14:textId="77777777" w:rsidR="004D5AE2" w:rsidRDefault="004D5AE2" w:rsidP="002809BB">
            <w:pPr>
              <w:pStyle w:val="TAL"/>
            </w:pPr>
            <w:r>
              <w:t>map(EASInstantiationInfo)</w:t>
            </w:r>
          </w:p>
        </w:tc>
        <w:tc>
          <w:tcPr>
            <w:tcW w:w="284" w:type="dxa"/>
          </w:tcPr>
          <w:p w14:paraId="3D8240E3" w14:textId="77777777" w:rsidR="004D5AE2" w:rsidRDefault="004D5AE2" w:rsidP="002809BB">
            <w:pPr>
              <w:pStyle w:val="TAC"/>
            </w:pPr>
            <w:r>
              <w:t>O</w:t>
            </w:r>
          </w:p>
        </w:tc>
        <w:tc>
          <w:tcPr>
            <w:tcW w:w="1118" w:type="dxa"/>
          </w:tcPr>
          <w:p w14:paraId="49000919" w14:textId="77777777" w:rsidR="004D5AE2" w:rsidRDefault="004D5AE2" w:rsidP="005F3CE1">
            <w:pPr>
              <w:pStyle w:val="TAC"/>
            </w:pPr>
            <w:r>
              <w:t>1..N</w:t>
            </w:r>
          </w:p>
        </w:tc>
        <w:tc>
          <w:tcPr>
            <w:tcW w:w="3701" w:type="dxa"/>
          </w:tcPr>
          <w:p w14:paraId="2169EC9C" w14:textId="77777777" w:rsidR="004D5AE2" w:rsidRDefault="004D5AE2" w:rsidP="002809BB">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2809BB">
            <w:pPr>
              <w:pStyle w:val="TAL"/>
            </w:pPr>
          </w:p>
          <w:p w14:paraId="57C819BD" w14:textId="77777777" w:rsidR="004D5AE2" w:rsidRDefault="004D5AE2" w:rsidP="002809BB">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2809BB">
            <w:pPr>
              <w:pStyle w:val="TAL"/>
              <w:rPr>
                <w:rFonts w:cs="Arial"/>
                <w:szCs w:val="18"/>
              </w:rPr>
            </w:pPr>
            <w:r>
              <w:rPr>
                <w:rFonts w:cs="Arial"/>
                <w:szCs w:val="18"/>
              </w:rPr>
              <w:t>EdgeApp_2</w:t>
            </w:r>
          </w:p>
        </w:tc>
      </w:tr>
      <w:tr w:rsidR="004D5AE2" w14:paraId="197CB251" w14:textId="77777777" w:rsidTr="002809BB">
        <w:trPr>
          <w:jc w:val="center"/>
        </w:trPr>
        <w:tc>
          <w:tcPr>
            <w:tcW w:w="1430" w:type="dxa"/>
          </w:tcPr>
          <w:p w14:paraId="2A515C0B" w14:textId="77777777" w:rsidR="004D5AE2" w:rsidRDefault="004D5AE2" w:rsidP="002809BB">
            <w:pPr>
              <w:pStyle w:val="TAL"/>
            </w:pPr>
            <w:r>
              <w:t>provId</w:t>
            </w:r>
          </w:p>
        </w:tc>
        <w:tc>
          <w:tcPr>
            <w:tcW w:w="1397" w:type="dxa"/>
          </w:tcPr>
          <w:p w14:paraId="0E44E2C6" w14:textId="77777777" w:rsidR="004D5AE2" w:rsidRDefault="004D5AE2" w:rsidP="002809BB">
            <w:pPr>
              <w:pStyle w:val="TAL"/>
            </w:pPr>
            <w:r>
              <w:t>string</w:t>
            </w:r>
          </w:p>
        </w:tc>
        <w:tc>
          <w:tcPr>
            <w:tcW w:w="284" w:type="dxa"/>
          </w:tcPr>
          <w:p w14:paraId="03BC7211" w14:textId="77777777" w:rsidR="004D5AE2" w:rsidRDefault="004D5AE2" w:rsidP="002809BB">
            <w:pPr>
              <w:pStyle w:val="TAC"/>
            </w:pPr>
            <w:r>
              <w:t>O</w:t>
            </w:r>
          </w:p>
        </w:tc>
        <w:tc>
          <w:tcPr>
            <w:tcW w:w="1118" w:type="dxa"/>
          </w:tcPr>
          <w:p w14:paraId="6F70A920" w14:textId="77777777" w:rsidR="004D5AE2" w:rsidRDefault="004D5AE2" w:rsidP="005F3CE1">
            <w:pPr>
              <w:pStyle w:val="TAC"/>
            </w:pPr>
            <w:r>
              <w:t>0..1</w:t>
            </w:r>
          </w:p>
        </w:tc>
        <w:tc>
          <w:tcPr>
            <w:tcW w:w="3701" w:type="dxa"/>
          </w:tcPr>
          <w:p w14:paraId="50151E3F" w14:textId="77777777" w:rsidR="004D5AE2" w:rsidRDefault="004D5AE2" w:rsidP="002809BB">
            <w:pPr>
              <w:pStyle w:val="TAL"/>
            </w:pPr>
            <w:r>
              <w:t>Identifier of the ECSP that provides the EES provider.</w:t>
            </w:r>
          </w:p>
        </w:tc>
        <w:tc>
          <w:tcPr>
            <w:tcW w:w="1735" w:type="dxa"/>
          </w:tcPr>
          <w:p w14:paraId="553626D6" w14:textId="77777777" w:rsidR="004D5AE2" w:rsidRDefault="004D5AE2" w:rsidP="002809BB">
            <w:pPr>
              <w:pStyle w:val="TAL"/>
              <w:rPr>
                <w:rFonts w:cs="Arial"/>
                <w:szCs w:val="18"/>
              </w:rPr>
            </w:pPr>
          </w:p>
        </w:tc>
      </w:tr>
      <w:tr w:rsidR="004D5AE2" w14:paraId="018CAFDF" w14:textId="77777777" w:rsidTr="002809BB">
        <w:trPr>
          <w:jc w:val="center"/>
        </w:trPr>
        <w:tc>
          <w:tcPr>
            <w:tcW w:w="1430" w:type="dxa"/>
          </w:tcPr>
          <w:p w14:paraId="5FD18758" w14:textId="77777777" w:rsidR="004D5AE2" w:rsidRDefault="004D5AE2" w:rsidP="002809BB">
            <w:pPr>
              <w:pStyle w:val="TAL"/>
            </w:pPr>
            <w:r>
              <w:t>svcArea</w:t>
            </w:r>
          </w:p>
        </w:tc>
        <w:tc>
          <w:tcPr>
            <w:tcW w:w="1397" w:type="dxa"/>
          </w:tcPr>
          <w:p w14:paraId="04422479" w14:textId="77777777" w:rsidR="004D5AE2" w:rsidRDefault="004D5AE2" w:rsidP="002809BB">
            <w:pPr>
              <w:pStyle w:val="TAL"/>
            </w:pPr>
            <w:r>
              <w:t>ServiceArea</w:t>
            </w:r>
          </w:p>
        </w:tc>
        <w:tc>
          <w:tcPr>
            <w:tcW w:w="284" w:type="dxa"/>
          </w:tcPr>
          <w:p w14:paraId="787DDFD7" w14:textId="77777777" w:rsidR="004D5AE2" w:rsidRDefault="004D5AE2" w:rsidP="002809BB">
            <w:pPr>
              <w:pStyle w:val="TAC"/>
            </w:pPr>
            <w:r>
              <w:t>O</w:t>
            </w:r>
          </w:p>
        </w:tc>
        <w:tc>
          <w:tcPr>
            <w:tcW w:w="1118" w:type="dxa"/>
          </w:tcPr>
          <w:p w14:paraId="1001298E" w14:textId="77777777" w:rsidR="004D5AE2" w:rsidRDefault="004D5AE2" w:rsidP="005F3CE1">
            <w:pPr>
              <w:pStyle w:val="TAC"/>
            </w:pPr>
            <w:r>
              <w:t>0..1</w:t>
            </w:r>
          </w:p>
        </w:tc>
        <w:tc>
          <w:tcPr>
            <w:tcW w:w="3701" w:type="dxa"/>
          </w:tcPr>
          <w:p w14:paraId="17A3D62D" w14:textId="77777777" w:rsidR="004D5AE2" w:rsidRDefault="004D5AE2" w:rsidP="002809BB">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2809BB">
            <w:pPr>
              <w:pStyle w:val="TAL"/>
              <w:rPr>
                <w:rFonts w:cs="Arial"/>
                <w:szCs w:val="18"/>
              </w:rPr>
            </w:pPr>
          </w:p>
        </w:tc>
      </w:tr>
      <w:tr w:rsidR="004D5AE2" w14:paraId="4C310669" w14:textId="77777777" w:rsidTr="002809BB">
        <w:trPr>
          <w:jc w:val="center"/>
        </w:trPr>
        <w:tc>
          <w:tcPr>
            <w:tcW w:w="1430" w:type="dxa"/>
          </w:tcPr>
          <w:p w14:paraId="0D43C127" w14:textId="77777777" w:rsidR="004D5AE2" w:rsidRDefault="004D5AE2" w:rsidP="002809BB">
            <w:pPr>
              <w:pStyle w:val="TAL"/>
            </w:pPr>
            <w:r>
              <w:t>appLocs</w:t>
            </w:r>
          </w:p>
        </w:tc>
        <w:tc>
          <w:tcPr>
            <w:tcW w:w="1397" w:type="dxa"/>
          </w:tcPr>
          <w:p w14:paraId="7B559F0D" w14:textId="77777777" w:rsidR="004D5AE2" w:rsidRDefault="004D5AE2" w:rsidP="002809BB">
            <w:pPr>
              <w:pStyle w:val="TAL"/>
            </w:pPr>
            <w:r>
              <w:t>array(Dnai)</w:t>
            </w:r>
          </w:p>
        </w:tc>
        <w:tc>
          <w:tcPr>
            <w:tcW w:w="284" w:type="dxa"/>
          </w:tcPr>
          <w:p w14:paraId="1EC3AFAC" w14:textId="77777777" w:rsidR="004D5AE2" w:rsidRDefault="004D5AE2" w:rsidP="002809BB">
            <w:pPr>
              <w:pStyle w:val="TAC"/>
            </w:pPr>
            <w:r>
              <w:t>O</w:t>
            </w:r>
          </w:p>
        </w:tc>
        <w:tc>
          <w:tcPr>
            <w:tcW w:w="1118" w:type="dxa"/>
          </w:tcPr>
          <w:p w14:paraId="5437119B" w14:textId="77777777" w:rsidR="004D5AE2" w:rsidRDefault="004D5AE2" w:rsidP="005F3CE1">
            <w:pPr>
              <w:pStyle w:val="TAC"/>
            </w:pPr>
            <w:r>
              <w:t>1..N</w:t>
            </w:r>
          </w:p>
        </w:tc>
        <w:tc>
          <w:tcPr>
            <w:tcW w:w="3701" w:type="dxa"/>
          </w:tcPr>
          <w:p w14:paraId="5FAB4305" w14:textId="77777777" w:rsidR="004D5AE2" w:rsidRDefault="004D5AE2" w:rsidP="002809BB">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2809BB">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2809BB">
            <w:pPr>
              <w:pStyle w:val="TAL"/>
              <w:rPr>
                <w:rFonts w:cs="Arial"/>
                <w:szCs w:val="18"/>
              </w:rPr>
            </w:pPr>
          </w:p>
        </w:tc>
      </w:tr>
      <w:tr w:rsidR="004D5AE2" w14:paraId="1A6CA322" w14:textId="77777777" w:rsidTr="002809BB">
        <w:trPr>
          <w:jc w:val="center"/>
        </w:trPr>
        <w:tc>
          <w:tcPr>
            <w:tcW w:w="1430" w:type="dxa"/>
          </w:tcPr>
          <w:p w14:paraId="0FCFD0F3" w14:textId="77777777" w:rsidR="004D5AE2" w:rsidRDefault="004D5AE2" w:rsidP="002809BB">
            <w:pPr>
              <w:pStyle w:val="TAL"/>
            </w:pPr>
            <w:r>
              <w:t>svcContSupp</w:t>
            </w:r>
          </w:p>
        </w:tc>
        <w:tc>
          <w:tcPr>
            <w:tcW w:w="1397" w:type="dxa"/>
          </w:tcPr>
          <w:p w14:paraId="328FC14F" w14:textId="77777777" w:rsidR="004D5AE2" w:rsidRDefault="004D5AE2" w:rsidP="002809BB">
            <w:pPr>
              <w:pStyle w:val="TAL"/>
            </w:pPr>
            <w:r>
              <w:t>array(ACRScenario)</w:t>
            </w:r>
          </w:p>
        </w:tc>
        <w:tc>
          <w:tcPr>
            <w:tcW w:w="284" w:type="dxa"/>
          </w:tcPr>
          <w:p w14:paraId="4FF7D508" w14:textId="77777777" w:rsidR="004D5AE2" w:rsidRDefault="004D5AE2" w:rsidP="002809BB">
            <w:pPr>
              <w:pStyle w:val="TAC"/>
            </w:pPr>
            <w:r>
              <w:t>O</w:t>
            </w:r>
          </w:p>
        </w:tc>
        <w:tc>
          <w:tcPr>
            <w:tcW w:w="1118" w:type="dxa"/>
          </w:tcPr>
          <w:p w14:paraId="71B46BDF" w14:textId="77777777" w:rsidR="004D5AE2" w:rsidRDefault="004D5AE2" w:rsidP="005F3CE1">
            <w:pPr>
              <w:pStyle w:val="TAC"/>
            </w:pPr>
            <w:r>
              <w:t>1..N</w:t>
            </w:r>
          </w:p>
        </w:tc>
        <w:tc>
          <w:tcPr>
            <w:tcW w:w="3701" w:type="dxa"/>
          </w:tcPr>
          <w:p w14:paraId="319B2D4B" w14:textId="77777777" w:rsidR="004D5AE2" w:rsidRDefault="004D5AE2" w:rsidP="002809BB">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2809BB">
            <w:pPr>
              <w:pStyle w:val="TAL"/>
              <w:rPr>
                <w:rFonts w:cs="Arial"/>
                <w:szCs w:val="18"/>
              </w:rPr>
            </w:pPr>
          </w:p>
        </w:tc>
      </w:tr>
      <w:tr w:rsidR="004D5AE2" w14:paraId="2B24B65F" w14:textId="77777777" w:rsidTr="002809BB">
        <w:trPr>
          <w:jc w:val="center"/>
        </w:trPr>
        <w:tc>
          <w:tcPr>
            <w:tcW w:w="1430" w:type="dxa"/>
          </w:tcPr>
          <w:p w14:paraId="54BB224C" w14:textId="77777777" w:rsidR="004D5AE2" w:rsidRDefault="004D5AE2" w:rsidP="002809BB">
            <w:pPr>
              <w:pStyle w:val="TAL"/>
            </w:pPr>
            <w:r>
              <w:t>svcContSuppExt1</w:t>
            </w:r>
          </w:p>
        </w:tc>
        <w:tc>
          <w:tcPr>
            <w:tcW w:w="1397" w:type="dxa"/>
          </w:tcPr>
          <w:p w14:paraId="2A1F9A5F" w14:textId="77777777" w:rsidR="004D5AE2" w:rsidRDefault="004D5AE2" w:rsidP="002809BB">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2809BB">
            <w:pPr>
              <w:pStyle w:val="TAC"/>
            </w:pPr>
            <w:r>
              <w:t>O</w:t>
            </w:r>
          </w:p>
        </w:tc>
        <w:tc>
          <w:tcPr>
            <w:tcW w:w="1118" w:type="dxa"/>
          </w:tcPr>
          <w:p w14:paraId="45F97EE7" w14:textId="77777777" w:rsidR="004D5AE2" w:rsidRDefault="004D5AE2" w:rsidP="005F3CE1">
            <w:pPr>
              <w:pStyle w:val="TAC"/>
            </w:pPr>
            <w:r>
              <w:t>1..N</w:t>
            </w:r>
          </w:p>
        </w:tc>
        <w:tc>
          <w:tcPr>
            <w:tcW w:w="3701" w:type="dxa"/>
          </w:tcPr>
          <w:p w14:paraId="0F8640C2" w14:textId="77777777" w:rsidR="004D5AE2" w:rsidRDefault="004D5AE2" w:rsidP="002809BB">
            <w:pPr>
              <w:pStyle w:val="TAL"/>
            </w:pPr>
            <w:r>
              <w:t>Represents the information related to the EES ability to handle bundled EAS coordinated ACRs.</w:t>
            </w:r>
          </w:p>
          <w:p w14:paraId="2C6F07FA" w14:textId="77777777" w:rsidR="004D5AE2" w:rsidRDefault="004D5AE2" w:rsidP="002809BB">
            <w:pPr>
              <w:pStyle w:val="TAL"/>
            </w:pPr>
          </w:p>
          <w:p w14:paraId="3A91CFD2" w14:textId="77777777" w:rsidR="004D5AE2" w:rsidRDefault="004D5AE2" w:rsidP="002809BB">
            <w:pPr>
              <w:pStyle w:val="TAL"/>
            </w:pPr>
            <w:r>
              <w:t>This attribute may be present only when the "svcContSupp" attribute is also present.</w:t>
            </w:r>
          </w:p>
          <w:p w14:paraId="06DE8881" w14:textId="77777777" w:rsidR="004D5AE2" w:rsidRDefault="004D5AE2" w:rsidP="002809BB">
            <w:pPr>
              <w:pStyle w:val="TAL"/>
            </w:pPr>
          </w:p>
          <w:p w14:paraId="22276ED8" w14:textId="77777777" w:rsidR="004D5AE2" w:rsidRDefault="004D5AE2" w:rsidP="002809BB">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2809BB">
            <w:pPr>
              <w:pStyle w:val="TAL"/>
              <w:rPr>
                <w:rFonts w:cs="Arial"/>
                <w:szCs w:val="18"/>
              </w:rPr>
            </w:pPr>
            <w:r>
              <w:t>EdgeApp_2</w:t>
            </w:r>
          </w:p>
        </w:tc>
      </w:tr>
      <w:tr w:rsidR="004D5AE2" w14:paraId="6CE4DDA5" w14:textId="77777777" w:rsidTr="002809BB">
        <w:trPr>
          <w:jc w:val="center"/>
        </w:trPr>
        <w:tc>
          <w:tcPr>
            <w:tcW w:w="1430" w:type="dxa"/>
          </w:tcPr>
          <w:p w14:paraId="3A75213F" w14:textId="77777777" w:rsidR="004D5AE2" w:rsidRDefault="004D5AE2" w:rsidP="002809BB">
            <w:pPr>
              <w:pStyle w:val="TAL"/>
            </w:pPr>
            <w:r>
              <w:t>eecRegConf</w:t>
            </w:r>
          </w:p>
        </w:tc>
        <w:tc>
          <w:tcPr>
            <w:tcW w:w="1397" w:type="dxa"/>
          </w:tcPr>
          <w:p w14:paraId="3A893359" w14:textId="77777777" w:rsidR="004D5AE2" w:rsidRDefault="004D5AE2" w:rsidP="002809BB">
            <w:pPr>
              <w:pStyle w:val="TAL"/>
            </w:pPr>
            <w:r>
              <w:t>boolean</w:t>
            </w:r>
          </w:p>
        </w:tc>
        <w:tc>
          <w:tcPr>
            <w:tcW w:w="284" w:type="dxa"/>
          </w:tcPr>
          <w:p w14:paraId="3C839F6B" w14:textId="77777777" w:rsidR="004D5AE2" w:rsidRDefault="004D5AE2" w:rsidP="002809BB">
            <w:pPr>
              <w:pStyle w:val="TAC"/>
            </w:pPr>
            <w:r>
              <w:t>M</w:t>
            </w:r>
          </w:p>
        </w:tc>
        <w:tc>
          <w:tcPr>
            <w:tcW w:w="1118" w:type="dxa"/>
          </w:tcPr>
          <w:p w14:paraId="2087ADA8" w14:textId="77777777" w:rsidR="004D5AE2" w:rsidDel="00A674B5" w:rsidRDefault="004D5AE2" w:rsidP="005F3CE1">
            <w:pPr>
              <w:pStyle w:val="TAC"/>
            </w:pPr>
            <w:r>
              <w:t>1</w:t>
            </w:r>
          </w:p>
        </w:tc>
        <w:tc>
          <w:tcPr>
            <w:tcW w:w="3701" w:type="dxa"/>
          </w:tcPr>
          <w:p w14:paraId="101DBB15" w14:textId="77777777" w:rsidR="004D5AE2" w:rsidRDefault="004D5AE2" w:rsidP="002809BB">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2809BB">
            <w:pPr>
              <w:pStyle w:val="TAL"/>
              <w:rPr>
                <w:rFonts w:cs="Arial"/>
                <w:szCs w:val="18"/>
              </w:rPr>
            </w:pPr>
          </w:p>
        </w:tc>
      </w:tr>
      <w:tr w:rsidR="004D5AE2" w14:paraId="3D3667EF" w14:textId="77777777" w:rsidTr="002809BB">
        <w:trPr>
          <w:jc w:val="center"/>
        </w:trPr>
        <w:tc>
          <w:tcPr>
            <w:tcW w:w="1430" w:type="dxa"/>
          </w:tcPr>
          <w:p w14:paraId="2317FF66" w14:textId="77777777" w:rsidR="004D5AE2" w:rsidRDefault="004D5AE2" w:rsidP="002809BB">
            <w:pPr>
              <w:pStyle w:val="TAL"/>
            </w:pPr>
            <w:r>
              <w:t>easLoadInfoList</w:t>
            </w:r>
          </w:p>
        </w:tc>
        <w:tc>
          <w:tcPr>
            <w:tcW w:w="1397" w:type="dxa"/>
          </w:tcPr>
          <w:p w14:paraId="6AADBAA7" w14:textId="77777777" w:rsidR="004D5AE2" w:rsidRDefault="004D5AE2" w:rsidP="002809BB">
            <w:pPr>
              <w:pStyle w:val="TAL"/>
            </w:pPr>
            <w:r>
              <w:rPr>
                <w:rFonts w:hint="eastAsia"/>
                <w:lang w:eastAsia="zh-CN"/>
              </w:rPr>
              <w:t>map</w:t>
            </w:r>
            <w:r>
              <w:t>(LoadInfo)</w:t>
            </w:r>
          </w:p>
        </w:tc>
        <w:tc>
          <w:tcPr>
            <w:tcW w:w="284" w:type="dxa"/>
          </w:tcPr>
          <w:p w14:paraId="25DE8744" w14:textId="77777777" w:rsidR="004D5AE2" w:rsidRDefault="004D5AE2" w:rsidP="002809BB">
            <w:pPr>
              <w:pStyle w:val="TAC"/>
            </w:pPr>
            <w:r>
              <w:t>O</w:t>
            </w:r>
          </w:p>
        </w:tc>
        <w:tc>
          <w:tcPr>
            <w:tcW w:w="1118" w:type="dxa"/>
          </w:tcPr>
          <w:p w14:paraId="64F7F313" w14:textId="77777777" w:rsidR="004D5AE2" w:rsidRDefault="004D5AE2" w:rsidP="005F3CE1">
            <w:pPr>
              <w:pStyle w:val="TAC"/>
            </w:pPr>
            <w:r>
              <w:t>1..N</w:t>
            </w:r>
          </w:p>
        </w:tc>
        <w:tc>
          <w:tcPr>
            <w:tcW w:w="3701" w:type="dxa"/>
          </w:tcPr>
          <w:p w14:paraId="173502A9" w14:textId="77777777" w:rsidR="004D5AE2" w:rsidRDefault="004D5AE2" w:rsidP="002809BB">
            <w:pPr>
              <w:pStyle w:val="TAL"/>
            </w:pPr>
            <w:r>
              <w:t>Represents the list of load information per application identified by the "easIds" attribute.</w:t>
            </w:r>
          </w:p>
          <w:p w14:paraId="67B3D04E" w14:textId="77777777" w:rsidR="004D5AE2" w:rsidRDefault="004D5AE2" w:rsidP="002809BB">
            <w:pPr>
              <w:pStyle w:val="TAL"/>
            </w:pPr>
          </w:p>
          <w:p w14:paraId="784B220A" w14:textId="77777777" w:rsidR="004D5AE2" w:rsidRDefault="004D5AE2" w:rsidP="002809BB">
            <w:pPr>
              <w:pStyle w:val="TAL"/>
            </w:pPr>
            <w:r>
              <w:t>The load information provided within each map value corresponds to the load information of all the the EAS(s) providing the particular application.</w:t>
            </w:r>
          </w:p>
          <w:p w14:paraId="7565D470" w14:textId="77777777" w:rsidR="004D5AE2" w:rsidRDefault="004D5AE2" w:rsidP="002809BB">
            <w:pPr>
              <w:pStyle w:val="TAL"/>
            </w:pPr>
            <w:r>
              <w:t>.</w:t>
            </w:r>
          </w:p>
          <w:p w14:paraId="5E93C1CD" w14:textId="77777777" w:rsidR="004D5AE2" w:rsidRDefault="004D5AE2" w:rsidP="002809BB">
            <w:pPr>
              <w:pStyle w:val="TAL"/>
            </w:pPr>
          </w:p>
          <w:p w14:paraId="657EABB7" w14:textId="77777777" w:rsidR="004D5AE2" w:rsidRPr="00A51533" w:rsidRDefault="004D5AE2" w:rsidP="002809BB">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2809BB">
            <w:pPr>
              <w:pStyle w:val="TAL"/>
              <w:rPr>
                <w:rFonts w:cs="Arial"/>
                <w:szCs w:val="18"/>
              </w:rPr>
            </w:pPr>
            <w:r>
              <w:rPr>
                <w:rFonts w:cs="Arial"/>
                <w:szCs w:val="18"/>
              </w:rPr>
              <w:t>EdgeApp_3</w:t>
            </w:r>
          </w:p>
        </w:tc>
      </w:tr>
      <w:tr w:rsidR="004D5AE2" w14:paraId="16EBEF4A" w14:textId="77777777" w:rsidTr="002809BB">
        <w:trPr>
          <w:jc w:val="center"/>
        </w:trPr>
        <w:tc>
          <w:tcPr>
            <w:tcW w:w="1430" w:type="dxa"/>
          </w:tcPr>
          <w:p w14:paraId="6B3E1E6D" w14:textId="77777777" w:rsidR="004D5AE2" w:rsidRDefault="004D5AE2" w:rsidP="002809BB">
            <w:pPr>
              <w:pStyle w:val="TAL"/>
            </w:pPr>
            <w:r>
              <w:t>ueServingSat</w:t>
            </w:r>
          </w:p>
        </w:tc>
        <w:tc>
          <w:tcPr>
            <w:tcW w:w="1397" w:type="dxa"/>
          </w:tcPr>
          <w:p w14:paraId="49223D4C" w14:textId="77777777" w:rsidR="004D5AE2" w:rsidRDefault="004D5AE2" w:rsidP="002809BB">
            <w:pPr>
              <w:pStyle w:val="TAL"/>
              <w:rPr>
                <w:lang w:eastAsia="zh-CN"/>
              </w:rPr>
            </w:pPr>
            <w:r>
              <w:rPr>
                <w:lang w:eastAsia="zh-CN"/>
              </w:rPr>
              <w:t>UeServSatInfo</w:t>
            </w:r>
          </w:p>
        </w:tc>
        <w:tc>
          <w:tcPr>
            <w:tcW w:w="284" w:type="dxa"/>
          </w:tcPr>
          <w:p w14:paraId="419676A2" w14:textId="77777777" w:rsidR="004D5AE2" w:rsidRDefault="004D5AE2" w:rsidP="002809BB">
            <w:pPr>
              <w:pStyle w:val="TAC"/>
            </w:pPr>
            <w:r>
              <w:t>O</w:t>
            </w:r>
          </w:p>
        </w:tc>
        <w:tc>
          <w:tcPr>
            <w:tcW w:w="1118" w:type="dxa"/>
          </w:tcPr>
          <w:p w14:paraId="4451FF84" w14:textId="77777777" w:rsidR="004D5AE2" w:rsidRDefault="004D5AE2" w:rsidP="005F3CE1">
            <w:pPr>
              <w:pStyle w:val="TAC"/>
            </w:pPr>
            <w:r>
              <w:rPr>
                <w:rFonts w:hint="eastAsia"/>
                <w:lang w:eastAsia="zh-CN"/>
              </w:rPr>
              <w:t>0</w:t>
            </w:r>
            <w:r>
              <w:rPr>
                <w:lang w:eastAsia="zh-CN"/>
              </w:rPr>
              <w:t>..1</w:t>
            </w:r>
          </w:p>
        </w:tc>
        <w:tc>
          <w:tcPr>
            <w:tcW w:w="3701" w:type="dxa"/>
          </w:tcPr>
          <w:p w14:paraId="18C43C8E" w14:textId="77777777" w:rsidR="004D5AE2" w:rsidRDefault="004D5AE2" w:rsidP="002809BB">
            <w:pPr>
              <w:pStyle w:val="TAL"/>
            </w:pPr>
            <w:r>
              <w:rPr>
                <w:lang w:eastAsia="zh-CN"/>
              </w:rPr>
              <w:t>Contains EDN related information for the satellite used for EES determination.</w:t>
            </w:r>
          </w:p>
        </w:tc>
        <w:tc>
          <w:tcPr>
            <w:tcW w:w="1735" w:type="dxa"/>
          </w:tcPr>
          <w:p w14:paraId="3B53BFA5" w14:textId="77777777" w:rsidR="004D5AE2" w:rsidRDefault="004D5AE2" w:rsidP="002809BB">
            <w:pPr>
              <w:pStyle w:val="TAL"/>
              <w:rPr>
                <w:rFonts w:cs="Arial"/>
                <w:szCs w:val="18"/>
              </w:rPr>
            </w:pPr>
            <w:r>
              <w:rPr>
                <w:rFonts w:cs="Arial"/>
                <w:szCs w:val="18"/>
              </w:rPr>
              <w:t>5gSatApp</w:t>
            </w:r>
          </w:p>
        </w:tc>
      </w:tr>
      <w:tr w:rsidR="004D5AE2" w14:paraId="7E019AD6" w14:textId="77777777" w:rsidTr="002809BB">
        <w:trPr>
          <w:jc w:val="center"/>
        </w:trPr>
        <w:tc>
          <w:tcPr>
            <w:tcW w:w="9665" w:type="dxa"/>
            <w:gridSpan w:val="6"/>
          </w:tcPr>
          <w:p w14:paraId="7447B542" w14:textId="77777777" w:rsidR="004D5AE2" w:rsidRDefault="004D5AE2" w:rsidP="002809BB">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8437" w:name="_Toc85734541"/>
      <w:bookmarkStart w:id="8438" w:name="_Toc89431840"/>
      <w:bookmarkStart w:id="8439" w:name="_Toc97042754"/>
      <w:bookmarkStart w:id="8440" w:name="_Toc97045898"/>
      <w:bookmarkStart w:id="8441" w:name="_Toc97155643"/>
      <w:bookmarkStart w:id="8442" w:name="_Toc101521735"/>
      <w:bookmarkStart w:id="8443" w:name="_Toc138762042"/>
      <w:bookmarkStart w:id="8444" w:name="_Toc145708305"/>
      <w:bookmarkStart w:id="8445" w:name="_Toc160570853"/>
      <w:bookmarkStart w:id="8446" w:name="_Toc162008449"/>
      <w:bookmarkStart w:id="8447" w:name="_Toc185516120"/>
      <w:bookmarkStart w:id="8448" w:name="_Toc192873428"/>
      <w:bookmarkStart w:id="8449" w:name="_Toc195534567"/>
      <w:r>
        <w:rPr>
          <w:lang w:eastAsia="zh-CN"/>
        </w:rPr>
        <w:t>9.1.5.2.4</w:t>
      </w:r>
      <w:r>
        <w:rPr>
          <w:lang w:eastAsia="zh-CN"/>
        </w:rPr>
        <w:tab/>
        <w:t>Type: EESRegistrationPatch</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8450" w:name="_Toc85734542"/>
      <w:bookmarkStart w:id="8451" w:name="_Toc89431841"/>
      <w:bookmarkStart w:id="8452" w:name="_Toc97042755"/>
      <w:bookmarkStart w:id="8453" w:name="_Toc97045899"/>
      <w:bookmarkStart w:id="8454" w:name="_Toc97155644"/>
      <w:bookmarkStart w:id="8455" w:name="_Toc101521736"/>
      <w:bookmarkStart w:id="8456" w:name="_Toc138762043"/>
      <w:bookmarkStart w:id="8457" w:name="_Toc145708306"/>
      <w:bookmarkStart w:id="8458" w:name="_Toc160570854"/>
      <w:bookmarkStart w:id="8459" w:name="_Toc162008450"/>
      <w:bookmarkStart w:id="8460" w:name="_Toc185516121"/>
      <w:bookmarkStart w:id="8461" w:name="_Toc192873429"/>
      <w:bookmarkStart w:id="8462" w:name="_Toc195534568"/>
      <w:r>
        <w:rPr>
          <w:lang w:eastAsia="zh-CN"/>
        </w:rPr>
        <w:t>9.1.5.2.5</w:t>
      </w:r>
      <w:r>
        <w:rPr>
          <w:lang w:eastAsia="zh-CN"/>
        </w:rPr>
        <w:tab/>
        <w:t>Type: ServiceArea</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8463" w:name="_Toc85734543"/>
      <w:bookmarkStart w:id="8464" w:name="_Toc89431842"/>
      <w:bookmarkStart w:id="8465" w:name="_Toc97042756"/>
      <w:bookmarkStart w:id="8466" w:name="_Toc97045900"/>
      <w:bookmarkStart w:id="8467" w:name="_Toc97155645"/>
      <w:bookmarkStart w:id="8468" w:name="_Toc101521737"/>
      <w:bookmarkStart w:id="8469" w:name="_Toc138762044"/>
      <w:bookmarkStart w:id="8470" w:name="_Toc145708307"/>
      <w:bookmarkStart w:id="8471" w:name="_Toc160570855"/>
      <w:bookmarkStart w:id="8472" w:name="_Toc162008451"/>
      <w:bookmarkStart w:id="8473" w:name="_Toc185516122"/>
      <w:bookmarkStart w:id="8474" w:name="_Toc192873430"/>
      <w:bookmarkStart w:id="8475" w:name="_Toc195534569"/>
      <w:r>
        <w:rPr>
          <w:lang w:eastAsia="zh-CN"/>
        </w:rPr>
        <w:t>9.1.5.2.6</w:t>
      </w:r>
      <w:r>
        <w:rPr>
          <w:lang w:eastAsia="zh-CN"/>
        </w:rPr>
        <w:tab/>
        <w:t>Type: TopologicalServiceArea</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8476" w:name="_Toc85734544"/>
      <w:bookmarkStart w:id="8477" w:name="_Toc89431843"/>
      <w:bookmarkStart w:id="8478" w:name="_Toc97042757"/>
      <w:bookmarkStart w:id="8479" w:name="_Toc97045901"/>
      <w:bookmarkStart w:id="8480" w:name="_Toc97155646"/>
      <w:bookmarkStart w:id="8481" w:name="_Toc101521738"/>
      <w:bookmarkStart w:id="8482" w:name="_Toc138762045"/>
      <w:bookmarkStart w:id="8483" w:name="_Toc145708308"/>
      <w:bookmarkStart w:id="8484" w:name="_Toc160570856"/>
      <w:bookmarkStart w:id="8485" w:name="_Toc162008452"/>
      <w:bookmarkStart w:id="8486" w:name="_Toc185516123"/>
      <w:bookmarkStart w:id="8487" w:name="_Toc192873431"/>
      <w:bookmarkStart w:id="8488" w:name="_Toc195534570"/>
      <w:r>
        <w:rPr>
          <w:lang w:eastAsia="zh-CN"/>
        </w:rPr>
        <w:t>9.1.5.2.7</w:t>
      </w:r>
      <w:r>
        <w:rPr>
          <w:lang w:eastAsia="zh-CN"/>
        </w:rPr>
        <w:tab/>
        <w:t>Type: GeographicalServiceArea</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8489" w:name="_Toc138762046"/>
      <w:bookmarkStart w:id="8490" w:name="_Toc145708309"/>
      <w:bookmarkStart w:id="8491" w:name="_Toc160570857"/>
      <w:bookmarkStart w:id="8492" w:name="_Toc162008453"/>
      <w:bookmarkStart w:id="8493" w:name="_Toc185516124"/>
      <w:bookmarkStart w:id="8494" w:name="_Toc192873432"/>
      <w:bookmarkStart w:id="8495" w:name="_Toc195534571"/>
      <w:r>
        <w:rPr>
          <w:lang w:eastAsia="zh-CN"/>
        </w:rPr>
        <w:t>9.1.5.2.</w:t>
      </w:r>
      <w:r w:rsidRPr="0045617A">
        <w:rPr>
          <w:lang w:eastAsia="zh-CN"/>
        </w:rPr>
        <w:t>8</w:t>
      </w:r>
      <w:r>
        <w:rPr>
          <w:lang w:eastAsia="zh-CN"/>
        </w:rPr>
        <w:tab/>
        <w:t>Type: EASInstantiationInfo</w:t>
      </w:r>
      <w:bookmarkEnd w:id="8489"/>
      <w:bookmarkEnd w:id="8490"/>
      <w:bookmarkEnd w:id="8491"/>
      <w:bookmarkEnd w:id="8492"/>
      <w:bookmarkEnd w:id="8493"/>
      <w:bookmarkEnd w:id="8494"/>
      <w:bookmarkEnd w:id="849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8496" w:name="_Toc138762047"/>
      <w:bookmarkStart w:id="8497" w:name="_Toc145708310"/>
      <w:bookmarkStart w:id="8498" w:name="_Toc160570858"/>
      <w:bookmarkStart w:id="8499" w:name="_Toc162008454"/>
      <w:bookmarkStart w:id="8500" w:name="_Toc185516125"/>
      <w:bookmarkStart w:id="8501" w:name="_Toc192873433"/>
      <w:bookmarkStart w:id="8502" w:name="_Toc195534572"/>
      <w:r>
        <w:rPr>
          <w:lang w:eastAsia="zh-CN"/>
        </w:rPr>
        <w:t>9.1.5.2.</w:t>
      </w:r>
      <w:r w:rsidRPr="0045617A">
        <w:rPr>
          <w:lang w:eastAsia="zh-CN"/>
        </w:rPr>
        <w:t>9</w:t>
      </w:r>
      <w:r>
        <w:rPr>
          <w:lang w:eastAsia="zh-CN"/>
        </w:rPr>
        <w:tab/>
        <w:t>Type: InstantiationCriteria</w:t>
      </w:r>
      <w:bookmarkEnd w:id="8496"/>
      <w:bookmarkEnd w:id="8497"/>
      <w:bookmarkEnd w:id="8498"/>
      <w:bookmarkEnd w:id="8499"/>
      <w:bookmarkEnd w:id="8500"/>
      <w:bookmarkEnd w:id="8501"/>
      <w:bookmarkEnd w:id="850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8503" w:name="_Toc160570859"/>
      <w:bookmarkStart w:id="8504" w:name="_Toc162008455"/>
      <w:bookmarkStart w:id="8505" w:name="_Toc185516126"/>
      <w:bookmarkStart w:id="8506" w:name="_Toc192873434"/>
      <w:bookmarkStart w:id="8507" w:name="_Toc195534573"/>
      <w:r>
        <w:rPr>
          <w:lang w:eastAsia="zh-CN"/>
        </w:rPr>
        <w:t>9.1.5.2</w:t>
      </w:r>
      <w:r w:rsidRPr="0081078C">
        <w:rPr>
          <w:lang w:eastAsia="zh-CN"/>
        </w:rPr>
        <w:t>.</w:t>
      </w:r>
      <w:r w:rsidRPr="00527D5E">
        <w:rPr>
          <w:lang w:eastAsia="zh-CN"/>
        </w:rPr>
        <w:t>10</w:t>
      </w:r>
      <w:r>
        <w:rPr>
          <w:lang w:eastAsia="zh-CN"/>
        </w:rPr>
        <w:tab/>
        <w:t xml:space="preserve">Type: </w:t>
      </w:r>
      <w:r>
        <w:t>EDNInfo</w:t>
      </w:r>
      <w:bookmarkEnd w:id="8503"/>
      <w:bookmarkEnd w:id="8504"/>
      <w:bookmarkEnd w:id="8505"/>
      <w:bookmarkEnd w:id="8506"/>
      <w:bookmarkEnd w:id="850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8508" w:name="_Toc185516127"/>
      <w:bookmarkStart w:id="8509" w:name="_Toc192873435"/>
      <w:bookmarkStart w:id="8510" w:name="_Toc195534574"/>
      <w:r>
        <w:rPr>
          <w:lang w:eastAsia="zh-CN"/>
        </w:rPr>
        <w:t>9.1.5.2.11</w:t>
      </w:r>
      <w:r>
        <w:rPr>
          <w:lang w:eastAsia="zh-CN"/>
        </w:rPr>
        <w:tab/>
        <w:t>Type: LoadInfo</w:t>
      </w:r>
      <w:bookmarkEnd w:id="8508"/>
      <w:bookmarkEnd w:id="8509"/>
      <w:bookmarkEnd w:id="851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8511" w:name="_Toc185516128"/>
      <w:bookmarkStart w:id="8512" w:name="_Toc192873436"/>
      <w:bookmarkStart w:id="8513" w:name="_Toc195534575"/>
      <w:r>
        <w:rPr>
          <w:lang w:eastAsia="zh-CN"/>
        </w:rPr>
        <w:t>9.1.5.2.12</w:t>
      </w:r>
      <w:r>
        <w:rPr>
          <w:lang w:eastAsia="zh-CN"/>
        </w:rPr>
        <w:tab/>
        <w:t>Type: UeServSatInfo</w:t>
      </w:r>
      <w:bookmarkEnd w:id="8511"/>
      <w:bookmarkEnd w:id="8512"/>
      <w:bookmarkEnd w:id="8513"/>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8514" w:name="_Toc85734545"/>
      <w:bookmarkStart w:id="8515" w:name="_Toc89431844"/>
      <w:bookmarkStart w:id="8516" w:name="_Toc97042758"/>
      <w:bookmarkStart w:id="8517" w:name="_Toc97045902"/>
      <w:bookmarkStart w:id="8518" w:name="_Toc97155647"/>
      <w:bookmarkStart w:id="8519" w:name="_Toc101521739"/>
      <w:bookmarkStart w:id="8520" w:name="_Toc138762048"/>
      <w:bookmarkStart w:id="8521" w:name="_Toc145708311"/>
      <w:bookmarkStart w:id="8522" w:name="_Toc160570860"/>
      <w:bookmarkStart w:id="8523" w:name="_Toc162008456"/>
      <w:bookmarkStart w:id="8524" w:name="_Toc185516129"/>
      <w:bookmarkStart w:id="8525" w:name="_Toc192873437"/>
      <w:bookmarkStart w:id="8526" w:name="_Toc195534576"/>
      <w:r>
        <w:rPr>
          <w:lang w:eastAsia="zh-CN"/>
        </w:rPr>
        <w:t>9.</w:t>
      </w:r>
      <w:r w:rsidR="00730F40">
        <w:rPr>
          <w:lang w:eastAsia="zh-CN"/>
        </w:rPr>
        <w:t>1</w:t>
      </w:r>
      <w:r>
        <w:rPr>
          <w:lang w:eastAsia="zh-CN"/>
        </w:rPr>
        <w:t>.5.3</w:t>
      </w:r>
      <w:r>
        <w:rPr>
          <w:lang w:eastAsia="zh-CN"/>
        </w:rPr>
        <w:tab/>
        <w:t>Simple data types and enumerations</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76EF216B" w14:textId="39E856F8" w:rsidR="0039285C" w:rsidRPr="00384E92" w:rsidRDefault="0039285C" w:rsidP="0039285C">
      <w:pPr>
        <w:pStyle w:val="Heading5"/>
      </w:pPr>
      <w:bookmarkStart w:id="8527" w:name="_Toc85734546"/>
      <w:bookmarkStart w:id="8528" w:name="_Toc89431845"/>
      <w:bookmarkStart w:id="8529" w:name="_Toc97042759"/>
      <w:bookmarkStart w:id="8530" w:name="_Toc97045903"/>
      <w:bookmarkStart w:id="8531" w:name="_Toc97155648"/>
      <w:bookmarkStart w:id="8532" w:name="_Toc101521740"/>
      <w:bookmarkStart w:id="8533" w:name="_Toc138762049"/>
      <w:bookmarkStart w:id="8534" w:name="_Toc145708312"/>
      <w:bookmarkStart w:id="8535" w:name="_Toc160570861"/>
      <w:bookmarkStart w:id="8536" w:name="_Toc162008457"/>
      <w:bookmarkStart w:id="8537" w:name="_Toc185516130"/>
      <w:bookmarkStart w:id="8538" w:name="_Toc192873438"/>
      <w:bookmarkStart w:id="8539" w:name="_Toc195534577"/>
      <w:r>
        <w:t>9.1.5.3.1</w:t>
      </w:r>
      <w:r w:rsidRPr="00384E92">
        <w:tab/>
        <w:t>Introduction</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8540" w:name="_Toc85734547"/>
      <w:bookmarkStart w:id="8541" w:name="_Toc89431846"/>
      <w:bookmarkStart w:id="8542" w:name="_Toc97042760"/>
      <w:bookmarkStart w:id="8543" w:name="_Toc97045904"/>
      <w:bookmarkStart w:id="8544" w:name="_Toc97155649"/>
      <w:bookmarkStart w:id="8545" w:name="_Toc101521741"/>
      <w:bookmarkStart w:id="8546" w:name="_Toc138762050"/>
      <w:bookmarkStart w:id="8547" w:name="_Toc145708313"/>
      <w:bookmarkStart w:id="8548" w:name="_Toc160570862"/>
      <w:bookmarkStart w:id="8549" w:name="_Toc162008458"/>
      <w:bookmarkStart w:id="8550" w:name="_Toc185516131"/>
      <w:bookmarkStart w:id="8551" w:name="_Toc192873439"/>
      <w:bookmarkStart w:id="8552" w:name="_Toc195534578"/>
      <w:r>
        <w:t>9.1.5.3.2</w:t>
      </w:r>
      <w:r w:rsidRPr="00384E92">
        <w:tab/>
        <w:t>Simple data types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8553" w:name="_Toc85734548"/>
      <w:bookmarkStart w:id="8554" w:name="_Toc89431847"/>
      <w:bookmarkStart w:id="8555" w:name="_Toc97042761"/>
      <w:bookmarkStart w:id="8556" w:name="_Toc97045905"/>
      <w:bookmarkStart w:id="8557" w:name="_Toc97155650"/>
      <w:bookmarkStart w:id="8558" w:name="_Toc101521742"/>
      <w:bookmarkStart w:id="8559" w:name="_Toc138762051"/>
      <w:bookmarkStart w:id="8560" w:name="_Toc145708314"/>
      <w:bookmarkStart w:id="8561" w:name="_Toc160570863"/>
      <w:bookmarkStart w:id="8562" w:name="_Toc162008459"/>
      <w:bookmarkStart w:id="8563" w:name="_Toc185516132"/>
      <w:bookmarkStart w:id="8564" w:name="_Toc192873440"/>
      <w:bookmarkStart w:id="8565" w:name="_Toc195534579"/>
      <w:r>
        <w:t>9.1.5.3.3</w:t>
      </w:r>
      <w:r w:rsidRPr="00BC662F">
        <w:tab/>
        <w:t xml:space="preserve">Enumeration: </w:t>
      </w:r>
      <w:r>
        <w:t>ACRScenario</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8566" w:name="_Toc138762052"/>
      <w:bookmarkStart w:id="8567" w:name="_Toc145708315"/>
      <w:bookmarkStart w:id="8568" w:name="_Toc160570864"/>
      <w:bookmarkStart w:id="8569" w:name="_Toc162008460"/>
      <w:bookmarkStart w:id="8570" w:name="_Toc185516133"/>
      <w:bookmarkStart w:id="8571" w:name="_Toc192873441"/>
      <w:bookmarkStart w:id="8572" w:name="_Toc195534580"/>
      <w:r>
        <w:t>9.1.5.3.</w:t>
      </w:r>
      <w:r w:rsidRPr="0045617A">
        <w:t>4</w:t>
      </w:r>
      <w:r w:rsidRPr="00BC662F">
        <w:tab/>
        <w:t xml:space="preserve">Enumeration: </w:t>
      </w:r>
      <w:r>
        <w:t>InstantiationStatus</w:t>
      </w:r>
      <w:bookmarkEnd w:id="8566"/>
      <w:bookmarkEnd w:id="8567"/>
      <w:bookmarkEnd w:id="8568"/>
      <w:bookmarkEnd w:id="8569"/>
      <w:bookmarkEnd w:id="8570"/>
      <w:bookmarkEnd w:id="8571"/>
      <w:bookmarkEnd w:id="857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8573" w:name="_Toc85734549"/>
      <w:bookmarkStart w:id="8574" w:name="_Toc89431848"/>
      <w:bookmarkStart w:id="8575" w:name="_Toc97042762"/>
      <w:bookmarkStart w:id="8576" w:name="_Toc97045906"/>
      <w:bookmarkStart w:id="8577" w:name="_Toc97155651"/>
      <w:bookmarkStart w:id="8578" w:name="_Toc101521743"/>
      <w:bookmarkStart w:id="8579" w:name="_Toc138762053"/>
      <w:bookmarkStart w:id="8580" w:name="_Toc145708316"/>
      <w:bookmarkStart w:id="8581" w:name="_Toc160570865"/>
      <w:bookmarkStart w:id="8582" w:name="_Toc162008461"/>
      <w:bookmarkStart w:id="8583" w:name="_Toc185516134"/>
      <w:bookmarkStart w:id="8584" w:name="_Toc192873442"/>
      <w:bookmarkStart w:id="8585" w:name="_Toc195534581"/>
      <w:r>
        <w:t>9.</w:t>
      </w:r>
      <w:r w:rsidR="00730F40">
        <w:t>1</w:t>
      </w:r>
      <w:r>
        <w:t>.6</w:t>
      </w:r>
      <w:r>
        <w:tab/>
        <w:t>Error Handling</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0F56D94C" w14:textId="77777777" w:rsidR="00FD4223" w:rsidRPr="00D00D02" w:rsidRDefault="00FD4223" w:rsidP="00FD4223">
      <w:pPr>
        <w:pStyle w:val="Heading4"/>
      </w:pPr>
      <w:bookmarkStart w:id="8586" w:name="_Toc185516135"/>
      <w:bookmarkStart w:id="8587" w:name="_Toc192873443"/>
      <w:bookmarkStart w:id="8588" w:name="_Toc195534582"/>
      <w:r w:rsidRPr="00D00D02">
        <w:rPr>
          <w:noProof/>
          <w:lang w:eastAsia="zh-CN"/>
        </w:rPr>
        <w:t>9.</w:t>
      </w:r>
      <w:r>
        <w:rPr>
          <w:noProof/>
          <w:lang w:eastAsia="zh-CN"/>
        </w:rPr>
        <w:t>1</w:t>
      </w:r>
      <w:r w:rsidRPr="00D00D02">
        <w:t>.</w:t>
      </w:r>
      <w:r>
        <w:t>6</w:t>
      </w:r>
      <w:r w:rsidRPr="00D00D02">
        <w:t>.1</w:t>
      </w:r>
      <w:r w:rsidRPr="00D00D02">
        <w:tab/>
        <w:t>General</w:t>
      </w:r>
      <w:bookmarkEnd w:id="8586"/>
      <w:bookmarkEnd w:id="8587"/>
      <w:bookmarkEnd w:id="8588"/>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8589" w:name="_Toc185516136"/>
      <w:bookmarkStart w:id="8590" w:name="_Toc192873444"/>
      <w:bookmarkStart w:id="8591" w:name="_Toc195534583"/>
      <w:r w:rsidRPr="00D00D02">
        <w:rPr>
          <w:noProof/>
          <w:lang w:eastAsia="zh-CN"/>
        </w:rPr>
        <w:t>9.</w:t>
      </w:r>
      <w:r>
        <w:rPr>
          <w:noProof/>
          <w:lang w:eastAsia="zh-CN"/>
        </w:rPr>
        <w:t>1</w:t>
      </w:r>
      <w:r w:rsidRPr="00D00D02">
        <w:t>.</w:t>
      </w:r>
      <w:r>
        <w:t>6</w:t>
      </w:r>
      <w:r w:rsidRPr="00D00D02">
        <w:t>.2</w:t>
      </w:r>
      <w:r w:rsidRPr="00D00D02">
        <w:tab/>
        <w:t>Protocol Errors</w:t>
      </w:r>
      <w:bookmarkEnd w:id="8589"/>
      <w:bookmarkEnd w:id="8590"/>
      <w:bookmarkEnd w:id="859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8592" w:name="_Toc185516137"/>
      <w:bookmarkStart w:id="8593" w:name="_Toc192873445"/>
      <w:bookmarkStart w:id="8594" w:name="_Toc195534584"/>
      <w:r w:rsidRPr="00D00D02">
        <w:rPr>
          <w:noProof/>
          <w:lang w:eastAsia="zh-CN"/>
        </w:rPr>
        <w:t>9.</w:t>
      </w:r>
      <w:r>
        <w:rPr>
          <w:noProof/>
          <w:lang w:eastAsia="zh-CN"/>
        </w:rPr>
        <w:t>1</w:t>
      </w:r>
      <w:r w:rsidRPr="00D00D02">
        <w:t>.</w:t>
      </w:r>
      <w:r>
        <w:t>6</w:t>
      </w:r>
      <w:r w:rsidRPr="00D00D02">
        <w:t>.3</w:t>
      </w:r>
      <w:r w:rsidRPr="00D00D02">
        <w:tab/>
        <w:t>Application Errors</w:t>
      </w:r>
      <w:bookmarkEnd w:id="8592"/>
      <w:bookmarkEnd w:id="8593"/>
      <w:bookmarkEnd w:id="8594"/>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8595" w:name="_Toc85734550"/>
      <w:bookmarkStart w:id="8596" w:name="_Toc89431849"/>
      <w:bookmarkStart w:id="8597" w:name="_Toc97042763"/>
      <w:bookmarkStart w:id="8598" w:name="_Toc97045907"/>
      <w:bookmarkStart w:id="8599" w:name="_Toc97155652"/>
      <w:bookmarkStart w:id="8600" w:name="_Toc101521744"/>
      <w:bookmarkStart w:id="8601" w:name="_Toc138762054"/>
      <w:bookmarkStart w:id="8602" w:name="_Toc145708317"/>
      <w:bookmarkStart w:id="8603" w:name="_Toc160570866"/>
      <w:bookmarkStart w:id="8604" w:name="_Toc162008462"/>
      <w:bookmarkStart w:id="8605" w:name="_Toc185516138"/>
      <w:bookmarkStart w:id="8606" w:name="_Toc192873446"/>
      <w:bookmarkStart w:id="8607" w:name="_Toc195534585"/>
      <w:r>
        <w:t>9.</w:t>
      </w:r>
      <w:r w:rsidR="00730F40">
        <w:t>1</w:t>
      </w:r>
      <w:r>
        <w:t>.7</w:t>
      </w:r>
      <w:r>
        <w:tab/>
        <w:t>Feature negotiation</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8098"/>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8608" w:name="_Toc85734551"/>
      <w:bookmarkStart w:id="8609" w:name="_Toc89431850"/>
      <w:bookmarkStart w:id="8610" w:name="_Toc97042764"/>
      <w:bookmarkStart w:id="8611" w:name="_Toc97045908"/>
      <w:bookmarkStart w:id="8612" w:name="_Toc97155653"/>
      <w:bookmarkStart w:id="8613" w:name="_Toc101521745"/>
      <w:bookmarkStart w:id="8614" w:name="_Toc138762055"/>
      <w:bookmarkStart w:id="8615" w:name="_Toc145708318"/>
      <w:bookmarkStart w:id="8616" w:name="_Toc160570867"/>
      <w:bookmarkStart w:id="8617" w:name="_Toc162008463"/>
      <w:bookmarkStart w:id="8618" w:name="_Toc185516139"/>
      <w:bookmarkStart w:id="8619" w:name="_Toc192873447"/>
      <w:bookmarkStart w:id="8620" w:name="_Toc195534586"/>
      <w:r>
        <w:t>9.2</w:t>
      </w:r>
      <w:r>
        <w:tab/>
        <w:t>Eecs_TargetEESDiscovery API</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A83731" w14:textId="5F9B80A2" w:rsidR="007C54F7" w:rsidRDefault="007C54F7" w:rsidP="007C54F7">
      <w:pPr>
        <w:pStyle w:val="Heading3"/>
      </w:pPr>
      <w:bookmarkStart w:id="8621" w:name="_Toc85734552"/>
      <w:bookmarkStart w:id="8622" w:name="_Toc89431851"/>
      <w:bookmarkStart w:id="8623" w:name="_Toc97042765"/>
      <w:bookmarkStart w:id="8624" w:name="_Toc97045909"/>
      <w:bookmarkStart w:id="8625" w:name="_Toc97155654"/>
      <w:bookmarkStart w:id="8626" w:name="_Toc101521746"/>
      <w:bookmarkStart w:id="8627" w:name="_Toc138762056"/>
      <w:bookmarkStart w:id="8628" w:name="_Toc145708319"/>
      <w:bookmarkStart w:id="8629" w:name="_Toc160570868"/>
      <w:bookmarkStart w:id="8630" w:name="_Toc162008464"/>
      <w:bookmarkStart w:id="8631" w:name="_Toc185516140"/>
      <w:bookmarkStart w:id="8632" w:name="_Toc192873448"/>
      <w:bookmarkStart w:id="8633" w:name="_Toc195534587"/>
      <w:r>
        <w:t>9.2.1</w:t>
      </w:r>
      <w:r>
        <w:tab/>
      </w:r>
      <w:bookmarkEnd w:id="8621"/>
      <w:r w:rsidR="009616F6">
        <w:t>Introduction</w:t>
      </w:r>
      <w:bookmarkEnd w:id="8622"/>
      <w:bookmarkEnd w:id="8623"/>
      <w:bookmarkEnd w:id="8624"/>
      <w:bookmarkEnd w:id="8625"/>
      <w:bookmarkEnd w:id="8626"/>
      <w:bookmarkEnd w:id="8627"/>
      <w:bookmarkEnd w:id="8628"/>
      <w:bookmarkEnd w:id="8629"/>
      <w:bookmarkEnd w:id="8630"/>
      <w:bookmarkEnd w:id="8631"/>
      <w:bookmarkEnd w:id="8632"/>
      <w:bookmarkEnd w:id="86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8634" w:name="_Toc85734553"/>
      <w:bookmarkStart w:id="8635" w:name="_Toc89431852"/>
      <w:bookmarkStart w:id="8636" w:name="_Toc97042766"/>
      <w:bookmarkStart w:id="8637" w:name="_Toc97045910"/>
      <w:bookmarkStart w:id="8638" w:name="_Toc97155655"/>
      <w:bookmarkStart w:id="8639" w:name="_Toc101521747"/>
      <w:bookmarkStart w:id="8640" w:name="_Toc138762057"/>
      <w:bookmarkStart w:id="8641" w:name="_Toc145708320"/>
      <w:bookmarkStart w:id="8642" w:name="_Toc160570869"/>
      <w:bookmarkStart w:id="8643" w:name="_Toc162008465"/>
      <w:bookmarkStart w:id="8644" w:name="_Toc185516141"/>
      <w:bookmarkStart w:id="8645" w:name="_Toc192873449"/>
      <w:bookmarkStart w:id="8646" w:name="_Toc195534588"/>
      <w:r>
        <w:t>9.</w:t>
      </w:r>
      <w:r w:rsidR="00AB45AD">
        <w:t>2</w:t>
      </w:r>
      <w:r>
        <w:t>.2</w:t>
      </w:r>
      <w:r>
        <w:tab/>
        <w:t>Resources</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3192648F" w14:textId="79AA4A35" w:rsidR="007C54F7" w:rsidRDefault="007C54F7" w:rsidP="007C54F7">
      <w:pPr>
        <w:pStyle w:val="Heading4"/>
      </w:pPr>
      <w:bookmarkStart w:id="8647" w:name="_Toc85734554"/>
      <w:bookmarkStart w:id="8648" w:name="_Toc89431853"/>
      <w:bookmarkStart w:id="8649" w:name="_Toc97042767"/>
      <w:bookmarkStart w:id="8650" w:name="_Toc97045911"/>
      <w:bookmarkStart w:id="8651" w:name="_Toc97155656"/>
      <w:bookmarkStart w:id="8652" w:name="_Toc101521748"/>
      <w:bookmarkStart w:id="8653" w:name="_Toc138762058"/>
      <w:bookmarkStart w:id="8654" w:name="_Toc145708321"/>
      <w:bookmarkStart w:id="8655" w:name="_Toc160570870"/>
      <w:bookmarkStart w:id="8656" w:name="_Toc162008466"/>
      <w:bookmarkStart w:id="8657" w:name="_Toc185516142"/>
      <w:bookmarkStart w:id="8658" w:name="_Toc192873450"/>
      <w:bookmarkStart w:id="8659" w:name="_Toc195534589"/>
      <w:r>
        <w:t>9.</w:t>
      </w:r>
      <w:r w:rsidR="00AB45AD">
        <w:t>2</w:t>
      </w:r>
      <w:r>
        <w:t>.2.1</w:t>
      </w:r>
      <w:r>
        <w:tab/>
        <w:t>Overview</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80614700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8660" w:name="_Toc85734555"/>
      <w:bookmarkStart w:id="8661" w:name="_Toc89431854"/>
      <w:bookmarkStart w:id="8662" w:name="_Toc97042768"/>
      <w:bookmarkStart w:id="8663" w:name="_Toc97045912"/>
      <w:bookmarkStart w:id="8664" w:name="_Toc97155657"/>
      <w:bookmarkStart w:id="8665" w:name="_Toc101521749"/>
      <w:bookmarkStart w:id="8666" w:name="_Toc138762059"/>
      <w:bookmarkStart w:id="8667" w:name="_Toc145708322"/>
      <w:bookmarkStart w:id="8668" w:name="_Toc160570871"/>
      <w:bookmarkStart w:id="8669" w:name="_Toc162008467"/>
      <w:bookmarkStart w:id="8670" w:name="_Toc185516143"/>
      <w:bookmarkStart w:id="8671" w:name="_Toc192873451"/>
      <w:bookmarkStart w:id="8672" w:name="_Toc195534590"/>
      <w:r>
        <w:t>9.</w:t>
      </w:r>
      <w:r w:rsidR="00AB45AD">
        <w:t>2</w:t>
      </w:r>
      <w:r>
        <w:t>.2.2</w:t>
      </w:r>
      <w:r>
        <w:tab/>
        <w:t>Resource</w:t>
      </w:r>
      <w:r w:rsidRPr="00831458">
        <w:t xml:space="preserve">: </w:t>
      </w:r>
      <w:r>
        <w:t>EES Profiles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6B9D6631" w14:textId="25036092" w:rsidR="007C54F7" w:rsidRDefault="007C54F7" w:rsidP="007C54F7">
      <w:pPr>
        <w:pStyle w:val="Heading5"/>
        <w:rPr>
          <w:lang w:eastAsia="zh-CN"/>
        </w:rPr>
      </w:pPr>
      <w:bookmarkStart w:id="8673" w:name="_Toc85734556"/>
      <w:bookmarkStart w:id="8674" w:name="_Toc89431855"/>
      <w:bookmarkStart w:id="8675" w:name="_Toc97042769"/>
      <w:bookmarkStart w:id="8676" w:name="_Toc97045913"/>
      <w:bookmarkStart w:id="8677" w:name="_Toc97155658"/>
      <w:bookmarkStart w:id="8678" w:name="_Toc101521750"/>
      <w:bookmarkStart w:id="8679" w:name="_Toc138762060"/>
      <w:bookmarkStart w:id="8680" w:name="_Toc145708323"/>
      <w:bookmarkStart w:id="8681" w:name="_Toc160570872"/>
      <w:bookmarkStart w:id="8682" w:name="_Toc162008468"/>
      <w:bookmarkStart w:id="8683" w:name="_Toc185516144"/>
      <w:bookmarkStart w:id="8684" w:name="_Toc192873452"/>
      <w:bookmarkStart w:id="8685" w:name="_Toc195534591"/>
      <w:r>
        <w:rPr>
          <w:lang w:eastAsia="zh-CN"/>
        </w:rPr>
        <w:t>9.</w:t>
      </w:r>
      <w:r w:rsidR="00AB45AD">
        <w:rPr>
          <w:lang w:eastAsia="zh-CN"/>
        </w:rPr>
        <w:t>2</w:t>
      </w:r>
      <w:r>
        <w:rPr>
          <w:lang w:eastAsia="zh-CN"/>
        </w:rPr>
        <w:t>.2.2.1</w:t>
      </w:r>
      <w:r>
        <w:rPr>
          <w:lang w:eastAsia="zh-CN"/>
        </w:rPr>
        <w:tab/>
        <w:t>Description</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8686" w:name="_Toc85734557"/>
      <w:bookmarkStart w:id="8687" w:name="_Toc89431856"/>
      <w:bookmarkStart w:id="8688" w:name="_Toc97042770"/>
      <w:bookmarkStart w:id="8689" w:name="_Toc97045914"/>
      <w:bookmarkStart w:id="8690" w:name="_Toc97155659"/>
      <w:bookmarkStart w:id="8691" w:name="_Toc101521751"/>
      <w:bookmarkStart w:id="8692" w:name="_Toc138762061"/>
      <w:bookmarkStart w:id="8693" w:name="_Toc145708324"/>
      <w:bookmarkStart w:id="8694" w:name="_Toc160570873"/>
      <w:bookmarkStart w:id="8695" w:name="_Toc162008469"/>
      <w:bookmarkStart w:id="8696" w:name="_Toc185516145"/>
      <w:bookmarkStart w:id="8697" w:name="_Toc192873453"/>
      <w:bookmarkStart w:id="8698" w:name="_Toc195534592"/>
      <w:r>
        <w:rPr>
          <w:lang w:eastAsia="zh-CN"/>
        </w:rPr>
        <w:t>9.</w:t>
      </w:r>
      <w:r w:rsidR="00AB45AD">
        <w:rPr>
          <w:lang w:eastAsia="zh-CN"/>
        </w:rPr>
        <w:t>2</w:t>
      </w:r>
      <w:r>
        <w:rPr>
          <w:lang w:eastAsia="zh-CN"/>
        </w:rPr>
        <w:t>.2.2.2</w:t>
      </w:r>
      <w:r>
        <w:rPr>
          <w:lang w:eastAsia="zh-CN"/>
        </w:rPr>
        <w:tab/>
        <w:t>Resource Definition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8699" w:name="_Toc85734558"/>
      <w:bookmarkStart w:id="8700" w:name="_Toc89431857"/>
      <w:bookmarkStart w:id="8701" w:name="_Toc97042771"/>
      <w:bookmarkStart w:id="8702" w:name="_Toc97045915"/>
      <w:bookmarkStart w:id="8703" w:name="_Toc97155660"/>
      <w:bookmarkStart w:id="8704" w:name="_Toc101521752"/>
      <w:bookmarkStart w:id="8705" w:name="_Toc138762062"/>
      <w:bookmarkStart w:id="8706" w:name="_Toc145708325"/>
      <w:bookmarkStart w:id="8707" w:name="_Toc160570874"/>
      <w:bookmarkStart w:id="8708" w:name="_Toc162008470"/>
      <w:bookmarkStart w:id="8709" w:name="_Toc185516146"/>
      <w:bookmarkStart w:id="8710" w:name="_Toc192873454"/>
      <w:bookmarkStart w:id="8711" w:name="_Toc195534593"/>
      <w:r>
        <w:rPr>
          <w:lang w:eastAsia="zh-CN"/>
        </w:rPr>
        <w:t>9.</w:t>
      </w:r>
      <w:r w:rsidR="00AB45AD">
        <w:rPr>
          <w:lang w:eastAsia="zh-CN"/>
        </w:rPr>
        <w:t>2</w:t>
      </w:r>
      <w:r>
        <w:rPr>
          <w:lang w:eastAsia="zh-CN"/>
        </w:rPr>
        <w:t>.2.2.3</w:t>
      </w:r>
      <w:r>
        <w:rPr>
          <w:lang w:eastAsia="zh-CN"/>
        </w:rPr>
        <w:tab/>
        <w:t>Resource Standard Methods</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150C2DA3" w14:textId="4D1A3ED8" w:rsidR="007C54F7" w:rsidRDefault="007C54F7" w:rsidP="007C54F7">
      <w:pPr>
        <w:pStyle w:val="Heading6"/>
        <w:rPr>
          <w:lang w:eastAsia="zh-CN"/>
        </w:rPr>
      </w:pPr>
      <w:bookmarkStart w:id="8712" w:name="_Toc85734559"/>
      <w:bookmarkStart w:id="8713" w:name="_Toc89431858"/>
      <w:bookmarkStart w:id="8714" w:name="_Toc97042772"/>
      <w:bookmarkStart w:id="8715" w:name="_Toc97045916"/>
      <w:bookmarkStart w:id="8716" w:name="_Toc97155661"/>
      <w:bookmarkStart w:id="8717" w:name="_Toc101521753"/>
      <w:bookmarkStart w:id="8718" w:name="_Toc138762063"/>
      <w:bookmarkStart w:id="8719" w:name="_Toc145708326"/>
      <w:bookmarkStart w:id="8720" w:name="_Toc160570875"/>
      <w:bookmarkStart w:id="8721" w:name="_Toc162008471"/>
      <w:bookmarkStart w:id="8722" w:name="_Toc185516147"/>
      <w:bookmarkStart w:id="8723" w:name="_Toc192873455"/>
      <w:bookmarkStart w:id="8724" w:name="_Toc195534594"/>
      <w:r>
        <w:rPr>
          <w:lang w:eastAsia="zh-CN"/>
        </w:rPr>
        <w:t>9.</w:t>
      </w:r>
      <w:r w:rsidR="00AB45AD">
        <w:rPr>
          <w:lang w:eastAsia="zh-CN"/>
        </w:rPr>
        <w:t>2</w:t>
      </w:r>
      <w:r>
        <w:rPr>
          <w:lang w:eastAsia="zh-CN"/>
        </w:rPr>
        <w:t>.2.2.3.1</w:t>
      </w:r>
      <w:r>
        <w:rPr>
          <w:lang w:eastAsia="zh-CN"/>
        </w:rPr>
        <w:tab/>
        <w:t>GET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8725" w:name="_Toc85734560"/>
      <w:bookmarkStart w:id="8726" w:name="_Toc89431859"/>
      <w:bookmarkStart w:id="8727" w:name="_Toc97042773"/>
      <w:bookmarkStart w:id="8728" w:name="_Toc97045917"/>
      <w:bookmarkStart w:id="8729" w:name="_Toc97155662"/>
      <w:bookmarkStart w:id="8730" w:name="_Toc101521754"/>
      <w:bookmarkStart w:id="8731" w:name="_Toc138762064"/>
      <w:bookmarkStart w:id="8732" w:name="_Toc145708327"/>
      <w:bookmarkStart w:id="8733" w:name="_Toc160570876"/>
      <w:bookmarkStart w:id="8734" w:name="_Toc162008472"/>
      <w:bookmarkStart w:id="8735" w:name="_Toc185516148"/>
      <w:bookmarkStart w:id="8736" w:name="_Toc192873456"/>
      <w:bookmarkStart w:id="8737" w:name="_Toc195534595"/>
      <w:r>
        <w:rPr>
          <w:lang w:eastAsia="zh-CN"/>
        </w:rPr>
        <w:t>9.</w:t>
      </w:r>
      <w:r w:rsidR="00AB45AD">
        <w:rPr>
          <w:lang w:eastAsia="zh-CN"/>
        </w:rPr>
        <w:t>2</w:t>
      </w:r>
      <w:r>
        <w:rPr>
          <w:lang w:eastAsia="zh-CN"/>
        </w:rPr>
        <w:t>.2.2.4</w:t>
      </w:r>
      <w:r>
        <w:rPr>
          <w:lang w:eastAsia="zh-CN"/>
        </w:rPr>
        <w:tab/>
        <w:t>Resource Custom Operations</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05C87CEC" w14:textId="77777777" w:rsidR="007C54F7" w:rsidRDefault="007C54F7" w:rsidP="007C54F7">
      <w:r>
        <w:t>None.</w:t>
      </w:r>
    </w:p>
    <w:p w14:paraId="776D1DA8" w14:textId="68C6B7C0" w:rsidR="007C54F7" w:rsidRDefault="007C54F7" w:rsidP="007C54F7">
      <w:pPr>
        <w:pStyle w:val="Heading3"/>
      </w:pPr>
      <w:bookmarkStart w:id="8738" w:name="_Toc85734561"/>
      <w:bookmarkStart w:id="8739" w:name="_Toc89431860"/>
      <w:bookmarkStart w:id="8740" w:name="_Toc97042774"/>
      <w:bookmarkStart w:id="8741" w:name="_Toc97045918"/>
      <w:bookmarkStart w:id="8742" w:name="_Toc97155663"/>
      <w:bookmarkStart w:id="8743" w:name="_Toc101521755"/>
      <w:bookmarkStart w:id="8744" w:name="_Toc138762065"/>
      <w:bookmarkStart w:id="8745" w:name="_Toc145708328"/>
      <w:bookmarkStart w:id="8746" w:name="_Toc160570877"/>
      <w:bookmarkStart w:id="8747" w:name="_Toc162008473"/>
      <w:bookmarkStart w:id="8748" w:name="_Toc185516149"/>
      <w:bookmarkStart w:id="8749" w:name="_Toc192873457"/>
      <w:bookmarkStart w:id="8750" w:name="_Toc195534596"/>
      <w:r>
        <w:t>9.</w:t>
      </w:r>
      <w:r w:rsidR="00AB45AD">
        <w:t>2</w:t>
      </w:r>
      <w:r>
        <w:t>.3</w:t>
      </w:r>
      <w:r>
        <w:tab/>
        <w:t>Custom Operations without associated resources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8751" w:name="_Toc85734562"/>
      <w:bookmarkStart w:id="8752" w:name="_Toc89431861"/>
      <w:bookmarkStart w:id="8753" w:name="_Toc97042775"/>
      <w:bookmarkStart w:id="8754" w:name="_Toc97045919"/>
      <w:bookmarkStart w:id="8755" w:name="_Toc97155664"/>
      <w:bookmarkStart w:id="8756" w:name="_Toc101521756"/>
      <w:bookmarkStart w:id="8757" w:name="_Toc138762066"/>
      <w:bookmarkStart w:id="8758" w:name="_Toc145708329"/>
      <w:bookmarkStart w:id="8759" w:name="_Toc160570878"/>
      <w:bookmarkStart w:id="8760" w:name="_Toc162008474"/>
      <w:bookmarkStart w:id="8761" w:name="_Toc185516150"/>
      <w:bookmarkStart w:id="8762" w:name="_Toc192873458"/>
      <w:bookmarkStart w:id="8763" w:name="_Toc195534597"/>
      <w:r>
        <w:t>9.</w:t>
      </w:r>
      <w:r w:rsidR="00AB45AD">
        <w:t>2</w:t>
      </w:r>
      <w:r>
        <w:t>.4</w:t>
      </w:r>
      <w:r>
        <w:tab/>
        <w:t>Notifications</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196CDEE0" w14:textId="77777777" w:rsidR="007C54F7" w:rsidRPr="00A2226D" w:rsidRDefault="007C54F7" w:rsidP="007C54F7">
      <w:r>
        <w:t>None.</w:t>
      </w:r>
    </w:p>
    <w:p w14:paraId="00AEEE00" w14:textId="6CCE256F" w:rsidR="007C54F7" w:rsidRDefault="007C54F7" w:rsidP="007C54F7">
      <w:pPr>
        <w:pStyle w:val="Heading3"/>
      </w:pPr>
      <w:bookmarkStart w:id="8764" w:name="_Toc85734563"/>
      <w:bookmarkStart w:id="8765" w:name="_Toc89431862"/>
      <w:bookmarkStart w:id="8766" w:name="_Toc97042776"/>
      <w:bookmarkStart w:id="8767" w:name="_Toc97045920"/>
      <w:bookmarkStart w:id="8768" w:name="_Toc97155665"/>
      <w:bookmarkStart w:id="8769" w:name="_Toc101521757"/>
      <w:bookmarkStart w:id="8770" w:name="_Toc138762067"/>
      <w:bookmarkStart w:id="8771" w:name="_Toc145708330"/>
      <w:bookmarkStart w:id="8772" w:name="_Toc160570879"/>
      <w:bookmarkStart w:id="8773" w:name="_Toc162008475"/>
      <w:bookmarkStart w:id="8774" w:name="_Toc185516151"/>
      <w:bookmarkStart w:id="8775" w:name="_Toc192873459"/>
      <w:bookmarkStart w:id="8776" w:name="_Toc195534598"/>
      <w:r>
        <w:t>9.</w:t>
      </w:r>
      <w:r w:rsidR="00AB45AD">
        <w:t>2</w:t>
      </w:r>
      <w:r>
        <w:t>.5</w:t>
      </w:r>
      <w:r>
        <w:tab/>
        <w:t>Data Model</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1ED396F" w14:textId="7FC75096" w:rsidR="007C54F7" w:rsidRDefault="007C54F7" w:rsidP="007C54F7">
      <w:pPr>
        <w:pStyle w:val="Heading4"/>
        <w:rPr>
          <w:lang w:eastAsia="zh-CN"/>
        </w:rPr>
      </w:pPr>
      <w:bookmarkStart w:id="8777" w:name="_Toc85734564"/>
      <w:bookmarkStart w:id="8778" w:name="_Toc89431863"/>
      <w:bookmarkStart w:id="8779" w:name="_Toc97042777"/>
      <w:bookmarkStart w:id="8780" w:name="_Toc97045921"/>
      <w:bookmarkStart w:id="8781" w:name="_Toc97155666"/>
      <w:bookmarkStart w:id="8782" w:name="_Toc101521758"/>
      <w:bookmarkStart w:id="8783" w:name="_Toc138762068"/>
      <w:bookmarkStart w:id="8784" w:name="_Toc145708331"/>
      <w:bookmarkStart w:id="8785" w:name="_Toc160570880"/>
      <w:bookmarkStart w:id="8786" w:name="_Toc162008476"/>
      <w:bookmarkStart w:id="8787" w:name="_Toc185516152"/>
      <w:bookmarkStart w:id="8788" w:name="_Toc192873460"/>
      <w:bookmarkStart w:id="8789" w:name="_Toc195534599"/>
      <w:r>
        <w:rPr>
          <w:lang w:eastAsia="zh-CN"/>
        </w:rPr>
        <w:t>9.</w:t>
      </w:r>
      <w:r w:rsidR="00AB45AD">
        <w:rPr>
          <w:lang w:eastAsia="zh-CN"/>
        </w:rPr>
        <w:t>2</w:t>
      </w:r>
      <w:r>
        <w:rPr>
          <w:lang w:eastAsia="zh-CN"/>
        </w:rPr>
        <w:t>.5.1</w:t>
      </w:r>
      <w:r>
        <w:rPr>
          <w:lang w:eastAsia="zh-CN"/>
        </w:rPr>
        <w:tab/>
        <w:t>General</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8790" w:name="_Toc85734565"/>
      <w:bookmarkStart w:id="8791" w:name="_Toc89431864"/>
      <w:bookmarkStart w:id="8792" w:name="_Toc97042778"/>
      <w:bookmarkStart w:id="8793" w:name="_Toc97045922"/>
      <w:bookmarkStart w:id="8794" w:name="_Toc97155667"/>
      <w:bookmarkStart w:id="8795" w:name="_Toc101521759"/>
      <w:bookmarkStart w:id="8796" w:name="_Toc138762069"/>
      <w:bookmarkStart w:id="8797" w:name="_Toc145708332"/>
      <w:bookmarkStart w:id="8798" w:name="_Toc160570881"/>
      <w:bookmarkStart w:id="8799" w:name="_Toc162008477"/>
      <w:bookmarkStart w:id="8800" w:name="_Toc185516153"/>
      <w:bookmarkStart w:id="8801" w:name="_Toc192873461"/>
      <w:bookmarkStart w:id="8802" w:name="_Toc195534600"/>
      <w:r>
        <w:rPr>
          <w:lang w:eastAsia="zh-CN"/>
        </w:rPr>
        <w:t>9.</w:t>
      </w:r>
      <w:r w:rsidR="004E40B6">
        <w:rPr>
          <w:lang w:eastAsia="zh-CN"/>
        </w:rPr>
        <w:t>2</w:t>
      </w:r>
      <w:r>
        <w:rPr>
          <w:lang w:eastAsia="zh-CN"/>
        </w:rPr>
        <w:t>.5.2</w:t>
      </w:r>
      <w:r>
        <w:rPr>
          <w:lang w:eastAsia="zh-CN"/>
        </w:rPr>
        <w:tab/>
        <w:t>Structured data types</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0B33F2D2" w14:textId="77777777" w:rsidR="00345C33" w:rsidRDefault="00345C33" w:rsidP="00345C33">
      <w:pPr>
        <w:pStyle w:val="Heading5"/>
      </w:pPr>
      <w:bookmarkStart w:id="8803" w:name="_Toc185516154"/>
      <w:bookmarkStart w:id="8804" w:name="_Toc192873462"/>
      <w:bookmarkStart w:id="8805" w:name="_Toc195534601"/>
      <w:r>
        <w:t>9.2.5.2.1</w:t>
      </w:r>
      <w:r>
        <w:tab/>
        <w:t>Introduction</w:t>
      </w:r>
      <w:bookmarkEnd w:id="8803"/>
      <w:bookmarkEnd w:id="8804"/>
      <w:bookmarkEnd w:id="8805"/>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8806" w:name="_Toc185516155"/>
      <w:bookmarkStart w:id="8807" w:name="_Toc192873463"/>
      <w:bookmarkStart w:id="8808" w:name="_Toc195534602"/>
      <w:r>
        <w:t>9.2.5.2.2</w:t>
      </w:r>
      <w:r>
        <w:tab/>
        <w:t xml:space="preserve">Type: </w:t>
      </w:r>
      <w:r>
        <w:rPr>
          <w:lang w:val="en-US"/>
        </w:rPr>
        <w:t>TunnelInfo</w:t>
      </w:r>
      <w:bookmarkEnd w:id="8806"/>
      <w:bookmarkEnd w:id="8807"/>
      <w:bookmarkEnd w:id="880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8809" w:name="_Toc85734566"/>
      <w:bookmarkStart w:id="8810" w:name="_Toc89431865"/>
      <w:bookmarkStart w:id="8811" w:name="_Toc97042779"/>
      <w:bookmarkStart w:id="8812" w:name="_Toc97045923"/>
      <w:bookmarkStart w:id="8813" w:name="_Toc97155668"/>
      <w:bookmarkStart w:id="8814" w:name="_Toc101521760"/>
      <w:bookmarkStart w:id="8815" w:name="_Toc138762070"/>
      <w:bookmarkStart w:id="8816" w:name="_Toc145708333"/>
      <w:bookmarkStart w:id="8817" w:name="_Toc160570882"/>
      <w:bookmarkStart w:id="8818" w:name="_Toc162008478"/>
      <w:bookmarkStart w:id="8819" w:name="_Toc185516156"/>
      <w:bookmarkStart w:id="8820" w:name="_Toc192873464"/>
      <w:bookmarkStart w:id="8821" w:name="_Toc195534603"/>
      <w:r>
        <w:rPr>
          <w:lang w:eastAsia="zh-CN"/>
        </w:rPr>
        <w:t>9.</w:t>
      </w:r>
      <w:r w:rsidR="004E40B6">
        <w:rPr>
          <w:lang w:eastAsia="zh-CN"/>
        </w:rPr>
        <w:t>2</w:t>
      </w:r>
      <w:r>
        <w:rPr>
          <w:lang w:eastAsia="zh-CN"/>
        </w:rPr>
        <w:t>.5.3</w:t>
      </w:r>
      <w:r>
        <w:rPr>
          <w:lang w:eastAsia="zh-CN"/>
        </w:rPr>
        <w:tab/>
        <w:t>Simple data types and enumerations</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8822" w:name="_Toc85734567"/>
      <w:bookmarkStart w:id="8823" w:name="_Toc89431866"/>
      <w:bookmarkStart w:id="8824" w:name="_Toc97042780"/>
      <w:bookmarkStart w:id="8825" w:name="_Toc97045924"/>
      <w:bookmarkStart w:id="8826" w:name="_Toc97155669"/>
      <w:bookmarkStart w:id="8827" w:name="_Toc101521761"/>
      <w:bookmarkStart w:id="8828" w:name="_Toc138762071"/>
      <w:bookmarkStart w:id="8829" w:name="_Toc145708334"/>
      <w:bookmarkStart w:id="8830" w:name="_Toc160570883"/>
      <w:bookmarkStart w:id="8831" w:name="_Toc162008479"/>
      <w:bookmarkStart w:id="8832" w:name="_Toc185516157"/>
      <w:bookmarkStart w:id="8833" w:name="_Toc192873465"/>
      <w:bookmarkStart w:id="8834" w:name="_Toc195534604"/>
      <w:r>
        <w:t>9.</w:t>
      </w:r>
      <w:r w:rsidR="004E40B6">
        <w:t>2</w:t>
      </w:r>
      <w:r>
        <w:t>.6</w:t>
      </w:r>
      <w:r>
        <w:tab/>
        <w:t>Error Handling</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8835" w:name="_Toc85734568"/>
      <w:bookmarkStart w:id="8836" w:name="_Toc89431867"/>
      <w:bookmarkStart w:id="8837" w:name="_Toc97042781"/>
      <w:bookmarkStart w:id="8838" w:name="_Toc97045925"/>
      <w:bookmarkStart w:id="8839" w:name="_Toc97155670"/>
      <w:bookmarkStart w:id="8840" w:name="_Toc101521762"/>
      <w:bookmarkStart w:id="8841" w:name="_Toc138762072"/>
      <w:bookmarkStart w:id="8842" w:name="_Toc145708335"/>
      <w:bookmarkStart w:id="8843" w:name="_Toc160570884"/>
      <w:bookmarkStart w:id="8844" w:name="_Toc162008480"/>
      <w:bookmarkStart w:id="8845" w:name="_Toc185516158"/>
      <w:bookmarkStart w:id="8846" w:name="_Toc192873466"/>
      <w:bookmarkStart w:id="8847" w:name="_Toc195534605"/>
      <w:r>
        <w:t>9.</w:t>
      </w:r>
      <w:r w:rsidR="004E40B6">
        <w:t>2</w:t>
      </w:r>
      <w:r>
        <w:t>.7</w:t>
      </w:r>
      <w:r>
        <w:tab/>
        <w:t>Feature negotiation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8848" w:name="_Toc160570885"/>
      <w:bookmarkStart w:id="8849" w:name="_Toc162008481"/>
      <w:bookmarkStart w:id="8850" w:name="_Toc185516159"/>
      <w:bookmarkStart w:id="8851" w:name="_Toc192873467"/>
      <w:bookmarkStart w:id="8852" w:name="_Toc195534606"/>
      <w:r>
        <w:t>9.3</w:t>
      </w:r>
      <w:r>
        <w:tab/>
      </w:r>
      <w:r w:rsidRPr="00310802">
        <w:t>Ee</w:t>
      </w:r>
      <w:r>
        <w:t>cs</w:t>
      </w:r>
      <w:r w:rsidRPr="00310802">
        <w:t>_</w:t>
      </w:r>
      <w:r>
        <w:t>EASInfoManagement API</w:t>
      </w:r>
      <w:bookmarkEnd w:id="8848"/>
      <w:bookmarkEnd w:id="8849"/>
      <w:bookmarkEnd w:id="8850"/>
      <w:bookmarkEnd w:id="8851"/>
      <w:bookmarkEnd w:id="8852"/>
    </w:p>
    <w:p w14:paraId="086666CF" w14:textId="77777777" w:rsidR="00B3769E" w:rsidRDefault="00B3769E" w:rsidP="00B3769E">
      <w:pPr>
        <w:pStyle w:val="Heading3"/>
      </w:pPr>
      <w:bookmarkStart w:id="8853" w:name="_Toc160570886"/>
      <w:bookmarkStart w:id="8854" w:name="_Toc162008482"/>
      <w:bookmarkStart w:id="8855" w:name="_Toc185516160"/>
      <w:bookmarkStart w:id="8856" w:name="_Toc192873468"/>
      <w:bookmarkStart w:id="8857" w:name="_Toc195534607"/>
      <w:r>
        <w:t>9.3.1</w:t>
      </w:r>
      <w:r>
        <w:tab/>
        <w:t>Introduction</w:t>
      </w:r>
      <w:bookmarkEnd w:id="8853"/>
      <w:bookmarkEnd w:id="8854"/>
      <w:bookmarkEnd w:id="8855"/>
      <w:bookmarkEnd w:id="8856"/>
      <w:bookmarkEnd w:id="8857"/>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8858" w:name="_Toc160570887"/>
      <w:bookmarkStart w:id="8859" w:name="_Toc162008483"/>
      <w:bookmarkStart w:id="8860" w:name="_Toc185516161"/>
      <w:bookmarkStart w:id="8861" w:name="_Toc192873469"/>
      <w:bookmarkStart w:id="8862" w:name="_Toc195534608"/>
      <w:r>
        <w:t>9.3.2</w:t>
      </w:r>
      <w:r>
        <w:tab/>
        <w:t>Usage of HTTP</w:t>
      </w:r>
      <w:bookmarkEnd w:id="8858"/>
      <w:bookmarkEnd w:id="8859"/>
      <w:bookmarkEnd w:id="8860"/>
      <w:bookmarkEnd w:id="8861"/>
      <w:bookmarkEnd w:id="886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8863" w:name="_Toc160570888"/>
      <w:bookmarkStart w:id="8864" w:name="_Toc162008484"/>
      <w:bookmarkStart w:id="8865" w:name="_Toc185516162"/>
      <w:bookmarkStart w:id="8866" w:name="_Toc192873470"/>
      <w:bookmarkStart w:id="8867" w:name="_Toc195534609"/>
      <w:r>
        <w:t>9.3.3</w:t>
      </w:r>
      <w:r>
        <w:tab/>
        <w:t>Resources</w:t>
      </w:r>
      <w:bookmarkEnd w:id="8863"/>
      <w:bookmarkEnd w:id="8864"/>
      <w:bookmarkEnd w:id="8865"/>
      <w:bookmarkEnd w:id="8866"/>
      <w:bookmarkEnd w:id="8867"/>
    </w:p>
    <w:p w14:paraId="05D702B5" w14:textId="77777777" w:rsidR="00B3769E" w:rsidRDefault="00B3769E" w:rsidP="00B3769E">
      <w:pPr>
        <w:pStyle w:val="Heading4"/>
      </w:pPr>
      <w:bookmarkStart w:id="8868" w:name="_Toc160570889"/>
      <w:bookmarkStart w:id="8869" w:name="_Toc162008485"/>
      <w:bookmarkStart w:id="8870" w:name="_Toc185516163"/>
      <w:bookmarkStart w:id="8871" w:name="_Toc192873471"/>
      <w:bookmarkStart w:id="8872" w:name="_Toc195534610"/>
      <w:r>
        <w:t>9.3.3.1</w:t>
      </w:r>
      <w:r>
        <w:tab/>
        <w:t>Overview</w:t>
      </w:r>
      <w:bookmarkEnd w:id="8868"/>
      <w:bookmarkEnd w:id="8869"/>
      <w:bookmarkEnd w:id="8870"/>
      <w:bookmarkEnd w:id="8871"/>
      <w:bookmarkEnd w:id="8872"/>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7.85pt" o:ole="">
            <v:imagedata r:id="rId47" o:title=""/>
          </v:shape>
          <o:OLEObject Type="Embed" ProgID="Visio.Drawing.15" ShapeID="_x0000_i1043" DrawAspect="Content" ObjectID="_180614700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873" w:name="_Toc160570890"/>
      <w:bookmarkStart w:id="8874" w:name="_Toc162008486"/>
      <w:bookmarkStart w:id="8875" w:name="_Toc185516164"/>
      <w:bookmarkStart w:id="8876" w:name="_Toc192873472"/>
      <w:bookmarkStart w:id="8877" w:name="_Toc195534611"/>
      <w:r>
        <w:t>9.3.3.2</w:t>
      </w:r>
      <w:r>
        <w:tab/>
        <w:t>Resource</w:t>
      </w:r>
      <w:r w:rsidRPr="00831458">
        <w:t xml:space="preserve">: </w:t>
      </w:r>
      <w:r>
        <w:t>Common EAS Bindings</w:t>
      </w:r>
      <w:bookmarkEnd w:id="8873"/>
      <w:bookmarkEnd w:id="8874"/>
      <w:bookmarkEnd w:id="8875"/>
      <w:bookmarkEnd w:id="8876"/>
      <w:bookmarkEnd w:id="8877"/>
    </w:p>
    <w:p w14:paraId="014A3081" w14:textId="77777777" w:rsidR="00B3769E" w:rsidRDefault="00B3769E" w:rsidP="00B3769E">
      <w:pPr>
        <w:pStyle w:val="Heading5"/>
        <w:rPr>
          <w:lang w:eastAsia="zh-CN"/>
        </w:rPr>
      </w:pPr>
      <w:bookmarkStart w:id="8878" w:name="_Toc160570891"/>
      <w:bookmarkStart w:id="8879" w:name="_Toc162008487"/>
      <w:bookmarkStart w:id="8880" w:name="_Toc185516165"/>
      <w:bookmarkStart w:id="8881" w:name="_Toc192873473"/>
      <w:bookmarkStart w:id="8882" w:name="_Toc195534612"/>
      <w:r>
        <w:rPr>
          <w:lang w:eastAsia="zh-CN"/>
        </w:rPr>
        <w:t>9.3.3.2.1</w:t>
      </w:r>
      <w:r>
        <w:rPr>
          <w:lang w:eastAsia="zh-CN"/>
        </w:rPr>
        <w:tab/>
        <w:t>Description</w:t>
      </w:r>
      <w:bookmarkEnd w:id="8878"/>
      <w:bookmarkEnd w:id="8879"/>
      <w:bookmarkEnd w:id="8880"/>
      <w:bookmarkEnd w:id="8881"/>
      <w:bookmarkEnd w:id="8882"/>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883" w:name="_Toc160570892"/>
      <w:bookmarkStart w:id="8884" w:name="_Toc162008488"/>
      <w:bookmarkStart w:id="8885" w:name="_Toc185516166"/>
      <w:bookmarkStart w:id="8886" w:name="_Toc192873474"/>
      <w:bookmarkStart w:id="8887" w:name="_Toc195534613"/>
      <w:r>
        <w:rPr>
          <w:lang w:eastAsia="zh-CN"/>
        </w:rPr>
        <w:t>9.3.3.2.2</w:t>
      </w:r>
      <w:r>
        <w:rPr>
          <w:lang w:eastAsia="zh-CN"/>
        </w:rPr>
        <w:tab/>
        <w:t>Resource Definition</w:t>
      </w:r>
      <w:bookmarkEnd w:id="8883"/>
      <w:bookmarkEnd w:id="8884"/>
      <w:bookmarkEnd w:id="8885"/>
      <w:bookmarkEnd w:id="8886"/>
      <w:bookmarkEnd w:id="888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888" w:name="_Toc160570893"/>
      <w:bookmarkStart w:id="8889" w:name="_Toc162008489"/>
      <w:bookmarkStart w:id="8890" w:name="_Toc185516167"/>
      <w:bookmarkStart w:id="8891" w:name="_Toc192873475"/>
      <w:bookmarkStart w:id="8892" w:name="_Toc195534614"/>
      <w:r>
        <w:rPr>
          <w:lang w:eastAsia="zh-CN"/>
        </w:rPr>
        <w:t>9.3.3.2.3</w:t>
      </w:r>
      <w:r>
        <w:rPr>
          <w:lang w:eastAsia="zh-CN"/>
        </w:rPr>
        <w:tab/>
        <w:t>Resource Standard Methods</w:t>
      </w:r>
      <w:bookmarkEnd w:id="8888"/>
      <w:bookmarkEnd w:id="8889"/>
      <w:bookmarkEnd w:id="8890"/>
      <w:bookmarkEnd w:id="8891"/>
      <w:bookmarkEnd w:id="8892"/>
    </w:p>
    <w:p w14:paraId="6CCB3FF4" w14:textId="77777777" w:rsidR="00B3769E" w:rsidRPr="00384E92" w:rsidRDefault="00B3769E" w:rsidP="00B3769E">
      <w:pPr>
        <w:pStyle w:val="Heading6"/>
      </w:pPr>
      <w:bookmarkStart w:id="8893" w:name="_Toc160570894"/>
      <w:bookmarkStart w:id="8894" w:name="_Toc162008490"/>
      <w:bookmarkStart w:id="8895" w:name="_Toc185516168"/>
      <w:bookmarkStart w:id="8896" w:name="_Toc192873476"/>
      <w:bookmarkStart w:id="8897" w:name="_Toc195534615"/>
      <w:r>
        <w:t>9.3.3.2</w:t>
      </w:r>
      <w:r w:rsidRPr="00384E92">
        <w:t>.</w:t>
      </w:r>
      <w:r>
        <w:t>3.</w:t>
      </w:r>
      <w:r w:rsidRPr="00384E92">
        <w:t>1</w:t>
      </w:r>
      <w:r w:rsidRPr="00384E92">
        <w:tab/>
      </w:r>
      <w:r>
        <w:t>GET</w:t>
      </w:r>
      <w:bookmarkEnd w:id="8893"/>
      <w:bookmarkEnd w:id="8894"/>
      <w:bookmarkEnd w:id="8895"/>
      <w:bookmarkEnd w:id="8896"/>
      <w:bookmarkEnd w:id="889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898" w:name="_Toc160570895"/>
      <w:bookmarkStart w:id="8899" w:name="_Toc162008491"/>
      <w:bookmarkStart w:id="8900" w:name="_Toc185516169"/>
      <w:bookmarkStart w:id="8901" w:name="_Toc192873477"/>
      <w:bookmarkStart w:id="8902" w:name="_Toc195534616"/>
      <w:r>
        <w:rPr>
          <w:lang w:eastAsia="zh-CN"/>
        </w:rPr>
        <w:t>9.3.3.2.3.2</w:t>
      </w:r>
      <w:r>
        <w:rPr>
          <w:lang w:eastAsia="zh-CN"/>
        </w:rPr>
        <w:tab/>
        <w:t>POST</w:t>
      </w:r>
      <w:bookmarkEnd w:id="8898"/>
      <w:bookmarkEnd w:id="8899"/>
      <w:bookmarkEnd w:id="8900"/>
      <w:bookmarkEnd w:id="8901"/>
      <w:bookmarkEnd w:id="890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903" w:name="_Hlk156387442"/>
            <w:r>
              <w:t>CommonEASBindReq</w:t>
            </w:r>
            <w:bookmarkEnd w:id="890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904" w:name="_Hlk159025610"/>
            <w:r>
              <w:t>The Common EAS Binding information is successfully stored.</w:t>
            </w:r>
            <w:bookmarkEnd w:id="890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905" w:name="_Hlk159025897"/>
            <w:r>
              <w:t>ProblemDetailsEIMExt</w:t>
            </w:r>
            <w:bookmarkEnd w:id="890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906" w:name="_Toc160570896"/>
      <w:bookmarkStart w:id="8907" w:name="_Toc162008492"/>
      <w:bookmarkStart w:id="8908" w:name="_Toc185516170"/>
      <w:bookmarkStart w:id="8909" w:name="_Toc192873478"/>
      <w:bookmarkStart w:id="8910" w:name="_Toc195534617"/>
      <w:r>
        <w:rPr>
          <w:lang w:eastAsia="zh-CN"/>
        </w:rPr>
        <w:t>9.3.3.2.4</w:t>
      </w:r>
      <w:r>
        <w:rPr>
          <w:lang w:eastAsia="zh-CN"/>
        </w:rPr>
        <w:tab/>
        <w:t>Resource Custom Operations</w:t>
      </w:r>
      <w:bookmarkEnd w:id="8906"/>
      <w:bookmarkEnd w:id="8907"/>
      <w:bookmarkEnd w:id="8908"/>
      <w:bookmarkEnd w:id="8909"/>
      <w:bookmarkEnd w:id="8910"/>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911" w:name="_Toc185516171"/>
      <w:bookmarkStart w:id="8912" w:name="_Toc192873479"/>
      <w:bookmarkStart w:id="8913" w:name="_Toc195534618"/>
      <w:r>
        <w:t>9.3.3.3</w:t>
      </w:r>
      <w:r>
        <w:tab/>
        <w:t>Resource: Individual Common EAS Binding</w:t>
      </w:r>
      <w:bookmarkEnd w:id="8911"/>
      <w:bookmarkEnd w:id="8912"/>
      <w:bookmarkEnd w:id="8913"/>
    </w:p>
    <w:p w14:paraId="108CE27D" w14:textId="77777777" w:rsidR="00B4475B" w:rsidRDefault="00B4475B" w:rsidP="00B4475B">
      <w:pPr>
        <w:pStyle w:val="Heading5"/>
        <w:rPr>
          <w:lang w:eastAsia="zh-CN"/>
        </w:rPr>
      </w:pPr>
      <w:bookmarkStart w:id="8914" w:name="_Toc185516172"/>
      <w:bookmarkStart w:id="8915" w:name="_Toc192873480"/>
      <w:bookmarkStart w:id="8916" w:name="_Toc195534619"/>
      <w:r>
        <w:rPr>
          <w:lang w:eastAsia="zh-CN"/>
        </w:rPr>
        <w:t>9.3.3.3.1</w:t>
      </w:r>
      <w:r>
        <w:rPr>
          <w:lang w:eastAsia="zh-CN"/>
        </w:rPr>
        <w:tab/>
        <w:t>Description</w:t>
      </w:r>
      <w:bookmarkEnd w:id="8914"/>
      <w:bookmarkEnd w:id="8915"/>
      <w:bookmarkEnd w:id="891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917" w:name="_Toc185516173"/>
      <w:bookmarkStart w:id="8918" w:name="_Toc192873481"/>
      <w:bookmarkStart w:id="8919" w:name="_Toc195534620"/>
      <w:r>
        <w:rPr>
          <w:lang w:eastAsia="zh-CN"/>
        </w:rPr>
        <w:t>9.3.3.3.2</w:t>
      </w:r>
      <w:r>
        <w:rPr>
          <w:lang w:eastAsia="zh-CN"/>
        </w:rPr>
        <w:tab/>
        <w:t>Resource Definition</w:t>
      </w:r>
      <w:bookmarkEnd w:id="8917"/>
      <w:bookmarkEnd w:id="8918"/>
      <w:bookmarkEnd w:id="8919"/>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920" w:name="_Toc185516174"/>
      <w:bookmarkStart w:id="8921" w:name="_Toc192873482"/>
      <w:bookmarkStart w:id="8922" w:name="_Toc195534621"/>
      <w:r>
        <w:rPr>
          <w:lang w:eastAsia="zh-CN"/>
        </w:rPr>
        <w:t>9.3.3.3.3</w:t>
      </w:r>
      <w:r>
        <w:rPr>
          <w:lang w:eastAsia="zh-CN"/>
        </w:rPr>
        <w:tab/>
        <w:t>Resource Standard Methods</w:t>
      </w:r>
      <w:bookmarkEnd w:id="8920"/>
      <w:bookmarkEnd w:id="8921"/>
      <w:bookmarkEnd w:id="8922"/>
    </w:p>
    <w:p w14:paraId="2F961C6D" w14:textId="77777777" w:rsidR="00B4475B" w:rsidRDefault="00B4475B" w:rsidP="00B4475B">
      <w:pPr>
        <w:pStyle w:val="Heading6"/>
        <w:rPr>
          <w:lang w:eastAsia="zh-CN"/>
        </w:rPr>
      </w:pPr>
      <w:bookmarkStart w:id="8923" w:name="_Toc185516175"/>
      <w:bookmarkStart w:id="8924" w:name="_Toc192873483"/>
      <w:bookmarkStart w:id="8925" w:name="_Toc195534622"/>
      <w:r>
        <w:rPr>
          <w:lang w:eastAsia="zh-CN"/>
        </w:rPr>
        <w:t>9.3.3.3.3.1</w:t>
      </w:r>
      <w:r>
        <w:rPr>
          <w:lang w:eastAsia="zh-CN"/>
        </w:rPr>
        <w:tab/>
        <w:t>GET</w:t>
      </w:r>
      <w:bookmarkEnd w:id="8923"/>
      <w:bookmarkEnd w:id="8924"/>
      <w:bookmarkEnd w:id="8925"/>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926" w:name="_Toc185516176"/>
      <w:bookmarkStart w:id="8927" w:name="_Toc192873484"/>
      <w:bookmarkStart w:id="8928" w:name="_Toc195534623"/>
      <w:r>
        <w:rPr>
          <w:lang w:eastAsia="zh-CN"/>
        </w:rPr>
        <w:t>9.3.3.3.3.2</w:t>
      </w:r>
      <w:r>
        <w:rPr>
          <w:lang w:eastAsia="zh-CN"/>
        </w:rPr>
        <w:tab/>
        <w:t>PUT</w:t>
      </w:r>
      <w:bookmarkEnd w:id="8926"/>
      <w:bookmarkEnd w:id="8927"/>
      <w:bookmarkEnd w:id="892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929" w:name="_Toc185516177"/>
      <w:bookmarkStart w:id="8930" w:name="_Toc192873485"/>
      <w:bookmarkStart w:id="8931" w:name="_Toc195534624"/>
      <w:r>
        <w:rPr>
          <w:noProof/>
          <w:lang w:eastAsia="zh-CN"/>
        </w:rPr>
        <w:t>9.3.3.3.3.3</w:t>
      </w:r>
      <w:r w:rsidRPr="00D00D02">
        <w:tab/>
        <w:t>PATCH</w:t>
      </w:r>
      <w:bookmarkEnd w:id="8929"/>
      <w:bookmarkEnd w:id="8930"/>
      <w:bookmarkEnd w:id="8931"/>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932" w:name="_Toc185516178"/>
      <w:bookmarkStart w:id="8933" w:name="_Toc192873486"/>
      <w:bookmarkStart w:id="8934" w:name="_Toc195534625"/>
      <w:r>
        <w:rPr>
          <w:lang w:eastAsia="zh-CN"/>
        </w:rPr>
        <w:t>9.3.3.3.3.</w:t>
      </w:r>
      <w:r>
        <w:rPr>
          <w:rFonts w:hint="eastAsia"/>
          <w:lang w:eastAsia="zh-CN"/>
        </w:rPr>
        <w:t>4</w:t>
      </w:r>
      <w:r>
        <w:rPr>
          <w:lang w:eastAsia="zh-CN"/>
        </w:rPr>
        <w:tab/>
        <w:t>DELETE</w:t>
      </w:r>
      <w:bookmarkEnd w:id="8932"/>
      <w:bookmarkEnd w:id="8933"/>
      <w:bookmarkEnd w:id="8934"/>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935" w:name="_Toc160570897"/>
      <w:bookmarkStart w:id="8936" w:name="_Toc162008493"/>
      <w:bookmarkStart w:id="8937" w:name="_Toc185516179"/>
      <w:bookmarkStart w:id="8938" w:name="_Toc192873487"/>
      <w:bookmarkStart w:id="8939" w:name="_Toc195534626"/>
      <w:r>
        <w:t>9.3.4</w:t>
      </w:r>
      <w:r>
        <w:tab/>
        <w:t>Custom Operations without associated resources</w:t>
      </w:r>
      <w:bookmarkEnd w:id="8935"/>
      <w:bookmarkEnd w:id="8936"/>
      <w:bookmarkEnd w:id="8937"/>
      <w:bookmarkEnd w:id="8938"/>
      <w:bookmarkEnd w:id="893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940" w:name="_Toc160570898"/>
      <w:bookmarkStart w:id="8941" w:name="_Toc162008494"/>
      <w:bookmarkStart w:id="8942" w:name="_Toc185516180"/>
      <w:bookmarkStart w:id="8943" w:name="_Toc192873488"/>
      <w:bookmarkStart w:id="8944" w:name="_Toc195534627"/>
      <w:r>
        <w:t>9.3.5</w:t>
      </w:r>
      <w:r>
        <w:tab/>
        <w:t>Notifications</w:t>
      </w:r>
      <w:bookmarkEnd w:id="8940"/>
      <w:bookmarkEnd w:id="8941"/>
      <w:bookmarkEnd w:id="8942"/>
      <w:bookmarkEnd w:id="8943"/>
      <w:bookmarkEnd w:id="894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945" w:name="_Toc160570899"/>
      <w:bookmarkStart w:id="8946" w:name="_Toc162008495"/>
      <w:bookmarkStart w:id="8947" w:name="_Toc185516181"/>
      <w:bookmarkStart w:id="8948" w:name="_Toc192873489"/>
      <w:bookmarkStart w:id="8949" w:name="_Toc195534628"/>
      <w:r>
        <w:t>9.3.6</w:t>
      </w:r>
      <w:r>
        <w:tab/>
        <w:t>Data Model</w:t>
      </w:r>
      <w:bookmarkEnd w:id="8945"/>
      <w:bookmarkEnd w:id="8946"/>
      <w:bookmarkEnd w:id="8947"/>
      <w:bookmarkEnd w:id="8948"/>
      <w:bookmarkEnd w:id="8949"/>
    </w:p>
    <w:p w14:paraId="22A1C619" w14:textId="77777777" w:rsidR="00B3769E" w:rsidRDefault="00B3769E" w:rsidP="00B3769E">
      <w:pPr>
        <w:pStyle w:val="Heading4"/>
      </w:pPr>
      <w:bookmarkStart w:id="8950" w:name="_Toc160570900"/>
      <w:bookmarkStart w:id="8951" w:name="_Toc162008496"/>
      <w:bookmarkStart w:id="8952" w:name="_Toc185516182"/>
      <w:bookmarkStart w:id="8953" w:name="_Toc192873490"/>
      <w:bookmarkStart w:id="8954" w:name="_Toc195534629"/>
      <w:r>
        <w:t>9.3.6.1</w:t>
      </w:r>
      <w:r>
        <w:tab/>
        <w:t>General</w:t>
      </w:r>
      <w:bookmarkEnd w:id="8950"/>
      <w:bookmarkEnd w:id="8951"/>
      <w:bookmarkEnd w:id="8952"/>
      <w:bookmarkEnd w:id="8953"/>
      <w:bookmarkEnd w:id="895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955" w:name="_Toc160570901"/>
      <w:bookmarkStart w:id="8956" w:name="_Toc162008497"/>
      <w:bookmarkStart w:id="8957" w:name="_Toc185516183"/>
      <w:bookmarkStart w:id="8958" w:name="_Toc192873491"/>
      <w:bookmarkStart w:id="8959" w:name="_Toc195534630"/>
      <w:r>
        <w:t>9.3</w:t>
      </w:r>
      <w:r>
        <w:rPr>
          <w:lang w:val="en-US"/>
        </w:rPr>
        <w:t>.6.2</w:t>
      </w:r>
      <w:r>
        <w:rPr>
          <w:lang w:val="en-US"/>
        </w:rPr>
        <w:tab/>
        <w:t>Structured data types</w:t>
      </w:r>
      <w:bookmarkEnd w:id="8955"/>
      <w:bookmarkEnd w:id="8956"/>
      <w:bookmarkEnd w:id="8957"/>
      <w:bookmarkEnd w:id="8958"/>
      <w:bookmarkEnd w:id="8959"/>
    </w:p>
    <w:p w14:paraId="0BDED7D4" w14:textId="77777777" w:rsidR="00B3769E" w:rsidRDefault="00B3769E" w:rsidP="00B3769E">
      <w:pPr>
        <w:pStyle w:val="Heading5"/>
      </w:pPr>
      <w:bookmarkStart w:id="8960" w:name="_Toc160570902"/>
      <w:bookmarkStart w:id="8961" w:name="_Toc162008498"/>
      <w:bookmarkStart w:id="8962" w:name="_Toc185516184"/>
      <w:bookmarkStart w:id="8963" w:name="_Toc192873492"/>
      <w:bookmarkStart w:id="8964" w:name="_Toc195534631"/>
      <w:r>
        <w:t>9.3.6.2.1</w:t>
      </w:r>
      <w:r>
        <w:tab/>
        <w:t>Introduction</w:t>
      </w:r>
      <w:bookmarkEnd w:id="8960"/>
      <w:bookmarkEnd w:id="8961"/>
      <w:bookmarkEnd w:id="8962"/>
      <w:bookmarkEnd w:id="8963"/>
      <w:bookmarkEnd w:id="896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965" w:name="_Toc160570903"/>
      <w:bookmarkStart w:id="8966" w:name="_Toc162008499"/>
      <w:bookmarkStart w:id="8967" w:name="_Toc185516185"/>
      <w:bookmarkStart w:id="8968" w:name="_Toc192873493"/>
      <w:bookmarkStart w:id="8969" w:name="_Toc195534632"/>
      <w:r>
        <w:t>9.3.6.2.2</w:t>
      </w:r>
      <w:r>
        <w:tab/>
        <w:t xml:space="preserve">Type: </w:t>
      </w:r>
      <w:bookmarkStart w:id="8970" w:name="_Hlk159026056"/>
      <w:r>
        <w:t>CommonEASBindReq</w:t>
      </w:r>
      <w:bookmarkEnd w:id="8965"/>
      <w:bookmarkEnd w:id="8966"/>
      <w:bookmarkEnd w:id="8967"/>
      <w:bookmarkEnd w:id="8968"/>
      <w:bookmarkEnd w:id="8969"/>
      <w:bookmarkEnd w:id="897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971" w:name="_Hlk159027436"/>
            <w:r>
              <w:t>Contains the common EAS Binding information</w:t>
            </w:r>
            <w:r w:rsidRPr="009D448A">
              <w:t>.</w:t>
            </w:r>
            <w:bookmarkEnd w:id="897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972" w:name="_Toc160570904"/>
      <w:bookmarkStart w:id="8973" w:name="_Toc162008500"/>
      <w:bookmarkStart w:id="8974" w:name="_Toc185516186"/>
      <w:bookmarkStart w:id="8975" w:name="_Toc192873494"/>
      <w:bookmarkStart w:id="8976" w:name="_Toc195534633"/>
      <w:r>
        <w:t>9.3.6.2.3</w:t>
      </w:r>
      <w:r>
        <w:tab/>
        <w:t>Type: CommonEASBindResp</w:t>
      </w:r>
      <w:bookmarkEnd w:id="8972"/>
      <w:bookmarkEnd w:id="8973"/>
      <w:bookmarkEnd w:id="8974"/>
      <w:bookmarkEnd w:id="8975"/>
      <w:bookmarkEnd w:id="8976"/>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977" w:name="_Toc160570905"/>
      <w:bookmarkStart w:id="8978" w:name="_Toc162008501"/>
      <w:bookmarkStart w:id="8979" w:name="_Toc185516187"/>
      <w:bookmarkStart w:id="8980" w:name="_Toc192873495"/>
      <w:bookmarkStart w:id="8981" w:name="_Toc195534634"/>
      <w:r>
        <w:t>9.3.6.2.4</w:t>
      </w:r>
      <w:r>
        <w:tab/>
        <w:t>Type: CommonEASBinding</w:t>
      </w:r>
      <w:bookmarkEnd w:id="8977"/>
      <w:bookmarkEnd w:id="8978"/>
      <w:bookmarkEnd w:id="8979"/>
      <w:bookmarkEnd w:id="8980"/>
      <w:bookmarkEnd w:id="8981"/>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982" w:name="_Toc185516188"/>
      <w:bookmarkStart w:id="8983" w:name="_Toc192873496"/>
      <w:bookmarkStart w:id="8984" w:name="_Toc195534635"/>
      <w:r>
        <w:t>9.3.6.2.5</w:t>
      </w:r>
      <w:r>
        <w:tab/>
        <w:t>Type: CommEasBdlInfo</w:t>
      </w:r>
      <w:bookmarkEnd w:id="8982"/>
      <w:bookmarkEnd w:id="8983"/>
      <w:bookmarkEnd w:id="8984"/>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985" w:name="_Toc185516189"/>
      <w:bookmarkStart w:id="8986" w:name="_Toc192873497"/>
      <w:bookmarkStart w:id="8987" w:name="_Toc195534636"/>
      <w:r>
        <w:t>9.3.6.2.</w:t>
      </w:r>
      <w:r>
        <w:rPr>
          <w:rFonts w:hint="eastAsia"/>
          <w:lang w:eastAsia="zh-CN"/>
        </w:rPr>
        <w:t>6</w:t>
      </w:r>
      <w:r>
        <w:tab/>
        <w:t>Type: CommonEASBinding</w:t>
      </w:r>
      <w:r>
        <w:rPr>
          <w:rFonts w:hint="eastAsia"/>
          <w:lang w:eastAsia="zh-CN"/>
        </w:rPr>
        <w:t>Patch</w:t>
      </w:r>
      <w:bookmarkEnd w:id="8985"/>
      <w:bookmarkEnd w:id="8986"/>
      <w:bookmarkEnd w:id="8987"/>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988" w:name="_Toc160570906"/>
      <w:bookmarkStart w:id="8989" w:name="_Toc162008502"/>
      <w:bookmarkStart w:id="8990" w:name="_Toc185516190"/>
      <w:bookmarkStart w:id="8991" w:name="_Toc192873498"/>
      <w:bookmarkStart w:id="8992" w:name="_Toc195534637"/>
      <w:r>
        <w:t>9.3</w:t>
      </w:r>
      <w:r>
        <w:rPr>
          <w:lang w:val="en-US"/>
        </w:rPr>
        <w:t>.6.3</w:t>
      </w:r>
      <w:r>
        <w:rPr>
          <w:lang w:val="en-US"/>
        </w:rPr>
        <w:tab/>
        <w:t>Simple data types and enumerations</w:t>
      </w:r>
      <w:bookmarkEnd w:id="8988"/>
      <w:bookmarkEnd w:id="8989"/>
      <w:bookmarkEnd w:id="8990"/>
      <w:bookmarkEnd w:id="8991"/>
      <w:bookmarkEnd w:id="8992"/>
    </w:p>
    <w:p w14:paraId="7F409236" w14:textId="77777777" w:rsidR="00B3769E" w:rsidRPr="000E1D0D" w:rsidRDefault="00B3769E" w:rsidP="00B3769E">
      <w:pPr>
        <w:pStyle w:val="Heading5"/>
      </w:pPr>
      <w:bookmarkStart w:id="8993" w:name="_Toc148177035"/>
      <w:bookmarkStart w:id="8994" w:name="_Toc151379498"/>
      <w:bookmarkStart w:id="8995" w:name="_Toc151445679"/>
      <w:bookmarkStart w:id="8996" w:name="_Toc151536837"/>
      <w:bookmarkStart w:id="8997" w:name="_Toc160570907"/>
      <w:bookmarkStart w:id="8998" w:name="_Toc162008503"/>
      <w:bookmarkStart w:id="8999" w:name="_Toc185516191"/>
      <w:bookmarkStart w:id="9000" w:name="_Toc192873499"/>
      <w:bookmarkStart w:id="9001" w:name="_Toc195534638"/>
      <w:r>
        <w:t>9.3</w:t>
      </w:r>
      <w:r>
        <w:rPr>
          <w:lang w:val="en-US"/>
        </w:rPr>
        <w:t>.6.3</w:t>
      </w:r>
      <w:r w:rsidRPr="000E1D0D">
        <w:t>.1</w:t>
      </w:r>
      <w:r w:rsidRPr="000E1D0D">
        <w:tab/>
        <w:t>Introduction</w:t>
      </w:r>
      <w:bookmarkEnd w:id="8993"/>
      <w:bookmarkEnd w:id="8994"/>
      <w:bookmarkEnd w:id="8995"/>
      <w:bookmarkEnd w:id="8996"/>
      <w:bookmarkEnd w:id="8997"/>
      <w:bookmarkEnd w:id="8998"/>
      <w:bookmarkEnd w:id="8999"/>
      <w:bookmarkEnd w:id="9000"/>
      <w:bookmarkEnd w:id="9001"/>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9002" w:name="_Toc148177036"/>
      <w:bookmarkStart w:id="9003" w:name="_Toc151379499"/>
      <w:bookmarkStart w:id="9004" w:name="_Toc151445680"/>
      <w:bookmarkStart w:id="9005" w:name="_Toc151536838"/>
      <w:bookmarkStart w:id="9006" w:name="_Toc160570908"/>
      <w:bookmarkStart w:id="9007" w:name="_Toc162008504"/>
      <w:bookmarkStart w:id="9008" w:name="_Toc185516192"/>
      <w:bookmarkStart w:id="9009" w:name="_Toc192873500"/>
      <w:bookmarkStart w:id="9010" w:name="_Toc195534639"/>
      <w:r>
        <w:t>9.3</w:t>
      </w:r>
      <w:r>
        <w:rPr>
          <w:lang w:val="en-US"/>
        </w:rPr>
        <w:t>.6.3</w:t>
      </w:r>
      <w:r w:rsidRPr="000E1D0D">
        <w:t>.2</w:t>
      </w:r>
      <w:r w:rsidRPr="000E1D0D">
        <w:tab/>
        <w:t>Simple data types</w:t>
      </w:r>
      <w:bookmarkEnd w:id="9002"/>
      <w:bookmarkEnd w:id="9003"/>
      <w:bookmarkEnd w:id="9004"/>
      <w:bookmarkEnd w:id="9005"/>
      <w:bookmarkEnd w:id="9006"/>
      <w:bookmarkEnd w:id="9007"/>
      <w:bookmarkEnd w:id="9008"/>
      <w:bookmarkEnd w:id="9009"/>
      <w:bookmarkEnd w:id="901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9011" w:name="_Toc148177039"/>
      <w:bookmarkStart w:id="9012" w:name="_Toc151379503"/>
      <w:bookmarkStart w:id="9013" w:name="_Toc151445684"/>
      <w:bookmarkStart w:id="9014" w:name="_Toc151536842"/>
      <w:bookmarkStart w:id="9015" w:name="_Toc160570909"/>
      <w:bookmarkStart w:id="9016" w:name="_Toc162008505"/>
      <w:bookmarkStart w:id="9017" w:name="_Toc185516193"/>
      <w:bookmarkStart w:id="9018" w:name="_Toc192873501"/>
      <w:bookmarkStart w:id="9019" w:name="_Toc19553464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011"/>
      <w:bookmarkEnd w:id="9012"/>
      <w:bookmarkEnd w:id="9013"/>
      <w:bookmarkEnd w:id="9014"/>
      <w:bookmarkEnd w:id="9015"/>
      <w:bookmarkEnd w:id="9016"/>
      <w:bookmarkEnd w:id="9017"/>
      <w:bookmarkEnd w:id="9018"/>
      <w:bookmarkEnd w:id="9019"/>
    </w:p>
    <w:p w14:paraId="3DBA2866" w14:textId="77777777" w:rsidR="00B3769E" w:rsidRPr="00F403E8" w:rsidRDefault="00B3769E" w:rsidP="00B3769E">
      <w:pPr>
        <w:pStyle w:val="Heading5"/>
      </w:pPr>
      <w:bookmarkStart w:id="9020" w:name="_Toc130662225"/>
      <w:bookmarkStart w:id="9021" w:name="_Toc151993985"/>
      <w:bookmarkStart w:id="9022" w:name="_Toc152000765"/>
      <w:bookmarkStart w:id="9023" w:name="_Toc152159370"/>
      <w:bookmarkStart w:id="9024" w:name="_Toc153792251"/>
      <w:bookmarkStart w:id="9025" w:name="_Toc160570910"/>
      <w:bookmarkStart w:id="9026" w:name="_Toc162008506"/>
      <w:bookmarkStart w:id="9027" w:name="_Toc185516194"/>
      <w:bookmarkStart w:id="9028" w:name="_Toc192873502"/>
      <w:bookmarkStart w:id="9029" w:name="_Toc195534641"/>
      <w:bookmarkStart w:id="9030" w:name="_Toc148177040"/>
      <w:bookmarkStart w:id="9031" w:name="_Toc151379504"/>
      <w:bookmarkStart w:id="9032" w:name="_Toc151445685"/>
      <w:bookmarkStart w:id="9033" w:name="_Toc151536843"/>
      <w:r>
        <w:t>9.3</w:t>
      </w:r>
      <w:r>
        <w:rPr>
          <w:lang w:val="en-US"/>
        </w:rPr>
        <w:t>.6</w:t>
      </w:r>
      <w:r w:rsidRPr="000E1D0D">
        <w:rPr>
          <w:lang w:val="en-US"/>
        </w:rPr>
        <w:t>.4</w:t>
      </w:r>
      <w:r w:rsidRPr="00F403E8">
        <w:t>.1</w:t>
      </w:r>
      <w:r w:rsidRPr="00F403E8">
        <w:tab/>
        <w:t xml:space="preserve">Type: </w:t>
      </w:r>
      <w:bookmarkStart w:id="9034" w:name="_Hlk156387846"/>
      <w:bookmarkEnd w:id="9020"/>
      <w:bookmarkEnd w:id="9021"/>
      <w:bookmarkEnd w:id="9022"/>
      <w:bookmarkEnd w:id="9023"/>
      <w:bookmarkEnd w:id="9024"/>
      <w:r>
        <w:t>ProblemDetailsEIMExt</w:t>
      </w:r>
      <w:bookmarkEnd w:id="9025"/>
      <w:bookmarkEnd w:id="9026"/>
      <w:bookmarkEnd w:id="9027"/>
      <w:bookmarkEnd w:id="9028"/>
      <w:bookmarkEnd w:id="9029"/>
      <w:bookmarkEnd w:id="903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9035" w:name="_Hlk156387876"/>
            <w:r w:rsidRPr="00744F97">
              <w:rPr>
                <w:rFonts w:cs="Arial"/>
              </w:rPr>
              <w:t>CommonEASBinding</w:t>
            </w:r>
            <w:bookmarkEnd w:id="903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9036" w:name="_Hlk159028057"/>
            <w:r w:rsidRPr="00744F97">
              <w:rPr>
                <w:rFonts w:ascii="Arial" w:hAnsi="Arial" w:cs="Arial"/>
                <w:sz w:val="18"/>
                <w:szCs w:val="18"/>
              </w:rPr>
              <w:t>existing common EAS binding information for the application group.</w:t>
            </w:r>
            <w:bookmarkEnd w:id="903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9037" w:name="_Toc160570911"/>
      <w:bookmarkStart w:id="9038" w:name="_Toc162008507"/>
      <w:bookmarkStart w:id="9039" w:name="_Toc185516195"/>
      <w:bookmarkStart w:id="9040" w:name="_Toc192873503"/>
      <w:bookmarkStart w:id="9041" w:name="_Toc195534642"/>
      <w:r>
        <w:t>9.3</w:t>
      </w:r>
      <w:r>
        <w:rPr>
          <w:lang w:val="en-US"/>
        </w:rPr>
        <w:t>.6</w:t>
      </w:r>
      <w:r w:rsidRPr="000E1D0D">
        <w:t>.5</w:t>
      </w:r>
      <w:r w:rsidRPr="000E1D0D">
        <w:tab/>
        <w:t>Binary data</w:t>
      </w:r>
      <w:bookmarkEnd w:id="9030"/>
      <w:bookmarkEnd w:id="9031"/>
      <w:bookmarkEnd w:id="9032"/>
      <w:bookmarkEnd w:id="9033"/>
      <w:bookmarkEnd w:id="9037"/>
      <w:bookmarkEnd w:id="9038"/>
      <w:bookmarkEnd w:id="9039"/>
      <w:bookmarkEnd w:id="9040"/>
      <w:bookmarkEnd w:id="9041"/>
    </w:p>
    <w:p w14:paraId="33660198" w14:textId="77777777" w:rsidR="00B3769E" w:rsidRPr="000E1D0D" w:rsidRDefault="00B3769E" w:rsidP="00B3769E">
      <w:pPr>
        <w:pStyle w:val="Heading5"/>
      </w:pPr>
      <w:bookmarkStart w:id="9042" w:name="_Toc148177041"/>
      <w:bookmarkStart w:id="9043" w:name="_Toc151379505"/>
      <w:bookmarkStart w:id="9044" w:name="_Toc151445686"/>
      <w:bookmarkStart w:id="9045" w:name="_Toc151536844"/>
      <w:bookmarkStart w:id="9046" w:name="_Toc160570912"/>
      <w:bookmarkStart w:id="9047" w:name="_Toc162008508"/>
      <w:bookmarkStart w:id="9048" w:name="_Toc185516196"/>
      <w:bookmarkStart w:id="9049" w:name="_Toc192873504"/>
      <w:bookmarkStart w:id="9050" w:name="_Toc195534643"/>
      <w:r>
        <w:t>9.3</w:t>
      </w:r>
      <w:r>
        <w:rPr>
          <w:lang w:val="en-US"/>
        </w:rPr>
        <w:t>.6</w:t>
      </w:r>
      <w:r w:rsidRPr="000E1D0D">
        <w:t>.5.1</w:t>
      </w:r>
      <w:r w:rsidRPr="000E1D0D">
        <w:tab/>
        <w:t>Binary Data Types</w:t>
      </w:r>
      <w:bookmarkEnd w:id="9042"/>
      <w:bookmarkEnd w:id="9043"/>
      <w:bookmarkEnd w:id="9044"/>
      <w:bookmarkEnd w:id="9045"/>
      <w:bookmarkEnd w:id="9046"/>
      <w:bookmarkEnd w:id="9047"/>
      <w:bookmarkEnd w:id="9048"/>
      <w:bookmarkEnd w:id="9049"/>
      <w:bookmarkEnd w:id="905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9051" w:name="_Toc160570913"/>
      <w:bookmarkStart w:id="9052" w:name="_Toc162008509"/>
      <w:bookmarkStart w:id="9053" w:name="_Toc185516197"/>
      <w:bookmarkStart w:id="9054" w:name="_Toc192873505"/>
      <w:bookmarkStart w:id="9055" w:name="_Toc195534644"/>
      <w:r>
        <w:t>9.3.7</w:t>
      </w:r>
      <w:r>
        <w:tab/>
        <w:t>Error Handling</w:t>
      </w:r>
      <w:bookmarkEnd w:id="9051"/>
      <w:bookmarkEnd w:id="9052"/>
      <w:bookmarkEnd w:id="9053"/>
      <w:bookmarkEnd w:id="9054"/>
      <w:bookmarkEnd w:id="9055"/>
    </w:p>
    <w:p w14:paraId="15324705" w14:textId="77777777" w:rsidR="00B3769E" w:rsidRDefault="00B3769E" w:rsidP="00B3769E">
      <w:pPr>
        <w:pStyle w:val="Heading4"/>
      </w:pPr>
      <w:bookmarkStart w:id="9056" w:name="_Toc160570914"/>
      <w:bookmarkStart w:id="9057" w:name="_Toc162008510"/>
      <w:bookmarkStart w:id="9058" w:name="_Toc185516198"/>
      <w:bookmarkStart w:id="9059" w:name="_Toc192873506"/>
      <w:bookmarkStart w:id="9060" w:name="_Toc195534645"/>
      <w:r>
        <w:t>9.3.7.1</w:t>
      </w:r>
      <w:r>
        <w:tab/>
        <w:t>General</w:t>
      </w:r>
      <w:bookmarkEnd w:id="9056"/>
      <w:bookmarkEnd w:id="9057"/>
      <w:bookmarkEnd w:id="9058"/>
      <w:bookmarkEnd w:id="9059"/>
      <w:bookmarkEnd w:id="9060"/>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9061" w:name="_Toc160570915"/>
      <w:bookmarkStart w:id="9062" w:name="_Toc162008511"/>
      <w:bookmarkStart w:id="9063" w:name="_Toc185516199"/>
      <w:bookmarkStart w:id="9064" w:name="_Toc192873507"/>
      <w:bookmarkStart w:id="9065" w:name="_Toc195534646"/>
      <w:r>
        <w:t>9.3.7.2</w:t>
      </w:r>
      <w:r>
        <w:tab/>
        <w:t>Protocol Errors</w:t>
      </w:r>
      <w:bookmarkEnd w:id="9061"/>
      <w:bookmarkEnd w:id="9062"/>
      <w:bookmarkEnd w:id="9063"/>
      <w:bookmarkEnd w:id="9064"/>
      <w:bookmarkEnd w:id="906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9066" w:name="_Toc160570916"/>
      <w:bookmarkStart w:id="9067" w:name="_Toc162008512"/>
      <w:bookmarkStart w:id="9068" w:name="_Toc185516200"/>
      <w:bookmarkStart w:id="9069" w:name="_Toc192873508"/>
      <w:bookmarkStart w:id="9070" w:name="_Toc195534647"/>
      <w:r>
        <w:t>9.3.7.3</w:t>
      </w:r>
      <w:r>
        <w:tab/>
        <w:t>Application Errors</w:t>
      </w:r>
      <w:bookmarkEnd w:id="9066"/>
      <w:bookmarkEnd w:id="9067"/>
      <w:bookmarkEnd w:id="9068"/>
      <w:bookmarkEnd w:id="9069"/>
      <w:bookmarkEnd w:id="9070"/>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9071" w:name="_Hlk156387862"/>
            <w:r>
              <w:t>EXISTING_COMMON_EAS</w:t>
            </w:r>
            <w:bookmarkEnd w:id="9071"/>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9072" w:name="_Toc160570917"/>
      <w:bookmarkStart w:id="9073" w:name="_Toc162008513"/>
      <w:bookmarkStart w:id="9074" w:name="_Toc185516201"/>
      <w:bookmarkStart w:id="9075" w:name="_Toc192873509"/>
      <w:bookmarkStart w:id="9076" w:name="_Toc195534648"/>
      <w:r>
        <w:t>9.3.8</w:t>
      </w:r>
      <w:r>
        <w:tab/>
        <w:t>Feature negotiation</w:t>
      </w:r>
      <w:bookmarkEnd w:id="9072"/>
      <w:bookmarkEnd w:id="9073"/>
      <w:bookmarkEnd w:id="9074"/>
      <w:bookmarkEnd w:id="9075"/>
      <w:bookmarkEnd w:id="9076"/>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9077" w:name="_Toc185516202"/>
      <w:bookmarkStart w:id="9078" w:name="_Toc192873510"/>
      <w:bookmarkStart w:id="9079" w:name="_Toc195534649"/>
      <w:bookmarkStart w:id="9080" w:name="_Toc85734605"/>
      <w:bookmarkStart w:id="9081" w:name="_Toc89431904"/>
      <w:bookmarkStart w:id="9082" w:name="_Toc97042818"/>
      <w:bookmarkStart w:id="9083" w:name="_Toc97045962"/>
      <w:bookmarkStart w:id="9084" w:name="_Toc97155707"/>
      <w:bookmarkStart w:id="9085" w:name="_Toc101521763"/>
      <w:bookmarkStart w:id="9086" w:name="_Toc138762073"/>
      <w:bookmarkStart w:id="9087" w:name="_Toc145708336"/>
      <w:bookmarkStart w:id="9088" w:name="_Toc160570918"/>
      <w:bookmarkStart w:id="9089" w:name="_Toc162008514"/>
      <w:r w:rsidRPr="00D00D02">
        <w:rPr>
          <w:noProof/>
          <w:lang w:eastAsia="zh-CN"/>
        </w:rPr>
        <w:t>9.4</w:t>
      </w:r>
      <w:r w:rsidRPr="00D00D02">
        <w:tab/>
        <w:t>Eecs_ECSServiceProvisioning API</w:t>
      </w:r>
      <w:bookmarkEnd w:id="9077"/>
      <w:bookmarkEnd w:id="9078"/>
      <w:bookmarkEnd w:id="9079"/>
    </w:p>
    <w:p w14:paraId="29C2F9BC" w14:textId="77777777" w:rsidR="00D00D02" w:rsidRPr="00D00D02" w:rsidRDefault="00D00D02" w:rsidP="00D00D02">
      <w:pPr>
        <w:pStyle w:val="Heading3"/>
      </w:pPr>
      <w:bookmarkStart w:id="9090" w:name="_Toc96843412"/>
      <w:bookmarkStart w:id="9091" w:name="_Toc96844387"/>
      <w:bookmarkStart w:id="9092" w:name="_Toc100739960"/>
      <w:bookmarkStart w:id="9093" w:name="_Toc129252533"/>
      <w:bookmarkStart w:id="9094" w:name="_Toc144024232"/>
      <w:bookmarkStart w:id="9095" w:name="_Toc144459664"/>
      <w:bookmarkStart w:id="9096" w:name="_Toc185516203"/>
      <w:bookmarkStart w:id="9097" w:name="_Toc192873511"/>
      <w:bookmarkStart w:id="9098" w:name="_Toc195534650"/>
      <w:r w:rsidRPr="00D00D02">
        <w:rPr>
          <w:noProof/>
          <w:lang w:eastAsia="zh-CN"/>
        </w:rPr>
        <w:t>9.4</w:t>
      </w:r>
      <w:r w:rsidRPr="00D00D02">
        <w:t>.1</w:t>
      </w:r>
      <w:r w:rsidRPr="00D00D02">
        <w:tab/>
        <w:t>Introduction</w:t>
      </w:r>
      <w:bookmarkEnd w:id="9090"/>
      <w:bookmarkEnd w:id="9091"/>
      <w:bookmarkEnd w:id="9092"/>
      <w:bookmarkEnd w:id="9093"/>
      <w:bookmarkEnd w:id="9094"/>
      <w:bookmarkEnd w:id="9095"/>
      <w:bookmarkEnd w:id="9096"/>
      <w:bookmarkEnd w:id="9097"/>
      <w:bookmarkEnd w:id="9098"/>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9099" w:name="_Toc96843413"/>
      <w:bookmarkStart w:id="9100" w:name="_Toc96844388"/>
      <w:bookmarkStart w:id="9101" w:name="_Toc100739961"/>
      <w:bookmarkStart w:id="9102" w:name="_Toc129252534"/>
      <w:bookmarkStart w:id="9103" w:name="_Toc144024233"/>
      <w:bookmarkStart w:id="9104"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9105" w:name="_Toc185516204"/>
      <w:bookmarkStart w:id="9106" w:name="_Toc192873512"/>
      <w:bookmarkStart w:id="9107" w:name="_Toc195534651"/>
      <w:r w:rsidRPr="00D00D02">
        <w:rPr>
          <w:noProof/>
          <w:lang w:eastAsia="zh-CN"/>
        </w:rPr>
        <w:t>9.4</w:t>
      </w:r>
      <w:r w:rsidRPr="00D00D02">
        <w:t>.2</w:t>
      </w:r>
      <w:r w:rsidRPr="00D00D02">
        <w:tab/>
        <w:t>Usage of HTTP</w:t>
      </w:r>
      <w:bookmarkEnd w:id="9099"/>
      <w:bookmarkEnd w:id="9100"/>
      <w:bookmarkEnd w:id="9101"/>
      <w:bookmarkEnd w:id="9102"/>
      <w:bookmarkEnd w:id="9103"/>
      <w:bookmarkEnd w:id="9104"/>
      <w:bookmarkEnd w:id="9105"/>
      <w:bookmarkEnd w:id="9106"/>
      <w:bookmarkEnd w:id="910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9108" w:name="_Toc144024234"/>
      <w:bookmarkStart w:id="9109" w:name="_Toc144459666"/>
      <w:bookmarkStart w:id="9110" w:name="_Toc185516205"/>
      <w:bookmarkStart w:id="9111" w:name="_Toc192873513"/>
      <w:bookmarkStart w:id="9112" w:name="_Toc195534652"/>
      <w:r w:rsidRPr="00D00D02">
        <w:rPr>
          <w:noProof/>
          <w:lang w:eastAsia="zh-CN"/>
        </w:rPr>
        <w:t>9.4</w:t>
      </w:r>
      <w:r w:rsidRPr="00D00D02">
        <w:t>.3</w:t>
      </w:r>
      <w:r w:rsidRPr="00D00D02">
        <w:tab/>
        <w:t>Resources</w:t>
      </w:r>
      <w:bookmarkEnd w:id="9108"/>
      <w:bookmarkEnd w:id="9109"/>
      <w:bookmarkEnd w:id="9110"/>
      <w:bookmarkEnd w:id="9111"/>
      <w:bookmarkEnd w:id="9112"/>
    </w:p>
    <w:p w14:paraId="490A0C5B" w14:textId="77777777" w:rsidR="00D00D02" w:rsidRPr="00D00D02" w:rsidRDefault="00D00D02" w:rsidP="00D00D02">
      <w:pPr>
        <w:pStyle w:val="Heading4"/>
      </w:pPr>
      <w:bookmarkStart w:id="9113" w:name="_Toc96843415"/>
      <w:bookmarkStart w:id="9114" w:name="_Toc96844390"/>
      <w:bookmarkStart w:id="9115" w:name="_Toc100739963"/>
      <w:bookmarkStart w:id="9116" w:name="_Toc129252536"/>
      <w:bookmarkStart w:id="9117" w:name="_Toc144024235"/>
      <w:bookmarkStart w:id="9118" w:name="_Toc144459667"/>
      <w:bookmarkStart w:id="9119" w:name="_Toc185516206"/>
      <w:bookmarkStart w:id="9120" w:name="_Toc192873514"/>
      <w:bookmarkStart w:id="9121" w:name="_Toc195534653"/>
      <w:r w:rsidRPr="00D00D02">
        <w:rPr>
          <w:noProof/>
          <w:lang w:eastAsia="zh-CN"/>
        </w:rPr>
        <w:t>9.4</w:t>
      </w:r>
      <w:r w:rsidRPr="00D00D02">
        <w:t>.3.1</w:t>
      </w:r>
      <w:r w:rsidRPr="00D00D02">
        <w:tab/>
        <w:t>Overview</w:t>
      </w:r>
      <w:bookmarkEnd w:id="9113"/>
      <w:bookmarkEnd w:id="9114"/>
      <w:bookmarkEnd w:id="9115"/>
      <w:bookmarkEnd w:id="9116"/>
      <w:bookmarkEnd w:id="9117"/>
      <w:bookmarkEnd w:id="9118"/>
      <w:bookmarkEnd w:id="9119"/>
      <w:bookmarkEnd w:id="9120"/>
      <w:bookmarkEnd w:id="9121"/>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9122" w:name="_MON_1766430981"/>
    <w:bookmarkEnd w:id="9122"/>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614700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9123" w:name="_Toc151743199"/>
      <w:bookmarkStart w:id="9124" w:name="_Toc151743664"/>
      <w:bookmarkStart w:id="9125" w:name="_Toc185516207"/>
      <w:bookmarkStart w:id="9126" w:name="_Toc192873515"/>
      <w:bookmarkStart w:id="9127" w:name="_Toc19553465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9123"/>
      <w:bookmarkEnd w:id="9124"/>
      <w:bookmarkEnd w:id="9125"/>
      <w:bookmarkEnd w:id="9126"/>
      <w:bookmarkEnd w:id="9127"/>
    </w:p>
    <w:p w14:paraId="2FEDEE8E" w14:textId="77777777" w:rsidR="00D00D02" w:rsidRPr="00D00D02" w:rsidRDefault="00D00D02" w:rsidP="00D00D02">
      <w:pPr>
        <w:pStyle w:val="Heading5"/>
      </w:pPr>
      <w:bookmarkStart w:id="9128" w:name="_Toc151743200"/>
      <w:bookmarkStart w:id="9129" w:name="_Toc151743665"/>
      <w:bookmarkStart w:id="9130" w:name="_Toc185516208"/>
      <w:bookmarkStart w:id="9131" w:name="_Toc192873516"/>
      <w:bookmarkStart w:id="9132" w:name="_Toc195534655"/>
      <w:r w:rsidRPr="00D00D02">
        <w:rPr>
          <w:noProof/>
          <w:lang w:eastAsia="zh-CN"/>
        </w:rPr>
        <w:t>9.4</w:t>
      </w:r>
      <w:r w:rsidRPr="00D00D02">
        <w:t>.3.2.1</w:t>
      </w:r>
      <w:r w:rsidRPr="00D00D02">
        <w:tab/>
        <w:t>Description</w:t>
      </w:r>
      <w:bookmarkEnd w:id="9128"/>
      <w:bookmarkEnd w:id="9129"/>
      <w:bookmarkEnd w:id="9130"/>
      <w:bookmarkEnd w:id="9131"/>
      <w:bookmarkEnd w:id="913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9133" w:name="_Toc151743201"/>
      <w:bookmarkStart w:id="9134" w:name="_Toc151743666"/>
      <w:bookmarkStart w:id="9135" w:name="_Toc185516209"/>
      <w:bookmarkStart w:id="9136" w:name="_Toc192873517"/>
      <w:bookmarkStart w:id="9137" w:name="_Toc195534656"/>
      <w:r w:rsidRPr="00D00D02">
        <w:rPr>
          <w:noProof/>
          <w:lang w:eastAsia="zh-CN"/>
        </w:rPr>
        <w:t>9.4</w:t>
      </w:r>
      <w:r w:rsidRPr="00D00D02">
        <w:t>.3.2.2</w:t>
      </w:r>
      <w:r w:rsidRPr="00D00D02">
        <w:tab/>
        <w:t>Resource Definition</w:t>
      </w:r>
      <w:bookmarkEnd w:id="9133"/>
      <w:bookmarkEnd w:id="9134"/>
      <w:bookmarkEnd w:id="9135"/>
      <w:bookmarkEnd w:id="9136"/>
      <w:bookmarkEnd w:id="913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9138" w:name="_Toc151743202"/>
      <w:bookmarkStart w:id="9139" w:name="_Toc151743667"/>
      <w:bookmarkStart w:id="9140" w:name="_Toc185516210"/>
      <w:bookmarkStart w:id="9141" w:name="_Toc192873518"/>
      <w:bookmarkStart w:id="9142" w:name="_Toc195534657"/>
      <w:r w:rsidRPr="00D00D02">
        <w:rPr>
          <w:noProof/>
          <w:lang w:eastAsia="zh-CN"/>
        </w:rPr>
        <w:t>9.4</w:t>
      </w:r>
      <w:r w:rsidRPr="00D00D02">
        <w:t>.3.2.3</w:t>
      </w:r>
      <w:r w:rsidRPr="00D00D02">
        <w:tab/>
        <w:t>Resource Standard Methods</w:t>
      </w:r>
      <w:bookmarkEnd w:id="9138"/>
      <w:bookmarkEnd w:id="9139"/>
      <w:bookmarkEnd w:id="9140"/>
      <w:bookmarkEnd w:id="9141"/>
      <w:bookmarkEnd w:id="9142"/>
    </w:p>
    <w:p w14:paraId="169CCFEF" w14:textId="77777777" w:rsidR="00D00D02" w:rsidRPr="00D00D02" w:rsidRDefault="00D00D02" w:rsidP="00D00D02">
      <w:pPr>
        <w:pStyle w:val="Heading6"/>
      </w:pPr>
      <w:bookmarkStart w:id="9143" w:name="_Toc151743203"/>
      <w:bookmarkStart w:id="9144" w:name="_Toc151743668"/>
      <w:bookmarkStart w:id="9145" w:name="_Toc185516211"/>
      <w:bookmarkStart w:id="9146" w:name="_Toc192873519"/>
      <w:bookmarkStart w:id="9147" w:name="_Toc195534658"/>
      <w:r w:rsidRPr="00D00D02">
        <w:rPr>
          <w:noProof/>
          <w:lang w:eastAsia="zh-CN"/>
        </w:rPr>
        <w:t>9.4</w:t>
      </w:r>
      <w:r w:rsidRPr="00D00D02">
        <w:t>.3.2.3.2</w:t>
      </w:r>
      <w:r w:rsidRPr="00D00D02">
        <w:tab/>
        <w:t>POST</w:t>
      </w:r>
      <w:bookmarkEnd w:id="9143"/>
      <w:bookmarkEnd w:id="9144"/>
      <w:bookmarkEnd w:id="9145"/>
      <w:bookmarkEnd w:id="9146"/>
      <w:bookmarkEnd w:id="9147"/>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9148" w:name="_Toc151743204"/>
      <w:bookmarkStart w:id="9149" w:name="_Toc151743669"/>
      <w:bookmarkStart w:id="9150" w:name="_Toc185516212"/>
      <w:bookmarkStart w:id="9151" w:name="_Toc192873520"/>
      <w:bookmarkStart w:id="9152" w:name="_Toc195534659"/>
      <w:r w:rsidRPr="00D00D02">
        <w:rPr>
          <w:noProof/>
          <w:lang w:eastAsia="zh-CN"/>
        </w:rPr>
        <w:t>9.4</w:t>
      </w:r>
      <w:r w:rsidRPr="00D00D02">
        <w:t>.3.2.4</w:t>
      </w:r>
      <w:r w:rsidRPr="00D00D02">
        <w:tab/>
        <w:t>Resource Custom Operations</w:t>
      </w:r>
      <w:bookmarkEnd w:id="9148"/>
      <w:bookmarkEnd w:id="9149"/>
      <w:bookmarkEnd w:id="9150"/>
      <w:bookmarkEnd w:id="9151"/>
      <w:bookmarkEnd w:id="915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9153" w:name="_Toc151743205"/>
      <w:bookmarkStart w:id="9154" w:name="_Toc151743670"/>
      <w:bookmarkStart w:id="9155" w:name="_Toc185516213"/>
      <w:bookmarkStart w:id="9156" w:name="_Toc192873521"/>
      <w:bookmarkStart w:id="9157" w:name="_Toc19553466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9153"/>
      <w:bookmarkEnd w:id="9154"/>
      <w:bookmarkEnd w:id="9155"/>
      <w:bookmarkEnd w:id="9156"/>
      <w:bookmarkEnd w:id="9157"/>
    </w:p>
    <w:p w14:paraId="1C9EF9E8" w14:textId="77777777" w:rsidR="00D00D02" w:rsidRPr="00D00D02" w:rsidRDefault="00D00D02" w:rsidP="00D00D02">
      <w:pPr>
        <w:pStyle w:val="Heading5"/>
      </w:pPr>
      <w:bookmarkStart w:id="9158" w:name="_Toc151743206"/>
      <w:bookmarkStart w:id="9159" w:name="_Toc151743671"/>
      <w:bookmarkStart w:id="9160" w:name="_Toc185516214"/>
      <w:bookmarkStart w:id="9161" w:name="_Toc192873522"/>
      <w:bookmarkStart w:id="9162" w:name="_Toc195534661"/>
      <w:r w:rsidRPr="00D00D02">
        <w:rPr>
          <w:noProof/>
          <w:lang w:eastAsia="zh-CN"/>
        </w:rPr>
        <w:t>9.4</w:t>
      </w:r>
      <w:r w:rsidRPr="00D00D02">
        <w:t>.3.3.1</w:t>
      </w:r>
      <w:r w:rsidRPr="00D00D02">
        <w:tab/>
        <w:t>Description</w:t>
      </w:r>
      <w:bookmarkEnd w:id="9158"/>
      <w:bookmarkEnd w:id="9159"/>
      <w:bookmarkEnd w:id="9160"/>
      <w:bookmarkEnd w:id="9161"/>
      <w:bookmarkEnd w:id="916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9163" w:name="_Toc151743207"/>
      <w:bookmarkStart w:id="9164" w:name="_Toc151743672"/>
      <w:bookmarkStart w:id="9165" w:name="_Toc185516215"/>
      <w:bookmarkStart w:id="9166" w:name="_Toc192873523"/>
      <w:bookmarkStart w:id="9167" w:name="_Toc195534662"/>
      <w:r w:rsidRPr="00D00D02">
        <w:rPr>
          <w:noProof/>
          <w:lang w:eastAsia="zh-CN"/>
        </w:rPr>
        <w:t>9.4</w:t>
      </w:r>
      <w:r w:rsidRPr="00D00D02">
        <w:t>.3.3.2</w:t>
      </w:r>
      <w:r w:rsidRPr="00D00D02">
        <w:tab/>
        <w:t>Resource Definition</w:t>
      </w:r>
      <w:bookmarkEnd w:id="9163"/>
      <w:bookmarkEnd w:id="9164"/>
      <w:bookmarkEnd w:id="9165"/>
      <w:bookmarkEnd w:id="9166"/>
      <w:bookmarkEnd w:id="9167"/>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9168" w:name="_Toc151743208"/>
      <w:bookmarkStart w:id="9169" w:name="_Toc151743673"/>
      <w:bookmarkStart w:id="9170" w:name="_Toc185516216"/>
      <w:bookmarkStart w:id="9171" w:name="_Toc192873524"/>
      <w:bookmarkStart w:id="9172" w:name="_Toc195534663"/>
      <w:r w:rsidRPr="00D00D02">
        <w:rPr>
          <w:noProof/>
          <w:lang w:eastAsia="zh-CN"/>
        </w:rPr>
        <w:t>9.4</w:t>
      </w:r>
      <w:r w:rsidRPr="00D00D02">
        <w:t>.3.3.3</w:t>
      </w:r>
      <w:r w:rsidRPr="00D00D02">
        <w:tab/>
        <w:t>Resource Standard Methods</w:t>
      </w:r>
      <w:bookmarkEnd w:id="9168"/>
      <w:bookmarkEnd w:id="9169"/>
      <w:bookmarkEnd w:id="9170"/>
      <w:bookmarkEnd w:id="9171"/>
      <w:bookmarkEnd w:id="9172"/>
    </w:p>
    <w:p w14:paraId="29F082F9" w14:textId="77777777" w:rsidR="00D00D02" w:rsidRPr="00D00D02" w:rsidRDefault="00D00D02" w:rsidP="00D00D02">
      <w:pPr>
        <w:pStyle w:val="Heading6"/>
      </w:pPr>
      <w:bookmarkStart w:id="9173" w:name="_Toc151743209"/>
      <w:bookmarkStart w:id="9174" w:name="_Toc151743674"/>
      <w:bookmarkStart w:id="9175" w:name="_Toc185516217"/>
      <w:bookmarkStart w:id="9176" w:name="_Toc192873525"/>
      <w:bookmarkStart w:id="9177" w:name="_Toc195534664"/>
      <w:r w:rsidRPr="00D00D02">
        <w:rPr>
          <w:noProof/>
          <w:lang w:eastAsia="zh-CN"/>
        </w:rPr>
        <w:t>9.4</w:t>
      </w:r>
      <w:r w:rsidRPr="00D00D02">
        <w:t>.3.3.3.1</w:t>
      </w:r>
      <w:r w:rsidRPr="00D00D02">
        <w:tab/>
        <w:t>GET</w:t>
      </w:r>
      <w:bookmarkEnd w:id="9173"/>
      <w:bookmarkEnd w:id="9174"/>
      <w:bookmarkEnd w:id="9175"/>
      <w:bookmarkEnd w:id="9176"/>
      <w:bookmarkEnd w:id="9177"/>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9178" w:name="_Toc151743210"/>
      <w:bookmarkStart w:id="9179" w:name="_Toc151743675"/>
      <w:bookmarkStart w:id="9180" w:name="_Toc185516218"/>
      <w:bookmarkStart w:id="9181" w:name="_Toc192873526"/>
      <w:bookmarkStart w:id="9182" w:name="_Toc195534665"/>
      <w:r w:rsidRPr="00D00D02">
        <w:rPr>
          <w:noProof/>
          <w:lang w:eastAsia="zh-CN"/>
        </w:rPr>
        <w:t>9.4</w:t>
      </w:r>
      <w:r w:rsidRPr="00D00D02">
        <w:t>.3.3.3.2</w:t>
      </w:r>
      <w:r w:rsidRPr="00D00D02">
        <w:tab/>
        <w:t>PUT</w:t>
      </w:r>
      <w:bookmarkEnd w:id="9178"/>
      <w:bookmarkEnd w:id="9179"/>
      <w:bookmarkEnd w:id="9180"/>
      <w:bookmarkEnd w:id="9181"/>
      <w:bookmarkEnd w:id="918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9183" w:name="_Toc151743211"/>
      <w:bookmarkStart w:id="9184" w:name="_Toc151743676"/>
      <w:bookmarkStart w:id="9185" w:name="_Toc185516219"/>
      <w:bookmarkStart w:id="9186" w:name="_Toc192873527"/>
      <w:bookmarkStart w:id="9187" w:name="_Toc195534666"/>
      <w:r w:rsidRPr="00D00D02">
        <w:rPr>
          <w:noProof/>
          <w:lang w:eastAsia="zh-CN"/>
        </w:rPr>
        <w:t>9.4</w:t>
      </w:r>
      <w:r w:rsidRPr="00D00D02">
        <w:t>.3.3.3.3</w:t>
      </w:r>
      <w:r w:rsidRPr="00D00D02">
        <w:tab/>
        <w:t>PATCH</w:t>
      </w:r>
      <w:bookmarkEnd w:id="9183"/>
      <w:bookmarkEnd w:id="9184"/>
      <w:bookmarkEnd w:id="9185"/>
      <w:bookmarkEnd w:id="9186"/>
      <w:bookmarkEnd w:id="918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9188" w:name="_Toc151743212"/>
      <w:bookmarkStart w:id="9189" w:name="_Toc151743677"/>
      <w:bookmarkStart w:id="9190" w:name="_Toc185516220"/>
      <w:bookmarkStart w:id="9191" w:name="_Toc192873528"/>
      <w:bookmarkStart w:id="9192" w:name="_Toc195534667"/>
      <w:r w:rsidRPr="00D00D02">
        <w:rPr>
          <w:noProof/>
          <w:lang w:eastAsia="zh-CN"/>
        </w:rPr>
        <w:t>9.4</w:t>
      </w:r>
      <w:r w:rsidRPr="00D00D02">
        <w:t>.3.3.3.4</w:t>
      </w:r>
      <w:r w:rsidRPr="00D00D02">
        <w:tab/>
        <w:t>DELETE</w:t>
      </w:r>
      <w:bookmarkEnd w:id="9188"/>
      <w:bookmarkEnd w:id="9189"/>
      <w:bookmarkEnd w:id="9190"/>
      <w:bookmarkEnd w:id="9191"/>
      <w:bookmarkEnd w:id="91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9193" w:name="_Toc185516221"/>
      <w:bookmarkStart w:id="9194" w:name="_Toc192873529"/>
      <w:bookmarkStart w:id="9195" w:name="_Toc195534668"/>
      <w:r w:rsidRPr="00D00D02">
        <w:rPr>
          <w:noProof/>
          <w:lang w:eastAsia="zh-CN"/>
        </w:rPr>
        <w:t>9.4</w:t>
      </w:r>
      <w:r w:rsidRPr="00D00D02">
        <w:t>.4</w:t>
      </w:r>
      <w:r w:rsidRPr="00D00D02">
        <w:tab/>
        <w:t>Custom Operations without associated resources</w:t>
      </w:r>
      <w:bookmarkEnd w:id="9193"/>
      <w:bookmarkEnd w:id="9194"/>
      <w:bookmarkEnd w:id="9195"/>
    </w:p>
    <w:p w14:paraId="021C2ECB" w14:textId="77777777" w:rsidR="00D00D02" w:rsidRPr="00D00D02" w:rsidRDefault="00D00D02" w:rsidP="00D00D02">
      <w:pPr>
        <w:pStyle w:val="Heading4"/>
      </w:pPr>
      <w:bookmarkStart w:id="9196" w:name="_Toc151379325"/>
      <w:bookmarkStart w:id="9197" w:name="_Toc151445506"/>
      <w:bookmarkStart w:id="9198" w:name="_Toc151536664"/>
      <w:bookmarkStart w:id="9199" w:name="_Toc185516222"/>
      <w:bookmarkStart w:id="9200" w:name="_Toc192873530"/>
      <w:bookmarkStart w:id="9201" w:name="_Toc195534669"/>
      <w:bookmarkStart w:id="9202" w:name="_Toc96843432"/>
      <w:bookmarkStart w:id="9203" w:name="_Toc96844407"/>
      <w:bookmarkStart w:id="9204" w:name="_Toc100739980"/>
      <w:bookmarkStart w:id="9205" w:name="_Toc129252553"/>
      <w:bookmarkStart w:id="9206" w:name="_Toc144024258"/>
      <w:bookmarkStart w:id="9207" w:name="_Toc144459690"/>
      <w:r w:rsidRPr="00D00D02">
        <w:rPr>
          <w:noProof/>
          <w:lang w:eastAsia="zh-CN"/>
        </w:rPr>
        <w:t>9.4</w:t>
      </w:r>
      <w:r w:rsidRPr="00D00D02">
        <w:t>.4.1</w:t>
      </w:r>
      <w:r w:rsidRPr="00D00D02">
        <w:tab/>
        <w:t>Overview</w:t>
      </w:r>
      <w:bookmarkEnd w:id="9196"/>
      <w:bookmarkEnd w:id="9197"/>
      <w:bookmarkEnd w:id="9198"/>
      <w:bookmarkEnd w:id="9199"/>
      <w:bookmarkEnd w:id="9200"/>
      <w:bookmarkEnd w:id="920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9208" w:name="_MON_1764961069"/>
    <w:bookmarkEnd w:id="9208"/>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0614700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9209" w:name="_Toc151379326"/>
      <w:bookmarkStart w:id="9210" w:name="_Toc151445507"/>
      <w:bookmarkStart w:id="9211" w:name="_Toc151536665"/>
      <w:bookmarkStart w:id="9212" w:name="_Toc185516223"/>
      <w:bookmarkStart w:id="9213" w:name="_Toc192873531"/>
      <w:bookmarkStart w:id="9214" w:name="_Toc195534670"/>
      <w:r w:rsidRPr="00D00D02">
        <w:rPr>
          <w:noProof/>
          <w:lang w:eastAsia="zh-CN"/>
        </w:rPr>
        <w:t>9.4</w:t>
      </w:r>
      <w:r w:rsidRPr="00D00D02">
        <w:t>.4.2</w:t>
      </w:r>
      <w:r w:rsidRPr="00D00D02">
        <w:tab/>
        <w:t>Operation: Request</w:t>
      </w:r>
      <w:bookmarkEnd w:id="9209"/>
      <w:bookmarkEnd w:id="9210"/>
      <w:bookmarkEnd w:id="9211"/>
      <w:bookmarkEnd w:id="9212"/>
      <w:bookmarkEnd w:id="9213"/>
      <w:bookmarkEnd w:id="9214"/>
    </w:p>
    <w:p w14:paraId="5FBDAB90" w14:textId="77777777" w:rsidR="00D00D02" w:rsidRPr="00D00D02" w:rsidRDefault="00D00D02" w:rsidP="00D00D02">
      <w:pPr>
        <w:pStyle w:val="Heading5"/>
      </w:pPr>
      <w:bookmarkStart w:id="9215" w:name="_Toc151379327"/>
      <w:bookmarkStart w:id="9216" w:name="_Toc151445508"/>
      <w:bookmarkStart w:id="9217" w:name="_Toc151536666"/>
      <w:bookmarkStart w:id="9218" w:name="_Toc185516224"/>
      <w:bookmarkStart w:id="9219" w:name="_Toc192873532"/>
      <w:bookmarkStart w:id="9220" w:name="_Toc195534671"/>
      <w:r w:rsidRPr="00D00D02">
        <w:rPr>
          <w:noProof/>
          <w:lang w:eastAsia="zh-CN"/>
        </w:rPr>
        <w:t>9.4</w:t>
      </w:r>
      <w:r w:rsidRPr="00D00D02">
        <w:t>.4.2.1</w:t>
      </w:r>
      <w:r w:rsidRPr="00D00D02">
        <w:tab/>
        <w:t>Description</w:t>
      </w:r>
      <w:bookmarkEnd w:id="9215"/>
      <w:bookmarkEnd w:id="9216"/>
      <w:bookmarkEnd w:id="9217"/>
      <w:bookmarkEnd w:id="9218"/>
      <w:bookmarkEnd w:id="9219"/>
      <w:bookmarkEnd w:id="922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9221" w:name="_Toc151379328"/>
      <w:bookmarkStart w:id="9222" w:name="_Toc151445509"/>
      <w:bookmarkStart w:id="9223" w:name="_Toc151536667"/>
      <w:bookmarkStart w:id="9224" w:name="_Toc185516225"/>
      <w:bookmarkStart w:id="9225" w:name="_Toc192873533"/>
      <w:bookmarkStart w:id="9226" w:name="_Toc195534672"/>
      <w:r w:rsidRPr="00D00D02">
        <w:rPr>
          <w:noProof/>
          <w:lang w:eastAsia="zh-CN"/>
        </w:rPr>
        <w:t>9.4</w:t>
      </w:r>
      <w:r w:rsidRPr="00D00D02">
        <w:t>.4.2.2</w:t>
      </w:r>
      <w:r w:rsidRPr="00D00D02">
        <w:tab/>
        <w:t>Operation Definition</w:t>
      </w:r>
      <w:bookmarkEnd w:id="9221"/>
      <w:bookmarkEnd w:id="9222"/>
      <w:bookmarkEnd w:id="9223"/>
      <w:bookmarkEnd w:id="9224"/>
      <w:bookmarkEnd w:id="9225"/>
      <w:bookmarkEnd w:id="9226"/>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9227" w:name="_Hlk155727786"/>
            <w:r w:rsidRPr="00D00D02">
              <w:t>ServProvReq</w:t>
            </w:r>
            <w:bookmarkEnd w:id="9227"/>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9228" w:name="_Toc185516226"/>
      <w:bookmarkStart w:id="9229" w:name="_Toc192873534"/>
      <w:bookmarkStart w:id="9230" w:name="_Toc195534673"/>
      <w:r w:rsidRPr="00D00D02">
        <w:rPr>
          <w:noProof/>
          <w:lang w:eastAsia="zh-CN"/>
        </w:rPr>
        <w:t>9.4</w:t>
      </w:r>
      <w:r w:rsidRPr="00D00D02">
        <w:t>.5</w:t>
      </w:r>
      <w:r w:rsidRPr="00D00D02">
        <w:tab/>
        <w:t>Notifications</w:t>
      </w:r>
      <w:bookmarkEnd w:id="9202"/>
      <w:bookmarkEnd w:id="9203"/>
      <w:bookmarkEnd w:id="9204"/>
      <w:bookmarkEnd w:id="9205"/>
      <w:bookmarkEnd w:id="9206"/>
      <w:bookmarkEnd w:id="9207"/>
      <w:bookmarkEnd w:id="9228"/>
      <w:bookmarkEnd w:id="9229"/>
      <w:bookmarkEnd w:id="9230"/>
    </w:p>
    <w:p w14:paraId="4633AB12" w14:textId="77777777" w:rsidR="00D00D02" w:rsidRPr="00D00D02" w:rsidRDefault="00D00D02" w:rsidP="00D00D02">
      <w:pPr>
        <w:pStyle w:val="Heading4"/>
      </w:pPr>
      <w:bookmarkStart w:id="9231" w:name="_Toc144024163"/>
      <w:bookmarkStart w:id="9232" w:name="_Toc148176876"/>
      <w:bookmarkStart w:id="9233" w:name="_Toc148358926"/>
      <w:bookmarkStart w:id="9234" w:name="_Toc151743216"/>
      <w:bookmarkStart w:id="9235" w:name="_Toc151743681"/>
      <w:bookmarkStart w:id="9236" w:name="_Toc185516227"/>
      <w:bookmarkStart w:id="9237" w:name="_Toc192873535"/>
      <w:bookmarkStart w:id="9238" w:name="_Toc195534674"/>
      <w:r w:rsidRPr="00D00D02">
        <w:rPr>
          <w:noProof/>
          <w:lang w:eastAsia="zh-CN"/>
        </w:rPr>
        <w:t>9.4</w:t>
      </w:r>
      <w:r w:rsidRPr="00D00D02">
        <w:t>.5.1</w:t>
      </w:r>
      <w:r w:rsidRPr="00D00D02">
        <w:tab/>
        <w:t>General</w:t>
      </w:r>
      <w:bookmarkEnd w:id="9231"/>
      <w:bookmarkEnd w:id="9232"/>
      <w:bookmarkEnd w:id="9233"/>
      <w:bookmarkEnd w:id="9234"/>
      <w:bookmarkEnd w:id="9235"/>
      <w:bookmarkEnd w:id="9236"/>
      <w:bookmarkEnd w:id="9237"/>
      <w:bookmarkEnd w:id="923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9239" w:name="_Toc151743217"/>
      <w:bookmarkStart w:id="9240" w:name="_Toc151743682"/>
      <w:bookmarkStart w:id="9241" w:name="_Toc185516228"/>
      <w:bookmarkStart w:id="9242" w:name="_Toc192873536"/>
      <w:bookmarkStart w:id="9243" w:name="_Toc195534675"/>
      <w:r w:rsidRPr="00D00D02">
        <w:rPr>
          <w:noProof/>
          <w:lang w:eastAsia="zh-CN"/>
        </w:rPr>
        <w:t>9.4</w:t>
      </w:r>
      <w:r w:rsidRPr="00D00D02">
        <w:t>.5.2</w:t>
      </w:r>
      <w:r w:rsidRPr="00D00D02">
        <w:tab/>
      </w:r>
      <w:r w:rsidRPr="00D00D02">
        <w:rPr>
          <w:lang w:val="en-US"/>
        </w:rPr>
        <w:t>Service Provisioning</w:t>
      </w:r>
      <w:r w:rsidRPr="00D00D02">
        <w:t xml:space="preserve"> Notification</w:t>
      </w:r>
      <w:bookmarkEnd w:id="9239"/>
      <w:bookmarkEnd w:id="9240"/>
      <w:bookmarkEnd w:id="9241"/>
      <w:bookmarkEnd w:id="9242"/>
      <w:bookmarkEnd w:id="9243"/>
    </w:p>
    <w:p w14:paraId="68564C65" w14:textId="77777777" w:rsidR="00D00D02" w:rsidRPr="00D00D02" w:rsidRDefault="00D00D02" w:rsidP="00D00D02">
      <w:pPr>
        <w:pStyle w:val="Heading5"/>
        <w:rPr>
          <w:noProof/>
        </w:rPr>
      </w:pPr>
      <w:bookmarkStart w:id="9244" w:name="_Toc151743218"/>
      <w:bookmarkStart w:id="9245" w:name="_Toc151743683"/>
      <w:bookmarkStart w:id="9246" w:name="_Toc185516229"/>
      <w:bookmarkStart w:id="9247" w:name="_Toc192873537"/>
      <w:bookmarkStart w:id="9248" w:name="_Toc195534676"/>
      <w:r w:rsidRPr="00D00D02">
        <w:rPr>
          <w:noProof/>
          <w:lang w:eastAsia="zh-CN"/>
        </w:rPr>
        <w:t>9.4</w:t>
      </w:r>
      <w:r w:rsidRPr="00D00D02">
        <w:t>.5.2</w:t>
      </w:r>
      <w:r w:rsidRPr="00D00D02">
        <w:rPr>
          <w:noProof/>
        </w:rPr>
        <w:t>.1</w:t>
      </w:r>
      <w:r w:rsidRPr="00D00D02">
        <w:rPr>
          <w:noProof/>
        </w:rPr>
        <w:tab/>
        <w:t>Description</w:t>
      </w:r>
      <w:bookmarkEnd w:id="9244"/>
      <w:bookmarkEnd w:id="9245"/>
      <w:bookmarkEnd w:id="9246"/>
      <w:bookmarkEnd w:id="9247"/>
      <w:bookmarkEnd w:id="924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9249" w:name="_Toc151743219"/>
      <w:bookmarkStart w:id="9250" w:name="_Toc151743684"/>
      <w:bookmarkStart w:id="9251" w:name="_Toc185516230"/>
      <w:bookmarkStart w:id="9252" w:name="_Toc192873538"/>
      <w:bookmarkStart w:id="9253" w:name="_Toc195534677"/>
      <w:r w:rsidRPr="00D00D02">
        <w:rPr>
          <w:noProof/>
          <w:lang w:eastAsia="zh-CN"/>
        </w:rPr>
        <w:t>9.4</w:t>
      </w:r>
      <w:r w:rsidRPr="00D00D02">
        <w:t>.5.2</w:t>
      </w:r>
      <w:r w:rsidRPr="00D00D02">
        <w:rPr>
          <w:noProof/>
        </w:rPr>
        <w:t>.2</w:t>
      </w:r>
      <w:r w:rsidRPr="00D00D02">
        <w:rPr>
          <w:noProof/>
        </w:rPr>
        <w:tab/>
        <w:t>Target URI</w:t>
      </w:r>
      <w:bookmarkEnd w:id="9249"/>
      <w:bookmarkEnd w:id="9250"/>
      <w:bookmarkEnd w:id="9251"/>
      <w:bookmarkEnd w:id="9252"/>
      <w:bookmarkEnd w:id="925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9254" w:name="_Toc151743220"/>
      <w:bookmarkStart w:id="9255" w:name="_Toc151743685"/>
      <w:bookmarkStart w:id="9256" w:name="_Toc185516231"/>
      <w:bookmarkStart w:id="9257" w:name="_Toc192873539"/>
      <w:bookmarkStart w:id="9258" w:name="_Toc195534678"/>
      <w:r w:rsidRPr="00D00D02">
        <w:rPr>
          <w:noProof/>
          <w:lang w:eastAsia="zh-CN"/>
        </w:rPr>
        <w:t>9.4</w:t>
      </w:r>
      <w:r w:rsidRPr="00D00D02">
        <w:t>.5.2</w:t>
      </w:r>
      <w:r w:rsidRPr="00D00D02">
        <w:rPr>
          <w:noProof/>
        </w:rPr>
        <w:t>.3</w:t>
      </w:r>
      <w:r w:rsidRPr="00D00D02">
        <w:rPr>
          <w:noProof/>
        </w:rPr>
        <w:tab/>
        <w:t>Standard Methods</w:t>
      </w:r>
      <w:bookmarkEnd w:id="9254"/>
      <w:bookmarkEnd w:id="9255"/>
      <w:bookmarkEnd w:id="9256"/>
      <w:bookmarkEnd w:id="9257"/>
      <w:bookmarkEnd w:id="9258"/>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9259" w:name="_Toc185516232"/>
      <w:bookmarkStart w:id="9260" w:name="_Toc192873540"/>
      <w:bookmarkStart w:id="9261" w:name="_Toc195534679"/>
      <w:r w:rsidRPr="00D00D02">
        <w:rPr>
          <w:noProof/>
          <w:lang w:eastAsia="zh-CN"/>
        </w:rPr>
        <w:t>9.4</w:t>
      </w:r>
      <w:r w:rsidRPr="00D00D02">
        <w:t>.6</w:t>
      </w:r>
      <w:r w:rsidRPr="00D00D02">
        <w:tab/>
        <w:t>Data Model</w:t>
      </w:r>
      <w:bookmarkEnd w:id="9259"/>
      <w:bookmarkEnd w:id="9260"/>
      <w:bookmarkEnd w:id="9261"/>
    </w:p>
    <w:p w14:paraId="7D896E89" w14:textId="77777777" w:rsidR="00D00D02" w:rsidRPr="00D00D02" w:rsidRDefault="00D00D02" w:rsidP="00D00D02">
      <w:pPr>
        <w:pStyle w:val="Heading4"/>
      </w:pPr>
      <w:bookmarkStart w:id="9262" w:name="_Toc96843440"/>
      <w:bookmarkStart w:id="9263" w:name="_Toc96844415"/>
      <w:bookmarkStart w:id="9264" w:name="_Toc100739988"/>
      <w:bookmarkStart w:id="9265" w:name="_Toc129252561"/>
      <w:bookmarkStart w:id="9266" w:name="_Toc144024266"/>
      <w:bookmarkStart w:id="9267" w:name="_Toc144459698"/>
      <w:bookmarkStart w:id="9268" w:name="_Toc185516233"/>
      <w:bookmarkStart w:id="9269" w:name="_Toc192873541"/>
      <w:bookmarkStart w:id="9270" w:name="_Toc195534680"/>
      <w:r w:rsidRPr="00D00D02">
        <w:rPr>
          <w:noProof/>
          <w:lang w:eastAsia="zh-CN"/>
        </w:rPr>
        <w:t>9.4</w:t>
      </w:r>
      <w:r w:rsidRPr="00D00D02">
        <w:t>.6.1</w:t>
      </w:r>
      <w:r w:rsidRPr="00D00D02">
        <w:tab/>
        <w:t>General</w:t>
      </w:r>
      <w:bookmarkEnd w:id="9262"/>
      <w:bookmarkEnd w:id="9263"/>
      <w:bookmarkEnd w:id="9264"/>
      <w:bookmarkEnd w:id="9265"/>
      <w:bookmarkEnd w:id="9266"/>
      <w:bookmarkEnd w:id="9267"/>
      <w:bookmarkEnd w:id="9268"/>
      <w:bookmarkEnd w:id="9269"/>
      <w:bookmarkEnd w:id="9270"/>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9271" w:name="_Toc96843441"/>
      <w:bookmarkStart w:id="9272" w:name="_Toc96844416"/>
      <w:bookmarkStart w:id="9273" w:name="_Toc100739989"/>
      <w:bookmarkStart w:id="9274" w:name="_Toc129252562"/>
      <w:bookmarkStart w:id="9275" w:name="_Toc144024267"/>
      <w:bookmarkStart w:id="9276" w:name="_Toc144459699"/>
      <w:bookmarkStart w:id="9277" w:name="_Toc185516234"/>
      <w:bookmarkStart w:id="9278" w:name="_Toc192873542"/>
      <w:bookmarkStart w:id="9279" w:name="_Toc195534681"/>
      <w:r w:rsidRPr="00D00D02">
        <w:rPr>
          <w:noProof/>
          <w:lang w:eastAsia="zh-CN"/>
        </w:rPr>
        <w:t>9.4</w:t>
      </w:r>
      <w:r w:rsidRPr="00D00D02">
        <w:rPr>
          <w:lang w:val="en-US"/>
        </w:rPr>
        <w:t>.6.2</w:t>
      </w:r>
      <w:r w:rsidRPr="00D00D02">
        <w:rPr>
          <w:lang w:val="en-US"/>
        </w:rPr>
        <w:tab/>
        <w:t>Structured data types</w:t>
      </w:r>
      <w:bookmarkEnd w:id="9271"/>
      <w:bookmarkEnd w:id="9272"/>
      <w:bookmarkEnd w:id="9273"/>
      <w:bookmarkEnd w:id="9274"/>
      <w:bookmarkEnd w:id="9275"/>
      <w:bookmarkEnd w:id="9276"/>
      <w:bookmarkEnd w:id="9277"/>
      <w:bookmarkEnd w:id="9278"/>
      <w:bookmarkEnd w:id="9279"/>
    </w:p>
    <w:p w14:paraId="026CBEF3" w14:textId="77777777" w:rsidR="00D00D02" w:rsidRPr="00D00D02" w:rsidRDefault="00D00D02" w:rsidP="00D00D02">
      <w:pPr>
        <w:pStyle w:val="Heading5"/>
      </w:pPr>
      <w:bookmarkStart w:id="9280" w:name="_Toc96843442"/>
      <w:bookmarkStart w:id="9281" w:name="_Toc96844417"/>
      <w:bookmarkStart w:id="9282" w:name="_Toc100739990"/>
      <w:bookmarkStart w:id="9283" w:name="_Toc129252563"/>
      <w:bookmarkStart w:id="9284" w:name="_Toc144024268"/>
      <w:bookmarkStart w:id="9285" w:name="_Toc144459700"/>
      <w:bookmarkStart w:id="9286" w:name="_Toc185516235"/>
      <w:bookmarkStart w:id="9287" w:name="_Toc192873543"/>
      <w:bookmarkStart w:id="9288" w:name="_Toc195534682"/>
      <w:r w:rsidRPr="00D00D02">
        <w:rPr>
          <w:noProof/>
          <w:lang w:eastAsia="zh-CN"/>
        </w:rPr>
        <w:t>9.4</w:t>
      </w:r>
      <w:r w:rsidRPr="00D00D02">
        <w:t>.6.2.1</w:t>
      </w:r>
      <w:r w:rsidRPr="00D00D02">
        <w:tab/>
        <w:t>Introduction</w:t>
      </w:r>
      <w:bookmarkEnd w:id="9280"/>
      <w:bookmarkEnd w:id="9281"/>
      <w:bookmarkEnd w:id="9282"/>
      <w:bookmarkEnd w:id="9283"/>
      <w:bookmarkEnd w:id="9284"/>
      <w:bookmarkEnd w:id="9285"/>
      <w:bookmarkEnd w:id="9286"/>
      <w:bookmarkEnd w:id="9287"/>
      <w:bookmarkEnd w:id="9288"/>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9289" w:name="_Toc185516236"/>
      <w:bookmarkStart w:id="9290" w:name="_Toc192873544"/>
      <w:bookmarkStart w:id="9291" w:name="_Toc195534683"/>
      <w:bookmarkStart w:id="9292" w:name="_Toc96843444"/>
      <w:bookmarkStart w:id="9293" w:name="_Toc96844419"/>
      <w:bookmarkStart w:id="9294" w:name="_Toc100739992"/>
      <w:bookmarkStart w:id="9295" w:name="_Toc129252565"/>
      <w:bookmarkStart w:id="9296" w:name="_Toc144024270"/>
      <w:bookmarkStart w:id="9297" w:name="_Toc144459702"/>
      <w:r w:rsidRPr="00D00D02">
        <w:rPr>
          <w:noProof/>
          <w:lang w:eastAsia="zh-CN"/>
        </w:rPr>
        <w:t>9.4</w:t>
      </w:r>
      <w:r w:rsidRPr="00D00D02">
        <w:t>.6.2.2</w:t>
      </w:r>
      <w:r w:rsidRPr="00D00D02">
        <w:tab/>
        <w:t>Type: ServProvReq</w:t>
      </w:r>
      <w:bookmarkEnd w:id="9289"/>
      <w:bookmarkEnd w:id="9290"/>
      <w:bookmarkEnd w:id="9291"/>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9298" w:name="_Toc185516237"/>
      <w:bookmarkStart w:id="9299" w:name="_Toc192873545"/>
      <w:bookmarkStart w:id="9300" w:name="_Toc195534684"/>
      <w:r w:rsidRPr="00D00D02">
        <w:rPr>
          <w:noProof/>
          <w:lang w:eastAsia="zh-CN"/>
        </w:rPr>
        <w:t>9.4</w:t>
      </w:r>
      <w:r w:rsidRPr="00D00D02">
        <w:t>.6.2.3</w:t>
      </w:r>
      <w:r w:rsidRPr="00D00D02">
        <w:tab/>
        <w:t>Type: ServProvResp</w:t>
      </w:r>
      <w:bookmarkEnd w:id="9298"/>
      <w:bookmarkEnd w:id="9299"/>
      <w:bookmarkEnd w:id="930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9301" w:name="_Toc185516238"/>
      <w:bookmarkStart w:id="9302" w:name="_Toc192873546"/>
      <w:bookmarkStart w:id="9303" w:name="_Toc195534685"/>
      <w:r w:rsidRPr="00D00D02">
        <w:rPr>
          <w:noProof/>
          <w:lang w:eastAsia="zh-CN"/>
        </w:rPr>
        <w:t>9.4</w:t>
      </w:r>
      <w:r w:rsidRPr="00D00D02">
        <w:t>.6.2.4</w:t>
      </w:r>
      <w:r w:rsidRPr="00D00D02">
        <w:tab/>
        <w:t xml:space="preserve">Type: </w:t>
      </w:r>
      <w:r w:rsidRPr="00D00D02">
        <w:rPr>
          <w:lang w:val="en-US"/>
        </w:rPr>
        <w:t>ServProv</w:t>
      </w:r>
      <w:r w:rsidRPr="00D00D02">
        <w:t>Subsc</w:t>
      </w:r>
      <w:bookmarkEnd w:id="9301"/>
      <w:bookmarkEnd w:id="9302"/>
      <w:bookmarkEnd w:id="9303"/>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9304" w:name="_Hlk149565478"/>
            <w:r w:rsidRPr="00D00D02">
              <w:rPr>
                <w:rFonts w:cs="Arial"/>
                <w:szCs w:val="18"/>
              </w:rPr>
              <w:t>the s</w:t>
            </w:r>
            <w:r w:rsidRPr="00D00D02">
              <w:t>ervice provisioning</w:t>
            </w:r>
            <w:r w:rsidRPr="00D00D02">
              <w:rPr>
                <w:rFonts w:cs="Arial"/>
                <w:szCs w:val="18"/>
              </w:rPr>
              <w:t xml:space="preserve"> event(s) </w:t>
            </w:r>
            <w:bookmarkEnd w:id="9304"/>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9305" w:name="_Toc185516239"/>
      <w:bookmarkStart w:id="9306" w:name="_Toc192873547"/>
      <w:bookmarkStart w:id="9307" w:name="_Toc195534686"/>
      <w:r w:rsidRPr="00D00D02">
        <w:rPr>
          <w:noProof/>
          <w:lang w:eastAsia="zh-CN"/>
        </w:rPr>
        <w:t>9.4</w:t>
      </w:r>
      <w:r w:rsidRPr="00D00D02">
        <w:t>.6.2.5</w:t>
      </w:r>
      <w:r w:rsidRPr="00D00D02">
        <w:tab/>
        <w:t xml:space="preserve">Type: </w:t>
      </w:r>
      <w:r w:rsidRPr="00D00D02">
        <w:rPr>
          <w:lang w:val="en-US"/>
        </w:rPr>
        <w:t>ServProv</w:t>
      </w:r>
      <w:r w:rsidRPr="00D00D02">
        <w:t>SubscPatch</w:t>
      </w:r>
      <w:bookmarkEnd w:id="9305"/>
      <w:bookmarkEnd w:id="9306"/>
      <w:bookmarkEnd w:id="9307"/>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9308" w:name="_Toc185516240"/>
      <w:bookmarkStart w:id="9309" w:name="_Toc192873548"/>
      <w:bookmarkStart w:id="9310" w:name="_Toc195534687"/>
      <w:r w:rsidRPr="00D00D02">
        <w:rPr>
          <w:noProof/>
          <w:lang w:eastAsia="zh-CN"/>
        </w:rPr>
        <w:t>9.4</w:t>
      </w:r>
      <w:r w:rsidRPr="00D00D02">
        <w:t>.6.2.6</w:t>
      </w:r>
      <w:r w:rsidRPr="00D00D02">
        <w:tab/>
        <w:t xml:space="preserve">Type: </w:t>
      </w:r>
      <w:r w:rsidRPr="00D00D02">
        <w:rPr>
          <w:lang w:val="en-US"/>
        </w:rPr>
        <w:t>ServProv</w:t>
      </w:r>
      <w:r w:rsidRPr="00D00D02">
        <w:t>Notif</w:t>
      </w:r>
      <w:bookmarkEnd w:id="9308"/>
      <w:bookmarkEnd w:id="9309"/>
      <w:bookmarkEnd w:id="9310"/>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9311" w:name="_Toc185516241"/>
      <w:bookmarkStart w:id="9312" w:name="_Toc192873549"/>
      <w:bookmarkStart w:id="9313" w:name="_Toc195534688"/>
      <w:bookmarkEnd w:id="9292"/>
      <w:bookmarkEnd w:id="9293"/>
      <w:bookmarkEnd w:id="9294"/>
      <w:bookmarkEnd w:id="9295"/>
      <w:bookmarkEnd w:id="9296"/>
      <w:bookmarkEnd w:id="9297"/>
      <w:r w:rsidRPr="00D00D02">
        <w:rPr>
          <w:noProof/>
          <w:lang w:eastAsia="zh-CN"/>
        </w:rPr>
        <w:t>9.4</w:t>
      </w:r>
      <w:r w:rsidRPr="00D00D02">
        <w:t>.6.2.7</w:t>
      </w:r>
      <w:r w:rsidRPr="00D00D02">
        <w:tab/>
        <w:t>Type: FederationInfo</w:t>
      </w:r>
      <w:bookmarkEnd w:id="9311"/>
      <w:bookmarkEnd w:id="9312"/>
      <w:bookmarkEnd w:id="9313"/>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9314" w:name="_Toc185516242"/>
      <w:bookmarkStart w:id="9315" w:name="_Toc192873550"/>
      <w:bookmarkStart w:id="9316" w:name="_Toc195534689"/>
      <w:r w:rsidRPr="00D00D02">
        <w:rPr>
          <w:noProof/>
          <w:lang w:eastAsia="zh-CN"/>
        </w:rPr>
        <w:t>9.4</w:t>
      </w:r>
      <w:r w:rsidRPr="00D00D02">
        <w:t>.6.2.</w:t>
      </w:r>
      <w:r>
        <w:t>8</w:t>
      </w:r>
      <w:r w:rsidRPr="00D00D02">
        <w:tab/>
        <w:t xml:space="preserve">Type: </w:t>
      </w:r>
      <w:r>
        <w:t>AppInfo</w:t>
      </w:r>
      <w:bookmarkEnd w:id="9314"/>
      <w:bookmarkEnd w:id="9315"/>
      <w:bookmarkEnd w:id="931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9317" w:name="_Toc185516243"/>
      <w:bookmarkStart w:id="9318" w:name="_Toc192873551"/>
      <w:bookmarkStart w:id="9319" w:name="_Toc195534690"/>
      <w:r w:rsidRPr="00D00D02">
        <w:rPr>
          <w:noProof/>
          <w:lang w:eastAsia="zh-CN"/>
        </w:rPr>
        <w:t>9.4</w:t>
      </w:r>
      <w:r w:rsidRPr="00D00D02">
        <w:t>.6.2.</w:t>
      </w:r>
      <w:r>
        <w:t>9</w:t>
      </w:r>
      <w:r w:rsidRPr="00D00D02">
        <w:tab/>
        <w:t xml:space="preserve">Type: </w:t>
      </w:r>
      <w:r>
        <w:t>AppGrpProfile</w:t>
      </w:r>
      <w:bookmarkEnd w:id="9317"/>
      <w:bookmarkEnd w:id="9318"/>
      <w:bookmarkEnd w:id="9319"/>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9320" w:name="_Toc185516244"/>
      <w:bookmarkStart w:id="9321" w:name="_Toc192873552"/>
      <w:bookmarkStart w:id="9322" w:name="_Toc195534691"/>
      <w:r w:rsidRPr="00D00D02">
        <w:rPr>
          <w:noProof/>
          <w:lang w:eastAsia="zh-CN"/>
        </w:rPr>
        <w:t>9.4</w:t>
      </w:r>
      <w:r w:rsidRPr="00D00D02">
        <w:rPr>
          <w:lang w:val="en-US"/>
        </w:rPr>
        <w:t>.6.3</w:t>
      </w:r>
      <w:r w:rsidRPr="00D00D02">
        <w:rPr>
          <w:lang w:val="en-US"/>
        </w:rPr>
        <w:tab/>
        <w:t>Simple data types and enumerations</w:t>
      </w:r>
      <w:bookmarkEnd w:id="9320"/>
      <w:bookmarkEnd w:id="9321"/>
      <w:bookmarkEnd w:id="9322"/>
    </w:p>
    <w:p w14:paraId="564F07F1" w14:textId="77777777" w:rsidR="00D00D02" w:rsidRPr="00D00D02" w:rsidRDefault="00D00D02" w:rsidP="00D00D02">
      <w:pPr>
        <w:pStyle w:val="Heading5"/>
      </w:pPr>
      <w:bookmarkStart w:id="9323" w:name="_Toc96843448"/>
      <w:bookmarkStart w:id="9324" w:name="_Toc96844423"/>
      <w:bookmarkStart w:id="9325" w:name="_Toc100739996"/>
      <w:bookmarkStart w:id="9326" w:name="_Toc129252569"/>
      <w:bookmarkStart w:id="9327" w:name="_Toc144024279"/>
      <w:bookmarkStart w:id="9328" w:name="_Toc144459711"/>
      <w:bookmarkStart w:id="9329" w:name="_Toc185516245"/>
      <w:bookmarkStart w:id="9330" w:name="_Toc192873553"/>
      <w:bookmarkStart w:id="9331" w:name="_Toc195534692"/>
      <w:r w:rsidRPr="00D00D02">
        <w:rPr>
          <w:noProof/>
          <w:lang w:eastAsia="zh-CN"/>
        </w:rPr>
        <w:t>9.4</w:t>
      </w:r>
      <w:r w:rsidRPr="00D00D02">
        <w:t>.6.3.1</w:t>
      </w:r>
      <w:r w:rsidRPr="00D00D02">
        <w:tab/>
        <w:t>Introduction</w:t>
      </w:r>
      <w:bookmarkEnd w:id="9323"/>
      <w:bookmarkEnd w:id="9324"/>
      <w:bookmarkEnd w:id="9325"/>
      <w:bookmarkEnd w:id="9326"/>
      <w:bookmarkEnd w:id="9327"/>
      <w:bookmarkEnd w:id="9328"/>
      <w:bookmarkEnd w:id="9329"/>
      <w:bookmarkEnd w:id="9330"/>
      <w:bookmarkEnd w:id="933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9332" w:name="_Toc96843449"/>
      <w:bookmarkStart w:id="9333" w:name="_Toc96844424"/>
      <w:bookmarkStart w:id="9334" w:name="_Toc100739997"/>
      <w:bookmarkStart w:id="9335" w:name="_Toc129252570"/>
      <w:bookmarkStart w:id="9336" w:name="_Toc144024280"/>
      <w:bookmarkStart w:id="9337" w:name="_Toc144459712"/>
      <w:bookmarkStart w:id="9338" w:name="_Toc185516246"/>
      <w:bookmarkStart w:id="9339" w:name="_Toc192873554"/>
      <w:bookmarkStart w:id="9340" w:name="_Toc195534693"/>
      <w:r w:rsidRPr="00D00D02">
        <w:rPr>
          <w:noProof/>
          <w:lang w:eastAsia="zh-CN"/>
        </w:rPr>
        <w:t>9.4</w:t>
      </w:r>
      <w:r w:rsidRPr="00D00D02">
        <w:t>.6.3.2</w:t>
      </w:r>
      <w:r w:rsidRPr="00D00D02">
        <w:tab/>
        <w:t>Simple data types</w:t>
      </w:r>
      <w:bookmarkEnd w:id="9332"/>
      <w:bookmarkEnd w:id="9333"/>
      <w:bookmarkEnd w:id="9334"/>
      <w:bookmarkEnd w:id="9335"/>
      <w:bookmarkEnd w:id="9336"/>
      <w:bookmarkEnd w:id="9337"/>
      <w:bookmarkEnd w:id="9338"/>
      <w:bookmarkEnd w:id="9339"/>
      <w:bookmarkEnd w:id="9340"/>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9341" w:name="_Toc96843450"/>
      <w:bookmarkStart w:id="9342" w:name="_Toc96844425"/>
      <w:bookmarkStart w:id="9343" w:name="_Toc100739998"/>
      <w:bookmarkStart w:id="9344" w:name="_Toc129252571"/>
      <w:bookmarkStart w:id="9345" w:name="_Toc144024283"/>
      <w:bookmarkStart w:id="9346" w:name="_Toc144459715"/>
      <w:bookmarkStart w:id="9347" w:name="_Toc185516247"/>
      <w:bookmarkStart w:id="9348" w:name="_Toc192873555"/>
      <w:bookmarkStart w:id="9349" w:name="_Toc19553469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9341"/>
      <w:bookmarkEnd w:id="9342"/>
      <w:bookmarkEnd w:id="9343"/>
      <w:bookmarkEnd w:id="9344"/>
      <w:bookmarkEnd w:id="9345"/>
      <w:bookmarkEnd w:id="9346"/>
      <w:bookmarkEnd w:id="9347"/>
      <w:bookmarkEnd w:id="9348"/>
      <w:bookmarkEnd w:id="9349"/>
    </w:p>
    <w:p w14:paraId="5188F2C8" w14:textId="77777777" w:rsidR="00D00D02" w:rsidRPr="00D00D02" w:rsidRDefault="00D00D02" w:rsidP="00D00D02">
      <w:bookmarkStart w:id="9350" w:name="_Toc96843451"/>
      <w:bookmarkStart w:id="9351" w:name="_Toc96844426"/>
      <w:bookmarkStart w:id="9352" w:name="_Toc100739999"/>
      <w:bookmarkStart w:id="9353" w:name="_Toc129252572"/>
      <w:bookmarkStart w:id="9354" w:name="_Toc144024284"/>
      <w:bookmarkStart w:id="935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9356" w:name="_Toc185516248"/>
      <w:bookmarkStart w:id="9357" w:name="_Toc192873556"/>
      <w:bookmarkStart w:id="9358" w:name="_Toc195534695"/>
      <w:r w:rsidRPr="00D00D02">
        <w:rPr>
          <w:noProof/>
          <w:lang w:eastAsia="zh-CN"/>
        </w:rPr>
        <w:t>9.4</w:t>
      </w:r>
      <w:r w:rsidRPr="00D00D02">
        <w:t>.6.5</w:t>
      </w:r>
      <w:r w:rsidRPr="00D00D02">
        <w:tab/>
        <w:t>Binary data</w:t>
      </w:r>
      <w:bookmarkEnd w:id="9350"/>
      <w:bookmarkEnd w:id="9351"/>
      <w:bookmarkEnd w:id="9352"/>
      <w:bookmarkEnd w:id="9353"/>
      <w:bookmarkEnd w:id="9354"/>
      <w:bookmarkEnd w:id="9355"/>
      <w:bookmarkEnd w:id="9356"/>
      <w:bookmarkEnd w:id="9357"/>
      <w:bookmarkEnd w:id="9358"/>
    </w:p>
    <w:p w14:paraId="034377B7" w14:textId="77777777" w:rsidR="00D00D02" w:rsidRPr="00D00D02" w:rsidRDefault="00D00D02" w:rsidP="00D00D02">
      <w:pPr>
        <w:pStyle w:val="Heading5"/>
      </w:pPr>
      <w:bookmarkStart w:id="9359" w:name="_Toc96843452"/>
      <w:bookmarkStart w:id="9360" w:name="_Toc96844427"/>
      <w:bookmarkStart w:id="9361" w:name="_Toc100740000"/>
      <w:bookmarkStart w:id="9362" w:name="_Toc129252573"/>
      <w:bookmarkStart w:id="9363" w:name="_Toc144024285"/>
      <w:bookmarkStart w:id="9364" w:name="_Toc144459717"/>
      <w:bookmarkStart w:id="9365" w:name="_Toc185516249"/>
      <w:bookmarkStart w:id="9366" w:name="_Toc192873557"/>
      <w:bookmarkStart w:id="9367" w:name="_Toc195534696"/>
      <w:r w:rsidRPr="00D00D02">
        <w:rPr>
          <w:noProof/>
          <w:lang w:eastAsia="zh-CN"/>
        </w:rPr>
        <w:t>9.4</w:t>
      </w:r>
      <w:r w:rsidRPr="00D00D02">
        <w:t>.6.5.1</w:t>
      </w:r>
      <w:r w:rsidRPr="00D00D02">
        <w:tab/>
        <w:t>Binary Data Types</w:t>
      </w:r>
      <w:bookmarkEnd w:id="9359"/>
      <w:bookmarkEnd w:id="9360"/>
      <w:bookmarkEnd w:id="9361"/>
      <w:bookmarkEnd w:id="9362"/>
      <w:bookmarkEnd w:id="9363"/>
      <w:bookmarkEnd w:id="9364"/>
      <w:bookmarkEnd w:id="9365"/>
      <w:bookmarkEnd w:id="9366"/>
      <w:bookmarkEnd w:id="936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9368" w:name="_Toc144024286"/>
      <w:bookmarkStart w:id="9369" w:name="_Toc144459718"/>
      <w:bookmarkStart w:id="9370" w:name="_Toc185516250"/>
      <w:bookmarkStart w:id="9371" w:name="_Toc192873558"/>
      <w:bookmarkStart w:id="9372" w:name="_Toc195534697"/>
      <w:r w:rsidRPr="00D00D02">
        <w:rPr>
          <w:noProof/>
          <w:lang w:eastAsia="zh-CN"/>
        </w:rPr>
        <w:t>9.4</w:t>
      </w:r>
      <w:r w:rsidRPr="00D00D02">
        <w:t>.7</w:t>
      </w:r>
      <w:r w:rsidRPr="00D00D02">
        <w:tab/>
        <w:t>Error Handling</w:t>
      </w:r>
      <w:bookmarkEnd w:id="9368"/>
      <w:bookmarkEnd w:id="9369"/>
      <w:bookmarkEnd w:id="9370"/>
      <w:bookmarkEnd w:id="9371"/>
      <w:bookmarkEnd w:id="9372"/>
    </w:p>
    <w:p w14:paraId="0B713A16" w14:textId="77777777" w:rsidR="00D00D02" w:rsidRPr="00D00D02" w:rsidRDefault="00D00D02" w:rsidP="00D00D02">
      <w:pPr>
        <w:pStyle w:val="Heading4"/>
      </w:pPr>
      <w:bookmarkStart w:id="9373" w:name="_Toc100740002"/>
      <w:bookmarkStart w:id="9374" w:name="_Toc129252575"/>
      <w:bookmarkStart w:id="9375" w:name="_Toc144024287"/>
      <w:bookmarkStart w:id="9376" w:name="_Toc144459719"/>
      <w:bookmarkStart w:id="9377" w:name="_Toc185516251"/>
      <w:bookmarkStart w:id="9378" w:name="_Toc192873559"/>
      <w:bookmarkStart w:id="9379" w:name="_Toc195534698"/>
      <w:r w:rsidRPr="00D00D02">
        <w:rPr>
          <w:noProof/>
          <w:lang w:eastAsia="zh-CN"/>
        </w:rPr>
        <w:t>9.4</w:t>
      </w:r>
      <w:r w:rsidRPr="00D00D02">
        <w:t>.7.1</w:t>
      </w:r>
      <w:r w:rsidRPr="00D00D02">
        <w:tab/>
        <w:t>General</w:t>
      </w:r>
      <w:bookmarkEnd w:id="9373"/>
      <w:bookmarkEnd w:id="9374"/>
      <w:bookmarkEnd w:id="9375"/>
      <w:bookmarkEnd w:id="9376"/>
      <w:bookmarkEnd w:id="9377"/>
      <w:bookmarkEnd w:id="9378"/>
      <w:bookmarkEnd w:id="9379"/>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9380" w:name="_Toc100740003"/>
      <w:bookmarkStart w:id="9381" w:name="_Toc129252576"/>
      <w:bookmarkStart w:id="9382" w:name="_Toc144024288"/>
      <w:bookmarkStart w:id="9383" w:name="_Toc144459720"/>
      <w:bookmarkStart w:id="9384" w:name="_Toc185516252"/>
      <w:bookmarkStart w:id="9385" w:name="_Toc192873560"/>
      <w:bookmarkStart w:id="9386" w:name="_Toc195534699"/>
      <w:r w:rsidRPr="00D00D02">
        <w:rPr>
          <w:noProof/>
          <w:lang w:eastAsia="zh-CN"/>
        </w:rPr>
        <w:t>9.4</w:t>
      </w:r>
      <w:r w:rsidRPr="00D00D02">
        <w:t>.7.2</w:t>
      </w:r>
      <w:r w:rsidRPr="00D00D02">
        <w:tab/>
        <w:t>Protocol Errors</w:t>
      </w:r>
      <w:bookmarkEnd w:id="9380"/>
      <w:bookmarkEnd w:id="9381"/>
      <w:bookmarkEnd w:id="9382"/>
      <w:bookmarkEnd w:id="9383"/>
      <w:bookmarkEnd w:id="9384"/>
      <w:bookmarkEnd w:id="9385"/>
      <w:bookmarkEnd w:id="938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9387" w:name="_Toc100740004"/>
      <w:bookmarkStart w:id="9388" w:name="_Toc129252577"/>
      <w:bookmarkStart w:id="9389" w:name="_Toc144024289"/>
      <w:bookmarkStart w:id="9390" w:name="_Toc144459721"/>
      <w:bookmarkStart w:id="9391" w:name="_Toc185516253"/>
      <w:bookmarkStart w:id="9392" w:name="_Toc192873561"/>
      <w:bookmarkStart w:id="9393" w:name="_Toc195534700"/>
      <w:r w:rsidRPr="00D00D02">
        <w:rPr>
          <w:noProof/>
          <w:lang w:eastAsia="zh-CN"/>
        </w:rPr>
        <w:t>9.4</w:t>
      </w:r>
      <w:r w:rsidRPr="00D00D02">
        <w:t>.7.3</w:t>
      </w:r>
      <w:r w:rsidRPr="00D00D02">
        <w:tab/>
        <w:t>Application Errors</w:t>
      </w:r>
      <w:bookmarkEnd w:id="9387"/>
      <w:bookmarkEnd w:id="9388"/>
      <w:bookmarkEnd w:id="9389"/>
      <w:bookmarkEnd w:id="9390"/>
      <w:bookmarkEnd w:id="9391"/>
      <w:bookmarkEnd w:id="9392"/>
      <w:bookmarkEnd w:id="939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9394" w:name="_Toc96843457"/>
            <w:bookmarkStart w:id="9395" w:name="_Toc96844432"/>
            <w:bookmarkStart w:id="9396" w:name="_Toc100740005"/>
            <w:bookmarkStart w:id="9397" w:name="_Toc129252578"/>
            <w:bookmarkStart w:id="9398" w:name="_Toc144024290"/>
            <w:bookmarkStart w:id="939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9400" w:name="_Toc185516254"/>
      <w:bookmarkStart w:id="9401" w:name="_Toc192873562"/>
      <w:bookmarkStart w:id="9402" w:name="_Toc195534701"/>
      <w:r w:rsidRPr="00D00D02">
        <w:rPr>
          <w:noProof/>
          <w:lang w:eastAsia="zh-CN"/>
        </w:rPr>
        <w:t>9.4</w:t>
      </w:r>
      <w:r w:rsidRPr="00D00D02">
        <w:t>.8</w:t>
      </w:r>
      <w:r w:rsidRPr="00D00D02">
        <w:rPr>
          <w:lang w:eastAsia="zh-CN"/>
        </w:rPr>
        <w:tab/>
        <w:t>Feature negotiation</w:t>
      </w:r>
      <w:bookmarkEnd w:id="9394"/>
      <w:bookmarkEnd w:id="9395"/>
      <w:bookmarkEnd w:id="9396"/>
      <w:bookmarkEnd w:id="9397"/>
      <w:bookmarkEnd w:id="9398"/>
      <w:bookmarkEnd w:id="9399"/>
      <w:bookmarkEnd w:id="9400"/>
      <w:bookmarkEnd w:id="9401"/>
      <w:bookmarkEnd w:id="940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9403" w:name="_Toc96843458"/>
      <w:bookmarkStart w:id="9404" w:name="_Toc96844433"/>
      <w:bookmarkStart w:id="9405" w:name="_Toc100740006"/>
      <w:bookmarkStart w:id="9406" w:name="_Toc129252579"/>
      <w:bookmarkStart w:id="9407" w:name="_Toc144024291"/>
      <w:bookmarkStart w:id="9408" w:name="_Toc144459723"/>
      <w:bookmarkStart w:id="9409" w:name="_Toc185516255"/>
      <w:bookmarkStart w:id="9410" w:name="_Toc192873563"/>
      <w:bookmarkStart w:id="9411" w:name="_Toc195534702"/>
      <w:r w:rsidRPr="00D00D02">
        <w:rPr>
          <w:noProof/>
          <w:lang w:eastAsia="zh-CN"/>
        </w:rPr>
        <w:t>9.4</w:t>
      </w:r>
      <w:r w:rsidRPr="00D00D02">
        <w:t>.9</w:t>
      </w:r>
      <w:r w:rsidRPr="00D00D02">
        <w:tab/>
        <w:t>Security</w:t>
      </w:r>
      <w:bookmarkEnd w:id="9403"/>
      <w:bookmarkEnd w:id="9404"/>
      <w:bookmarkEnd w:id="9405"/>
      <w:bookmarkEnd w:id="9406"/>
      <w:bookmarkEnd w:id="9407"/>
      <w:bookmarkEnd w:id="9408"/>
      <w:bookmarkEnd w:id="9409"/>
      <w:bookmarkEnd w:id="9410"/>
      <w:bookmarkEnd w:id="941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9412" w:name="_Toc185516256"/>
      <w:bookmarkStart w:id="9413" w:name="_Toc192873564"/>
      <w:bookmarkStart w:id="9414" w:name="_Toc195534703"/>
      <w:r>
        <w:rPr>
          <w:noProof/>
          <w:lang w:eastAsia="zh-CN"/>
        </w:rPr>
        <w:t>9.5</w:t>
      </w:r>
      <w:r>
        <w:tab/>
        <w:t>Eecs_ECSDiscovery API</w:t>
      </w:r>
      <w:bookmarkEnd w:id="9412"/>
      <w:bookmarkEnd w:id="9413"/>
      <w:bookmarkEnd w:id="9414"/>
    </w:p>
    <w:p w14:paraId="50C4A593" w14:textId="77777777" w:rsidR="00506656" w:rsidRDefault="00506656" w:rsidP="00506656">
      <w:pPr>
        <w:pStyle w:val="Heading3"/>
      </w:pPr>
      <w:bookmarkStart w:id="9415" w:name="_Toc185516257"/>
      <w:bookmarkStart w:id="9416" w:name="_Toc192873565"/>
      <w:bookmarkStart w:id="9417" w:name="_Toc195534704"/>
      <w:r>
        <w:rPr>
          <w:noProof/>
          <w:lang w:eastAsia="zh-CN"/>
        </w:rPr>
        <w:t>9.5</w:t>
      </w:r>
      <w:r>
        <w:t>.1</w:t>
      </w:r>
      <w:r>
        <w:tab/>
        <w:t>Introduction</w:t>
      </w:r>
      <w:bookmarkEnd w:id="9415"/>
      <w:bookmarkEnd w:id="9416"/>
      <w:bookmarkEnd w:id="941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9418" w:name="_Toc185516258"/>
      <w:bookmarkStart w:id="9419" w:name="_Toc192873566"/>
      <w:bookmarkStart w:id="9420" w:name="_Toc195534705"/>
      <w:r>
        <w:rPr>
          <w:noProof/>
          <w:lang w:eastAsia="zh-CN"/>
        </w:rPr>
        <w:t>9.5</w:t>
      </w:r>
      <w:r>
        <w:t>.2</w:t>
      </w:r>
      <w:r>
        <w:tab/>
        <w:t>Resources</w:t>
      </w:r>
      <w:bookmarkEnd w:id="9418"/>
      <w:bookmarkEnd w:id="9419"/>
      <w:bookmarkEnd w:id="9420"/>
    </w:p>
    <w:p w14:paraId="496F7944" w14:textId="77777777" w:rsidR="00506656" w:rsidRDefault="00506656" w:rsidP="00506656">
      <w:pPr>
        <w:pStyle w:val="Heading4"/>
      </w:pPr>
      <w:bookmarkStart w:id="9421" w:name="_Toc185516259"/>
      <w:bookmarkStart w:id="9422" w:name="_Toc192873567"/>
      <w:bookmarkStart w:id="9423" w:name="_Toc195534706"/>
      <w:r>
        <w:rPr>
          <w:noProof/>
          <w:lang w:eastAsia="zh-CN"/>
        </w:rPr>
        <w:t>9.5</w:t>
      </w:r>
      <w:r>
        <w:t>.2.1</w:t>
      </w:r>
      <w:r>
        <w:tab/>
        <w:t>Overview</w:t>
      </w:r>
      <w:bookmarkEnd w:id="9421"/>
      <w:bookmarkEnd w:id="9422"/>
      <w:bookmarkEnd w:id="942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7pt" o:ole="">
            <v:imagedata r:id="rId53" o:title=""/>
          </v:shape>
          <o:OLEObject Type="Embed" ProgID="Visio.Drawing.15" ShapeID="_x0000_i1046" DrawAspect="Content" ObjectID="_180614700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9424" w:name="_Toc185516260"/>
      <w:bookmarkStart w:id="9425" w:name="_Toc192873568"/>
      <w:bookmarkStart w:id="9426" w:name="_Toc195534707"/>
      <w:r w:rsidRPr="00106DE1">
        <w:rPr>
          <w:noProof/>
          <w:lang w:eastAsia="zh-CN"/>
        </w:rPr>
        <w:t>9.5</w:t>
      </w:r>
      <w:r w:rsidRPr="00106DE1">
        <w:t>.2</w:t>
      </w:r>
      <w:r>
        <w:t>.2</w:t>
      </w:r>
      <w:r w:rsidRPr="00106DE1">
        <w:tab/>
        <w:t>Resource: ECS Information</w:t>
      </w:r>
      <w:bookmarkEnd w:id="9424"/>
      <w:bookmarkEnd w:id="9425"/>
      <w:bookmarkEnd w:id="9426"/>
    </w:p>
    <w:p w14:paraId="30F09848" w14:textId="77777777" w:rsidR="00506656" w:rsidRPr="00106DE1" w:rsidRDefault="00506656" w:rsidP="00506656">
      <w:pPr>
        <w:pStyle w:val="Heading5"/>
        <w:rPr>
          <w:lang w:eastAsia="zh-CN"/>
        </w:rPr>
      </w:pPr>
      <w:bookmarkStart w:id="9427" w:name="_Toc185516261"/>
      <w:bookmarkStart w:id="9428" w:name="_Toc192873569"/>
      <w:bookmarkStart w:id="9429" w:name="_Toc19553470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9427"/>
      <w:bookmarkEnd w:id="9428"/>
      <w:bookmarkEnd w:id="9429"/>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9430" w:name="_Toc185516262"/>
      <w:bookmarkStart w:id="9431" w:name="_Toc192873570"/>
      <w:bookmarkStart w:id="9432" w:name="_Toc19553470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9430"/>
      <w:bookmarkEnd w:id="9431"/>
      <w:bookmarkEnd w:id="943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9433" w:name="_Toc185516263"/>
      <w:bookmarkStart w:id="9434" w:name="_Toc192873571"/>
      <w:bookmarkStart w:id="9435" w:name="_Toc19553471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9433"/>
      <w:bookmarkEnd w:id="9434"/>
      <w:bookmarkEnd w:id="943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9436" w:name="_Toc185516264"/>
      <w:bookmarkStart w:id="9437" w:name="_Toc192873572"/>
      <w:bookmarkStart w:id="9438" w:name="_Toc19553471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9436"/>
      <w:bookmarkEnd w:id="9437"/>
      <w:bookmarkEnd w:id="9438"/>
    </w:p>
    <w:p w14:paraId="235A3306" w14:textId="77777777" w:rsidR="00506656" w:rsidRPr="00106DE1" w:rsidRDefault="00506656" w:rsidP="00506656">
      <w:pPr>
        <w:pStyle w:val="Heading6"/>
      </w:pPr>
      <w:bookmarkStart w:id="9439" w:name="_Toc185516265"/>
      <w:bookmarkStart w:id="9440" w:name="_Toc192873573"/>
      <w:bookmarkStart w:id="9441" w:name="_Toc19553471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9439"/>
      <w:bookmarkEnd w:id="9440"/>
      <w:bookmarkEnd w:id="944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9442" w:name="_Toc185516266"/>
      <w:bookmarkStart w:id="9443" w:name="_Toc192873574"/>
      <w:bookmarkStart w:id="9444" w:name="_Toc19553471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9442"/>
      <w:bookmarkEnd w:id="9443"/>
      <w:bookmarkEnd w:id="9444"/>
    </w:p>
    <w:p w14:paraId="086CBC57" w14:textId="77777777" w:rsidR="00506656" w:rsidRPr="00106DE1" w:rsidRDefault="00506656" w:rsidP="00506656">
      <w:pPr>
        <w:pStyle w:val="Heading7"/>
      </w:pPr>
      <w:bookmarkStart w:id="9445" w:name="_Toc185516267"/>
      <w:bookmarkStart w:id="9446" w:name="_Toc192873575"/>
      <w:bookmarkStart w:id="9447" w:name="_Toc19553471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9445"/>
      <w:bookmarkEnd w:id="9446"/>
      <w:bookmarkEnd w:id="944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9448" w:name="_Toc185516268"/>
      <w:bookmarkStart w:id="9449" w:name="_Toc192873576"/>
      <w:bookmarkStart w:id="9450" w:name="_Toc19553471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9448"/>
      <w:bookmarkEnd w:id="9449"/>
      <w:bookmarkEnd w:id="945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9451" w:name="_Toc185516269"/>
      <w:bookmarkStart w:id="9452" w:name="_Toc192873577"/>
      <w:bookmarkStart w:id="9453" w:name="_Toc195534716"/>
      <w:r w:rsidRPr="00106DE1">
        <w:rPr>
          <w:noProof/>
          <w:lang w:eastAsia="zh-CN"/>
        </w:rPr>
        <w:t>9.5</w:t>
      </w:r>
      <w:r w:rsidRPr="00106DE1">
        <w:t>.3</w:t>
      </w:r>
      <w:r w:rsidRPr="00106DE1">
        <w:tab/>
        <w:t>Custom Operations without associated resources</w:t>
      </w:r>
      <w:bookmarkEnd w:id="9451"/>
      <w:bookmarkEnd w:id="9452"/>
      <w:bookmarkEnd w:id="945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9454" w:name="_Toc185516270"/>
      <w:bookmarkStart w:id="9455" w:name="_Toc192873578"/>
      <w:bookmarkStart w:id="9456" w:name="_Toc195534717"/>
      <w:r w:rsidRPr="00106DE1">
        <w:rPr>
          <w:noProof/>
          <w:lang w:eastAsia="zh-CN"/>
        </w:rPr>
        <w:t>9.5</w:t>
      </w:r>
      <w:r w:rsidRPr="00106DE1">
        <w:t>.4</w:t>
      </w:r>
      <w:r w:rsidRPr="00106DE1">
        <w:tab/>
        <w:t>Notifications</w:t>
      </w:r>
      <w:bookmarkEnd w:id="9454"/>
      <w:bookmarkEnd w:id="9455"/>
      <w:bookmarkEnd w:id="9456"/>
    </w:p>
    <w:p w14:paraId="4F39910A" w14:textId="77777777" w:rsidR="00506656" w:rsidRPr="00AF7276" w:rsidRDefault="00506656" w:rsidP="00506656">
      <w:pPr>
        <w:pStyle w:val="Heading4"/>
      </w:pPr>
      <w:bookmarkStart w:id="9457" w:name="_Toc70160827"/>
      <w:bookmarkStart w:id="9458" w:name="_Toc101529341"/>
      <w:bookmarkStart w:id="9459" w:name="_Toc114864171"/>
      <w:bookmarkStart w:id="9460" w:name="_Toc136427616"/>
      <w:bookmarkStart w:id="9461" w:name="_Toc185516271"/>
      <w:bookmarkStart w:id="9462" w:name="_Toc192873579"/>
      <w:bookmarkStart w:id="9463" w:name="_Toc195534718"/>
      <w:r>
        <w:rPr>
          <w:noProof/>
          <w:lang w:eastAsia="zh-CN"/>
        </w:rPr>
        <w:t>9.5</w:t>
      </w:r>
      <w:r w:rsidRPr="00AF7276">
        <w:t>.</w:t>
      </w:r>
      <w:r>
        <w:t>4.</w:t>
      </w:r>
      <w:r w:rsidRPr="00AF7276">
        <w:t>1</w:t>
      </w:r>
      <w:r w:rsidRPr="00AF7276">
        <w:tab/>
        <w:t>General</w:t>
      </w:r>
      <w:bookmarkEnd w:id="9457"/>
      <w:bookmarkEnd w:id="9458"/>
      <w:bookmarkEnd w:id="9459"/>
      <w:bookmarkEnd w:id="9460"/>
      <w:bookmarkEnd w:id="9461"/>
      <w:bookmarkEnd w:id="9462"/>
      <w:bookmarkEnd w:id="9463"/>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9464" w:name="_Toc28009911"/>
      <w:bookmarkStart w:id="9465" w:name="_Toc34062031"/>
      <w:bookmarkStart w:id="9466" w:name="_Toc36036787"/>
      <w:bookmarkStart w:id="9467" w:name="_Toc43285035"/>
      <w:bookmarkStart w:id="9468" w:name="_Toc45132814"/>
      <w:bookmarkStart w:id="9469" w:name="_Toc51193508"/>
      <w:bookmarkStart w:id="9470" w:name="_Toc51760707"/>
      <w:bookmarkStart w:id="9471" w:name="_Toc59015157"/>
      <w:bookmarkStart w:id="9472" w:name="_Toc59015673"/>
      <w:bookmarkStart w:id="9473" w:name="_Toc68165715"/>
      <w:bookmarkStart w:id="9474" w:name="_Toc83229811"/>
      <w:bookmarkStart w:id="9475" w:name="_Toc90649011"/>
      <w:bookmarkStart w:id="9476" w:name="_Toc105593906"/>
      <w:bookmarkStart w:id="9477" w:name="_Toc114209620"/>
      <w:bookmarkStart w:id="9478" w:name="_Toc138681490"/>
      <w:bookmarkStart w:id="9479" w:name="_Toc151977918"/>
      <w:bookmarkStart w:id="9480" w:name="_Toc152148601"/>
      <w:bookmarkStart w:id="9481" w:name="_Toc161988387"/>
      <w:bookmarkStart w:id="9482" w:name="_Toc185516272"/>
      <w:bookmarkStart w:id="9483" w:name="_Toc192873580"/>
      <w:bookmarkStart w:id="9484" w:name="_Toc195534719"/>
      <w:r>
        <w:rPr>
          <w:noProof/>
          <w:lang w:eastAsia="zh-CN"/>
        </w:rPr>
        <w:t>9.5</w:t>
      </w:r>
      <w:r w:rsidRPr="00AF7276">
        <w:t>.</w:t>
      </w:r>
      <w:r>
        <w:t>4.2</w:t>
      </w:r>
      <w:r>
        <w:tab/>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r>
        <w:t>ECS Discovery Notification</w:t>
      </w:r>
      <w:bookmarkEnd w:id="9482"/>
      <w:bookmarkEnd w:id="9483"/>
      <w:bookmarkEnd w:id="9484"/>
    </w:p>
    <w:p w14:paraId="7A705C61" w14:textId="77777777" w:rsidR="00506656" w:rsidRDefault="00506656" w:rsidP="00506656">
      <w:pPr>
        <w:pStyle w:val="Heading5"/>
        <w:rPr>
          <w:lang w:val="en-IN"/>
        </w:rPr>
      </w:pPr>
      <w:bookmarkStart w:id="9485" w:name="_Toc28009912"/>
      <w:bookmarkStart w:id="9486" w:name="_Toc34062032"/>
      <w:bookmarkStart w:id="9487" w:name="_Toc36036788"/>
      <w:bookmarkStart w:id="9488" w:name="_Toc43285036"/>
      <w:bookmarkStart w:id="9489" w:name="_Toc45132815"/>
      <w:bookmarkStart w:id="9490" w:name="_Toc51193509"/>
      <w:bookmarkStart w:id="9491" w:name="_Toc51760708"/>
      <w:bookmarkStart w:id="9492" w:name="_Toc59015158"/>
      <w:bookmarkStart w:id="9493" w:name="_Toc59015674"/>
      <w:bookmarkStart w:id="9494" w:name="_Toc68165716"/>
      <w:bookmarkStart w:id="9495" w:name="_Toc83229812"/>
      <w:bookmarkStart w:id="9496" w:name="_Toc90649012"/>
      <w:bookmarkStart w:id="9497" w:name="_Toc105593907"/>
      <w:bookmarkStart w:id="9498" w:name="_Toc114209621"/>
      <w:bookmarkStart w:id="9499" w:name="_Toc138681491"/>
      <w:bookmarkStart w:id="9500" w:name="_Toc151977919"/>
      <w:bookmarkStart w:id="9501" w:name="_Toc152148602"/>
      <w:bookmarkStart w:id="9502" w:name="_Toc161988388"/>
      <w:bookmarkStart w:id="9503" w:name="_Toc185516273"/>
      <w:bookmarkStart w:id="9504" w:name="_Toc192873581"/>
      <w:bookmarkStart w:id="9505" w:name="_Toc195534720"/>
      <w:r>
        <w:rPr>
          <w:noProof/>
          <w:lang w:eastAsia="zh-CN"/>
        </w:rPr>
        <w:t>9.5</w:t>
      </w:r>
      <w:r w:rsidRPr="00AF7276">
        <w:t>.</w:t>
      </w:r>
      <w:r>
        <w:t>4.2</w:t>
      </w:r>
      <w:r>
        <w:rPr>
          <w:lang w:val="en-IN"/>
        </w:rPr>
        <w:t>.1</w:t>
      </w:r>
      <w:r>
        <w:rPr>
          <w:lang w:val="en-IN"/>
        </w:rPr>
        <w:tab/>
        <w:t>Description</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9506" w:name="_Toc185516274"/>
      <w:bookmarkStart w:id="9507" w:name="_Toc192873582"/>
      <w:bookmarkStart w:id="9508" w:name="_Toc195534721"/>
      <w:bookmarkStart w:id="9509" w:name="_Toc28009913"/>
      <w:bookmarkStart w:id="9510" w:name="_Toc34062033"/>
      <w:bookmarkStart w:id="9511" w:name="_Toc36036789"/>
      <w:bookmarkStart w:id="9512" w:name="_Toc43285037"/>
      <w:bookmarkStart w:id="9513" w:name="_Toc45132816"/>
      <w:bookmarkStart w:id="9514" w:name="_Toc51193510"/>
      <w:bookmarkStart w:id="9515" w:name="_Toc51760709"/>
      <w:bookmarkStart w:id="9516" w:name="_Toc59015159"/>
      <w:bookmarkStart w:id="9517" w:name="_Toc59015675"/>
      <w:bookmarkStart w:id="9518" w:name="_Toc68165717"/>
      <w:bookmarkStart w:id="9519" w:name="_Toc83229813"/>
      <w:bookmarkStart w:id="9520" w:name="_Toc90649013"/>
      <w:bookmarkStart w:id="9521" w:name="_Toc105593908"/>
      <w:bookmarkStart w:id="9522" w:name="_Toc114209622"/>
      <w:bookmarkStart w:id="9523" w:name="_Toc138681492"/>
      <w:bookmarkStart w:id="9524" w:name="_Toc151977920"/>
      <w:bookmarkStart w:id="9525" w:name="_Toc152148603"/>
      <w:bookmarkStart w:id="9526" w:name="_Toc161988389"/>
      <w:r>
        <w:rPr>
          <w:lang w:eastAsia="zh-CN"/>
        </w:rPr>
        <w:t>9.5.4.2.2</w:t>
      </w:r>
      <w:r>
        <w:rPr>
          <w:lang w:eastAsia="zh-CN"/>
        </w:rPr>
        <w:tab/>
        <w:t>Target URI</w:t>
      </w:r>
      <w:bookmarkEnd w:id="9506"/>
      <w:bookmarkEnd w:id="9507"/>
      <w:bookmarkEnd w:id="950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9527" w:name="_Toc185516275"/>
      <w:bookmarkStart w:id="9528" w:name="_Toc192873583"/>
      <w:bookmarkStart w:id="9529" w:name="_Toc195534722"/>
      <w:r>
        <w:rPr>
          <w:lang w:eastAsia="zh-CN"/>
        </w:rPr>
        <w:t>9.5.4.2</w:t>
      </w:r>
      <w:r w:rsidRPr="00986E88">
        <w:rPr>
          <w:noProof/>
        </w:rPr>
        <w:t>.3</w:t>
      </w:r>
      <w:r w:rsidRPr="00986E88">
        <w:rPr>
          <w:noProof/>
        </w:rPr>
        <w:tab/>
        <w:t>Standard Methods</w:t>
      </w:r>
      <w:bookmarkEnd w:id="9527"/>
      <w:bookmarkEnd w:id="9528"/>
      <w:bookmarkEnd w:id="9529"/>
    </w:p>
    <w:p w14:paraId="649A9B77" w14:textId="77777777" w:rsidR="00506656" w:rsidRPr="00986E88" w:rsidRDefault="00506656" w:rsidP="00506656">
      <w:pPr>
        <w:pStyle w:val="Heading6"/>
        <w:rPr>
          <w:noProof/>
        </w:rPr>
      </w:pPr>
      <w:bookmarkStart w:id="9530" w:name="_Toc185516276"/>
      <w:bookmarkStart w:id="9531" w:name="_Toc192873584"/>
      <w:bookmarkStart w:id="9532" w:name="_Toc195534723"/>
      <w:r>
        <w:rPr>
          <w:lang w:eastAsia="zh-CN"/>
        </w:rPr>
        <w:t>9.5.4.2</w:t>
      </w:r>
      <w:r>
        <w:t>.3</w:t>
      </w:r>
      <w:r w:rsidRPr="00986E88">
        <w:rPr>
          <w:noProof/>
        </w:rPr>
        <w:t>.1</w:t>
      </w:r>
      <w:r w:rsidRPr="00986E88">
        <w:rPr>
          <w:noProof/>
        </w:rPr>
        <w:tab/>
        <w:t>POST</w:t>
      </w:r>
      <w:bookmarkEnd w:id="9530"/>
      <w:bookmarkEnd w:id="9531"/>
      <w:bookmarkEnd w:id="9532"/>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9533" w:name="_Toc185516277"/>
      <w:bookmarkStart w:id="9534" w:name="_Toc192873585"/>
      <w:bookmarkStart w:id="9535" w:name="_Toc195534724"/>
      <w:r>
        <w:rPr>
          <w:noProof/>
          <w:lang w:eastAsia="zh-CN"/>
        </w:rPr>
        <w:t>9.5</w:t>
      </w:r>
      <w:r>
        <w:t>.5</w:t>
      </w:r>
      <w:r>
        <w:tab/>
        <w:t>Data Model</w:t>
      </w:r>
      <w:bookmarkEnd w:id="9533"/>
      <w:bookmarkEnd w:id="9534"/>
      <w:bookmarkEnd w:id="9535"/>
    </w:p>
    <w:p w14:paraId="600EEF45" w14:textId="77777777" w:rsidR="00506656" w:rsidRDefault="00506656" w:rsidP="00506656">
      <w:pPr>
        <w:pStyle w:val="Heading4"/>
        <w:rPr>
          <w:lang w:eastAsia="zh-CN"/>
        </w:rPr>
      </w:pPr>
      <w:bookmarkStart w:id="9536" w:name="_Toc185516278"/>
      <w:bookmarkStart w:id="9537" w:name="_Toc192873586"/>
      <w:bookmarkStart w:id="9538" w:name="_Toc195534725"/>
      <w:r>
        <w:rPr>
          <w:noProof/>
          <w:lang w:eastAsia="zh-CN"/>
        </w:rPr>
        <w:t>9.5</w:t>
      </w:r>
      <w:r>
        <w:rPr>
          <w:lang w:eastAsia="zh-CN"/>
        </w:rPr>
        <w:t>.5.1</w:t>
      </w:r>
      <w:r>
        <w:rPr>
          <w:lang w:eastAsia="zh-CN"/>
        </w:rPr>
        <w:tab/>
        <w:t>General</w:t>
      </w:r>
      <w:bookmarkEnd w:id="9536"/>
      <w:bookmarkEnd w:id="9537"/>
      <w:bookmarkEnd w:id="953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9539" w:name="_Toc185516279"/>
      <w:bookmarkStart w:id="9540" w:name="_Toc192873587"/>
      <w:bookmarkStart w:id="9541" w:name="_Toc195534726"/>
      <w:r>
        <w:rPr>
          <w:noProof/>
          <w:lang w:eastAsia="zh-CN"/>
        </w:rPr>
        <w:t>9.5</w:t>
      </w:r>
      <w:r>
        <w:rPr>
          <w:lang w:eastAsia="zh-CN"/>
        </w:rPr>
        <w:t>.5.2</w:t>
      </w:r>
      <w:r>
        <w:rPr>
          <w:lang w:eastAsia="zh-CN"/>
        </w:rPr>
        <w:tab/>
        <w:t>Structured data types</w:t>
      </w:r>
      <w:bookmarkEnd w:id="9539"/>
      <w:bookmarkEnd w:id="9540"/>
      <w:bookmarkEnd w:id="9541"/>
    </w:p>
    <w:p w14:paraId="36E06B20" w14:textId="77777777" w:rsidR="00506656" w:rsidRDefault="00506656" w:rsidP="00506656">
      <w:pPr>
        <w:pStyle w:val="Heading5"/>
        <w:rPr>
          <w:lang w:eastAsia="zh-CN"/>
        </w:rPr>
      </w:pPr>
      <w:bookmarkStart w:id="9542" w:name="_Toc101529348"/>
      <w:bookmarkStart w:id="9543" w:name="_Toc114864179"/>
      <w:bookmarkStart w:id="9544" w:name="_Toc136427624"/>
      <w:bookmarkStart w:id="9545" w:name="_Toc185516280"/>
      <w:bookmarkStart w:id="9546" w:name="_Toc192873588"/>
      <w:bookmarkStart w:id="9547" w:name="_Toc195534727"/>
      <w:r>
        <w:rPr>
          <w:noProof/>
          <w:lang w:eastAsia="zh-CN"/>
        </w:rPr>
        <w:t>9.5</w:t>
      </w:r>
      <w:r w:rsidRPr="00F35F4A">
        <w:rPr>
          <w:lang w:eastAsia="zh-CN"/>
        </w:rPr>
        <w:t>.5.2.1</w:t>
      </w:r>
      <w:r w:rsidRPr="00F35F4A">
        <w:rPr>
          <w:lang w:eastAsia="zh-CN"/>
        </w:rPr>
        <w:tab/>
        <w:t>Introduction</w:t>
      </w:r>
      <w:bookmarkEnd w:id="9542"/>
      <w:bookmarkEnd w:id="9543"/>
      <w:bookmarkEnd w:id="9544"/>
      <w:bookmarkEnd w:id="9545"/>
      <w:bookmarkEnd w:id="9546"/>
      <w:bookmarkEnd w:id="954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9548" w:name="_Toc101529349"/>
      <w:bookmarkStart w:id="9549" w:name="_Toc114864180"/>
      <w:bookmarkStart w:id="9550" w:name="_Toc136427625"/>
      <w:bookmarkStart w:id="9551" w:name="_Toc185516281"/>
      <w:bookmarkStart w:id="9552" w:name="_Toc192873589"/>
      <w:bookmarkStart w:id="9553" w:name="_Toc195534728"/>
      <w:r w:rsidRPr="000B1E99">
        <w:rPr>
          <w:noProof/>
          <w:lang w:eastAsia="zh-CN"/>
        </w:rPr>
        <w:t>9.5</w:t>
      </w:r>
      <w:r w:rsidRPr="000B1E99">
        <w:rPr>
          <w:lang w:eastAsia="zh-CN"/>
        </w:rPr>
        <w:t>.5.2.2</w:t>
      </w:r>
      <w:r w:rsidRPr="000B1E99">
        <w:rPr>
          <w:lang w:eastAsia="zh-CN"/>
        </w:rPr>
        <w:tab/>
        <w:t xml:space="preserve">Type: </w:t>
      </w:r>
      <w:r w:rsidRPr="000B1E99">
        <w:t>EcsInfoDiscoveryReq</w:t>
      </w:r>
      <w:bookmarkEnd w:id="9548"/>
      <w:bookmarkEnd w:id="9549"/>
      <w:bookmarkEnd w:id="9550"/>
      <w:bookmarkEnd w:id="9551"/>
      <w:bookmarkEnd w:id="9552"/>
      <w:bookmarkEnd w:id="9553"/>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9554" w:name="_Toc101529350"/>
      <w:bookmarkStart w:id="9555" w:name="_Toc114864181"/>
      <w:bookmarkStart w:id="9556" w:name="_Toc136427626"/>
      <w:bookmarkStart w:id="9557" w:name="_Toc185516282"/>
      <w:bookmarkStart w:id="9558" w:name="_Toc192873590"/>
      <w:bookmarkStart w:id="9559" w:name="_Toc195534729"/>
      <w:r>
        <w:rPr>
          <w:noProof/>
          <w:lang w:eastAsia="zh-CN"/>
        </w:rPr>
        <w:t>9.5</w:t>
      </w:r>
      <w:r w:rsidRPr="00F35F4A">
        <w:rPr>
          <w:lang w:eastAsia="zh-CN"/>
        </w:rPr>
        <w:t>.5.2.</w:t>
      </w:r>
      <w:r>
        <w:rPr>
          <w:lang w:eastAsia="zh-CN"/>
        </w:rPr>
        <w:t>3</w:t>
      </w:r>
      <w:r w:rsidRPr="00F35F4A">
        <w:rPr>
          <w:lang w:eastAsia="zh-CN"/>
        </w:rPr>
        <w:tab/>
        <w:t xml:space="preserve">Type: </w:t>
      </w:r>
      <w:bookmarkStart w:id="9560" w:name="_Hlk164319643"/>
      <w:r w:rsidRPr="00646838">
        <w:t>E</w:t>
      </w:r>
      <w:r>
        <w:t>csInfoDiscoveryResp</w:t>
      </w:r>
      <w:bookmarkEnd w:id="9554"/>
      <w:bookmarkEnd w:id="9555"/>
      <w:bookmarkEnd w:id="9556"/>
      <w:bookmarkEnd w:id="9557"/>
      <w:bookmarkEnd w:id="9558"/>
      <w:bookmarkEnd w:id="9559"/>
      <w:bookmarkEnd w:id="956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9561" w:name="_Toc70160838"/>
      <w:bookmarkStart w:id="9562" w:name="_Toc101529355"/>
      <w:bookmarkStart w:id="9563" w:name="_Toc114864186"/>
      <w:bookmarkStart w:id="9564" w:name="_Toc136427631"/>
      <w:bookmarkStart w:id="9565" w:name="_Toc185516283"/>
      <w:bookmarkStart w:id="9566" w:name="_Toc192873591"/>
      <w:bookmarkStart w:id="9567" w:name="_Toc195534730"/>
      <w:r>
        <w:rPr>
          <w:noProof/>
          <w:lang w:eastAsia="zh-CN"/>
        </w:rPr>
        <w:t>9.5</w:t>
      </w:r>
      <w:r>
        <w:rPr>
          <w:lang w:eastAsia="zh-CN"/>
        </w:rPr>
        <w:t>.5.2.4</w:t>
      </w:r>
      <w:r>
        <w:rPr>
          <w:lang w:eastAsia="zh-CN"/>
        </w:rPr>
        <w:tab/>
        <w:t xml:space="preserve">Type: </w:t>
      </w:r>
      <w:bookmarkEnd w:id="9561"/>
      <w:r>
        <w:rPr>
          <w:lang w:eastAsia="ko-KR"/>
        </w:rPr>
        <w:t>Ec</w:t>
      </w:r>
      <w:r w:rsidRPr="00E844C8">
        <w:rPr>
          <w:lang w:eastAsia="ko-KR"/>
        </w:rPr>
        <w:t>s</w:t>
      </w:r>
      <w:bookmarkEnd w:id="9562"/>
      <w:bookmarkEnd w:id="9563"/>
      <w:bookmarkEnd w:id="9564"/>
      <w:r>
        <w:rPr>
          <w:lang w:eastAsia="ko-KR"/>
        </w:rPr>
        <w:t>Info</w:t>
      </w:r>
      <w:bookmarkEnd w:id="9565"/>
      <w:bookmarkEnd w:id="9566"/>
      <w:bookmarkEnd w:id="956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9568" w:name="_Toc185516284"/>
      <w:bookmarkStart w:id="9569" w:name="_Toc192873592"/>
      <w:bookmarkStart w:id="9570" w:name="_Toc195534731"/>
      <w:r>
        <w:t>9.</w:t>
      </w:r>
      <w:r w:rsidR="00CE0D5B">
        <w:t>5</w:t>
      </w:r>
      <w:r>
        <w:rPr>
          <w:lang w:eastAsia="zh-CN"/>
        </w:rPr>
        <w:t>.5.2.5</w:t>
      </w:r>
      <w:r>
        <w:rPr>
          <w:lang w:eastAsia="zh-CN"/>
        </w:rPr>
        <w:tab/>
        <w:t>Type: ECSProfile</w:t>
      </w:r>
      <w:bookmarkEnd w:id="9568"/>
      <w:bookmarkEnd w:id="9569"/>
      <w:bookmarkEnd w:id="9570"/>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9571" w:name="_Toc185516285"/>
      <w:bookmarkStart w:id="9572" w:name="_Toc192873593"/>
      <w:bookmarkStart w:id="9573" w:name="_Toc195534732"/>
      <w:r>
        <w:t>9.</w:t>
      </w:r>
      <w:r w:rsidR="00CE0D5B">
        <w:t>5</w:t>
      </w:r>
      <w:r>
        <w:rPr>
          <w:lang w:eastAsia="zh-CN"/>
        </w:rPr>
        <w:t>.5.2.6</w:t>
      </w:r>
      <w:r>
        <w:rPr>
          <w:lang w:eastAsia="zh-CN"/>
        </w:rPr>
        <w:tab/>
        <w:t>Type: SupportedPlmn</w:t>
      </w:r>
      <w:bookmarkEnd w:id="9571"/>
      <w:bookmarkEnd w:id="9572"/>
      <w:bookmarkEnd w:id="9573"/>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9574" w:name="_Toc185516286"/>
      <w:bookmarkStart w:id="9575" w:name="_Toc192873594"/>
      <w:bookmarkStart w:id="9576" w:name="_Toc195534733"/>
      <w:r>
        <w:t>9.</w:t>
      </w:r>
      <w:r w:rsidR="00CE0D5B">
        <w:t>5</w:t>
      </w:r>
      <w:r>
        <w:rPr>
          <w:lang w:eastAsia="zh-CN"/>
        </w:rPr>
        <w:t>.5.2.7</w:t>
      </w:r>
      <w:r>
        <w:rPr>
          <w:lang w:eastAsia="zh-CN"/>
        </w:rPr>
        <w:tab/>
        <w:t>Type: SupportedEcsp</w:t>
      </w:r>
      <w:bookmarkEnd w:id="9574"/>
      <w:bookmarkEnd w:id="9575"/>
      <w:bookmarkEnd w:id="9576"/>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9577" w:name="_Toc185516287"/>
      <w:bookmarkStart w:id="9578" w:name="_Toc192873595"/>
      <w:bookmarkStart w:id="9579" w:name="_Toc195534734"/>
      <w:r>
        <w:t>9.</w:t>
      </w:r>
      <w:r w:rsidR="00CE0D5B">
        <w:t>5</w:t>
      </w:r>
      <w:r>
        <w:rPr>
          <w:lang w:eastAsia="zh-CN"/>
        </w:rPr>
        <w:t>.5.2.8</w:t>
      </w:r>
      <w:r>
        <w:rPr>
          <w:lang w:eastAsia="zh-CN"/>
        </w:rPr>
        <w:tab/>
        <w:t>Type: PduConfiguration</w:t>
      </w:r>
      <w:bookmarkEnd w:id="9577"/>
      <w:bookmarkEnd w:id="9578"/>
      <w:bookmarkEnd w:id="9579"/>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9580" w:name="_Toc185516288"/>
      <w:bookmarkStart w:id="9581" w:name="_Toc192873596"/>
      <w:bookmarkStart w:id="9582" w:name="_Toc19553473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9580"/>
      <w:bookmarkEnd w:id="9581"/>
      <w:bookmarkEnd w:id="958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9583" w:name="_Hlk166528169"/>
      <w:r w:rsidR="00CE0D5B" w:rsidRPr="007952E4">
        <w:t>EcsInfoDiscNotif</w:t>
      </w:r>
      <w:bookmarkEnd w:id="958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9584" w:name="_Toc185516289"/>
      <w:bookmarkStart w:id="9585" w:name="_Toc192873597"/>
      <w:bookmarkStart w:id="9586" w:name="_Toc195534736"/>
      <w:r>
        <w:rPr>
          <w:noProof/>
          <w:lang w:eastAsia="zh-CN"/>
        </w:rPr>
        <w:t>9.5</w:t>
      </w:r>
      <w:r>
        <w:rPr>
          <w:lang w:eastAsia="zh-CN"/>
        </w:rPr>
        <w:t>.5.3</w:t>
      </w:r>
      <w:r>
        <w:rPr>
          <w:lang w:eastAsia="zh-CN"/>
        </w:rPr>
        <w:tab/>
        <w:t>Simple data types and enumerations</w:t>
      </w:r>
      <w:bookmarkEnd w:id="9584"/>
      <w:bookmarkEnd w:id="9585"/>
      <w:bookmarkEnd w:id="9586"/>
    </w:p>
    <w:p w14:paraId="4CD5A8AC" w14:textId="77777777" w:rsidR="00506656" w:rsidRPr="00384E92" w:rsidRDefault="00506656" w:rsidP="00506656">
      <w:pPr>
        <w:pStyle w:val="Heading5"/>
      </w:pPr>
      <w:bookmarkStart w:id="9587" w:name="_Toc510696639"/>
      <w:bookmarkStart w:id="9588" w:name="_Toc35971434"/>
      <w:bookmarkStart w:id="9589" w:name="_Toc144024183"/>
      <w:bookmarkStart w:id="9590" w:name="_Toc148176896"/>
      <w:bookmarkStart w:id="9591" w:name="_Toc151379275"/>
      <w:bookmarkStart w:id="9592" w:name="_Toc151445456"/>
      <w:bookmarkStart w:id="9593" w:name="_Toc160470533"/>
      <w:bookmarkStart w:id="9594" w:name="_Toc160472164"/>
      <w:bookmarkStart w:id="9595" w:name="_Toc185516290"/>
      <w:bookmarkStart w:id="9596" w:name="_Toc192873598"/>
      <w:bookmarkStart w:id="9597" w:name="_Toc195534737"/>
      <w:r>
        <w:rPr>
          <w:noProof/>
          <w:lang w:eastAsia="zh-CN"/>
        </w:rPr>
        <w:t>9.5</w:t>
      </w:r>
      <w:r>
        <w:rPr>
          <w:lang w:eastAsia="zh-CN"/>
        </w:rPr>
        <w:t>.5.3</w:t>
      </w:r>
      <w:r>
        <w:t>.1</w:t>
      </w:r>
      <w:r w:rsidRPr="00384E92">
        <w:tab/>
        <w:t>Introduction</w:t>
      </w:r>
      <w:bookmarkEnd w:id="9587"/>
      <w:bookmarkEnd w:id="9588"/>
      <w:bookmarkEnd w:id="9589"/>
      <w:bookmarkEnd w:id="9590"/>
      <w:bookmarkEnd w:id="9591"/>
      <w:bookmarkEnd w:id="9592"/>
      <w:bookmarkEnd w:id="9593"/>
      <w:bookmarkEnd w:id="9594"/>
      <w:bookmarkEnd w:id="9595"/>
      <w:bookmarkEnd w:id="9596"/>
      <w:bookmarkEnd w:id="959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9598" w:name="_Toc510696640"/>
      <w:bookmarkStart w:id="9599" w:name="_Toc35971435"/>
      <w:bookmarkStart w:id="9600" w:name="_Toc144024184"/>
      <w:bookmarkStart w:id="9601" w:name="_Toc148176897"/>
      <w:bookmarkStart w:id="9602" w:name="_Toc151379276"/>
      <w:bookmarkStart w:id="9603" w:name="_Toc151445457"/>
      <w:bookmarkStart w:id="9604" w:name="_Toc160470534"/>
      <w:bookmarkStart w:id="9605" w:name="_Toc160472165"/>
      <w:bookmarkStart w:id="9606" w:name="_Toc185516291"/>
      <w:bookmarkStart w:id="9607" w:name="_Toc192873599"/>
      <w:bookmarkStart w:id="9608" w:name="_Toc195534738"/>
      <w:r>
        <w:rPr>
          <w:noProof/>
          <w:lang w:eastAsia="zh-CN"/>
        </w:rPr>
        <w:t>9.5</w:t>
      </w:r>
      <w:r>
        <w:rPr>
          <w:lang w:eastAsia="zh-CN"/>
        </w:rPr>
        <w:t>.5.3</w:t>
      </w:r>
      <w:r>
        <w:t>.2</w:t>
      </w:r>
      <w:r w:rsidRPr="00384E92">
        <w:tab/>
        <w:t>Simple data types</w:t>
      </w:r>
      <w:bookmarkEnd w:id="9598"/>
      <w:bookmarkEnd w:id="9599"/>
      <w:bookmarkEnd w:id="9600"/>
      <w:bookmarkEnd w:id="9601"/>
      <w:bookmarkEnd w:id="9602"/>
      <w:bookmarkEnd w:id="9603"/>
      <w:bookmarkEnd w:id="9604"/>
      <w:bookmarkEnd w:id="9605"/>
      <w:bookmarkEnd w:id="9606"/>
      <w:bookmarkEnd w:id="9607"/>
      <w:bookmarkEnd w:id="9608"/>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9609"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9609"/>
    </w:tbl>
    <w:p w14:paraId="46D49554" w14:textId="77777777" w:rsidR="00506656" w:rsidRPr="00384E92" w:rsidRDefault="00506656" w:rsidP="00506656"/>
    <w:p w14:paraId="64717FBF" w14:textId="77777777" w:rsidR="00506656" w:rsidRDefault="00506656" w:rsidP="00506656">
      <w:pPr>
        <w:pStyle w:val="Heading4"/>
        <w:rPr>
          <w:lang w:val="en-US"/>
        </w:rPr>
      </w:pPr>
      <w:bookmarkStart w:id="9610" w:name="_Toc148176900"/>
      <w:bookmarkStart w:id="9611" w:name="_Toc151379279"/>
      <w:bookmarkStart w:id="9612" w:name="_Toc151445460"/>
      <w:bookmarkStart w:id="9613" w:name="_Toc160470537"/>
      <w:bookmarkStart w:id="9614" w:name="_Toc160472168"/>
      <w:bookmarkStart w:id="9615" w:name="_Toc185516292"/>
      <w:bookmarkStart w:id="9616" w:name="_Toc192873600"/>
      <w:bookmarkStart w:id="9617" w:name="_Toc19553473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10"/>
      <w:bookmarkEnd w:id="9611"/>
      <w:bookmarkEnd w:id="9612"/>
      <w:bookmarkEnd w:id="9613"/>
      <w:bookmarkEnd w:id="9614"/>
      <w:bookmarkEnd w:id="9615"/>
      <w:bookmarkEnd w:id="9616"/>
      <w:bookmarkEnd w:id="961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9618" w:name="_Toc144024188"/>
      <w:bookmarkStart w:id="9619" w:name="_Toc148176901"/>
      <w:bookmarkStart w:id="9620" w:name="_Toc151379280"/>
      <w:bookmarkStart w:id="9621" w:name="_Toc151445461"/>
      <w:bookmarkStart w:id="9622" w:name="_Toc160470538"/>
      <w:bookmarkStart w:id="9623" w:name="_Toc160472169"/>
      <w:bookmarkStart w:id="9624" w:name="_Toc185516293"/>
      <w:bookmarkStart w:id="9625" w:name="_Toc192873601"/>
      <w:bookmarkStart w:id="9626" w:name="_Toc195534740"/>
      <w:r>
        <w:rPr>
          <w:noProof/>
          <w:lang w:eastAsia="zh-CN"/>
        </w:rPr>
        <w:t>9.5</w:t>
      </w:r>
      <w:r>
        <w:rPr>
          <w:lang w:eastAsia="zh-CN"/>
        </w:rPr>
        <w:t>.5.</w:t>
      </w:r>
      <w:r>
        <w:t>5</w:t>
      </w:r>
      <w:r>
        <w:tab/>
        <w:t>Binary data</w:t>
      </w:r>
      <w:bookmarkEnd w:id="9618"/>
      <w:bookmarkEnd w:id="9619"/>
      <w:bookmarkEnd w:id="9620"/>
      <w:bookmarkEnd w:id="9621"/>
      <w:bookmarkEnd w:id="9622"/>
      <w:bookmarkEnd w:id="9623"/>
      <w:bookmarkEnd w:id="9624"/>
      <w:bookmarkEnd w:id="9625"/>
      <w:bookmarkEnd w:id="9626"/>
    </w:p>
    <w:p w14:paraId="10E78AE1" w14:textId="77777777" w:rsidR="00506656" w:rsidRDefault="00506656" w:rsidP="00506656">
      <w:pPr>
        <w:pStyle w:val="Heading5"/>
      </w:pPr>
      <w:bookmarkStart w:id="9627" w:name="_Toc144024189"/>
      <w:bookmarkStart w:id="9628" w:name="_Toc148176902"/>
      <w:bookmarkStart w:id="9629" w:name="_Toc151379281"/>
      <w:bookmarkStart w:id="9630" w:name="_Toc151445462"/>
      <w:bookmarkStart w:id="9631" w:name="_Toc160470539"/>
      <w:bookmarkStart w:id="9632" w:name="_Toc160472170"/>
      <w:bookmarkStart w:id="9633" w:name="_Toc185516294"/>
      <w:bookmarkStart w:id="9634" w:name="_Toc192873602"/>
      <w:bookmarkStart w:id="9635" w:name="_Toc195534741"/>
      <w:r>
        <w:rPr>
          <w:noProof/>
          <w:lang w:eastAsia="zh-CN"/>
        </w:rPr>
        <w:t>9.5</w:t>
      </w:r>
      <w:r>
        <w:rPr>
          <w:lang w:eastAsia="zh-CN"/>
        </w:rPr>
        <w:t>.5.</w:t>
      </w:r>
      <w:r>
        <w:t>5.1</w:t>
      </w:r>
      <w:r>
        <w:tab/>
        <w:t>Binary Data Types</w:t>
      </w:r>
      <w:bookmarkEnd w:id="9627"/>
      <w:bookmarkEnd w:id="9628"/>
      <w:bookmarkEnd w:id="9629"/>
      <w:bookmarkEnd w:id="9630"/>
      <w:bookmarkEnd w:id="9631"/>
      <w:bookmarkEnd w:id="9632"/>
      <w:bookmarkEnd w:id="9633"/>
      <w:bookmarkEnd w:id="9634"/>
      <w:bookmarkEnd w:id="9635"/>
    </w:p>
    <w:p w14:paraId="1DC7A305" w14:textId="77777777" w:rsidR="00506656" w:rsidRPr="00A04126" w:rsidRDefault="00506656" w:rsidP="00506656">
      <w:pPr>
        <w:pStyle w:val="TH"/>
      </w:pPr>
      <w:bookmarkStart w:id="963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963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9637"/>
    </w:tbl>
    <w:p w14:paraId="30DD5EE1" w14:textId="77777777" w:rsidR="00506656" w:rsidRPr="00A04126" w:rsidRDefault="00506656" w:rsidP="00506656"/>
    <w:p w14:paraId="378D9842" w14:textId="77777777" w:rsidR="00506656" w:rsidRDefault="00506656" w:rsidP="00506656">
      <w:pPr>
        <w:pStyle w:val="Heading3"/>
      </w:pPr>
      <w:bookmarkStart w:id="9638" w:name="_Toc185516295"/>
      <w:bookmarkStart w:id="9639" w:name="_Toc192873603"/>
      <w:bookmarkStart w:id="9640" w:name="_Toc195534742"/>
      <w:bookmarkEnd w:id="9636"/>
      <w:r>
        <w:rPr>
          <w:noProof/>
          <w:lang w:eastAsia="zh-CN"/>
        </w:rPr>
        <w:t>9.5</w:t>
      </w:r>
      <w:r>
        <w:t>.6</w:t>
      </w:r>
      <w:r>
        <w:tab/>
        <w:t>Error Handling</w:t>
      </w:r>
      <w:bookmarkEnd w:id="9638"/>
      <w:bookmarkEnd w:id="9639"/>
      <w:bookmarkEnd w:id="9640"/>
    </w:p>
    <w:p w14:paraId="4E16F07F" w14:textId="77777777" w:rsidR="00506656" w:rsidRDefault="00506656" w:rsidP="00506656">
      <w:pPr>
        <w:pStyle w:val="Heading4"/>
      </w:pPr>
      <w:bookmarkStart w:id="9641" w:name="_Toc101529365"/>
      <w:bookmarkStart w:id="9642" w:name="_Toc114864197"/>
      <w:bookmarkStart w:id="9643" w:name="_Toc136427642"/>
      <w:bookmarkStart w:id="9644" w:name="_Toc185516296"/>
      <w:bookmarkStart w:id="9645" w:name="_Toc192873604"/>
      <w:bookmarkStart w:id="9646" w:name="_Toc195534743"/>
      <w:r>
        <w:rPr>
          <w:noProof/>
          <w:lang w:eastAsia="zh-CN"/>
        </w:rPr>
        <w:t>9.5</w:t>
      </w:r>
      <w:r>
        <w:t>.6.1</w:t>
      </w:r>
      <w:r>
        <w:tab/>
        <w:t>General</w:t>
      </w:r>
      <w:bookmarkEnd w:id="9641"/>
      <w:bookmarkEnd w:id="9642"/>
      <w:bookmarkEnd w:id="9643"/>
      <w:bookmarkEnd w:id="9644"/>
      <w:bookmarkEnd w:id="9645"/>
      <w:bookmarkEnd w:id="9646"/>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9647" w:name="_Toc94194968"/>
      <w:bookmarkStart w:id="9648" w:name="_Toc101529366"/>
      <w:bookmarkStart w:id="9649" w:name="_Toc114864198"/>
      <w:bookmarkStart w:id="9650" w:name="_Toc136427643"/>
      <w:bookmarkStart w:id="9651" w:name="_Toc185516297"/>
      <w:bookmarkStart w:id="9652" w:name="_Toc192873605"/>
      <w:bookmarkStart w:id="9653" w:name="_Toc195534744"/>
      <w:r>
        <w:rPr>
          <w:noProof/>
          <w:lang w:eastAsia="zh-CN"/>
        </w:rPr>
        <w:t>9.5</w:t>
      </w:r>
      <w:r>
        <w:t>.6.2</w:t>
      </w:r>
      <w:r>
        <w:tab/>
        <w:t>Protocol Errors</w:t>
      </w:r>
      <w:bookmarkEnd w:id="9647"/>
      <w:bookmarkEnd w:id="9648"/>
      <w:bookmarkEnd w:id="9649"/>
      <w:bookmarkEnd w:id="9650"/>
      <w:bookmarkEnd w:id="9651"/>
      <w:bookmarkEnd w:id="9652"/>
      <w:bookmarkEnd w:id="965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9654" w:name="_Toc101529367"/>
      <w:bookmarkStart w:id="9655" w:name="_Toc114864199"/>
      <w:bookmarkStart w:id="9656" w:name="_Toc136427644"/>
      <w:bookmarkStart w:id="9657" w:name="_Toc185516298"/>
      <w:bookmarkStart w:id="9658" w:name="_Toc192873606"/>
      <w:bookmarkStart w:id="9659" w:name="_Toc195534745"/>
      <w:r>
        <w:rPr>
          <w:noProof/>
          <w:lang w:eastAsia="zh-CN"/>
        </w:rPr>
        <w:t>9.5</w:t>
      </w:r>
      <w:r>
        <w:t>.6.3</w:t>
      </w:r>
      <w:r>
        <w:tab/>
        <w:t>Application Errors</w:t>
      </w:r>
      <w:bookmarkEnd w:id="9654"/>
      <w:bookmarkEnd w:id="9655"/>
      <w:bookmarkEnd w:id="9656"/>
      <w:bookmarkEnd w:id="9657"/>
      <w:bookmarkEnd w:id="9658"/>
      <w:bookmarkEnd w:id="965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9660" w:name="_Toc185516299"/>
      <w:bookmarkStart w:id="9661" w:name="_Toc192873607"/>
      <w:bookmarkStart w:id="9662" w:name="_Toc195534746"/>
      <w:r>
        <w:rPr>
          <w:noProof/>
          <w:lang w:eastAsia="zh-CN"/>
        </w:rPr>
        <w:t>9.5</w:t>
      </w:r>
      <w:r>
        <w:t>.7</w:t>
      </w:r>
      <w:r>
        <w:tab/>
        <w:t>Feature negotiation</w:t>
      </w:r>
      <w:bookmarkEnd w:id="9660"/>
      <w:bookmarkEnd w:id="9661"/>
      <w:bookmarkEnd w:id="966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r>
              <w:t>1</w:t>
            </w:r>
          </w:p>
        </w:tc>
        <w:tc>
          <w:tcPr>
            <w:tcW w:w="2207" w:type="dxa"/>
          </w:tcPr>
          <w:p w14:paraId="6CA0A2A1" w14:textId="6B2DEB34" w:rsidR="004D5AE2" w:rsidRDefault="004D5AE2" w:rsidP="004D5AE2">
            <w:pPr>
              <w:keepNext/>
              <w:keepLines/>
              <w:spacing w:after="0"/>
              <w:rPr>
                <w:rFonts w:ascii="Arial" w:eastAsia="Batang" w:hAnsi="Arial"/>
                <w:sz w:val="18"/>
              </w:rPr>
            </w:pPr>
            <w:r>
              <w:t>EdgeApp_3</w:t>
            </w:r>
          </w:p>
        </w:tc>
        <w:tc>
          <w:tcPr>
            <w:tcW w:w="5758" w:type="dxa"/>
          </w:tcPr>
          <w:p w14:paraId="5BA51902" w14:textId="77777777" w:rsidR="004D5AE2" w:rsidRDefault="004D5AE2" w:rsidP="004D5AE2">
            <w:pPr>
              <w:pStyle w:val="TAL"/>
            </w:pPr>
            <w:r>
              <w:t>This feature indicates the support of the enhancements to the Edge Applications.</w:t>
            </w:r>
          </w:p>
          <w:p w14:paraId="67BD49F3" w14:textId="77777777" w:rsidR="004D5AE2" w:rsidRDefault="004D5AE2" w:rsidP="004D5AE2">
            <w:pPr>
              <w:pStyle w:val="TAL"/>
            </w:pPr>
          </w:p>
          <w:p w14:paraId="63CAE284" w14:textId="77777777" w:rsidR="004D5AE2" w:rsidRPr="005B5111" w:rsidRDefault="004D5AE2" w:rsidP="004D5AE2">
            <w:pPr>
              <w:pStyle w:val="TAL"/>
              <w:rPr>
                <w:rFonts w:cs="Arial"/>
                <w:szCs w:val="18"/>
              </w:rPr>
            </w:pPr>
            <w:r w:rsidRPr="005B5111">
              <w:rPr>
                <w:rFonts w:cs="Arial"/>
                <w:szCs w:val="18"/>
              </w:rPr>
              <w:t>Within this feature the following enhancements are covered:</w:t>
            </w:r>
          </w:p>
          <w:p w14:paraId="698BFB23" w14:textId="7960C9BA" w:rsidR="004D5AE2" w:rsidRDefault="004D5AE2" w:rsidP="004D5AE2">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9663" w:name="_Toc185516300"/>
      <w:bookmarkStart w:id="9664" w:name="_Toc192873608"/>
      <w:bookmarkStart w:id="9665" w:name="_Toc195534747"/>
      <w:r>
        <w:rPr>
          <w:noProof/>
          <w:lang w:eastAsia="zh-CN"/>
        </w:rPr>
        <w:t>9.6</w:t>
      </w:r>
      <w:r>
        <w:tab/>
        <w:t>Eecs_ACREvents API</w:t>
      </w:r>
      <w:bookmarkEnd w:id="9663"/>
      <w:bookmarkEnd w:id="9664"/>
      <w:bookmarkEnd w:id="9665"/>
    </w:p>
    <w:p w14:paraId="34CA0281" w14:textId="77777777" w:rsidR="001B4C79" w:rsidRDefault="001B4C79" w:rsidP="001B4C79">
      <w:pPr>
        <w:pStyle w:val="Heading3"/>
      </w:pPr>
      <w:bookmarkStart w:id="9666" w:name="_Toc185516301"/>
      <w:bookmarkStart w:id="9667" w:name="_Toc192873609"/>
      <w:bookmarkStart w:id="9668" w:name="_Toc195534748"/>
      <w:r>
        <w:rPr>
          <w:noProof/>
          <w:lang w:eastAsia="zh-CN"/>
        </w:rPr>
        <w:t>9.6</w:t>
      </w:r>
      <w:r>
        <w:t>.1</w:t>
      </w:r>
      <w:r>
        <w:tab/>
        <w:t>Introduction</w:t>
      </w:r>
      <w:bookmarkEnd w:id="9666"/>
      <w:bookmarkEnd w:id="9667"/>
      <w:bookmarkEnd w:id="9668"/>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9669" w:name="_Toc185516302"/>
      <w:bookmarkStart w:id="9670" w:name="_Toc192873610"/>
      <w:bookmarkStart w:id="9671" w:name="_Toc195534749"/>
      <w:r>
        <w:rPr>
          <w:noProof/>
          <w:lang w:eastAsia="zh-CN"/>
        </w:rPr>
        <w:t>9.6</w:t>
      </w:r>
      <w:r>
        <w:t>.2</w:t>
      </w:r>
      <w:r>
        <w:tab/>
        <w:t>Usage of HTTP</w:t>
      </w:r>
      <w:bookmarkEnd w:id="9669"/>
      <w:bookmarkEnd w:id="9670"/>
      <w:bookmarkEnd w:id="967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9672" w:name="_Toc185516303"/>
      <w:bookmarkStart w:id="9673" w:name="_Toc192873611"/>
      <w:bookmarkStart w:id="9674" w:name="_Toc195534750"/>
      <w:r>
        <w:rPr>
          <w:noProof/>
          <w:lang w:eastAsia="zh-CN"/>
        </w:rPr>
        <w:t>9.6</w:t>
      </w:r>
      <w:r>
        <w:t>.3</w:t>
      </w:r>
      <w:r>
        <w:tab/>
        <w:t>Resources</w:t>
      </w:r>
      <w:bookmarkEnd w:id="9672"/>
      <w:bookmarkEnd w:id="9673"/>
      <w:bookmarkEnd w:id="9674"/>
    </w:p>
    <w:p w14:paraId="55168241" w14:textId="77777777" w:rsidR="001B4C79" w:rsidRDefault="001B4C79" w:rsidP="001B4C79">
      <w:pPr>
        <w:pStyle w:val="Heading4"/>
      </w:pPr>
      <w:bookmarkStart w:id="9675" w:name="_Toc185516304"/>
      <w:bookmarkStart w:id="9676" w:name="_Toc192873612"/>
      <w:bookmarkStart w:id="9677" w:name="_Toc195534751"/>
      <w:r>
        <w:rPr>
          <w:noProof/>
          <w:lang w:eastAsia="zh-CN"/>
        </w:rPr>
        <w:t>9.6</w:t>
      </w:r>
      <w:r>
        <w:t>.3.1</w:t>
      </w:r>
      <w:r>
        <w:tab/>
        <w:t>Overview</w:t>
      </w:r>
      <w:bookmarkEnd w:id="9675"/>
      <w:bookmarkEnd w:id="9676"/>
      <w:bookmarkEnd w:id="9677"/>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45pt;height:169.85pt" o:ole="">
            <v:imagedata r:id="rId55" o:title=""/>
          </v:shape>
          <o:OLEObject Type="Embed" ProgID="Visio.Drawing.15" ShapeID="_x0000_i1047" DrawAspect="Content" ObjectID="_180614700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9678" w:name="_Toc185516305"/>
      <w:bookmarkStart w:id="9679" w:name="_Toc192873613"/>
      <w:bookmarkStart w:id="9680" w:name="_Toc195534752"/>
      <w:r>
        <w:rPr>
          <w:noProof/>
          <w:lang w:eastAsia="zh-CN"/>
        </w:rPr>
        <w:t>9.6</w:t>
      </w:r>
      <w:r>
        <w:t>.3.2</w:t>
      </w:r>
      <w:r>
        <w:tab/>
        <w:t xml:space="preserve">Resource: </w:t>
      </w:r>
      <w:r>
        <w:rPr>
          <w:lang w:val="en-US"/>
        </w:rPr>
        <w:t>ACR Events</w:t>
      </w:r>
      <w:r>
        <w:rPr>
          <w:rFonts w:eastAsia="DengXian"/>
        </w:rPr>
        <w:t xml:space="preserve"> Subscriptions</w:t>
      </w:r>
      <w:bookmarkEnd w:id="9678"/>
      <w:bookmarkEnd w:id="9679"/>
      <w:bookmarkEnd w:id="9680"/>
    </w:p>
    <w:p w14:paraId="712E71D3" w14:textId="77777777" w:rsidR="001B4C79" w:rsidRDefault="001B4C79" w:rsidP="001B4C79">
      <w:pPr>
        <w:pStyle w:val="Heading5"/>
      </w:pPr>
      <w:bookmarkStart w:id="9681" w:name="_Toc185516306"/>
      <w:bookmarkStart w:id="9682" w:name="_Toc192873614"/>
      <w:bookmarkStart w:id="9683" w:name="_Toc195534753"/>
      <w:r>
        <w:rPr>
          <w:noProof/>
          <w:lang w:eastAsia="zh-CN"/>
        </w:rPr>
        <w:t>9.6</w:t>
      </w:r>
      <w:r>
        <w:t>.3.2.1</w:t>
      </w:r>
      <w:r>
        <w:tab/>
        <w:t>Description</w:t>
      </w:r>
      <w:bookmarkEnd w:id="9681"/>
      <w:bookmarkEnd w:id="9682"/>
      <w:bookmarkEnd w:id="9683"/>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9684" w:name="_Toc185516307"/>
      <w:bookmarkStart w:id="9685" w:name="_Toc192873615"/>
      <w:bookmarkStart w:id="9686" w:name="_Toc195534754"/>
      <w:r>
        <w:rPr>
          <w:noProof/>
          <w:lang w:eastAsia="zh-CN"/>
        </w:rPr>
        <w:t>9.6</w:t>
      </w:r>
      <w:r>
        <w:t>.3.2.2</w:t>
      </w:r>
      <w:r>
        <w:tab/>
        <w:t>Resource Definition</w:t>
      </w:r>
      <w:bookmarkEnd w:id="9684"/>
      <w:bookmarkEnd w:id="9685"/>
      <w:bookmarkEnd w:id="968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9687" w:name="_Toc185516308"/>
      <w:bookmarkStart w:id="9688" w:name="_Toc192873616"/>
      <w:bookmarkStart w:id="9689" w:name="_Toc195534755"/>
      <w:r>
        <w:rPr>
          <w:noProof/>
          <w:lang w:eastAsia="zh-CN"/>
        </w:rPr>
        <w:t>9.6</w:t>
      </w:r>
      <w:r>
        <w:t>.3.2.3</w:t>
      </w:r>
      <w:r>
        <w:tab/>
        <w:t>Resource Standard Methods</w:t>
      </w:r>
      <w:bookmarkEnd w:id="9687"/>
      <w:bookmarkEnd w:id="9688"/>
      <w:bookmarkEnd w:id="9689"/>
    </w:p>
    <w:p w14:paraId="777E0D79" w14:textId="77777777" w:rsidR="001B4C79" w:rsidRDefault="001B4C79" w:rsidP="001B4C79">
      <w:pPr>
        <w:pStyle w:val="Heading6"/>
      </w:pPr>
      <w:bookmarkStart w:id="9690" w:name="_Toc185516309"/>
      <w:bookmarkStart w:id="9691" w:name="_Toc192873617"/>
      <w:bookmarkStart w:id="9692" w:name="_Toc195534756"/>
      <w:r>
        <w:rPr>
          <w:noProof/>
          <w:lang w:eastAsia="zh-CN"/>
        </w:rPr>
        <w:t>9.6</w:t>
      </w:r>
      <w:r>
        <w:t>.3.2.3.2</w:t>
      </w:r>
      <w:r>
        <w:tab/>
        <w:t>POST</w:t>
      </w:r>
      <w:bookmarkEnd w:id="9690"/>
      <w:bookmarkEnd w:id="9691"/>
      <w:bookmarkEnd w:id="9692"/>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9693" w:name="_Toc185516310"/>
      <w:bookmarkStart w:id="9694" w:name="_Toc192873618"/>
      <w:bookmarkStart w:id="9695" w:name="_Toc195534757"/>
      <w:r>
        <w:rPr>
          <w:noProof/>
          <w:lang w:eastAsia="zh-CN"/>
        </w:rPr>
        <w:t>9.6</w:t>
      </w:r>
      <w:r>
        <w:t>.3.2.4</w:t>
      </w:r>
      <w:r>
        <w:tab/>
        <w:t>Resource Custom Operations</w:t>
      </w:r>
      <w:bookmarkEnd w:id="9693"/>
      <w:bookmarkEnd w:id="9694"/>
      <w:bookmarkEnd w:id="9695"/>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9696" w:name="_Toc185516311"/>
      <w:bookmarkStart w:id="9697" w:name="_Toc192873619"/>
      <w:bookmarkStart w:id="9698" w:name="_Toc195534758"/>
      <w:r>
        <w:rPr>
          <w:noProof/>
          <w:lang w:eastAsia="zh-CN"/>
        </w:rPr>
        <w:t>9.6</w:t>
      </w:r>
      <w:r>
        <w:t>.3.3</w:t>
      </w:r>
      <w:r>
        <w:tab/>
        <w:t xml:space="preserve">Resource: Individual </w:t>
      </w:r>
      <w:r>
        <w:rPr>
          <w:lang w:val="en-US"/>
        </w:rPr>
        <w:t>ACR Events</w:t>
      </w:r>
      <w:r>
        <w:rPr>
          <w:rFonts w:eastAsia="DengXian"/>
        </w:rPr>
        <w:t xml:space="preserve"> Subscription</w:t>
      </w:r>
      <w:bookmarkEnd w:id="9696"/>
      <w:bookmarkEnd w:id="9697"/>
      <w:bookmarkEnd w:id="9698"/>
    </w:p>
    <w:p w14:paraId="62861399" w14:textId="77777777" w:rsidR="001B4C79" w:rsidRDefault="001B4C79" w:rsidP="001B4C79">
      <w:pPr>
        <w:pStyle w:val="Heading5"/>
      </w:pPr>
      <w:bookmarkStart w:id="9699" w:name="_Toc185516312"/>
      <w:bookmarkStart w:id="9700" w:name="_Toc192873620"/>
      <w:bookmarkStart w:id="9701" w:name="_Toc195534759"/>
      <w:r>
        <w:rPr>
          <w:noProof/>
          <w:lang w:eastAsia="zh-CN"/>
        </w:rPr>
        <w:t>9.6</w:t>
      </w:r>
      <w:r>
        <w:t>.3.3.1</w:t>
      </w:r>
      <w:r>
        <w:tab/>
        <w:t>Description</w:t>
      </w:r>
      <w:bookmarkEnd w:id="9699"/>
      <w:bookmarkEnd w:id="9700"/>
      <w:bookmarkEnd w:id="970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9702" w:name="_Toc185516313"/>
      <w:bookmarkStart w:id="9703" w:name="_Toc192873621"/>
      <w:bookmarkStart w:id="9704" w:name="_Toc195534760"/>
      <w:r>
        <w:rPr>
          <w:noProof/>
          <w:lang w:eastAsia="zh-CN"/>
        </w:rPr>
        <w:t>9.6</w:t>
      </w:r>
      <w:r>
        <w:t>.3.3.2</w:t>
      </w:r>
      <w:r>
        <w:tab/>
        <w:t>Resource Definition</w:t>
      </w:r>
      <w:bookmarkEnd w:id="9702"/>
      <w:bookmarkEnd w:id="9703"/>
      <w:bookmarkEnd w:id="9704"/>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9705" w:name="_Toc185516314"/>
      <w:bookmarkStart w:id="9706" w:name="_Toc192873622"/>
      <w:bookmarkStart w:id="9707" w:name="_Toc195534761"/>
      <w:r>
        <w:rPr>
          <w:noProof/>
          <w:lang w:eastAsia="zh-CN"/>
        </w:rPr>
        <w:t>9.6</w:t>
      </w:r>
      <w:r>
        <w:t>.3.3.3</w:t>
      </w:r>
      <w:r>
        <w:tab/>
        <w:t>Resource Standard Methods</w:t>
      </w:r>
      <w:bookmarkEnd w:id="9705"/>
      <w:bookmarkEnd w:id="9706"/>
      <w:bookmarkEnd w:id="9707"/>
    </w:p>
    <w:p w14:paraId="2396315D" w14:textId="77777777" w:rsidR="001B4C79" w:rsidRDefault="001B4C79" w:rsidP="001B4C79">
      <w:pPr>
        <w:pStyle w:val="Heading6"/>
      </w:pPr>
      <w:bookmarkStart w:id="9708" w:name="_Toc185516315"/>
      <w:bookmarkStart w:id="9709" w:name="_Toc192873623"/>
      <w:bookmarkStart w:id="9710" w:name="_Toc195534762"/>
      <w:r>
        <w:rPr>
          <w:noProof/>
          <w:lang w:eastAsia="zh-CN"/>
        </w:rPr>
        <w:t>9.6</w:t>
      </w:r>
      <w:r>
        <w:t>.3.3.3.1</w:t>
      </w:r>
      <w:r>
        <w:tab/>
        <w:t>GET</w:t>
      </w:r>
      <w:bookmarkEnd w:id="9708"/>
      <w:bookmarkEnd w:id="9709"/>
      <w:bookmarkEnd w:id="9710"/>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9711" w:name="_Toc185516316"/>
      <w:bookmarkStart w:id="9712" w:name="_Toc192873624"/>
      <w:bookmarkStart w:id="9713" w:name="_Toc195534763"/>
      <w:r>
        <w:rPr>
          <w:noProof/>
          <w:lang w:eastAsia="zh-CN"/>
        </w:rPr>
        <w:t>9.6</w:t>
      </w:r>
      <w:r>
        <w:t>.3.3.3.2</w:t>
      </w:r>
      <w:r>
        <w:tab/>
        <w:t>PUT</w:t>
      </w:r>
      <w:bookmarkEnd w:id="9711"/>
      <w:bookmarkEnd w:id="9712"/>
      <w:bookmarkEnd w:id="9713"/>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9714" w:name="_Toc185516317"/>
      <w:bookmarkStart w:id="9715" w:name="_Toc192873625"/>
      <w:bookmarkStart w:id="9716" w:name="_Toc195534764"/>
      <w:r>
        <w:rPr>
          <w:noProof/>
          <w:lang w:eastAsia="zh-CN"/>
        </w:rPr>
        <w:t>9.6</w:t>
      </w:r>
      <w:r>
        <w:t>.3.3.3.3</w:t>
      </w:r>
      <w:r>
        <w:tab/>
        <w:t>PATCH</w:t>
      </w:r>
      <w:bookmarkEnd w:id="9714"/>
      <w:bookmarkEnd w:id="9715"/>
      <w:bookmarkEnd w:id="9716"/>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9717" w:name="_Toc185516318"/>
      <w:bookmarkStart w:id="9718" w:name="_Toc192873626"/>
      <w:bookmarkStart w:id="9719" w:name="_Toc195534765"/>
      <w:r>
        <w:rPr>
          <w:noProof/>
          <w:lang w:eastAsia="zh-CN"/>
        </w:rPr>
        <w:t>9.6</w:t>
      </w:r>
      <w:r>
        <w:t>.3.3.3.4</w:t>
      </w:r>
      <w:r>
        <w:tab/>
        <w:t>DELETE</w:t>
      </w:r>
      <w:bookmarkEnd w:id="9717"/>
      <w:bookmarkEnd w:id="9718"/>
      <w:bookmarkEnd w:id="971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9720" w:name="_Toc185516319"/>
      <w:bookmarkStart w:id="9721" w:name="_Toc192873627"/>
      <w:bookmarkStart w:id="9722" w:name="_Toc195534766"/>
      <w:r>
        <w:rPr>
          <w:noProof/>
          <w:lang w:eastAsia="zh-CN"/>
        </w:rPr>
        <w:t>9.6</w:t>
      </w:r>
      <w:r>
        <w:t>.3.3.4</w:t>
      </w:r>
      <w:r>
        <w:tab/>
        <w:t>Resource Custom Operations</w:t>
      </w:r>
      <w:bookmarkEnd w:id="9720"/>
      <w:bookmarkEnd w:id="9721"/>
      <w:bookmarkEnd w:id="9722"/>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9723" w:name="_Toc185516320"/>
      <w:bookmarkStart w:id="9724" w:name="_Toc192873628"/>
      <w:bookmarkStart w:id="9725" w:name="_Toc195534767"/>
      <w:r>
        <w:t>9.6.4</w:t>
      </w:r>
      <w:r>
        <w:tab/>
        <w:t>Custom Operations without associated resources</w:t>
      </w:r>
      <w:bookmarkEnd w:id="9723"/>
      <w:bookmarkEnd w:id="9724"/>
      <w:bookmarkEnd w:id="9725"/>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9726" w:name="_Toc185516321"/>
      <w:bookmarkStart w:id="9727" w:name="_Toc192873629"/>
      <w:bookmarkStart w:id="9728" w:name="_Toc195534768"/>
      <w:r>
        <w:t>9.6.5</w:t>
      </w:r>
      <w:r>
        <w:tab/>
        <w:t>Notifications</w:t>
      </w:r>
      <w:bookmarkEnd w:id="9726"/>
      <w:bookmarkEnd w:id="9727"/>
      <w:bookmarkEnd w:id="9728"/>
    </w:p>
    <w:p w14:paraId="28B9A01B" w14:textId="77777777" w:rsidR="001B4C79" w:rsidRPr="00D00D02" w:rsidRDefault="001B4C79" w:rsidP="001B4C79">
      <w:pPr>
        <w:pStyle w:val="Heading4"/>
      </w:pPr>
      <w:bookmarkStart w:id="9729" w:name="_Toc185516322"/>
      <w:bookmarkStart w:id="9730" w:name="_Toc192873630"/>
      <w:bookmarkStart w:id="9731" w:name="_Toc195534769"/>
      <w:r>
        <w:rPr>
          <w:noProof/>
          <w:lang w:eastAsia="zh-CN"/>
        </w:rPr>
        <w:t>9.6</w:t>
      </w:r>
      <w:r w:rsidRPr="00D00D02">
        <w:t>.5.1</w:t>
      </w:r>
      <w:r w:rsidRPr="00D00D02">
        <w:tab/>
        <w:t>General</w:t>
      </w:r>
      <w:bookmarkEnd w:id="9729"/>
      <w:bookmarkEnd w:id="9730"/>
      <w:bookmarkEnd w:id="973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9732" w:name="_Toc185516323"/>
      <w:bookmarkStart w:id="9733" w:name="_Toc192873631"/>
      <w:bookmarkStart w:id="9734" w:name="_Toc195534770"/>
      <w:r>
        <w:rPr>
          <w:noProof/>
          <w:lang w:eastAsia="zh-CN"/>
        </w:rPr>
        <w:t>9.6</w:t>
      </w:r>
      <w:r w:rsidRPr="00D00D02">
        <w:t>.5.2</w:t>
      </w:r>
      <w:r w:rsidRPr="00D00D02">
        <w:tab/>
      </w:r>
      <w:r>
        <w:rPr>
          <w:lang w:val="en-US"/>
        </w:rPr>
        <w:t>ACR Events</w:t>
      </w:r>
      <w:r w:rsidRPr="00D00D02">
        <w:t xml:space="preserve"> Notification</w:t>
      </w:r>
      <w:bookmarkEnd w:id="9732"/>
      <w:bookmarkEnd w:id="9733"/>
      <w:bookmarkEnd w:id="9734"/>
    </w:p>
    <w:p w14:paraId="422DE203" w14:textId="77777777" w:rsidR="001B4C79" w:rsidRPr="00D00D02" w:rsidRDefault="001B4C79" w:rsidP="001B4C79">
      <w:pPr>
        <w:pStyle w:val="Heading5"/>
        <w:rPr>
          <w:noProof/>
        </w:rPr>
      </w:pPr>
      <w:bookmarkStart w:id="9735" w:name="_Toc185516324"/>
      <w:bookmarkStart w:id="9736" w:name="_Toc192873632"/>
      <w:bookmarkStart w:id="9737" w:name="_Toc195534771"/>
      <w:r>
        <w:rPr>
          <w:noProof/>
          <w:lang w:eastAsia="zh-CN"/>
        </w:rPr>
        <w:t>9.6</w:t>
      </w:r>
      <w:r w:rsidRPr="00D00D02">
        <w:t>.5.2</w:t>
      </w:r>
      <w:r w:rsidRPr="00D00D02">
        <w:rPr>
          <w:noProof/>
        </w:rPr>
        <w:t>.1</w:t>
      </w:r>
      <w:r w:rsidRPr="00D00D02">
        <w:rPr>
          <w:noProof/>
        </w:rPr>
        <w:tab/>
        <w:t>Description</w:t>
      </w:r>
      <w:bookmarkEnd w:id="9735"/>
      <w:bookmarkEnd w:id="9736"/>
      <w:bookmarkEnd w:id="973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9738" w:name="_Toc185516325"/>
      <w:bookmarkStart w:id="9739" w:name="_Toc192873633"/>
      <w:bookmarkStart w:id="9740" w:name="_Toc195534772"/>
      <w:r>
        <w:rPr>
          <w:noProof/>
          <w:lang w:eastAsia="zh-CN"/>
        </w:rPr>
        <w:t>9.6</w:t>
      </w:r>
      <w:r w:rsidRPr="00D00D02">
        <w:t>.5.2</w:t>
      </w:r>
      <w:r w:rsidRPr="00D00D02">
        <w:rPr>
          <w:noProof/>
        </w:rPr>
        <w:t>.2</w:t>
      </w:r>
      <w:r w:rsidRPr="00D00D02">
        <w:rPr>
          <w:noProof/>
        </w:rPr>
        <w:tab/>
        <w:t>Target URI</w:t>
      </w:r>
      <w:bookmarkEnd w:id="9738"/>
      <w:bookmarkEnd w:id="9739"/>
      <w:bookmarkEnd w:id="9740"/>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9741" w:name="_Toc185516326"/>
      <w:bookmarkStart w:id="9742" w:name="_Toc192873634"/>
      <w:bookmarkStart w:id="9743" w:name="_Toc195534773"/>
      <w:r>
        <w:rPr>
          <w:noProof/>
          <w:lang w:eastAsia="zh-CN"/>
        </w:rPr>
        <w:t>9.6</w:t>
      </w:r>
      <w:r w:rsidRPr="00D00D02">
        <w:t>.5.2</w:t>
      </w:r>
      <w:r w:rsidRPr="00D00D02">
        <w:rPr>
          <w:noProof/>
        </w:rPr>
        <w:t>.3</w:t>
      </w:r>
      <w:r w:rsidRPr="00D00D02">
        <w:rPr>
          <w:noProof/>
        </w:rPr>
        <w:tab/>
        <w:t>Standard Methods</w:t>
      </w:r>
      <w:bookmarkEnd w:id="9741"/>
      <w:bookmarkEnd w:id="9742"/>
      <w:bookmarkEnd w:id="9743"/>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9744" w:name="_Toc185516327"/>
      <w:bookmarkStart w:id="9745" w:name="_Toc192873635"/>
      <w:bookmarkStart w:id="9746" w:name="_Toc195534774"/>
      <w:r>
        <w:t>9.6.6</w:t>
      </w:r>
      <w:r>
        <w:tab/>
        <w:t>Data Model</w:t>
      </w:r>
      <w:bookmarkEnd w:id="9744"/>
      <w:bookmarkEnd w:id="9745"/>
      <w:bookmarkEnd w:id="9746"/>
    </w:p>
    <w:p w14:paraId="5C44641F" w14:textId="77777777" w:rsidR="001B4C79" w:rsidRDefault="001B4C79" w:rsidP="001B4C79">
      <w:pPr>
        <w:pStyle w:val="Heading4"/>
      </w:pPr>
      <w:bookmarkStart w:id="9747" w:name="_Toc185516328"/>
      <w:bookmarkStart w:id="9748" w:name="_Toc192873636"/>
      <w:bookmarkStart w:id="9749" w:name="_Toc195534775"/>
      <w:r>
        <w:t>9.6.6.1</w:t>
      </w:r>
      <w:r>
        <w:tab/>
        <w:t>General</w:t>
      </w:r>
      <w:bookmarkEnd w:id="9747"/>
      <w:bookmarkEnd w:id="9748"/>
      <w:bookmarkEnd w:id="974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9750" w:name="_Toc185516329"/>
      <w:bookmarkStart w:id="9751" w:name="_Toc192873637"/>
      <w:bookmarkStart w:id="9752" w:name="_Toc195534776"/>
      <w:r>
        <w:t>9.6</w:t>
      </w:r>
      <w:r>
        <w:rPr>
          <w:lang w:val="en-US"/>
        </w:rPr>
        <w:t>.6.2</w:t>
      </w:r>
      <w:r>
        <w:rPr>
          <w:lang w:val="en-US"/>
        </w:rPr>
        <w:tab/>
        <w:t>Structured data types</w:t>
      </w:r>
      <w:bookmarkEnd w:id="9750"/>
      <w:bookmarkEnd w:id="9751"/>
      <w:bookmarkEnd w:id="9752"/>
    </w:p>
    <w:p w14:paraId="4D516C7C" w14:textId="77777777" w:rsidR="001B4C79" w:rsidRDefault="001B4C79" w:rsidP="001B4C79">
      <w:pPr>
        <w:pStyle w:val="Heading5"/>
      </w:pPr>
      <w:bookmarkStart w:id="9753" w:name="_Toc185516330"/>
      <w:bookmarkStart w:id="9754" w:name="_Toc192873638"/>
      <w:bookmarkStart w:id="9755" w:name="_Toc195534777"/>
      <w:r>
        <w:t>9.6.6.2.1</w:t>
      </w:r>
      <w:r>
        <w:tab/>
        <w:t>Introduction</w:t>
      </w:r>
      <w:bookmarkEnd w:id="9753"/>
      <w:bookmarkEnd w:id="9754"/>
      <w:bookmarkEnd w:id="9755"/>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9756" w:name="_Toc185516331"/>
      <w:bookmarkStart w:id="9757" w:name="_Toc192873639"/>
      <w:bookmarkStart w:id="9758" w:name="_Toc195534778"/>
      <w:bookmarkStart w:id="9759" w:name="_Hlk169169263"/>
      <w:r>
        <w:t>9.6.6.2.2</w:t>
      </w:r>
      <w:r>
        <w:tab/>
        <w:t xml:space="preserve">Type: </w:t>
      </w:r>
      <w:r>
        <w:rPr>
          <w:lang w:val="en-US"/>
        </w:rPr>
        <w:t>AcrEvents</w:t>
      </w:r>
      <w:r w:rsidRPr="00AC0183">
        <w:t>Subsc</w:t>
      </w:r>
      <w:bookmarkEnd w:id="9756"/>
      <w:bookmarkEnd w:id="9757"/>
      <w:bookmarkEnd w:id="9758"/>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9759"/>
    </w:tbl>
    <w:p w14:paraId="279CB945" w14:textId="77777777" w:rsidR="001B4C79" w:rsidRPr="00B75498" w:rsidRDefault="001B4C79" w:rsidP="001B4C79"/>
    <w:p w14:paraId="427C635C" w14:textId="77777777" w:rsidR="001B4C79" w:rsidRDefault="001B4C79" w:rsidP="001B4C79">
      <w:pPr>
        <w:pStyle w:val="Heading5"/>
      </w:pPr>
      <w:bookmarkStart w:id="9760" w:name="_Toc185516332"/>
      <w:bookmarkStart w:id="9761" w:name="_Toc192873640"/>
      <w:bookmarkStart w:id="9762" w:name="_Toc195534779"/>
      <w:bookmarkStart w:id="9763" w:name="_Hlk169170201"/>
      <w:r>
        <w:t>9.6.6.2.3</w:t>
      </w:r>
      <w:r>
        <w:tab/>
        <w:t xml:space="preserve">Type: </w:t>
      </w:r>
      <w:r>
        <w:rPr>
          <w:lang w:val="en-US"/>
        </w:rPr>
        <w:t>AcrEvents</w:t>
      </w:r>
      <w:r w:rsidRPr="00AC0183">
        <w:t>Subsc</w:t>
      </w:r>
      <w:r>
        <w:t>Patch</w:t>
      </w:r>
      <w:bookmarkEnd w:id="9760"/>
      <w:bookmarkEnd w:id="9761"/>
      <w:bookmarkEnd w:id="976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9763"/>
    </w:tbl>
    <w:p w14:paraId="7959A717" w14:textId="77777777" w:rsidR="001B4C79" w:rsidRDefault="001B4C79" w:rsidP="001B4C79">
      <w:pPr>
        <w:rPr>
          <w:lang w:val="en-US"/>
        </w:rPr>
      </w:pPr>
    </w:p>
    <w:p w14:paraId="7F6C1C95" w14:textId="77777777" w:rsidR="001B4C79" w:rsidRDefault="001B4C79" w:rsidP="001B4C79">
      <w:pPr>
        <w:pStyle w:val="Heading5"/>
      </w:pPr>
      <w:bookmarkStart w:id="9764" w:name="_Toc185516333"/>
      <w:bookmarkStart w:id="9765" w:name="_Toc192873641"/>
      <w:bookmarkStart w:id="9766" w:name="_Toc195534780"/>
      <w:r>
        <w:t>9.6.6.2.4</w:t>
      </w:r>
      <w:r>
        <w:tab/>
        <w:t xml:space="preserve">Type: </w:t>
      </w:r>
      <w:r>
        <w:rPr>
          <w:lang w:val="en-US"/>
        </w:rPr>
        <w:t>AcrEvents</w:t>
      </w:r>
      <w:r>
        <w:t>Notif</w:t>
      </w:r>
      <w:bookmarkEnd w:id="9764"/>
      <w:bookmarkEnd w:id="9765"/>
      <w:bookmarkEnd w:id="9766"/>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9767" w:name="_Toc185516334"/>
      <w:bookmarkStart w:id="9768" w:name="_Toc192873642"/>
      <w:bookmarkStart w:id="9769" w:name="_Toc195534781"/>
      <w:r>
        <w:t>9.6</w:t>
      </w:r>
      <w:r>
        <w:rPr>
          <w:lang w:val="en-US"/>
        </w:rPr>
        <w:t>.6.3</w:t>
      </w:r>
      <w:r>
        <w:rPr>
          <w:lang w:val="en-US"/>
        </w:rPr>
        <w:tab/>
        <w:t>Simple data types and enumerations</w:t>
      </w:r>
      <w:bookmarkEnd w:id="9767"/>
      <w:bookmarkEnd w:id="9768"/>
      <w:bookmarkEnd w:id="9769"/>
    </w:p>
    <w:p w14:paraId="4FB36304" w14:textId="77777777" w:rsidR="001B4C79" w:rsidRPr="000E1D0D" w:rsidRDefault="001B4C79" w:rsidP="001B4C79">
      <w:pPr>
        <w:pStyle w:val="Heading5"/>
      </w:pPr>
      <w:bookmarkStart w:id="9770" w:name="_Toc185516335"/>
      <w:bookmarkStart w:id="9771" w:name="_Toc192873643"/>
      <w:bookmarkStart w:id="9772" w:name="_Toc195534782"/>
      <w:r>
        <w:t>9.6</w:t>
      </w:r>
      <w:r>
        <w:rPr>
          <w:lang w:val="en-US"/>
        </w:rPr>
        <w:t>.6.3</w:t>
      </w:r>
      <w:r w:rsidRPr="000E1D0D">
        <w:t>.1</w:t>
      </w:r>
      <w:r w:rsidRPr="000E1D0D">
        <w:tab/>
        <w:t>Introduction</w:t>
      </w:r>
      <w:bookmarkEnd w:id="9770"/>
      <w:bookmarkEnd w:id="9771"/>
      <w:bookmarkEnd w:id="9772"/>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9773" w:name="_Toc185516336"/>
      <w:bookmarkStart w:id="9774" w:name="_Toc192873644"/>
      <w:bookmarkStart w:id="9775" w:name="_Toc195534783"/>
      <w:r>
        <w:t>9.6</w:t>
      </w:r>
      <w:r>
        <w:rPr>
          <w:lang w:val="en-US"/>
        </w:rPr>
        <w:t>.6.3</w:t>
      </w:r>
      <w:r w:rsidRPr="000E1D0D">
        <w:t>.2</w:t>
      </w:r>
      <w:r w:rsidRPr="000E1D0D">
        <w:tab/>
        <w:t>Simple data types</w:t>
      </w:r>
      <w:bookmarkEnd w:id="9773"/>
      <w:bookmarkEnd w:id="9774"/>
      <w:bookmarkEnd w:id="977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9776" w:name="_Toc185516337"/>
      <w:bookmarkStart w:id="9777" w:name="_Toc192873645"/>
      <w:bookmarkStart w:id="9778" w:name="_Toc195534784"/>
      <w:r>
        <w:t>9.6.6.3.3</w:t>
      </w:r>
      <w:r>
        <w:tab/>
        <w:t xml:space="preserve">Enumeration: </w:t>
      </w:r>
      <w:r>
        <w:rPr>
          <w:rFonts w:hint="eastAsia"/>
          <w:lang w:eastAsia="zh-CN"/>
        </w:rPr>
        <w:t>Acr</w:t>
      </w:r>
      <w:r>
        <w:t>Event</w:t>
      </w:r>
      <w:bookmarkEnd w:id="9776"/>
      <w:bookmarkEnd w:id="9777"/>
      <w:bookmarkEnd w:id="9778"/>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9779" w:name="_Toc185516338"/>
      <w:bookmarkStart w:id="9780" w:name="_Toc192873646"/>
      <w:bookmarkStart w:id="9781" w:name="_Toc19553478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779"/>
      <w:bookmarkEnd w:id="9780"/>
      <w:bookmarkEnd w:id="978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9782" w:name="_Toc185516339"/>
      <w:bookmarkStart w:id="9783" w:name="_Toc192873647"/>
      <w:bookmarkStart w:id="9784" w:name="_Toc195534786"/>
      <w:r>
        <w:t>9.6</w:t>
      </w:r>
      <w:r>
        <w:rPr>
          <w:lang w:val="en-US"/>
        </w:rPr>
        <w:t>.6</w:t>
      </w:r>
      <w:r w:rsidRPr="000E1D0D">
        <w:t>.5</w:t>
      </w:r>
      <w:r w:rsidRPr="000E1D0D">
        <w:tab/>
        <w:t>Binary data</w:t>
      </w:r>
      <w:bookmarkEnd w:id="9782"/>
      <w:bookmarkEnd w:id="9783"/>
      <w:bookmarkEnd w:id="9784"/>
    </w:p>
    <w:p w14:paraId="7D930861" w14:textId="77777777" w:rsidR="001B4C79" w:rsidRPr="000E1D0D" w:rsidRDefault="001B4C79" w:rsidP="001B4C79">
      <w:pPr>
        <w:pStyle w:val="Heading5"/>
      </w:pPr>
      <w:bookmarkStart w:id="9785" w:name="_Toc185516340"/>
      <w:bookmarkStart w:id="9786" w:name="_Toc192873648"/>
      <w:bookmarkStart w:id="9787" w:name="_Toc195534787"/>
      <w:r>
        <w:t>9.6</w:t>
      </w:r>
      <w:r>
        <w:rPr>
          <w:lang w:val="en-US"/>
        </w:rPr>
        <w:t>.6</w:t>
      </w:r>
      <w:r w:rsidRPr="000E1D0D">
        <w:t>.5.1</w:t>
      </w:r>
      <w:r w:rsidRPr="000E1D0D">
        <w:tab/>
        <w:t>Binary Data Types</w:t>
      </w:r>
      <w:bookmarkEnd w:id="9785"/>
      <w:bookmarkEnd w:id="9786"/>
      <w:bookmarkEnd w:id="9787"/>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9788" w:name="_Toc185516341"/>
      <w:bookmarkStart w:id="9789" w:name="_Toc192873649"/>
      <w:bookmarkStart w:id="9790" w:name="_Toc195534788"/>
      <w:r>
        <w:t>9.6.7</w:t>
      </w:r>
      <w:r>
        <w:tab/>
        <w:t>Error Handling</w:t>
      </w:r>
      <w:bookmarkEnd w:id="9788"/>
      <w:bookmarkEnd w:id="9789"/>
      <w:bookmarkEnd w:id="9790"/>
    </w:p>
    <w:p w14:paraId="06359C33" w14:textId="77777777" w:rsidR="001B4C79" w:rsidRDefault="001B4C79" w:rsidP="001B4C79">
      <w:pPr>
        <w:pStyle w:val="Heading4"/>
      </w:pPr>
      <w:bookmarkStart w:id="9791" w:name="_Toc185516342"/>
      <w:bookmarkStart w:id="9792" w:name="_Toc192873650"/>
      <w:bookmarkStart w:id="9793" w:name="_Toc195534789"/>
      <w:r>
        <w:t>9.6.7.1</w:t>
      </w:r>
      <w:r>
        <w:tab/>
        <w:t>General</w:t>
      </w:r>
      <w:bookmarkEnd w:id="9791"/>
      <w:bookmarkEnd w:id="9792"/>
      <w:bookmarkEnd w:id="979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9794" w:name="_Toc185516343"/>
      <w:bookmarkStart w:id="9795" w:name="_Toc192873651"/>
      <w:bookmarkStart w:id="9796" w:name="_Toc195534790"/>
      <w:r>
        <w:t>9.6.7.2</w:t>
      </w:r>
      <w:r>
        <w:tab/>
        <w:t>Protocol Errors</w:t>
      </w:r>
      <w:bookmarkEnd w:id="9794"/>
      <w:bookmarkEnd w:id="9795"/>
      <w:bookmarkEnd w:id="9796"/>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9797" w:name="_Toc185516344"/>
      <w:bookmarkStart w:id="9798" w:name="_Toc192873652"/>
      <w:bookmarkStart w:id="9799" w:name="_Toc195534791"/>
      <w:r>
        <w:t>9.6.7.3</w:t>
      </w:r>
      <w:r>
        <w:tab/>
        <w:t>Application Errors</w:t>
      </w:r>
      <w:bookmarkEnd w:id="9797"/>
      <w:bookmarkEnd w:id="9798"/>
      <w:bookmarkEnd w:id="9799"/>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9800" w:name="_Toc185516345"/>
      <w:bookmarkStart w:id="9801" w:name="_Toc192873653"/>
      <w:bookmarkStart w:id="9802" w:name="_Toc195534792"/>
      <w:r>
        <w:t>9.6.8</w:t>
      </w:r>
      <w:r>
        <w:tab/>
        <w:t>Feature negotiation</w:t>
      </w:r>
      <w:bookmarkEnd w:id="9800"/>
      <w:bookmarkEnd w:id="9801"/>
      <w:bookmarkEnd w:id="9802"/>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9803" w:name="_Toc185516346"/>
      <w:bookmarkStart w:id="9804" w:name="_Toc192873654"/>
      <w:bookmarkStart w:id="9805" w:name="_Toc195534793"/>
      <w:r w:rsidRPr="00D00D02">
        <w:rPr>
          <w:noProof/>
          <w:lang w:eastAsia="zh-CN"/>
        </w:rPr>
        <w:t>9.</w:t>
      </w:r>
      <w:r>
        <w:rPr>
          <w:rFonts w:hint="eastAsia"/>
          <w:noProof/>
          <w:lang w:eastAsia="zh-CN"/>
        </w:rPr>
        <w:t>6</w:t>
      </w:r>
      <w:r w:rsidRPr="00D00D02">
        <w:t>.9</w:t>
      </w:r>
      <w:r w:rsidRPr="00D00D02">
        <w:tab/>
        <w:t>Security</w:t>
      </w:r>
      <w:bookmarkEnd w:id="9803"/>
      <w:bookmarkEnd w:id="9804"/>
      <w:bookmarkEnd w:id="980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9806" w:name="_Toc185516347"/>
      <w:bookmarkStart w:id="9807" w:name="_Toc192873655"/>
      <w:bookmarkStart w:id="9808" w:name="_Toc195534794"/>
      <w:r>
        <w:t>10</w:t>
      </w:r>
      <w:r w:rsidR="00B64F7C" w:rsidRPr="00EE38A4">
        <w:tab/>
        <w:t>Using Common API Framework</w:t>
      </w:r>
      <w:bookmarkEnd w:id="9080"/>
      <w:bookmarkEnd w:id="9081"/>
      <w:bookmarkEnd w:id="9082"/>
      <w:bookmarkEnd w:id="9083"/>
      <w:bookmarkEnd w:id="9084"/>
      <w:bookmarkEnd w:id="9085"/>
      <w:bookmarkEnd w:id="9086"/>
      <w:bookmarkEnd w:id="9087"/>
      <w:bookmarkEnd w:id="9088"/>
      <w:bookmarkEnd w:id="9089"/>
      <w:bookmarkEnd w:id="9806"/>
      <w:bookmarkEnd w:id="9807"/>
      <w:bookmarkEnd w:id="9808"/>
    </w:p>
    <w:p w14:paraId="60636397" w14:textId="77777777" w:rsidR="009B360E" w:rsidRDefault="009B360E" w:rsidP="009B360E">
      <w:pPr>
        <w:pStyle w:val="Heading2"/>
      </w:pPr>
      <w:bookmarkStart w:id="9809" w:name="_Toc24868675"/>
      <w:bookmarkStart w:id="9810" w:name="_Toc34154180"/>
      <w:bookmarkStart w:id="9811" w:name="_Toc36041124"/>
      <w:bookmarkStart w:id="9812" w:name="_Toc36041437"/>
      <w:bookmarkStart w:id="9813" w:name="_Toc43196714"/>
      <w:bookmarkStart w:id="9814" w:name="_Toc43481484"/>
      <w:bookmarkStart w:id="9815" w:name="_Toc45134761"/>
      <w:bookmarkStart w:id="9816" w:name="_Toc51189293"/>
      <w:bookmarkStart w:id="9817" w:name="_Toc51763969"/>
      <w:bookmarkStart w:id="9818" w:name="_Toc57206201"/>
      <w:bookmarkStart w:id="9819" w:name="_Toc59019542"/>
      <w:bookmarkStart w:id="9820" w:name="_Toc68170215"/>
      <w:bookmarkStart w:id="9821" w:name="_Toc83234257"/>
      <w:bookmarkStart w:id="9822" w:name="_Toc90661680"/>
      <w:bookmarkStart w:id="9823" w:name="_Toc97042819"/>
      <w:bookmarkStart w:id="9824" w:name="_Toc97045963"/>
      <w:bookmarkStart w:id="9825" w:name="_Toc97155708"/>
      <w:bookmarkStart w:id="9826" w:name="_Toc101521764"/>
      <w:bookmarkStart w:id="9827" w:name="_Toc138762074"/>
      <w:bookmarkStart w:id="9828" w:name="_Toc145708337"/>
      <w:bookmarkStart w:id="9829" w:name="_Toc160570919"/>
      <w:bookmarkStart w:id="9830" w:name="_Toc162008515"/>
      <w:bookmarkStart w:id="9831" w:name="_Toc185516348"/>
      <w:bookmarkStart w:id="9832" w:name="_Toc192873656"/>
      <w:bookmarkStart w:id="9833" w:name="_Toc195534795"/>
      <w:r>
        <w:t>10.1</w:t>
      </w:r>
      <w:r>
        <w:tab/>
        <w:t>General</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9834" w:name="_Toc24868676"/>
      <w:bookmarkStart w:id="9835" w:name="_Toc34154181"/>
      <w:bookmarkStart w:id="9836" w:name="_Toc36041125"/>
      <w:bookmarkStart w:id="9837" w:name="_Toc36041438"/>
      <w:bookmarkStart w:id="9838" w:name="_Toc43196715"/>
      <w:bookmarkStart w:id="9839" w:name="_Toc43481485"/>
      <w:bookmarkStart w:id="9840" w:name="_Toc45134762"/>
      <w:bookmarkStart w:id="9841" w:name="_Toc51189294"/>
      <w:bookmarkStart w:id="9842" w:name="_Toc51763970"/>
      <w:bookmarkStart w:id="9843" w:name="_Toc57206202"/>
      <w:bookmarkStart w:id="9844" w:name="_Toc59019543"/>
      <w:bookmarkStart w:id="9845" w:name="_Toc68170216"/>
      <w:bookmarkStart w:id="9846" w:name="_Toc83234258"/>
      <w:bookmarkStart w:id="9847" w:name="_Toc90661681"/>
      <w:bookmarkStart w:id="9848" w:name="_Toc97042820"/>
      <w:bookmarkStart w:id="9849" w:name="_Toc97045964"/>
      <w:bookmarkStart w:id="9850" w:name="_Toc97155709"/>
      <w:bookmarkStart w:id="9851" w:name="_Toc101521765"/>
      <w:bookmarkStart w:id="9852" w:name="_Toc138762075"/>
      <w:bookmarkStart w:id="9853" w:name="_Toc145708338"/>
      <w:bookmarkStart w:id="9854" w:name="_Toc160570920"/>
      <w:bookmarkStart w:id="9855" w:name="_Toc162008516"/>
      <w:bookmarkStart w:id="9856" w:name="_Toc185516349"/>
      <w:bookmarkStart w:id="9857" w:name="_Toc192873657"/>
      <w:bookmarkStart w:id="9858" w:name="_Toc195534796"/>
      <w:r>
        <w:t>10.2</w:t>
      </w:r>
      <w:r>
        <w:tab/>
        <w:t>Security</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9859" w:name="_Toc85734606"/>
      <w:bookmarkStart w:id="9860" w:name="_Toc89431905"/>
      <w:bookmarkStart w:id="9861" w:name="_Toc97042821"/>
      <w:bookmarkStart w:id="9862" w:name="_Toc97045965"/>
      <w:bookmarkStart w:id="9863" w:name="_Toc97155710"/>
      <w:bookmarkStart w:id="9864" w:name="_Toc101521766"/>
      <w:bookmarkStart w:id="9865" w:name="_Toc138762076"/>
      <w:bookmarkStart w:id="9866" w:name="_Toc145708339"/>
      <w:bookmarkStart w:id="9867" w:name="_Toc160570921"/>
      <w:bookmarkStart w:id="9868" w:name="_Toc162008517"/>
      <w:bookmarkStart w:id="9869" w:name="_Toc185516350"/>
      <w:bookmarkStart w:id="9870" w:name="_Toc192873658"/>
      <w:bookmarkStart w:id="9871" w:name="_Toc195534797"/>
      <w:r>
        <w:t>1</w:t>
      </w:r>
      <w:r w:rsidR="0013246F">
        <w:t>1</w:t>
      </w:r>
      <w:r w:rsidR="00707DE0">
        <w:tab/>
        <w:t>Security</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9872" w:name="tsgNames"/>
      <w:bookmarkStart w:id="9873" w:name="startOfAnnexes"/>
      <w:bookmarkStart w:id="9874" w:name="_Toc85734607"/>
      <w:bookmarkStart w:id="9875" w:name="_Toc89431906"/>
      <w:bookmarkStart w:id="9876" w:name="_Toc97042822"/>
      <w:bookmarkStart w:id="9877" w:name="_Toc97045966"/>
      <w:bookmarkStart w:id="9878" w:name="_Toc97155711"/>
      <w:bookmarkStart w:id="9879" w:name="_Toc101521767"/>
      <w:bookmarkStart w:id="9880" w:name="_Toc138762077"/>
      <w:bookmarkStart w:id="9881" w:name="_Toc145708340"/>
      <w:bookmarkStart w:id="9882" w:name="_Toc160570922"/>
      <w:bookmarkStart w:id="9883" w:name="_Toc162008518"/>
      <w:bookmarkStart w:id="9884" w:name="_Toc185516351"/>
      <w:bookmarkStart w:id="9885" w:name="_Toc192873659"/>
      <w:bookmarkStart w:id="9886" w:name="_Toc195534798"/>
      <w:bookmarkEnd w:id="9872"/>
      <w:bookmarkEnd w:id="9873"/>
      <w:r>
        <w:t>Annex A (normative):</w:t>
      </w:r>
      <w:r>
        <w:br/>
        <w:t>OpenAPI specification</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C9B8A47" w14:textId="0E0240FE" w:rsidR="00080512" w:rsidRDefault="00E83A1B" w:rsidP="007876EC">
      <w:pPr>
        <w:pStyle w:val="Heading1"/>
      </w:pPr>
      <w:bookmarkStart w:id="9887" w:name="_Toc85734608"/>
      <w:bookmarkStart w:id="9888" w:name="_Toc89431907"/>
      <w:bookmarkStart w:id="9889" w:name="_Toc97042823"/>
      <w:bookmarkStart w:id="9890" w:name="_Toc97045967"/>
      <w:bookmarkStart w:id="9891" w:name="_Toc97155712"/>
      <w:bookmarkStart w:id="9892" w:name="_Toc101521768"/>
      <w:bookmarkStart w:id="9893" w:name="_Toc138762078"/>
      <w:bookmarkStart w:id="9894" w:name="_Toc145708341"/>
      <w:bookmarkStart w:id="9895" w:name="_Toc160570923"/>
      <w:bookmarkStart w:id="9896" w:name="_Toc162008519"/>
      <w:bookmarkStart w:id="9897" w:name="_Toc185516352"/>
      <w:bookmarkStart w:id="9898" w:name="_Toc192873660"/>
      <w:bookmarkStart w:id="9899" w:name="_Toc195534799"/>
      <w:r>
        <w:t>A.1</w:t>
      </w:r>
      <w:r w:rsidR="00B02560">
        <w:tab/>
      </w:r>
      <w:r>
        <w:t>General</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9900" w:name="_Hlk3294506"/>
      <w:r>
        <w:t>of the OpenAPI specification file</w:t>
      </w:r>
      <w:bookmarkEnd w:id="990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9901" w:name="_Toc85734609"/>
      <w:bookmarkStart w:id="9902" w:name="_Toc89431908"/>
      <w:bookmarkStart w:id="9903" w:name="_Toc97042824"/>
      <w:bookmarkStart w:id="9904" w:name="_Toc97045968"/>
      <w:bookmarkStart w:id="9905" w:name="_Toc97155713"/>
      <w:bookmarkStart w:id="9906" w:name="_Toc101521769"/>
      <w:bookmarkStart w:id="9907" w:name="_Toc138762079"/>
      <w:bookmarkStart w:id="9908" w:name="_Toc145708342"/>
      <w:bookmarkStart w:id="9909" w:name="_Toc160570924"/>
      <w:bookmarkStart w:id="9910" w:name="_Toc162008520"/>
      <w:bookmarkStart w:id="9911" w:name="_Toc185516353"/>
      <w:bookmarkStart w:id="9912" w:name="_Toc192873661"/>
      <w:bookmarkStart w:id="9913" w:name="_Toc195534800"/>
      <w:r>
        <w:t>A.2</w:t>
      </w:r>
      <w:r>
        <w:tab/>
      </w:r>
      <w:r>
        <w:rPr>
          <w:noProof/>
        </w:rPr>
        <w:t>Eees_EASRegistration API</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28058775" w:rsidR="00C15DC5" w:rsidRDefault="00C15DC5" w:rsidP="00C15DC5">
      <w:pPr>
        <w:pStyle w:val="PL"/>
        <w:rPr>
          <w:lang w:val="en-IN"/>
        </w:rPr>
      </w:pPr>
      <w:r>
        <w:rPr>
          <w:lang w:val="en-IN"/>
        </w:rPr>
        <w:t xml:space="preserve">    © 202</w:t>
      </w:r>
      <w:r w:rsidR="007832B8">
        <w:rPr>
          <w:lang w:val="en-IN"/>
        </w:rPr>
        <w:t>5</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7CC1B1E2" w:rsidR="00C15DC5" w:rsidRDefault="00C15DC5" w:rsidP="00C15DC5">
      <w:pPr>
        <w:pStyle w:val="PL"/>
      </w:pPr>
      <w:r>
        <w:t xml:space="preserve">  version: 1.</w:t>
      </w:r>
      <w:r w:rsidR="00332805">
        <w:t>2</w:t>
      </w:r>
      <w:r>
        <w:t>.0</w:t>
      </w:r>
      <w:r w:rsidR="00332805">
        <w:t>-alpha.</w:t>
      </w:r>
      <w:r w:rsidR="008259C7">
        <w:t>3</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2DD23558" w:rsidR="00622399" w:rsidRDefault="00E630C1" w:rsidP="00C15DC5">
      <w:pPr>
        <w:pStyle w:val="PL"/>
      </w:pPr>
      <w:r>
        <w:t xml:space="preserve">   </w:t>
      </w:r>
      <w:r w:rsidR="00C15DC5">
        <w:t xml:space="preserve"> 3GPP TS 29.558 V1</w:t>
      </w:r>
      <w:r w:rsidR="00332805">
        <w:t>9</w:t>
      </w:r>
      <w:r w:rsidR="00C15DC5">
        <w:t>.</w:t>
      </w:r>
      <w:r w:rsidR="008259C7">
        <w:t>3</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5575A75D" w14:textId="77777777" w:rsidR="002809BB" w:rsidRDefault="002809BB" w:rsidP="002809BB">
      <w:pPr>
        <w:pStyle w:val="PL"/>
      </w:pPr>
      <w:r>
        <w:t xml:space="preserve">          description: &gt;</w:t>
      </w:r>
    </w:p>
    <w:p w14:paraId="38C8AF45" w14:textId="1DA27381" w:rsidR="00C15DC5" w:rsidRDefault="002809BB" w:rsidP="002809BB">
      <w:pPr>
        <w:pStyle w:val="PL"/>
      </w:pPr>
      <w:r>
        <w:t xml:space="preserve">            Created. The EAS information is registered successfully at the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07E17057" w:rsidR="00C15DC5" w:rsidRDefault="002809BB"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4931706" w:rsidR="003044FE" w:rsidRPr="00956496" w:rsidRDefault="002809BB" w:rsidP="003044FE">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49E73132" w:rsidR="00C15DC5" w:rsidRPr="00721D9F" w:rsidRDefault="002809BB" w:rsidP="00C15DC5">
      <w:pPr>
        <w:pStyle w:val="PL"/>
        <w:rPr>
          <w:lang w:val="en-US" w:eastAsia="es-ES"/>
        </w:rPr>
      </w:pPr>
      <w:r>
        <w:rPr>
          <w:lang w:val="en-US" w:eastAsia="es-ES"/>
        </w:rPr>
        <w:t xml:space="preserve">          description: Represents the identifier of the Individual EAS Registration resource.</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5F6BD84F" w:rsidR="00C15DC5" w:rsidRDefault="002809BB" w:rsidP="00C15DC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818140F"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sidR="002809BB">
        <w:rPr>
          <w:rFonts w:cs="Courier New"/>
          <w:szCs w:val="16"/>
        </w:rPr>
        <w:t xml:space="preserve">existing </w:t>
      </w:r>
      <w:r>
        <w:t>Individual EAS Registration resource</w:t>
      </w:r>
      <w:r w:rsidR="002809BB">
        <w:t>.</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47562C6F" w:rsidR="00C15DC5" w:rsidRPr="009E0195" w:rsidRDefault="002809BB" w:rsidP="00C15DC5">
      <w:pPr>
        <w:pStyle w:val="PL"/>
        <w:rPr>
          <w:lang w:val="en-US" w:eastAsia="es-ES"/>
        </w:rPr>
      </w:pPr>
      <w:r>
        <w:rPr>
          <w:lang w:val="en-US" w:eastAsia="es-ES"/>
        </w:rPr>
        <w:t xml:space="preserve">          description: Represents the identifier of the Individual EAS Registration resource.</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09154293" w14:textId="77777777" w:rsidR="002809BB" w:rsidRDefault="002809BB" w:rsidP="002809BB">
      <w:pPr>
        <w:pStyle w:val="PL"/>
      </w:pPr>
      <w:r>
        <w:t xml:space="preserve">          description: &gt;</w:t>
      </w:r>
    </w:p>
    <w:p w14:paraId="0FA7C345" w14:textId="77777777" w:rsidR="002809BB" w:rsidRDefault="002809BB" w:rsidP="002809BB">
      <w:pPr>
        <w:pStyle w:val="PL"/>
      </w:pPr>
      <w:r>
        <w:t xml:space="preserve">            OK. </w:t>
      </w:r>
      <w:r w:rsidRPr="00D00D02">
        <w:t xml:space="preserve">The Individual </w:t>
      </w:r>
      <w:r>
        <w:rPr>
          <w:lang w:val="en-US"/>
        </w:rPr>
        <w:t>EAS Registration</w:t>
      </w:r>
      <w:r w:rsidRPr="00D00D02">
        <w:t xml:space="preserve"> resource is successfully updated and a</w:t>
      </w:r>
    </w:p>
    <w:p w14:paraId="72342D85" w14:textId="17C620D8" w:rsidR="00C15DC5" w:rsidRDefault="002809BB" w:rsidP="002809BB">
      <w:pPr>
        <w:pStyle w:val="PL"/>
      </w:pPr>
      <w:r>
        <w:t xml:space="preserve">           </w:t>
      </w:r>
      <w:r w:rsidRPr="00D00D02">
        <w:t xml:space="preserve"> representation of the updated resource shall be returned in the response body</w:t>
      </w:r>
      <w:r>
        <w:t>.</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6EAA740" w14:textId="77777777" w:rsidR="002809BB" w:rsidRDefault="002809BB" w:rsidP="002809BB">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72399598" w14:textId="2C1625C1" w:rsidR="0051172E" w:rsidRDefault="002809BB" w:rsidP="002809BB">
      <w:pPr>
        <w:pStyle w:val="PL"/>
      </w:pPr>
      <w:r>
        <w:t xml:space="preserve">           </w:t>
      </w:r>
      <w:r w:rsidRPr="00D00D02">
        <w:t xml:space="preserve"> content is returned in the response body</w:t>
      </w:r>
      <w:r>
        <w:t>.</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25B7DD44" w14:textId="77777777" w:rsidR="002809BB" w:rsidRDefault="002809BB" w:rsidP="002809BB">
      <w:pPr>
        <w:pStyle w:val="PL"/>
        <w:rPr>
          <w:lang w:val="en-US"/>
        </w:rPr>
      </w:pPr>
      <w:r>
        <w:rPr>
          <w:lang w:val="en-US"/>
        </w:rPr>
        <w:t xml:space="preserve">    patch:</w:t>
      </w:r>
    </w:p>
    <w:p w14:paraId="19B03A4B" w14:textId="77777777" w:rsidR="002809BB" w:rsidRPr="00956496" w:rsidRDefault="002809BB" w:rsidP="002809BB">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18B918C1" w14:textId="77777777" w:rsidR="002809BB" w:rsidRPr="00956496" w:rsidRDefault="002809BB" w:rsidP="002809BB">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0FF75EDC" w14:textId="77777777" w:rsidR="002809BB" w:rsidRPr="00956496" w:rsidRDefault="002809BB" w:rsidP="002809BB">
      <w:pPr>
        <w:pStyle w:val="PL"/>
      </w:pPr>
      <w:r w:rsidRPr="00956496">
        <w:t xml:space="preserve">      tags:</w:t>
      </w:r>
    </w:p>
    <w:p w14:paraId="1FFEE0FC" w14:textId="77777777" w:rsidR="002809BB" w:rsidRDefault="002809BB" w:rsidP="002809BB">
      <w:pPr>
        <w:pStyle w:val="PL"/>
        <w:rPr>
          <w:lang w:val="en-US"/>
        </w:rPr>
      </w:pPr>
      <w:r w:rsidRPr="00956496">
        <w:t xml:space="preserve">        - </w:t>
      </w:r>
      <w:r>
        <w:t>Individual EAS Registration</w:t>
      </w:r>
      <w:r w:rsidRPr="00956496">
        <w:t xml:space="preserve"> (Document)</w:t>
      </w:r>
    </w:p>
    <w:p w14:paraId="1009ECD4" w14:textId="77777777" w:rsidR="002809BB" w:rsidRDefault="002809BB" w:rsidP="002809BB">
      <w:pPr>
        <w:pStyle w:val="PL"/>
        <w:rPr>
          <w:lang w:val="en-US"/>
        </w:rPr>
      </w:pPr>
      <w:r>
        <w:t xml:space="preserve">      description: Partially update an </w:t>
      </w:r>
      <w:r>
        <w:rPr>
          <w:lang w:eastAsia="ja-JP"/>
        </w:rPr>
        <w:t>existing EAS Registration resource</w:t>
      </w:r>
      <w:r>
        <w:t>.</w:t>
      </w:r>
    </w:p>
    <w:p w14:paraId="67CF4D37" w14:textId="77777777" w:rsidR="002809BB" w:rsidRDefault="002809BB" w:rsidP="002809BB">
      <w:pPr>
        <w:pStyle w:val="PL"/>
      </w:pPr>
      <w:r>
        <w:t xml:space="preserve">      parameters:</w:t>
      </w:r>
    </w:p>
    <w:p w14:paraId="16D22CC5" w14:textId="77777777" w:rsidR="002809BB" w:rsidRDefault="002809BB" w:rsidP="002809BB">
      <w:pPr>
        <w:pStyle w:val="PL"/>
      </w:pPr>
      <w:r>
        <w:t xml:space="preserve">        - name: registrationId</w:t>
      </w:r>
    </w:p>
    <w:p w14:paraId="180C49BA" w14:textId="77777777" w:rsidR="002809BB" w:rsidRDefault="002809BB" w:rsidP="002809BB">
      <w:pPr>
        <w:pStyle w:val="PL"/>
      </w:pPr>
      <w:r>
        <w:t xml:space="preserve">          in: path</w:t>
      </w:r>
    </w:p>
    <w:p w14:paraId="2A7514FA" w14:textId="68B336CD" w:rsidR="002809BB" w:rsidRPr="00721D9F" w:rsidRDefault="002809BB" w:rsidP="002809BB">
      <w:pPr>
        <w:pStyle w:val="PL"/>
        <w:rPr>
          <w:lang w:val="en-US" w:eastAsia="es-ES"/>
        </w:rPr>
      </w:pPr>
      <w:r>
        <w:rPr>
          <w:lang w:val="en-US" w:eastAsia="es-ES"/>
        </w:rPr>
        <w:t xml:space="preserve">          description: Represents the identifier of the Individual EAS Registration resource..</w:t>
      </w:r>
    </w:p>
    <w:p w14:paraId="68B27B55" w14:textId="77777777" w:rsidR="002809BB" w:rsidRDefault="002809BB" w:rsidP="002809BB">
      <w:pPr>
        <w:pStyle w:val="PL"/>
      </w:pPr>
      <w:r>
        <w:t xml:space="preserve">          required: true</w:t>
      </w:r>
    </w:p>
    <w:p w14:paraId="223254C8" w14:textId="77777777" w:rsidR="002809BB" w:rsidRDefault="002809BB" w:rsidP="002809BB">
      <w:pPr>
        <w:pStyle w:val="PL"/>
      </w:pPr>
      <w:r>
        <w:t xml:space="preserve">          schema:</w:t>
      </w:r>
    </w:p>
    <w:p w14:paraId="7FEB3B84" w14:textId="77777777" w:rsidR="002809BB" w:rsidRDefault="002809BB" w:rsidP="002809BB">
      <w:pPr>
        <w:pStyle w:val="PL"/>
      </w:pPr>
      <w:r>
        <w:t xml:space="preserve">            type: string</w:t>
      </w:r>
    </w:p>
    <w:p w14:paraId="7E57465D" w14:textId="77777777" w:rsidR="002809BB" w:rsidRDefault="002809BB" w:rsidP="002809BB">
      <w:pPr>
        <w:pStyle w:val="PL"/>
        <w:rPr>
          <w:lang w:val="en-US"/>
        </w:rPr>
      </w:pPr>
      <w:r>
        <w:rPr>
          <w:lang w:val="en-US"/>
        </w:rPr>
        <w:t xml:space="preserve">      requestBody:</w:t>
      </w:r>
    </w:p>
    <w:p w14:paraId="75335119" w14:textId="77777777" w:rsidR="002809BB" w:rsidRDefault="002809BB" w:rsidP="002809BB">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CBB1AE7" w14:textId="77777777" w:rsidR="002809BB" w:rsidRDefault="002809BB" w:rsidP="002809BB">
      <w:pPr>
        <w:pStyle w:val="PL"/>
        <w:rPr>
          <w:lang w:val="en-US"/>
        </w:rPr>
      </w:pPr>
      <w:r>
        <w:rPr>
          <w:lang w:val="en-US"/>
        </w:rPr>
        <w:t xml:space="preserve">        required: true</w:t>
      </w:r>
    </w:p>
    <w:p w14:paraId="4103DC45" w14:textId="77777777" w:rsidR="002809BB" w:rsidRDefault="002809BB" w:rsidP="002809BB">
      <w:pPr>
        <w:pStyle w:val="PL"/>
        <w:rPr>
          <w:lang w:val="en-US"/>
        </w:rPr>
      </w:pPr>
      <w:r>
        <w:rPr>
          <w:lang w:val="en-US"/>
        </w:rPr>
        <w:t xml:space="preserve">        content:</w:t>
      </w:r>
    </w:p>
    <w:p w14:paraId="4C26206D" w14:textId="77777777" w:rsidR="002809BB" w:rsidRDefault="002809BB" w:rsidP="002809BB">
      <w:pPr>
        <w:pStyle w:val="PL"/>
        <w:rPr>
          <w:lang w:val="en-US"/>
        </w:rPr>
      </w:pPr>
      <w:r>
        <w:rPr>
          <w:lang w:val="en-US"/>
        </w:rPr>
        <w:t xml:space="preserve">          application/merge-patch+json:</w:t>
      </w:r>
    </w:p>
    <w:p w14:paraId="6DB6DBDF" w14:textId="77777777" w:rsidR="002809BB" w:rsidRDefault="002809BB" w:rsidP="002809BB">
      <w:pPr>
        <w:pStyle w:val="PL"/>
        <w:rPr>
          <w:lang w:val="en-US"/>
        </w:rPr>
      </w:pPr>
      <w:r>
        <w:rPr>
          <w:lang w:val="en-US"/>
        </w:rPr>
        <w:t xml:space="preserve">            schema:</w:t>
      </w:r>
    </w:p>
    <w:p w14:paraId="1B1DF7E5" w14:textId="77777777" w:rsidR="002809BB" w:rsidRDefault="002809BB" w:rsidP="002809BB">
      <w:pPr>
        <w:pStyle w:val="PL"/>
        <w:rPr>
          <w:lang w:val="en-US"/>
        </w:rPr>
      </w:pPr>
      <w:r>
        <w:rPr>
          <w:lang w:val="en-US"/>
        </w:rPr>
        <w:t xml:space="preserve">              $ref: '#/components/schemas/</w:t>
      </w:r>
      <w:r>
        <w:rPr>
          <w:lang w:eastAsia="ja-JP"/>
        </w:rPr>
        <w:t>EASRegistrationPatch</w:t>
      </w:r>
      <w:r>
        <w:rPr>
          <w:lang w:val="en-US"/>
        </w:rPr>
        <w:t>'</w:t>
      </w:r>
    </w:p>
    <w:p w14:paraId="67BBC5A9" w14:textId="77777777" w:rsidR="002809BB" w:rsidRDefault="002809BB" w:rsidP="002809BB">
      <w:pPr>
        <w:pStyle w:val="PL"/>
        <w:rPr>
          <w:lang w:val="en-US"/>
        </w:rPr>
      </w:pPr>
      <w:r>
        <w:rPr>
          <w:lang w:val="en-US"/>
        </w:rPr>
        <w:t xml:space="preserve">      responses:</w:t>
      </w:r>
    </w:p>
    <w:p w14:paraId="299ACA73" w14:textId="77777777" w:rsidR="002809BB" w:rsidRDefault="002809BB" w:rsidP="002809BB">
      <w:pPr>
        <w:pStyle w:val="PL"/>
        <w:rPr>
          <w:lang w:val="en-US"/>
        </w:rPr>
      </w:pPr>
      <w:r>
        <w:rPr>
          <w:lang w:val="en-US"/>
        </w:rPr>
        <w:t xml:space="preserve">        '200':</w:t>
      </w:r>
    </w:p>
    <w:p w14:paraId="32556064" w14:textId="77777777" w:rsidR="002809BB" w:rsidRDefault="002809BB" w:rsidP="002809BB">
      <w:pPr>
        <w:pStyle w:val="PL"/>
        <w:rPr>
          <w:lang w:val="en-US"/>
        </w:rPr>
      </w:pPr>
      <w:r>
        <w:rPr>
          <w:lang w:val="en-US"/>
        </w:rPr>
        <w:t xml:space="preserve">          description: &gt;</w:t>
      </w:r>
    </w:p>
    <w:p w14:paraId="105FA22A" w14:textId="77777777" w:rsidR="002809BB" w:rsidRDefault="002809BB" w:rsidP="002809BB">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3FDCE3D3" w14:textId="77777777" w:rsidR="002809BB" w:rsidRDefault="002809BB" w:rsidP="002809BB">
      <w:pPr>
        <w:pStyle w:val="PL"/>
      </w:pPr>
      <w:r>
        <w:t xml:space="preserve">           </w:t>
      </w:r>
      <w:r w:rsidRPr="00D00D02">
        <w:t xml:space="preserve"> representation of the updated resource shall be returned in the response body</w:t>
      </w:r>
      <w:r>
        <w:t>.</w:t>
      </w:r>
    </w:p>
    <w:p w14:paraId="79E2B547" w14:textId="77777777" w:rsidR="002809BB" w:rsidRDefault="002809BB" w:rsidP="002809BB">
      <w:pPr>
        <w:pStyle w:val="PL"/>
        <w:rPr>
          <w:lang w:val="en-US"/>
        </w:rPr>
      </w:pPr>
      <w:r>
        <w:rPr>
          <w:lang w:val="en-US"/>
        </w:rPr>
        <w:t xml:space="preserve">          content:</w:t>
      </w:r>
    </w:p>
    <w:p w14:paraId="095166CC" w14:textId="77777777" w:rsidR="002809BB" w:rsidRDefault="002809BB" w:rsidP="002809BB">
      <w:pPr>
        <w:pStyle w:val="PL"/>
        <w:rPr>
          <w:lang w:val="en-US"/>
        </w:rPr>
      </w:pPr>
      <w:r>
        <w:rPr>
          <w:lang w:val="en-US"/>
        </w:rPr>
        <w:t xml:space="preserve">            application/json:</w:t>
      </w:r>
    </w:p>
    <w:p w14:paraId="12E15948" w14:textId="77777777" w:rsidR="002809BB" w:rsidRDefault="002809BB" w:rsidP="002809BB">
      <w:pPr>
        <w:pStyle w:val="PL"/>
        <w:rPr>
          <w:lang w:val="en-US"/>
        </w:rPr>
      </w:pPr>
      <w:r>
        <w:rPr>
          <w:lang w:val="en-US"/>
        </w:rPr>
        <w:t xml:space="preserve">              schema:</w:t>
      </w:r>
    </w:p>
    <w:p w14:paraId="6A2AE955" w14:textId="77777777" w:rsidR="002809BB" w:rsidRDefault="002809BB" w:rsidP="002809BB">
      <w:pPr>
        <w:pStyle w:val="PL"/>
        <w:rPr>
          <w:lang w:val="en-US"/>
        </w:rPr>
      </w:pPr>
      <w:r>
        <w:rPr>
          <w:lang w:val="en-US"/>
        </w:rPr>
        <w:t xml:space="preserve">                $ref: '#/components/schemas/</w:t>
      </w:r>
      <w:r>
        <w:rPr>
          <w:lang w:eastAsia="ja-JP"/>
        </w:rPr>
        <w:t>EASRegistration</w:t>
      </w:r>
      <w:r>
        <w:rPr>
          <w:lang w:val="en-US"/>
        </w:rPr>
        <w:t>'</w:t>
      </w:r>
    </w:p>
    <w:p w14:paraId="0B465B57" w14:textId="77777777" w:rsidR="002809BB" w:rsidRDefault="002809BB" w:rsidP="002809BB">
      <w:pPr>
        <w:pStyle w:val="PL"/>
        <w:rPr>
          <w:lang w:val="en-US"/>
        </w:rPr>
      </w:pPr>
      <w:r>
        <w:rPr>
          <w:lang w:val="en-US"/>
        </w:rPr>
        <w:t xml:space="preserve">        '204':</w:t>
      </w:r>
    </w:p>
    <w:p w14:paraId="252ADCF1" w14:textId="77777777" w:rsidR="002809BB" w:rsidRDefault="002809BB" w:rsidP="002809BB">
      <w:pPr>
        <w:pStyle w:val="PL"/>
      </w:pPr>
      <w:r>
        <w:t xml:space="preserve">          description: &gt;</w:t>
      </w:r>
    </w:p>
    <w:p w14:paraId="786AD633" w14:textId="77777777" w:rsidR="002809BB" w:rsidRDefault="002809BB" w:rsidP="002809BB">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35A85BC3" w14:textId="03FC10DF" w:rsidR="002809BB" w:rsidRDefault="002809BB" w:rsidP="002809BB">
      <w:pPr>
        <w:pStyle w:val="PL"/>
      </w:pPr>
      <w:r>
        <w:t xml:space="preserve">            </w:t>
      </w:r>
      <w:r w:rsidRPr="00D00D02">
        <w:t xml:space="preserve"> content is returned in the response body</w:t>
      </w:r>
      <w:r>
        <w:t>.</w:t>
      </w:r>
    </w:p>
    <w:p w14:paraId="16D51DC9" w14:textId="77777777" w:rsidR="002809BB" w:rsidRDefault="002809BB" w:rsidP="002809BB">
      <w:pPr>
        <w:pStyle w:val="PL"/>
      </w:pPr>
      <w:r>
        <w:t xml:space="preserve">        '307':</w:t>
      </w:r>
    </w:p>
    <w:p w14:paraId="08E4689D" w14:textId="77777777" w:rsidR="002809BB" w:rsidRDefault="002809BB" w:rsidP="002809BB">
      <w:pPr>
        <w:pStyle w:val="PL"/>
      </w:pPr>
      <w:r>
        <w:t xml:space="preserve">          $ref: 'TS29122_CommonData.yaml#/components/responses/307'</w:t>
      </w:r>
    </w:p>
    <w:p w14:paraId="3D8DF22D" w14:textId="77777777" w:rsidR="002809BB" w:rsidRDefault="002809BB" w:rsidP="002809BB">
      <w:pPr>
        <w:pStyle w:val="PL"/>
      </w:pPr>
      <w:r>
        <w:t xml:space="preserve">        '308':</w:t>
      </w:r>
    </w:p>
    <w:p w14:paraId="09908975" w14:textId="77777777" w:rsidR="002809BB" w:rsidRDefault="002809BB" w:rsidP="002809BB">
      <w:pPr>
        <w:pStyle w:val="PL"/>
        <w:rPr>
          <w:lang w:val="en-US"/>
        </w:rPr>
      </w:pPr>
      <w:r>
        <w:t xml:space="preserve">          $ref: 'TS29122_CommonData.yaml#/components/responses/308'</w:t>
      </w:r>
    </w:p>
    <w:p w14:paraId="08F61092" w14:textId="77777777" w:rsidR="002809BB" w:rsidRDefault="002809BB" w:rsidP="002809BB">
      <w:pPr>
        <w:pStyle w:val="PL"/>
        <w:rPr>
          <w:lang w:val="en-US"/>
        </w:rPr>
      </w:pPr>
      <w:r>
        <w:rPr>
          <w:lang w:val="en-US"/>
        </w:rPr>
        <w:t xml:space="preserve">        '400':</w:t>
      </w:r>
    </w:p>
    <w:p w14:paraId="62E653F4" w14:textId="77777777" w:rsidR="002809BB" w:rsidRDefault="002809BB" w:rsidP="002809BB">
      <w:pPr>
        <w:pStyle w:val="PL"/>
        <w:rPr>
          <w:lang w:val="en-US"/>
        </w:rPr>
      </w:pPr>
      <w:r>
        <w:rPr>
          <w:lang w:val="en-US"/>
        </w:rPr>
        <w:t xml:space="preserve">          $ref: 'TS29122_CommonData.yaml#/components/responses/400'</w:t>
      </w:r>
    </w:p>
    <w:p w14:paraId="392FAA35" w14:textId="77777777" w:rsidR="002809BB" w:rsidRDefault="002809BB" w:rsidP="002809BB">
      <w:pPr>
        <w:pStyle w:val="PL"/>
        <w:rPr>
          <w:lang w:val="en-US"/>
        </w:rPr>
      </w:pPr>
      <w:r>
        <w:rPr>
          <w:lang w:val="en-US"/>
        </w:rPr>
        <w:t xml:space="preserve">        '401':</w:t>
      </w:r>
    </w:p>
    <w:p w14:paraId="74A182AD" w14:textId="77777777" w:rsidR="002809BB" w:rsidRDefault="002809BB" w:rsidP="002809BB">
      <w:pPr>
        <w:pStyle w:val="PL"/>
        <w:rPr>
          <w:lang w:val="en-US"/>
        </w:rPr>
      </w:pPr>
      <w:r>
        <w:rPr>
          <w:lang w:val="en-US"/>
        </w:rPr>
        <w:t xml:space="preserve">          $ref: 'TS29122_CommonData.yaml#/components/responses/401'</w:t>
      </w:r>
    </w:p>
    <w:p w14:paraId="731F155D" w14:textId="77777777" w:rsidR="002809BB" w:rsidRDefault="002809BB" w:rsidP="002809BB">
      <w:pPr>
        <w:pStyle w:val="PL"/>
        <w:rPr>
          <w:lang w:val="en-US"/>
        </w:rPr>
      </w:pPr>
      <w:r>
        <w:rPr>
          <w:lang w:val="en-US"/>
        </w:rPr>
        <w:t xml:space="preserve">        '403':</w:t>
      </w:r>
    </w:p>
    <w:p w14:paraId="0A838DFE" w14:textId="77777777" w:rsidR="002809BB" w:rsidRDefault="002809BB" w:rsidP="002809BB">
      <w:pPr>
        <w:pStyle w:val="PL"/>
        <w:rPr>
          <w:lang w:val="en-US"/>
        </w:rPr>
      </w:pPr>
      <w:r>
        <w:rPr>
          <w:lang w:val="en-US"/>
        </w:rPr>
        <w:t xml:space="preserve">          $ref: 'TS29122_CommonData.yaml#/components/responses/403'</w:t>
      </w:r>
    </w:p>
    <w:p w14:paraId="73EB10D4" w14:textId="77777777" w:rsidR="002809BB" w:rsidRDefault="002809BB" w:rsidP="002809BB">
      <w:pPr>
        <w:pStyle w:val="PL"/>
        <w:rPr>
          <w:lang w:val="en-US"/>
        </w:rPr>
      </w:pPr>
      <w:r>
        <w:rPr>
          <w:lang w:val="en-US"/>
        </w:rPr>
        <w:t xml:space="preserve">        '404':</w:t>
      </w:r>
    </w:p>
    <w:p w14:paraId="1BF180C4" w14:textId="77777777" w:rsidR="002809BB" w:rsidRDefault="002809BB" w:rsidP="002809BB">
      <w:pPr>
        <w:pStyle w:val="PL"/>
        <w:rPr>
          <w:lang w:val="en-US"/>
        </w:rPr>
      </w:pPr>
      <w:r>
        <w:rPr>
          <w:lang w:val="en-US"/>
        </w:rPr>
        <w:t xml:space="preserve">          $ref: 'TS29122_CommonData.yaml#/components/responses/404'</w:t>
      </w:r>
    </w:p>
    <w:p w14:paraId="1AE59A79" w14:textId="77777777" w:rsidR="002809BB" w:rsidRDefault="002809BB" w:rsidP="002809BB">
      <w:pPr>
        <w:pStyle w:val="PL"/>
      </w:pPr>
      <w:r>
        <w:t xml:space="preserve">        '411':</w:t>
      </w:r>
    </w:p>
    <w:p w14:paraId="7563E16E" w14:textId="77777777" w:rsidR="002809BB" w:rsidRDefault="002809BB" w:rsidP="002809BB">
      <w:pPr>
        <w:pStyle w:val="PL"/>
      </w:pPr>
      <w:r>
        <w:t xml:space="preserve">          $ref: 'TS29122_CommonData.yaml#/components/responses/411'</w:t>
      </w:r>
    </w:p>
    <w:p w14:paraId="13CC321F" w14:textId="77777777" w:rsidR="002809BB" w:rsidRDefault="002809BB" w:rsidP="002809BB">
      <w:pPr>
        <w:pStyle w:val="PL"/>
      </w:pPr>
      <w:r>
        <w:t xml:space="preserve">        '413':</w:t>
      </w:r>
    </w:p>
    <w:p w14:paraId="1BAB9E2A" w14:textId="77777777" w:rsidR="002809BB" w:rsidRDefault="002809BB" w:rsidP="002809BB">
      <w:pPr>
        <w:pStyle w:val="PL"/>
      </w:pPr>
      <w:r>
        <w:t xml:space="preserve">          $ref: 'TS29122_CommonData.yaml#/components/responses/413'</w:t>
      </w:r>
    </w:p>
    <w:p w14:paraId="21DF6F00" w14:textId="77777777" w:rsidR="002809BB" w:rsidRDefault="002809BB" w:rsidP="002809BB">
      <w:pPr>
        <w:pStyle w:val="PL"/>
      </w:pPr>
      <w:r>
        <w:t xml:space="preserve">        '415':</w:t>
      </w:r>
    </w:p>
    <w:p w14:paraId="13B22041" w14:textId="77777777" w:rsidR="002809BB" w:rsidRDefault="002809BB" w:rsidP="002809BB">
      <w:pPr>
        <w:pStyle w:val="PL"/>
      </w:pPr>
      <w:r>
        <w:t xml:space="preserve">          $ref: 'TS29122_CommonData.yaml#/components/responses/415'</w:t>
      </w:r>
    </w:p>
    <w:p w14:paraId="338C1B81" w14:textId="77777777" w:rsidR="002809BB" w:rsidRDefault="002809BB" w:rsidP="002809BB">
      <w:pPr>
        <w:pStyle w:val="PL"/>
      </w:pPr>
      <w:r>
        <w:t xml:space="preserve">        '429':</w:t>
      </w:r>
    </w:p>
    <w:p w14:paraId="2107FF0E" w14:textId="77777777" w:rsidR="002809BB" w:rsidRDefault="002809BB" w:rsidP="002809BB">
      <w:pPr>
        <w:pStyle w:val="PL"/>
      </w:pPr>
      <w:r>
        <w:t xml:space="preserve">          $ref: 'TS29122_CommonData.yaml#/components/responses/429'</w:t>
      </w:r>
    </w:p>
    <w:p w14:paraId="4AD071BC" w14:textId="77777777" w:rsidR="002809BB" w:rsidRDefault="002809BB" w:rsidP="002809BB">
      <w:pPr>
        <w:pStyle w:val="PL"/>
        <w:rPr>
          <w:lang w:val="en-US"/>
        </w:rPr>
      </w:pPr>
      <w:r>
        <w:rPr>
          <w:lang w:val="en-US"/>
        </w:rPr>
        <w:t xml:space="preserve">        '500':</w:t>
      </w:r>
    </w:p>
    <w:p w14:paraId="39A8153C" w14:textId="77777777" w:rsidR="002809BB" w:rsidRDefault="002809BB" w:rsidP="002809BB">
      <w:pPr>
        <w:pStyle w:val="PL"/>
        <w:rPr>
          <w:lang w:val="en-US"/>
        </w:rPr>
      </w:pPr>
      <w:r>
        <w:rPr>
          <w:lang w:val="en-US"/>
        </w:rPr>
        <w:t xml:space="preserve">          $ref: 'TS29122_CommonData.yaml#/components/responses/500'</w:t>
      </w:r>
    </w:p>
    <w:p w14:paraId="004373C5" w14:textId="77777777" w:rsidR="002809BB" w:rsidRDefault="002809BB" w:rsidP="002809BB">
      <w:pPr>
        <w:pStyle w:val="PL"/>
        <w:rPr>
          <w:lang w:val="en-US"/>
        </w:rPr>
      </w:pPr>
      <w:r>
        <w:rPr>
          <w:lang w:val="en-US"/>
        </w:rPr>
        <w:t xml:space="preserve">        '503':</w:t>
      </w:r>
    </w:p>
    <w:p w14:paraId="36BCFF4B" w14:textId="77777777" w:rsidR="002809BB" w:rsidRDefault="002809BB" w:rsidP="002809BB">
      <w:pPr>
        <w:pStyle w:val="PL"/>
        <w:rPr>
          <w:lang w:val="en-US"/>
        </w:rPr>
      </w:pPr>
      <w:r>
        <w:rPr>
          <w:lang w:val="en-US"/>
        </w:rPr>
        <w:t xml:space="preserve">          $ref: 'TS29122_CommonData.yaml#/components/responses/503'</w:t>
      </w:r>
    </w:p>
    <w:p w14:paraId="0B9AB8F7" w14:textId="77777777" w:rsidR="002809BB" w:rsidRDefault="002809BB" w:rsidP="002809BB">
      <w:pPr>
        <w:pStyle w:val="PL"/>
        <w:rPr>
          <w:lang w:val="en-US"/>
        </w:rPr>
      </w:pPr>
      <w:r>
        <w:rPr>
          <w:lang w:val="en-US"/>
        </w:rPr>
        <w:t xml:space="preserve">        default:</w:t>
      </w:r>
    </w:p>
    <w:p w14:paraId="49B69FFD" w14:textId="77777777" w:rsidR="002809BB" w:rsidRDefault="002809BB" w:rsidP="002809BB">
      <w:pPr>
        <w:pStyle w:val="PL"/>
        <w:rPr>
          <w:lang w:val="en-US"/>
        </w:rPr>
      </w:pPr>
      <w:r>
        <w:rPr>
          <w:lang w:val="en-US"/>
        </w:rPr>
        <w:t xml:space="preserve">          $ref: 'TS29122_CommonData.yaml#/components/responses/default'</w:t>
      </w:r>
    </w:p>
    <w:p w14:paraId="7E2498F4" w14:textId="77777777" w:rsidR="002809BB" w:rsidRPr="008B4658" w:rsidRDefault="002809BB" w:rsidP="002809BB">
      <w:pPr>
        <w:pStyle w:val="PL"/>
        <w:rPr>
          <w:lang w:val="en-US"/>
        </w:rPr>
      </w:pPr>
    </w:p>
    <w:p w14:paraId="5D0CC5FF" w14:textId="77777777" w:rsidR="002809BB" w:rsidRDefault="002809BB" w:rsidP="002809BB">
      <w:pPr>
        <w:pStyle w:val="PL"/>
      </w:pPr>
      <w:r>
        <w:t xml:space="preserve">    delete:</w:t>
      </w:r>
    </w:p>
    <w:p w14:paraId="4E149D21" w14:textId="77777777" w:rsidR="002809BB" w:rsidRPr="00956496" w:rsidRDefault="002809BB" w:rsidP="002809BB">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07DCDE7F" w14:textId="77777777" w:rsidR="002809BB" w:rsidRPr="00956496" w:rsidRDefault="002809BB" w:rsidP="002809BB">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3F506A01" w14:textId="77777777" w:rsidR="002809BB" w:rsidRPr="00956496" w:rsidRDefault="002809BB" w:rsidP="002809BB">
      <w:pPr>
        <w:pStyle w:val="PL"/>
      </w:pPr>
      <w:r w:rsidRPr="00956496">
        <w:t xml:space="preserve">      tags:</w:t>
      </w:r>
    </w:p>
    <w:p w14:paraId="0AFF873A" w14:textId="77777777" w:rsidR="002809BB" w:rsidRDefault="002809BB" w:rsidP="002809BB">
      <w:pPr>
        <w:pStyle w:val="PL"/>
      </w:pPr>
      <w:r w:rsidRPr="00956496">
        <w:t xml:space="preserve">        - </w:t>
      </w:r>
      <w:r>
        <w:t>Individual EAS Registration</w:t>
      </w:r>
      <w:r w:rsidRPr="00956496">
        <w:t xml:space="preserve"> (Document)</w:t>
      </w:r>
    </w:p>
    <w:p w14:paraId="07F36DE7" w14:textId="77777777" w:rsidR="002809BB" w:rsidRDefault="002809BB" w:rsidP="002809BB">
      <w:pPr>
        <w:pStyle w:val="PL"/>
      </w:pPr>
      <w:r>
        <w:t xml:space="preserve">      description: Delete an </w:t>
      </w:r>
      <w:r>
        <w:rPr>
          <w:lang w:eastAsia="ja-JP"/>
        </w:rPr>
        <w:t>existing EAS registration at EES</w:t>
      </w:r>
      <w:r>
        <w:t>.</w:t>
      </w:r>
    </w:p>
    <w:p w14:paraId="20CBE261" w14:textId="77777777" w:rsidR="002809BB" w:rsidRDefault="002809BB" w:rsidP="002809BB">
      <w:pPr>
        <w:pStyle w:val="PL"/>
      </w:pPr>
      <w:r>
        <w:t xml:space="preserve">      parameters:</w:t>
      </w:r>
    </w:p>
    <w:p w14:paraId="48B86433" w14:textId="77777777" w:rsidR="002809BB" w:rsidRDefault="002809BB" w:rsidP="002809BB">
      <w:pPr>
        <w:pStyle w:val="PL"/>
      </w:pPr>
      <w:r>
        <w:t xml:space="preserve">        - name: registrationId</w:t>
      </w:r>
    </w:p>
    <w:p w14:paraId="64E8E4DF" w14:textId="77777777" w:rsidR="002809BB" w:rsidRDefault="002809BB" w:rsidP="002809BB">
      <w:pPr>
        <w:pStyle w:val="PL"/>
      </w:pPr>
      <w:r>
        <w:t xml:space="preserve">          in: path</w:t>
      </w:r>
    </w:p>
    <w:p w14:paraId="55A131E0" w14:textId="781FF813" w:rsidR="002809BB" w:rsidRPr="009E0195" w:rsidRDefault="002809BB" w:rsidP="002809BB">
      <w:pPr>
        <w:pStyle w:val="PL"/>
        <w:rPr>
          <w:lang w:val="en-US" w:eastAsia="es-ES"/>
        </w:rPr>
      </w:pPr>
      <w:r>
        <w:rPr>
          <w:lang w:val="en-US" w:eastAsia="es-ES"/>
        </w:rPr>
        <w:t xml:space="preserve">          description: Represents the identifier of the Individual EAS Registration resource..</w:t>
      </w:r>
    </w:p>
    <w:p w14:paraId="240349AD" w14:textId="77777777" w:rsidR="002809BB" w:rsidRDefault="002809BB" w:rsidP="002809BB">
      <w:pPr>
        <w:pStyle w:val="PL"/>
      </w:pPr>
      <w:r>
        <w:t xml:space="preserve">          required: true</w:t>
      </w:r>
    </w:p>
    <w:p w14:paraId="2D2E2985" w14:textId="77777777" w:rsidR="002809BB" w:rsidRDefault="002809BB" w:rsidP="002809BB">
      <w:pPr>
        <w:pStyle w:val="PL"/>
      </w:pPr>
      <w:r>
        <w:t xml:space="preserve">          schema:</w:t>
      </w:r>
    </w:p>
    <w:p w14:paraId="5EFBAB95" w14:textId="77777777" w:rsidR="002809BB" w:rsidRDefault="002809BB" w:rsidP="002809BB">
      <w:pPr>
        <w:pStyle w:val="PL"/>
      </w:pPr>
      <w:r>
        <w:t xml:space="preserve">            type: string</w:t>
      </w:r>
    </w:p>
    <w:p w14:paraId="77F24BEA" w14:textId="77777777" w:rsidR="002809BB" w:rsidRDefault="002809BB" w:rsidP="002809BB">
      <w:pPr>
        <w:pStyle w:val="PL"/>
      </w:pPr>
      <w:r>
        <w:t xml:space="preserve">      responses:</w:t>
      </w:r>
    </w:p>
    <w:p w14:paraId="25575994" w14:textId="77777777" w:rsidR="002809BB" w:rsidRDefault="002809BB" w:rsidP="002809BB">
      <w:pPr>
        <w:pStyle w:val="PL"/>
      </w:pPr>
      <w:r>
        <w:t xml:space="preserve">        '204':</w:t>
      </w:r>
    </w:p>
    <w:p w14:paraId="23144920" w14:textId="77777777" w:rsidR="002809BB" w:rsidRDefault="002809BB" w:rsidP="002809BB">
      <w:pPr>
        <w:pStyle w:val="PL"/>
      </w:pPr>
      <w:r>
        <w:t xml:space="preserve">          description: The individual EAS registration is deleted.</w:t>
      </w:r>
    </w:p>
    <w:p w14:paraId="5C46199B" w14:textId="77777777" w:rsidR="002809BB" w:rsidRDefault="002809BB" w:rsidP="002809BB">
      <w:pPr>
        <w:pStyle w:val="PL"/>
      </w:pPr>
      <w:r>
        <w:t xml:space="preserve">        '307':</w:t>
      </w:r>
    </w:p>
    <w:p w14:paraId="08512601" w14:textId="77777777" w:rsidR="002809BB" w:rsidRDefault="002809BB" w:rsidP="002809BB">
      <w:pPr>
        <w:pStyle w:val="PL"/>
      </w:pPr>
      <w:r>
        <w:t xml:space="preserve">          $ref: 'TS29122_CommonData.yaml#/components/responses/307'</w:t>
      </w:r>
    </w:p>
    <w:p w14:paraId="2C2BADE9" w14:textId="77777777" w:rsidR="002809BB" w:rsidRDefault="002809BB" w:rsidP="002809BB">
      <w:pPr>
        <w:pStyle w:val="PL"/>
      </w:pPr>
      <w:r>
        <w:t xml:space="preserve">        '308':</w:t>
      </w:r>
    </w:p>
    <w:p w14:paraId="22BB8A4E" w14:textId="77777777" w:rsidR="002809BB" w:rsidRDefault="002809BB" w:rsidP="002809BB">
      <w:pPr>
        <w:pStyle w:val="PL"/>
      </w:pPr>
      <w:r>
        <w:t xml:space="preserve">          $ref: 'TS29122_CommonData.yaml#/components/responses/308'</w:t>
      </w:r>
    </w:p>
    <w:p w14:paraId="0FB590D4" w14:textId="77777777" w:rsidR="002809BB" w:rsidRDefault="002809BB" w:rsidP="002809BB">
      <w:pPr>
        <w:pStyle w:val="PL"/>
      </w:pPr>
      <w:r>
        <w:t xml:space="preserve">        '400':</w:t>
      </w:r>
    </w:p>
    <w:p w14:paraId="4381DB39" w14:textId="77777777" w:rsidR="002809BB" w:rsidRDefault="002809BB" w:rsidP="002809BB">
      <w:pPr>
        <w:pStyle w:val="PL"/>
      </w:pPr>
      <w:r>
        <w:t xml:space="preserve">          $ref: 'TS29122_CommonData.yaml#/components/responses/400'</w:t>
      </w:r>
    </w:p>
    <w:p w14:paraId="67C3FB1D" w14:textId="77777777" w:rsidR="002809BB" w:rsidRDefault="002809BB" w:rsidP="002809BB">
      <w:pPr>
        <w:pStyle w:val="PL"/>
      </w:pPr>
      <w:r>
        <w:t xml:space="preserve">        '401':</w:t>
      </w:r>
    </w:p>
    <w:p w14:paraId="64856678" w14:textId="77777777" w:rsidR="002809BB" w:rsidRDefault="002809BB" w:rsidP="002809BB">
      <w:pPr>
        <w:pStyle w:val="PL"/>
      </w:pPr>
      <w:r>
        <w:t xml:space="preserve">          $ref: 'TS29122_CommonData.yaml#/components/responses/401'</w:t>
      </w:r>
    </w:p>
    <w:p w14:paraId="6CB8E8C0" w14:textId="77777777" w:rsidR="002809BB" w:rsidRDefault="002809BB" w:rsidP="002809BB">
      <w:pPr>
        <w:pStyle w:val="PL"/>
      </w:pPr>
      <w:r>
        <w:t xml:space="preserve">        '403':</w:t>
      </w:r>
    </w:p>
    <w:p w14:paraId="0CC601D1" w14:textId="77777777" w:rsidR="002809BB" w:rsidRDefault="002809BB" w:rsidP="002809BB">
      <w:pPr>
        <w:pStyle w:val="PL"/>
      </w:pPr>
      <w:r>
        <w:t xml:space="preserve">          $ref: 'TS29122_CommonData.yaml#/components/responses/403'</w:t>
      </w:r>
    </w:p>
    <w:p w14:paraId="23407057" w14:textId="77777777" w:rsidR="002809BB" w:rsidRDefault="002809BB" w:rsidP="002809BB">
      <w:pPr>
        <w:pStyle w:val="PL"/>
      </w:pPr>
      <w:r>
        <w:t xml:space="preserve">        '404':</w:t>
      </w:r>
    </w:p>
    <w:p w14:paraId="7A228308" w14:textId="77777777" w:rsidR="002809BB" w:rsidRDefault="002809BB" w:rsidP="002809BB">
      <w:pPr>
        <w:pStyle w:val="PL"/>
      </w:pPr>
      <w:r>
        <w:t xml:space="preserve">          $ref: 'TS29122_CommonData.yaml#/components/responses/404'</w:t>
      </w:r>
    </w:p>
    <w:p w14:paraId="1909CA69" w14:textId="77777777" w:rsidR="002809BB" w:rsidRDefault="002809BB" w:rsidP="002809BB">
      <w:pPr>
        <w:pStyle w:val="PL"/>
        <w:rPr>
          <w:rFonts w:eastAsia="DengXian"/>
        </w:rPr>
      </w:pPr>
      <w:r>
        <w:rPr>
          <w:rFonts w:eastAsia="DengXian"/>
        </w:rPr>
        <w:t xml:space="preserve">        '429':</w:t>
      </w:r>
    </w:p>
    <w:p w14:paraId="27A6E567" w14:textId="77777777" w:rsidR="002809BB" w:rsidRDefault="002809BB" w:rsidP="002809BB">
      <w:pPr>
        <w:pStyle w:val="PL"/>
        <w:rPr>
          <w:rFonts w:eastAsia="DengXian"/>
        </w:rPr>
      </w:pPr>
      <w:r>
        <w:rPr>
          <w:rFonts w:eastAsia="DengXian"/>
        </w:rPr>
        <w:t xml:space="preserve">          $ref: 'TS29122_CommonData.yaml#/components/responses/429'</w:t>
      </w:r>
    </w:p>
    <w:p w14:paraId="48BB704B" w14:textId="77777777" w:rsidR="002809BB" w:rsidRDefault="002809BB" w:rsidP="002809BB">
      <w:pPr>
        <w:pStyle w:val="PL"/>
      </w:pPr>
      <w:r>
        <w:t xml:space="preserve">        '500':</w:t>
      </w:r>
    </w:p>
    <w:p w14:paraId="59CFB8D9" w14:textId="77777777" w:rsidR="002809BB" w:rsidRDefault="002809BB" w:rsidP="002809BB">
      <w:pPr>
        <w:pStyle w:val="PL"/>
      </w:pPr>
      <w:r>
        <w:t xml:space="preserve">          $ref: 'TS29122_CommonData.yaml#/components/responses/500'</w:t>
      </w:r>
    </w:p>
    <w:p w14:paraId="10F3413D" w14:textId="77777777" w:rsidR="002809BB" w:rsidRDefault="002809BB" w:rsidP="002809BB">
      <w:pPr>
        <w:pStyle w:val="PL"/>
      </w:pPr>
      <w:r>
        <w:t xml:space="preserve">        '503':</w:t>
      </w:r>
    </w:p>
    <w:p w14:paraId="5F1A83EB" w14:textId="77777777" w:rsidR="002809BB" w:rsidRDefault="002809BB" w:rsidP="002809BB">
      <w:pPr>
        <w:pStyle w:val="PL"/>
      </w:pPr>
      <w:r>
        <w:t xml:space="preserve">          $ref: 'TS29122_CommonData.yaml#/components/responses/503'</w:t>
      </w:r>
    </w:p>
    <w:p w14:paraId="1743C882" w14:textId="77777777" w:rsidR="002809BB" w:rsidRDefault="002809BB" w:rsidP="002809BB">
      <w:pPr>
        <w:pStyle w:val="PL"/>
      </w:pPr>
      <w:r>
        <w:t xml:space="preserve">        default:</w:t>
      </w:r>
    </w:p>
    <w:p w14:paraId="1E6FD98D" w14:textId="77777777" w:rsidR="002809BB" w:rsidRDefault="002809BB" w:rsidP="002809BB">
      <w:pPr>
        <w:pStyle w:val="PL"/>
      </w:pPr>
      <w:r>
        <w:t xml:space="preserve">          $ref: 'TS29122_CommonData.yaml#/components/responses/default'</w:t>
      </w:r>
    </w:p>
    <w:p w14:paraId="43F9C426" w14:textId="77777777" w:rsidR="002809BB" w:rsidRDefault="002809BB" w:rsidP="002809BB">
      <w:pPr>
        <w:pStyle w:val="PL"/>
      </w:pPr>
    </w:p>
    <w:p w14:paraId="5FE6BC0C" w14:textId="77777777" w:rsidR="002809BB" w:rsidRDefault="002809BB" w:rsidP="002809BB">
      <w:pPr>
        <w:pStyle w:val="PL"/>
      </w:pPr>
      <w:r>
        <w:t>components:</w:t>
      </w:r>
    </w:p>
    <w:p w14:paraId="31C8F4D2" w14:textId="77777777" w:rsidR="002809BB" w:rsidRDefault="002809BB" w:rsidP="002809BB">
      <w:pPr>
        <w:pStyle w:val="PL"/>
        <w:rPr>
          <w:lang w:val="en-US" w:eastAsia="es-ES"/>
        </w:rPr>
      </w:pPr>
      <w:r>
        <w:rPr>
          <w:lang w:val="en-US" w:eastAsia="es-ES"/>
        </w:rPr>
        <w:t xml:space="preserve">  securitySchemes:</w:t>
      </w:r>
    </w:p>
    <w:p w14:paraId="0564FBAD" w14:textId="77777777" w:rsidR="002809BB" w:rsidRDefault="002809BB" w:rsidP="002809BB">
      <w:pPr>
        <w:pStyle w:val="PL"/>
        <w:rPr>
          <w:lang w:val="en-US" w:eastAsia="es-ES"/>
        </w:rPr>
      </w:pPr>
      <w:r>
        <w:rPr>
          <w:lang w:val="en-US" w:eastAsia="es-ES"/>
        </w:rPr>
        <w:t xml:space="preserve">    oAuth2ClientCredentials:</w:t>
      </w:r>
    </w:p>
    <w:p w14:paraId="0E17D818" w14:textId="77777777" w:rsidR="002809BB" w:rsidRDefault="002809BB" w:rsidP="002809BB">
      <w:pPr>
        <w:pStyle w:val="PL"/>
        <w:rPr>
          <w:lang w:val="en-US"/>
        </w:rPr>
      </w:pPr>
      <w:r>
        <w:rPr>
          <w:lang w:val="en-US"/>
        </w:rPr>
        <w:t xml:space="preserve">      type: oauth2</w:t>
      </w:r>
    </w:p>
    <w:p w14:paraId="43C9C5B1" w14:textId="77777777" w:rsidR="002809BB" w:rsidRDefault="002809BB" w:rsidP="002809BB">
      <w:pPr>
        <w:pStyle w:val="PL"/>
        <w:rPr>
          <w:lang w:val="en-US"/>
        </w:rPr>
      </w:pPr>
      <w:r>
        <w:rPr>
          <w:lang w:val="en-US"/>
        </w:rPr>
        <w:t xml:space="preserve">      flows:</w:t>
      </w:r>
    </w:p>
    <w:p w14:paraId="2EB20140" w14:textId="77777777" w:rsidR="002809BB" w:rsidRDefault="002809BB" w:rsidP="002809BB">
      <w:pPr>
        <w:pStyle w:val="PL"/>
        <w:rPr>
          <w:lang w:val="en-US"/>
        </w:rPr>
      </w:pPr>
      <w:r>
        <w:rPr>
          <w:lang w:val="en-US"/>
        </w:rPr>
        <w:t xml:space="preserve">        clientCredentials:</w:t>
      </w:r>
    </w:p>
    <w:p w14:paraId="7DE6C7F1" w14:textId="77777777" w:rsidR="002809BB" w:rsidRDefault="002809BB" w:rsidP="002809BB">
      <w:pPr>
        <w:pStyle w:val="PL"/>
        <w:rPr>
          <w:lang w:val="en-US"/>
        </w:rPr>
      </w:pPr>
      <w:r>
        <w:rPr>
          <w:lang w:val="en-US"/>
        </w:rPr>
        <w:t xml:space="preserve">          tokenUrl: '{tokenUrl}'</w:t>
      </w:r>
    </w:p>
    <w:p w14:paraId="199164A2" w14:textId="77777777" w:rsidR="002809BB" w:rsidRDefault="002809BB" w:rsidP="002809BB">
      <w:pPr>
        <w:pStyle w:val="PL"/>
        <w:rPr>
          <w:lang w:val="en-US"/>
        </w:rPr>
      </w:pPr>
      <w:r>
        <w:rPr>
          <w:lang w:val="en-US"/>
        </w:rPr>
        <w:t xml:space="preserve">          scopes: {}</w:t>
      </w:r>
    </w:p>
    <w:p w14:paraId="79CE6CE5" w14:textId="77777777" w:rsidR="002809BB" w:rsidRDefault="002809BB" w:rsidP="002809BB">
      <w:pPr>
        <w:pStyle w:val="PL"/>
      </w:pPr>
    </w:p>
    <w:p w14:paraId="7F34896B" w14:textId="77777777" w:rsidR="002809BB" w:rsidRDefault="002809BB" w:rsidP="002809BB">
      <w:pPr>
        <w:pStyle w:val="PL"/>
      </w:pPr>
      <w:r>
        <w:t xml:space="preserve">  schemas:</w:t>
      </w:r>
    </w:p>
    <w:p w14:paraId="1D88D45F" w14:textId="77777777" w:rsidR="002809BB" w:rsidRDefault="002809BB" w:rsidP="002809BB">
      <w:pPr>
        <w:pStyle w:val="PL"/>
      </w:pPr>
      <w:r>
        <w:t xml:space="preserve">    </w:t>
      </w:r>
      <w:r>
        <w:rPr>
          <w:lang w:eastAsia="ja-JP"/>
        </w:rPr>
        <w:t>EASRegistration</w:t>
      </w:r>
      <w:r>
        <w:t>:</w:t>
      </w:r>
    </w:p>
    <w:p w14:paraId="2547F5CA" w14:textId="77777777" w:rsidR="002809BB" w:rsidRDefault="002809BB" w:rsidP="002809BB">
      <w:pPr>
        <w:pStyle w:val="PL"/>
      </w:pPr>
      <w:r>
        <w:t xml:space="preserve">      type: object</w:t>
      </w:r>
    </w:p>
    <w:p w14:paraId="54ACFF7A" w14:textId="77777777" w:rsidR="002809BB" w:rsidRDefault="002809BB" w:rsidP="002809BB">
      <w:pPr>
        <w:pStyle w:val="PL"/>
      </w:pPr>
      <w:r>
        <w:t xml:space="preserve">      description: Represents an EAS registration information.</w:t>
      </w:r>
    </w:p>
    <w:p w14:paraId="0BD1D4E6" w14:textId="77777777" w:rsidR="002809BB" w:rsidRDefault="002809BB" w:rsidP="002809BB">
      <w:pPr>
        <w:pStyle w:val="PL"/>
      </w:pPr>
      <w:r>
        <w:t xml:space="preserve">      properties:</w:t>
      </w:r>
    </w:p>
    <w:p w14:paraId="0BE12C69" w14:textId="77777777" w:rsidR="002809BB" w:rsidRDefault="002809BB" w:rsidP="002809BB">
      <w:pPr>
        <w:pStyle w:val="PL"/>
      </w:pPr>
      <w:r>
        <w:t xml:space="preserve">        easProf:</w:t>
      </w:r>
    </w:p>
    <w:p w14:paraId="58717C1A" w14:textId="77777777" w:rsidR="002809BB" w:rsidRDefault="002809BB" w:rsidP="002809BB">
      <w:pPr>
        <w:pStyle w:val="PL"/>
        <w:rPr>
          <w:rFonts w:eastAsia="DengXian"/>
        </w:rPr>
      </w:pPr>
      <w:r>
        <w:rPr>
          <w:rFonts w:eastAsia="DengXian"/>
        </w:rPr>
        <w:t xml:space="preserve">          $ref: '#/components/schemas/EASProfile'</w:t>
      </w:r>
    </w:p>
    <w:p w14:paraId="14B2E7FC" w14:textId="77777777" w:rsidR="002809BB" w:rsidRDefault="002809BB" w:rsidP="002809BB">
      <w:pPr>
        <w:pStyle w:val="PL"/>
      </w:pPr>
      <w:r>
        <w:t xml:space="preserve">        expTime:</w:t>
      </w:r>
    </w:p>
    <w:p w14:paraId="2E7A6FA9" w14:textId="77777777" w:rsidR="002809BB" w:rsidRDefault="002809BB" w:rsidP="002809BB">
      <w:pPr>
        <w:pStyle w:val="PL"/>
      </w:pPr>
      <w:r>
        <w:t xml:space="preserve">          $ref: 'TS29122_CommonData.yaml#/components/schemas/DateTime'</w:t>
      </w:r>
    </w:p>
    <w:p w14:paraId="2A1A7A51" w14:textId="77777777" w:rsidR="002809BB" w:rsidRDefault="002809BB" w:rsidP="002809BB">
      <w:pPr>
        <w:pStyle w:val="PL"/>
      </w:pPr>
      <w:r>
        <w:t xml:space="preserve">        </w:t>
      </w:r>
      <w:r>
        <w:rPr>
          <w:lang w:eastAsia="zh-CN"/>
        </w:rPr>
        <w:t>suppFeat</w:t>
      </w:r>
      <w:r>
        <w:t>:</w:t>
      </w:r>
    </w:p>
    <w:p w14:paraId="54D339AF" w14:textId="77777777" w:rsidR="002809BB" w:rsidRDefault="002809BB" w:rsidP="002809BB">
      <w:pPr>
        <w:pStyle w:val="PL"/>
      </w:pPr>
      <w:r>
        <w:t xml:space="preserve">          $ref: 'TS29571_CommonData.yaml#/components/schemas/</w:t>
      </w:r>
      <w:r>
        <w:rPr>
          <w:lang w:eastAsia="zh-CN"/>
        </w:rPr>
        <w:t>SupportedFeatures</w:t>
      </w:r>
      <w:r>
        <w:t>'</w:t>
      </w:r>
    </w:p>
    <w:p w14:paraId="4658DA9F" w14:textId="77777777" w:rsidR="002809BB" w:rsidRDefault="002809BB" w:rsidP="002809BB">
      <w:pPr>
        <w:pStyle w:val="PL"/>
      </w:pPr>
      <w:r>
        <w:t xml:space="preserve">      required:</w:t>
      </w:r>
    </w:p>
    <w:p w14:paraId="59C7DCC1" w14:textId="77777777" w:rsidR="002809BB" w:rsidRDefault="002809BB" w:rsidP="002809BB">
      <w:pPr>
        <w:pStyle w:val="PL"/>
      </w:pPr>
      <w:r>
        <w:t xml:space="preserve">        - easProf</w:t>
      </w:r>
    </w:p>
    <w:p w14:paraId="636CAD88" w14:textId="77777777" w:rsidR="002809BB" w:rsidRDefault="002809BB" w:rsidP="002809BB">
      <w:pPr>
        <w:pStyle w:val="PL"/>
      </w:pPr>
    </w:p>
    <w:p w14:paraId="5B4A16F1" w14:textId="77777777" w:rsidR="002809BB" w:rsidRDefault="002809BB" w:rsidP="002809BB">
      <w:pPr>
        <w:pStyle w:val="PL"/>
      </w:pPr>
      <w:r>
        <w:t xml:space="preserve">    EASProfile:</w:t>
      </w:r>
    </w:p>
    <w:p w14:paraId="445F01E7" w14:textId="77777777" w:rsidR="002809BB" w:rsidRDefault="002809BB" w:rsidP="002809BB">
      <w:pPr>
        <w:pStyle w:val="PL"/>
      </w:pPr>
      <w:r>
        <w:t xml:space="preserve">      type: object</w:t>
      </w:r>
    </w:p>
    <w:p w14:paraId="0BD8D968" w14:textId="77777777" w:rsidR="002809BB" w:rsidRDefault="002809BB" w:rsidP="002809BB">
      <w:pPr>
        <w:pStyle w:val="PL"/>
      </w:pPr>
      <w:r>
        <w:t xml:space="preserve">      description: Represents the EAS profile information.</w:t>
      </w:r>
    </w:p>
    <w:p w14:paraId="19192022" w14:textId="77777777" w:rsidR="002809BB" w:rsidRDefault="002809BB" w:rsidP="002809BB">
      <w:pPr>
        <w:pStyle w:val="PL"/>
      </w:pPr>
      <w:r>
        <w:t xml:space="preserve">      properties:</w:t>
      </w:r>
    </w:p>
    <w:p w14:paraId="73F2786A" w14:textId="77777777" w:rsidR="002809BB" w:rsidRDefault="002809BB" w:rsidP="002809BB">
      <w:pPr>
        <w:pStyle w:val="PL"/>
      </w:pPr>
      <w:r>
        <w:t xml:space="preserve">        easId:</w:t>
      </w:r>
    </w:p>
    <w:p w14:paraId="38025FF6" w14:textId="77777777" w:rsidR="002809BB" w:rsidRDefault="002809BB" w:rsidP="002809BB">
      <w:pPr>
        <w:pStyle w:val="PL"/>
      </w:pPr>
      <w:r>
        <w:t xml:space="preserve">          type: string</w:t>
      </w:r>
    </w:p>
    <w:p w14:paraId="4E28381C" w14:textId="77777777" w:rsidR="002809BB" w:rsidRDefault="002809BB" w:rsidP="002809BB">
      <w:pPr>
        <w:pStyle w:val="PL"/>
      </w:pPr>
      <w:r>
        <w:t xml:space="preserve">          description: Identifier of the EAS.</w:t>
      </w:r>
    </w:p>
    <w:p w14:paraId="77FD588B" w14:textId="77777777" w:rsidR="002809BB" w:rsidRDefault="002809BB" w:rsidP="002809BB">
      <w:pPr>
        <w:pStyle w:val="PL"/>
      </w:pPr>
      <w:r>
        <w:t xml:space="preserve">        endPt:</w:t>
      </w:r>
    </w:p>
    <w:p w14:paraId="4D3ACC8C" w14:textId="77777777" w:rsidR="002809BB" w:rsidRDefault="002809BB" w:rsidP="002809BB">
      <w:pPr>
        <w:pStyle w:val="PL"/>
      </w:pPr>
      <w:r>
        <w:t xml:space="preserve">          $ref: '#/components/schemas/EndPoint'</w:t>
      </w:r>
    </w:p>
    <w:p w14:paraId="63C60108" w14:textId="77777777" w:rsidR="002809BB" w:rsidRDefault="002809BB" w:rsidP="002809BB">
      <w:pPr>
        <w:pStyle w:val="PL"/>
      </w:pPr>
      <w:r>
        <w:t xml:space="preserve">        allowedPlmnId:</w:t>
      </w:r>
    </w:p>
    <w:p w14:paraId="3E227882" w14:textId="77777777" w:rsidR="002809BB" w:rsidRDefault="002809BB" w:rsidP="002809BB">
      <w:pPr>
        <w:pStyle w:val="PL"/>
      </w:pPr>
      <w:r w:rsidRPr="00AD05BB">
        <w:t xml:space="preserve">          $ref: 'TS29571_CommonData.yaml#/components/schemas/PlmnIdNid'</w:t>
      </w:r>
    </w:p>
    <w:p w14:paraId="4B75DC95" w14:textId="77777777" w:rsidR="002809BB" w:rsidRDefault="002809BB" w:rsidP="002809BB">
      <w:pPr>
        <w:pStyle w:val="PL"/>
      </w:pPr>
      <w:r>
        <w:t xml:space="preserve">        allowedPlmnIds:</w:t>
      </w:r>
    </w:p>
    <w:p w14:paraId="039C134E" w14:textId="77777777" w:rsidR="002809BB" w:rsidRDefault="002809BB" w:rsidP="002809BB">
      <w:pPr>
        <w:pStyle w:val="PL"/>
        <w:rPr>
          <w:rFonts w:eastAsia="DengXian"/>
        </w:rPr>
      </w:pPr>
      <w:r>
        <w:t xml:space="preserve">   </w:t>
      </w:r>
      <w:r>
        <w:rPr>
          <w:rFonts w:eastAsia="DengXian"/>
        </w:rPr>
        <w:t xml:space="preserve">       type: array</w:t>
      </w:r>
    </w:p>
    <w:p w14:paraId="159D3C47" w14:textId="77777777" w:rsidR="002809BB" w:rsidRDefault="002809BB" w:rsidP="002809BB">
      <w:pPr>
        <w:pStyle w:val="PL"/>
        <w:rPr>
          <w:rFonts w:eastAsia="DengXian"/>
        </w:rPr>
      </w:pPr>
      <w:r>
        <w:rPr>
          <w:rFonts w:eastAsia="DengXian"/>
        </w:rPr>
        <w:t xml:space="preserve">          items:</w:t>
      </w:r>
    </w:p>
    <w:p w14:paraId="4C1E3853" w14:textId="77777777" w:rsidR="002809BB" w:rsidRDefault="002809BB" w:rsidP="002809BB">
      <w:pPr>
        <w:pStyle w:val="PL"/>
      </w:pPr>
      <w:r w:rsidRPr="00AD05BB">
        <w:t xml:space="preserve">          </w:t>
      </w:r>
      <w:r>
        <w:t xml:space="preserve">  </w:t>
      </w:r>
      <w:r w:rsidRPr="00AD05BB">
        <w:t>$ref: 'TS29571_CommonData.yaml#/components/schemas/PlmnIdNid'</w:t>
      </w:r>
    </w:p>
    <w:p w14:paraId="3E639B66" w14:textId="77777777" w:rsidR="002809BB" w:rsidRDefault="002809BB" w:rsidP="002809BB">
      <w:pPr>
        <w:pStyle w:val="PL"/>
      </w:pPr>
      <w:r>
        <w:rPr>
          <w:rFonts w:eastAsia="DengXian"/>
        </w:rPr>
        <w:t xml:space="preserve">          minItems: 1</w:t>
      </w:r>
    </w:p>
    <w:p w14:paraId="0E4D6A54" w14:textId="77777777" w:rsidR="002809BB" w:rsidRDefault="002809BB" w:rsidP="002809BB">
      <w:pPr>
        <w:pStyle w:val="PL"/>
      </w:pPr>
      <w:r>
        <w:t xml:space="preserve">        easBdlI</w:t>
      </w:r>
      <w:r w:rsidRPr="00B559FC">
        <w:t>nfo</w:t>
      </w:r>
      <w:r>
        <w:t>s:</w:t>
      </w:r>
    </w:p>
    <w:p w14:paraId="4AF4DCED" w14:textId="77777777" w:rsidR="002809BB" w:rsidRDefault="002809BB" w:rsidP="002809BB">
      <w:pPr>
        <w:pStyle w:val="PL"/>
        <w:rPr>
          <w:rFonts w:eastAsia="DengXian"/>
        </w:rPr>
      </w:pPr>
      <w:r>
        <w:t xml:space="preserve">   </w:t>
      </w:r>
      <w:r>
        <w:rPr>
          <w:rFonts w:eastAsia="DengXian"/>
        </w:rPr>
        <w:t xml:space="preserve">       type: array</w:t>
      </w:r>
    </w:p>
    <w:p w14:paraId="2ECC43B8" w14:textId="77777777" w:rsidR="002809BB" w:rsidRDefault="002809BB" w:rsidP="002809BB">
      <w:pPr>
        <w:pStyle w:val="PL"/>
        <w:rPr>
          <w:rFonts w:eastAsia="DengXian"/>
        </w:rPr>
      </w:pPr>
      <w:r>
        <w:rPr>
          <w:rFonts w:eastAsia="DengXian"/>
        </w:rPr>
        <w:t xml:space="preserve">          items:</w:t>
      </w:r>
    </w:p>
    <w:p w14:paraId="6D4EB897" w14:textId="77777777" w:rsidR="002809BB" w:rsidRDefault="002809BB" w:rsidP="002809BB">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000C7564" w14:textId="77777777" w:rsidR="002809BB" w:rsidRDefault="002809BB" w:rsidP="002809BB">
      <w:pPr>
        <w:pStyle w:val="PL"/>
        <w:rPr>
          <w:rFonts w:eastAsia="DengXian"/>
        </w:rPr>
      </w:pPr>
      <w:r>
        <w:rPr>
          <w:rFonts w:eastAsia="DengXian"/>
        </w:rPr>
        <w:t xml:space="preserve">          minItems: 1</w:t>
      </w:r>
    </w:p>
    <w:p w14:paraId="79002C9B" w14:textId="77777777" w:rsidR="002809BB" w:rsidRDefault="002809BB" w:rsidP="002809BB">
      <w:pPr>
        <w:pStyle w:val="PL"/>
      </w:pPr>
      <w:r>
        <w:t xml:space="preserve">        acIds:</w:t>
      </w:r>
    </w:p>
    <w:p w14:paraId="16BC27C1" w14:textId="77777777" w:rsidR="002809BB" w:rsidRDefault="002809BB" w:rsidP="002809BB">
      <w:pPr>
        <w:pStyle w:val="PL"/>
        <w:rPr>
          <w:rFonts w:eastAsia="DengXian"/>
        </w:rPr>
      </w:pPr>
      <w:r>
        <w:t xml:space="preserve">   </w:t>
      </w:r>
      <w:r>
        <w:rPr>
          <w:rFonts w:eastAsia="DengXian"/>
        </w:rPr>
        <w:t xml:space="preserve">       type: array</w:t>
      </w:r>
    </w:p>
    <w:p w14:paraId="4B4DD886" w14:textId="77777777" w:rsidR="002809BB" w:rsidRDefault="002809BB" w:rsidP="002809BB">
      <w:pPr>
        <w:pStyle w:val="PL"/>
        <w:rPr>
          <w:rFonts w:eastAsia="DengXian"/>
        </w:rPr>
      </w:pPr>
      <w:r>
        <w:rPr>
          <w:rFonts w:eastAsia="DengXian"/>
        </w:rPr>
        <w:t xml:space="preserve">          items:</w:t>
      </w:r>
    </w:p>
    <w:p w14:paraId="04787C7A" w14:textId="77777777" w:rsidR="002809BB" w:rsidRDefault="002809BB" w:rsidP="002809BB">
      <w:pPr>
        <w:pStyle w:val="PL"/>
        <w:rPr>
          <w:rFonts w:eastAsia="DengXian"/>
        </w:rPr>
      </w:pPr>
      <w:r>
        <w:rPr>
          <w:rFonts w:eastAsia="DengXian"/>
        </w:rPr>
        <w:t xml:space="preserve">            type: string</w:t>
      </w:r>
    </w:p>
    <w:p w14:paraId="1D4C0819" w14:textId="77777777" w:rsidR="002809BB" w:rsidRDefault="002809BB" w:rsidP="002809BB">
      <w:pPr>
        <w:pStyle w:val="PL"/>
        <w:rPr>
          <w:rFonts w:eastAsia="DengXian"/>
        </w:rPr>
      </w:pPr>
      <w:r>
        <w:rPr>
          <w:rFonts w:eastAsia="DengXian"/>
        </w:rPr>
        <w:t xml:space="preserve">          minItems: 1</w:t>
      </w:r>
    </w:p>
    <w:p w14:paraId="08DF6E45" w14:textId="77777777" w:rsidR="002809BB" w:rsidRPr="00D91132" w:rsidRDefault="002809BB" w:rsidP="002809BB">
      <w:pPr>
        <w:pStyle w:val="PL"/>
        <w:rPr>
          <w:rFonts w:eastAsia="DengXian"/>
        </w:rPr>
      </w:pPr>
      <w:r>
        <w:rPr>
          <w:rFonts w:eastAsia="DengXian"/>
        </w:rPr>
        <w:t xml:space="preserve">          description: Identities of application clients that are served by the EAS.</w:t>
      </w:r>
    </w:p>
    <w:p w14:paraId="7E95EF9B" w14:textId="77777777" w:rsidR="002809BB" w:rsidRDefault="002809BB" w:rsidP="002809BB">
      <w:pPr>
        <w:pStyle w:val="PL"/>
      </w:pPr>
      <w:r>
        <w:t xml:space="preserve">        provId:</w:t>
      </w:r>
    </w:p>
    <w:p w14:paraId="59160365" w14:textId="77777777" w:rsidR="002809BB" w:rsidRDefault="002809BB" w:rsidP="002809BB">
      <w:pPr>
        <w:pStyle w:val="PL"/>
      </w:pPr>
      <w:r>
        <w:t xml:space="preserve">          type: string</w:t>
      </w:r>
    </w:p>
    <w:p w14:paraId="3C8D1DB9" w14:textId="77777777" w:rsidR="002809BB" w:rsidRDefault="002809BB" w:rsidP="002809BB">
      <w:pPr>
        <w:pStyle w:val="PL"/>
      </w:pPr>
      <w:r>
        <w:t xml:space="preserve">          description: Identifier of the ASP that provides the EAS.</w:t>
      </w:r>
    </w:p>
    <w:p w14:paraId="0CBA087E" w14:textId="77777777" w:rsidR="002809BB" w:rsidRDefault="002809BB" w:rsidP="002809BB">
      <w:pPr>
        <w:pStyle w:val="PL"/>
      </w:pPr>
      <w:r>
        <w:t xml:space="preserve">        type:</w:t>
      </w:r>
    </w:p>
    <w:p w14:paraId="57E48BC9" w14:textId="77777777" w:rsidR="002809BB" w:rsidRDefault="002809BB" w:rsidP="002809BB">
      <w:pPr>
        <w:pStyle w:val="PL"/>
      </w:pPr>
      <w:r>
        <w:t xml:space="preserve">          $ref: </w:t>
      </w:r>
      <w:r>
        <w:rPr>
          <w:rFonts w:eastAsia="DengXian"/>
        </w:rPr>
        <w:t>'</w:t>
      </w:r>
      <w:r>
        <w:t>#/components/schemas/EASCategory'</w:t>
      </w:r>
    </w:p>
    <w:p w14:paraId="75D378D4" w14:textId="77777777" w:rsidR="002809BB" w:rsidRDefault="002809BB" w:rsidP="002809BB">
      <w:pPr>
        <w:pStyle w:val="PL"/>
      </w:pPr>
      <w:r>
        <w:t xml:space="preserve">        flexEasType:</w:t>
      </w:r>
    </w:p>
    <w:p w14:paraId="4CCF62E9" w14:textId="77777777" w:rsidR="002809BB" w:rsidRDefault="002809BB" w:rsidP="002809BB">
      <w:pPr>
        <w:pStyle w:val="PL"/>
      </w:pPr>
      <w:r>
        <w:t xml:space="preserve">          type: string</w:t>
      </w:r>
    </w:p>
    <w:p w14:paraId="4B127543" w14:textId="77777777" w:rsidR="002809BB" w:rsidRPr="00AB07C2" w:rsidRDefault="002809BB" w:rsidP="002809BB">
      <w:pPr>
        <w:pStyle w:val="PL"/>
      </w:pPr>
      <w:r w:rsidRPr="00AB07C2">
        <w:t xml:space="preserve">          description: The EAS type with flexible value set.</w:t>
      </w:r>
    </w:p>
    <w:p w14:paraId="1E296568" w14:textId="77777777" w:rsidR="002809BB" w:rsidRDefault="002809BB" w:rsidP="002809BB">
      <w:pPr>
        <w:pStyle w:val="PL"/>
      </w:pPr>
      <w:r>
        <w:t xml:space="preserve">        scheds:</w:t>
      </w:r>
    </w:p>
    <w:p w14:paraId="352406FF" w14:textId="77777777" w:rsidR="002809BB" w:rsidRDefault="002809BB" w:rsidP="002809BB">
      <w:pPr>
        <w:pStyle w:val="PL"/>
        <w:rPr>
          <w:rFonts w:eastAsia="DengXian"/>
        </w:rPr>
      </w:pPr>
      <w:r>
        <w:t xml:space="preserve">   </w:t>
      </w:r>
      <w:r>
        <w:rPr>
          <w:rFonts w:eastAsia="DengXian"/>
        </w:rPr>
        <w:t xml:space="preserve">       type: array</w:t>
      </w:r>
    </w:p>
    <w:p w14:paraId="422D31AA" w14:textId="77777777" w:rsidR="002809BB" w:rsidRDefault="002809BB" w:rsidP="002809BB">
      <w:pPr>
        <w:pStyle w:val="PL"/>
        <w:rPr>
          <w:rFonts w:eastAsia="DengXian"/>
        </w:rPr>
      </w:pPr>
      <w:r>
        <w:rPr>
          <w:rFonts w:eastAsia="DengXian"/>
        </w:rPr>
        <w:t xml:space="preserve">          items:</w:t>
      </w:r>
    </w:p>
    <w:p w14:paraId="5AD7161B" w14:textId="77777777" w:rsidR="002809BB" w:rsidRDefault="002809BB" w:rsidP="002809BB">
      <w:pPr>
        <w:pStyle w:val="PL"/>
        <w:rPr>
          <w:rFonts w:eastAsia="DengXian"/>
        </w:rPr>
      </w:pPr>
      <w:r>
        <w:rPr>
          <w:rFonts w:eastAsia="DengXian"/>
        </w:rPr>
        <w:t xml:space="preserve">            $ref: '</w:t>
      </w:r>
      <w:r>
        <w:t>TS29122_CpProvisioning.yaml#/components/schemas</w:t>
      </w:r>
      <w:r>
        <w:rPr>
          <w:rFonts w:eastAsia="DengXian"/>
        </w:rPr>
        <w:t>/ScheduledCommunicationTime'</w:t>
      </w:r>
    </w:p>
    <w:p w14:paraId="0877F15D" w14:textId="77777777" w:rsidR="002809BB" w:rsidRDefault="002809BB" w:rsidP="002809BB">
      <w:pPr>
        <w:pStyle w:val="PL"/>
        <w:rPr>
          <w:rFonts w:eastAsia="DengXian"/>
        </w:rPr>
      </w:pPr>
      <w:r>
        <w:rPr>
          <w:rFonts w:eastAsia="DengXian"/>
        </w:rPr>
        <w:t xml:space="preserve">          minItems: 1</w:t>
      </w:r>
    </w:p>
    <w:p w14:paraId="7C73314E" w14:textId="77777777" w:rsidR="002809BB" w:rsidRPr="002F6B25" w:rsidRDefault="002809BB" w:rsidP="002809BB">
      <w:pPr>
        <w:pStyle w:val="PL"/>
        <w:rPr>
          <w:rFonts w:eastAsia="DengXian"/>
        </w:rPr>
      </w:pPr>
      <w:r>
        <w:rPr>
          <w:rFonts w:eastAsia="DengXian"/>
        </w:rPr>
        <w:t xml:space="preserve">          description: The availability schedule of the EAS.</w:t>
      </w:r>
    </w:p>
    <w:p w14:paraId="6A378A33" w14:textId="77777777" w:rsidR="002809BB" w:rsidRDefault="002809BB" w:rsidP="002809BB">
      <w:pPr>
        <w:pStyle w:val="PL"/>
      </w:pPr>
      <w:r>
        <w:t xml:space="preserve">        svcArea:</w:t>
      </w:r>
    </w:p>
    <w:p w14:paraId="6FBDB2F2" w14:textId="77777777" w:rsidR="002809BB" w:rsidRDefault="002809BB" w:rsidP="002809BB">
      <w:pPr>
        <w:pStyle w:val="PL"/>
      </w:pPr>
      <w:r>
        <w:t xml:space="preserve">          $ref: </w:t>
      </w:r>
      <w:r>
        <w:rPr>
          <w:rFonts w:eastAsia="DengXian"/>
        </w:rPr>
        <w:t>'TS29558_Eecs_EESRegistration.yaml</w:t>
      </w:r>
      <w:r>
        <w:t>#/components/schemas/ServiceArea'</w:t>
      </w:r>
    </w:p>
    <w:p w14:paraId="5B86E7BF" w14:textId="77777777" w:rsidR="002809BB" w:rsidRDefault="002809BB" w:rsidP="002809BB">
      <w:pPr>
        <w:pStyle w:val="PL"/>
      </w:pPr>
      <w:r>
        <w:t xml:space="preserve">        svcKpi:</w:t>
      </w:r>
    </w:p>
    <w:p w14:paraId="617571B6" w14:textId="77777777" w:rsidR="002809BB" w:rsidRDefault="002809BB" w:rsidP="002809BB">
      <w:pPr>
        <w:pStyle w:val="PL"/>
      </w:pPr>
      <w:r>
        <w:t xml:space="preserve">          $ref: </w:t>
      </w:r>
      <w:r>
        <w:rPr>
          <w:rFonts w:eastAsia="DengXian"/>
        </w:rPr>
        <w:t>'</w:t>
      </w:r>
      <w:r>
        <w:t>#/components/schemas/EASServiceKPI'</w:t>
      </w:r>
    </w:p>
    <w:p w14:paraId="71983F76" w14:textId="77777777" w:rsidR="002809BB" w:rsidRDefault="002809BB" w:rsidP="002809BB">
      <w:pPr>
        <w:pStyle w:val="PL"/>
      </w:pPr>
      <w:r>
        <w:t xml:space="preserve">        permLvl:</w:t>
      </w:r>
    </w:p>
    <w:p w14:paraId="78C784BB" w14:textId="77777777" w:rsidR="002809BB" w:rsidRDefault="002809BB" w:rsidP="002809BB">
      <w:pPr>
        <w:pStyle w:val="PL"/>
        <w:rPr>
          <w:rFonts w:eastAsia="DengXian"/>
        </w:rPr>
      </w:pPr>
      <w:r>
        <w:t xml:space="preserve">   </w:t>
      </w:r>
      <w:r>
        <w:rPr>
          <w:rFonts w:eastAsia="DengXian"/>
        </w:rPr>
        <w:t xml:space="preserve">       type: array</w:t>
      </w:r>
    </w:p>
    <w:p w14:paraId="193BE54F" w14:textId="77777777" w:rsidR="002809BB" w:rsidRDefault="002809BB" w:rsidP="002809BB">
      <w:pPr>
        <w:pStyle w:val="PL"/>
        <w:rPr>
          <w:rFonts w:eastAsia="DengXian"/>
        </w:rPr>
      </w:pPr>
      <w:r>
        <w:rPr>
          <w:rFonts w:eastAsia="DengXian"/>
        </w:rPr>
        <w:t xml:space="preserve">          items:</w:t>
      </w:r>
    </w:p>
    <w:p w14:paraId="29D8C66A" w14:textId="77777777" w:rsidR="002809BB" w:rsidRDefault="002809BB" w:rsidP="002809BB">
      <w:pPr>
        <w:pStyle w:val="PL"/>
        <w:rPr>
          <w:rFonts w:eastAsia="DengXian"/>
        </w:rPr>
      </w:pPr>
      <w:r>
        <w:rPr>
          <w:rFonts w:eastAsia="DengXian"/>
        </w:rPr>
        <w:t xml:space="preserve">            </w:t>
      </w:r>
      <w:r>
        <w:t xml:space="preserve">$ref: </w:t>
      </w:r>
      <w:r>
        <w:rPr>
          <w:rFonts w:eastAsia="DengXian"/>
        </w:rPr>
        <w:t>'</w:t>
      </w:r>
      <w:r>
        <w:t>#/components/schemas/PermissionLevel'</w:t>
      </w:r>
    </w:p>
    <w:p w14:paraId="7C40AB9E" w14:textId="77777777" w:rsidR="002809BB" w:rsidRDefault="002809BB" w:rsidP="002809BB">
      <w:pPr>
        <w:pStyle w:val="PL"/>
        <w:rPr>
          <w:rFonts w:eastAsia="DengXian"/>
        </w:rPr>
      </w:pPr>
      <w:r>
        <w:rPr>
          <w:rFonts w:eastAsia="DengXian"/>
        </w:rPr>
        <w:t xml:space="preserve">          minItems: 1</w:t>
      </w:r>
    </w:p>
    <w:p w14:paraId="5804C7CE" w14:textId="77777777" w:rsidR="002809BB" w:rsidRDefault="002809BB" w:rsidP="002809BB">
      <w:pPr>
        <w:pStyle w:val="PL"/>
        <w:rPr>
          <w:rFonts w:eastAsia="DengXian"/>
        </w:rPr>
      </w:pPr>
      <w:r>
        <w:rPr>
          <w:rFonts w:eastAsia="DengXian"/>
        </w:rPr>
        <w:t xml:space="preserve">          description: level of service permissions supported by the EAS.</w:t>
      </w:r>
    </w:p>
    <w:p w14:paraId="4A7209F8" w14:textId="77777777" w:rsidR="002809BB" w:rsidRDefault="002809BB" w:rsidP="002809BB">
      <w:pPr>
        <w:pStyle w:val="PL"/>
      </w:pPr>
      <w:r>
        <w:t xml:space="preserve">        easFeats:</w:t>
      </w:r>
    </w:p>
    <w:p w14:paraId="13F54AA9" w14:textId="77777777" w:rsidR="002809BB" w:rsidRDefault="002809BB" w:rsidP="002809BB">
      <w:pPr>
        <w:pStyle w:val="PL"/>
        <w:rPr>
          <w:rFonts w:eastAsia="DengXian"/>
        </w:rPr>
      </w:pPr>
      <w:r>
        <w:t xml:space="preserve">   </w:t>
      </w:r>
      <w:r>
        <w:rPr>
          <w:rFonts w:eastAsia="DengXian"/>
        </w:rPr>
        <w:t xml:space="preserve">       type: array</w:t>
      </w:r>
    </w:p>
    <w:p w14:paraId="443DE786" w14:textId="77777777" w:rsidR="002809BB" w:rsidRDefault="002809BB" w:rsidP="002809BB">
      <w:pPr>
        <w:pStyle w:val="PL"/>
        <w:rPr>
          <w:rFonts w:eastAsia="DengXian"/>
        </w:rPr>
      </w:pPr>
      <w:r>
        <w:rPr>
          <w:rFonts w:eastAsia="DengXian"/>
        </w:rPr>
        <w:t xml:space="preserve">          items:</w:t>
      </w:r>
    </w:p>
    <w:p w14:paraId="15E7C704" w14:textId="77777777" w:rsidR="002809BB" w:rsidRDefault="002809BB" w:rsidP="002809BB">
      <w:pPr>
        <w:pStyle w:val="PL"/>
        <w:rPr>
          <w:rFonts w:eastAsia="DengXian"/>
        </w:rPr>
      </w:pPr>
      <w:r>
        <w:rPr>
          <w:rFonts w:eastAsia="DengXian"/>
        </w:rPr>
        <w:t xml:space="preserve">            type: string</w:t>
      </w:r>
    </w:p>
    <w:p w14:paraId="77CA94EE" w14:textId="77777777" w:rsidR="002809BB" w:rsidRDefault="002809BB" w:rsidP="002809BB">
      <w:pPr>
        <w:pStyle w:val="PL"/>
        <w:rPr>
          <w:rFonts w:eastAsia="DengXian"/>
        </w:rPr>
      </w:pPr>
      <w:r>
        <w:rPr>
          <w:rFonts w:eastAsia="DengXian"/>
        </w:rPr>
        <w:t xml:space="preserve">          minItems: 1</w:t>
      </w:r>
    </w:p>
    <w:p w14:paraId="31C05C4F" w14:textId="77777777" w:rsidR="002809BB" w:rsidRDefault="002809BB" w:rsidP="002809BB">
      <w:pPr>
        <w:pStyle w:val="PL"/>
      </w:pPr>
      <w:r>
        <w:rPr>
          <w:rFonts w:eastAsia="DengXian"/>
        </w:rPr>
        <w:t xml:space="preserve">          description: Service specific features supported by EAS.</w:t>
      </w:r>
    </w:p>
    <w:p w14:paraId="3BA20144" w14:textId="77777777" w:rsidR="002809BB" w:rsidRDefault="002809BB" w:rsidP="002809BB">
      <w:pPr>
        <w:pStyle w:val="PL"/>
      </w:pPr>
      <w:r>
        <w:t xml:space="preserve">        appLocs:</w:t>
      </w:r>
    </w:p>
    <w:p w14:paraId="51175AE1" w14:textId="77777777" w:rsidR="002809BB" w:rsidRDefault="002809BB" w:rsidP="002809BB">
      <w:pPr>
        <w:pStyle w:val="PL"/>
        <w:rPr>
          <w:rFonts w:eastAsia="DengXian"/>
        </w:rPr>
      </w:pPr>
      <w:r>
        <w:rPr>
          <w:rFonts w:eastAsia="DengXian"/>
        </w:rPr>
        <w:t xml:space="preserve">          type: array</w:t>
      </w:r>
    </w:p>
    <w:p w14:paraId="08064707" w14:textId="77777777" w:rsidR="002809BB" w:rsidRDefault="002809BB" w:rsidP="002809BB">
      <w:pPr>
        <w:pStyle w:val="PL"/>
        <w:rPr>
          <w:rFonts w:eastAsia="DengXian"/>
        </w:rPr>
      </w:pPr>
      <w:r>
        <w:rPr>
          <w:rFonts w:eastAsia="DengXian"/>
        </w:rPr>
        <w:t xml:space="preserve">          items:</w:t>
      </w:r>
    </w:p>
    <w:p w14:paraId="73DF907C" w14:textId="77777777" w:rsidR="002809BB" w:rsidRDefault="002809BB" w:rsidP="002809BB">
      <w:pPr>
        <w:pStyle w:val="PL"/>
        <w:rPr>
          <w:rFonts w:eastAsia="DengXian"/>
        </w:rPr>
      </w:pPr>
      <w:r>
        <w:rPr>
          <w:rFonts w:eastAsia="DengXian"/>
        </w:rPr>
        <w:t xml:space="preserve">            $ref: '</w:t>
      </w:r>
      <w:r>
        <w:t>TS29571_CommonData.yaml#/components/schemas</w:t>
      </w:r>
      <w:r>
        <w:rPr>
          <w:rFonts w:eastAsia="DengXian"/>
        </w:rPr>
        <w:t>/RouteToLocation'</w:t>
      </w:r>
    </w:p>
    <w:p w14:paraId="62B6E70C" w14:textId="77777777" w:rsidR="002809BB" w:rsidRDefault="002809BB" w:rsidP="002809BB">
      <w:pPr>
        <w:pStyle w:val="PL"/>
        <w:rPr>
          <w:rFonts w:eastAsia="DengXian"/>
        </w:rPr>
      </w:pPr>
      <w:r>
        <w:rPr>
          <w:rFonts w:eastAsia="DengXian"/>
        </w:rPr>
        <w:t xml:space="preserve">          minItems: 1</w:t>
      </w:r>
    </w:p>
    <w:p w14:paraId="1DCA96E5" w14:textId="77777777" w:rsidR="002809BB" w:rsidRPr="00392EB1" w:rsidRDefault="002809BB" w:rsidP="002809BB">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000B9960" w14:textId="77777777" w:rsidR="002809BB" w:rsidRDefault="002809BB" w:rsidP="002809BB">
      <w:pPr>
        <w:pStyle w:val="PL"/>
      </w:pPr>
      <w:r>
        <w:t xml:space="preserve">        svcContSupp:</w:t>
      </w:r>
    </w:p>
    <w:p w14:paraId="5807A49B" w14:textId="77777777" w:rsidR="002809BB" w:rsidRDefault="002809BB" w:rsidP="002809BB">
      <w:pPr>
        <w:pStyle w:val="PL"/>
        <w:rPr>
          <w:rFonts w:eastAsia="DengXian"/>
        </w:rPr>
      </w:pPr>
      <w:r>
        <w:rPr>
          <w:rFonts w:eastAsia="DengXian"/>
        </w:rPr>
        <w:t xml:space="preserve">          type: array</w:t>
      </w:r>
    </w:p>
    <w:p w14:paraId="3842B902" w14:textId="77777777" w:rsidR="002809BB" w:rsidRDefault="002809BB" w:rsidP="002809BB">
      <w:pPr>
        <w:pStyle w:val="PL"/>
        <w:rPr>
          <w:rFonts w:eastAsia="DengXian"/>
        </w:rPr>
      </w:pPr>
      <w:r>
        <w:rPr>
          <w:rFonts w:eastAsia="DengXian"/>
        </w:rPr>
        <w:t xml:space="preserve">          items:</w:t>
      </w:r>
    </w:p>
    <w:p w14:paraId="72C05C03" w14:textId="77777777" w:rsidR="002809BB" w:rsidRDefault="002809BB" w:rsidP="002809BB">
      <w:pPr>
        <w:pStyle w:val="PL"/>
        <w:rPr>
          <w:rFonts w:eastAsia="DengXian"/>
        </w:rPr>
      </w:pPr>
      <w:r>
        <w:rPr>
          <w:rFonts w:eastAsia="DengXian"/>
        </w:rPr>
        <w:t xml:space="preserve">            $ref: 'TS29558_Eecs_EESRegistration.yaml#/components/schemas/</w:t>
      </w:r>
      <w:r>
        <w:t>ACRScenario</w:t>
      </w:r>
      <w:r>
        <w:rPr>
          <w:rFonts w:eastAsia="DengXian"/>
        </w:rPr>
        <w:t>'</w:t>
      </w:r>
    </w:p>
    <w:p w14:paraId="5896DA92" w14:textId="77777777" w:rsidR="002809BB" w:rsidRDefault="002809BB" w:rsidP="002809BB">
      <w:pPr>
        <w:pStyle w:val="PL"/>
        <w:rPr>
          <w:rFonts w:eastAsia="DengXian"/>
        </w:rPr>
      </w:pPr>
      <w:r>
        <w:rPr>
          <w:rFonts w:eastAsia="DengXian"/>
        </w:rPr>
        <w:t xml:space="preserve">          minItems: 1</w:t>
      </w:r>
    </w:p>
    <w:p w14:paraId="2E4BFA11" w14:textId="77777777" w:rsidR="002809BB" w:rsidRDefault="002809BB" w:rsidP="002809BB">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33C52EA6" w14:textId="77777777" w:rsidR="002809BB" w:rsidRDefault="002809BB" w:rsidP="002809BB">
      <w:pPr>
        <w:pStyle w:val="PL"/>
      </w:pPr>
      <w:r>
        <w:t xml:space="preserve">        svcContSuppExt1:</w:t>
      </w:r>
    </w:p>
    <w:p w14:paraId="2E9B734B" w14:textId="77777777" w:rsidR="002809BB" w:rsidRDefault="002809BB" w:rsidP="002809BB">
      <w:pPr>
        <w:pStyle w:val="PL"/>
        <w:rPr>
          <w:rFonts w:eastAsia="DengXian"/>
        </w:rPr>
      </w:pPr>
      <w:r>
        <w:t xml:space="preserve">   </w:t>
      </w:r>
      <w:r>
        <w:rPr>
          <w:rFonts w:eastAsia="DengXian"/>
        </w:rPr>
        <w:t xml:space="preserve">       type: array</w:t>
      </w:r>
    </w:p>
    <w:p w14:paraId="1CA2C7AF" w14:textId="77777777" w:rsidR="002809BB" w:rsidRDefault="002809BB" w:rsidP="002809BB">
      <w:pPr>
        <w:pStyle w:val="PL"/>
        <w:rPr>
          <w:rFonts w:eastAsia="DengXian"/>
        </w:rPr>
      </w:pPr>
      <w:r>
        <w:rPr>
          <w:rFonts w:eastAsia="DengXian"/>
        </w:rPr>
        <w:t xml:space="preserve">          items:</w:t>
      </w:r>
    </w:p>
    <w:p w14:paraId="2BD34A56" w14:textId="77777777" w:rsidR="002809BB" w:rsidRDefault="002809BB" w:rsidP="002809BB">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3D77CD6" w14:textId="77777777" w:rsidR="002809BB" w:rsidRDefault="002809BB" w:rsidP="002809BB">
      <w:pPr>
        <w:pStyle w:val="PL"/>
        <w:rPr>
          <w:rFonts w:eastAsia="DengXian"/>
        </w:rPr>
      </w:pPr>
      <w:r>
        <w:rPr>
          <w:rFonts w:eastAsia="DengXian"/>
        </w:rPr>
        <w:t xml:space="preserve">          minItems: 1</w:t>
      </w:r>
    </w:p>
    <w:p w14:paraId="5CDD1567" w14:textId="77777777" w:rsidR="002809BB" w:rsidRDefault="002809BB" w:rsidP="002809BB">
      <w:pPr>
        <w:pStyle w:val="PL"/>
      </w:pPr>
      <w:r>
        <w:rPr>
          <w:rFonts w:eastAsia="DengXian"/>
        </w:rPr>
        <w:t xml:space="preserve">          description: </w:t>
      </w:r>
      <w:r>
        <w:t>&gt;</w:t>
      </w:r>
    </w:p>
    <w:p w14:paraId="288AED55" w14:textId="77777777" w:rsidR="002809BB" w:rsidRDefault="002809BB" w:rsidP="002809BB">
      <w:pPr>
        <w:pStyle w:val="PL"/>
        <w:rPr>
          <w:rFonts w:eastAsia="DengXian"/>
        </w:rPr>
      </w:pPr>
      <w:r>
        <w:rPr>
          <w:rFonts w:eastAsia="DengXian"/>
        </w:rPr>
        <w:t xml:space="preserve">            </w:t>
      </w:r>
      <w:r w:rsidRPr="001121B2">
        <w:rPr>
          <w:rFonts w:eastAsia="DengXian"/>
        </w:rPr>
        <w:t>Represents the information related to the EAS ability to handle</w:t>
      </w:r>
    </w:p>
    <w:p w14:paraId="745E2A35" w14:textId="3D71082C" w:rsidR="002809BB" w:rsidRPr="001121B2" w:rsidRDefault="002809BB" w:rsidP="002809BB">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5B86375A" w14:textId="77777777" w:rsidR="002809BB" w:rsidRPr="001121B2" w:rsidRDefault="002809BB" w:rsidP="002809BB">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7065A87" w14:textId="345365D0" w:rsidR="002809BB" w:rsidRDefault="002809BB" w:rsidP="002809BB">
      <w:pPr>
        <w:pStyle w:val="PL"/>
        <w:rPr>
          <w:rFonts w:eastAsia="DengXian"/>
        </w:rPr>
      </w:pPr>
      <w:r>
        <w:rPr>
          <w:rFonts w:eastAsia="DengXian"/>
        </w:rPr>
        <w:t xml:space="preserve">            </w:t>
      </w:r>
      <w:r w:rsidRPr="001121B2">
        <w:rPr>
          <w:rFonts w:eastAsia="DengXian"/>
        </w:rPr>
        <w:t>When this attribute is present, it indicates that the EAS (identified</w:t>
      </w:r>
    </w:p>
    <w:p w14:paraId="59CBB6EC" w14:textId="0406090D" w:rsidR="002809BB" w:rsidRDefault="002809BB" w:rsidP="002809BB">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77355951" w14:textId="77777777" w:rsidR="002809BB" w:rsidRDefault="002809BB" w:rsidP="002809BB">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4B0739B" w14:textId="77777777" w:rsidR="002809BB" w:rsidRPr="00527D5E" w:rsidRDefault="002809BB" w:rsidP="002809BB">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104FF2D4" w14:textId="77777777" w:rsidR="002809BB" w:rsidRDefault="002809BB" w:rsidP="002809BB">
      <w:pPr>
        <w:pStyle w:val="PL"/>
      </w:pPr>
      <w:r>
        <w:t xml:space="preserve">        transContSupp:</w:t>
      </w:r>
    </w:p>
    <w:p w14:paraId="6623699C" w14:textId="77777777" w:rsidR="002809BB" w:rsidRDefault="002809BB" w:rsidP="002809BB">
      <w:pPr>
        <w:pStyle w:val="PL"/>
        <w:rPr>
          <w:rFonts w:eastAsia="DengXian"/>
        </w:rPr>
      </w:pPr>
      <w:r>
        <w:rPr>
          <w:rFonts w:eastAsia="DengXian"/>
        </w:rPr>
        <w:t xml:space="preserve">          $ref: '#/components/schemas/</w:t>
      </w:r>
      <w:r>
        <w:t>TransContSuppDetails</w:t>
      </w:r>
      <w:r>
        <w:rPr>
          <w:rFonts w:eastAsia="DengXian"/>
        </w:rPr>
        <w:t>'</w:t>
      </w:r>
    </w:p>
    <w:p w14:paraId="77976128" w14:textId="77777777" w:rsidR="002809BB" w:rsidRDefault="002809BB" w:rsidP="002809BB">
      <w:pPr>
        <w:pStyle w:val="PL"/>
      </w:pPr>
      <w:r>
        <w:t xml:space="preserve">        avlRep:</w:t>
      </w:r>
    </w:p>
    <w:p w14:paraId="0577336C" w14:textId="77777777" w:rsidR="002809BB" w:rsidRPr="00D91132" w:rsidRDefault="002809BB" w:rsidP="002809BB">
      <w:pPr>
        <w:pStyle w:val="PL"/>
        <w:rPr>
          <w:rFonts w:eastAsia="DengXian" w:cs="Arial"/>
          <w:szCs w:val="18"/>
        </w:rPr>
      </w:pPr>
      <w:r>
        <w:t xml:space="preserve">          $ref: </w:t>
      </w:r>
      <w:r>
        <w:rPr>
          <w:rFonts w:eastAsia="DengXian"/>
        </w:rPr>
        <w:t>'</w:t>
      </w:r>
      <w:r>
        <w:t>TS29122_CommonData.yaml#/components/schemas/DurationSec'</w:t>
      </w:r>
    </w:p>
    <w:p w14:paraId="48FC5B53" w14:textId="77777777" w:rsidR="002809BB" w:rsidRDefault="002809BB" w:rsidP="002809BB">
      <w:pPr>
        <w:pStyle w:val="PL"/>
      </w:pPr>
      <w:r>
        <w:t xml:space="preserve">        status:</w:t>
      </w:r>
    </w:p>
    <w:p w14:paraId="1448559F" w14:textId="77777777" w:rsidR="002809BB" w:rsidRDefault="002809BB" w:rsidP="002809BB">
      <w:pPr>
        <w:pStyle w:val="PL"/>
      </w:pPr>
      <w:r>
        <w:t xml:space="preserve">          type: string</w:t>
      </w:r>
    </w:p>
    <w:p w14:paraId="36097FC4" w14:textId="77777777" w:rsidR="002809BB" w:rsidRDefault="002809BB" w:rsidP="002809BB">
      <w:pPr>
        <w:pStyle w:val="PL"/>
      </w:pPr>
      <w:r>
        <w:t xml:space="preserve">          description: EAS status information.</w:t>
      </w:r>
    </w:p>
    <w:p w14:paraId="2577553A" w14:textId="77777777" w:rsidR="002809BB" w:rsidRDefault="002809BB" w:rsidP="002809BB">
      <w:pPr>
        <w:pStyle w:val="PL"/>
      </w:pPr>
      <w:r>
        <w:t xml:space="preserve">        statusVal:</w:t>
      </w:r>
    </w:p>
    <w:p w14:paraId="6E0D4F6F" w14:textId="77777777" w:rsidR="002809BB" w:rsidRDefault="002809BB" w:rsidP="002809BB">
      <w:pPr>
        <w:pStyle w:val="PL"/>
      </w:pPr>
      <w:r>
        <w:rPr>
          <w:rFonts w:eastAsia="DengXian"/>
        </w:rPr>
        <w:t xml:space="preserve">          $ref: '#/components/schemas/EASStatus'</w:t>
      </w:r>
    </w:p>
    <w:p w14:paraId="0FAD4C77" w14:textId="77777777" w:rsidR="002809BB" w:rsidRDefault="002809BB" w:rsidP="002809BB">
      <w:pPr>
        <w:pStyle w:val="PL"/>
      </w:pPr>
      <w:r>
        <w:t xml:space="preserve">        genCtxDur:</w:t>
      </w:r>
    </w:p>
    <w:p w14:paraId="065B1D84" w14:textId="77777777" w:rsidR="002809BB" w:rsidRDefault="002809BB" w:rsidP="002809BB">
      <w:pPr>
        <w:pStyle w:val="PL"/>
      </w:pPr>
      <w:r>
        <w:t xml:space="preserve">          $ref: </w:t>
      </w:r>
      <w:r>
        <w:rPr>
          <w:rFonts w:eastAsia="DengXian"/>
        </w:rPr>
        <w:t>'</w:t>
      </w:r>
      <w:r>
        <w:t>TS29122_CommonData.yaml#/components/schemas/DurationSec'</w:t>
      </w:r>
    </w:p>
    <w:p w14:paraId="708811D7" w14:textId="77777777" w:rsidR="002809BB" w:rsidRDefault="002809BB" w:rsidP="002809BB">
      <w:pPr>
        <w:pStyle w:val="PL"/>
      </w:pPr>
      <w:r>
        <w:t xml:space="preserve">        easSyncSupp:</w:t>
      </w:r>
    </w:p>
    <w:p w14:paraId="2F214A7C" w14:textId="77777777" w:rsidR="002809BB" w:rsidRDefault="002809BB" w:rsidP="002809BB">
      <w:pPr>
        <w:pStyle w:val="PL"/>
      </w:pPr>
      <w:r>
        <w:t xml:space="preserve">          type: boolean</w:t>
      </w:r>
    </w:p>
    <w:p w14:paraId="2B3347BF" w14:textId="77777777" w:rsidR="002809BB" w:rsidRDefault="002809BB" w:rsidP="002809BB">
      <w:pPr>
        <w:pStyle w:val="PL"/>
      </w:pPr>
      <w:r>
        <w:t xml:space="preserve">          default: false</w:t>
      </w:r>
    </w:p>
    <w:p w14:paraId="695435EA" w14:textId="77777777" w:rsidR="002809BB" w:rsidRDefault="002809BB" w:rsidP="002809BB">
      <w:pPr>
        <w:pStyle w:val="PL"/>
      </w:pPr>
      <w:r>
        <w:t xml:space="preserve">          description: &gt;</w:t>
      </w:r>
    </w:p>
    <w:p w14:paraId="5EA52F71" w14:textId="77777777" w:rsidR="002809BB" w:rsidRDefault="002809BB" w:rsidP="002809BB">
      <w:pPr>
        <w:pStyle w:val="PL"/>
      </w:pPr>
      <w:r>
        <w:t xml:space="preserve">            </w:t>
      </w:r>
      <w:r w:rsidRPr="008D61CA">
        <w:t xml:space="preserve">Set to true </w:t>
      </w:r>
      <w:r>
        <w:t>to indicate that content synchronization between EASs is</w:t>
      </w:r>
    </w:p>
    <w:p w14:paraId="0219EF4D" w14:textId="77777777" w:rsidR="002809BB" w:rsidRDefault="002809BB" w:rsidP="002809BB">
      <w:pPr>
        <w:pStyle w:val="PL"/>
      </w:pPr>
      <w:r>
        <w:t xml:space="preserve">            supported.</w:t>
      </w:r>
    </w:p>
    <w:p w14:paraId="37FE0A01" w14:textId="77777777" w:rsidR="002809BB" w:rsidRDefault="002809BB" w:rsidP="002809BB">
      <w:pPr>
        <w:pStyle w:val="PL"/>
      </w:pPr>
      <w:r>
        <w:t xml:space="preserve">            </w:t>
      </w:r>
      <w:r w:rsidRPr="008D61CA">
        <w:t xml:space="preserve">Set to </w:t>
      </w:r>
      <w:r>
        <w:t>false</w:t>
      </w:r>
      <w:r w:rsidRPr="008D61CA">
        <w:t xml:space="preserve"> </w:t>
      </w:r>
      <w:r>
        <w:t>to indicate that content synchronization between EASs is</w:t>
      </w:r>
    </w:p>
    <w:p w14:paraId="27D2A893" w14:textId="77777777" w:rsidR="002809BB" w:rsidRDefault="002809BB" w:rsidP="002809BB">
      <w:pPr>
        <w:pStyle w:val="PL"/>
      </w:pPr>
      <w:r>
        <w:t xml:space="preserve">            not supported.</w:t>
      </w:r>
    </w:p>
    <w:p w14:paraId="5799E292" w14:textId="2BCFB05F" w:rsidR="002809BB" w:rsidRDefault="002809BB" w:rsidP="002809BB">
      <w:pPr>
        <w:pStyle w:val="PL"/>
      </w:pPr>
      <w:r>
        <w:t xml:space="preserve">            The default value when this attribute is omitted is false.</w:t>
      </w:r>
    </w:p>
    <w:p w14:paraId="2FB7C6C0" w14:textId="77777777" w:rsidR="00D15FE6" w:rsidRDefault="00D15FE6" w:rsidP="00D15FE6">
      <w:pPr>
        <w:pStyle w:val="PL"/>
      </w:pPr>
      <w:r>
        <w:t xml:space="preserve">        assoDevList:</w:t>
      </w:r>
    </w:p>
    <w:p w14:paraId="38507E61" w14:textId="77777777" w:rsidR="00D15FE6" w:rsidRDefault="00D15FE6" w:rsidP="00D15FE6">
      <w:pPr>
        <w:pStyle w:val="PL"/>
      </w:pPr>
      <w:r>
        <w:t xml:space="preserve">   </w:t>
      </w:r>
      <w:r>
        <w:rPr>
          <w:rFonts w:eastAsia="DengXian"/>
        </w:rPr>
        <w:t xml:space="preserve">       type: array</w:t>
      </w:r>
    </w:p>
    <w:p w14:paraId="030D25C9" w14:textId="77777777" w:rsidR="00D15FE6" w:rsidRDefault="00D15FE6" w:rsidP="00D15FE6">
      <w:pPr>
        <w:pStyle w:val="PL"/>
        <w:rPr>
          <w:rFonts w:eastAsia="DengXian"/>
        </w:rPr>
      </w:pPr>
      <w:r>
        <w:rPr>
          <w:rFonts w:eastAsia="DengXian"/>
        </w:rPr>
        <w:t xml:space="preserve">          items:</w:t>
      </w:r>
    </w:p>
    <w:p w14:paraId="2A6F3BA1" w14:textId="77777777" w:rsidR="00D15FE6" w:rsidRDefault="00D15FE6" w:rsidP="00D15FE6">
      <w:pPr>
        <w:pStyle w:val="PL"/>
        <w:rPr>
          <w:rFonts w:eastAsia="DengXian"/>
        </w:rPr>
      </w:pPr>
      <w:r>
        <w:rPr>
          <w:rFonts w:eastAsia="DengXian"/>
        </w:rPr>
        <w:t xml:space="preserve">            $ref: '</w:t>
      </w:r>
      <w:r>
        <w:t>#/components/schemas</w:t>
      </w:r>
      <w:r>
        <w:rPr>
          <w:rFonts w:eastAsia="DengXian"/>
        </w:rPr>
        <w:t>/AssociatedDevice'</w:t>
      </w:r>
    </w:p>
    <w:p w14:paraId="59ADEDEC" w14:textId="2313DC6A" w:rsidR="00D15FE6" w:rsidRDefault="00D15FE6" w:rsidP="002809BB">
      <w:pPr>
        <w:pStyle w:val="PL"/>
      </w:pPr>
      <w:r>
        <w:rPr>
          <w:rFonts w:eastAsia="DengXian"/>
        </w:rPr>
        <w:t xml:space="preserve">          minItems: 1</w:t>
      </w:r>
    </w:p>
    <w:p w14:paraId="4595ECB5" w14:textId="77777777" w:rsidR="002809BB" w:rsidRDefault="002809BB" w:rsidP="002809BB">
      <w:pPr>
        <w:pStyle w:val="PL"/>
      </w:pPr>
      <w:r>
        <w:t xml:space="preserve">      required:</w:t>
      </w:r>
    </w:p>
    <w:p w14:paraId="23A6A449" w14:textId="77777777" w:rsidR="002809BB" w:rsidRDefault="002809BB" w:rsidP="002809BB">
      <w:pPr>
        <w:pStyle w:val="PL"/>
      </w:pPr>
      <w:r>
        <w:t xml:space="preserve">        - easId</w:t>
      </w:r>
    </w:p>
    <w:p w14:paraId="4AF957C4" w14:textId="77777777" w:rsidR="002809BB" w:rsidRDefault="002809BB" w:rsidP="002809BB">
      <w:pPr>
        <w:pStyle w:val="PL"/>
      </w:pPr>
      <w:r>
        <w:t xml:space="preserve">        - endPt</w:t>
      </w:r>
    </w:p>
    <w:p w14:paraId="5AA8CC79" w14:textId="77777777" w:rsidR="002809BB" w:rsidRDefault="002809BB" w:rsidP="002809BB">
      <w:pPr>
        <w:pStyle w:val="PL"/>
        <w:rPr>
          <w:rFonts w:eastAsia="DengXian"/>
        </w:rPr>
      </w:pPr>
      <w:r>
        <w:rPr>
          <w:rFonts w:eastAsia="DengXian"/>
        </w:rPr>
        <w:t xml:space="preserve">      allOf:</w:t>
      </w:r>
    </w:p>
    <w:p w14:paraId="18B928BC" w14:textId="77777777" w:rsidR="002809BB" w:rsidRDefault="002809BB" w:rsidP="002809BB">
      <w:pPr>
        <w:pStyle w:val="PL"/>
      </w:pPr>
      <w:r w:rsidRPr="00DA446D">
        <w:t xml:space="preserve">      </w:t>
      </w:r>
      <w:r>
        <w:t xml:space="preserve">  - </w:t>
      </w:r>
      <w:r w:rsidRPr="00DA446D">
        <w:t>not:</w:t>
      </w:r>
    </w:p>
    <w:p w14:paraId="125C618F" w14:textId="77777777" w:rsidR="002809BB" w:rsidRDefault="002809BB" w:rsidP="002809BB">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7D175355" w14:textId="77777777" w:rsidR="002809BB" w:rsidRDefault="002809BB" w:rsidP="002809BB">
      <w:pPr>
        <w:pStyle w:val="PL"/>
      </w:pPr>
      <w:r w:rsidRPr="00DA446D">
        <w:t xml:space="preserve">      </w:t>
      </w:r>
      <w:r>
        <w:t xml:space="preserve">  - </w:t>
      </w:r>
      <w:r w:rsidRPr="00DA446D">
        <w:t>not:</w:t>
      </w:r>
    </w:p>
    <w:p w14:paraId="02E4E06A" w14:textId="77777777" w:rsidR="002809BB" w:rsidRDefault="002809BB" w:rsidP="002809BB">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2181F1CA" w14:textId="77777777" w:rsidR="002809BB" w:rsidRDefault="002809BB" w:rsidP="002809BB">
      <w:pPr>
        <w:pStyle w:val="PL"/>
      </w:pPr>
    </w:p>
    <w:p w14:paraId="11259D77" w14:textId="77777777" w:rsidR="002809BB" w:rsidRDefault="002809BB" w:rsidP="002809BB">
      <w:pPr>
        <w:pStyle w:val="PL"/>
      </w:pPr>
      <w:r>
        <w:t xml:space="preserve">    </w:t>
      </w:r>
      <w:r>
        <w:rPr>
          <w:lang w:eastAsia="ja-JP"/>
        </w:rPr>
        <w:t>EASRegistrationPatch</w:t>
      </w:r>
      <w:r>
        <w:t>:</w:t>
      </w:r>
    </w:p>
    <w:p w14:paraId="6B16A8DB" w14:textId="77777777" w:rsidR="002809BB" w:rsidRDefault="002809BB" w:rsidP="002809BB">
      <w:pPr>
        <w:pStyle w:val="PL"/>
      </w:pPr>
      <w:r>
        <w:t xml:space="preserve">      type: object</w:t>
      </w:r>
    </w:p>
    <w:p w14:paraId="5F58D676" w14:textId="77777777" w:rsidR="002809BB" w:rsidRDefault="002809BB" w:rsidP="002809BB">
      <w:pPr>
        <w:pStyle w:val="PL"/>
      </w:pPr>
      <w:r>
        <w:t xml:space="preserve">      description: &gt;</w:t>
      </w:r>
    </w:p>
    <w:p w14:paraId="6E286546" w14:textId="7695F53C" w:rsidR="002809BB" w:rsidRDefault="002809BB" w:rsidP="002809BB">
      <w:pPr>
        <w:pStyle w:val="PL"/>
      </w:pPr>
      <w:r>
        <w:t xml:space="preserve">        Represents the requested modification to an</w:t>
      </w:r>
    </w:p>
    <w:p w14:paraId="1EC22AAA" w14:textId="77777777" w:rsidR="002809BB" w:rsidRDefault="002809BB" w:rsidP="002809BB">
      <w:pPr>
        <w:pStyle w:val="PL"/>
      </w:pPr>
      <w:r>
        <w:t xml:space="preserve">        EAS registration information.</w:t>
      </w:r>
    </w:p>
    <w:p w14:paraId="19EB7588" w14:textId="77777777" w:rsidR="002809BB" w:rsidRDefault="002809BB" w:rsidP="002809BB">
      <w:pPr>
        <w:pStyle w:val="PL"/>
      </w:pPr>
      <w:r>
        <w:t xml:space="preserve">      properties:</w:t>
      </w:r>
    </w:p>
    <w:p w14:paraId="7908979A" w14:textId="77777777" w:rsidR="002809BB" w:rsidRDefault="002809BB" w:rsidP="002809BB">
      <w:pPr>
        <w:pStyle w:val="PL"/>
      </w:pPr>
      <w:r>
        <w:rPr>
          <w:rFonts w:eastAsia="DengXian"/>
        </w:rPr>
        <w:t xml:space="preserve">        </w:t>
      </w:r>
      <w:r>
        <w:t>easProf:</w:t>
      </w:r>
    </w:p>
    <w:p w14:paraId="59ACEDCC" w14:textId="77777777" w:rsidR="002809BB" w:rsidRDefault="002809BB" w:rsidP="002809BB">
      <w:pPr>
        <w:pStyle w:val="PL"/>
        <w:rPr>
          <w:rFonts w:eastAsia="DengXian"/>
        </w:rPr>
      </w:pPr>
      <w:r>
        <w:rPr>
          <w:rFonts w:eastAsia="DengXian"/>
        </w:rPr>
        <w:t xml:space="preserve">          $ref: '#/components/schemas/EASProfile'</w:t>
      </w:r>
    </w:p>
    <w:p w14:paraId="5A2B98E1" w14:textId="77777777" w:rsidR="002809BB" w:rsidRDefault="002809BB" w:rsidP="002809BB">
      <w:pPr>
        <w:pStyle w:val="PL"/>
      </w:pPr>
      <w:r>
        <w:t xml:space="preserve">        expTime:</w:t>
      </w:r>
    </w:p>
    <w:p w14:paraId="5594CD8C" w14:textId="77777777" w:rsidR="002809BB" w:rsidRDefault="002809BB" w:rsidP="002809BB">
      <w:pPr>
        <w:pStyle w:val="PL"/>
      </w:pPr>
      <w:r>
        <w:t xml:space="preserve">          $ref: 'TS29571_CommonData.yaml#/components/schemas/DateTimeRm'</w:t>
      </w:r>
    </w:p>
    <w:p w14:paraId="489E5D95" w14:textId="77777777" w:rsidR="002809BB" w:rsidRDefault="002809BB" w:rsidP="002809BB">
      <w:pPr>
        <w:pStyle w:val="PL"/>
      </w:pPr>
    </w:p>
    <w:p w14:paraId="7E790247" w14:textId="77777777" w:rsidR="002809BB" w:rsidRDefault="002809BB" w:rsidP="002809BB">
      <w:pPr>
        <w:pStyle w:val="PL"/>
      </w:pPr>
      <w:r>
        <w:t xml:space="preserve">    EAS</w:t>
      </w:r>
      <w:r>
        <w:rPr>
          <w:lang w:eastAsia="zh-CN"/>
        </w:rPr>
        <w:t>ServiceKPI</w:t>
      </w:r>
      <w:r>
        <w:t>:</w:t>
      </w:r>
    </w:p>
    <w:p w14:paraId="0359663E" w14:textId="77777777" w:rsidR="002809BB" w:rsidRDefault="002809BB" w:rsidP="002809BB">
      <w:pPr>
        <w:pStyle w:val="PL"/>
      </w:pPr>
      <w:r>
        <w:t xml:space="preserve">      type: object</w:t>
      </w:r>
    </w:p>
    <w:p w14:paraId="17B40329" w14:textId="77777777" w:rsidR="002809BB" w:rsidRDefault="002809BB" w:rsidP="002809BB">
      <w:pPr>
        <w:pStyle w:val="PL"/>
      </w:pPr>
      <w:r>
        <w:t xml:space="preserve">      description: Represents the EAS service KPI information.</w:t>
      </w:r>
    </w:p>
    <w:p w14:paraId="6FE9FCEE" w14:textId="77777777" w:rsidR="002809BB" w:rsidRDefault="002809BB" w:rsidP="002809BB">
      <w:pPr>
        <w:pStyle w:val="PL"/>
      </w:pPr>
      <w:r>
        <w:t xml:space="preserve">      properties:</w:t>
      </w:r>
    </w:p>
    <w:p w14:paraId="7E9929C6" w14:textId="77777777" w:rsidR="002809BB" w:rsidRDefault="002809BB" w:rsidP="002809BB">
      <w:pPr>
        <w:pStyle w:val="PL"/>
      </w:pPr>
      <w:r>
        <w:t xml:space="preserve">        maxReqRate:</w:t>
      </w:r>
    </w:p>
    <w:p w14:paraId="54E47FBF" w14:textId="77777777" w:rsidR="002809BB" w:rsidRDefault="002809BB" w:rsidP="002809BB">
      <w:pPr>
        <w:pStyle w:val="PL"/>
      </w:pPr>
      <w:r>
        <w:t xml:space="preserve">          $ref: 'TS29571_CommonData.yaml#/components/schemas/Uinteger'</w:t>
      </w:r>
    </w:p>
    <w:p w14:paraId="5D05B51A" w14:textId="77777777" w:rsidR="002809BB" w:rsidRDefault="002809BB" w:rsidP="002809BB">
      <w:pPr>
        <w:pStyle w:val="PL"/>
      </w:pPr>
      <w:r>
        <w:t xml:space="preserve">        maxRespTime:</w:t>
      </w:r>
    </w:p>
    <w:p w14:paraId="3F0183CE" w14:textId="77777777" w:rsidR="002809BB" w:rsidRDefault="002809BB" w:rsidP="002809BB">
      <w:pPr>
        <w:pStyle w:val="PL"/>
      </w:pPr>
      <w:r>
        <w:t xml:space="preserve">          $ref: 'TS29571_CommonData.yaml#/components/schemas/Uinteger'</w:t>
      </w:r>
    </w:p>
    <w:p w14:paraId="382A5C1D" w14:textId="77777777" w:rsidR="002809BB" w:rsidRDefault="002809BB" w:rsidP="002809BB">
      <w:pPr>
        <w:pStyle w:val="PL"/>
      </w:pPr>
      <w:r>
        <w:t xml:space="preserve">        avail:</w:t>
      </w:r>
    </w:p>
    <w:p w14:paraId="4C1C9C0D" w14:textId="77777777" w:rsidR="002809BB" w:rsidRDefault="002809BB" w:rsidP="002809BB">
      <w:pPr>
        <w:pStyle w:val="PL"/>
      </w:pPr>
      <w:r>
        <w:t xml:space="preserve">          $ref: 'TS29571_CommonData.yaml#/components/schemas/Uinteger'</w:t>
      </w:r>
    </w:p>
    <w:p w14:paraId="009B7E8F" w14:textId="77777777" w:rsidR="002809BB" w:rsidRDefault="002809BB" w:rsidP="002809BB">
      <w:pPr>
        <w:pStyle w:val="PL"/>
      </w:pPr>
      <w:r>
        <w:t xml:space="preserve">        avlComp:</w:t>
      </w:r>
    </w:p>
    <w:p w14:paraId="6852F3A3" w14:textId="77777777" w:rsidR="002809BB" w:rsidRDefault="002809BB" w:rsidP="002809BB">
      <w:pPr>
        <w:pStyle w:val="PL"/>
      </w:pPr>
      <w:r>
        <w:t xml:space="preserve">          $ref: 'TS29571_CommonData.yaml#/components/schemas/Uinteger'</w:t>
      </w:r>
    </w:p>
    <w:p w14:paraId="51599D31" w14:textId="77777777" w:rsidR="002809BB" w:rsidRDefault="002809BB" w:rsidP="002809BB">
      <w:pPr>
        <w:pStyle w:val="PL"/>
      </w:pPr>
      <w:r>
        <w:t xml:space="preserve">        avlGraComp:</w:t>
      </w:r>
    </w:p>
    <w:p w14:paraId="75F03218" w14:textId="77777777" w:rsidR="002809BB" w:rsidRDefault="002809BB" w:rsidP="002809BB">
      <w:pPr>
        <w:pStyle w:val="PL"/>
      </w:pPr>
      <w:r>
        <w:t xml:space="preserve">          $ref: 'TS29571_CommonData.yaml#/components/schemas/Uinteger'</w:t>
      </w:r>
    </w:p>
    <w:p w14:paraId="1ABEC5FF" w14:textId="77777777" w:rsidR="002809BB" w:rsidRDefault="002809BB" w:rsidP="002809BB">
      <w:pPr>
        <w:pStyle w:val="PL"/>
      </w:pPr>
      <w:r>
        <w:t xml:space="preserve">        avlMem:</w:t>
      </w:r>
    </w:p>
    <w:p w14:paraId="23BE841B" w14:textId="77777777" w:rsidR="002809BB" w:rsidRDefault="002809BB" w:rsidP="002809BB">
      <w:pPr>
        <w:pStyle w:val="PL"/>
      </w:pPr>
      <w:r>
        <w:t xml:space="preserve">          $ref: 'TS29571_CommonData.yaml#/components/schemas/Uinteger'</w:t>
      </w:r>
    </w:p>
    <w:p w14:paraId="5EDEC9B0" w14:textId="77777777" w:rsidR="002809BB" w:rsidRDefault="002809BB" w:rsidP="002809BB">
      <w:pPr>
        <w:pStyle w:val="PL"/>
      </w:pPr>
      <w:r>
        <w:t xml:space="preserve">        avlStrg:</w:t>
      </w:r>
    </w:p>
    <w:p w14:paraId="23EC4286" w14:textId="77777777" w:rsidR="002809BB" w:rsidRDefault="002809BB" w:rsidP="002809BB">
      <w:pPr>
        <w:pStyle w:val="PL"/>
      </w:pPr>
      <w:r>
        <w:t xml:space="preserve">          $ref: 'TS29571_CommonData.yaml#/components/schemas/Uinteger'</w:t>
      </w:r>
    </w:p>
    <w:p w14:paraId="39C0E380" w14:textId="77777777" w:rsidR="002809BB" w:rsidRDefault="002809BB" w:rsidP="002809BB">
      <w:pPr>
        <w:pStyle w:val="PL"/>
      </w:pPr>
      <w:r>
        <w:t xml:space="preserve">        connBand:</w:t>
      </w:r>
    </w:p>
    <w:p w14:paraId="37E470A7" w14:textId="77777777" w:rsidR="002809BB" w:rsidRDefault="002809BB" w:rsidP="002809BB">
      <w:pPr>
        <w:pStyle w:val="PL"/>
      </w:pPr>
      <w:r>
        <w:t xml:space="preserve">          $ref: 'TS29571_CommonData.yaml#/components/schemas/BitRate'</w:t>
      </w:r>
    </w:p>
    <w:p w14:paraId="51C297A0" w14:textId="77777777" w:rsidR="002809BB" w:rsidRDefault="002809BB" w:rsidP="002809BB">
      <w:pPr>
        <w:pStyle w:val="PL"/>
        <w:rPr>
          <w:rFonts w:eastAsia="DengXian"/>
        </w:rPr>
      </w:pPr>
    </w:p>
    <w:p w14:paraId="313FB09D" w14:textId="77777777" w:rsidR="002809BB" w:rsidRDefault="002809BB" w:rsidP="002809BB">
      <w:pPr>
        <w:pStyle w:val="PL"/>
      </w:pPr>
      <w:r>
        <w:t xml:space="preserve">    </w:t>
      </w:r>
      <w:r w:rsidRPr="00B559FC">
        <w:t>EAS</w:t>
      </w:r>
      <w:r>
        <w:t>B</w:t>
      </w:r>
      <w:r w:rsidRPr="00B559FC">
        <w:t>undle</w:t>
      </w:r>
      <w:r>
        <w:t>I</w:t>
      </w:r>
      <w:r w:rsidRPr="00B559FC">
        <w:t>nfo</w:t>
      </w:r>
      <w:r>
        <w:t>:</w:t>
      </w:r>
    </w:p>
    <w:p w14:paraId="7367488E" w14:textId="77777777" w:rsidR="002809BB" w:rsidRDefault="002809BB" w:rsidP="002809BB">
      <w:pPr>
        <w:pStyle w:val="PL"/>
      </w:pPr>
      <w:r>
        <w:t xml:space="preserve">      type: object</w:t>
      </w:r>
    </w:p>
    <w:p w14:paraId="5C576167" w14:textId="77777777" w:rsidR="002809BB" w:rsidRDefault="002809BB" w:rsidP="002809BB">
      <w:pPr>
        <w:pStyle w:val="PL"/>
      </w:pPr>
      <w:r>
        <w:t xml:space="preserve">      description: Represents the EAS </w:t>
      </w:r>
      <w:r>
        <w:rPr>
          <w:lang w:eastAsia="zh-CN"/>
        </w:rPr>
        <w:t>bundle</w:t>
      </w:r>
      <w:r>
        <w:t xml:space="preserve"> information.</w:t>
      </w:r>
    </w:p>
    <w:p w14:paraId="1F4082F6" w14:textId="77777777" w:rsidR="002809BB" w:rsidRDefault="002809BB" w:rsidP="002809BB">
      <w:pPr>
        <w:pStyle w:val="PL"/>
      </w:pPr>
      <w:r>
        <w:t xml:space="preserve">      properties:</w:t>
      </w:r>
    </w:p>
    <w:p w14:paraId="08ECE958" w14:textId="77777777" w:rsidR="002809BB" w:rsidRDefault="002809BB" w:rsidP="002809BB">
      <w:pPr>
        <w:pStyle w:val="PL"/>
      </w:pPr>
      <w:r>
        <w:t xml:space="preserve">        bdlType:</w:t>
      </w:r>
    </w:p>
    <w:p w14:paraId="03C07D82" w14:textId="77777777" w:rsidR="002809BB" w:rsidRDefault="002809BB" w:rsidP="002809BB">
      <w:pPr>
        <w:pStyle w:val="PL"/>
      </w:pPr>
      <w:r>
        <w:t xml:space="preserve">          $ref: '#/components/schemas/BdlType'</w:t>
      </w:r>
    </w:p>
    <w:p w14:paraId="0A9BA1F9" w14:textId="77777777" w:rsidR="002809BB" w:rsidRDefault="002809BB" w:rsidP="002809BB">
      <w:pPr>
        <w:pStyle w:val="PL"/>
      </w:pPr>
      <w:r>
        <w:t xml:space="preserve">        bdlId:</w:t>
      </w:r>
    </w:p>
    <w:p w14:paraId="0FA17459" w14:textId="77777777" w:rsidR="002809BB" w:rsidRDefault="002809BB" w:rsidP="002809BB">
      <w:pPr>
        <w:pStyle w:val="PL"/>
      </w:pPr>
      <w:r>
        <w:t xml:space="preserve">          type: string</w:t>
      </w:r>
    </w:p>
    <w:p w14:paraId="3FF93839" w14:textId="77777777" w:rsidR="002809BB" w:rsidRDefault="002809BB" w:rsidP="002809BB">
      <w:pPr>
        <w:pStyle w:val="PL"/>
      </w:pPr>
      <w:r w:rsidRPr="00AB07C2">
        <w:t xml:space="preserve">          description: </w:t>
      </w:r>
      <w:r w:rsidRPr="00AF2C71">
        <w:t xml:space="preserve">Indicates </w:t>
      </w:r>
      <w:r>
        <w:rPr>
          <w:lang w:eastAsia="zh-CN"/>
        </w:rPr>
        <w:t>a bundle ID</w:t>
      </w:r>
      <w:r w:rsidRPr="00AB07C2">
        <w:t>.</w:t>
      </w:r>
    </w:p>
    <w:p w14:paraId="56EEBDE5" w14:textId="77777777" w:rsidR="002809BB" w:rsidRDefault="002809BB" w:rsidP="002809BB">
      <w:pPr>
        <w:pStyle w:val="PL"/>
      </w:pPr>
      <w:r>
        <w:t xml:space="preserve">        easIdsList:</w:t>
      </w:r>
    </w:p>
    <w:p w14:paraId="1FF7D635" w14:textId="77777777" w:rsidR="002809BB" w:rsidRDefault="002809BB" w:rsidP="002809BB">
      <w:pPr>
        <w:pStyle w:val="PL"/>
        <w:rPr>
          <w:rFonts w:eastAsia="DengXian"/>
        </w:rPr>
      </w:pPr>
      <w:r>
        <w:t xml:space="preserve">   </w:t>
      </w:r>
      <w:r>
        <w:rPr>
          <w:rFonts w:eastAsia="DengXian"/>
        </w:rPr>
        <w:t xml:space="preserve">       type: array</w:t>
      </w:r>
    </w:p>
    <w:p w14:paraId="01E164D5" w14:textId="77777777" w:rsidR="002809BB" w:rsidRDefault="002809BB" w:rsidP="002809BB">
      <w:pPr>
        <w:pStyle w:val="PL"/>
        <w:rPr>
          <w:rFonts w:eastAsia="DengXian"/>
        </w:rPr>
      </w:pPr>
      <w:r>
        <w:rPr>
          <w:rFonts w:eastAsia="DengXian"/>
        </w:rPr>
        <w:t xml:space="preserve">          items:</w:t>
      </w:r>
    </w:p>
    <w:p w14:paraId="3EE5EDFC" w14:textId="77777777" w:rsidR="002809BB" w:rsidRDefault="002809BB" w:rsidP="002809BB">
      <w:pPr>
        <w:pStyle w:val="PL"/>
        <w:rPr>
          <w:rFonts w:eastAsia="DengXian"/>
        </w:rPr>
      </w:pPr>
      <w:r>
        <w:rPr>
          <w:rFonts w:eastAsia="DengXian"/>
        </w:rPr>
        <w:t xml:space="preserve">            type: string</w:t>
      </w:r>
    </w:p>
    <w:p w14:paraId="15E7B5A4" w14:textId="77777777" w:rsidR="002809BB" w:rsidRDefault="002809BB" w:rsidP="002809BB">
      <w:pPr>
        <w:pStyle w:val="PL"/>
        <w:rPr>
          <w:rFonts w:eastAsia="DengXian"/>
        </w:rPr>
      </w:pPr>
      <w:r>
        <w:rPr>
          <w:rFonts w:eastAsia="DengXian"/>
        </w:rPr>
        <w:t xml:space="preserve">          minItems: 1</w:t>
      </w:r>
    </w:p>
    <w:p w14:paraId="75301DEE" w14:textId="77777777" w:rsidR="002809BB" w:rsidRPr="00CD546E" w:rsidRDefault="002809BB" w:rsidP="002809BB">
      <w:pPr>
        <w:pStyle w:val="PL"/>
      </w:pPr>
      <w:r>
        <w:t xml:space="preserve">        </w:t>
      </w:r>
      <w:r w:rsidRPr="00CD546E">
        <w:rPr>
          <w:lang w:eastAsia="zh-CN"/>
        </w:rPr>
        <w:t>easBdlReqs</w:t>
      </w:r>
      <w:r w:rsidRPr="00CD546E">
        <w:t>:</w:t>
      </w:r>
    </w:p>
    <w:p w14:paraId="51F92CFE" w14:textId="77777777" w:rsidR="002809BB" w:rsidRDefault="002809BB" w:rsidP="002809BB">
      <w:pPr>
        <w:pStyle w:val="PL"/>
      </w:pPr>
      <w:r w:rsidRPr="00CD546E">
        <w:t xml:space="preserve">          $ref: '#/components/schemas/E</w:t>
      </w:r>
      <w:r w:rsidRPr="00AE6B1C">
        <w:t>AS</w:t>
      </w:r>
      <w:r w:rsidRPr="00CD546E">
        <w:t>BdlReqs'</w:t>
      </w:r>
    </w:p>
    <w:p w14:paraId="5F3FFE17" w14:textId="77777777" w:rsidR="002809BB" w:rsidRDefault="002809BB" w:rsidP="002809BB">
      <w:pPr>
        <w:pStyle w:val="PL"/>
      </w:pPr>
      <w:r>
        <w:t xml:space="preserve">        </w:t>
      </w:r>
      <w:r>
        <w:rPr>
          <w:lang w:eastAsia="zh-CN"/>
        </w:rPr>
        <w:t>mainEasId</w:t>
      </w:r>
      <w:r>
        <w:t>:</w:t>
      </w:r>
    </w:p>
    <w:p w14:paraId="35038ED3" w14:textId="77777777" w:rsidR="002809BB" w:rsidRPr="00974E4D" w:rsidRDefault="002809BB" w:rsidP="002809BB">
      <w:pPr>
        <w:pStyle w:val="PL"/>
      </w:pPr>
      <w:r>
        <w:t xml:space="preserve">          type: string</w:t>
      </w:r>
    </w:p>
    <w:p w14:paraId="648AFFA7" w14:textId="77777777" w:rsidR="002809BB" w:rsidRDefault="002809BB" w:rsidP="002809BB">
      <w:pPr>
        <w:pStyle w:val="PL"/>
      </w:pPr>
      <w:r>
        <w:t xml:space="preserve">      required:</w:t>
      </w:r>
    </w:p>
    <w:p w14:paraId="437EA30D" w14:textId="77777777" w:rsidR="002809BB" w:rsidRDefault="002809BB" w:rsidP="002809BB">
      <w:pPr>
        <w:pStyle w:val="PL"/>
      </w:pPr>
      <w:r>
        <w:t xml:space="preserve">        - bdlType</w:t>
      </w:r>
    </w:p>
    <w:p w14:paraId="6C420D73" w14:textId="77777777" w:rsidR="002809BB" w:rsidRDefault="002809BB" w:rsidP="002809BB">
      <w:pPr>
        <w:pStyle w:val="PL"/>
        <w:rPr>
          <w:rFonts w:eastAsia="DengXian"/>
        </w:rPr>
      </w:pPr>
      <w:r>
        <w:rPr>
          <w:rFonts w:eastAsia="DengXian"/>
        </w:rPr>
        <w:t xml:space="preserve">      anyOf:</w:t>
      </w:r>
    </w:p>
    <w:p w14:paraId="3D0AEBEA" w14:textId="77777777" w:rsidR="002809BB" w:rsidRDefault="002809BB" w:rsidP="002809BB">
      <w:pPr>
        <w:pStyle w:val="PL"/>
        <w:rPr>
          <w:rFonts w:eastAsia="DengXian"/>
        </w:rPr>
      </w:pPr>
      <w:r>
        <w:rPr>
          <w:rFonts w:eastAsia="DengXian"/>
        </w:rPr>
        <w:t xml:space="preserve">        - required: [</w:t>
      </w:r>
      <w:r>
        <w:t>bdlId</w:t>
      </w:r>
      <w:r w:rsidRPr="00C15DC5">
        <w:rPr>
          <w:rFonts w:eastAsia="DengXian"/>
        </w:rPr>
        <w:t>]</w:t>
      </w:r>
    </w:p>
    <w:p w14:paraId="670942A7" w14:textId="77777777" w:rsidR="002809BB" w:rsidRDefault="002809BB" w:rsidP="002809BB">
      <w:pPr>
        <w:pStyle w:val="PL"/>
        <w:rPr>
          <w:rFonts w:eastAsia="DengXian"/>
        </w:rPr>
      </w:pPr>
      <w:r>
        <w:rPr>
          <w:rFonts w:eastAsia="DengXian"/>
        </w:rPr>
        <w:t xml:space="preserve">        - required: [</w:t>
      </w:r>
      <w:r>
        <w:t>easIdsList</w:t>
      </w:r>
      <w:r>
        <w:rPr>
          <w:rFonts w:eastAsia="DengXian"/>
        </w:rPr>
        <w:t>]</w:t>
      </w:r>
    </w:p>
    <w:p w14:paraId="694EE7EB" w14:textId="77777777" w:rsidR="002809BB" w:rsidRDefault="002809BB" w:rsidP="002809BB">
      <w:pPr>
        <w:pStyle w:val="PL"/>
        <w:rPr>
          <w:rFonts w:eastAsia="DengXian"/>
        </w:rPr>
      </w:pPr>
    </w:p>
    <w:p w14:paraId="132407C1" w14:textId="77777777" w:rsidR="002809BB" w:rsidRDefault="002809BB" w:rsidP="002809BB">
      <w:pPr>
        <w:pStyle w:val="PL"/>
      </w:pPr>
      <w:r>
        <w:t xml:space="preserve">    </w:t>
      </w:r>
      <w:r w:rsidRPr="00B559FC">
        <w:t>EAS</w:t>
      </w:r>
      <w:r>
        <w:t>B</w:t>
      </w:r>
      <w:r w:rsidRPr="00B559FC">
        <w:t>dl</w:t>
      </w:r>
      <w:r>
        <w:t>Reqs:</w:t>
      </w:r>
    </w:p>
    <w:p w14:paraId="684A215F" w14:textId="77777777" w:rsidR="002809BB" w:rsidRDefault="002809BB" w:rsidP="002809BB">
      <w:pPr>
        <w:pStyle w:val="PL"/>
      </w:pPr>
      <w:r>
        <w:t xml:space="preserve">      type: object</w:t>
      </w:r>
    </w:p>
    <w:p w14:paraId="7EEF246E" w14:textId="77777777" w:rsidR="002809BB" w:rsidRDefault="002809BB" w:rsidP="002809BB">
      <w:pPr>
        <w:pStyle w:val="PL"/>
      </w:pPr>
      <w:r>
        <w:t xml:space="preserve">      description: Represents the EAS </w:t>
      </w:r>
      <w:r>
        <w:rPr>
          <w:lang w:eastAsia="zh-CN"/>
        </w:rPr>
        <w:t>bundle</w:t>
      </w:r>
      <w:r>
        <w:t xml:space="preserve"> requirements.</w:t>
      </w:r>
    </w:p>
    <w:p w14:paraId="375597E2" w14:textId="77777777" w:rsidR="002809BB" w:rsidRDefault="002809BB" w:rsidP="002809BB">
      <w:pPr>
        <w:pStyle w:val="PL"/>
      </w:pPr>
      <w:r>
        <w:t xml:space="preserve">      properties:</w:t>
      </w:r>
    </w:p>
    <w:p w14:paraId="69B07FC2" w14:textId="77777777" w:rsidR="002809BB" w:rsidRDefault="002809BB" w:rsidP="002809BB">
      <w:pPr>
        <w:pStyle w:val="PL"/>
      </w:pPr>
      <w:r>
        <w:t xml:space="preserve">        coordinatedEasDisc:</w:t>
      </w:r>
    </w:p>
    <w:p w14:paraId="33221A55" w14:textId="77777777" w:rsidR="002809BB" w:rsidRDefault="002809BB" w:rsidP="002809BB">
      <w:pPr>
        <w:pStyle w:val="PL"/>
      </w:pPr>
      <w:r>
        <w:t xml:space="preserve">          type: boolean</w:t>
      </w:r>
    </w:p>
    <w:p w14:paraId="3E58F516" w14:textId="77777777" w:rsidR="002809BB" w:rsidRDefault="002809BB" w:rsidP="002809BB">
      <w:pPr>
        <w:pStyle w:val="PL"/>
      </w:pPr>
      <w:r>
        <w:t xml:space="preserve">          default: false</w:t>
      </w:r>
    </w:p>
    <w:p w14:paraId="75BF2E65" w14:textId="77777777" w:rsidR="002809BB" w:rsidRDefault="002809BB" w:rsidP="002809BB">
      <w:pPr>
        <w:pStyle w:val="PL"/>
      </w:pPr>
      <w:r>
        <w:t xml:space="preserve">          description: &gt;</w:t>
      </w:r>
    </w:p>
    <w:p w14:paraId="4263DDFD" w14:textId="77777777" w:rsidR="002809BB" w:rsidRDefault="002809BB" w:rsidP="002809BB">
      <w:pPr>
        <w:pStyle w:val="PL"/>
      </w:pPr>
      <w:r>
        <w:t xml:space="preserve">            </w:t>
      </w:r>
      <w:r w:rsidRPr="008D61CA">
        <w:t xml:space="preserve">Set to true </w:t>
      </w:r>
      <w:r>
        <w:t>to indicate that coordianted EAS discovery is required.</w:t>
      </w:r>
    </w:p>
    <w:p w14:paraId="0C481226" w14:textId="77777777" w:rsidR="002809BB" w:rsidRDefault="002809BB" w:rsidP="002809BB">
      <w:pPr>
        <w:pStyle w:val="PL"/>
      </w:pPr>
      <w:r>
        <w:t xml:space="preserve">            </w:t>
      </w:r>
      <w:r w:rsidRPr="008D61CA">
        <w:t xml:space="preserve">Set to </w:t>
      </w:r>
      <w:r>
        <w:t>false</w:t>
      </w:r>
      <w:r w:rsidRPr="008D61CA">
        <w:t xml:space="preserve"> </w:t>
      </w:r>
      <w:r>
        <w:t>to indicate that coordianted EAS discovery is not required.</w:t>
      </w:r>
    </w:p>
    <w:p w14:paraId="43ECEA1C" w14:textId="77777777" w:rsidR="002809BB" w:rsidRDefault="002809BB" w:rsidP="002809BB">
      <w:pPr>
        <w:pStyle w:val="PL"/>
      </w:pPr>
      <w:r>
        <w:t xml:space="preserve">            The default value when this attribute is omitted is false.</w:t>
      </w:r>
    </w:p>
    <w:p w14:paraId="72DE17C0" w14:textId="77777777" w:rsidR="002809BB" w:rsidRDefault="002809BB" w:rsidP="002809BB">
      <w:pPr>
        <w:pStyle w:val="PL"/>
      </w:pPr>
      <w:r>
        <w:t xml:space="preserve">        coordinatedAcr:</w:t>
      </w:r>
    </w:p>
    <w:p w14:paraId="4D4209F3" w14:textId="77777777" w:rsidR="002809BB" w:rsidRDefault="002809BB" w:rsidP="002809BB">
      <w:pPr>
        <w:pStyle w:val="PL"/>
      </w:pPr>
      <w:r>
        <w:t xml:space="preserve">          $ref: '#/components/schemas/CoordinatedAcrReqs'</w:t>
      </w:r>
    </w:p>
    <w:p w14:paraId="79848A03" w14:textId="77777777" w:rsidR="002809BB" w:rsidRDefault="002809BB" w:rsidP="002809BB">
      <w:pPr>
        <w:pStyle w:val="PL"/>
      </w:pPr>
      <w:r>
        <w:t xml:space="preserve">        </w:t>
      </w:r>
      <w:r>
        <w:rPr>
          <w:lang w:eastAsia="zh-CN"/>
        </w:rPr>
        <w:t>affinity</w:t>
      </w:r>
      <w:r>
        <w:t>:</w:t>
      </w:r>
    </w:p>
    <w:p w14:paraId="6CAF9404" w14:textId="77777777" w:rsidR="002809BB" w:rsidRDefault="002809BB" w:rsidP="002809BB">
      <w:pPr>
        <w:pStyle w:val="PL"/>
      </w:pPr>
      <w:r>
        <w:t xml:space="preserve">          $ref: '#/components/schemas/Affinity'</w:t>
      </w:r>
    </w:p>
    <w:p w14:paraId="26CE5245" w14:textId="77777777" w:rsidR="002809BB" w:rsidRDefault="002809BB" w:rsidP="002809BB">
      <w:pPr>
        <w:pStyle w:val="PL"/>
        <w:rPr>
          <w:rFonts w:eastAsia="DengXian"/>
        </w:rPr>
      </w:pPr>
    </w:p>
    <w:p w14:paraId="5436DB6F" w14:textId="77777777" w:rsidR="002809BB" w:rsidRDefault="002809BB" w:rsidP="002809BB">
      <w:pPr>
        <w:pStyle w:val="PL"/>
      </w:pPr>
      <w:r>
        <w:t xml:space="preserve">    CoordinatedAcrReqs:</w:t>
      </w:r>
    </w:p>
    <w:p w14:paraId="578D1E45" w14:textId="77777777" w:rsidR="002809BB" w:rsidRDefault="002809BB" w:rsidP="002809BB">
      <w:pPr>
        <w:pStyle w:val="PL"/>
      </w:pPr>
      <w:r>
        <w:t xml:space="preserve">      type: object</w:t>
      </w:r>
    </w:p>
    <w:p w14:paraId="5BCF1AF3" w14:textId="77777777" w:rsidR="002809BB" w:rsidRDefault="002809BB" w:rsidP="002809BB">
      <w:pPr>
        <w:pStyle w:val="PL"/>
      </w:pPr>
      <w:r>
        <w:t xml:space="preserve">      description: &gt;</w:t>
      </w:r>
    </w:p>
    <w:p w14:paraId="3349CCF8" w14:textId="77777777" w:rsidR="002809BB" w:rsidRDefault="002809BB" w:rsidP="002809BB">
      <w:pPr>
        <w:pStyle w:val="PL"/>
      </w:pPr>
      <w:r>
        <w:rPr>
          <w:rFonts w:cs="Arial"/>
          <w:szCs w:val="18"/>
        </w:rPr>
        <w:t xml:space="preserve">        Represents the coordinated ACR related requirements for an EAS bundle.</w:t>
      </w:r>
    </w:p>
    <w:p w14:paraId="31492721" w14:textId="77777777" w:rsidR="002809BB" w:rsidRDefault="002809BB" w:rsidP="002809BB">
      <w:pPr>
        <w:pStyle w:val="PL"/>
      </w:pPr>
      <w:r>
        <w:t xml:space="preserve">      properties:</w:t>
      </w:r>
    </w:p>
    <w:p w14:paraId="5E6ED914" w14:textId="77777777" w:rsidR="002809BB" w:rsidRDefault="002809BB" w:rsidP="002809BB">
      <w:pPr>
        <w:pStyle w:val="PL"/>
      </w:pPr>
      <w:r>
        <w:t xml:space="preserve">        coordinatedAcrInd:</w:t>
      </w:r>
    </w:p>
    <w:p w14:paraId="5D8AC807" w14:textId="77777777" w:rsidR="002809BB" w:rsidRDefault="002809BB" w:rsidP="002809BB">
      <w:pPr>
        <w:pStyle w:val="PL"/>
      </w:pPr>
      <w:r>
        <w:t xml:space="preserve">          type: boolean</w:t>
      </w:r>
    </w:p>
    <w:p w14:paraId="3028A6BC" w14:textId="77777777" w:rsidR="002809BB" w:rsidRDefault="002809BB" w:rsidP="002809BB">
      <w:pPr>
        <w:pStyle w:val="PL"/>
      </w:pPr>
      <w:r>
        <w:t xml:space="preserve">          default: false</w:t>
      </w:r>
    </w:p>
    <w:p w14:paraId="22914D3F" w14:textId="77777777" w:rsidR="002809BB" w:rsidRDefault="002809BB" w:rsidP="002809BB">
      <w:pPr>
        <w:pStyle w:val="PL"/>
      </w:pPr>
      <w:r>
        <w:t xml:space="preserve">          description: &gt;</w:t>
      </w:r>
    </w:p>
    <w:p w14:paraId="3B4D2049" w14:textId="77777777" w:rsidR="002809BB" w:rsidRDefault="002809BB" w:rsidP="002809BB">
      <w:pPr>
        <w:pStyle w:val="PL"/>
      </w:pPr>
      <w:r>
        <w:t xml:space="preserve">            </w:t>
      </w:r>
      <w:r w:rsidRPr="008D61CA">
        <w:t xml:space="preserve">Set to true </w:t>
      </w:r>
      <w:r>
        <w:t>to indicate that coordianted ACR is required.</w:t>
      </w:r>
    </w:p>
    <w:p w14:paraId="18DC656A" w14:textId="77777777" w:rsidR="002809BB" w:rsidRDefault="002809BB" w:rsidP="002809BB">
      <w:pPr>
        <w:pStyle w:val="PL"/>
      </w:pPr>
      <w:r>
        <w:t xml:space="preserve">            </w:t>
      </w:r>
      <w:r w:rsidRPr="008D61CA">
        <w:t xml:space="preserve">Set to </w:t>
      </w:r>
      <w:r>
        <w:t>false</w:t>
      </w:r>
      <w:r w:rsidRPr="008D61CA">
        <w:t xml:space="preserve"> </w:t>
      </w:r>
      <w:r>
        <w:t>to indicate that coordianted ACR is not required.</w:t>
      </w:r>
    </w:p>
    <w:p w14:paraId="4DE6AE53" w14:textId="77777777" w:rsidR="002809BB" w:rsidRDefault="002809BB" w:rsidP="002809BB">
      <w:pPr>
        <w:pStyle w:val="PL"/>
      </w:pPr>
      <w:r>
        <w:t xml:space="preserve">        failureAction:</w:t>
      </w:r>
    </w:p>
    <w:p w14:paraId="25BA8204" w14:textId="77777777" w:rsidR="002809BB" w:rsidRDefault="002809BB" w:rsidP="002809BB">
      <w:pPr>
        <w:pStyle w:val="PL"/>
      </w:pPr>
      <w:r>
        <w:t xml:space="preserve">          $ref: '#/components/schemas/FailureAction'</w:t>
      </w:r>
    </w:p>
    <w:p w14:paraId="7F1AA173" w14:textId="77777777" w:rsidR="002809BB" w:rsidRDefault="002809BB" w:rsidP="002809BB">
      <w:pPr>
        <w:pStyle w:val="PL"/>
      </w:pPr>
      <w:r>
        <w:t xml:space="preserve">      required:</w:t>
      </w:r>
    </w:p>
    <w:p w14:paraId="3BB0BC5A" w14:textId="77777777" w:rsidR="002809BB" w:rsidRDefault="002809BB" w:rsidP="002809BB">
      <w:pPr>
        <w:pStyle w:val="PL"/>
        <w:rPr>
          <w:rFonts w:eastAsia="DengXian"/>
        </w:rPr>
      </w:pPr>
      <w:r>
        <w:t xml:space="preserve">        - coordinatedAcrInd</w:t>
      </w:r>
    </w:p>
    <w:p w14:paraId="0636A10A" w14:textId="77777777" w:rsidR="002809BB" w:rsidRDefault="002809BB" w:rsidP="002809BB">
      <w:pPr>
        <w:pStyle w:val="PL"/>
        <w:rPr>
          <w:rFonts w:eastAsia="DengXian"/>
        </w:rPr>
      </w:pPr>
    </w:p>
    <w:p w14:paraId="78CCB606" w14:textId="77777777" w:rsidR="002809BB" w:rsidRDefault="002809BB" w:rsidP="002809BB">
      <w:pPr>
        <w:pStyle w:val="PL"/>
        <w:rPr>
          <w:rFonts w:eastAsia="DengXian"/>
        </w:rPr>
      </w:pPr>
      <w:r>
        <w:rPr>
          <w:rFonts w:eastAsia="DengXian"/>
        </w:rPr>
        <w:t xml:space="preserve">    </w:t>
      </w:r>
      <w:r>
        <w:rPr>
          <w:lang w:eastAsia="ja-JP"/>
        </w:rPr>
        <w:t>EndPoint</w:t>
      </w:r>
      <w:r>
        <w:rPr>
          <w:rFonts w:eastAsia="DengXian"/>
        </w:rPr>
        <w:t>:</w:t>
      </w:r>
    </w:p>
    <w:p w14:paraId="607009A0" w14:textId="77777777" w:rsidR="002809BB" w:rsidRDefault="002809BB" w:rsidP="002809BB">
      <w:pPr>
        <w:pStyle w:val="PL"/>
        <w:rPr>
          <w:rFonts w:eastAsia="DengXian"/>
        </w:rPr>
      </w:pPr>
      <w:r>
        <w:rPr>
          <w:rFonts w:eastAsia="DengXian"/>
        </w:rPr>
        <w:t xml:space="preserve">      type: object</w:t>
      </w:r>
    </w:p>
    <w:p w14:paraId="452E2C4C" w14:textId="3FD5A6D8" w:rsidR="002809BB" w:rsidRDefault="002809BB" w:rsidP="002809BB">
      <w:pPr>
        <w:pStyle w:val="PL"/>
        <w:rPr>
          <w:rFonts w:eastAsia="DengXian"/>
        </w:rPr>
      </w:pPr>
      <w:r>
        <w:t xml:space="preserve">      description: Represents the end point information.</w:t>
      </w:r>
    </w:p>
    <w:p w14:paraId="17662C0A" w14:textId="77777777" w:rsidR="002809BB" w:rsidRDefault="002809BB" w:rsidP="002809BB">
      <w:pPr>
        <w:pStyle w:val="PL"/>
        <w:rPr>
          <w:rFonts w:eastAsia="DengXian"/>
        </w:rPr>
      </w:pPr>
      <w:r>
        <w:rPr>
          <w:rFonts w:eastAsia="DengXian"/>
        </w:rPr>
        <w:t xml:space="preserve">      properties:</w:t>
      </w:r>
    </w:p>
    <w:p w14:paraId="45B43999" w14:textId="77777777" w:rsidR="002809BB" w:rsidRDefault="002809BB" w:rsidP="002809BB">
      <w:pPr>
        <w:pStyle w:val="PL"/>
        <w:rPr>
          <w:rFonts w:eastAsia="DengXian"/>
        </w:rPr>
      </w:pPr>
      <w:r>
        <w:rPr>
          <w:rFonts w:eastAsia="DengXian"/>
        </w:rPr>
        <w:t xml:space="preserve">        fqdn:</w:t>
      </w:r>
    </w:p>
    <w:p w14:paraId="2E1284BD" w14:textId="77777777" w:rsidR="002809BB" w:rsidRDefault="002809BB" w:rsidP="002809BB">
      <w:pPr>
        <w:pStyle w:val="PL"/>
      </w:pPr>
      <w:r>
        <w:t xml:space="preserve">          $ref: 'TS29571_CommonData.yaml#/components/schemas/Fqdn'</w:t>
      </w:r>
    </w:p>
    <w:p w14:paraId="177B1E8E" w14:textId="77777777" w:rsidR="002809BB" w:rsidRDefault="002809BB" w:rsidP="002809BB">
      <w:pPr>
        <w:pStyle w:val="PL"/>
        <w:rPr>
          <w:rFonts w:eastAsia="DengXian"/>
        </w:rPr>
      </w:pPr>
      <w:r>
        <w:rPr>
          <w:rFonts w:eastAsia="DengXian"/>
        </w:rPr>
        <w:t xml:space="preserve">        ipv4Addrs:</w:t>
      </w:r>
    </w:p>
    <w:p w14:paraId="694FE388" w14:textId="77777777" w:rsidR="002809BB" w:rsidRDefault="002809BB" w:rsidP="002809BB">
      <w:pPr>
        <w:pStyle w:val="PL"/>
        <w:rPr>
          <w:rFonts w:eastAsia="DengXian"/>
        </w:rPr>
      </w:pPr>
      <w:r>
        <w:rPr>
          <w:rFonts w:eastAsia="DengXian"/>
        </w:rPr>
        <w:t xml:space="preserve">          type: array</w:t>
      </w:r>
    </w:p>
    <w:p w14:paraId="38D8D038" w14:textId="77777777" w:rsidR="002809BB" w:rsidRDefault="002809BB" w:rsidP="002809BB">
      <w:pPr>
        <w:pStyle w:val="PL"/>
        <w:rPr>
          <w:rFonts w:eastAsia="DengXian"/>
        </w:rPr>
      </w:pPr>
      <w:r>
        <w:rPr>
          <w:rFonts w:eastAsia="DengXian"/>
        </w:rPr>
        <w:t xml:space="preserve">          items:</w:t>
      </w:r>
    </w:p>
    <w:p w14:paraId="70B8B8D3" w14:textId="77777777" w:rsidR="002809BB" w:rsidRDefault="002809BB" w:rsidP="002809BB">
      <w:pPr>
        <w:pStyle w:val="PL"/>
        <w:rPr>
          <w:rFonts w:eastAsia="DengXian"/>
        </w:rPr>
      </w:pPr>
      <w:r>
        <w:rPr>
          <w:rFonts w:eastAsia="DengXian"/>
        </w:rPr>
        <w:t xml:space="preserve">            $ref: </w:t>
      </w:r>
      <w:r>
        <w:t>'TS29122_CommonData.yaml#/components/schemas/Ipv4Addr'</w:t>
      </w:r>
    </w:p>
    <w:p w14:paraId="7997779A" w14:textId="77777777" w:rsidR="002809BB" w:rsidRDefault="002809BB" w:rsidP="002809BB">
      <w:pPr>
        <w:pStyle w:val="PL"/>
        <w:rPr>
          <w:rFonts w:eastAsia="DengXian"/>
        </w:rPr>
      </w:pPr>
      <w:r>
        <w:rPr>
          <w:rFonts w:eastAsia="DengXian"/>
        </w:rPr>
        <w:t xml:space="preserve">          minItems: 1</w:t>
      </w:r>
    </w:p>
    <w:p w14:paraId="42D44003" w14:textId="77777777" w:rsidR="002809BB" w:rsidRDefault="002809BB" w:rsidP="002809BB">
      <w:pPr>
        <w:pStyle w:val="PL"/>
        <w:rPr>
          <w:rFonts w:cs="Arial"/>
          <w:szCs w:val="18"/>
        </w:rPr>
      </w:pPr>
      <w:r>
        <w:rPr>
          <w:rFonts w:eastAsia="DengXian"/>
        </w:rPr>
        <w:t xml:space="preserve">          description: </w:t>
      </w:r>
      <w:r>
        <w:rPr>
          <w:rFonts w:cs="Arial"/>
          <w:szCs w:val="18"/>
        </w:rPr>
        <w:t>IPv4 addresses of the edge server.</w:t>
      </w:r>
    </w:p>
    <w:p w14:paraId="63A890AC" w14:textId="77777777" w:rsidR="002809BB" w:rsidRDefault="002809BB" w:rsidP="002809BB">
      <w:pPr>
        <w:pStyle w:val="PL"/>
        <w:rPr>
          <w:rFonts w:eastAsia="DengXian"/>
        </w:rPr>
      </w:pPr>
      <w:r>
        <w:rPr>
          <w:rFonts w:eastAsia="DengXian"/>
        </w:rPr>
        <w:t xml:space="preserve">        ipv6Addrs:</w:t>
      </w:r>
    </w:p>
    <w:p w14:paraId="54C311AA" w14:textId="77777777" w:rsidR="002809BB" w:rsidRDefault="002809BB" w:rsidP="002809BB">
      <w:pPr>
        <w:pStyle w:val="PL"/>
        <w:rPr>
          <w:rFonts w:eastAsia="DengXian"/>
        </w:rPr>
      </w:pPr>
      <w:r>
        <w:rPr>
          <w:rFonts w:eastAsia="DengXian"/>
        </w:rPr>
        <w:t xml:space="preserve">          type: array</w:t>
      </w:r>
    </w:p>
    <w:p w14:paraId="5A899846" w14:textId="77777777" w:rsidR="002809BB" w:rsidRDefault="002809BB" w:rsidP="002809BB">
      <w:pPr>
        <w:pStyle w:val="PL"/>
        <w:rPr>
          <w:rFonts w:eastAsia="DengXian"/>
        </w:rPr>
      </w:pPr>
      <w:r>
        <w:rPr>
          <w:rFonts w:eastAsia="DengXian"/>
        </w:rPr>
        <w:t xml:space="preserve">          items:</w:t>
      </w:r>
    </w:p>
    <w:p w14:paraId="6BA39662" w14:textId="77777777" w:rsidR="002809BB" w:rsidRDefault="002809BB" w:rsidP="002809BB">
      <w:pPr>
        <w:pStyle w:val="PL"/>
        <w:rPr>
          <w:rFonts w:eastAsia="DengXian"/>
        </w:rPr>
      </w:pPr>
      <w:r>
        <w:rPr>
          <w:rFonts w:eastAsia="DengXian"/>
        </w:rPr>
        <w:t xml:space="preserve">            $ref: </w:t>
      </w:r>
      <w:r>
        <w:t>'TS29122_CommonData.yaml#/components/schemas/Ipv6Addr'</w:t>
      </w:r>
    </w:p>
    <w:p w14:paraId="7DCD2F73" w14:textId="77777777" w:rsidR="002809BB" w:rsidRDefault="002809BB" w:rsidP="002809BB">
      <w:pPr>
        <w:pStyle w:val="PL"/>
        <w:rPr>
          <w:rFonts w:eastAsia="DengXian"/>
        </w:rPr>
      </w:pPr>
      <w:r>
        <w:rPr>
          <w:rFonts w:eastAsia="DengXian"/>
        </w:rPr>
        <w:t xml:space="preserve">          minItems: 1</w:t>
      </w:r>
    </w:p>
    <w:p w14:paraId="43A246BD" w14:textId="77777777" w:rsidR="002809BB" w:rsidRDefault="002809BB" w:rsidP="002809BB">
      <w:pPr>
        <w:pStyle w:val="PL"/>
        <w:rPr>
          <w:rFonts w:cs="Arial"/>
          <w:szCs w:val="18"/>
        </w:rPr>
      </w:pPr>
      <w:r>
        <w:rPr>
          <w:rFonts w:eastAsia="DengXian"/>
        </w:rPr>
        <w:t xml:space="preserve">          description: </w:t>
      </w:r>
      <w:r>
        <w:rPr>
          <w:rFonts w:cs="Arial"/>
          <w:szCs w:val="18"/>
        </w:rPr>
        <w:t>IPv6 addresses of the edge server.</w:t>
      </w:r>
    </w:p>
    <w:p w14:paraId="43809328" w14:textId="77777777" w:rsidR="002809BB" w:rsidRDefault="002809BB" w:rsidP="002809BB">
      <w:pPr>
        <w:pStyle w:val="PL"/>
        <w:rPr>
          <w:rFonts w:eastAsia="DengXian"/>
        </w:rPr>
      </w:pPr>
      <w:r>
        <w:rPr>
          <w:rFonts w:eastAsia="DengXian"/>
        </w:rPr>
        <w:t xml:space="preserve">        uri:</w:t>
      </w:r>
    </w:p>
    <w:p w14:paraId="369A3ED9" w14:textId="77777777" w:rsidR="002809BB" w:rsidRDefault="002809BB" w:rsidP="002809BB">
      <w:pPr>
        <w:pStyle w:val="PL"/>
        <w:rPr>
          <w:rFonts w:cs="Arial"/>
          <w:szCs w:val="18"/>
        </w:rPr>
      </w:pPr>
      <w:r>
        <w:rPr>
          <w:rFonts w:eastAsia="DengXian"/>
        </w:rPr>
        <w:t xml:space="preserve">          $ref: </w:t>
      </w:r>
      <w:r>
        <w:t>'TS29122_CommonData.yaml#/components/schemas/Uri'</w:t>
      </w:r>
    </w:p>
    <w:p w14:paraId="5669D216" w14:textId="77777777" w:rsidR="002809BB" w:rsidRDefault="002809BB" w:rsidP="002809BB">
      <w:pPr>
        <w:pStyle w:val="PL"/>
        <w:rPr>
          <w:rFonts w:eastAsia="DengXian"/>
        </w:rPr>
      </w:pPr>
      <w:r>
        <w:rPr>
          <w:rFonts w:eastAsia="DengXian"/>
        </w:rPr>
        <w:t xml:space="preserve">      oneOf:</w:t>
      </w:r>
    </w:p>
    <w:p w14:paraId="34AD8C3B" w14:textId="77777777" w:rsidR="002809BB" w:rsidRDefault="002809BB" w:rsidP="002809BB">
      <w:pPr>
        <w:pStyle w:val="PL"/>
        <w:rPr>
          <w:rFonts w:eastAsia="DengXian"/>
        </w:rPr>
      </w:pPr>
      <w:r>
        <w:rPr>
          <w:rFonts w:eastAsia="DengXian"/>
        </w:rPr>
        <w:t xml:space="preserve">        - required: [uri</w:t>
      </w:r>
      <w:r w:rsidRPr="00C15DC5">
        <w:rPr>
          <w:rFonts w:eastAsia="DengXian"/>
        </w:rPr>
        <w:t>]</w:t>
      </w:r>
    </w:p>
    <w:p w14:paraId="00E97F0A" w14:textId="77777777" w:rsidR="002809BB" w:rsidRDefault="002809BB" w:rsidP="002809BB">
      <w:pPr>
        <w:pStyle w:val="PL"/>
        <w:rPr>
          <w:rFonts w:eastAsia="DengXian"/>
        </w:rPr>
      </w:pPr>
      <w:r>
        <w:rPr>
          <w:rFonts w:eastAsia="DengXian"/>
        </w:rPr>
        <w:t xml:space="preserve">        - required: [fqdn]</w:t>
      </w:r>
    </w:p>
    <w:p w14:paraId="18BB60AD" w14:textId="77777777" w:rsidR="002809BB" w:rsidRDefault="002809BB" w:rsidP="002809BB">
      <w:pPr>
        <w:pStyle w:val="PL"/>
        <w:rPr>
          <w:rFonts w:eastAsia="DengXian"/>
        </w:rPr>
      </w:pPr>
      <w:r>
        <w:rPr>
          <w:rFonts w:eastAsia="DengXian"/>
        </w:rPr>
        <w:t xml:space="preserve">        - required: [ipv4Addrs]</w:t>
      </w:r>
    </w:p>
    <w:p w14:paraId="67788F9C" w14:textId="77777777" w:rsidR="002809BB" w:rsidRDefault="002809BB" w:rsidP="002809BB">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1920EF7F" w14:textId="77777777" w:rsidR="00D15FE6" w:rsidRDefault="00D15FE6" w:rsidP="00D15FE6">
      <w:pPr>
        <w:spacing w:after="0"/>
        <w:rPr>
          <w:rFonts w:ascii="Courier New" w:eastAsia="DengXian" w:hAnsi="Courier New"/>
          <w:noProof/>
          <w:sz w:val="16"/>
        </w:rPr>
      </w:pPr>
    </w:p>
    <w:p w14:paraId="1F90A1F2" w14:textId="77777777" w:rsidR="00D15FE6" w:rsidRDefault="00D15FE6" w:rsidP="00D15FE6">
      <w:pPr>
        <w:pStyle w:val="PL"/>
      </w:pPr>
      <w:r>
        <w:t xml:space="preserve">    AssociatedDevice:</w:t>
      </w:r>
    </w:p>
    <w:p w14:paraId="0AA18D58" w14:textId="77777777" w:rsidR="00D15FE6" w:rsidRDefault="00D15FE6" w:rsidP="00D15FE6">
      <w:pPr>
        <w:pStyle w:val="PL"/>
      </w:pPr>
      <w:r>
        <w:t xml:space="preserve">      type: object</w:t>
      </w:r>
    </w:p>
    <w:p w14:paraId="72B826EF" w14:textId="77777777" w:rsidR="00D15FE6" w:rsidRDefault="00D15FE6" w:rsidP="00D15FE6">
      <w:pPr>
        <w:pStyle w:val="PL"/>
      </w:pPr>
      <w:r>
        <w:t xml:space="preserve">      description: </w:t>
      </w:r>
      <w:r>
        <w:rPr>
          <w:rFonts w:cs="Arial"/>
          <w:szCs w:val="18"/>
        </w:rPr>
        <w:t>Represents the associated device along with the UE.</w:t>
      </w:r>
    </w:p>
    <w:p w14:paraId="1DBA80FC" w14:textId="77777777" w:rsidR="00D15FE6" w:rsidRDefault="00D15FE6" w:rsidP="00D15FE6">
      <w:pPr>
        <w:pStyle w:val="PL"/>
      </w:pPr>
      <w:r>
        <w:t xml:space="preserve">      properties:</w:t>
      </w:r>
    </w:p>
    <w:p w14:paraId="16F2F53A" w14:textId="77777777" w:rsidR="00D15FE6" w:rsidRDefault="00D15FE6" w:rsidP="00D15FE6">
      <w:pPr>
        <w:pStyle w:val="PL"/>
      </w:pPr>
      <w:r>
        <w:t xml:space="preserve">        devInfo:</w:t>
      </w:r>
    </w:p>
    <w:p w14:paraId="01B675F6" w14:textId="77777777" w:rsidR="00D15FE6" w:rsidRDefault="00D15FE6" w:rsidP="00D15FE6">
      <w:pPr>
        <w:pStyle w:val="PL"/>
      </w:pPr>
      <w:r>
        <w:t xml:space="preserve">          type: string</w:t>
      </w:r>
    </w:p>
    <w:p w14:paraId="4FD80135" w14:textId="77777777" w:rsidR="00D15FE6" w:rsidRDefault="00D15FE6" w:rsidP="00D15FE6">
      <w:pPr>
        <w:pStyle w:val="PL"/>
      </w:pPr>
      <w:r>
        <w:t xml:space="preserve">        devType:</w:t>
      </w:r>
    </w:p>
    <w:p w14:paraId="2CB339DB" w14:textId="77777777" w:rsidR="00D15FE6" w:rsidRDefault="00D15FE6" w:rsidP="00D15FE6">
      <w:pPr>
        <w:pStyle w:val="PL"/>
      </w:pPr>
      <w:r>
        <w:rPr>
          <w:rFonts w:eastAsia="DengXian"/>
        </w:rPr>
        <w:t xml:space="preserve">          $ref: </w:t>
      </w:r>
      <w:r>
        <w:t>'#/components/schemas/DeviceType'</w:t>
      </w:r>
    </w:p>
    <w:p w14:paraId="72BF4ABE" w14:textId="77777777" w:rsidR="00D15FE6" w:rsidRDefault="00D15FE6" w:rsidP="00D15FE6">
      <w:pPr>
        <w:pStyle w:val="PL"/>
        <w:rPr>
          <w:rFonts w:eastAsia="DengXian"/>
        </w:rPr>
      </w:pPr>
      <w:r>
        <w:rPr>
          <w:rFonts w:eastAsia="DengXian"/>
        </w:rPr>
        <w:t xml:space="preserve">      anyOf:</w:t>
      </w:r>
    </w:p>
    <w:p w14:paraId="2FA3401A" w14:textId="77777777" w:rsidR="00D15FE6" w:rsidRDefault="00D15FE6" w:rsidP="00D15FE6">
      <w:pPr>
        <w:pStyle w:val="PL"/>
        <w:rPr>
          <w:rFonts w:eastAsia="DengXian"/>
        </w:rPr>
      </w:pPr>
      <w:r>
        <w:rPr>
          <w:rFonts w:eastAsia="DengXian"/>
        </w:rPr>
        <w:t xml:space="preserve">        - required: [devInfo</w:t>
      </w:r>
      <w:r w:rsidRPr="00C15DC5">
        <w:rPr>
          <w:rFonts w:eastAsia="DengXian"/>
        </w:rPr>
        <w:t>]</w:t>
      </w:r>
    </w:p>
    <w:p w14:paraId="24DF00A3" w14:textId="77777777" w:rsidR="00D15FE6" w:rsidRDefault="00D15FE6" w:rsidP="00D15FE6">
      <w:pPr>
        <w:pStyle w:val="PL"/>
        <w:rPr>
          <w:rFonts w:eastAsia="DengXian"/>
        </w:rPr>
      </w:pPr>
      <w:r>
        <w:rPr>
          <w:rFonts w:eastAsia="DengXian"/>
        </w:rPr>
        <w:t xml:space="preserve">        - required: [devType]</w:t>
      </w:r>
    </w:p>
    <w:p w14:paraId="3C23938F" w14:textId="77777777" w:rsidR="00D15FE6" w:rsidRDefault="00D15FE6" w:rsidP="002809BB">
      <w:pPr>
        <w:spacing w:after="0"/>
        <w:rPr>
          <w:rFonts w:ascii="Courier New" w:eastAsia="DengXian" w:hAnsi="Courier New"/>
          <w:noProof/>
          <w:sz w:val="16"/>
        </w:rPr>
      </w:pPr>
    </w:p>
    <w:p w14:paraId="48F132D9" w14:textId="77777777" w:rsidR="002809BB" w:rsidRDefault="002809BB" w:rsidP="002809BB">
      <w:pPr>
        <w:pStyle w:val="PL"/>
      </w:pPr>
      <w:r>
        <w:t xml:space="preserve">    PermissionLevel:</w:t>
      </w:r>
    </w:p>
    <w:p w14:paraId="68388CDD" w14:textId="77777777" w:rsidR="002809BB" w:rsidRDefault="002809BB" w:rsidP="002809BB">
      <w:pPr>
        <w:pStyle w:val="PL"/>
      </w:pPr>
      <w:r>
        <w:t xml:space="preserve">      anyOf:</w:t>
      </w:r>
    </w:p>
    <w:p w14:paraId="5C80F8EA" w14:textId="77777777" w:rsidR="002809BB" w:rsidRDefault="002809BB" w:rsidP="002809BB">
      <w:pPr>
        <w:pStyle w:val="PL"/>
      </w:pPr>
      <w:r>
        <w:t xml:space="preserve">      - type: string</w:t>
      </w:r>
    </w:p>
    <w:p w14:paraId="5ADA01CC" w14:textId="77777777" w:rsidR="002809BB" w:rsidRDefault="002809BB" w:rsidP="002809BB">
      <w:pPr>
        <w:pStyle w:val="PL"/>
      </w:pPr>
      <w:r>
        <w:t xml:space="preserve">        enum:</w:t>
      </w:r>
    </w:p>
    <w:p w14:paraId="7883D250" w14:textId="77777777" w:rsidR="002809BB" w:rsidRDefault="002809BB" w:rsidP="002809BB">
      <w:pPr>
        <w:pStyle w:val="PL"/>
      </w:pPr>
      <w:r>
        <w:t xml:space="preserve">          - TRIAL</w:t>
      </w:r>
    </w:p>
    <w:p w14:paraId="742833C8" w14:textId="77777777" w:rsidR="002809BB" w:rsidRDefault="002809BB" w:rsidP="002809BB">
      <w:pPr>
        <w:pStyle w:val="PL"/>
        <w:rPr>
          <w:lang w:eastAsia="zh-CN"/>
        </w:rPr>
      </w:pPr>
      <w:r>
        <w:t xml:space="preserve">          - </w:t>
      </w:r>
      <w:r>
        <w:rPr>
          <w:lang w:eastAsia="zh-CN"/>
        </w:rPr>
        <w:t>GOLD</w:t>
      </w:r>
    </w:p>
    <w:p w14:paraId="45576F13" w14:textId="77777777" w:rsidR="002809BB" w:rsidRDefault="002809BB" w:rsidP="002809BB">
      <w:pPr>
        <w:pStyle w:val="PL"/>
        <w:rPr>
          <w:lang w:eastAsia="zh-CN"/>
        </w:rPr>
      </w:pPr>
      <w:r>
        <w:t xml:space="preserve">          - </w:t>
      </w:r>
      <w:r>
        <w:rPr>
          <w:lang w:eastAsia="zh-CN"/>
        </w:rPr>
        <w:t>SILVER</w:t>
      </w:r>
    </w:p>
    <w:p w14:paraId="464D09A3" w14:textId="77777777" w:rsidR="002809BB" w:rsidRDefault="002809BB" w:rsidP="002809BB">
      <w:pPr>
        <w:pStyle w:val="PL"/>
      </w:pPr>
      <w:r>
        <w:t xml:space="preserve">          - </w:t>
      </w:r>
      <w:r>
        <w:rPr>
          <w:lang w:eastAsia="zh-CN"/>
        </w:rPr>
        <w:t>OTHER</w:t>
      </w:r>
    </w:p>
    <w:p w14:paraId="147794F9" w14:textId="77777777" w:rsidR="002809BB" w:rsidRDefault="002809BB" w:rsidP="002809BB">
      <w:pPr>
        <w:pStyle w:val="PL"/>
      </w:pPr>
      <w:r>
        <w:t xml:space="preserve">      - type: string</w:t>
      </w:r>
    </w:p>
    <w:p w14:paraId="4A9AD75E" w14:textId="77777777" w:rsidR="002809BB" w:rsidRDefault="002809BB" w:rsidP="002809BB">
      <w:pPr>
        <w:pStyle w:val="PL"/>
      </w:pPr>
      <w:r>
        <w:t xml:space="preserve">        description: &gt;</w:t>
      </w:r>
    </w:p>
    <w:p w14:paraId="314512DB" w14:textId="77777777" w:rsidR="002809BB" w:rsidRDefault="002809BB" w:rsidP="002809BB">
      <w:pPr>
        <w:pStyle w:val="PL"/>
      </w:pPr>
      <w:r>
        <w:t xml:space="preserve">          This string provides forward-compatibility with future</w:t>
      </w:r>
    </w:p>
    <w:p w14:paraId="41F13001" w14:textId="77777777" w:rsidR="002809BB" w:rsidRDefault="002809BB" w:rsidP="002809BB">
      <w:pPr>
        <w:pStyle w:val="PL"/>
      </w:pPr>
      <w:r>
        <w:t xml:space="preserve">          extensions to the enumeration but is not used to encode</w:t>
      </w:r>
    </w:p>
    <w:p w14:paraId="5CCB6509" w14:textId="77777777" w:rsidR="002809BB" w:rsidRDefault="002809BB" w:rsidP="002809BB">
      <w:pPr>
        <w:pStyle w:val="PL"/>
      </w:pPr>
      <w:r>
        <w:t xml:space="preserve">          content defined in the present version of this API.</w:t>
      </w:r>
    </w:p>
    <w:p w14:paraId="01EFFFD6" w14:textId="77777777" w:rsidR="002809BB" w:rsidRDefault="002809BB" w:rsidP="002809BB">
      <w:pPr>
        <w:pStyle w:val="PL"/>
      </w:pPr>
      <w:r>
        <w:t xml:space="preserve">      description: |</w:t>
      </w:r>
    </w:p>
    <w:p w14:paraId="6F3667FE" w14:textId="026E73A8" w:rsidR="002809BB" w:rsidRDefault="002809BB" w:rsidP="002809BB">
      <w:pPr>
        <w:pStyle w:val="PL"/>
      </w:pPr>
      <w:r>
        <w:t xml:space="preserve">        Indicates the level of service permissions.  </w:t>
      </w:r>
    </w:p>
    <w:p w14:paraId="15405E69" w14:textId="77777777" w:rsidR="002809BB" w:rsidRDefault="002809BB" w:rsidP="002809BB">
      <w:pPr>
        <w:pStyle w:val="PL"/>
      </w:pPr>
      <w:r>
        <w:t xml:space="preserve">        Possible values are:</w:t>
      </w:r>
    </w:p>
    <w:p w14:paraId="6172922C" w14:textId="77777777" w:rsidR="002809BB" w:rsidRDefault="002809BB" w:rsidP="002809BB">
      <w:pPr>
        <w:pStyle w:val="PL"/>
      </w:pPr>
      <w:r>
        <w:t xml:space="preserve">        - TRIAL: Level of service permission supported is TRIAL</w:t>
      </w:r>
      <w:r>
        <w:rPr>
          <w:lang w:eastAsia="zh-CN"/>
        </w:rPr>
        <w:t>.</w:t>
      </w:r>
    </w:p>
    <w:p w14:paraId="035E8C63" w14:textId="77777777" w:rsidR="002809BB" w:rsidRDefault="002809BB" w:rsidP="002809BB">
      <w:pPr>
        <w:pStyle w:val="PL"/>
        <w:rPr>
          <w:lang w:eastAsia="zh-CN"/>
        </w:rPr>
      </w:pPr>
      <w:r>
        <w:t xml:space="preserve">        - </w:t>
      </w:r>
      <w:r>
        <w:rPr>
          <w:lang w:eastAsia="zh-CN"/>
        </w:rPr>
        <w:t>GOLD</w:t>
      </w:r>
      <w:r>
        <w:t>: Level of service permission supported is GOLD</w:t>
      </w:r>
      <w:r>
        <w:rPr>
          <w:lang w:eastAsia="zh-CN"/>
        </w:rPr>
        <w:t>.</w:t>
      </w:r>
    </w:p>
    <w:p w14:paraId="5D3C62BE" w14:textId="77777777" w:rsidR="002809BB" w:rsidRDefault="002809BB" w:rsidP="002809BB">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70A4F660" w14:textId="77777777" w:rsidR="002809BB" w:rsidRDefault="002809BB" w:rsidP="002809BB">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52E5CB19" w14:textId="6011CB79" w:rsidR="0094697A" w:rsidRDefault="0094697A" w:rsidP="00CF15F1">
      <w:pPr>
        <w:pStyle w:val="PL"/>
        <w:rPr>
          <w:noProof/>
          <w:lang w:eastAsia="zh-CN"/>
        </w:rPr>
      </w:pP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lang w:eastAsia="zh-CN"/>
        </w:rPr>
      </w:pPr>
      <w:r>
        <w:t xml:space="preserve">          ACR is not failed</w:t>
      </w:r>
      <w:r>
        <w:rPr>
          <w:lang w:eastAsia="zh-CN"/>
        </w:rPr>
        <w:t>.</w:t>
      </w:r>
    </w:p>
    <w:p w14:paraId="1E6E645A" w14:textId="77777777" w:rsidR="00DF7BE1" w:rsidRDefault="00DF7BE1" w:rsidP="00DF7BE1">
      <w:pPr>
        <w:pStyle w:val="PL"/>
        <w:rPr>
          <w:lang w:eastAsia="zh-CN"/>
        </w:rPr>
      </w:pPr>
    </w:p>
    <w:p w14:paraId="0C0C8BF8" w14:textId="77777777" w:rsidR="00DF7BE1" w:rsidRDefault="00DF7BE1" w:rsidP="00DF7BE1">
      <w:pPr>
        <w:pStyle w:val="PL"/>
      </w:pPr>
      <w:r>
        <w:t xml:space="preserve">    EASStatus:</w:t>
      </w:r>
    </w:p>
    <w:p w14:paraId="58625035" w14:textId="77777777" w:rsidR="00DF7BE1" w:rsidRDefault="00DF7BE1" w:rsidP="00DF7BE1">
      <w:pPr>
        <w:pStyle w:val="PL"/>
      </w:pPr>
      <w:r>
        <w:t xml:space="preserve">      anyOf:</w:t>
      </w:r>
    </w:p>
    <w:p w14:paraId="4EABD40D" w14:textId="77777777" w:rsidR="00DF7BE1" w:rsidRDefault="00DF7BE1" w:rsidP="00DF7BE1">
      <w:pPr>
        <w:pStyle w:val="PL"/>
      </w:pPr>
      <w:r>
        <w:t xml:space="preserve">      - type: string</w:t>
      </w:r>
    </w:p>
    <w:p w14:paraId="30F2C58C" w14:textId="77777777" w:rsidR="00DF7BE1" w:rsidRDefault="00DF7BE1" w:rsidP="00DF7BE1">
      <w:pPr>
        <w:pStyle w:val="PL"/>
      </w:pPr>
      <w:r>
        <w:t xml:space="preserve">        enum:</w:t>
      </w:r>
    </w:p>
    <w:p w14:paraId="6C9168FE" w14:textId="77777777" w:rsidR="00DF7BE1" w:rsidRDefault="00DF7BE1" w:rsidP="00DF7BE1">
      <w:pPr>
        <w:pStyle w:val="PL"/>
      </w:pPr>
      <w:r>
        <w:t xml:space="preserve">          - ENABLED</w:t>
      </w:r>
    </w:p>
    <w:p w14:paraId="2175D003" w14:textId="77777777" w:rsidR="00DF7BE1" w:rsidRDefault="00DF7BE1" w:rsidP="00DF7BE1">
      <w:pPr>
        <w:pStyle w:val="PL"/>
      </w:pPr>
      <w:r>
        <w:t xml:space="preserve">          - DISABLED</w:t>
      </w:r>
    </w:p>
    <w:p w14:paraId="3FB9C0C2" w14:textId="77777777" w:rsidR="00DF7BE1" w:rsidRDefault="00DF7BE1" w:rsidP="00DF7BE1">
      <w:pPr>
        <w:pStyle w:val="PL"/>
      </w:pPr>
      <w:r>
        <w:t xml:space="preserve">          - OVERLOAD_WARNING</w:t>
      </w:r>
    </w:p>
    <w:p w14:paraId="542498C2" w14:textId="77777777" w:rsidR="00DF7BE1" w:rsidRDefault="00DF7BE1" w:rsidP="00DF7BE1">
      <w:pPr>
        <w:pStyle w:val="PL"/>
      </w:pPr>
      <w:r>
        <w:t xml:space="preserve">          - OTHER</w:t>
      </w:r>
    </w:p>
    <w:p w14:paraId="1B0532DB" w14:textId="77777777" w:rsidR="00DF7BE1" w:rsidRDefault="00DF7BE1" w:rsidP="00DF7BE1">
      <w:pPr>
        <w:pStyle w:val="PL"/>
      </w:pPr>
      <w:r>
        <w:t xml:space="preserve">      - type: string</w:t>
      </w:r>
    </w:p>
    <w:p w14:paraId="317CB002" w14:textId="77777777" w:rsidR="00DF7BE1" w:rsidRDefault="00DF7BE1" w:rsidP="00DF7BE1">
      <w:pPr>
        <w:pStyle w:val="PL"/>
      </w:pPr>
      <w:r>
        <w:t xml:space="preserve">        description: &gt;</w:t>
      </w:r>
    </w:p>
    <w:p w14:paraId="17791C43" w14:textId="77777777" w:rsidR="00DF7BE1" w:rsidRDefault="00DF7BE1" w:rsidP="00DF7BE1">
      <w:pPr>
        <w:pStyle w:val="PL"/>
      </w:pPr>
      <w:r>
        <w:t xml:space="preserve">          This string provides forward-compatibility with future</w:t>
      </w:r>
      <w:r w:rsidRPr="00BC762C">
        <w:t xml:space="preserve"> </w:t>
      </w:r>
      <w:r>
        <w:t>extensions to the enumeration and</w:t>
      </w:r>
    </w:p>
    <w:p w14:paraId="1C3E0085" w14:textId="77777777" w:rsidR="00DF7BE1" w:rsidRDefault="00DF7BE1" w:rsidP="00DF7BE1">
      <w:pPr>
        <w:pStyle w:val="PL"/>
      </w:pPr>
      <w:r>
        <w:t xml:space="preserve">          is not used to encode</w:t>
      </w:r>
      <w:r w:rsidRPr="00BC762C">
        <w:t xml:space="preserve"> </w:t>
      </w:r>
      <w:r>
        <w:t>content defined in the present version of this API.</w:t>
      </w:r>
    </w:p>
    <w:p w14:paraId="11A6C16A" w14:textId="77777777" w:rsidR="00DF7BE1" w:rsidRDefault="00DF7BE1" w:rsidP="00DF7BE1">
      <w:pPr>
        <w:pStyle w:val="PL"/>
      </w:pPr>
      <w:r>
        <w:t xml:space="preserve">      description: |</w:t>
      </w:r>
    </w:p>
    <w:p w14:paraId="4556C3D8" w14:textId="77777777" w:rsidR="00DF7BE1" w:rsidRDefault="00DF7BE1" w:rsidP="00DF7BE1">
      <w:pPr>
        <w:pStyle w:val="PL"/>
      </w:pPr>
      <w:r>
        <w:t xml:space="preserve">        </w:t>
      </w:r>
      <w:r>
        <w:rPr>
          <w:rFonts w:cs="Arial"/>
          <w:szCs w:val="18"/>
        </w:rPr>
        <w:t>Represents the EAS status</w:t>
      </w:r>
      <w:r>
        <w:t xml:space="preserve">.  </w:t>
      </w:r>
    </w:p>
    <w:p w14:paraId="2CA4021F" w14:textId="77777777" w:rsidR="00DF7BE1" w:rsidRDefault="00DF7BE1" w:rsidP="00DF7BE1">
      <w:pPr>
        <w:pStyle w:val="PL"/>
      </w:pPr>
      <w:r>
        <w:t xml:space="preserve">        Possible values are:</w:t>
      </w:r>
    </w:p>
    <w:p w14:paraId="2AF23222" w14:textId="77777777" w:rsidR="00DF7BE1" w:rsidRDefault="00DF7BE1" w:rsidP="00DF7BE1">
      <w:pPr>
        <w:pStyle w:val="PL"/>
      </w:pPr>
      <w:r>
        <w:t xml:space="preserve">        - ENABLED: Indicates that the EAS status is enabled</w:t>
      </w:r>
    </w:p>
    <w:p w14:paraId="287A1825" w14:textId="77777777" w:rsidR="00DF7BE1" w:rsidRDefault="00DF7BE1" w:rsidP="00DF7BE1">
      <w:pPr>
        <w:pStyle w:val="PL"/>
      </w:pPr>
      <w:r>
        <w:t xml:space="preserve">        - DISABLED: Indicates that the EAS status is disabled</w:t>
      </w:r>
    </w:p>
    <w:p w14:paraId="6EFD1C74" w14:textId="77777777" w:rsidR="00DF7BE1" w:rsidRPr="00340D26" w:rsidRDefault="00DF7BE1" w:rsidP="00DF7BE1">
      <w:pPr>
        <w:pStyle w:val="PL"/>
      </w:pPr>
      <w:r>
        <w:t xml:space="preserve">        - OVERLOAD_WARNING: Indicates that the EAS status is overload warning.</w:t>
      </w:r>
    </w:p>
    <w:p w14:paraId="2CE4B36C" w14:textId="34588BFD" w:rsidR="00DF7BE1" w:rsidRDefault="00DF7BE1" w:rsidP="00DF7BE1">
      <w:pPr>
        <w:pStyle w:val="PL"/>
        <w:rPr>
          <w:noProof/>
        </w:rPr>
      </w:pPr>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p>
    <w:p w14:paraId="43FF2F91" w14:textId="77777777" w:rsidR="00D15FE6" w:rsidRPr="00340D26" w:rsidRDefault="00D15FE6" w:rsidP="00DF7BE1">
      <w:pPr>
        <w:pStyle w:val="PL"/>
        <w:rPr>
          <w:lang w:eastAsia="zh-CN"/>
        </w:rPr>
      </w:pPr>
    </w:p>
    <w:p w14:paraId="6988136D" w14:textId="77777777" w:rsidR="00D15FE6" w:rsidRDefault="00D15FE6" w:rsidP="00D15FE6">
      <w:pPr>
        <w:pStyle w:val="PL"/>
      </w:pPr>
      <w:r>
        <w:t xml:space="preserve">    DeviceType:</w:t>
      </w:r>
    </w:p>
    <w:p w14:paraId="245E24D3" w14:textId="77777777" w:rsidR="00D15FE6" w:rsidRDefault="00D15FE6" w:rsidP="00D15FE6">
      <w:pPr>
        <w:pStyle w:val="PL"/>
      </w:pPr>
      <w:r>
        <w:t xml:space="preserve">      anyOf:</w:t>
      </w:r>
    </w:p>
    <w:p w14:paraId="4AB77F87" w14:textId="77777777" w:rsidR="00D15FE6" w:rsidRDefault="00D15FE6" w:rsidP="00D15FE6">
      <w:pPr>
        <w:pStyle w:val="PL"/>
      </w:pPr>
      <w:r>
        <w:t xml:space="preserve">      - type: string</w:t>
      </w:r>
    </w:p>
    <w:p w14:paraId="7CA445D1" w14:textId="77777777" w:rsidR="00D15FE6" w:rsidRDefault="00D15FE6" w:rsidP="00D15FE6">
      <w:pPr>
        <w:pStyle w:val="PL"/>
      </w:pPr>
      <w:r>
        <w:t xml:space="preserve">        enum:</w:t>
      </w:r>
    </w:p>
    <w:p w14:paraId="451752B8" w14:textId="77777777" w:rsidR="00D15FE6" w:rsidRDefault="00D15FE6" w:rsidP="00D15FE6">
      <w:pPr>
        <w:pStyle w:val="PL"/>
      </w:pPr>
      <w:r>
        <w:t xml:space="preserve">          - HAPTIC_DEVICE</w:t>
      </w:r>
    </w:p>
    <w:p w14:paraId="2ACD36FC" w14:textId="77777777" w:rsidR="00D15FE6" w:rsidRDefault="00D15FE6" w:rsidP="00D15FE6">
      <w:pPr>
        <w:pStyle w:val="PL"/>
      </w:pPr>
      <w:r>
        <w:t xml:space="preserve">          - JOY_STICK</w:t>
      </w:r>
    </w:p>
    <w:p w14:paraId="1DC328BB" w14:textId="77777777" w:rsidR="00D15FE6" w:rsidRDefault="00D15FE6" w:rsidP="00D15FE6">
      <w:pPr>
        <w:pStyle w:val="PL"/>
      </w:pPr>
      <w:r>
        <w:t xml:space="preserve">          - OTHER</w:t>
      </w:r>
    </w:p>
    <w:p w14:paraId="62FE56D6" w14:textId="77777777" w:rsidR="00D15FE6" w:rsidRDefault="00D15FE6" w:rsidP="00D15FE6">
      <w:pPr>
        <w:pStyle w:val="PL"/>
      </w:pPr>
      <w:r>
        <w:t xml:space="preserve">      - type: string</w:t>
      </w:r>
    </w:p>
    <w:p w14:paraId="525645D4" w14:textId="77777777" w:rsidR="00D15FE6" w:rsidRDefault="00D15FE6" w:rsidP="00D15FE6">
      <w:pPr>
        <w:pStyle w:val="PL"/>
      </w:pPr>
      <w:r>
        <w:t xml:space="preserve">        description: &gt;</w:t>
      </w:r>
    </w:p>
    <w:p w14:paraId="52C1BA0B" w14:textId="77777777" w:rsidR="00D15FE6" w:rsidRDefault="00D15FE6" w:rsidP="00D15FE6">
      <w:pPr>
        <w:pStyle w:val="PL"/>
      </w:pPr>
      <w:r>
        <w:t xml:space="preserve">          This string provides forward-compatibility with future</w:t>
      </w:r>
      <w:r w:rsidRPr="00BC762C">
        <w:t xml:space="preserve"> </w:t>
      </w:r>
      <w:r>
        <w:t>extensions to the enumeration and</w:t>
      </w:r>
    </w:p>
    <w:p w14:paraId="6D0B24A4" w14:textId="77777777" w:rsidR="00D15FE6" w:rsidRDefault="00D15FE6" w:rsidP="00D15FE6">
      <w:pPr>
        <w:pStyle w:val="PL"/>
      </w:pPr>
      <w:r>
        <w:t xml:space="preserve">          is not used to encode</w:t>
      </w:r>
      <w:r w:rsidRPr="00BC762C">
        <w:t xml:space="preserve"> </w:t>
      </w:r>
      <w:r>
        <w:t>content defined in the present version of this API.</w:t>
      </w:r>
    </w:p>
    <w:p w14:paraId="5F898FF4" w14:textId="77777777" w:rsidR="00D15FE6" w:rsidRDefault="00D15FE6" w:rsidP="00D15FE6">
      <w:pPr>
        <w:pStyle w:val="PL"/>
      </w:pPr>
      <w:r>
        <w:t xml:space="preserve">      description: |</w:t>
      </w:r>
    </w:p>
    <w:p w14:paraId="3B645E87" w14:textId="77777777" w:rsidR="00D15FE6" w:rsidRDefault="00D15FE6" w:rsidP="00D15FE6">
      <w:pPr>
        <w:pStyle w:val="PL"/>
      </w:pPr>
      <w:r>
        <w:t xml:space="preserve">        </w:t>
      </w:r>
      <w:r>
        <w:rPr>
          <w:rFonts w:cs="Arial"/>
          <w:szCs w:val="18"/>
        </w:rPr>
        <w:t>Represents the device type</w:t>
      </w:r>
      <w:r>
        <w:t xml:space="preserve">.  </w:t>
      </w:r>
    </w:p>
    <w:p w14:paraId="148B478C" w14:textId="77777777" w:rsidR="00D15FE6" w:rsidRDefault="00D15FE6" w:rsidP="00D15FE6">
      <w:pPr>
        <w:pStyle w:val="PL"/>
      </w:pPr>
      <w:r>
        <w:t xml:space="preserve">        Possible values are:</w:t>
      </w:r>
    </w:p>
    <w:p w14:paraId="3E448BEB" w14:textId="77777777" w:rsidR="00D15FE6" w:rsidRDefault="00D15FE6" w:rsidP="00D15FE6">
      <w:pPr>
        <w:pStyle w:val="PL"/>
      </w:pPr>
      <w:r>
        <w:t xml:space="preserve">        - HAPTIC_DEVICE: Indicates that the device type is haptic device.</w:t>
      </w:r>
    </w:p>
    <w:p w14:paraId="66B889D7" w14:textId="77777777" w:rsidR="00D15FE6" w:rsidRDefault="00D15FE6" w:rsidP="00D15FE6">
      <w:pPr>
        <w:pStyle w:val="PL"/>
      </w:pPr>
      <w:r>
        <w:t xml:space="preserve">        - JOY_STICK: Indicates that the device type is joy stick</w:t>
      </w:r>
    </w:p>
    <w:p w14:paraId="508CE448" w14:textId="77777777" w:rsidR="00D15FE6" w:rsidRDefault="00D15FE6" w:rsidP="00D15FE6">
      <w:pPr>
        <w:pStyle w:val="PL"/>
      </w:pPr>
      <w:r w:rsidRPr="007A1086">
        <w:t xml:space="preserve">        - </w:t>
      </w:r>
      <w:r>
        <w:t>OTHER</w:t>
      </w:r>
      <w:r w:rsidRPr="007A1086">
        <w:t xml:space="preserve">: Indicates </w:t>
      </w:r>
      <w:r>
        <w:t>any other device type</w:t>
      </w:r>
      <w:r w:rsidRPr="007A1086">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9914" w:name="_Toc97042825"/>
      <w:bookmarkStart w:id="9915" w:name="_Toc97045969"/>
      <w:bookmarkStart w:id="9916" w:name="_Toc97155714"/>
      <w:bookmarkStart w:id="9917" w:name="_Toc101521770"/>
      <w:bookmarkStart w:id="9918" w:name="_Toc138762080"/>
      <w:bookmarkStart w:id="9919" w:name="_Toc145708343"/>
      <w:bookmarkStart w:id="9920" w:name="_Toc160570925"/>
      <w:bookmarkStart w:id="9921" w:name="_Toc162008521"/>
      <w:bookmarkStart w:id="9922" w:name="_Toc185516354"/>
      <w:bookmarkStart w:id="9923" w:name="_Toc192873662"/>
      <w:bookmarkStart w:id="9924" w:name="_Toc195534801"/>
      <w:r>
        <w:t>A.3</w:t>
      </w:r>
      <w:r>
        <w:tab/>
      </w:r>
      <w:r>
        <w:rPr>
          <w:noProof/>
        </w:rPr>
        <w:t>Eees_UELocation API</w:t>
      </w:r>
      <w:bookmarkEnd w:id="9914"/>
      <w:bookmarkEnd w:id="9915"/>
      <w:bookmarkEnd w:id="9916"/>
      <w:bookmarkEnd w:id="9917"/>
      <w:bookmarkEnd w:id="9918"/>
      <w:bookmarkEnd w:id="9919"/>
      <w:bookmarkEnd w:id="9920"/>
      <w:bookmarkEnd w:id="9921"/>
      <w:bookmarkEnd w:id="9922"/>
      <w:bookmarkEnd w:id="9923"/>
      <w:bookmarkEnd w:id="992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9925" w:name="_Toc138762081"/>
      <w:bookmarkStart w:id="9926" w:name="_Toc145708344"/>
      <w:bookmarkStart w:id="9927" w:name="_Toc160570926"/>
      <w:bookmarkStart w:id="9928" w:name="_Toc162008522"/>
      <w:bookmarkStart w:id="9929" w:name="_Toc185516355"/>
      <w:bookmarkStart w:id="9930" w:name="_Toc192873663"/>
      <w:bookmarkStart w:id="9931" w:name="_Toc195534802"/>
      <w:r>
        <w:t>A.4</w:t>
      </w:r>
      <w:r>
        <w:tab/>
      </w:r>
      <w:r w:rsidRPr="00310802">
        <w:t>Eees_</w:t>
      </w:r>
      <w:r>
        <w:t>UEIdentifier API</w:t>
      </w:r>
      <w:bookmarkEnd w:id="9925"/>
      <w:bookmarkEnd w:id="9926"/>
      <w:bookmarkEnd w:id="9927"/>
      <w:bookmarkEnd w:id="9928"/>
      <w:bookmarkEnd w:id="9929"/>
      <w:bookmarkEnd w:id="9930"/>
      <w:bookmarkEnd w:id="993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9932" w:name="_Toc97042826"/>
      <w:bookmarkStart w:id="9933" w:name="_Toc97045970"/>
      <w:bookmarkStart w:id="9934" w:name="_Toc97155715"/>
      <w:bookmarkStart w:id="9935" w:name="_Toc101521771"/>
      <w:bookmarkStart w:id="9936" w:name="_Toc138762082"/>
      <w:bookmarkStart w:id="9937" w:name="_Toc145708345"/>
      <w:bookmarkStart w:id="9938" w:name="_Toc160570927"/>
      <w:bookmarkStart w:id="9939" w:name="_Toc162008523"/>
      <w:bookmarkStart w:id="9940" w:name="_Toc185516356"/>
      <w:bookmarkStart w:id="9941" w:name="_Toc192873664"/>
      <w:bookmarkStart w:id="9942" w:name="_Toc195534803"/>
      <w:bookmarkStart w:id="9943" w:name="_Toc28012881"/>
      <w:bookmarkStart w:id="9944" w:name="_Toc34266367"/>
      <w:bookmarkStart w:id="9945" w:name="_Toc36102538"/>
      <w:bookmarkStart w:id="9946" w:name="_Toc43563582"/>
      <w:bookmarkStart w:id="9947" w:name="_Toc45134131"/>
      <w:bookmarkStart w:id="9948" w:name="_Toc50032063"/>
      <w:bookmarkStart w:id="9949" w:name="_Toc51762983"/>
      <w:bookmarkStart w:id="9950" w:name="_Toc56641052"/>
      <w:bookmarkStart w:id="9951" w:name="_Toc59018020"/>
      <w:bookmarkStart w:id="9952" w:name="_Toc66231888"/>
      <w:bookmarkStart w:id="9953" w:name="_Toc68169049"/>
      <w:bookmarkStart w:id="9954" w:name="_Toc70550753"/>
      <w:bookmarkStart w:id="9955" w:name="_Toc73564598"/>
      <w:bookmarkStart w:id="9956" w:name="_Toc85734610"/>
      <w:bookmarkStart w:id="9957" w:name="_Toc89431909"/>
      <w:r>
        <w:t>A.</w:t>
      </w:r>
      <w:r w:rsidR="00BC7A82">
        <w:t>5</w:t>
      </w:r>
      <w:r>
        <w:tab/>
      </w:r>
      <w:r>
        <w:rPr>
          <w:noProof/>
        </w:rPr>
        <w:t>Eees_AppClientInformation API</w:t>
      </w:r>
      <w:bookmarkEnd w:id="9932"/>
      <w:bookmarkEnd w:id="9933"/>
      <w:bookmarkEnd w:id="9934"/>
      <w:bookmarkEnd w:id="9935"/>
      <w:bookmarkEnd w:id="9936"/>
      <w:bookmarkEnd w:id="9937"/>
      <w:bookmarkEnd w:id="9938"/>
      <w:bookmarkEnd w:id="9939"/>
      <w:bookmarkEnd w:id="9940"/>
      <w:bookmarkEnd w:id="9941"/>
      <w:bookmarkEnd w:id="994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9958" w:name="_Toc85734611"/>
      <w:bookmarkStart w:id="9959" w:name="_Toc89431910"/>
      <w:bookmarkStart w:id="9960" w:name="_Toc97042828"/>
      <w:bookmarkStart w:id="9961" w:name="_Toc97045972"/>
      <w:bookmarkStart w:id="9962" w:name="_Toc97155717"/>
      <w:bookmarkStart w:id="9963" w:name="_Toc101521773"/>
      <w:bookmarkStart w:id="9964" w:name="_Toc138762083"/>
      <w:bookmarkStart w:id="9965" w:name="_Toc145708346"/>
      <w:bookmarkStart w:id="9966" w:name="_Toc160570928"/>
      <w:bookmarkStart w:id="9967" w:name="_Toc162008524"/>
      <w:bookmarkStart w:id="9968" w:name="_Toc185516357"/>
      <w:bookmarkStart w:id="9969" w:name="_Toc192873665"/>
      <w:bookmarkStart w:id="9970" w:name="_Toc195534804"/>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6609F3DA" w:rsidR="009F4DD8" w:rsidRDefault="009F4DD8" w:rsidP="009F4DD8">
      <w:pPr>
        <w:pStyle w:val="PL"/>
      </w:pPr>
      <w:r>
        <w:t xml:space="preserve">  version: 1.</w:t>
      </w:r>
      <w:r w:rsidR="007832B8">
        <w:t>2</w:t>
      </w:r>
      <w:r>
        <w:t>.0</w:t>
      </w:r>
      <w:r w:rsidR="007832B8">
        <w:t>-alpha.1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0218C997" w:rsidR="009E3949" w:rsidRDefault="009E3949" w:rsidP="009F4DD8">
      <w:pPr>
        <w:pStyle w:val="PL"/>
      </w:pPr>
      <w:r>
        <w:t xml:space="preserve">    </w:t>
      </w:r>
      <w:r w:rsidR="009F4DD8">
        <w:t>3GPP TS 29.558 V1</w:t>
      </w:r>
      <w:r w:rsidR="007832B8">
        <w:t>9</w:t>
      </w:r>
      <w:r w:rsidR="009F4DD8">
        <w:t>.</w:t>
      </w:r>
      <w:r w:rsidR="007832B8">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9971" w:name="_Toc97042827"/>
      <w:bookmarkStart w:id="9972" w:name="_Toc97045971"/>
      <w:bookmarkStart w:id="9973" w:name="_Toc97155716"/>
      <w:bookmarkStart w:id="9974" w:name="_Toc101521772"/>
      <w:bookmarkStart w:id="9975" w:name="_Toc138762084"/>
      <w:bookmarkStart w:id="9976" w:name="_Toc145708347"/>
      <w:bookmarkStart w:id="9977" w:name="_Toc160570929"/>
      <w:bookmarkStart w:id="9978" w:name="_Toc162008525"/>
      <w:bookmarkStart w:id="9979" w:name="_Toc185516358"/>
      <w:bookmarkStart w:id="9980" w:name="_Toc192873666"/>
      <w:bookmarkStart w:id="9981" w:name="_Toc195534805"/>
      <w:r>
        <w:t>A.7</w:t>
      </w:r>
      <w:r>
        <w:tab/>
      </w:r>
      <w:r>
        <w:rPr>
          <w:noProof/>
        </w:rPr>
        <w:t>Eees_ACRManagementEvent API</w:t>
      </w:r>
      <w:bookmarkEnd w:id="9971"/>
      <w:bookmarkEnd w:id="9972"/>
      <w:bookmarkEnd w:id="9973"/>
      <w:bookmarkEnd w:id="9974"/>
      <w:bookmarkEnd w:id="9975"/>
      <w:bookmarkEnd w:id="9976"/>
      <w:bookmarkEnd w:id="9977"/>
      <w:bookmarkEnd w:id="9978"/>
      <w:bookmarkEnd w:id="9979"/>
      <w:bookmarkEnd w:id="9980"/>
      <w:bookmarkEnd w:id="998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9982"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9982"/>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9983" w:name="_Toc97042829"/>
      <w:bookmarkStart w:id="9984" w:name="_Toc97045973"/>
      <w:bookmarkStart w:id="9985" w:name="_Toc97155718"/>
      <w:bookmarkStart w:id="9986" w:name="_Toc101521774"/>
      <w:bookmarkStart w:id="9987" w:name="_Toc138762085"/>
      <w:bookmarkStart w:id="9988" w:name="_Toc145708348"/>
      <w:bookmarkStart w:id="9989" w:name="_Toc160570930"/>
      <w:bookmarkStart w:id="9990" w:name="_Toc162008526"/>
      <w:bookmarkStart w:id="9991" w:name="_Toc185516359"/>
      <w:bookmarkStart w:id="9992" w:name="_Toc192873667"/>
      <w:bookmarkStart w:id="9993" w:name="_Toc195534806"/>
      <w:r>
        <w:t>A.</w:t>
      </w:r>
      <w:r w:rsidR="00BC7A82">
        <w:t>8</w:t>
      </w:r>
      <w:r>
        <w:tab/>
      </w:r>
      <w:r>
        <w:rPr>
          <w:noProof/>
        </w:rPr>
        <w:t>Eees_EECContextRelocation API</w:t>
      </w:r>
      <w:bookmarkEnd w:id="9983"/>
      <w:bookmarkEnd w:id="9984"/>
      <w:bookmarkEnd w:id="9985"/>
      <w:bookmarkEnd w:id="9986"/>
      <w:bookmarkEnd w:id="9987"/>
      <w:bookmarkEnd w:id="9988"/>
      <w:bookmarkEnd w:id="9989"/>
      <w:bookmarkEnd w:id="9990"/>
      <w:bookmarkEnd w:id="9991"/>
      <w:bookmarkEnd w:id="9992"/>
      <w:bookmarkEnd w:id="999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62579692" w:rsidR="009274DC" w:rsidRDefault="009274DC" w:rsidP="009274DC">
      <w:pPr>
        <w:pStyle w:val="PL"/>
      </w:pPr>
      <w:r>
        <w:t xml:space="preserve">  version: 1.</w:t>
      </w:r>
      <w:r w:rsidR="00995C3D">
        <w:t>2</w:t>
      </w:r>
      <w:r>
        <w:t>.0</w:t>
      </w:r>
      <w:r w:rsidR="00995C3D">
        <w:rPr>
          <w:noProof/>
          <w:lang w:val="fr-FR"/>
        </w:rPr>
        <w:t>-alpha.</w:t>
      </w:r>
      <w:r w:rsidR="008259C7">
        <w:rPr>
          <w:noProof/>
          <w:lang w:val="fr-FR"/>
        </w:rPr>
        <w:t>3</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55385521" w:rsidR="009274DC" w:rsidRDefault="009274DC" w:rsidP="009274DC">
      <w:pPr>
        <w:pStyle w:val="PL"/>
        <w:rPr>
          <w:lang w:val="en-IN"/>
        </w:rPr>
      </w:pPr>
      <w:r>
        <w:rPr>
          <w:lang w:val="en-IN"/>
        </w:rPr>
        <w:t xml:space="preserve">    © 202</w:t>
      </w:r>
      <w:r w:rsidR="008259C7">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D26A7A8" w:rsidR="009274DC" w:rsidRDefault="009274DC" w:rsidP="009274DC">
      <w:pPr>
        <w:pStyle w:val="PL"/>
      </w:pPr>
      <w:r>
        <w:t xml:space="preserve">    3GPP TS 29.558 V1</w:t>
      </w:r>
      <w:r w:rsidR="00995C3D">
        <w:t>9</w:t>
      </w:r>
      <w:r>
        <w:t>.</w:t>
      </w:r>
      <w:r w:rsidR="008259C7">
        <w:t>3</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9994" w:name="_Toc97045974"/>
      <w:bookmarkStart w:id="9995" w:name="_Toc97155719"/>
      <w:bookmarkStart w:id="9996" w:name="_Toc101521775"/>
      <w:bookmarkStart w:id="9997" w:name="_Toc138762086"/>
      <w:bookmarkStart w:id="9998" w:name="_Toc145708349"/>
      <w:bookmarkStart w:id="9999" w:name="_Toc160570931"/>
      <w:bookmarkStart w:id="10000" w:name="_Toc162008527"/>
      <w:bookmarkStart w:id="10001" w:name="_Toc185516360"/>
      <w:bookmarkStart w:id="10002" w:name="_Toc192873668"/>
      <w:bookmarkStart w:id="10003" w:name="_Toc195534807"/>
      <w:r>
        <w:t>A.</w:t>
      </w:r>
      <w:r w:rsidR="00BC7A82">
        <w:t>9</w:t>
      </w:r>
      <w:r>
        <w:tab/>
      </w:r>
      <w:r w:rsidRPr="00F477AF">
        <w:t>Eees_</w:t>
      </w:r>
      <w:r>
        <w:t>EELManaged</w:t>
      </w:r>
      <w:r w:rsidRPr="00F477AF">
        <w:t>ACR</w:t>
      </w:r>
      <w:r>
        <w:rPr>
          <w:noProof/>
          <w:lang w:eastAsia="zh-CN"/>
        </w:rPr>
        <w:t xml:space="preserve"> </w:t>
      </w:r>
      <w:bookmarkStart w:id="10004" w:name="_Toc94194974"/>
      <w:bookmarkStart w:id="10005" w:name="_Toc97042832"/>
      <w:r>
        <w:t>API</w:t>
      </w:r>
      <w:bookmarkEnd w:id="9994"/>
      <w:bookmarkEnd w:id="9995"/>
      <w:bookmarkEnd w:id="9996"/>
      <w:bookmarkEnd w:id="9997"/>
      <w:bookmarkEnd w:id="9998"/>
      <w:bookmarkEnd w:id="9999"/>
      <w:bookmarkEnd w:id="10000"/>
      <w:bookmarkEnd w:id="10001"/>
      <w:bookmarkEnd w:id="10002"/>
      <w:bookmarkEnd w:id="10003"/>
      <w:bookmarkEnd w:id="10004"/>
      <w:bookmarkEnd w:id="10005"/>
    </w:p>
    <w:p w14:paraId="1C60EC43" w14:textId="77777777" w:rsidR="00A040B3" w:rsidRDefault="00A040B3" w:rsidP="00A040B3">
      <w:pPr>
        <w:pStyle w:val="PL"/>
      </w:pPr>
      <w:bookmarkStart w:id="10006" w:name="_Hlk514243590"/>
      <w:bookmarkStart w:id="10007" w:name="_Hlk515634373"/>
      <w:bookmarkStart w:id="1000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000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0007"/>
    <w:bookmarkEnd w:id="1000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0009" w:name="_Toc97042833"/>
      <w:bookmarkStart w:id="10010" w:name="_Toc97045975"/>
      <w:bookmarkStart w:id="10011" w:name="_Toc97155720"/>
      <w:bookmarkStart w:id="10012" w:name="_Toc101521776"/>
      <w:bookmarkStart w:id="10013" w:name="_Toc138762087"/>
      <w:bookmarkStart w:id="10014" w:name="_Toc145708350"/>
      <w:bookmarkStart w:id="10015" w:name="_Toc160570932"/>
      <w:bookmarkStart w:id="10016" w:name="_Toc162008528"/>
      <w:bookmarkStart w:id="10017" w:name="_Toc185516361"/>
      <w:bookmarkStart w:id="10018" w:name="_Toc192873669"/>
      <w:bookmarkStart w:id="10019" w:name="_Toc195534808"/>
      <w:r>
        <w:t>A.</w:t>
      </w:r>
      <w:r w:rsidR="00BC7A82">
        <w:t>10</w:t>
      </w:r>
      <w:r>
        <w:tab/>
      </w:r>
      <w:r w:rsidRPr="00310802">
        <w:t>Eees_ACRStatusUpdate</w:t>
      </w:r>
      <w:r>
        <w:t xml:space="preserve"> API</w:t>
      </w:r>
      <w:bookmarkEnd w:id="10009"/>
      <w:bookmarkEnd w:id="10010"/>
      <w:bookmarkEnd w:id="10011"/>
      <w:bookmarkEnd w:id="10012"/>
      <w:bookmarkEnd w:id="10013"/>
      <w:bookmarkEnd w:id="10014"/>
      <w:bookmarkEnd w:id="10015"/>
      <w:bookmarkEnd w:id="10016"/>
      <w:bookmarkEnd w:id="10017"/>
      <w:bookmarkEnd w:id="10018"/>
      <w:bookmarkEnd w:id="1001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0020" w:name="_Toc85734612"/>
      <w:bookmarkStart w:id="10021" w:name="_Toc89431911"/>
      <w:bookmarkStart w:id="10022" w:name="_Toc97042830"/>
      <w:bookmarkStart w:id="10023" w:name="_Toc97045976"/>
      <w:bookmarkStart w:id="10024" w:name="_Toc97155721"/>
      <w:bookmarkStart w:id="10025" w:name="_Toc101521777"/>
      <w:bookmarkStart w:id="10026" w:name="_Toc138762088"/>
      <w:bookmarkStart w:id="10027" w:name="_Toc145708351"/>
      <w:bookmarkStart w:id="10028" w:name="_Toc160570933"/>
      <w:bookmarkStart w:id="10029" w:name="_Toc162008529"/>
      <w:bookmarkStart w:id="10030" w:name="_Toc185516362"/>
      <w:bookmarkStart w:id="10031" w:name="_Toc192873670"/>
      <w:bookmarkStart w:id="10032" w:name="_Toc195534809"/>
      <w:r>
        <w:t>A.</w:t>
      </w:r>
      <w:r w:rsidR="00A040B3">
        <w:t>1</w:t>
      </w:r>
      <w:r w:rsidR="00BC7A82">
        <w:t>1</w:t>
      </w:r>
      <w:r>
        <w:tab/>
      </w:r>
      <w:r>
        <w:rPr>
          <w:noProof/>
        </w:rPr>
        <w:t>Eecs_EESRegistration API</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3FC38F1" w:rsidR="00805512" w:rsidRDefault="00805512" w:rsidP="00805512">
      <w:pPr>
        <w:pStyle w:val="PL"/>
        <w:rPr>
          <w:lang w:val="en-IN"/>
        </w:rPr>
      </w:pPr>
      <w:r>
        <w:rPr>
          <w:lang w:val="en-IN"/>
        </w:rPr>
        <w:t xml:space="preserve">    © 202</w:t>
      </w:r>
      <w:r w:rsidR="008259C7">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2E217DB2" w:rsidR="00805512" w:rsidRDefault="00805512" w:rsidP="00805512">
      <w:pPr>
        <w:pStyle w:val="PL"/>
      </w:pPr>
      <w:r>
        <w:t xml:space="preserve">  version: 1.</w:t>
      </w:r>
      <w:r w:rsidR="00995C3D">
        <w:t>2</w:t>
      </w:r>
      <w:r>
        <w:t>.</w:t>
      </w:r>
      <w:r w:rsidR="00C80865">
        <w:t>0</w:t>
      </w:r>
      <w:r w:rsidR="00995C3D">
        <w:rPr>
          <w:noProof/>
          <w:lang w:val="fr-FR"/>
        </w:rPr>
        <w:t>-alpha.</w:t>
      </w:r>
      <w:r w:rsidR="008259C7">
        <w:rPr>
          <w:noProof/>
          <w:lang w:val="fr-FR"/>
        </w:rPr>
        <w:t>3</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5DFF127" w:rsidR="008C70FA" w:rsidRDefault="008C70FA" w:rsidP="00805512">
      <w:pPr>
        <w:pStyle w:val="PL"/>
      </w:pPr>
      <w:r>
        <w:t xml:space="preserve">    </w:t>
      </w:r>
      <w:r w:rsidR="00805512">
        <w:t>3GPP TS 29.558 V1</w:t>
      </w:r>
      <w:r w:rsidR="00995C3D">
        <w:t>9</w:t>
      </w:r>
      <w:r w:rsidR="00805512">
        <w:t>.</w:t>
      </w:r>
      <w:r w:rsidR="008259C7">
        <w:t>3</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328B9595" w:rsidR="00805512" w:rsidRDefault="00FE2D6E" w:rsidP="00B04531">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273BD8A0" w14:textId="2FF64022" w:rsidR="001053BF" w:rsidRDefault="005C4E02" w:rsidP="001053BF">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3C6694F2" w14:textId="77777777" w:rsidR="002809BB" w:rsidRDefault="002809BB" w:rsidP="002809BB">
      <w:pPr>
        <w:pStyle w:val="PL"/>
      </w:pPr>
      <w:r>
        <w:t xml:space="preserve">    </w:t>
      </w:r>
      <w:r>
        <w:rPr>
          <w:lang w:eastAsia="zh-CN"/>
        </w:rPr>
        <w:t>UeServSatInfo</w:t>
      </w:r>
      <w:r>
        <w:t>:</w:t>
      </w:r>
    </w:p>
    <w:p w14:paraId="466CD7DD" w14:textId="77777777" w:rsidR="002809BB" w:rsidRDefault="002809BB" w:rsidP="002809BB">
      <w:pPr>
        <w:pStyle w:val="PL"/>
      </w:pPr>
      <w:r>
        <w:t xml:space="preserve">      type: object</w:t>
      </w:r>
    </w:p>
    <w:p w14:paraId="58A20BDB" w14:textId="77777777" w:rsidR="002809BB" w:rsidRDefault="002809BB" w:rsidP="002809BB">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5BADB0D7" w14:textId="77777777" w:rsidR="002809BB" w:rsidRDefault="002809BB" w:rsidP="002809BB">
      <w:pPr>
        <w:pStyle w:val="PL"/>
      </w:pPr>
      <w:r>
        <w:t xml:space="preserve">      properties:</w:t>
      </w:r>
    </w:p>
    <w:p w14:paraId="3166119B" w14:textId="77777777" w:rsidR="002809BB" w:rsidRDefault="002809BB" w:rsidP="002809BB">
      <w:pPr>
        <w:pStyle w:val="PL"/>
      </w:pPr>
      <w:r>
        <w:t xml:space="preserve">        dynServAreaInd:</w:t>
      </w:r>
    </w:p>
    <w:p w14:paraId="33BE378F" w14:textId="77777777" w:rsidR="002809BB" w:rsidRDefault="002809BB" w:rsidP="002809BB">
      <w:pPr>
        <w:pStyle w:val="PL"/>
        <w:rPr>
          <w:rFonts w:eastAsia="DengXian"/>
        </w:rPr>
      </w:pPr>
      <w:r>
        <w:rPr>
          <w:rFonts w:eastAsia="DengXian"/>
        </w:rPr>
        <w:t xml:space="preserve">          type: boolean</w:t>
      </w:r>
    </w:p>
    <w:p w14:paraId="23663108" w14:textId="77777777" w:rsidR="002809BB" w:rsidRDefault="002809BB" w:rsidP="002809BB">
      <w:pPr>
        <w:pStyle w:val="PL"/>
      </w:pPr>
      <w:r>
        <w:t xml:space="preserve">          description: &gt;</w:t>
      </w:r>
    </w:p>
    <w:p w14:paraId="2273CFB5" w14:textId="77777777" w:rsidR="002809BB" w:rsidRDefault="002809BB" w:rsidP="002809BB">
      <w:pPr>
        <w:pStyle w:val="PL"/>
      </w:pPr>
      <w:r>
        <w:t xml:space="preserve">            </w:t>
      </w:r>
      <w:r>
        <w:rPr>
          <w:rFonts w:cs="Arial"/>
          <w:szCs w:val="18"/>
        </w:rPr>
        <w:t>Indicates whether the EES service area is mobile or not</w:t>
      </w:r>
      <w:r>
        <w:t>.</w:t>
      </w:r>
    </w:p>
    <w:p w14:paraId="4FF41763" w14:textId="77777777" w:rsidR="002809BB" w:rsidRDefault="002809BB" w:rsidP="002809BB">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6232197D" w14:textId="77777777" w:rsidR="002809BB" w:rsidRPr="00D76C6F" w:rsidRDefault="002809BB" w:rsidP="002809BB">
      <w:pPr>
        <w:pStyle w:val="PL"/>
        <w:rPr>
          <w:rFonts w:cs="Arial"/>
          <w:szCs w:val="18"/>
        </w:rPr>
      </w:pPr>
      <w:r>
        <w:rPr>
          <w:rFonts w:cs="Arial"/>
          <w:szCs w:val="18"/>
        </w:rPr>
        <w:t xml:space="preserve">           </w:t>
      </w:r>
      <w:r w:rsidRPr="00D76C6F">
        <w:rPr>
          <w:rFonts w:cs="Arial"/>
          <w:szCs w:val="18"/>
        </w:rPr>
        <w:t xml:space="preserve"> satellite).</w:t>
      </w:r>
    </w:p>
    <w:p w14:paraId="3708B929" w14:textId="77777777" w:rsidR="002809BB" w:rsidRDefault="002809BB" w:rsidP="002809BB">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64B4312F" w14:textId="77777777" w:rsidR="002809BB" w:rsidRPr="00D76C6F" w:rsidRDefault="002809BB" w:rsidP="002809BB">
      <w:pPr>
        <w:pStyle w:val="PL"/>
        <w:rPr>
          <w:rFonts w:cs="Arial"/>
          <w:szCs w:val="18"/>
        </w:rPr>
      </w:pPr>
      <w:r>
        <w:rPr>
          <w:rFonts w:cs="Arial"/>
          <w:szCs w:val="18"/>
        </w:rPr>
        <w:t xml:space="preserve">           </w:t>
      </w:r>
      <w:r w:rsidRPr="00D76C6F">
        <w:rPr>
          <w:rFonts w:cs="Arial"/>
          <w:szCs w:val="18"/>
        </w:rPr>
        <w:t xml:space="preserve"> satellite).</w:t>
      </w:r>
    </w:p>
    <w:p w14:paraId="6FCFC95D" w14:textId="77777777" w:rsidR="002809BB" w:rsidRDefault="002809BB" w:rsidP="002809BB">
      <w:pPr>
        <w:pStyle w:val="PL"/>
        <w:rPr>
          <w:lang w:eastAsia="zh-CN"/>
        </w:rPr>
      </w:pPr>
      <w:r>
        <w:rPr>
          <w:lang w:eastAsia="zh-CN"/>
        </w:rPr>
        <w:t xml:space="preserve">            </w:t>
      </w:r>
      <w:r w:rsidRPr="00F71E76">
        <w:rPr>
          <w:lang w:eastAsia="zh-CN"/>
        </w:rPr>
        <w:t xml:space="preserve">The default value is </w:t>
      </w:r>
      <w:r>
        <w:rPr>
          <w:lang w:eastAsia="zh-CN"/>
        </w:rPr>
        <w:t>"false" when this attribute is omitted.</w:t>
      </w:r>
    </w:p>
    <w:p w14:paraId="116CE734" w14:textId="77777777" w:rsidR="002809BB" w:rsidRDefault="002809BB" w:rsidP="002809BB">
      <w:pPr>
        <w:pStyle w:val="PL"/>
      </w:pPr>
      <w:r>
        <w:t xml:space="preserve">        satId:</w:t>
      </w:r>
    </w:p>
    <w:p w14:paraId="19EE7775" w14:textId="77777777" w:rsidR="002809BB" w:rsidRDefault="002809BB" w:rsidP="002809BB">
      <w:pPr>
        <w:pStyle w:val="PL"/>
      </w:pPr>
      <w:r>
        <w:t xml:space="preserve">          type: string</w:t>
      </w:r>
    </w:p>
    <w:p w14:paraId="6C697481" w14:textId="77777777" w:rsidR="002809BB" w:rsidRDefault="002809BB" w:rsidP="002809BB">
      <w:pPr>
        <w:pStyle w:val="PL"/>
      </w:pPr>
      <w:r>
        <w:t xml:space="preserve">        trajId:</w:t>
      </w:r>
    </w:p>
    <w:p w14:paraId="24A77120" w14:textId="77777777" w:rsidR="002809BB" w:rsidRDefault="002809BB" w:rsidP="002809BB">
      <w:pPr>
        <w:pStyle w:val="PL"/>
      </w:pPr>
      <w:r>
        <w:t xml:space="preserve">          type: string</w:t>
      </w:r>
    </w:p>
    <w:p w14:paraId="46ABA0A2" w14:textId="77777777" w:rsidR="002809BB" w:rsidRDefault="002809BB" w:rsidP="002809BB">
      <w:pPr>
        <w:pStyle w:val="PL"/>
      </w:pPr>
      <w:r>
        <w:t xml:space="preserve">      required:</w:t>
      </w:r>
    </w:p>
    <w:p w14:paraId="4B98BD41" w14:textId="413E2FAF" w:rsidR="005C4E02" w:rsidRDefault="002809BB" w:rsidP="002809BB">
      <w:pPr>
        <w:pStyle w:val="PL"/>
      </w:pPr>
      <w:r>
        <w:t xml:space="preserve">        - satId</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0033" w:name="_Toc97042831"/>
      <w:bookmarkStart w:id="10034" w:name="_Toc97045977"/>
      <w:bookmarkStart w:id="10035" w:name="_Toc97155722"/>
      <w:bookmarkStart w:id="10036" w:name="_Toc101521778"/>
      <w:bookmarkStart w:id="10037" w:name="_Toc138762089"/>
      <w:bookmarkStart w:id="10038" w:name="_Toc145708352"/>
      <w:bookmarkStart w:id="10039" w:name="_Toc160570934"/>
      <w:bookmarkStart w:id="10040" w:name="_Toc162008530"/>
      <w:bookmarkStart w:id="10041" w:name="_Toc185516363"/>
      <w:bookmarkStart w:id="10042" w:name="_Toc192873671"/>
      <w:bookmarkStart w:id="10043" w:name="_Toc195534810"/>
      <w:r>
        <w:t>A.</w:t>
      </w:r>
      <w:r w:rsidR="00A040B3">
        <w:t>1</w:t>
      </w:r>
      <w:r w:rsidR="00BC7A82">
        <w:t>2</w:t>
      </w:r>
      <w:r>
        <w:tab/>
      </w:r>
      <w:r>
        <w:rPr>
          <w:noProof/>
        </w:rPr>
        <w:t>Eecs_TargetEESDiscovery API</w:t>
      </w:r>
      <w:bookmarkEnd w:id="10033"/>
      <w:bookmarkEnd w:id="10034"/>
      <w:bookmarkEnd w:id="10035"/>
      <w:bookmarkEnd w:id="10036"/>
      <w:bookmarkEnd w:id="10037"/>
      <w:bookmarkEnd w:id="10038"/>
      <w:bookmarkEnd w:id="10039"/>
      <w:bookmarkEnd w:id="10040"/>
      <w:bookmarkEnd w:id="10041"/>
      <w:bookmarkEnd w:id="10042"/>
      <w:bookmarkEnd w:id="1004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0044" w:name="_Toc138762090"/>
      <w:bookmarkStart w:id="10045" w:name="_Toc145708353"/>
      <w:bookmarkStart w:id="10046" w:name="_Toc160570935"/>
      <w:bookmarkStart w:id="10047" w:name="_Toc162008531"/>
      <w:bookmarkStart w:id="10048" w:name="_Toc185516364"/>
      <w:bookmarkStart w:id="10049" w:name="_Toc192873672"/>
      <w:bookmarkStart w:id="10050" w:name="_Toc195534811"/>
      <w:r>
        <w:t>A.</w:t>
      </w:r>
      <w:r w:rsidRPr="00444667">
        <w:t>1</w:t>
      </w:r>
      <w:r>
        <w:t>3</w:t>
      </w:r>
      <w:r>
        <w:tab/>
      </w:r>
      <w:r w:rsidRPr="00310802">
        <w:t>Eees_ACR</w:t>
      </w:r>
      <w:r>
        <w:t>ParameterInformation API</w:t>
      </w:r>
      <w:bookmarkEnd w:id="10044"/>
      <w:bookmarkEnd w:id="10045"/>
      <w:bookmarkEnd w:id="10046"/>
      <w:bookmarkEnd w:id="10047"/>
      <w:bookmarkEnd w:id="10048"/>
      <w:bookmarkEnd w:id="10049"/>
      <w:bookmarkEnd w:id="1005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0051" w:name="_Toc129169978"/>
      <w:bookmarkStart w:id="10052" w:name="_Toc145708354"/>
      <w:bookmarkStart w:id="10053" w:name="_Toc160570936"/>
      <w:bookmarkStart w:id="10054" w:name="_Toc162008532"/>
      <w:bookmarkStart w:id="10055" w:name="_Toc185516365"/>
      <w:bookmarkStart w:id="10056" w:name="_Toc192873673"/>
      <w:bookmarkStart w:id="10057" w:name="_Toc195534812"/>
      <w:r>
        <w:t>A.14</w:t>
      </w:r>
      <w:r>
        <w:tab/>
        <w:t>Ecas_SelectedEES API</w:t>
      </w:r>
      <w:bookmarkEnd w:id="10051"/>
      <w:bookmarkEnd w:id="10052"/>
      <w:bookmarkEnd w:id="10053"/>
      <w:bookmarkEnd w:id="10054"/>
      <w:bookmarkEnd w:id="10055"/>
      <w:bookmarkEnd w:id="10056"/>
      <w:bookmarkEnd w:id="1005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0058" w:name="_Toc145708355"/>
      <w:bookmarkStart w:id="10059" w:name="_Toc160570937"/>
      <w:bookmarkStart w:id="10060" w:name="_Toc162008533"/>
      <w:bookmarkStart w:id="10061" w:name="_Toc185516366"/>
      <w:bookmarkStart w:id="10062" w:name="_Toc192873674"/>
      <w:bookmarkStart w:id="10063" w:name="_Toc195534813"/>
      <w:r>
        <w:t>A.</w:t>
      </w:r>
      <w:r w:rsidRPr="00444667">
        <w:t>1</w:t>
      </w:r>
      <w:r w:rsidR="002B0725">
        <w:t>5</w:t>
      </w:r>
      <w:r>
        <w:tab/>
      </w:r>
      <w:r w:rsidRPr="00310802">
        <w:t>Eees_</w:t>
      </w:r>
      <w:r>
        <w:t>CommonEAS</w:t>
      </w:r>
      <w:r w:rsidR="00C808F1" w:rsidRPr="00310802">
        <w:t>A</w:t>
      </w:r>
      <w:r w:rsidR="00C808F1">
        <w:t>nnouncement</w:t>
      </w:r>
      <w:r>
        <w:t xml:space="preserve"> API</w:t>
      </w:r>
      <w:bookmarkEnd w:id="10058"/>
      <w:bookmarkEnd w:id="10059"/>
      <w:bookmarkEnd w:id="10060"/>
      <w:bookmarkEnd w:id="10061"/>
      <w:bookmarkEnd w:id="10062"/>
      <w:bookmarkEnd w:id="10063"/>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0064" w:name="_Toc160570938"/>
      <w:bookmarkStart w:id="10065" w:name="_Toc162008534"/>
      <w:bookmarkStart w:id="10066" w:name="_Toc185516367"/>
      <w:bookmarkStart w:id="10067" w:name="_Toc192873675"/>
      <w:bookmarkStart w:id="10068" w:name="_Toc195534814"/>
      <w:r>
        <w:t>A.16</w:t>
      </w:r>
      <w:r>
        <w:tab/>
      </w:r>
      <w:r w:rsidRPr="00310802">
        <w:t>Ee</w:t>
      </w:r>
      <w:r>
        <w:t>c</w:t>
      </w:r>
      <w:r w:rsidRPr="00310802">
        <w:t>s_</w:t>
      </w:r>
      <w:r>
        <w:t>EASInfoManagement API</w:t>
      </w:r>
      <w:bookmarkEnd w:id="10064"/>
      <w:bookmarkEnd w:id="10065"/>
      <w:bookmarkEnd w:id="10066"/>
      <w:bookmarkEnd w:id="10067"/>
      <w:bookmarkEnd w:id="1006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0069" w:name="_Hlk171581081"/>
      <w:r w:rsidRPr="006A1FE4">
        <w:rPr>
          <w:rFonts w:ascii="Courier New" w:hAnsi="Courier New" w:cs="Courier New"/>
          <w:sz w:val="16"/>
          <w:lang w:eastAsia="ja-JP"/>
        </w:rPr>
        <w:t xml:space="preserve">Common EAS Binding </w:t>
      </w:r>
      <w:bookmarkEnd w:id="10069"/>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0070" w:name="_Toc160570939"/>
      <w:bookmarkStart w:id="10071" w:name="_Toc162008535"/>
      <w:bookmarkStart w:id="10072" w:name="_Toc185516368"/>
      <w:bookmarkStart w:id="10073" w:name="_Toc192873676"/>
      <w:bookmarkStart w:id="10074" w:name="_Toc195534815"/>
      <w:r>
        <w:t>A.</w:t>
      </w:r>
      <w:r w:rsidRPr="00444667">
        <w:t>1</w:t>
      </w:r>
      <w:r>
        <w:t>7</w:t>
      </w:r>
      <w:r>
        <w:tab/>
      </w:r>
      <w:r w:rsidRPr="00310802">
        <w:t>Eees_</w:t>
      </w:r>
      <w:r>
        <w:t>TrafficInfluenceEAS API</w:t>
      </w:r>
      <w:bookmarkEnd w:id="10070"/>
      <w:bookmarkEnd w:id="10071"/>
      <w:bookmarkEnd w:id="10072"/>
      <w:bookmarkEnd w:id="10073"/>
      <w:bookmarkEnd w:id="1007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0075" w:name="_Toc151743492"/>
      <w:bookmarkStart w:id="10076" w:name="_Toc185516369"/>
      <w:bookmarkStart w:id="10077" w:name="_Toc192873677"/>
      <w:bookmarkStart w:id="10078" w:name="_Toc195534816"/>
      <w:bookmarkStart w:id="10079" w:name="_Toc85734613"/>
      <w:bookmarkStart w:id="10080" w:name="_Toc89431912"/>
      <w:bookmarkStart w:id="10081" w:name="_Toc97042834"/>
      <w:bookmarkStart w:id="10082" w:name="_Toc97045978"/>
      <w:bookmarkStart w:id="10083" w:name="_Toc97155723"/>
      <w:bookmarkStart w:id="10084" w:name="_Toc101521779"/>
      <w:bookmarkStart w:id="10085" w:name="_Toc138762091"/>
      <w:bookmarkStart w:id="10086" w:name="_Toc145708356"/>
      <w:bookmarkStart w:id="10087" w:name="_Toc160570940"/>
      <w:bookmarkStart w:id="10088" w:name="_Toc162008536"/>
      <w:r w:rsidR="00BF4268" w:rsidRPr="00CC0E72">
        <w:t>A.18</w:t>
      </w:r>
      <w:r w:rsidR="00BF4268" w:rsidRPr="00CC0E72">
        <w:tab/>
      </w:r>
      <w:bookmarkStart w:id="10089" w:name="_Hlk144024711"/>
      <w:r w:rsidR="00BF4268" w:rsidRPr="00CC0E72">
        <w:t>Eecs_ECSServiceProvisioning API</w:t>
      </w:r>
      <w:bookmarkEnd w:id="10075"/>
      <w:bookmarkEnd w:id="10076"/>
      <w:bookmarkEnd w:id="10077"/>
      <w:bookmarkEnd w:id="10078"/>
      <w:bookmarkEnd w:id="10089"/>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A81542A"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95040E">
        <w:rPr>
          <w:noProof/>
          <w:lang w:val="fr-FR"/>
        </w:rPr>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FD28D16" w:rsidR="00BF4268" w:rsidRDefault="00BF4268" w:rsidP="00BF4268">
      <w:pPr>
        <w:pStyle w:val="PL"/>
      </w:pPr>
      <w:r>
        <w:t xml:space="preserve">    3GPP TS 29.558 V1</w:t>
      </w:r>
      <w:r w:rsidR="00995C3D">
        <w:t>9</w:t>
      </w:r>
      <w:r>
        <w:t>.</w:t>
      </w:r>
      <w:r w:rsidR="0095040E">
        <w:t>2</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0090" w:name="_Toc185516370"/>
      <w:bookmarkStart w:id="10091" w:name="_Toc192873678"/>
      <w:bookmarkStart w:id="10092" w:name="_Toc195534817"/>
      <w:r>
        <w:t>A.19</w:t>
      </w:r>
      <w:r>
        <w:tab/>
        <w:t>Eecs_ECSDiscovery API</w:t>
      </w:r>
      <w:bookmarkEnd w:id="10090"/>
      <w:bookmarkEnd w:id="10091"/>
      <w:bookmarkEnd w:id="1009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0093" w:name="_Toc185516371"/>
      <w:bookmarkStart w:id="10094" w:name="_Toc192873679"/>
      <w:bookmarkStart w:id="10095" w:name="_Toc195534818"/>
      <w:r w:rsidRPr="00CC0E72">
        <w:t>A.</w:t>
      </w:r>
      <w:r>
        <w:t>20</w:t>
      </w:r>
      <w:r w:rsidRPr="00CC0E72">
        <w:tab/>
        <w:t>Eecs_</w:t>
      </w:r>
      <w:r>
        <w:t>ACREvents</w:t>
      </w:r>
      <w:r w:rsidRPr="00CC0E72">
        <w:t xml:space="preserve"> API</w:t>
      </w:r>
      <w:bookmarkEnd w:id="10093"/>
      <w:bookmarkEnd w:id="10094"/>
      <w:bookmarkEnd w:id="10095"/>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0096" w:name="_Toc185516372"/>
      <w:bookmarkStart w:id="10097" w:name="_Toc192873680"/>
      <w:bookmarkStart w:id="10098" w:name="_Toc195534819"/>
      <w:r>
        <w:t>Annex B</w:t>
      </w:r>
      <w:r w:rsidR="00080512" w:rsidRPr="004D3578">
        <w:t xml:space="preserve"> (informative):</w:t>
      </w:r>
      <w:r w:rsidR="00080512" w:rsidRPr="004D3578">
        <w:br/>
        <w:t>Change history</w:t>
      </w:r>
      <w:bookmarkStart w:id="10099" w:name="historyclause"/>
      <w:bookmarkEnd w:id="10079"/>
      <w:bookmarkEnd w:id="10080"/>
      <w:bookmarkEnd w:id="10081"/>
      <w:bookmarkEnd w:id="10082"/>
      <w:bookmarkEnd w:id="10083"/>
      <w:bookmarkEnd w:id="10084"/>
      <w:bookmarkEnd w:id="10085"/>
      <w:bookmarkEnd w:id="10086"/>
      <w:bookmarkEnd w:id="10087"/>
      <w:bookmarkEnd w:id="10088"/>
      <w:bookmarkEnd w:id="10096"/>
      <w:bookmarkEnd w:id="10097"/>
      <w:bookmarkEnd w:id="10098"/>
      <w:bookmarkEnd w:id="10099"/>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F1CAD3" w14:textId="77777777" w:rsidR="00D86FD4" w:rsidRDefault="00D86FD4">
      <w:r>
        <w:separator/>
      </w:r>
    </w:p>
  </w:endnote>
  <w:endnote w:type="continuationSeparator" w:id="0">
    <w:p w14:paraId="7FD53633" w14:textId="77777777" w:rsidR="00D86FD4" w:rsidRDefault="00D86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809BB" w:rsidRDefault="002809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6370F9" w14:textId="77777777" w:rsidR="00D86FD4" w:rsidRDefault="00D86FD4">
      <w:r>
        <w:separator/>
      </w:r>
    </w:p>
  </w:footnote>
  <w:footnote w:type="continuationSeparator" w:id="0">
    <w:p w14:paraId="72F3BD74" w14:textId="77777777" w:rsidR="00D86FD4" w:rsidRDefault="00D86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1F0AAEE" w:rsidR="002809BB" w:rsidRDefault="002809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8D1">
      <w:rPr>
        <w:rFonts w:ascii="Arial" w:hAnsi="Arial" w:cs="Arial"/>
        <w:b/>
        <w:noProof/>
        <w:sz w:val="18"/>
        <w:szCs w:val="18"/>
      </w:rPr>
      <w:t>3GPP TS 29.558 V19.23.0 (2025-043)</w:t>
    </w:r>
    <w:r>
      <w:rPr>
        <w:rFonts w:ascii="Arial" w:hAnsi="Arial" w:cs="Arial"/>
        <w:b/>
        <w:sz w:val="18"/>
        <w:szCs w:val="18"/>
      </w:rPr>
      <w:fldChar w:fldCharType="end"/>
    </w:r>
  </w:p>
  <w:p w14:paraId="4FE9FD4E" w14:textId="65161431" w:rsidR="002809BB" w:rsidRDefault="002809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58D1">
      <w:rPr>
        <w:rFonts w:ascii="Arial" w:hAnsi="Arial" w:cs="Arial"/>
        <w:b/>
        <w:noProof/>
        <w:sz w:val="18"/>
        <w:szCs w:val="18"/>
      </w:rPr>
      <w:t>51</w:t>
    </w:r>
    <w:r>
      <w:rPr>
        <w:rFonts w:ascii="Arial" w:hAnsi="Arial" w:cs="Arial"/>
        <w:b/>
        <w:sz w:val="18"/>
        <w:szCs w:val="18"/>
      </w:rPr>
      <w:fldChar w:fldCharType="end"/>
    </w:r>
  </w:p>
  <w:p w14:paraId="5EA78C0D" w14:textId="09C39045" w:rsidR="002809BB" w:rsidRDefault="002809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58D1">
      <w:rPr>
        <w:rFonts w:ascii="Arial" w:hAnsi="Arial" w:cs="Arial"/>
        <w:b/>
        <w:noProof/>
        <w:sz w:val="18"/>
        <w:szCs w:val="18"/>
      </w:rPr>
      <w:t>Release 19</w:t>
    </w:r>
    <w:r>
      <w:rPr>
        <w:rFonts w:ascii="Arial" w:hAnsi="Arial" w:cs="Arial"/>
        <w:b/>
        <w:sz w:val="18"/>
        <w:szCs w:val="18"/>
      </w:rPr>
      <w:fldChar w:fldCharType="end"/>
    </w:r>
  </w:p>
  <w:p w14:paraId="5CB4AC15" w14:textId="77777777" w:rsidR="002809BB" w:rsidRDefault="00280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0B86"/>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09BB"/>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23A4"/>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59C7"/>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531"/>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5FE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6FD4"/>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58D1"/>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56B2"/>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C49FD7-FF9A-4F7B-A971-0E17C0739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951</TotalTime>
  <Pages>51</Pages>
  <Words>137358</Words>
  <Characters>782941</Characters>
  <Application>Microsoft Office Word</Application>
  <DocSecurity>0</DocSecurity>
  <Lines>6524</Lines>
  <Paragraphs>1836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918463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299</cp:revision>
  <cp:lastPrinted>2019-02-25T14:05:00Z</cp:lastPrinted>
  <dcterms:created xsi:type="dcterms:W3CDTF">2023-11-28T04:51:00Z</dcterms:created>
  <dcterms:modified xsi:type="dcterms:W3CDTF">2025-04-14T09:07:00Z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