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3C367F1F" w:rsidR="00AA5070" w:rsidRPr="008B1C02" w:rsidRDefault="00AA5070">
      <w:pPr>
        <w:pStyle w:val="PL"/>
      </w:pPr>
      <w:r w:rsidRPr="008B1C02">
        <w:t xml:space="preserve">  version: 1.</w:t>
      </w:r>
      <w:r w:rsidR="00E01459">
        <w:t>4</w:t>
      </w:r>
      <w:r w:rsidRPr="008B1C02">
        <w:t>.</w:t>
      </w:r>
      <w:r w:rsidR="00C83180">
        <w:t>0</w:t>
      </w:r>
      <w:r w:rsidR="00E01459">
        <w:t>-alpha.</w:t>
      </w:r>
      <w:r w:rsidR="00406C29">
        <w:t>3</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4784AE0" w:rsidR="00AA5070" w:rsidRPr="008B1C02" w:rsidRDefault="00AA5070">
      <w:pPr>
        <w:pStyle w:val="PL"/>
      </w:pPr>
      <w:r w:rsidRPr="008B1C02">
        <w:t xml:space="preserve">    © 202</w:t>
      </w:r>
      <w:r w:rsidR="00CD62FB">
        <w:t>5</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11B78DCC" w:rsidR="00AA5070" w:rsidRPr="008B1C02" w:rsidRDefault="008153D5">
      <w:pPr>
        <w:pStyle w:val="PL"/>
      </w:pPr>
      <w:r w:rsidRPr="008B1C02">
        <w:t xml:space="preserve">    </w:t>
      </w:r>
      <w:r w:rsidR="00AA5070" w:rsidRPr="008B1C02">
        <w:t>3GPP TS 29.522 V1</w:t>
      </w:r>
      <w:r w:rsidR="00E01459">
        <w:t>9</w:t>
      </w:r>
      <w:r w:rsidR="00AA5070" w:rsidRPr="008B1C02">
        <w:t>.</w:t>
      </w:r>
      <w:r w:rsidR="00406C29">
        <w:t>3</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'{$request.body#/notifUri}':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lastRenderedPageBreak/>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lastRenderedPageBreak/>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lastRenderedPageBreak/>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lastRenderedPageBreak/>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lastRenderedPageBreak/>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70945AD3" w14:textId="77777777" w:rsidR="002C6D13" w:rsidRPr="004737E8"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48CC6B87" w14:textId="77777777" w:rsidR="002C6D13"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2BF1">
        <w:rPr>
          <w:rFonts w:ascii="Courier New" w:hAnsi="Courier New"/>
          <w:sz w:val="16"/>
        </w:rPr>
        <w:t xml:space="preserve"> </w:t>
      </w:r>
      <w:r>
        <w:rPr>
          <w:rFonts w:ascii="Courier New" w:hAnsi="Courier New"/>
          <w:sz w:val="16"/>
        </w:rPr>
        <w:t xml:space="preserve">       - SIM_CONN_FAIL: </w:t>
      </w:r>
      <w:r w:rsidRPr="00882BF1">
        <w:rPr>
          <w:rFonts w:ascii="Courier New" w:hAnsi="Courier New"/>
          <w:sz w:val="16"/>
        </w:rPr>
        <w:t>The AF requests to be notified if the requested Simultaneous Connectivity</w:t>
      </w:r>
    </w:p>
    <w:p w14:paraId="65460590" w14:textId="77777777" w:rsidR="002C6D13" w:rsidRPr="00882BF1"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882BF1">
        <w:rPr>
          <w:rFonts w:ascii="Courier New" w:hAnsi="Courier New"/>
          <w:sz w:val="16"/>
        </w:rPr>
        <w:t>over the</w:t>
      </w:r>
      <w:r>
        <w:rPr>
          <w:rFonts w:ascii="Courier New" w:hAnsi="Courier New"/>
          <w:sz w:val="16"/>
        </w:rPr>
        <w:t xml:space="preserve"> </w:t>
      </w:r>
      <w:r w:rsidRPr="00882BF1">
        <w:rPr>
          <w:rFonts w:ascii="Courier New" w:hAnsi="Courier New"/>
          <w:sz w:val="16"/>
        </w:rPr>
        <w:t>source and the target PDU Session Anchor fail</w:t>
      </w:r>
      <w:r>
        <w:rPr>
          <w:rFonts w:ascii="Courier New" w:hAnsi="Courier New"/>
          <w:sz w:val="16"/>
        </w:rPr>
        <w:t>s</w:t>
      </w:r>
      <w:r w:rsidRPr="00882BF1">
        <w:rPr>
          <w:rFonts w:ascii="Courier New" w:hAnsi="Courier New"/>
          <w:sz w:val="16"/>
        </w:rPr>
        <w:t>.</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lastRenderedPageBreak/>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lastRenderedPageBreak/>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3F0192ED" w:rsidR="00AA5070" w:rsidRPr="008B1C02" w:rsidRDefault="00AA5070">
      <w:pPr>
        <w:pStyle w:val="PL"/>
      </w:pPr>
      <w:r w:rsidRPr="008B1C02">
        <w:t xml:space="preserve">  version: 1.</w:t>
      </w:r>
      <w:r w:rsidR="00852A9F">
        <w:t>3</w:t>
      </w:r>
      <w:r w:rsidRPr="008B1C02">
        <w:t>.</w:t>
      </w:r>
      <w:r w:rsidR="00852A9F">
        <w:t>0-alpha.</w:t>
      </w:r>
      <w:r w:rsidR="00406C29">
        <w:t>3</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4C7FAC2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3A6E7161"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r w:rsidR="00406C29">
        <w:t>3</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lastRenderedPageBreak/>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lastRenderedPageBreak/>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lastRenderedPageBreak/>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lastRenderedPageBreak/>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lastRenderedPageBreak/>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lastRenderedPageBreak/>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lastRenderedPageBreak/>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lastRenderedPageBreak/>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lastRenderedPageBreak/>
        <w:t xml:space="preserve">        </w:t>
      </w:r>
      <w:r>
        <w:rPr>
          <w:rFonts w:ascii="Courier New" w:hAnsi="Courier New"/>
          <w:sz w:val="16"/>
        </w:rPr>
        <w:t>e2eDelay</w:t>
      </w:r>
      <w:r w:rsidRPr="00F31FE4">
        <w:rPr>
          <w:rFonts w:ascii="Courier New" w:hAnsi="Courier New"/>
          <w:sz w:val="16"/>
        </w:rPr>
        <w:t>Thds:</w:t>
      </w:r>
    </w:p>
    <w:p w14:paraId="0C8EC3D5"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5BFB8870"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5BAE1288"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4009E4DE" w14:textId="77777777" w:rsidR="000A0109"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569DDCFB"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deviation</w:t>
      </w:r>
      <w:r w:rsidRPr="00F31FE4">
        <w:rPr>
          <w:rFonts w:ascii="Courier New" w:hAnsi="Courier New" w:hint="eastAsia"/>
          <w:sz w:val="16"/>
          <w:lang w:eastAsia="zh-CN"/>
        </w:rPr>
        <w:t>s</w:t>
      </w:r>
      <w:r w:rsidRPr="00F31FE4">
        <w:rPr>
          <w:rFonts w:ascii="Courier New" w:hAnsi="Courier New"/>
          <w:sz w:val="16"/>
        </w:rPr>
        <w:t>:</w:t>
      </w:r>
    </w:p>
    <w:p w14:paraId="01337C34"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F308366"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732DB5D9"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'TS29571_CommonData.yaml#/components/schemas/Uinteger'</w:t>
      </w:r>
    </w:p>
    <w:p w14:paraId="3BA62A59"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lastRenderedPageBreak/>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lastRenderedPageBreak/>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lastRenderedPageBreak/>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lastRenderedPageBreak/>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lastRenderedPageBreak/>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lastRenderedPageBreak/>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lastRenderedPageBreak/>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w:t>
      </w:r>
      <w:r>
        <w:rPr>
          <w:rFonts w:ascii="Courier New" w:hAnsi="Courier New" w:cs="Arial"/>
          <w:sz w:val="16"/>
          <w:szCs w:val="18"/>
          <w:lang w:eastAsia="zh-CN"/>
        </w:rPr>
        <w:t>e2eDelay</w:t>
      </w:r>
      <w:r w:rsidRPr="00D11BE4">
        <w:rPr>
          <w:rFonts w:ascii="Courier New" w:hAnsi="Courier New" w:cs="Arial"/>
          <w:sz w:val="16"/>
          <w:szCs w:val="18"/>
          <w:lang w:eastAsia="zh-CN"/>
        </w:rPr>
        <w:t>Thd</w:t>
      </w:r>
      <w:r w:rsidRPr="00D11BE4">
        <w:rPr>
          <w:rFonts w:ascii="Courier New" w:hAnsi="Courier New"/>
          <w:sz w:val="16"/>
        </w:rPr>
        <w:t>:</w:t>
      </w:r>
    </w:p>
    <w:p w14:paraId="0766280C"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$ref: 'TS29571_CommonData.yaml#/components/schemas/</w:t>
      </w:r>
      <w:r>
        <w:rPr>
          <w:rFonts w:ascii="Courier New" w:hAnsi="Courier New"/>
          <w:sz w:val="16"/>
        </w:rPr>
        <w:t>PacketDelBudget</w:t>
      </w:r>
      <w:r w:rsidRPr="00D11BE4">
        <w:rPr>
          <w:rFonts w:ascii="Courier New" w:hAnsi="Courier New"/>
          <w:sz w:val="16"/>
        </w:rPr>
        <w:t>'</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lastRenderedPageBreak/>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lastRenderedPageBreak/>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E3C6681"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12CA020B"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852A9F">
        <w:t>1</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lastRenderedPageBreak/>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lastRenderedPageBreak/>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lastRenderedPageBreak/>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lastRenderedPageBreak/>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lastRenderedPageBreak/>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lastRenderedPageBreak/>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lastRenderedPageBreak/>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lastRenderedPageBreak/>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lastRenderedPageBreak/>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lastRenderedPageBreak/>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lastRenderedPageBreak/>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lastRenderedPageBreak/>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lastRenderedPageBreak/>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lastRenderedPageBreak/>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lastRenderedPageBreak/>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lastRenderedPageBreak/>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lastRenderedPageBreak/>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lastRenderedPageBreak/>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lastRenderedPageBreak/>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lastRenderedPageBreak/>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lastRenderedPageBreak/>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lastRenderedPageBreak/>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3A006391" w:rsidR="00AA5070" w:rsidRPr="008B1C02" w:rsidRDefault="00AA5070">
      <w:pPr>
        <w:pStyle w:val="PL"/>
      </w:pPr>
      <w:r w:rsidRPr="008B1C02">
        <w:t xml:space="preserve">  version: 1.</w:t>
      </w:r>
      <w:r w:rsidR="00852A9F">
        <w:t>3</w:t>
      </w:r>
      <w:r w:rsidRPr="008B1C02">
        <w:t>.</w:t>
      </w:r>
      <w:r w:rsidR="00852A9F">
        <w:t>0-alpha.</w:t>
      </w:r>
      <w:r w:rsidR="00406C29">
        <w:t>3</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F6A6A1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3BF87689"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406C29">
        <w:t>3</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lastRenderedPageBreak/>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lastRenderedPageBreak/>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lastRenderedPageBreak/>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lastRenderedPageBreak/>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lastRenderedPageBreak/>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lastRenderedPageBreak/>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r w:rsidR="00612058" w:rsidRPr="00C50A02">
        <w:rPr>
          <w:rFonts w:ascii="Courier New" w:hAnsi="Courier New"/>
          <w:sz w:val="16"/>
          <w:lang w:val="en-US"/>
        </w:rPr>
        <w:t>v</w:t>
      </w:r>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w:t>
      </w:r>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lastRenderedPageBreak/>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lastRenderedPageBreak/>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lastRenderedPageBreak/>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lastRenderedPageBreak/>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lastRenderedPageBreak/>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lastRenderedPageBreak/>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lastRenderedPageBreak/>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lastRenderedPageBreak/>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lastRenderedPageBreak/>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lastRenderedPageBreak/>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lastRenderedPageBreak/>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lastRenderedPageBreak/>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lastRenderedPageBreak/>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lastRenderedPageBreak/>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lastRenderedPageBreak/>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lastRenderedPageBreak/>
        <w:t>info:</w:t>
      </w:r>
    </w:p>
    <w:p w14:paraId="6A34953F" w14:textId="2287590F" w:rsidR="00AA5070" w:rsidRPr="008B1C02" w:rsidRDefault="00AA5070">
      <w:pPr>
        <w:pStyle w:val="PL"/>
      </w:pPr>
      <w:r w:rsidRPr="008B1C02">
        <w:t xml:space="preserve">  title: 3gpp-time-sync</w:t>
      </w:r>
    </w:p>
    <w:p w14:paraId="7E4E784F" w14:textId="45E83CD6"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r w:rsidR="00406C29">
        <w:rPr>
          <w:lang w:val="en-US"/>
        </w:rPr>
        <w:t>4</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7972BA20"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406C29">
        <w:t>3</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lastRenderedPageBreak/>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lastRenderedPageBreak/>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lastRenderedPageBreak/>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lastRenderedPageBreak/>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lastRenderedPageBreak/>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lastRenderedPageBreak/>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lastRenderedPageBreak/>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lastRenderedPageBreak/>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lastRenderedPageBreak/>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lastRenderedPageBreak/>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lastRenderedPageBreak/>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lastRenderedPageBreak/>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68F4C224"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lastRenderedPageBreak/>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Malgun Gothic"/>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lastRenderedPageBreak/>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406C29" w:rsidRDefault="00AF0A6D" w:rsidP="00AF0A6D">
      <w:pPr>
        <w:pStyle w:val="PL"/>
        <w:rPr>
          <w:lang w:val="fr-FR"/>
        </w:rPr>
      </w:pPr>
      <w:r w:rsidRPr="00BD6F46">
        <w:t xml:space="preserve">          </w:t>
      </w:r>
      <w:r w:rsidRPr="00406C29">
        <w:rPr>
          <w:lang w:val="fr-FR"/>
        </w:rPr>
        <w:t>- ACCEPTABLE</w:t>
      </w:r>
    </w:p>
    <w:p w14:paraId="59C9E6FC" w14:textId="77777777" w:rsidR="00AF0A6D" w:rsidRPr="00406C29" w:rsidRDefault="00AF0A6D" w:rsidP="00AF0A6D">
      <w:pPr>
        <w:pStyle w:val="PL"/>
        <w:rPr>
          <w:lang w:val="fr-FR" w:eastAsia="zh-CN"/>
        </w:rPr>
      </w:pPr>
      <w:r w:rsidRPr="00406C29">
        <w:rPr>
          <w:lang w:val="fr-FR"/>
        </w:rPr>
        <w:t xml:space="preserve">          - NON_ACCEPTABLE</w:t>
      </w:r>
    </w:p>
    <w:p w14:paraId="31AF264B" w14:textId="77777777" w:rsidR="00AF0A6D" w:rsidRPr="00406C29" w:rsidRDefault="00AF0A6D" w:rsidP="00AF0A6D">
      <w:pPr>
        <w:pStyle w:val="PL"/>
        <w:rPr>
          <w:lang w:val="fr-FR"/>
        </w:rPr>
      </w:pPr>
      <w:r w:rsidRPr="00406C29">
        <w:rPr>
          <w:lang w:val="fr-FR"/>
        </w:rPr>
        <w:t xml:space="preserve">      - type: string</w:t>
      </w:r>
    </w:p>
    <w:p w14:paraId="275CCF6F" w14:textId="77777777" w:rsidR="00125E00" w:rsidRPr="00406C29" w:rsidRDefault="00125E00" w:rsidP="00125E00">
      <w:pPr>
        <w:pStyle w:val="PL"/>
        <w:rPr>
          <w:lang w:val="fr-FR"/>
        </w:rPr>
      </w:pPr>
      <w:r w:rsidRPr="00406C29">
        <w:rPr>
          <w:lang w:val="fr-FR"/>
        </w:rPr>
        <w:t xml:space="preserve">        description: &gt;</w:t>
      </w:r>
    </w:p>
    <w:p w14:paraId="2E8E940A" w14:textId="77777777" w:rsidR="00DB56E1" w:rsidRPr="008B1C02" w:rsidRDefault="00DB56E1" w:rsidP="00DB56E1">
      <w:pPr>
        <w:pStyle w:val="PL"/>
      </w:pPr>
      <w:r w:rsidRPr="00406C29">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lastRenderedPageBreak/>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lastRenderedPageBreak/>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lastRenderedPageBreak/>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lastRenderedPageBreak/>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325A8B0D"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r w:rsidR="00406C29">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lastRenderedPageBreak/>
        <w:t xml:space="preserve">    API for AM policy authorization.</w:t>
      </w:r>
      <w:r w:rsidR="008153D5" w:rsidRPr="008B1C02">
        <w:t xml:space="preserve">  </w:t>
      </w:r>
    </w:p>
    <w:p w14:paraId="4839BC17" w14:textId="503A9832"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56952F03"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r w:rsidR="00406C29">
        <w:t>3</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lastRenderedPageBreak/>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lastRenderedPageBreak/>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lastRenderedPageBreak/>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lastRenderedPageBreak/>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lastRenderedPageBreak/>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7DDFE455" w14:textId="34397642"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1B7A9899"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B0FC6D8" w14:textId="41BA6E76" w:rsidR="009045F7" w:rsidRPr="00D27E6F" w:rsidRDefault="009045F7" w:rsidP="009045F7">
      <w:pPr>
        <w:pStyle w:val="PL"/>
        <w:rPr>
          <w:rFonts w:cs="Courier New"/>
          <w:szCs w:val="16"/>
        </w:rPr>
      </w:pPr>
      <w:r w:rsidRPr="00D27E6F">
        <w:rPr>
          <w:rFonts w:cs="Courier New"/>
          <w:szCs w:val="16"/>
        </w:rPr>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77502948"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lastRenderedPageBreak/>
        <w:t xml:space="preserve">        - required: [</w:t>
      </w:r>
      <w:r>
        <w:rPr>
          <w:rFonts w:cs="Courier New"/>
          <w:szCs w:val="16"/>
        </w:rPr>
        <w:t>af</w:t>
      </w:r>
      <w:r w:rsidRPr="00FC2E59">
        <w:rPr>
          <w:rFonts w:cs="Courier New"/>
          <w:szCs w:val="16"/>
        </w:rPr>
        <w:t>ServId, altAfServId]</w:t>
      </w:r>
    </w:p>
    <w:p w14:paraId="21029F76" w14:textId="77777777" w:rsidR="003F26AD" w:rsidRDefault="003F26AD" w:rsidP="003F26AD">
      <w:pPr>
        <w:pStyle w:val="PL"/>
        <w:rPr>
          <w:rFonts w:cs="Courier New"/>
          <w:szCs w:val="16"/>
        </w:rPr>
      </w:pPr>
    </w:p>
    <w:p w14:paraId="7CAC3EAA"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76ED06ED"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7E2FA602" w14:textId="77777777" w:rsidR="003F26AD" w:rsidRDefault="003F26AD" w:rsidP="003F26AD">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05009AEF" w14:textId="77777777" w:rsidR="003F26AD" w:rsidRPr="00D27E6F" w:rsidRDefault="003F26AD" w:rsidP="003F26AD">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3446E36" w14:textId="77777777" w:rsidR="003F26AD" w:rsidRPr="00D27E6F" w:rsidRDefault="003F26AD" w:rsidP="003F26AD">
      <w:pPr>
        <w:pStyle w:val="PL"/>
        <w:rPr>
          <w:rFonts w:cs="Courier New"/>
          <w:szCs w:val="16"/>
        </w:rPr>
      </w:pPr>
      <w:r w:rsidRPr="00D27E6F">
        <w:rPr>
          <w:rFonts w:cs="Courier New"/>
          <w:szCs w:val="16"/>
        </w:rPr>
        <w:t xml:space="preserve">      type: object</w:t>
      </w:r>
    </w:p>
    <w:p w14:paraId="7344C79C" w14:textId="77777777" w:rsidR="003F26AD" w:rsidRPr="00D27E6F" w:rsidRDefault="003F26AD" w:rsidP="003F26AD">
      <w:pPr>
        <w:pStyle w:val="PL"/>
        <w:rPr>
          <w:rFonts w:cs="Courier New"/>
          <w:szCs w:val="16"/>
        </w:rPr>
      </w:pPr>
      <w:r w:rsidRPr="00D27E6F">
        <w:rPr>
          <w:rFonts w:cs="Courier New"/>
          <w:szCs w:val="16"/>
        </w:rPr>
        <w:t xml:space="preserve">      properties:</w:t>
      </w:r>
    </w:p>
    <w:p w14:paraId="30AA9C25" w14:textId="77777777" w:rsidR="003F26AD" w:rsidRPr="00FC2E59" w:rsidRDefault="003F26AD" w:rsidP="003F26AD">
      <w:pPr>
        <w:pStyle w:val="PL"/>
        <w:rPr>
          <w:rFonts w:cs="Courier New"/>
          <w:szCs w:val="16"/>
        </w:rPr>
      </w:pPr>
      <w:r w:rsidRPr="00FC2E59">
        <w:rPr>
          <w:rFonts w:cs="Courier New"/>
          <w:szCs w:val="16"/>
        </w:rPr>
        <w:t xml:space="preserve">        snssai:</w:t>
      </w:r>
    </w:p>
    <w:p w14:paraId="1C34F436" w14:textId="77777777" w:rsidR="003F26AD" w:rsidRPr="00FC2E59" w:rsidRDefault="003F26AD" w:rsidP="003F26AD">
      <w:pPr>
        <w:pStyle w:val="PL"/>
        <w:rPr>
          <w:rFonts w:cs="Courier New"/>
          <w:szCs w:val="16"/>
        </w:rPr>
      </w:pPr>
      <w:r w:rsidRPr="00FC2E59">
        <w:rPr>
          <w:rFonts w:cs="Courier New"/>
          <w:szCs w:val="16"/>
        </w:rPr>
        <w:t xml:space="preserve">          $ref: 'TS29571_CommonData.yaml#/components/schemas/Snssai'</w:t>
      </w:r>
    </w:p>
    <w:p w14:paraId="36897B02" w14:textId="77777777" w:rsidR="003F26AD" w:rsidRPr="00FC2E59" w:rsidRDefault="003F26AD" w:rsidP="003F26AD">
      <w:pPr>
        <w:pStyle w:val="PL"/>
        <w:rPr>
          <w:rFonts w:cs="Courier New"/>
          <w:szCs w:val="16"/>
        </w:rPr>
      </w:pPr>
      <w:r w:rsidRPr="00FC2E59">
        <w:rPr>
          <w:rFonts w:cs="Courier New"/>
          <w:szCs w:val="16"/>
        </w:rPr>
        <w:t xml:space="preserve">        altSnssai:</w:t>
      </w:r>
    </w:p>
    <w:p w14:paraId="5340C8D4" w14:textId="77777777" w:rsidR="003F26AD" w:rsidRDefault="003F26AD" w:rsidP="003F26AD">
      <w:pPr>
        <w:pStyle w:val="PL"/>
        <w:rPr>
          <w:rFonts w:cs="Courier New"/>
          <w:szCs w:val="16"/>
        </w:rPr>
      </w:pPr>
      <w:r w:rsidRPr="00FC2E59">
        <w:rPr>
          <w:rFonts w:cs="Courier New"/>
          <w:szCs w:val="16"/>
        </w:rPr>
        <w:t xml:space="preserve">          $ref: 'TS29571_CommonData.yaml#/components/schemas/Snssai'</w:t>
      </w:r>
    </w:p>
    <w:p w14:paraId="77654354"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2D4F750" w14:textId="77777777" w:rsidR="003F26AD" w:rsidRDefault="003F26AD" w:rsidP="003F26AD">
      <w:pPr>
        <w:pStyle w:val="PL"/>
        <w:rPr>
          <w:rFonts w:cs="Courier New"/>
          <w:szCs w:val="16"/>
        </w:rPr>
      </w:pPr>
      <w:r w:rsidRPr="00D27E6F">
        <w:rPr>
          <w:rFonts w:cs="Courier New"/>
          <w:szCs w:val="16"/>
        </w:rPr>
        <w:t xml:space="preserve">          type: string</w:t>
      </w:r>
    </w:p>
    <w:p w14:paraId="3F206D0A" w14:textId="77777777" w:rsidR="003F26AD" w:rsidRPr="00D27E6F" w:rsidRDefault="003F26AD" w:rsidP="003F26AD">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5A03DC38" w14:textId="77777777" w:rsidR="003F26AD" w:rsidRDefault="003F26AD" w:rsidP="003F26AD">
      <w:pPr>
        <w:pStyle w:val="PL"/>
        <w:rPr>
          <w:rFonts w:cs="Courier New"/>
          <w:szCs w:val="16"/>
        </w:rPr>
      </w:pPr>
      <w:r w:rsidRPr="00E92016">
        <w:rPr>
          <w:rFonts w:cs="Courier New"/>
          <w:szCs w:val="16"/>
        </w:rPr>
        <w:t xml:space="preserve">          type: string</w:t>
      </w:r>
    </w:p>
    <w:p w14:paraId="61243B0A"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45F9E1A6" w14:textId="77777777" w:rsidR="003F26AD" w:rsidRPr="00FC2E59" w:rsidRDefault="003F26AD" w:rsidP="003F26AD">
      <w:pPr>
        <w:pStyle w:val="PL"/>
        <w:rPr>
          <w:rFonts w:cs="Courier New"/>
          <w:szCs w:val="16"/>
        </w:rPr>
      </w:pPr>
      <w:r w:rsidRPr="00FC2E59">
        <w:rPr>
          <w:rFonts w:cs="Courier New"/>
          <w:szCs w:val="16"/>
        </w:rPr>
        <w:t xml:space="preserve">      oneOf:</w:t>
      </w:r>
    </w:p>
    <w:p w14:paraId="1E52702E" w14:textId="77777777" w:rsidR="003F26AD" w:rsidRPr="00FC2E59" w:rsidRDefault="003F26AD" w:rsidP="003F26AD">
      <w:pPr>
        <w:pStyle w:val="PL"/>
        <w:rPr>
          <w:rFonts w:cs="Courier New"/>
          <w:szCs w:val="16"/>
        </w:rPr>
      </w:pPr>
      <w:r w:rsidRPr="00FC2E59">
        <w:rPr>
          <w:rFonts w:cs="Courier New"/>
          <w:szCs w:val="16"/>
        </w:rPr>
        <w:t xml:space="preserve">        - required: [snssai, altSnssai]</w:t>
      </w:r>
    </w:p>
    <w:p w14:paraId="5BA64424" w14:textId="77777777" w:rsidR="003F26AD" w:rsidRDefault="003F26AD" w:rsidP="003F26AD">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DengXian"/>
          <w:lang w:val="en-US"/>
        </w:rPr>
      </w:pPr>
      <w:r w:rsidRPr="00E0587D">
        <w:rPr>
          <w:rFonts w:eastAsia="DengXian"/>
          <w:lang w:val="en-US"/>
        </w:rPr>
        <w:t>#</w:t>
      </w:r>
    </w:p>
    <w:p w14:paraId="24C20B28" w14:textId="77777777" w:rsidR="003F26AD" w:rsidRPr="00E0587D" w:rsidRDefault="003F26AD" w:rsidP="003F26AD">
      <w:pPr>
        <w:pStyle w:val="PL"/>
        <w:rPr>
          <w:rFonts w:eastAsia="DengXian"/>
          <w:lang w:val="en-US"/>
        </w:rPr>
      </w:pPr>
      <w:r w:rsidRPr="00E0587D">
        <w:rPr>
          <w:rFonts w:eastAsia="DengXian"/>
          <w:lang w:val="en-US"/>
        </w:rPr>
        <w:t># ENUMERATIONS</w:t>
      </w:r>
    </w:p>
    <w:p w14:paraId="4332BC3F" w14:textId="77777777" w:rsidR="003F26AD" w:rsidRDefault="003F26AD" w:rsidP="003F26AD">
      <w:pPr>
        <w:pStyle w:val="PL"/>
        <w:rPr>
          <w:rFonts w:eastAsia="DengXian"/>
          <w:lang w:val="en-US"/>
        </w:rPr>
      </w:pPr>
      <w:r w:rsidRPr="00E0587D">
        <w:rPr>
          <w:rFonts w:eastAsia="DengXian"/>
          <w:lang w:val="en-US"/>
        </w:rPr>
        <w:t>#</w:t>
      </w:r>
    </w:p>
    <w:p w14:paraId="0C6C9801" w14:textId="77777777" w:rsidR="003F26AD" w:rsidRPr="00E0587D" w:rsidRDefault="003F26AD" w:rsidP="003F26AD">
      <w:pPr>
        <w:pStyle w:val="PL"/>
        <w:rPr>
          <w:rFonts w:eastAsia="DengXian"/>
          <w:lang w:val="en-US"/>
        </w:rPr>
      </w:pPr>
    </w:p>
    <w:p w14:paraId="3D100D0B" w14:textId="77777777" w:rsidR="003F26AD" w:rsidRPr="00E0587D" w:rsidRDefault="003F26AD" w:rsidP="003F26AD">
      <w:pPr>
        <w:pStyle w:val="PL"/>
        <w:rPr>
          <w:rFonts w:eastAsia="DengXian"/>
          <w:lang w:val="en-US"/>
        </w:rPr>
      </w:pPr>
      <w:r w:rsidRPr="00E0587D">
        <w:rPr>
          <w:rFonts w:eastAsia="DengXian"/>
          <w:lang w:val="en-US"/>
        </w:rPr>
        <w:t xml:space="preserve">    </w:t>
      </w:r>
      <w:r>
        <w:t>SliceReplType</w:t>
      </w:r>
      <w:r w:rsidRPr="00E0587D">
        <w:rPr>
          <w:rFonts w:eastAsia="DengXian"/>
          <w:lang w:val="en-US"/>
        </w:rPr>
        <w:t>:</w:t>
      </w:r>
    </w:p>
    <w:p w14:paraId="2BD13F0E" w14:textId="77777777" w:rsidR="003F26AD" w:rsidRPr="00E0587D" w:rsidRDefault="003F26AD" w:rsidP="003F26AD">
      <w:pPr>
        <w:pStyle w:val="PL"/>
        <w:rPr>
          <w:rFonts w:eastAsia="DengXian"/>
          <w:lang w:val="en-US"/>
        </w:rPr>
      </w:pPr>
      <w:r w:rsidRPr="00E0587D">
        <w:rPr>
          <w:rFonts w:eastAsia="DengXian"/>
          <w:lang w:val="en-US"/>
        </w:rPr>
        <w:t xml:space="preserve">      anyOf:</w:t>
      </w:r>
    </w:p>
    <w:p w14:paraId="156CD0AF" w14:textId="77777777" w:rsidR="003F26AD" w:rsidRPr="00E0587D" w:rsidRDefault="003F26AD" w:rsidP="003F26AD">
      <w:pPr>
        <w:pStyle w:val="PL"/>
        <w:rPr>
          <w:rFonts w:eastAsia="DengXian"/>
          <w:lang w:val="en-US"/>
        </w:rPr>
      </w:pPr>
      <w:r w:rsidRPr="00E0587D">
        <w:rPr>
          <w:rFonts w:eastAsia="DengXian"/>
          <w:lang w:val="en-US"/>
        </w:rPr>
        <w:t xml:space="preserve">        - type: string</w:t>
      </w:r>
    </w:p>
    <w:p w14:paraId="0A8E7FD3" w14:textId="77777777" w:rsidR="003F26AD" w:rsidRPr="00E0587D" w:rsidRDefault="003F26AD" w:rsidP="003F26AD">
      <w:pPr>
        <w:pStyle w:val="PL"/>
        <w:rPr>
          <w:rFonts w:eastAsia="DengXian"/>
          <w:lang w:val="en-US"/>
        </w:rPr>
      </w:pPr>
      <w:r w:rsidRPr="00E0587D">
        <w:rPr>
          <w:rFonts w:eastAsia="DengXian"/>
          <w:lang w:val="en-US"/>
        </w:rPr>
        <w:t xml:space="preserve">          enum:</w:t>
      </w:r>
    </w:p>
    <w:p w14:paraId="17CA889D" w14:textId="77777777" w:rsidR="003F26AD" w:rsidRDefault="003F26AD" w:rsidP="003F26AD">
      <w:pPr>
        <w:pStyle w:val="PL"/>
        <w:rPr>
          <w:rFonts w:eastAsia="DengXian"/>
          <w:lang w:val="en-US"/>
        </w:rPr>
      </w:pPr>
      <w:r w:rsidRPr="00E0587D">
        <w:rPr>
          <w:rFonts w:eastAsia="DengXian"/>
          <w:lang w:val="en-US"/>
        </w:rPr>
        <w:t xml:space="preserve">          - </w:t>
      </w:r>
      <w:r>
        <w:t>INITIATE_AF_REQ_SLICE_REP</w:t>
      </w:r>
    </w:p>
    <w:p w14:paraId="4FE7A309" w14:textId="77777777" w:rsidR="003F26AD" w:rsidRDefault="003F26AD" w:rsidP="003F26AD">
      <w:pPr>
        <w:pStyle w:val="PL"/>
      </w:pPr>
      <w:r w:rsidRPr="00E0587D">
        <w:rPr>
          <w:rFonts w:eastAsia="DengXian"/>
          <w:lang w:val="en-US"/>
        </w:rPr>
        <w:t xml:space="preserve">          - </w:t>
      </w:r>
      <w:r>
        <w:t>TERMINATE_AF_REQ_SLICE_REP</w:t>
      </w:r>
    </w:p>
    <w:p w14:paraId="04666C5C" w14:textId="77777777" w:rsidR="003F26AD" w:rsidRDefault="003F26AD" w:rsidP="003F26AD">
      <w:pPr>
        <w:pStyle w:val="PL"/>
        <w:rPr>
          <w:rFonts w:eastAsia="DengXian"/>
          <w:lang w:val="en-US"/>
        </w:rPr>
      </w:pPr>
      <w:r w:rsidRPr="00E0587D">
        <w:rPr>
          <w:rFonts w:eastAsia="DengXian"/>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DengXian" w:cs="Arial"/>
          <w:szCs w:val="18"/>
        </w:rPr>
      </w:pPr>
      <w:r>
        <w:t xml:space="preserve">        </w:t>
      </w:r>
      <w:r>
        <w:rPr>
          <w:rFonts w:eastAsia="DengXian"/>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E44C9A" w:rsidRDefault="001503E5" w:rsidP="001503E5">
      <w:pPr>
        <w:pStyle w:val="PL"/>
        <w:rPr>
          <w:lang w:val="fr-FR"/>
        </w:rPr>
      </w:pPr>
      <w:r w:rsidRPr="00E44C9A">
        <w:rPr>
          <w:lang w:val="fr-FR"/>
        </w:rPr>
        <w:t>info:</w:t>
      </w:r>
    </w:p>
    <w:p w14:paraId="5DCEC6D0" w14:textId="77777777" w:rsidR="001503E5" w:rsidRPr="00E44C9A" w:rsidRDefault="001503E5" w:rsidP="001503E5">
      <w:pPr>
        <w:pStyle w:val="PL"/>
        <w:rPr>
          <w:lang w:val="fr-FR"/>
        </w:rPr>
      </w:pPr>
      <w:r w:rsidRPr="00E44C9A">
        <w:rPr>
          <w:lang w:val="fr-FR"/>
        </w:rPr>
        <w:t xml:space="preserve">  title: </w:t>
      </w:r>
      <w:r w:rsidRPr="00E44C9A">
        <w:rPr>
          <w:rFonts w:cs="Arial"/>
          <w:bCs/>
          <w:lang w:val="fr-FR"/>
        </w:rPr>
        <w:t>AMInfluence</w:t>
      </w:r>
    </w:p>
    <w:p w14:paraId="60ADFC64" w14:textId="594CA34B" w:rsidR="001503E5" w:rsidRPr="00E44C9A" w:rsidRDefault="001503E5" w:rsidP="001503E5">
      <w:pPr>
        <w:pStyle w:val="PL"/>
        <w:rPr>
          <w:lang w:val="fr-FR"/>
        </w:rPr>
      </w:pPr>
      <w:r w:rsidRPr="00E44C9A">
        <w:rPr>
          <w:lang w:val="fr-FR"/>
        </w:rPr>
        <w:t xml:space="preserve">  version: 1.</w:t>
      </w:r>
      <w:r w:rsidR="00CD62FB" w:rsidRPr="00E44C9A">
        <w:rPr>
          <w:lang w:val="fr-FR"/>
        </w:rPr>
        <w:t>2</w:t>
      </w:r>
      <w:r w:rsidRPr="00E44C9A">
        <w:rPr>
          <w:lang w:val="fr-FR"/>
        </w:rPr>
        <w:t>.</w:t>
      </w:r>
      <w:r w:rsidR="00582B20" w:rsidRPr="00E44C9A">
        <w:rPr>
          <w:lang w:val="fr-FR"/>
        </w:rPr>
        <w:t>0</w:t>
      </w:r>
      <w:r w:rsidR="00CD62FB" w:rsidRPr="00E44C9A">
        <w:rPr>
          <w:lang w:val="fr-FR"/>
        </w:rPr>
        <w:t>-alpha.</w:t>
      </w:r>
      <w:r w:rsidR="00406C29">
        <w:rPr>
          <w:lang w:val="fr-FR"/>
        </w:rPr>
        <w:t>2</w:t>
      </w:r>
    </w:p>
    <w:p w14:paraId="0DB87893" w14:textId="77777777" w:rsidR="001503E5" w:rsidRPr="00E44C9A" w:rsidRDefault="001503E5" w:rsidP="001503E5">
      <w:pPr>
        <w:pStyle w:val="PL"/>
        <w:rPr>
          <w:lang w:val="fr-FR"/>
        </w:rPr>
      </w:pPr>
      <w:r w:rsidRPr="00E44C9A">
        <w:rPr>
          <w:lang w:val="fr-FR"/>
        </w:rPr>
        <w:t xml:space="preserve">  description: |</w:t>
      </w:r>
    </w:p>
    <w:p w14:paraId="78F6569F" w14:textId="77777777" w:rsidR="001503E5" w:rsidRPr="00E44C9A" w:rsidRDefault="001503E5" w:rsidP="001503E5">
      <w:pPr>
        <w:pStyle w:val="PL"/>
        <w:rPr>
          <w:lang w:val="fr-FR"/>
        </w:rPr>
      </w:pPr>
      <w:r w:rsidRPr="00E44C9A">
        <w:rPr>
          <w:lang w:val="fr-FR"/>
        </w:rPr>
        <w:t xml:space="preserve">    </w:t>
      </w:r>
      <w:r w:rsidRPr="00E44C9A">
        <w:rPr>
          <w:rFonts w:cs="Arial"/>
          <w:bCs/>
          <w:lang w:val="fr-FR"/>
        </w:rPr>
        <w:t>AMInfluence</w:t>
      </w:r>
      <w:r w:rsidRPr="00E44C9A">
        <w:rPr>
          <w:lang w:val="fr-FR"/>
        </w:rPr>
        <w:t xml:space="preserve"> API Service.</w:t>
      </w:r>
      <w:r w:rsidR="008153D5" w:rsidRPr="00E44C9A">
        <w:rPr>
          <w:lang w:val="fr-FR"/>
        </w:rPr>
        <w:t xml:space="preserve">  </w:t>
      </w:r>
    </w:p>
    <w:p w14:paraId="1D660CF2" w14:textId="243DB37C" w:rsidR="001503E5" w:rsidRPr="008B1C02" w:rsidRDefault="001503E5" w:rsidP="001503E5">
      <w:pPr>
        <w:pStyle w:val="PL"/>
      </w:pPr>
      <w:r w:rsidRPr="00E44C9A">
        <w:rPr>
          <w:lang w:val="fr-FR"/>
        </w:rPr>
        <w:t xml:space="preserve">    </w:t>
      </w:r>
      <w:r w:rsidRPr="008B1C02">
        <w:t xml:space="preserve">© </w:t>
      </w:r>
      <w:r w:rsidR="00CD62FB" w:rsidRPr="008B1C02">
        <w:t>202</w:t>
      </w:r>
      <w:r w:rsidR="00CD62FB">
        <w:t>5</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6C216310"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r w:rsidR="00406C29">
        <w:rPr>
          <w:rFonts w:eastAsia="DengXian"/>
        </w:rPr>
        <w:t>3</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lastRenderedPageBreak/>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lastRenderedPageBreak/>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lastRenderedPageBreak/>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lastRenderedPageBreak/>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lastRenderedPageBreak/>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6A7CE9DE" w14:textId="77777777" w:rsidR="008705F7" w:rsidRPr="008B1C02" w:rsidRDefault="001503E5" w:rsidP="008705F7">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p w14:paraId="5524DEC3" w14:textId="57E24F74"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lastRenderedPageBreak/>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4C0EE5F4" w14:textId="200EEBAF"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6B34AFD1" w:rsidR="00F23646" w:rsidRPr="000A0A5F" w:rsidRDefault="00F23646" w:rsidP="00F23646">
      <w:pPr>
        <w:pStyle w:val="PL"/>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7DC1281" w14:textId="77777777"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sliceReplOut</w:t>
      </w:r>
      <w:r w:rsidRPr="008B1C02">
        <w:rPr>
          <w:rFonts w:cs="Courier New"/>
          <w:szCs w:val="16"/>
        </w:rPr>
        <w:t>:</w:t>
      </w:r>
    </w:p>
    <w:p w14:paraId="00BED016" w14:textId="4E332751" w:rsidR="00F23646" w:rsidRPr="008B1C02" w:rsidRDefault="00F23646" w:rsidP="00F23646">
      <w:pPr>
        <w:pStyle w:val="PL"/>
      </w:pPr>
      <w:r w:rsidRPr="008B1C02">
        <w:t xml:space="preserve">          $ref: 'TS29534_Npcf_AMPolicyAuthorization.yaml#/components/schemas/</w:t>
      </w:r>
      <w:r>
        <w:rPr>
          <w:rFonts w:cs="Courier New"/>
          <w:szCs w:val="16"/>
        </w:rPr>
        <w:t>SliceReplOutcome</w:t>
      </w:r>
      <w:r w:rsidR="003F26AD">
        <w:rPr>
          <w:rFonts w:cs="Courier New"/>
          <w:szCs w:val="16"/>
        </w:rPr>
        <w:t>Info</w:t>
      </w:r>
      <w:r w:rsidRPr="008B1C02">
        <w:t>'</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lastRenderedPageBreak/>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77777777" w:rsidR="00F23646" w:rsidRPr="003F26AD" w:rsidRDefault="00F23646" w:rsidP="003F26AD">
      <w:pPr>
        <w:pStyle w:val="PL"/>
      </w:pPr>
      <w:r w:rsidRPr="003F26AD">
        <w:t xml:space="preserve">        Represents the NEF notification event to the NF service consumer.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77746A8B"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48284BC2"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lastRenderedPageBreak/>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lastRenderedPageBreak/>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lastRenderedPageBreak/>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41AD82D8" w:rsidR="0094086C" w:rsidRPr="008B1C02" w:rsidRDefault="0094086C" w:rsidP="0094086C">
      <w:pPr>
        <w:pStyle w:val="PL"/>
      </w:pPr>
      <w:r w:rsidRPr="008B1C02">
        <w:t xml:space="preserve">  version: 1.</w:t>
      </w:r>
      <w:r w:rsidR="00AA56B4">
        <w:t>3</w:t>
      </w:r>
      <w:r w:rsidRPr="008B1C02">
        <w:t>.</w:t>
      </w:r>
      <w:r w:rsidR="007F48A9">
        <w:t>0</w:t>
      </w:r>
      <w:r w:rsidR="00AA56B4">
        <w:t>-alpha.1</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1669476A"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AA56B4">
        <w:t>2</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lastRenderedPageBreak/>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lastRenderedPageBreak/>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lastRenderedPageBreak/>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lastRenderedPageBreak/>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lastRenderedPageBreak/>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lastRenderedPageBreak/>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lastRenderedPageBreak/>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lastRenderedPageBreak/>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lastRenderedPageBreak/>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lastRenderedPageBreak/>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0" w:name="_Toc114212761"/>
      <w:bookmarkStart w:id="271" w:name="_Toc122117150"/>
      <w:r w:rsidRPr="008B1C02">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5FE55C90"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r w:rsidR="00CD62FB">
        <w:rPr>
          <w:lang w:val="en-US"/>
        </w:rPr>
        <w:t>2</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68A84B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6B11FD67"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CD62FB">
        <w:t>2</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lastRenderedPageBreak/>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lastRenderedPageBreak/>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lastRenderedPageBreak/>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lastRenderedPageBreak/>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272"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bookmarkEnd w:id="272"/>
    </w:p>
    <w:p w14:paraId="5C22E4FF" w14:textId="77777777" w:rsidR="00CC6A96" w:rsidRDefault="00CC6A96" w:rsidP="00CC6A96">
      <w:pPr>
        <w:pStyle w:val="PL"/>
      </w:pPr>
      <w:r>
        <w:t xml:space="preserve">        </w:t>
      </w:r>
      <w:bookmarkStart w:id="273"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273"/>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74" w:name="_Toc114212762"/>
      <w:bookmarkStart w:id="275" w:name="_Toc122117151"/>
      <w:bookmarkStart w:id="276" w:name="_Toc114212763"/>
      <w:bookmarkStart w:id="277"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lastRenderedPageBreak/>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00AD084E"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274"/>
      <w:bookmarkEnd w:id="27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8" w:name="MCCQCTEMPBM_00000141"/>
      <w:r w:rsidRPr="008B1C02">
        <w:rPr>
          <w:rFonts w:cs="Courier New"/>
          <w:szCs w:val="16"/>
        </w:rPr>
        <w:t xml:space="preserve">      operationId: ReadAllConfigurations</w:t>
      </w:r>
      <w:bookmarkEnd w:id="27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lastRenderedPageBreak/>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9" w:name="MCCQCTEMPBM_00000142"/>
      <w:r w:rsidRPr="008B1C02">
        <w:rPr>
          <w:rFonts w:cs="Courier New"/>
          <w:szCs w:val="16"/>
        </w:rPr>
        <w:t xml:space="preserve">      operationId: CreateNewConfiguration</w:t>
      </w:r>
      <w:bookmarkEnd w:id="27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lastRenderedPageBreak/>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0" w:name="MCCQCTEMPBM_00000143"/>
      <w:r w:rsidRPr="008B1C02">
        <w:rPr>
          <w:rFonts w:cs="Courier New"/>
          <w:szCs w:val="16"/>
        </w:rPr>
        <w:t xml:space="preserve">  </w:t>
      </w:r>
      <w:bookmarkEnd w:id="280"/>
      <w:r w:rsidRPr="008B1C02">
        <w:t>/{afId}/</w:t>
      </w:r>
      <w:bookmarkStart w:id="28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2"/>
      <w:r w:rsidRPr="008B1C02">
        <w:rPr>
          <w:lang w:val="en-US" w:eastAsia="zh-CN"/>
        </w:rPr>
        <w:t>ASTI Configurations</w:t>
      </w:r>
      <w:bookmarkStart w:id="283" w:name="MCCQCTEMPBM_00000146"/>
    </w:p>
    <w:bookmarkEnd w:id="28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4"/>
      <w:r w:rsidRPr="008B1C02">
        <w:t>StatusRequestData</w:t>
      </w:r>
      <w:bookmarkStart w:id="28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5"/>
      <w:r w:rsidRPr="008B1C02">
        <w:t>he status of the 5G access stratum time distribution</w:t>
      </w:r>
      <w:bookmarkStart w:id="286" w:name="MCCQCTEMPBM_00000149"/>
    </w:p>
    <w:p w14:paraId="5F4C47D4" w14:textId="77777777" w:rsidR="00DA4B50" w:rsidRPr="008B1C02" w:rsidRDefault="00DA4B50" w:rsidP="00DA4B50">
      <w:pPr>
        <w:pStyle w:val="PL"/>
        <w:rPr>
          <w:rFonts w:cs="Courier New"/>
          <w:szCs w:val="16"/>
        </w:rPr>
      </w:pPr>
      <w:r w:rsidRPr="008B1C02">
        <w:rPr>
          <w:rFonts w:cs="Courier New"/>
          <w:szCs w:val="16"/>
        </w:rPr>
        <w:lastRenderedPageBreak/>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6"/>
      <w:r w:rsidRPr="008B1C02">
        <w:t>StatusResponseData</w:t>
      </w:r>
      <w:bookmarkStart w:id="28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5"/>
      <w:r w:rsidRPr="008B1C02">
        <w:rPr>
          <w:rFonts w:cs="Courier New"/>
          <w:szCs w:val="16"/>
        </w:rPr>
        <w:t>_CommonData.yaml#/components/responses/411'</w:t>
      </w:r>
    </w:p>
    <w:bookmarkEnd w:id="29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7"/>
      <w:r w:rsidRPr="008B1C02">
        <w:rPr>
          <w:rFonts w:cs="Courier New"/>
          <w:szCs w:val="16"/>
        </w:rPr>
        <w:t>_CommonData.yaml#/components/responses/415'</w:t>
      </w:r>
    </w:p>
    <w:bookmarkEnd w:id="29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1"/>
      <w:r w:rsidRPr="008B1C02">
        <w:rPr>
          <w:rFonts w:cs="Courier New"/>
          <w:szCs w:val="16"/>
        </w:rPr>
        <w:t>_CommonData.yaml#/components/responses/default'</w:t>
      </w:r>
    </w:p>
    <w:bookmarkEnd w:id="29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9" w:name="MCCQCTEMPBM_00000162"/>
      <w:r w:rsidRPr="008B1C02">
        <w:rPr>
          <w:rFonts w:cs="Courier New"/>
          <w:szCs w:val="16"/>
        </w:rPr>
        <w:t xml:space="preserve">      operationId: ReadAnConfiguration</w:t>
      </w:r>
      <w:bookmarkEnd w:id="29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0" w:name="MCCQCTEMPBM_00000163"/>
      <w:r w:rsidRPr="008B1C02">
        <w:rPr>
          <w:rFonts w:cs="Courier New"/>
          <w:szCs w:val="16"/>
        </w:rPr>
        <w:t>Individual ASTI Configuration</w:t>
      </w:r>
      <w:bookmarkEnd w:id="30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1" w:name="MCCQCTEMPBM_00000164"/>
      <w:r w:rsidRPr="008B1C02">
        <w:rPr>
          <w:rFonts w:cs="Courier New"/>
          <w:szCs w:val="16"/>
        </w:rPr>
        <w:lastRenderedPageBreak/>
        <w:t xml:space="preserve">      operationId: FullyModifyAnConfiguration</w:t>
      </w:r>
      <w:bookmarkEnd w:id="30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2" w:name="MCCQCTEMPBM_00000165"/>
      <w:r w:rsidRPr="008B1C02">
        <w:rPr>
          <w:rFonts w:cs="Courier New"/>
          <w:szCs w:val="16"/>
        </w:rPr>
        <w:t>Individual ASTI Configuration</w:t>
      </w:r>
      <w:bookmarkEnd w:id="30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3" w:name="MCCQCTEMPBM_00000166"/>
      <w:r w:rsidRPr="008B1C02">
        <w:rPr>
          <w:rFonts w:cs="Courier New"/>
          <w:szCs w:val="16"/>
        </w:rPr>
        <w:t xml:space="preserve">      operationId: DeleteAnConfiguration</w:t>
      </w:r>
      <w:bookmarkEnd w:id="30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4" w:name="MCCQCTEMPBM_00000167"/>
      <w:r w:rsidRPr="008B1C02">
        <w:rPr>
          <w:rFonts w:cs="Courier New"/>
          <w:szCs w:val="16"/>
        </w:rPr>
        <w:t>ASTI Configuration</w:t>
      </w:r>
      <w:bookmarkEnd w:id="30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lastRenderedPageBreak/>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5" w:name="MCCQCTEMPBM_00000168"/>
      <w:r w:rsidRPr="008B1C02">
        <w:rPr>
          <w:rFonts w:cs="Courier New"/>
          <w:szCs w:val="16"/>
        </w:rPr>
        <w:t>TS29571_CommonData.yaml</w:t>
      </w:r>
      <w:bookmarkEnd w:id="30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6" w:name="MCCQCTEMPBM_00000169"/>
      <w:r w:rsidRPr="008B1C02">
        <w:rPr>
          <w:rFonts w:cs="Courier New"/>
          <w:szCs w:val="16"/>
        </w:rPr>
        <w:t xml:space="preserve">        </w:t>
      </w:r>
      <w:bookmarkEnd w:id="306"/>
      <w:r w:rsidRPr="008B1C02">
        <w:t>asTimeDisParam</w:t>
      </w:r>
      <w:bookmarkStart w:id="30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7"/>
      <w:r w:rsidRPr="008B1C02">
        <w:t>Ntsctsf_ASTI.yaml</w:t>
      </w:r>
      <w:bookmarkStart w:id="308" w:name="MCCQCTEMPBM_00000171"/>
      <w:r w:rsidRPr="008B1C02">
        <w:rPr>
          <w:rFonts w:cs="Courier New"/>
          <w:szCs w:val="16"/>
        </w:rPr>
        <w:t>#/components/schemas/</w:t>
      </w:r>
      <w:bookmarkEnd w:id="308"/>
      <w:r w:rsidR="00EB68D4">
        <w:rPr>
          <w:rFonts w:cs="Courier New"/>
          <w:szCs w:val="16"/>
        </w:rPr>
        <w:t>Af</w:t>
      </w:r>
      <w:r w:rsidRPr="008B1C02">
        <w:t>AsTimeDistributionParam</w:t>
      </w:r>
      <w:bookmarkStart w:id="30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0" w:name="MCCQCTEMPBM_00000368"/>
      <w:r>
        <w:rPr>
          <w:rFonts w:cs="Courier New"/>
          <w:szCs w:val="16"/>
        </w:rPr>
        <w:t xml:space="preserve">        </w:t>
      </w:r>
      <w:bookmarkEnd w:id="31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lastRenderedPageBreak/>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1" w:name="MCCQCTEMPBM_00000173"/>
      <w:r w:rsidRPr="008B1C02">
        <w:rPr>
          <w:rFonts w:cs="Courier New"/>
          <w:szCs w:val="16"/>
        </w:rPr>
        <w:t>TS29571_CommonData.yaml</w:t>
      </w:r>
      <w:bookmarkEnd w:id="31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2" w:name="MCCQCTEMPBM_00000174"/>
      <w:r w:rsidRPr="008B1C02">
        <w:rPr>
          <w:rFonts w:cs="Courier New"/>
          <w:szCs w:val="16"/>
        </w:rPr>
        <w:t>TS29571_CommonData.yaml</w:t>
      </w:r>
      <w:bookmarkEnd w:id="31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3" w:name="MCCQCTEMPBM_00000175"/>
      <w:r w:rsidRPr="008B1C02">
        <w:rPr>
          <w:rFonts w:cs="Courier New"/>
          <w:szCs w:val="16"/>
        </w:rPr>
        <w:t xml:space="preserve">        </w:t>
      </w:r>
      <w:bookmarkEnd w:id="313"/>
      <w:r w:rsidRPr="008B1C02">
        <w:rPr>
          <w:lang w:eastAsia="zh-CN"/>
        </w:rPr>
        <w:t>activeUes</w:t>
      </w:r>
      <w:bookmarkStart w:id="314" w:name="MCCQCTEMPBM_00000176"/>
      <w:r w:rsidRPr="008B1C02">
        <w:rPr>
          <w:rFonts w:cs="Courier New"/>
          <w:szCs w:val="16"/>
        </w:rPr>
        <w:t>:</w:t>
      </w:r>
    </w:p>
    <w:bookmarkEnd w:id="31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5" w:name="MCCQCTEMPBM_00000177"/>
    </w:p>
    <w:bookmarkEnd w:id="31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6" w:name="MCCQCTEMPBM_00000178"/>
      <w:r w:rsidRPr="008B1C02">
        <w:rPr>
          <w:rFonts w:cs="Courier New"/>
          <w:szCs w:val="16"/>
        </w:rPr>
        <w:t>TS29571_CommonData.yaml</w:t>
      </w:r>
      <w:bookmarkEnd w:id="316"/>
      <w:r w:rsidRPr="008B1C02">
        <w:t>#/components/schemas/Gpsi'</w:t>
      </w:r>
    </w:p>
    <w:p w14:paraId="515BDE65" w14:textId="77777777" w:rsidR="00DA4B50" w:rsidRPr="008B1C02" w:rsidRDefault="00DA4B50" w:rsidP="00DA4B50">
      <w:pPr>
        <w:pStyle w:val="PL"/>
        <w:rPr>
          <w:rFonts w:cs="Courier New"/>
          <w:szCs w:val="16"/>
        </w:rPr>
      </w:pPr>
      <w:bookmarkStart w:id="317" w:name="MCCQCTEMPBM_00000179"/>
      <w:r w:rsidRPr="008B1C02">
        <w:rPr>
          <w:rFonts w:cs="Courier New"/>
          <w:szCs w:val="16"/>
        </w:rPr>
        <w:t xml:space="preserve">        </w:t>
      </w:r>
      <w:bookmarkEnd w:id="317"/>
      <w:r w:rsidRPr="008B1C02">
        <w:rPr>
          <w:rFonts w:eastAsia="Malgun Gothic"/>
        </w:rPr>
        <w:t>timeSyncErrBdgt</w:t>
      </w:r>
      <w:bookmarkStart w:id="31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8"/>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6"/>
      <w:bookmarkEnd w:id="27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lastRenderedPageBreak/>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lastRenderedPageBreak/>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lastRenderedPageBreak/>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9" w:name="_Toc114212764"/>
      <w:bookmarkStart w:id="320" w:name="_Toc122117153"/>
      <w:bookmarkStart w:id="321" w:name="_Toc114212765"/>
      <w:bookmarkStart w:id="322" w:name="_Toc122117154"/>
      <w:r w:rsidRPr="008B1C02">
        <w:t>A.22</w:t>
      </w:r>
      <w:r w:rsidRPr="008B1C02">
        <w:tab/>
        <w:t>DataReportingProvisioning API</w:t>
      </w:r>
      <w:bookmarkEnd w:id="319"/>
      <w:bookmarkEnd w:id="32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lastRenderedPageBreak/>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lastRenderedPageBreak/>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lastRenderedPageBreak/>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lastRenderedPageBreak/>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lastRenderedPageBreak/>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1"/>
      <w:bookmarkEnd w:id="32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498EDA0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45F5E53B" w:rsidR="00A3753A" w:rsidRPr="008B1C02" w:rsidRDefault="00A3753A" w:rsidP="00A3753A">
      <w:pPr>
        <w:pStyle w:val="PL"/>
      </w:pPr>
      <w:r w:rsidRPr="008B1C02">
        <w:t xml:space="preserve">  description: 3GPP TS 29.522 V1</w:t>
      </w:r>
      <w:r w:rsidR="00CD62FB">
        <w:t>9</w:t>
      </w:r>
      <w:r w:rsidRPr="008B1C02">
        <w:t>.</w:t>
      </w:r>
      <w:r w:rsidR="00CD62FB">
        <w:t>2</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3" w:name="MCCQCTEMPBM_00000181"/>
      <w:r w:rsidRPr="008B1C02">
        <w:rPr>
          <w:rFonts w:cs="Courier New"/>
          <w:szCs w:val="16"/>
        </w:rPr>
        <w:t xml:space="preserve">      operationId: RetrieveUEId</w:t>
      </w:r>
    </w:p>
    <w:bookmarkEnd w:id="32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lastRenderedPageBreak/>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lastRenderedPageBreak/>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lastRenderedPageBreak/>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lastRenderedPageBreak/>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lastRenderedPageBreak/>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lastRenderedPageBreak/>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5"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6" w:name="_Toc114212766"/>
      <w:bookmarkStart w:id="32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lastRenderedPageBreak/>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boolean</w:t>
      </w:r>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lastRenderedPageBreak/>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6"/>
      <w:bookmarkEnd w:id="32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lastRenderedPageBreak/>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lastRenderedPageBreak/>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lastRenderedPageBreak/>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lastRenderedPageBreak/>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8" w:name="_Toc114212767"/>
      <w:bookmarkStart w:id="329" w:name="_Toc122117156"/>
      <w:r w:rsidRPr="008B1C02">
        <w:t>A.25</w:t>
      </w:r>
      <w:r w:rsidRPr="008B1C02">
        <w:tab/>
        <w:t>MBSUserDataIngestSession API</w:t>
      </w:r>
      <w:bookmarkEnd w:id="328"/>
      <w:bookmarkEnd w:id="32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0567DA69" w:rsidR="00352149" w:rsidRPr="008B1C02" w:rsidRDefault="00352149" w:rsidP="00352149">
      <w:pPr>
        <w:pStyle w:val="PL"/>
      </w:pPr>
      <w:r w:rsidRPr="008B1C02">
        <w:t xml:space="preserve">  version: 1.</w:t>
      </w:r>
      <w:r w:rsidR="006F1816">
        <w:t>2</w:t>
      </w:r>
      <w:r w:rsidRPr="008B1C02">
        <w:t>.</w:t>
      </w:r>
      <w:r w:rsidR="007F48A9">
        <w:t>0</w:t>
      </w:r>
      <w:r w:rsidR="006F1816">
        <w:t>-alpha.1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C3296AD" w:rsidR="00352149" w:rsidRPr="008B1C02" w:rsidRDefault="00352149" w:rsidP="00352149">
      <w:pPr>
        <w:pStyle w:val="PL"/>
      </w:pPr>
      <w:r w:rsidRPr="008B1C02">
        <w:t xml:space="preserve">    © </w:t>
      </w:r>
      <w:r w:rsidR="00907EA0" w:rsidRPr="008B1C02">
        <w:t>202</w:t>
      </w:r>
      <w:r w:rsidR="006F181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076071AE" w:rsidR="00352149" w:rsidRPr="008B1C02" w:rsidRDefault="00352149" w:rsidP="00352149">
      <w:pPr>
        <w:pStyle w:val="PL"/>
      </w:pPr>
      <w:r w:rsidRPr="008B1C02">
        <w:t xml:space="preserve">    3GPP TS 29.522 V1</w:t>
      </w:r>
      <w:r w:rsidR="006F1816">
        <w:t>9</w:t>
      </w:r>
      <w:r w:rsidRPr="008B1C02">
        <w:t>.</w:t>
      </w:r>
      <w:r w:rsidR="006F1816">
        <w:t>2</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lastRenderedPageBreak/>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lastRenderedPageBreak/>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lastRenderedPageBreak/>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lastRenderedPageBreak/>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lastRenderedPageBreak/>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lastRenderedPageBreak/>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lastRenderedPageBreak/>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lastRenderedPageBreak/>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lastRenderedPageBreak/>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0" w:name="_Toc114212768"/>
      <w:bookmarkStart w:id="331" w:name="_Toc122117157"/>
      <w:r w:rsidRPr="008B1C02">
        <w:t>A.26</w:t>
      </w:r>
      <w:r w:rsidRPr="008B1C02">
        <w:tab/>
        <w:t>MSEventExposure API</w:t>
      </w:r>
      <w:bookmarkEnd w:id="330"/>
      <w:bookmarkEnd w:id="33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lastRenderedPageBreak/>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406C29" w:rsidRDefault="00C81D33" w:rsidP="00C81D33">
      <w:pPr>
        <w:pStyle w:val="PL"/>
        <w:rPr>
          <w:lang w:val="fr-FR"/>
        </w:rPr>
      </w:pPr>
      <w:r w:rsidRPr="008B1C02">
        <w:t xml:space="preserve">            </w:t>
      </w:r>
      <w:r w:rsidRPr="00406C29">
        <w:rPr>
          <w:lang w:val="fr-FR"/>
        </w:rPr>
        <w:t>Subscription resource.</w:t>
      </w:r>
    </w:p>
    <w:p w14:paraId="3B29E98C" w14:textId="77777777" w:rsidR="00C81D33" w:rsidRPr="00406C29" w:rsidRDefault="00C81D33" w:rsidP="00C81D33">
      <w:pPr>
        <w:pStyle w:val="PL"/>
        <w:rPr>
          <w:lang w:val="fr-FR"/>
        </w:rPr>
      </w:pPr>
      <w:r w:rsidRPr="00406C29">
        <w:rPr>
          <w:lang w:val="fr-FR"/>
        </w:rPr>
        <w:t xml:space="preserve">          content:</w:t>
      </w:r>
    </w:p>
    <w:p w14:paraId="51F1773A" w14:textId="77777777" w:rsidR="00C81D33" w:rsidRPr="00406C29" w:rsidRDefault="00C81D33" w:rsidP="00C81D33">
      <w:pPr>
        <w:pStyle w:val="PL"/>
        <w:rPr>
          <w:lang w:val="fr-FR"/>
        </w:rPr>
      </w:pPr>
      <w:r w:rsidRPr="00406C29">
        <w:rPr>
          <w:lang w:val="fr-FR"/>
        </w:rPr>
        <w:t xml:space="preserve">            application/json:</w:t>
      </w:r>
    </w:p>
    <w:p w14:paraId="3777BDF8" w14:textId="77777777" w:rsidR="00C81D33" w:rsidRPr="008B1C02" w:rsidRDefault="00C81D33" w:rsidP="00C81D33">
      <w:pPr>
        <w:pStyle w:val="PL"/>
      </w:pPr>
      <w:r w:rsidRPr="00406C29">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lastRenderedPageBreak/>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lastRenderedPageBreak/>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lastRenderedPageBreak/>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2" w:name="_Toc114212769"/>
      <w:bookmarkStart w:id="333"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085666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0-alpha.1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lastRenderedPageBreak/>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2186E1C1" w:rsidR="006C12D4" w:rsidRDefault="006C12D4" w:rsidP="006C12D4">
      <w:pPr>
        <w:pStyle w:val="PL"/>
      </w:pPr>
      <w:r>
        <w:t xml:space="preserve">    3GPP TS 29.522 V1</w:t>
      </w:r>
      <w:r w:rsidR="00CB0352">
        <w:t>9</w:t>
      </w:r>
      <w:r>
        <w:t>.</w:t>
      </w:r>
      <w:r w:rsidR="00CB0352">
        <w:t>2</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lastRenderedPageBreak/>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lastRenderedPageBreak/>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4" w:name="_Hlk120713386"/>
      <w:r>
        <w:t>Mbs</w:t>
      </w:r>
      <w:r w:rsidRPr="004B6BEB">
        <w:t>GroupMsg</w:t>
      </w:r>
      <w:bookmarkEnd w:id="33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lastRenderedPageBreak/>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5" w:name="_Hlk148442752"/>
      <w:r>
        <w:t>Mbs</w:t>
      </w:r>
      <w:r w:rsidRPr="00372642">
        <w:rPr>
          <w:rFonts w:cs="Arial"/>
          <w:szCs w:val="18"/>
        </w:rPr>
        <w:t>GroupMsgDel</w:t>
      </w:r>
      <w:bookmarkEnd w:id="33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lastRenderedPageBreak/>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lastRenderedPageBreak/>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lastRenderedPageBreak/>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lastRenderedPageBreak/>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lastRenderedPageBreak/>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lastRenderedPageBreak/>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6" w:name="_Toc105675113"/>
      <w:bookmarkStart w:id="337" w:name="_Toc130503191"/>
      <w:r>
        <w:t>A.29</w:t>
      </w:r>
      <w:r>
        <w:tab/>
        <w:t>PDTQPolicyNegotiation API</w:t>
      </w:r>
      <w:bookmarkEnd w:id="336"/>
      <w:bookmarkEnd w:id="33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lastRenderedPageBreak/>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lastRenderedPageBreak/>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lastRenderedPageBreak/>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lastRenderedPageBreak/>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lastRenderedPageBreak/>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lastRenderedPageBreak/>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lastRenderedPageBreak/>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lastRenderedPageBreak/>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lastRenderedPageBreak/>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lastRenderedPageBreak/>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lastRenderedPageBreak/>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9" w:name="_Hlk69747120"/>
      <w:r>
        <w:lastRenderedPageBreak/>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lastRenderedPageBreak/>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lastRenderedPageBreak/>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lastRenderedPageBreak/>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lastRenderedPageBreak/>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lastRenderedPageBreak/>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lastRenderedPageBreak/>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lastRenderedPageBreak/>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lastRenderedPageBreak/>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lastRenderedPageBreak/>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lastRenderedPageBreak/>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lastRenderedPageBreak/>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lastRenderedPageBreak/>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lastRenderedPageBreak/>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lastRenderedPageBreak/>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4CEF35A8"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r w:rsidR="00406C29">
        <w:rPr>
          <w:lang w:val="en-US"/>
        </w:rPr>
        <w:t>3</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0FEA4241" w:rsidR="00FB28D6" w:rsidRPr="008B1C02" w:rsidRDefault="00FB28D6" w:rsidP="00FB28D6">
      <w:pPr>
        <w:pStyle w:val="PL"/>
      </w:pPr>
      <w:r w:rsidRPr="008B1C02">
        <w:t xml:space="preserve">  description: 3GPP TS 29.522 V1</w:t>
      </w:r>
      <w:r w:rsidR="00A05156">
        <w:t>9</w:t>
      </w:r>
      <w:r w:rsidRPr="008B1C02">
        <w:t>.</w:t>
      </w:r>
      <w:r w:rsidR="00406C29">
        <w:t>3</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lastRenderedPageBreak/>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lastRenderedPageBreak/>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'{$request.body#/notifUri}':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lastRenderedPageBreak/>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lastRenderedPageBreak/>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r>
        <w:t>.</w:t>
      </w:r>
      <w:r w:rsidR="005C1AF5">
        <w:t xml:space="preserve"> </w:t>
      </w:r>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lastRenderedPageBreak/>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28FC7162"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77969829"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lastRenderedPageBreak/>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lastRenderedPageBreak/>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lastRenderedPageBreak/>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lastRenderedPageBreak/>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lastRenderedPageBreak/>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lastRenderedPageBreak/>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lastRenderedPageBreak/>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lastRenderedPageBreak/>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lastRenderedPageBreak/>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lastRenderedPageBreak/>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lastRenderedPageBreak/>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514A9FA7" w:rsidR="009E2F8D" w:rsidRDefault="009E2F8D" w:rsidP="009E2F8D">
      <w:pPr>
        <w:pStyle w:val="PL"/>
        <w:rPr>
          <w:lang w:eastAsia="zh-CN"/>
        </w:rPr>
      </w:pPr>
      <w:r>
        <w:rPr>
          <w:lang w:eastAsia="zh-CN"/>
        </w:rPr>
        <w:t xml:space="preserve">  version: 1.0.0</w:t>
      </w:r>
      <w:r w:rsidR="00E115F6">
        <w:rPr>
          <w:lang w:eastAsia="zh-CN"/>
        </w:rPr>
        <w:t>-alpha.</w:t>
      </w:r>
      <w:r w:rsidR="00CD62FB">
        <w:rPr>
          <w:lang w:eastAsia="zh-CN"/>
        </w:rPr>
        <w:t>2</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36DBA2E9" w:rsidR="009E2F8D" w:rsidRDefault="009E2F8D" w:rsidP="009E2F8D">
      <w:pPr>
        <w:pStyle w:val="PL"/>
        <w:rPr>
          <w:lang w:eastAsia="zh-CN"/>
        </w:rPr>
      </w:pPr>
      <w:r>
        <w:rPr>
          <w:lang w:eastAsia="zh-CN"/>
        </w:rPr>
        <w:t xml:space="preserve">    © </w:t>
      </w:r>
      <w:r w:rsidR="00CD62FB">
        <w:rPr>
          <w:lang w:eastAsia="zh-CN"/>
        </w:rPr>
        <w:t>2025</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230584EF"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CD62FB">
        <w:rPr>
          <w:lang w:eastAsia="zh-CN"/>
        </w:rPr>
        <w:t>2</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lastRenderedPageBreak/>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lastRenderedPageBreak/>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lastRenderedPageBreak/>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lastRenderedPageBreak/>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lastRenderedPageBreak/>
        <w:t xml:space="preserve">          minItems: 1</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340"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67585BBF" w:rsidR="00FF6EF4" w:rsidRPr="00E0587D" w:rsidRDefault="00FF6EF4" w:rsidP="00FF6EF4">
      <w:pPr>
        <w:pStyle w:val="PL"/>
        <w:rPr>
          <w:rFonts w:eastAsia="DengXian"/>
          <w:lang w:val="en-US"/>
        </w:rPr>
      </w:pPr>
      <w:r w:rsidRPr="00E0587D">
        <w:rPr>
          <w:rFonts w:eastAsia="DengXian"/>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43C49C28"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sidR="00406C29">
        <w:rPr>
          <w:rFonts w:eastAsia="DengXian"/>
          <w:lang w:val="en-US"/>
        </w:rPr>
        <w:t>3</w:t>
      </w:r>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421DD19F"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1CCFACB" w:rsidR="00FF6EF4" w:rsidRPr="00E0587D" w:rsidRDefault="00FF6EF4" w:rsidP="00FF6EF4">
      <w:pPr>
        <w:pStyle w:val="PL"/>
        <w:rPr>
          <w:rFonts w:eastAsia="DengXian"/>
          <w:lang w:val="en-US"/>
        </w:rPr>
      </w:pPr>
      <w:r w:rsidRPr="00E0587D">
        <w:rPr>
          <w:rFonts w:eastAsia="DengXian"/>
          <w:lang w:val="en-US"/>
        </w:rPr>
        <w:t xml:space="preserve">    © </w:t>
      </w:r>
      <w:r w:rsidR="00CD62FB" w:rsidRPr="000615A1">
        <w:rPr>
          <w:rFonts w:eastAsia="DengXian"/>
          <w:lang w:val="en-US"/>
        </w:rPr>
        <w:t>202</w:t>
      </w:r>
      <w:r w:rsidR="00CD62FB">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68A78857"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sidR="00406C29">
        <w:rPr>
          <w:rFonts w:eastAsia="Malgun Gothic"/>
          <w:lang w:val="en-US" w:eastAsia="ko-KR"/>
        </w:rPr>
        <w:t>3</w:t>
      </w:r>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7E265B53"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w:t>
      </w:r>
      <w:r w:rsidR="00DD0059">
        <w:rPr>
          <w:rFonts w:eastAsia="DengXian"/>
          <w:lang w:val="en-US"/>
        </w:rPr>
        <w:t>a</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422113">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lastRenderedPageBreak/>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lastRenderedPageBreak/>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'{$request.body#/notifUri}':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994BC9F" w14:textId="77777777" w:rsidR="00422113" w:rsidRDefault="00FF6EF4"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sidR="00422113">
        <w:rPr>
          <w:rFonts w:ascii="Courier New" w:hAnsi="Courier New"/>
          <w:sz w:val="16"/>
          <w:lang w:val="en-US" w:eastAsia="en-IN"/>
        </w:rPr>
        <w:t>&gt;</w:t>
      </w:r>
    </w:p>
    <w:p w14:paraId="2A14D244" w14:textId="77777777" w:rsidR="00422113"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FF6651B" w14:textId="625EF724" w:rsidR="00FF6EF4" w:rsidRPr="00837CBE"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lastRenderedPageBreak/>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77777777" w:rsidR="00FF6EF4" w:rsidRDefault="00FF6EF4" w:rsidP="00FF6EF4">
      <w:pPr>
        <w:pStyle w:val="PL"/>
      </w:pPr>
      <w:r>
        <w:t xml:space="preserve">          $ref: 'TS29571_CommonData.yaml#/components/responses/307'</w:t>
      </w:r>
    </w:p>
    <w:p w14:paraId="48F2CE7B" w14:textId="77777777" w:rsidR="00FF6EF4" w:rsidRDefault="00FF6EF4" w:rsidP="00FF6EF4">
      <w:pPr>
        <w:pStyle w:val="PL"/>
      </w:pPr>
      <w:r>
        <w:t xml:space="preserve">        '308':</w:t>
      </w:r>
    </w:p>
    <w:p w14:paraId="25E8123C" w14:textId="77777777" w:rsidR="00FF6EF4" w:rsidRDefault="00FF6EF4" w:rsidP="00FF6EF4">
      <w:pPr>
        <w:pStyle w:val="PL"/>
      </w:pPr>
      <w:r>
        <w:t xml:space="preserve">          $ref: 'TS29571_CommonData.yaml#/components/responses/308'</w:t>
      </w:r>
    </w:p>
    <w:p w14:paraId="5310618F" w14:textId="77777777" w:rsidR="00FF6EF4" w:rsidRDefault="00FF6EF4" w:rsidP="00FF6EF4">
      <w:pPr>
        <w:pStyle w:val="PL"/>
      </w:pPr>
      <w:r>
        <w:t xml:space="preserve">        '400':</w:t>
      </w:r>
    </w:p>
    <w:p w14:paraId="367B9C04" w14:textId="77777777" w:rsidR="00FF6EF4" w:rsidRDefault="00FF6EF4" w:rsidP="00FF6EF4">
      <w:pPr>
        <w:pStyle w:val="PL"/>
      </w:pPr>
      <w:r>
        <w:t xml:space="preserve">          $ref: 'TS29571_CommonData.yaml#/components/responses/400'</w:t>
      </w:r>
    </w:p>
    <w:p w14:paraId="3F1D22F7" w14:textId="77777777" w:rsidR="00FF6EF4" w:rsidRDefault="00FF6EF4" w:rsidP="00FF6EF4">
      <w:pPr>
        <w:pStyle w:val="PL"/>
      </w:pPr>
      <w:r>
        <w:t xml:space="preserve">        '401':</w:t>
      </w:r>
    </w:p>
    <w:p w14:paraId="5BD32B94" w14:textId="77777777" w:rsidR="00FF6EF4" w:rsidRDefault="00FF6EF4" w:rsidP="00FF6EF4">
      <w:pPr>
        <w:pStyle w:val="PL"/>
      </w:pPr>
      <w:r>
        <w:t xml:space="preserve">          $ref: 'TS29571_CommonData.yaml#/components/responses/401'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77777777" w:rsidR="00FF6EF4" w:rsidRDefault="00FF6EF4" w:rsidP="00FF6EF4">
      <w:pPr>
        <w:pStyle w:val="PL"/>
        <w:rPr>
          <w:rFonts w:eastAsia="DengXian"/>
        </w:rPr>
      </w:pPr>
      <w:r>
        <w:rPr>
          <w:rFonts w:eastAsia="DengXian"/>
        </w:rPr>
        <w:t xml:space="preserve">          $ref: 'TS29571_CommonData.yaml#/components/responses/403'</w:t>
      </w:r>
    </w:p>
    <w:p w14:paraId="3A5B4102" w14:textId="77777777" w:rsidR="00FF6EF4" w:rsidRDefault="00FF6EF4" w:rsidP="00FF6EF4">
      <w:pPr>
        <w:pStyle w:val="PL"/>
      </w:pPr>
      <w:r>
        <w:t xml:space="preserve">        '404':</w:t>
      </w:r>
    </w:p>
    <w:p w14:paraId="59D9CFDA" w14:textId="77777777" w:rsidR="00FF6EF4" w:rsidRDefault="00FF6EF4" w:rsidP="00FF6EF4">
      <w:pPr>
        <w:pStyle w:val="PL"/>
      </w:pPr>
      <w:r>
        <w:t xml:space="preserve">          $ref: 'TS29571_CommonData.yaml#/components/responses/404'</w:t>
      </w:r>
    </w:p>
    <w:p w14:paraId="1407CE24" w14:textId="77777777" w:rsidR="00FF6EF4" w:rsidRDefault="00FF6EF4" w:rsidP="00FF6EF4">
      <w:pPr>
        <w:pStyle w:val="PL"/>
      </w:pPr>
      <w:r>
        <w:t xml:space="preserve">        '411':</w:t>
      </w:r>
    </w:p>
    <w:p w14:paraId="0A7BFCCB" w14:textId="77777777" w:rsidR="00FF6EF4" w:rsidRDefault="00FF6EF4" w:rsidP="00FF6EF4">
      <w:pPr>
        <w:pStyle w:val="PL"/>
      </w:pPr>
      <w:r>
        <w:t xml:space="preserve">          $ref: 'TS29571_CommonData.yaml#/components/responses/411'</w:t>
      </w:r>
    </w:p>
    <w:p w14:paraId="519DB6AF" w14:textId="77777777" w:rsidR="00FF6EF4" w:rsidRDefault="00FF6EF4" w:rsidP="00FF6EF4">
      <w:pPr>
        <w:pStyle w:val="PL"/>
      </w:pPr>
      <w:r>
        <w:t xml:space="preserve">        '413':</w:t>
      </w:r>
    </w:p>
    <w:p w14:paraId="2A764798" w14:textId="77777777" w:rsidR="00FF6EF4" w:rsidRDefault="00FF6EF4" w:rsidP="00FF6EF4">
      <w:pPr>
        <w:pStyle w:val="PL"/>
      </w:pPr>
      <w:r>
        <w:t xml:space="preserve">          $ref: 'TS29571_CommonData.yaml#/components/responses/413'</w:t>
      </w:r>
    </w:p>
    <w:p w14:paraId="16A55AE7" w14:textId="77777777" w:rsidR="00FF6EF4" w:rsidRDefault="00FF6EF4" w:rsidP="00FF6EF4">
      <w:pPr>
        <w:pStyle w:val="PL"/>
      </w:pPr>
      <w:r>
        <w:t xml:space="preserve">        '415':</w:t>
      </w:r>
    </w:p>
    <w:p w14:paraId="609D0ABC" w14:textId="77777777" w:rsidR="00FF6EF4" w:rsidRDefault="00FF6EF4" w:rsidP="00FF6EF4">
      <w:pPr>
        <w:pStyle w:val="PL"/>
      </w:pPr>
      <w:r>
        <w:t xml:space="preserve">          $ref: 'TS29571_CommonData.yaml#/components/responses/415'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77777777" w:rsidR="00FF6EF4" w:rsidRDefault="00FF6EF4" w:rsidP="00FF6EF4">
      <w:pPr>
        <w:pStyle w:val="PL"/>
        <w:rPr>
          <w:rFonts w:eastAsia="DengXian"/>
        </w:rPr>
      </w:pPr>
      <w:r>
        <w:rPr>
          <w:rFonts w:eastAsia="DengXian"/>
        </w:rPr>
        <w:t xml:space="preserve">          $ref: 'TS29571_CommonData.yaml#/components/responses/429'</w:t>
      </w:r>
    </w:p>
    <w:p w14:paraId="2F5AE872" w14:textId="77777777" w:rsidR="00FF6EF4" w:rsidRDefault="00FF6EF4" w:rsidP="00FF6EF4">
      <w:pPr>
        <w:pStyle w:val="PL"/>
      </w:pPr>
      <w:r>
        <w:t xml:space="preserve">        '500':</w:t>
      </w:r>
    </w:p>
    <w:p w14:paraId="4D942951" w14:textId="77777777" w:rsidR="00FF6EF4" w:rsidRDefault="00FF6EF4" w:rsidP="00FF6EF4">
      <w:pPr>
        <w:pStyle w:val="PL"/>
      </w:pPr>
      <w:r>
        <w:t xml:space="preserve">          $ref: 'TS29571_CommonData.yaml#/components/responses/500'</w:t>
      </w:r>
    </w:p>
    <w:p w14:paraId="4801E257" w14:textId="77777777" w:rsidR="00FF6EF4" w:rsidRDefault="00FF6EF4" w:rsidP="00FF6EF4">
      <w:pPr>
        <w:pStyle w:val="PL"/>
      </w:pPr>
      <w:r>
        <w:t xml:space="preserve">        '501':</w:t>
      </w:r>
    </w:p>
    <w:p w14:paraId="0B54FC40" w14:textId="77777777" w:rsidR="00FF6EF4" w:rsidRDefault="00FF6EF4" w:rsidP="00FF6EF4">
      <w:pPr>
        <w:pStyle w:val="PL"/>
      </w:pPr>
      <w:r>
        <w:t xml:space="preserve">          $ref: 'TS29571_CommonData.yaml#/components/responses/501'</w:t>
      </w:r>
    </w:p>
    <w:p w14:paraId="565DD227" w14:textId="77777777" w:rsidR="00FF6EF4" w:rsidRDefault="00FF6EF4" w:rsidP="00FF6EF4">
      <w:pPr>
        <w:pStyle w:val="PL"/>
      </w:pPr>
      <w:r>
        <w:lastRenderedPageBreak/>
        <w:t xml:space="preserve">        '502':</w:t>
      </w:r>
    </w:p>
    <w:p w14:paraId="68541721" w14:textId="77777777" w:rsidR="00FF6EF4" w:rsidRDefault="00FF6EF4" w:rsidP="00FF6EF4">
      <w:pPr>
        <w:pStyle w:val="PL"/>
      </w:pPr>
      <w:r>
        <w:t xml:space="preserve">          $ref: 'TS29571_CommonData.yaml#/components/responses/502'</w:t>
      </w:r>
    </w:p>
    <w:p w14:paraId="7D083B94" w14:textId="77777777" w:rsidR="00FF6EF4" w:rsidRDefault="00FF6EF4" w:rsidP="00FF6EF4">
      <w:pPr>
        <w:pStyle w:val="PL"/>
      </w:pPr>
      <w:r>
        <w:t xml:space="preserve">        '503':</w:t>
      </w:r>
    </w:p>
    <w:p w14:paraId="3FE2A0DD" w14:textId="77777777" w:rsidR="00FF6EF4" w:rsidRDefault="00FF6EF4" w:rsidP="00FF6EF4">
      <w:pPr>
        <w:pStyle w:val="PL"/>
      </w:pPr>
      <w:r>
        <w:t xml:space="preserve">          $ref: 'TS29571_CommonData.yaml#/components/responses/503'</w:t>
      </w:r>
    </w:p>
    <w:p w14:paraId="7442211D" w14:textId="77777777" w:rsidR="00FF6EF4" w:rsidRDefault="00FF6EF4" w:rsidP="00FF6EF4">
      <w:pPr>
        <w:pStyle w:val="PL"/>
      </w:pPr>
      <w:r>
        <w:t xml:space="preserve">        default:</w:t>
      </w:r>
    </w:p>
    <w:p w14:paraId="27FD45C8" w14:textId="77777777" w:rsidR="00FF6EF4" w:rsidRDefault="00FF6EF4" w:rsidP="00FF6EF4">
      <w:pPr>
        <w:pStyle w:val="PL"/>
      </w:pPr>
      <w:r>
        <w:t xml:space="preserve">          $ref: 'TS29571_CommonData.yaml#/components/responses/default'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77777777" w:rsidR="006244E8" w:rsidRDefault="006244E8" w:rsidP="006244E8">
      <w:pPr>
        <w:pStyle w:val="PL"/>
      </w:pPr>
      <w:r>
        <w:t xml:space="preserve">          $ref: 'TS29571_CommonData.yaml#/components/responses/307'</w:t>
      </w:r>
    </w:p>
    <w:p w14:paraId="4CBE2385" w14:textId="77777777" w:rsidR="006244E8" w:rsidRDefault="006244E8" w:rsidP="006244E8">
      <w:pPr>
        <w:pStyle w:val="PL"/>
      </w:pPr>
      <w:r>
        <w:t xml:space="preserve">        '308':</w:t>
      </w:r>
    </w:p>
    <w:p w14:paraId="35657DBC" w14:textId="77777777" w:rsidR="006244E8" w:rsidRDefault="006244E8" w:rsidP="006244E8">
      <w:pPr>
        <w:pStyle w:val="PL"/>
      </w:pPr>
      <w:r>
        <w:t xml:space="preserve">          $ref: 'TS29571_CommonData.yaml#/components/responses/308'</w:t>
      </w:r>
    </w:p>
    <w:p w14:paraId="119555AA" w14:textId="77777777" w:rsidR="006244E8" w:rsidRDefault="006244E8" w:rsidP="006244E8">
      <w:pPr>
        <w:pStyle w:val="PL"/>
      </w:pPr>
      <w:r>
        <w:t xml:space="preserve">        '400':</w:t>
      </w:r>
    </w:p>
    <w:p w14:paraId="29040F5C" w14:textId="77777777" w:rsidR="006244E8" w:rsidRDefault="006244E8" w:rsidP="006244E8">
      <w:pPr>
        <w:pStyle w:val="PL"/>
      </w:pPr>
      <w:r>
        <w:t xml:space="preserve">          $ref: 'TS29571_CommonData.yaml#/components/responses/400'</w:t>
      </w:r>
    </w:p>
    <w:p w14:paraId="1BCE0388" w14:textId="77777777" w:rsidR="006244E8" w:rsidRDefault="006244E8" w:rsidP="006244E8">
      <w:pPr>
        <w:pStyle w:val="PL"/>
      </w:pPr>
      <w:r>
        <w:t xml:space="preserve">        '401':</w:t>
      </w:r>
    </w:p>
    <w:p w14:paraId="496A3A58" w14:textId="77777777" w:rsidR="006244E8" w:rsidRDefault="006244E8" w:rsidP="006244E8">
      <w:pPr>
        <w:pStyle w:val="PL"/>
      </w:pPr>
      <w:r>
        <w:t xml:space="preserve">          $ref: 'TS29571_CommonData.yaml#/components/responses/401'</w:t>
      </w:r>
    </w:p>
    <w:p w14:paraId="0B4D15D1" w14:textId="77777777" w:rsidR="006244E8" w:rsidRDefault="006244E8" w:rsidP="006244E8">
      <w:pPr>
        <w:pStyle w:val="PL"/>
        <w:rPr>
          <w:rFonts w:eastAsia="DengXian"/>
        </w:rPr>
      </w:pPr>
      <w:r>
        <w:rPr>
          <w:rFonts w:eastAsia="DengXian"/>
        </w:rPr>
        <w:t xml:space="preserve">        '403':</w:t>
      </w:r>
    </w:p>
    <w:p w14:paraId="274AB038" w14:textId="77777777" w:rsidR="006244E8" w:rsidRDefault="006244E8" w:rsidP="006244E8">
      <w:pPr>
        <w:pStyle w:val="PL"/>
        <w:rPr>
          <w:rFonts w:eastAsia="DengXian"/>
        </w:rPr>
      </w:pPr>
      <w:r>
        <w:rPr>
          <w:rFonts w:eastAsia="DengXian"/>
        </w:rPr>
        <w:lastRenderedPageBreak/>
        <w:t xml:space="preserve">          $ref: 'TS29571_CommonData.yaml#/components/responses/403'</w:t>
      </w:r>
    </w:p>
    <w:p w14:paraId="77571E25" w14:textId="77777777" w:rsidR="006244E8" w:rsidRDefault="006244E8" w:rsidP="006244E8">
      <w:pPr>
        <w:pStyle w:val="PL"/>
      </w:pPr>
      <w:r>
        <w:t xml:space="preserve">        '404':</w:t>
      </w:r>
    </w:p>
    <w:p w14:paraId="642C6E6B" w14:textId="77777777" w:rsidR="006244E8" w:rsidRDefault="006244E8" w:rsidP="006244E8">
      <w:pPr>
        <w:pStyle w:val="PL"/>
        <w:rPr>
          <w:rFonts w:eastAsia="DengXian"/>
        </w:rPr>
      </w:pPr>
      <w:r>
        <w:rPr>
          <w:rFonts w:eastAsia="DengXian"/>
        </w:rPr>
        <w:t xml:space="preserve">          $ref: 'TS29571_CommonData.yaml#/components/responses/404'</w:t>
      </w:r>
    </w:p>
    <w:p w14:paraId="1794FE2D" w14:textId="77777777" w:rsidR="006244E8" w:rsidRDefault="006244E8" w:rsidP="006244E8">
      <w:pPr>
        <w:pStyle w:val="PL"/>
        <w:rPr>
          <w:rFonts w:eastAsia="DengXian"/>
        </w:rPr>
      </w:pPr>
      <w:r>
        <w:rPr>
          <w:rFonts w:eastAsia="DengXian"/>
        </w:rPr>
        <w:t xml:space="preserve">        '429':</w:t>
      </w:r>
    </w:p>
    <w:p w14:paraId="49E7CF20" w14:textId="77777777" w:rsidR="006244E8" w:rsidRDefault="006244E8" w:rsidP="006244E8">
      <w:pPr>
        <w:pStyle w:val="PL"/>
        <w:rPr>
          <w:rFonts w:eastAsia="DengXian"/>
        </w:rPr>
      </w:pPr>
      <w:r>
        <w:rPr>
          <w:rFonts w:eastAsia="DengXian"/>
        </w:rPr>
        <w:t xml:space="preserve">          $ref: 'TS29571_CommonData.yaml#/components/responses/429'</w:t>
      </w:r>
    </w:p>
    <w:p w14:paraId="5D01E31A" w14:textId="77777777" w:rsidR="006244E8" w:rsidRDefault="006244E8" w:rsidP="006244E8">
      <w:pPr>
        <w:pStyle w:val="PL"/>
      </w:pPr>
      <w:r>
        <w:t xml:space="preserve">        '500':</w:t>
      </w:r>
    </w:p>
    <w:p w14:paraId="2C724C8A" w14:textId="77777777" w:rsidR="006244E8" w:rsidRDefault="006244E8" w:rsidP="006244E8">
      <w:pPr>
        <w:pStyle w:val="PL"/>
      </w:pPr>
      <w:r>
        <w:t xml:space="preserve">          $ref: 'TS29571_CommonData.yaml#/components/responses/500'</w:t>
      </w:r>
    </w:p>
    <w:p w14:paraId="37EF19C8" w14:textId="77777777" w:rsidR="006244E8" w:rsidRDefault="006244E8" w:rsidP="006244E8">
      <w:pPr>
        <w:pStyle w:val="PL"/>
      </w:pPr>
      <w:r>
        <w:t xml:space="preserve">        '501':</w:t>
      </w:r>
    </w:p>
    <w:p w14:paraId="6ABCEAB7" w14:textId="77777777" w:rsidR="006244E8" w:rsidRDefault="006244E8" w:rsidP="006244E8">
      <w:pPr>
        <w:pStyle w:val="PL"/>
      </w:pPr>
      <w:r>
        <w:t xml:space="preserve">          $ref: 'TS29571_CommonData.yaml#/components/responses/501'</w:t>
      </w:r>
    </w:p>
    <w:p w14:paraId="6C855F3F" w14:textId="77777777" w:rsidR="006244E8" w:rsidRDefault="006244E8" w:rsidP="006244E8">
      <w:pPr>
        <w:pStyle w:val="PL"/>
      </w:pPr>
      <w:r>
        <w:t xml:space="preserve">        '502':</w:t>
      </w:r>
    </w:p>
    <w:p w14:paraId="53A3DBE3" w14:textId="77777777" w:rsidR="006244E8" w:rsidRDefault="006244E8" w:rsidP="006244E8">
      <w:pPr>
        <w:pStyle w:val="PL"/>
      </w:pPr>
      <w:r>
        <w:t xml:space="preserve">          $ref: 'TS29571_CommonData.yaml#/components/responses/502'</w:t>
      </w:r>
    </w:p>
    <w:p w14:paraId="503771CD" w14:textId="77777777" w:rsidR="006244E8" w:rsidRDefault="006244E8" w:rsidP="006244E8">
      <w:pPr>
        <w:pStyle w:val="PL"/>
      </w:pPr>
      <w:r>
        <w:t xml:space="preserve">        '503':</w:t>
      </w:r>
    </w:p>
    <w:p w14:paraId="7A15933F" w14:textId="77777777" w:rsidR="006244E8" w:rsidRDefault="006244E8" w:rsidP="006244E8">
      <w:pPr>
        <w:pStyle w:val="PL"/>
      </w:pPr>
      <w:r>
        <w:t xml:space="preserve">          $ref: 'TS29571_CommonData.yaml#/components/responses/503'</w:t>
      </w:r>
    </w:p>
    <w:p w14:paraId="28BEC68F" w14:textId="77777777" w:rsidR="006244E8" w:rsidRDefault="006244E8" w:rsidP="006244E8">
      <w:pPr>
        <w:pStyle w:val="PL"/>
      </w:pPr>
      <w:r>
        <w:t xml:space="preserve">        default:</w:t>
      </w:r>
    </w:p>
    <w:p w14:paraId="39D41A5D" w14:textId="77777777" w:rsidR="006244E8" w:rsidRDefault="006244E8" w:rsidP="006244E8">
      <w:pPr>
        <w:pStyle w:val="PL"/>
      </w:pPr>
      <w:r>
        <w:t xml:space="preserve">          $ref: 'TS29571_CommonData.yaml#/components/responses/default'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requestBody:</w:t>
      </w:r>
    </w:p>
    <w:p w14:paraId="02119F19" w14:textId="77777777" w:rsidR="00DD0059" w:rsidRPr="008B1C02" w:rsidRDefault="00DD0059" w:rsidP="00DD0059">
      <w:pPr>
        <w:pStyle w:val="PL"/>
      </w:pPr>
      <w:r w:rsidRPr="008B1C02">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r>
        <w:t>UAVFlightInfoReq</w:t>
      </w:r>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lastRenderedPageBreak/>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454D9C52" w:rsidR="00FF6EF4" w:rsidRPr="00E0587D" w:rsidRDefault="00FF6EF4" w:rsidP="00FF6EF4">
      <w:pPr>
        <w:pStyle w:val="PL"/>
        <w:rPr>
          <w:rFonts w:eastAsia="DengXian"/>
          <w:lang w:val="en-US"/>
        </w:rPr>
      </w:pPr>
      <w:r w:rsidRPr="00E0587D">
        <w:rPr>
          <w:rFonts w:eastAsia="DengXian"/>
          <w:lang w:val="en-US"/>
        </w:rPr>
        <w:t xml:space="preserve">    </w:t>
      </w:r>
      <w:r w:rsidR="00422113">
        <w:t>UavFlightAssistance</w:t>
      </w:r>
      <w:r w:rsidRPr="00E0587D">
        <w:rPr>
          <w:rFonts w:eastAsia="DengXian"/>
          <w:lang w:val="en-US"/>
        </w:rPr>
        <w:t>:</w:t>
      </w:r>
    </w:p>
    <w:p w14:paraId="42A75588" w14:textId="4D72CE6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BE6EB46" w14:textId="77777777"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monitorMode</w:t>
      </w:r>
      <w:r w:rsidRPr="004B2A0A">
        <w:rPr>
          <w:rFonts w:eastAsia="DengXian"/>
          <w:lang w:val="en-US"/>
        </w:rPr>
        <w:t>:</w:t>
      </w:r>
    </w:p>
    <w:p w14:paraId="34DCA676" w14:textId="77777777" w:rsidR="00E40024" w:rsidRDefault="00E40024" w:rsidP="00E40024">
      <w:pPr>
        <w:pStyle w:val="PL"/>
        <w:rPr>
          <w:rFonts w:eastAsia="DengXian"/>
          <w:lang w:val="en-US"/>
        </w:rPr>
      </w:pPr>
      <w:r w:rsidRPr="004B2A0A">
        <w:rPr>
          <w:rFonts w:eastAsia="DengXian"/>
          <w:lang w:val="en-US"/>
        </w:rPr>
        <w:t xml:space="preserve">          $ref: '#/components/schemas/</w:t>
      </w:r>
      <w:r>
        <w:rPr>
          <w:rFonts w:eastAsia="DengXian"/>
          <w:lang w:val="en-US"/>
        </w:rPr>
        <w:t>MonitoringMode</w:t>
      </w:r>
      <w:r w:rsidRPr="004B2A0A">
        <w:rPr>
          <w:rFonts w:eastAsia="DengXian"/>
          <w:lang w:val="en-US"/>
        </w:rPr>
        <w:t>'</w:t>
      </w:r>
    </w:p>
    <w:p w14:paraId="0FEAC207" w14:textId="77777777"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environUavs</w:t>
      </w:r>
      <w:r w:rsidRPr="004B2A0A">
        <w:rPr>
          <w:rFonts w:eastAsia="DengXian"/>
          <w:lang w:val="en-US"/>
        </w:rPr>
        <w:t>:</w:t>
      </w:r>
    </w:p>
    <w:p w14:paraId="3C22531F" w14:textId="77777777" w:rsidR="00E40024" w:rsidRPr="004B2A0A" w:rsidRDefault="00E40024" w:rsidP="00E40024">
      <w:pPr>
        <w:pStyle w:val="PL"/>
        <w:rPr>
          <w:rFonts w:eastAsia="DengXian"/>
          <w:lang w:val="en-US"/>
        </w:rPr>
      </w:pPr>
      <w:r w:rsidRPr="004B2A0A">
        <w:rPr>
          <w:rFonts w:eastAsia="DengXian"/>
          <w:lang w:val="en-US"/>
        </w:rPr>
        <w:t xml:space="preserve">          type: array</w:t>
      </w:r>
    </w:p>
    <w:p w14:paraId="0BDB982B" w14:textId="77777777" w:rsidR="00E40024" w:rsidRPr="004B2A0A" w:rsidRDefault="00E40024" w:rsidP="00E40024">
      <w:pPr>
        <w:pStyle w:val="PL"/>
        <w:rPr>
          <w:rFonts w:eastAsia="DengXian"/>
          <w:lang w:val="en-US"/>
        </w:rPr>
      </w:pPr>
      <w:r w:rsidRPr="004B2A0A">
        <w:rPr>
          <w:rFonts w:eastAsia="DengXian"/>
          <w:lang w:val="en-US"/>
        </w:rPr>
        <w:t xml:space="preserve">          items:</w:t>
      </w:r>
    </w:p>
    <w:p w14:paraId="02695D2D" w14:textId="77777777" w:rsidR="00E40024" w:rsidRPr="004B2A0A" w:rsidRDefault="00E40024" w:rsidP="00E40024">
      <w:pPr>
        <w:pStyle w:val="PL"/>
        <w:rPr>
          <w:rFonts w:eastAsia="DengXian"/>
          <w:lang w:val="en-US"/>
        </w:rPr>
      </w:pPr>
      <w:r w:rsidRPr="004B2A0A">
        <w:rPr>
          <w:rFonts w:eastAsia="DengXian"/>
          <w:lang w:val="en-US"/>
        </w:rPr>
        <w:t xml:space="preserve">            $ref: 'TS29571_CommonData.yaml#/components/schemas/Gpsi'</w:t>
      </w:r>
    </w:p>
    <w:p w14:paraId="1F2839A0" w14:textId="77777777" w:rsidR="00E40024" w:rsidRDefault="00E40024" w:rsidP="00E40024">
      <w:pPr>
        <w:pStyle w:val="PL"/>
        <w:rPr>
          <w:rFonts w:eastAsia="DengXian"/>
          <w:lang w:val="en-US"/>
        </w:rPr>
      </w:pPr>
      <w:r w:rsidRPr="004B2A0A">
        <w:rPr>
          <w:rFonts w:eastAsia="DengXian"/>
          <w:lang w:val="en-US"/>
        </w:rPr>
        <w:t xml:space="preserve">          minItems: 1</w:t>
      </w:r>
    </w:p>
    <w:p w14:paraId="65378465"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preSetDistance</w:t>
      </w:r>
      <w:r w:rsidRPr="000102AC">
        <w:rPr>
          <w:rFonts w:eastAsia="DengXian"/>
          <w:lang w:val="en-US"/>
        </w:rPr>
        <w:t>:</w:t>
      </w:r>
    </w:p>
    <w:p w14:paraId="1DDEFC4C" w14:textId="77777777" w:rsidR="00E40024" w:rsidRDefault="00E40024" w:rsidP="00E40024">
      <w:pPr>
        <w:pStyle w:val="PL"/>
        <w:rPr>
          <w:rFonts w:eastAsia="DengXian"/>
          <w:lang w:val="en-US"/>
        </w:rPr>
      </w:pPr>
      <w:r w:rsidRPr="000102AC">
        <w:rPr>
          <w:rFonts w:eastAsia="DengXian"/>
          <w:lang w:val="en-US"/>
        </w:rPr>
        <w:t xml:space="preserve">          $ref: 'TS29572_Nlmf_Location.yaml#/components/schemas/</w:t>
      </w:r>
      <w:r>
        <w:rPr>
          <w:rFonts w:eastAsia="DengXian"/>
          <w:lang w:val="en-US"/>
        </w:rPr>
        <w:t>LinearDistance</w:t>
      </w:r>
      <w:r w:rsidRPr="000102AC">
        <w:rPr>
          <w:rFonts w:eastAsia="DengXian"/>
          <w:lang w:val="en-US"/>
        </w:rPr>
        <w:t>'</w:t>
      </w:r>
    </w:p>
    <w:p w14:paraId="0E81AEC7"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qosSustReq</w:t>
      </w:r>
      <w:r w:rsidRPr="000102AC">
        <w:rPr>
          <w:rFonts w:eastAsia="DengXian"/>
          <w:lang w:val="en-US"/>
        </w:rPr>
        <w:t>:</w:t>
      </w:r>
    </w:p>
    <w:p w14:paraId="201AC07E" w14:textId="77777777" w:rsidR="00E40024" w:rsidRDefault="00E40024" w:rsidP="00E40024">
      <w:pPr>
        <w:pStyle w:val="PL"/>
        <w:rPr>
          <w:rFonts w:eastAsia="DengXian"/>
          <w:lang w:val="en-US"/>
        </w:rPr>
      </w:pPr>
      <w:r w:rsidRPr="000102AC">
        <w:rPr>
          <w:rFonts w:eastAsia="DengXian"/>
          <w:lang w:val="en-US"/>
        </w:rPr>
        <w:t xml:space="preserve">          $ref: 'TS29522_AnalyticsExposure.yaml#/components/schemas/AnalyticsEventFilter'</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7E151CA5" w:rsidR="00FF6EF4" w:rsidRDefault="00FF6EF4" w:rsidP="00FF6EF4">
      <w:pPr>
        <w:pStyle w:val="PL"/>
      </w:pPr>
      <w:r>
        <w:t xml:space="preserve">          $ref: '#/components/schemas/FlightPath'</w:t>
      </w:r>
    </w:p>
    <w:p w14:paraId="5FE69916" w14:textId="7C178983" w:rsidR="003121FA" w:rsidRDefault="003121FA" w:rsidP="003121FA">
      <w:pPr>
        <w:pStyle w:val="PL"/>
        <w:rPr>
          <w:rFonts w:eastAsia="DengXian"/>
          <w:lang w:val="en-US"/>
        </w:rPr>
      </w:pPr>
      <w:r w:rsidRPr="00E0587D">
        <w:rPr>
          <w:rFonts w:eastAsia="DengXian"/>
          <w:lang w:val="en-US"/>
        </w:rPr>
        <w:t xml:space="preserve">        </w:t>
      </w:r>
      <w:r>
        <w:rPr>
          <w:lang w:eastAsia="zh-CN"/>
        </w:rPr>
        <w:t>alt</w:t>
      </w:r>
      <w:r w:rsidR="00D5609E">
        <w:rPr>
          <w:lang w:eastAsia="zh-CN"/>
        </w:rPr>
        <w:t>itude</w:t>
      </w:r>
      <w:r>
        <w:rPr>
          <w:lang w:eastAsia="zh-CN"/>
        </w:rPr>
        <w:t>Rep</w:t>
      </w:r>
      <w:r w:rsidRPr="00E0587D">
        <w:rPr>
          <w:rFonts w:eastAsia="DengXian"/>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rFonts w:eastAsia="DengXian"/>
          <w:lang w:val="en-US"/>
        </w:rPr>
      </w:pPr>
      <w:r>
        <w:rPr>
          <w:rFonts w:eastAsia="DengXian"/>
          <w:lang w:val="en-US"/>
        </w:rPr>
        <w:t xml:space="preserve">        - reqPurpose</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44847F4C"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19A50D8D"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6244E8">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r w:rsidR="006244E8">
        <w:t>Seg</w:t>
      </w:r>
      <w:r>
        <w:t>Info</w:t>
      </w:r>
      <w:r w:rsidRPr="00E0587D">
        <w:rPr>
          <w:rFonts w:eastAsia="DengXian"/>
          <w:lang w:val="en-US"/>
        </w:rPr>
        <w:t>:</w:t>
      </w:r>
    </w:p>
    <w:p w14:paraId="2106F49E" w14:textId="07F92945"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CB0F9BB" w:rsidR="00FF6EF4" w:rsidRPr="00E0587D" w:rsidRDefault="00FF6EF4" w:rsidP="00FF6EF4">
      <w:pPr>
        <w:pStyle w:val="PL"/>
        <w:rPr>
          <w:rFonts w:eastAsia="DengXian"/>
          <w:lang w:val="en-US"/>
        </w:rPr>
      </w:pPr>
      <w:r w:rsidRPr="00E0587D">
        <w:rPr>
          <w:rFonts w:eastAsia="DengXian"/>
          <w:lang w:val="en-US"/>
        </w:rPr>
        <w:t xml:space="preserve">        </w:t>
      </w:r>
      <w:r w:rsidR="006244E8">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uss</w:t>
      </w:r>
      <w:r w:rsidRPr="00BF0489">
        <w:rPr>
          <w:rFonts w:eastAsia="DengXian"/>
          <w:lang w:val="en-US"/>
        </w:rPr>
        <w:t>Id:</w:t>
      </w:r>
    </w:p>
    <w:p w14:paraId="6C9C5065" w14:textId="77777777" w:rsidR="00E40024" w:rsidRDefault="00E40024" w:rsidP="00E40024">
      <w:pPr>
        <w:pStyle w:val="PL"/>
        <w:rPr>
          <w:rFonts w:eastAsia="DengXian"/>
          <w:lang w:val="en-US"/>
        </w:rPr>
      </w:pPr>
      <w:r w:rsidRPr="00BF0489">
        <w:rPr>
          <w:rFonts w:eastAsia="DengXian"/>
          <w:lang w:val="en-US"/>
        </w:rPr>
        <w:t xml:space="preserve">          type: string</w:t>
      </w:r>
    </w:p>
    <w:p w14:paraId="43C535AB"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candBdCrsPoints</w:t>
      </w:r>
      <w:r w:rsidRPr="00BF0489">
        <w:rPr>
          <w:rFonts w:eastAsia="DengXian"/>
          <w:lang w:val="en-US"/>
        </w:rPr>
        <w:t>:</w:t>
      </w:r>
    </w:p>
    <w:p w14:paraId="7FA8A813" w14:textId="77777777" w:rsidR="00E40024" w:rsidRPr="00BF0489" w:rsidRDefault="00E40024" w:rsidP="00E40024">
      <w:pPr>
        <w:pStyle w:val="PL"/>
        <w:rPr>
          <w:rFonts w:eastAsia="DengXian"/>
          <w:lang w:val="en-US"/>
        </w:rPr>
      </w:pPr>
      <w:r w:rsidRPr="00BF0489">
        <w:rPr>
          <w:rFonts w:eastAsia="DengXian"/>
          <w:lang w:val="en-US"/>
        </w:rPr>
        <w:t xml:space="preserve">          type: array</w:t>
      </w:r>
    </w:p>
    <w:p w14:paraId="0444E1A2" w14:textId="77777777" w:rsidR="00E40024" w:rsidRPr="00BF0489" w:rsidRDefault="00E40024" w:rsidP="00E40024">
      <w:pPr>
        <w:pStyle w:val="PL"/>
        <w:rPr>
          <w:rFonts w:eastAsia="DengXian"/>
          <w:lang w:val="en-US"/>
        </w:rPr>
      </w:pPr>
      <w:r w:rsidRPr="00BF0489">
        <w:rPr>
          <w:rFonts w:eastAsia="DengXian"/>
          <w:lang w:val="en-US"/>
        </w:rPr>
        <w:t xml:space="preserve">          items:</w:t>
      </w:r>
    </w:p>
    <w:p w14:paraId="6190B9B9" w14:textId="77777777" w:rsidR="00E40024" w:rsidRPr="00BF0489" w:rsidRDefault="00E40024" w:rsidP="00E40024">
      <w:pPr>
        <w:pStyle w:val="PL"/>
        <w:rPr>
          <w:rFonts w:eastAsia="DengXian"/>
          <w:lang w:val="en-US"/>
        </w:rPr>
      </w:pPr>
      <w:r w:rsidRPr="00BF0489">
        <w:rPr>
          <w:rFonts w:eastAsia="DengXian"/>
          <w:lang w:val="en-US"/>
        </w:rPr>
        <w:t xml:space="preserve">            $ref: </w:t>
      </w:r>
      <w:r w:rsidRPr="004419D6">
        <w:rPr>
          <w:rFonts w:eastAsia="DengXian"/>
          <w:lang w:val="en-US"/>
        </w:rPr>
        <w:t>'TS29122_CommonData.yaml#/components/schemas/LocationArea5G'</w:t>
      </w:r>
    </w:p>
    <w:p w14:paraId="0831DF0E" w14:textId="77777777" w:rsidR="00E40024" w:rsidRDefault="00E40024" w:rsidP="00E40024">
      <w:pPr>
        <w:pStyle w:val="PL"/>
        <w:rPr>
          <w:rFonts w:eastAsia="DengXian"/>
          <w:lang w:val="en-US"/>
        </w:rPr>
      </w:pPr>
      <w:r w:rsidRPr="00BF0489">
        <w:rPr>
          <w:rFonts w:eastAsia="DengXian"/>
          <w:lang w:val="en-US"/>
        </w:rPr>
        <w:t xml:space="preserve">          minItems: 1</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DengXian"/>
          <w:lang w:val="en-US"/>
        </w:rPr>
      </w:pPr>
      <w:r w:rsidRPr="00E0587D">
        <w:rPr>
          <w:rFonts w:eastAsia="DengXian"/>
          <w:lang w:val="en-US"/>
        </w:rPr>
        <w:t xml:space="preserve">        </w:t>
      </w:r>
      <w:r w:rsidR="006244E8">
        <w:rPr>
          <w:lang w:eastAsia="zh-CN"/>
        </w:rPr>
        <w:t>altitude</w:t>
      </w:r>
      <w:r w:rsidRPr="00E0587D">
        <w:rPr>
          <w:rFonts w:eastAsia="DengXian"/>
          <w:lang w:val="en-US"/>
        </w:rPr>
        <w:t>:</w:t>
      </w:r>
    </w:p>
    <w:p w14:paraId="3C6740AC" w14:textId="3E080A25" w:rsidR="00FF6EF4" w:rsidRDefault="00FF6EF4" w:rsidP="00FF6EF4">
      <w:pPr>
        <w:pStyle w:val="PL"/>
        <w:rPr>
          <w:rFonts w:eastAsia="DengXian"/>
          <w:lang w:val="en-US"/>
        </w:rPr>
      </w:pPr>
      <w:r w:rsidRPr="00E0587D">
        <w:rPr>
          <w:rFonts w:eastAsia="DengXian"/>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rFonts w:eastAsia="DengXian"/>
          <w:lang w:val="en-US"/>
        </w:rPr>
      </w:pPr>
      <w:r w:rsidRPr="00E0587D">
        <w:rPr>
          <w:rFonts w:eastAsia="DengXian"/>
          <w:lang w:val="en-US"/>
        </w:rPr>
        <w:lastRenderedPageBreak/>
        <w:t xml:space="preserve">        </w:t>
      </w:r>
      <w:r>
        <w:rPr>
          <w:lang w:eastAsia="zh-CN"/>
        </w:rPr>
        <w:t>timeDuration</w:t>
      </w:r>
      <w:r w:rsidRPr="00E0587D">
        <w:rPr>
          <w:rFonts w:eastAsia="DengXian"/>
          <w:lang w:val="en-US"/>
        </w:rPr>
        <w:t>:</w:t>
      </w:r>
    </w:p>
    <w:p w14:paraId="312E46E2" w14:textId="77777777" w:rsidR="006244E8" w:rsidRDefault="006244E8" w:rsidP="006244E8">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5579F85E" w:rsidR="00FF6EF4" w:rsidRPr="00E0587D" w:rsidRDefault="00FF6EF4" w:rsidP="00FF6EF4">
      <w:pPr>
        <w:pStyle w:val="PL"/>
        <w:rPr>
          <w:rFonts w:eastAsia="DengXian"/>
          <w:lang w:val="en-US"/>
        </w:rPr>
      </w:pPr>
      <w:r w:rsidRPr="00E0587D">
        <w:rPr>
          <w:rFonts w:eastAsia="DengXian"/>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1853C102" w:rsidR="00FF6EF4" w:rsidRPr="00E0587D" w:rsidRDefault="00FF6EF4" w:rsidP="00FF6EF4">
      <w:pPr>
        <w:pStyle w:val="PL"/>
        <w:rPr>
          <w:rFonts w:eastAsia="DengXian"/>
          <w:lang w:val="en-US"/>
        </w:rPr>
      </w:pPr>
      <w:r w:rsidRPr="00E0587D">
        <w:rPr>
          <w:rFonts w:eastAsia="DengXian"/>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433A2090" w:rsidR="00FF6EF4" w:rsidRPr="00E0587D" w:rsidRDefault="00FF6EF4" w:rsidP="00FF6EF4">
      <w:pPr>
        <w:pStyle w:val="PL"/>
        <w:rPr>
          <w:rFonts w:eastAsia="DengXian"/>
          <w:lang w:val="en-US"/>
        </w:rPr>
      </w:pPr>
      <w:r w:rsidRPr="00E0587D">
        <w:rPr>
          <w:rFonts w:eastAsia="DengXian"/>
          <w:lang w:val="en-US"/>
        </w:rPr>
        <w:t xml:space="preserve">        </w:t>
      </w:r>
      <w:r w:rsidR="007209F4">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60201A0E" w:rsidR="00FF6EF4" w:rsidRPr="00E0587D" w:rsidRDefault="00FF6EF4" w:rsidP="00FF6EF4">
      <w:pPr>
        <w:pStyle w:val="PL"/>
        <w:rPr>
          <w:rFonts w:eastAsia="DengXian"/>
          <w:lang w:val="en-US"/>
        </w:rPr>
      </w:pPr>
      <w:r w:rsidRPr="00E0587D">
        <w:rPr>
          <w:rFonts w:eastAsia="DengXian"/>
          <w:lang w:val="en-US"/>
        </w:rPr>
        <w:t xml:space="preserve">        </w:t>
      </w:r>
      <w:r>
        <w:rPr>
          <w:lang w:eastAsia="zh-CN"/>
        </w:rPr>
        <w:t>b</w:t>
      </w:r>
      <w:r w:rsidR="00E40024">
        <w:rPr>
          <w:lang w:eastAsia="zh-CN"/>
        </w:rPr>
        <w:t>dCrs</w:t>
      </w:r>
      <w:r>
        <w:rPr>
          <w:lang w:eastAsia="zh-CN"/>
        </w:rPr>
        <w:t>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B22972" w14:textId="77777777" w:rsidR="007209F4" w:rsidRDefault="007209F4" w:rsidP="007209F4">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5209C1E3"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uavLocation</w:t>
      </w:r>
      <w:r w:rsidRPr="007A1863">
        <w:rPr>
          <w:rFonts w:eastAsia="DengXian"/>
          <w:lang w:val="en-US"/>
        </w:rPr>
        <w:t>:</w:t>
      </w:r>
    </w:p>
    <w:p w14:paraId="5B6003EB" w14:textId="77777777" w:rsidR="00E40024" w:rsidRDefault="00E40024" w:rsidP="00E40024">
      <w:pPr>
        <w:pStyle w:val="PL"/>
        <w:rPr>
          <w:rFonts w:eastAsia="DengXian"/>
          <w:lang w:val="en-US"/>
        </w:rPr>
      </w:pPr>
      <w:r w:rsidRPr="007A1863">
        <w:rPr>
          <w:rFonts w:eastAsia="DengXian"/>
          <w:lang w:val="en-US"/>
        </w:rPr>
        <w:t xml:space="preserve">          $ref: 'TS29122_CommonData.yaml#/components/schemas/LocationArea5G'</w:t>
      </w:r>
    </w:p>
    <w:p w14:paraId="0D834224" w14:textId="77777777" w:rsidR="00E40024" w:rsidRPr="007A1863" w:rsidRDefault="00E40024" w:rsidP="00E40024">
      <w:pPr>
        <w:pStyle w:val="PL"/>
        <w:rPr>
          <w:rFonts w:eastAsia="DengXian"/>
          <w:lang w:val="en-US"/>
        </w:rPr>
      </w:pPr>
      <w:r w:rsidRPr="007A1863">
        <w:rPr>
          <w:rFonts w:eastAsia="DengXian"/>
          <w:lang w:val="en-US"/>
        </w:rPr>
        <w:t xml:space="preserve">        u</w:t>
      </w:r>
      <w:r>
        <w:rPr>
          <w:rFonts w:eastAsia="DengXian"/>
          <w:lang w:val="en-US"/>
        </w:rPr>
        <w:t>avTraject</w:t>
      </w:r>
      <w:r w:rsidRPr="007A1863">
        <w:rPr>
          <w:rFonts w:eastAsia="DengXian"/>
          <w:lang w:val="en-US"/>
        </w:rPr>
        <w:t>Ind:</w:t>
      </w:r>
    </w:p>
    <w:p w14:paraId="7F8D048A" w14:textId="77777777" w:rsidR="00E40024" w:rsidRPr="007A1863" w:rsidRDefault="00E40024" w:rsidP="00E40024">
      <w:pPr>
        <w:pStyle w:val="PL"/>
        <w:rPr>
          <w:rFonts w:eastAsia="DengXian"/>
          <w:lang w:val="en-US"/>
        </w:rPr>
      </w:pPr>
      <w:r w:rsidRPr="007A1863">
        <w:rPr>
          <w:rFonts w:eastAsia="DengXian"/>
          <w:lang w:val="en-US"/>
        </w:rPr>
        <w:t xml:space="preserve">          type: boolean</w:t>
      </w:r>
    </w:p>
    <w:p w14:paraId="5FF41B71" w14:textId="77777777" w:rsidR="00E40024" w:rsidRPr="00B14DE1" w:rsidRDefault="00E40024" w:rsidP="00E40024">
      <w:pPr>
        <w:pStyle w:val="PL"/>
        <w:rPr>
          <w:rFonts w:eastAsia="DengXian"/>
          <w:lang w:val="en-US"/>
        </w:rPr>
      </w:pPr>
      <w:r w:rsidRPr="00B14DE1">
        <w:rPr>
          <w:rFonts w:eastAsia="DengXian"/>
          <w:lang w:val="en-US"/>
        </w:rPr>
        <w:t xml:space="preserve">          description: &gt;</w:t>
      </w:r>
    </w:p>
    <w:p w14:paraId="32CD9AE3" w14:textId="77777777" w:rsidR="00E40024" w:rsidRPr="00B14DE1" w:rsidRDefault="00E40024" w:rsidP="00E40024">
      <w:pPr>
        <w:pStyle w:val="PL"/>
        <w:rPr>
          <w:rFonts w:eastAsia="DengXian"/>
          <w:lang w:val="en-US"/>
        </w:rPr>
      </w:pPr>
      <w:r w:rsidRPr="00B14DE1">
        <w:rPr>
          <w:rFonts w:eastAsia="DengXian"/>
          <w:lang w:val="en-US"/>
        </w:rPr>
        <w:t xml:space="preserve">            Indicates whether the UAV is following the assigned path/trajectory.</w:t>
      </w:r>
    </w:p>
    <w:p w14:paraId="14BBD254"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"true" indicates that the UAV is following the assigned path/trajectory.</w:t>
      </w:r>
    </w:p>
    <w:p w14:paraId="0480AE85"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"false" indicates that UAV is not following the assign path/trajectory.</w:t>
      </w:r>
    </w:p>
    <w:p w14:paraId="57B3DB2A"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uavPresList</w:t>
      </w:r>
      <w:r w:rsidRPr="007A1863">
        <w:rPr>
          <w:rFonts w:eastAsia="DengXian"/>
          <w:lang w:val="en-US"/>
        </w:rPr>
        <w:t>:</w:t>
      </w:r>
    </w:p>
    <w:p w14:paraId="29EBB29A"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522F7757"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20223B2" w14:textId="77777777" w:rsidR="00E40024" w:rsidRPr="007A1863" w:rsidRDefault="00E40024" w:rsidP="00E40024">
      <w:pPr>
        <w:pStyle w:val="PL"/>
        <w:rPr>
          <w:rFonts w:eastAsia="DengXian"/>
          <w:lang w:val="en-US"/>
        </w:rPr>
      </w:pPr>
      <w:r w:rsidRPr="007A1863">
        <w:rPr>
          <w:rFonts w:eastAsia="DengXian"/>
          <w:lang w:val="en-US"/>
        </w:rPr>
        <w:t xml:space="preserve">            $ref: 'TS29571_CommonData.yaml#/components/schemas/Gpsi'</w:t>
      </w:r>
    </w:p>
    <w:p w14:paraId="27200409" w14:textId="77777777" w:rsidR="00E40024" w:rsidRDefault="00E40024" w:rsidP="00E40024">
      <w:pPr>
        <w:pStyle w:val="PL"/>
        <w:rPr>
          <w:rFonts w:eastAsia="DengXian"/>
          <w:lang w:val="en-US"/>
        </w:rPr>
      </w:pPr>
      <w:r w:rsidRPr="007A1863">
        <w:rPr>
          <w:rFonts w:eastAsia="DengXian"/>
          <w:lang w:val="en-US"/>
        </w:rPr>
        <w:t xml:space="preserve">          minItems: 1</w:t>
      </w:r>
    </w:p>
    <w:p w14:paraId="124792BC"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rangSlUavDatas</w:t>
      </w:r>
      <w:r w:rsidRPr="007A1863">
        <w:rPr>
          <w:rFonts w:eastAsia="DengXian"/>
          <w:lang w:val="en-US"/>
        </w:rPr>
        <w:t>:</w:t>
      </w:r>
    </w:p>
    <w:p w14:paraId="5ED4E906"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28FC63E6"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7591246D" w14:textId="77777777" w:rsidR="00E40024" w:rsidRPr="007A1863" w:rsidRDefault="00E40024" w:rsidP="00E40024">
      <w:pPr>
        <w:pStyle w:val="PL"/>
        <w:rPr>
          <w:rFonts w:eastAsia="DengXian"/>
          <w:lang w:val="en-US"/>
        </w:rPr>
      </w:pPr>
      <w:r w:rsidRPr="007A1863">
        <w:rPr>
          <w:rFonts w:eastAsia="DengXian"/>
          <w:lang w:val="en-US"/>
        </w:rPr>
        <w:t xml:space="preserve">            $ref: '#/components/schemas/</w:t>
      </w:r>
      <w:r>
        <w:rPr>
          <w:rFonts w:eastAsia="DengXian"/>
          <w:lang w:val="en-US"/>
        </w:rPr>
        <w:t>RangSlUavData</w:t>
      </w:r>
      <w:r w:rsidRPr="007A1863">
        <w:rPr>
          <w:rFonts w:eastAsia="DengXian"/>
          <w:lang w:val="en-US"/>
        </w:rPr>
        <w:t>'</w:t>
      </w:r>
    </w:p>
    <w:p w14:paraId="5C2F5A70" w14:textId="77777777" w:rsidR="00E40024" w:rsidRDefault="00E40024" w:rsidP="00E40024">
      <w:pPr>
        <w:pStyle w:val="PL"/>
        <w:rPr>
          <w:rFonts w:eastAsia="DengXian"/>
          <w:lang w:val="en-US"/>
        </w:rPr>
      </w:pPr>
      <w:r w:rsidRPr="007A1863">
        <w:rPr>
          <w:rFonts w:eastAsia="DengXian"/>
          <w:lang w:val="en-US"/>
        </w:rPr>
        <w:t xml:space="preserve">          minItems: 1</w:t>
      </w:r>
    </w:p>
    <w:p w14:paraId="1FAD69CF" w14:textId="77777777" w:rsidR="00E40024" w:rsidRPr="007A1863" w:rsidRDefault="00E40024" w:rsidP="00E40024">
      <w:pPr>
        <w:pStyle w:val="PL"/>
        <w:rPr>
          <w:rFonts w:eastAsia="DengXian"/>
          <w:lang w:val="en-US"/>
        </w:rPr>
      </w:pPr>
      <w:r w:rsidRPr="007A1863">
        <w:rPr>
          <w:rFonts w:eastAsia="DengXian"/>
          <w:lang w:val="en-US"/>
        </w:rPr>
        <w:t xml:space="preserve">        qosSustainInfos:</w:t>
      </w:r>
    </w:p>
    <w:p w14:paraId="5AC0EBFC"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362A0ED2"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68753D4" w14:textId="77777777" w:rsidR="00E40024" w:rsidRDefault="00E40024" w:rsidP="00E40024">
      <w:pPr>
        <w:pStyle w:val="PL"/>
        <w:rPr>
          <w:rFonts w:eastAsia="DengXian"/>
          <w:lang w:val="en-US"/>
        </w:rPr>
      </w:pPr>
      <w:r w:rsidRPr="007A1863">
        <w:rPr>
          <w:rFonts w:eastAsia="DengXian"/>
          <w:lang w:val="en-US"/>
        </w:rPr>
        <w:t xml:space="preserve">            $ref: 'TS29522_AnalyticsExposure.yaml#/components/schemas/QosSustainabilityExposure'</w:t>
      </w:r>
    </w:p>
    <w:p w14:paraId="79C71C80" w14:textId="4A946AFE" w:rsidR="003121FA" w:rsidRPr="00E0587D" w:rsidRDefault="003121FA" w:rsidP="003121FA">
      <w:pPr>
        <w:pStyle w:val="PL"/>
        <w:rPr>
          <w:rFonts w:eastAsia="DengXian"/>
          <w:lang w:val="en-US"/>
        </w:rPr>
      </w:pPr>
      <w:r w:rsidRPr="00E0587D">
        <w:rPr>
          <w:rFonts w:eastAsia="DengXian"/>
          <w:lang w:val="en-US"/>
        </w:rPr>
        <w:t xml:space="preserve">        </w:t>
      </w:r>
      <w:r w:rsidR="00D5609E">
        <w:rPr>
          <w:lang w:eastAsia="zh-CN"/>
        </w:rPr>
        <w:t>altitudeRepReqs</w:t>
      </w:r>
      <w:r w:rsidRPr="00E0587D">
        <w:rPr>
          <w:rFonts w:eastAsia="DengXian"/>
          <w:lang w:val="en-US"/>
        </w:rPr>
        <w:t>:</w:t>
      </w:r>
    </w:p>
    <w:p w14:paraId="669D41F9" w14:textId="44F54519"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7A8217CF" w14:textId="77777777" w:rsidR="00FF6EF4" w:rsidRDefault="00FF6EF4" w:rsidP="00FF6EF4">
      <w:pPr>
        <w:pStyle w:val="PL"/>
        <w:rPr>
          <w:rFonts w:eastAsia="DengXian"/>
          <w:lang w:val="en-US"/>
        </w:rPr>
      </w:pPr>
    </w:p>
    <w:p w14:paraId="6BD857DB" w14:textId="27DACE0D" w:rsidR="00FF6EF4" w:rsidRPr="00E0587D" w:rsidRDefault="00FF6EF4" w:rsidP="00FF6EF4">
      <w:pPr>
        <w:pStyle w:val="PL"/>
        <w:rPr>
          <w:rFonts w:eastAsia="DengXian"/>
          <w:lang w:val="en-US"/>
        </w:rPr>
      </w:pPr>
      <w:r w:rsidRPr="00E0587D">
        <w:rPr>
          <w:rFonts w:eastAsia="DengXian"/>
          <w:lang w:val="en-US"/>
        </w:rPr>
        <w:t xml:space="preserve">    </w:t>
      </w:r>
      <w:r w:rsidR="007209F4">
        <w:t>UAVFlightAssistNotifResp</w:t>
      </w:r>
      <w:r w:rsidRPr="00E0587D">
        <w:rPr>
          <w:rFonts w:eastAsia="DengXian"/>
          <w:lang w:val="en-US"/>
        </w:rPr>
        <w:t>:</w:t>
      </w:r>
    </w:p>
    <w:p w14:paraId="65AF6FE8"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25EEDF8B" w:rsidR="00FF6EF4" w:rsidRPr="00E0587D" w:rsidRDefault="00FF6EF4" w:rsidP="00FF6EF4">
      <w:pPr>
        <w:pStyle w:val="PL"/>
        <w:rPr>
          <w:rFonts w:eastAsia="DengXian"/>
          <w:lang w:val="en-US"/>
        </w:rPr>
      </w:pPr>
      <w:r w:rsidRPr="00E0587D">
        <w:rPr>
          <w:rFonts w:eastAsia="DengXian"/>
          <w:lang w:val="en-US"/>
        </w:rPr>
        <w:t xml:space="preserve">        </w:t>
      </w:r>
      <w:r w:rsidR="007209F4">
        <w:rPr>
          <w:rFonts w:eastAsia="DengXian"/>
          <w:lang w:val="en-US"/>
        </w:rPr>
        <w:t>uss</w:t>
      </w:r>
      <w:r w:rsidR="007209F4">
        <w:t>C</w:t>
      </w:r>
      <w:r>
        <w:t>hgInd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16FE0B0" w14:textId="77777777"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3C0B6554" w14:textId="4D42B03A"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sidR="007209F4">
        <w:rPr>
          <w:rFonts w:ascii="Courier New" w:hAnsi="Courier New"/>
          <w:sz w:val="16"/>
        </w:rPr>
        <w:t xml:space="preserve">indicates that </w:t>
      </w:r>
      <w:r w:rsidRPr="00FA469A">
        <w:rPr>
          <w:rFonts w:ascii="Courier New" w:hAnsi="Courier New"/>
          <w:sz w:val="16"/>
        </w:rPr>
        <w:t>USS changeover is completed</w:t>
      </w:r>
    </w:p>
    <w:p w14:paraId="1C3B137F"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80AA27D" w:rsidR="00FF6EF4" w:rsidRPr="00E0587D" w:rsidRDefault="00FF6EF4" w:rsidP="00FF6EF4">
      <w:pPr>
        <w:pStyle w:val="PL"/>
        <w:rPr>
          <w:rFonts w:eastAsia="DengXian"/>
          <w:lang w:val="en-US"/>
        </w:rPr>
      </w:pPr>
      <w:r w:rsidRPr="00E0587D">
        <w:rPr>
          <w:rFonts w:eastAsia="DengXian"/>
          <w:lang w:val="en-US"/>
        </w:rPr>
        <w:t xml:space="preserve">        - </w:t>
      </w:r>
      <w:r w:rsidR="007209F4">
        <w:rPr>
          <w:rFonts w:eastAsia="DengXian"/>
          <w:lang w:val="en-US"/>
        </w:rPr>
        <w:t>uss</w:t>
      </w:r>
      <w:r w:rsidR="007209F4">
        <w:t>C</w:t>
      </w:r>
      <w:r>
        <w:t>hgInd</w:t>
      </w:r>
    </w:p>
    <w:p w14:paraId="7F9DCFCD" w14:textId="77777777" w:rsidR="007209F4" w:rsidRPr="00E0587D" w:rsidRDefault="007209F4" w:rsidP="007209F4">
      <w:pPr>
        <w:pStyle w:val="PL"/>
        <w:rPr>
          <w:rFonts w:eastAsia="DengXian"/>
          <w:lang w:val="en-US"/>
        </w:rPr>
      </w:pPr>
    </w:p>
    <w:p w14:paraId="6439DA5D" w14:textId="77777777" w:rsidR="007209F4" w:rsidRPr="00E0587D" w:rsidRDefault="007209F4" w:rsidP="007209F4">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1A7B1B65" w14:textId="77777777" w:rsidR="007209F4" w:rsidRPr="00E0587D" w:rsidRDefault="007209F4" w:rsidP="007209F4">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DengXian"/>
          <w:lang w:val="en-US"/>
        </w:rPr>
      </w:pPr>
      <w:r w:rsidRPr="00E0587D">
        <w:rPr>
          <w:rFonts w:eastAsia="DengXian"/>
          <w:lang w:val="en-US"/>
        </w:rPr>
        <w:t xml:space="preserve">      type: object</w:t>
      </w:r>
    </w:p>
    <w:p w14:paraId="6D289F23" w14:textId="77777777" w:rsidR="007209F4" w:rsidRPr="00E0587D" w:rsidRDefault="007209F4" w:rsidP="007209F4">
      <w:pPr>
        <w:pStyle w:val="PL"/>
        <w:rPr>
          <w:rFonts w:eastAsia="DengXian"/>
          <w:lang w:val="en-US"/>
        </w:rPr>
      </w:pPr>
      <w:r w:rsidRPr="00E0587D">
        <w:rPr>
          <w:rFonts w:eastAsia="DengXian"/>
          <w:lang w:val="en-US"/>
        </w:rPr>
        <w:t xml:space="preserve">      properties:</w:t>
      </w:r>
    </w:p>
    <w:p w14:paraId="4A6DFBC6"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DengXian"/>
          <w:lang w:val="en-US"/>
        </w:rPr>
      </w:pPr>
      <w:r w:rsidRPr="00E0587D">
        <w:rPr>
          <w:rFonts w:eastAsia="DengXian"/>
          <w:lang w:val="en-US"/>
        </w:rPr>
        <w:t xml:space="preserve">        </w:t>
      </w:r>
      <w:r>
        <w:rPr>
          <w:lang w:eastAsia="zh-CN"/>
        </w:rPr>
        <w:t>altitudeRep</w:t>
      </w:r>
      <w:r w:rsidRPr="00E0587D">
        <w:rPr>
          <w:rFonts w:eastAsia="DengXian"/>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1F7B6F8B" w14:textId="77777777" w:rsidR="003121FA" w:rsidRDefault="003121FA" w:rsidP="003121FA">
      <w:pPr>
        <w:pStyle w:val="PL"/>
      </w:pPr>
    </w:p>
    <w:p w14:paraId="5D72DCEB" w14:textId="1068BCA8" w:rsidR="003121FA" w:rsidRPr="00E0587D" w:rsidRDefault="003121FA" w:rsidP="003121FA">
      <w:pPr>
        <w:pStyle w:val="PL"/>
        <w:rPr>
          <w:rFonts w:eastAsia="DengXian"/>
          <w:lang w:val="en-US"/>
        </w:rPr>
      </w:pPr>
      <w:r w:rsidRPr="00E0587D">
        <w:rPr>
          <w:rFonts w:eastAsia="DengXian"/>
          <w:lang w:val="en-US"/>
        </w:rPr>
        <w:t xml:space="preserve">    </w:t>
      </w:r>
      <w:r w:rsidR="00D5609E">
        <w:t>AltitudeRepReqs</w:t>
      </w:r>
      <w:r w:rsidRPr="00E0587D">
        <w:rPr>
          <w:rFonts w:eastAsia="DengXian"/>
          <w:lang w:val="en-US"/>
        </w:rPr>
        <w:t>:</w:t>
      </w:r>
    </w:p>
    <w:p w14:paraId="1A9210C5" w14:textId="432AE3BD"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lastRenderedPageBreak/>
        <w:t xml:space="preserve">      properties:</w:t>
      </w:r>
    </w:p>
    <w:p w14:paraId="012922BB" w14:textId="1D1A3414" w:rsidR="003121FA" w:rsidRDefault="003121FA" w:rsidP="003121FA">
      <w:pPr>
        <w:pStyle w:val="PL"/>
      </w:pPr>
      <w:r w:rsidRPr="00E0587D">
        <w:rPr>
          <w:rFonts w:eastAsia="DengXian"/>
          <w:lang w:val="en-US"/>
        </w:rPr>
        <w:t xml:space="preserve">        </w:t>
      </w:r>
      <w:r w:rsidR="00D5609E">
        <w:t>repThresholds</w:t>
      </w:r>
      <w:r w:rsidRPr="00E0587D">
        <w:rPr>
          <w:rFonts w:eastAsia="DengXian"/>
          <w:lang w:val="en-US"/>
        </w:rPr>
        <w:t>:</w:t>
      </w:r>
    </w:p>
    <w:p w14:paraId="222614D6" w14:textId="114C9BD7" w:rsidR="003121FA" w:rsidRPr="008B1C02" w:rsidRDefault="003121FA" w:rsidP="003121FA">
      <w:pPr>
        <w:pStyle w:val="PL"/>
      </w:pPr>
      <w:r>
        <w:t xml:space="preserve">          $ref: '#/components/schemas/</w:t>
      </w:r>
      <w:r w:rsidR="00D5609E">
        <w:t>AltThresholds</w:t>
      </w:r>
      <w:r>
        <w:t>'</w:t>
      </w:r>
    </w:p>
    <w:p w14:paraId="29FA125D" w14:textId="43033FE7" w:rsidR="003121FA" w:rsidRPr="008B1C02" w:rsidRDefault="003121FA" w:rsidP="003121FA">
      <w:pPr>
        <w:pStyle w:val="PL"/>
      </w:pPr>
      <w:r w:rsidRPr="008B1C02">
        <w:t xml:space="preserve">        </w:t>
      </w:r>
      <w:r w:rsidR="00D5609E">
        <w:rPr>
          <w:lang w:eastAsia="zh-CN"/>
        </w:rPr>
        <w:t>repPeriodicity</w:t>
      </w:r>
      <w:r w:rsidRPr="008B1C02">
        <w:t>:</w:t>
      </w:r>
    </w:p>
    <w:p w14:paraId="799F36BC" w14:textId="6EB74E9E" w:rsidR="003121FA" w:rsidRDefault="003121FA" w:rsidP="003121FA">
      <w:pPr>
        <w:pStyle w:val="PL"/>
        <w:rPr>
          <w:rFonts w:eastAsia="DengXian"/>
          <w:lang w:val="en-US"/>
        </w:rPr>
      </w:pPr>
      <w:r w:rsidRPr="008B1C02">
        <w:t xml:space="preserve">          $ref: 'TS29571_CommonData.yaml#/components/schemas/</w:t>
      </w:r>
      <w:r w:rsidR="000E36FF" w:rsidRPr="000A0A5F">
        <w:t>Uinteger</w:t>
      </w:r>
      <w:r w:rsidRPr="008B1C02">
        <w:t>'</w:t>
      </w:r>
    </w:p>
    <w:p w14:paraId="6C03D4A6" w14:textId="094FEB1A" w:rsidR="003121FA" w:rsidRDefault="003121FA" w:rsidP="003121FA">
      <w:pPr>
        <w:pStyle w:val="PL"/>
      </w:pPr>
      <w:r w:rsidRPr="00E0587D">
        <w:rPr>
          <w:rFonts w:eastAsia="DengXian"/>
          <w:lang w:val="en-US"/>
        </w:rPr>
        <w:t xml:space="preserve">        </w:t>
      </w:r>
      <w:r w:rsidR="00D5609E">
        <w:rPr>
          <w:lang w:eastAsia="zh-CN"/>
        </w:rPr>
        <w:t>repEvents</w:t>
      </w:r>
      <w:r w:rsidRPr="00E0587D">
        <w:rPr>
          <w:rFonts w:eastAsia="DengXian"/>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59FB06E8"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DengXian"/>
          <w:lang w:val="en-US"/>
        </w:rPr>
        <w:t xml:space="preserve">        </w:t>
      </w:r>
      <w:r w:rsidR="00E63C86" w:rsidRPr="00091FDC">
        <w:rPr>
          <w:lang w:eastAsia="zh-CN"/>
        </w:rPr>
        <w:t>event</w:t>
      </w:r>
      <w:r w:rsidRPr="00E0587D">
        <w:rPr>
          <w:rFonts w:eastAsia="DengXian"/>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DengXian"/>
          <w:lang w:val="en-US"/>
        </w:rPr>
      </w:pPr>
      <w:r w:rsidRPr="00E0587D">
        <w:rPr>
          <w:rFonts w:eastAsia="DengXian"/>
          <w:lang w:val="en-US"/>
        </w:rPr>
        <w:t xml:space="preserve">      required:</w:t>
      </w:r>
    </w:p>
    <w:p w14:paraId="600FAC24" w14:textId="77777777" w:rsidR="00D5609E" w:rsidRPr="00E0587D" w:rsidRDefault="00D5609E" w:rsidP="00D5609E">
      <w:pPr>
        <w:pStyle w:val="PL"/>
        <w:rPr>
          <w:rFonts w:eastAsia="DengXian"/>
          <w:lang w:val="en-US"/>
        </w:rPr>
      </w:pPr>
      <w:r w:rsidRPr="00E0587D">
        <w:rPr>
          <w:rFonts w:eastAsia="DengXian"/>
          <w:lang w:val="en-US"/>
        </w:rPr>
        <w:t xml:space="preserve">        - </w:t>
      </w:r>
      <w:r>
        <w:t>altitude</w:t>
      </w:r>
    </w:p>
    <w:p w14:paraId="356A94A1" w14:textId="77777777" w:rsidR="003121FA" w:rsidRDefault="003121FA" w:rsidP="003121FA">
      <w:pPr>
        <w:pStyle w:val="PL"/>
      </w:pPr>
    </w:p>
    <w:p w14:paraId="54D4C3F2" w14:textId="0E44D08B" w:rsidR="003121FA" w:rsidRPr="00E0587D" w:rsidRDefault="003121FA" w:rsidP="003121FA">
      <w:pPr>
        <w:pStyle w:val="PL"/>
        <w:rPr>
          <w:rFonts w:eastAsia="DengXian"/>
          <w:lang w:val="en-US"/>
        </w:rPr>
      </w:pPr>
      <w:r w:rsidRPr="00E0587D">
        <w:rPr>
          <w:rFonts w:eastAsia="DengXian"/>
          <w:lang w:val="en-US"/>
        </w:rPr>
        <w:t xml:space="preserve">    </w:t>
      </w:r>
      <w:r w:rsidR="00D5609E">
        <w:t>AltThresholds</w:t>
      </w:r>
      <w:r w:rsidRPr="00E0587D">
        <w:rPr>
          <w:rFonts w:eastAsia="DengXian"/>
          <w:lang w:val="en-US"/>
        </w:rPr>
        <w:t>:</w:t>
      </w:r>
    </w:p>
    <w:p w14:paraId="016E047E"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range for reporting.</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77777777" w:rsidR="00E40024" w:rsidRDefault="00E40024" w:rsidP="00E40024">
      <w:pPr>
        <w:pStyle w:val="PL"/>
      </w:pPr>
      <w:r>
        <w:t xml:space="preserve">      description: Represents the Ranging 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77777777"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UAF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minItems: 1</w:t>
      </w:r>
    </w:p>
    <w:p w14:paraId="483747B1" w14:textId="77777777" w:rsidR="00AF3B5B" w:rsidRDefault="00AF3B5B" w:rsidP="00AF3B5B">
      <w:pPr>
        <w:pStyle w:val="PL"/>
      </w:pPr>
      <w:r>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lastRenderedPageBreak/>
        <w:t xml:space="preserve">          minItems: 1</w:t>
      </w:r>
    </w:p>
    <w:p w14:paraId="7F221446" w14:textId="77777777" w:rsidR="00AF3B5B" w:rsidRDefault="00AF3B5B" w:rsidP="00AF3B5B">
      <w:pPr>
        <w:pStyle w:val="PL"/>
      </w:pPr>
      <w:r>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t xml:space="preserve">        - retrievePurpose</w:t>
      </w:r>
    </w:p>
    <w:p w14:paraId="4E8AFB14" w14:textId="77777777" w:rsidR="00AF3B5B" w:rsidRDefault="00AF3B5B" w:rsidP="00AF3B5B">
      <w:pPr>
        <w:pStyle w:val="PL"/>
      </w:pPr>
    </w:p>
    <w:p w14:paraId="44CF1870" w14:textId="77777777" w:rsidR="00AF3B5B" w:rsidRDefault="00AF3B5B" w:rsidP="00AF3B5B">
      <w:pPr>
        <w:pStyle w:val="PL"/>
      </w:pPr>
      <w:r>
        <w:t xml:space="preserve">    CandidateFlightPathInfo:</w:t>
      </w:r>
    </w:p>
    <w:p w14:paraId="57E96949" w14:textId="77777777" w:rsidR="00AF3B5B" w:rsidRDefault="00AF3B5B" w:rsidP="00AF3B5B">
      <w:pPr>
        <w:pStyle w:val="PL"/>
      </w:pPr>
      <w:r>
        <w:t xml:space="preserve">      description: Represents the candidate flight path information.</w:t>
      </w:r>
    </w:p>
    <w:p w14:paraId="3079053D" w14:textId="77777777" w:rsidR="00AF3B5B" w:rsidRDefault="00AF3B5B" w:rsidP="00AF3B5B">
      <w:pPr>
        <w:pStyle w:val="PL"/>
      </w:pPr>
      <w:r>
        <w:t xml:space="preserve">      type: object</w:t>
      </w:r>
    </w:p>
    <w:p w14:paraId="2DCAC855" w14:textId="77777777" w:rsidR="00AF3B5B" w:rsidRDefault="00AF3B5B" w:rsidP="00AF3B5B">
      <w:pPr>
        <w:pStyle w:val="PL"/>
      </w:pPr>
      <w:r>
        <w:t xml:space="preserve">      properties:</w:t>
      </w:r>
    </w:p>
    <w:p w14:paraId="5774302E" w14:textId="77777777" w:rsidR="00AF3B5B" w:rsidRDefault="00AF3B5B" w:rsidP="00AF3B5B">
      <w:pPr>
        <w:pStyle w:val="PL"/>
      </w:pPr>
      <w:r>
        <w:t xml:space="preserve">        canFlightPath:</w:t>
      </w:r>
    </w:p>
    <w:p w14:paraId="1F69439B" w14:textId="77777777" w:rsidR="00AF3B5B" w:rsidRDefault="00AF3B5B" w:rsidP="00AF3B5B">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77777777"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UAF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IN_FLIGHT_MONITORING:Indicates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DengXian"/>
          <w:lang w:val="en-US"/>
        </w:rPr>
      </w:pPr>
    </w:p>
    <w:p w14:paraId="730BA301" w14:textId="52987B8D" w:rsidR="003121FA" w:rsidRPr="00E0587D" w:rsidRDefault="003121FA" w:rsidP="003121FA">
      <w:pPr>
        <w:pStyle w:val="PL"/>
        <w:rPr>
          <w:rFonts w:eastAsia="DengXian"/>
          <w:lang w:val="en-US"/>
        </w:rPr>
      </w:pPr>
      <w:r w:rsidRPr="00E0587D">
        <w:rPr>
          <w:rFonts w:eastAsia="DengXian"/>
          <w:lang w:val="en-US"/>
        </w:rPr>
        <w:t xml:space="preserve">    </w:t>
      </w:r>
      <w:r>
        <w:t>Alt</w:t>
      </w:r>
      <w:r w:rsidR="00E63C86">
        <w:t>itude</w:t>
      </w:r>
      <w:r>
        <w:t>RepEvent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A54305" w:rsidRDefault="003121FA" w:rsidP="003121F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DengXian"/>
          <w:lang w:val="fr-FR"/>
        </w:rPr>
        <w:t xml:space="preserve">          - </w:t>
      </w:r>
      <w:r w:rsidRPr="00A54305">
        <w:rPr>
          <w:lang w:val="fr-FR"/>
        </w:rPr>
        <w:t>RAN_NODE_CHANGE</w:t>
      </w:r>
    </w:p>
    <w:p w14:paraId="5076212D" w14:textId="77777777" w:rsidR="00D5609E" w:rsidRPr="00E44C9A" w:rsidRDefault="00D5609E" w:rsidP="00D5609E">
      <w:pPr>
        <w:pStyle w:val="PL"/>
        <w:rPr>
          <w:rFonts w:eastAsia="DengXian"/>
          <w:lang w:val="fr-FR"/>
        </w:rPr>
      </w:pPr>
      <w:r w:rsidRPr="00E44C9A">
        <w:rPr>
          <w:rFonts w:eastAsia="DengXian"/>
          <w:lang w:val="fr-FR"/>
        </w:rPr>
        <w:t xml:space="preserve">          - </w:t>
      </w:r>
      <w:r w:rsidRPr="00E44C9A">
        <w:rPr>
          <w:lang w:val="fr-FR"/>
        </w:rPr>
        <w:t>GEO_LOCATION_CHANGE</w:t>
      </w:r>
    </w:p>
    <w:p w14:paraId="5EE3A25F" w14:textId="77777777" w:rsidR="00D5609E" w:rsidRPr="000A34A2" w:rsidRDefault="00D5609E" w:rsidP="00D5609E">
      <w:pPr>
        <w:pStyle w:val="PL"/>
        <w:rPr>
          <w:rFonts w:eastAsia="DengXian"/>
          <w:lang w:val="en-US"/>
        </w:rPr>
      </w:pPr>
      <w:r w:rsidRPr="00E44C9A">
        <w:rPr>
          <w:rFonts w:eastAsia="DengXian"/>
          <w:lang w:val="fr-FR"/>
        </w:rPr>
        <w:t xml:space="preserve">          </w:t>
      </w:r>
      <w:r w:rsidRPr="000A34A2">
        <w:rPr>
          <w:rFonts w:eastAsia="DengXian"/>
          <w:lang w:val="en-US"/>
        </w:rPr>
        <w:t xml:space="preserve">- </w:t>
      </w:r>
      <w:r>
        <w:t>ANY_ALTITUDE_CHANGE</w:t>
      </w:r>
    </w:p>
    <w:p w14:paraId="31213C9A" w14:textId="77777777" w:rsidR="003121FA" w:rsidRPr="00E44C9A" w:rsidRDefault="003121FA" w:rsidP="003121FA">
      <w:pPr>
        <w:pStyle w:val="PL"/>
        <w:rPr>
          <w:rFonts w:eastAsia="DengXian"/>
          <w:lang w:val="en-US"/>
        </w:rPr>
      </w:pPr>
      <w:r w:rsidRPr="00D5609E">
        <w:rPr>
          <w:rFonts w:eastAsia="DengXian"/>
          <w:lang w:val="en-US"/>
        </w:rPr>
        <w:t xml:space="preserve">        </w:t>
      </w:r>
      <w:r w:rsidRPr="00E44C9A">
        <w:rPr>
          <w:rFonts w:eastAsia="DengXian"/>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lastRenderedPageBreak/>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32CF3DE2" w:rsidR="003121FA" w:rsidRDefault="003121FA" w:rsidP="003121FA">
      <w:pPr>
        <w:pStyle w:val="PL"/>
        <w:rPr>
          <w:rFonts w:eastAsia="DengXian" w:cs="Arial"/>
          <w:szCs w:val="18"/>
        </w:rPr>
      </w:pPr>
      <w:r>
        <w:t xml:space="preserve">        </w:t>
      </w:r>
      <w:r>
        <w:rPr>
          <w:rFonts w:eastAsia="DengXian"/>
        </w:rPr>
        <w:t xml:space="preserve">Represents </w:t>
      </w:r>
      <w:r>
        <w:t xml:space="preserve">the </w:t>
      </w:r>
      <w:r w:rsidR="00D5609E">
        <w:rPr>
          <w:rFonts w:cs="Arial"/>
          <w:szCs w:val="18"/>
          <w:lang w:eastAsia="zh-CN"/>
        </w:rPr>
        <w:t>a</w:t>
      </w:r>
      <w:r>
        <w:rPr>
          <w:rFonts w:cs="Arial"/>
          <w:szCs w:val="18"/>
          <w:lang w:eastAsia="zh-CN"/>
        </w:rPr>
        <w:t>ltitude reporting event.</w:t>
      </w:r>
      <w:r>
        <w:rPr>
          <w:rFonts w:eastAsia="DengXian"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385D327"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0736FB38"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7777777" w:rsidR="00E40024" w:rsidRPr="00EA09DE" w:rsidRDefault="00E40024" w:rsidP="00E40024">
      <w:pPr>
        <w:pStyle w:val="PL"/>
        <w:rPr>
          <w:rFonts w:cs="Arial"/>
          <w:szCs w:val="18"/>
          <w:lang w:eastAsia="zh-CN"/>
        </w:rPr>
      </w:pPr>
      <w:r w:rsidRPr="00EA09DE">
        <w:rPr>
          <w:rFonts w:cs="Arial"/>
          <w:szCs w:val="18"/>
          <w:lang w:eastAsia="zh-CN"/>
        </w:rPr>
        <w:t xml:space="preserve">          - UAV_LOCATION_MONITORING</w:t>
      </w:r>
    </w:p>
    <w:p w14:paraId="742C6D34" w14:textId="77777777" w:rsidR="00E40024" w:rsidRPr="00EA09DE" w:rsidRDefault="00E40024" w:rsidP="00E40024">
      <w:pPr>
        <w:pStyle w:val="PL"/>
        <w:rPr>
          <w:rFonts w:cs="Arial"/>
          <w:szCs w:val="18"/>
          <w:lang w:eastAsia="zh-CN"/>
        </w:rPr>
      </w:pPr>
      <w:r w:rsidRPr="00EA09DE">
        <w:rPr>
          <w:rFonts w:cs="Arial"/>
          <w:szCs w:val="18"/>
          <w:lang w:eastAsia="zh-CN"/>
        </w:rPr>
        <w:t xml:space="preserve">          - FLIGHT_TRAJECTORY_MONITORING</w:t>
      </w:r>
    </w:p>
    <w:p w14:paraId="676660B8" w14:textId="77777777"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r w:rsidRPr="00EA09DE">
        <w:rPr>
          <w:rFonts w:cs="Arial"/>
          <w:szCs w:val="18"/>
          <w:lang w:eastAsia="zh-CN"/>
        </w:rPr>
        <w:t>_MONITORING</w:t>
      </w:r>
    </w:p>
    <w:p w14:paraId="5D99645C" w14:textId="77777777" w:rsidR="00E40024" w:rsidRDefault="00E40024" w:rsidP="00E40024">
      <w:pPr>
        <w:pStyle w:val="PL"/>
        <w:rPr>
          <w:rFonts w:cs="Arial"/>
          <w:szCs w:val="18"/>
          <w:lang w:eastAsia="zh-CN"/>
        </w:rPr>
      </w:pPr>
      <w:r w:rsidRPr="00EA09DE">
        <w:rPr>
          <w:rFonts w:cs="Arial"/>
          <w:szCs w:val="18"/>
          <w:lang w:eastAsia="zh-CN"/>
        </w:rPr>
        <w:t xml:space="preserve">          - RANGING_SIDELINK_POSITION_MONITORING</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bookmarkEnd w:id="340"/>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88F0A73" w:rsidR="00474B38" w:rsidRPr="00683719" w:rsidRDefault="00474B38" w:rsidP="00474B38">
      <w:pPr>
        <w:pStyle w:val="PL"/>
        <w:rPr>
          <w:lang w:val="en-US"/>
        </w:rPr>
      </w:pPr>
      <w:r w:rsidRPr="00683719">
        <w:rPr>
          <w:lang w:val="en-US"/>
        </w:rPr>
        <w:t xml:space="preserve">  version: 1.0.0</w:t>
      </w:r>
      <w:r w:rsidR="00CA4062" w:rsidRPr="00683719">
        <w:rPr>
          <w:lang w:val="en-US"/>
        </w:rPr>
        <w:t>-alpha.</w:t>
      </w:r>
      <w:r w:rsidR="00CD62FB">
        <w:rPr>
          <w:lang w:val="en-US"/>
        </w:rPr>
        <w:t>2</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7D658C7C" w:rsidR="00474B38" w:rsidRPr="008B1C02" w:rsidRDefault="00474B38" w:rsidP="00474B38">
      <w:pPr>
        <w:pStyle w:val="PL"/>
      </w:pPr>
      <w:r w:rsidRPr="008B1C02">
        <w:t xml:space="preserve">    3GPP TS 29.522 V1</w:t>
      </w:r>
      <w:r>
        <w:t>9</w:t>
      </w:r>
      <w:r w:rsidRPr="008B1C02">
        <w:t>.</w:t>
      </w:r>
      <w:r w:rsidR="00CD62FB">
        <w:t>2</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lastRenderedPageBreak/>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lastRenderedPageBreak/>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lastRenderedPageBreak/>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lastRenderedPageBreak/>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19271E8F" w:rsidR="00A647FC" w:rsidRPr="008B1C02" w:rsidRDefault="00A647FC" w:rsidP="00A647FC">
      <w:pPr>
        <w:pStyle w:val="Heading1"/>
      </w:pPr>
      <w:r w:rsidRPr="00FB28D6">
        <w:t>A.3</w:t>
      </w:r>
      <w:r>
        <w:t>9</w:t>
      </w:r>
      <w:r w:rsidRPr="008B1C02">
        <w:tab/>
      </w:r>
      <w:r w:rsidR="00AF3B5B">
        <w:t>Void</w:t>
      </w:r>
    </w:p>
    <w:p w14:paraId="4ADCB34A" w14:textId="317AAFE1" w:rsidR="0085122F" w:rsidRDefault="0085122F" w:rsidP="0085122F">
      <w:pPr>
        <w:pStyle w:val="Heading1"/>
      </w:pPr>
      <w:bookmarkStart w:id="341" w:name="_Toc160489003"/>
      <w:r>
        <w:t>A.40</w:t>
      </w:r>
      <w:r>
        <w:tab/>
        <w:t>ImsSessionManagement API</w:t>
      </w:r>
      <w:bookmarkEnd w:id="341"/>
    </w:p>
    <w:p w14:paraId="0FD6EC43" w14:textId="77777777" w:rsidR="0085122F" w:rsidRDefault="0085122F" w:rsidP="0085122F">
      <w:pPr>
        <w:pStyle w:val="EditorsNote"/>
        <w:rPr>
          <w:noProof/>
          <w:lang w:eastAsia="zh-CN"/>
        </w:rPr>
      </w:pPr>
      <w:r>
        <w:rPr>
          <w:noProof/>
          <w:lang w:eastAsia="zh-CN"/>
        </w:rPr>
        <w:t>Editor’s Note:</w:t>
      </w:r>
      <w:r>
        <w:rPr>
          <w:noProof/>
          <w:lang w:eastAsia="zh-CN"/>
        </w:rPr>
        <w:tab/>
        <w:t>The OpenAPI of ImsSessionManagement is FFS.</w:t>
      </w:r>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143CDB43" w:rsidR="005F3356" w:rsidRPr="008748AA" w:rsidRDefault="005F3356" w:rsidP="005F3356">
      <w:pPr>
        <w:pStyle w:val="PL"/>
      </w:pPr>
      <w:r w:rsidRPr="008748AA">
        <w:t xml:space="preserve">  version: 1.0.0</w:t>
      </w:r>
      <w:r>
        <w:t>-alpha.</w:t>
      </w:r>
      <w:r w:rsidR="00406C29">
        <w:t>3</w:t>
      </w:r>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r w:rsidR="00B75083">
        <w:t xml:space="preserve">vent </w:t>
      </w:r>
      <w:r w:rsidRPr="008748AA">
        <w:t>E</w:t>
      </w:r>
      <w:r w:rsidR="00B75083">
        <w:t>xposure</w:t>
      </w:r>
      <w:r w:rsidRPr="008748AA">
        <w:t xml:space="preserve"> Services.  </w:t>
      </w:r>
    </w:p>
    <w:p w14:paraId="799C93F3" w14:textId="0D1870D7" w:rsidR="005F3356" w:rsidRPr="008748AA" w:rsidRDefault="005F3356" w:rsidP="005F3356">
      <w:pPr>
        <w:pStyle w:val="PL"/>
      </w:pPr>
      <w:r w:rsidRPr="008748AA">
        <w:t xml:space="preserve">    © </w:t>
      </w:r>
      <w:r w:rsidR="00DB61A9" w:rsidRPr="008748AA">
        <w:t>202</w:t>
      </w:r>
      <w:r w:rsidR="00DB61A9">
        <w:t>5</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7DB457D4" w:rsidR="005F3356" w:rsidRPr="008748AA" w:rsidRDefault="005F3356" w:rsidP="005F3356">
      <w:pPr>
        <w:pStyle w:val="PL"/>
      </w:pPr>
      <w:r w:rsidRPr="008748AA">
        <w:t xml:space="preserve">    3GPP TS 29.522 V19.</w:t>
      </w:r>
      <w:r w:rsidR="00406C29">
        <w:t>3</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lastRenderedPageBreak/>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lastRenderedPageBreak/>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'{$request.body#/notifUri}':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0A9A4C97"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lastRenderedPageBreak/>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lastRenderedPageBreak/>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5C78F7F9"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r w:rsidR="00544976">
        <w:rPr>
          <w:rFonts w:ascii="Courier New" w:eastAsia="MS Mincho" w:hAnsi="Courier New"/>
          <w:noProof/>
          <w:sz w:val="16"/>
        </w:rPr>
        <w:t>ms</w:t>
      </w:r>
      <w:r w:rsidRPr="001B4C93">
        <w:rPr>
          <w:rFonts w:ascii="Courier New" w:eastAsia="MS Mincho" w:hAnsi="Courier New"/>
          <w:noProof/>
          <w:sz w:val="16"/>
        </w:rPr>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lastRenderedPageBreak/>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705591BE"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3E8758D7" w14:textId="77777777" w:rsidR="00F67047" w:rsidRDefault="00F67047" w:rsidP="00F67047">
      <w:pPr>
        <w:pStyle w:val="PL"/>
      </w:pPr>
      <w:r>
        <w:t xml:space="preserve">        - </w:t>
      </w:r>
      <w:r w:rsidRPr="008748AA">
        <w:t>notifUri</w:t>
      </w:r>
    </w:p>
    <w:p w14:paraId="69680167" w14:textId="77777777" w:rsidR="00F67047" w:rsidRDefault="00F67047" w:rsidP="00F67047">
      <w:pPr>
        <w:pStyle w:val="PL"/>
      </w:pPr>
      <w:r>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27CDF15C"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r w:rsidR="00544976">
        <w:rPr>
          <w:rFonts w:ascii="Courier New" w:eastAsia="MS Mincho" w:hAnsi="Courier New"/>
          <w:noProof/>
          <w:sz w:val="16"/>
        </w:rPr>
        <w:t>ms</w:t>
      </w:r>
      <w:r w:rsidRPr="00EF3901">
        <w:rPr>
          <w:rFonts w:ascii="Courier New" w:eastAsia="MS Mincho" w:hAnsi="Courier New"/>
          <w:noProof/>
          <w:sz w:val="16"/>
        </w:rPr>
        <w:t>EESubscPatch:</w:t>
      </w:r>
    </w:p>
    <w:p w14:paraId="758EDABD" w14:textId="79A135DF"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r w:rsidR="00544976">
        <w:rPr>
          <w:rFonts w:ascii="Courier New" w:eastAsia="MS Mincho" w:hAnsi="Courier New"/>
          <w:noProof/>
          <w:sz w:val="16"/>
          <w:lang w:val="en-US"/>
        </w:rPr>
        <w:t xml:space="preserve">vent </w:t>
      </w:r>
      <w:r w:rsidRPr="00EF3901">
        <w:rPr>
          <w:rFonts w:ascii="Courier New" w:eastAsia="MS Mincho" w:hAnsi="Courier New"/>
          <w:noProof/>
          <w:sz w:val="16"/>
          <w:lang w:val="en-US"/>
        </w:rPr>
        <w:t>E</w:t>
      </w:r>
      <w:r w:rsidR="00544976">
        <w:rPr>
          <w:rFonts w:ascii="Courier New" w:eastAsia="MS Mincho" w:hAnsi="Courier New"/>
          <w:noProof/>
          <w:sz w:val="16"/>
          <w:lang w:val="en-US"/>
        </w:rPr>
        <w:t>xposure</w:t>
      </w:r>
      <w:r w:rsidRPr="00EF3901">
        <w:rPr>
          <w:rFonts w:ascii="Courier New" w:eastAsia="MS Mincho" w:hAnsi="Courier New"/>
          <w:noProof/>
          <w:sz w:val="16"/>
        </w:rPr>
        <w:t xml:space="preserve"> Subscription.</w:t>
      </w:r>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793556E"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42C7F37A" w14:textId="77777777" w:rsidR="005F3356" w:rsidRPr="008748AA" w:rsidRDefault="005F3356" w:rsidP="005F3356">
      <w:pPr>
        <w:pStyle w:val="PL"/>
      </w:pPr>
      <w:r w:rsidRPr="008748AA">
        <w:t xml:space="preserve">          minItems: 1</w:t>
      </w:r>
    </w:p>
    <w:p w14:paraId="151AA026" w14:textId="77777777" w:rsidR="0094380E" w:rsidRDefault="0094380E" w:rsidP="0094380E">
      <w:pPr>
        <w:pStyle w:val="PL"/>
      </w:pPr>
      <w:r>
        <w:lastRenderedPageBreak/>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6FE98" w14:textId="77777777" w:rsidR="005F3356" w:rsidRPr="00AB023E" w:rsidRDefault="005F3356" w:rsidP="005F3356">
      <w:pPr>
        <w:pStyle w:val="PL"/>
      </w:pPr>
      <w:r w:rsidRPr="00AB023E">
        <w:t xml:space="preserve">      required:</w:t>
      </w:r>
    </w:p>
    <w:p w14:paraId="31720A93" w14:textId="0FF249E7" w:rsidR="005F3356" w:rsidRPr="00AB023E" w:rsidRDefault="005F3356" w:rsidP="005F3356">
      <w:pPr>
        <w:pStyle w:val="PL"/>
      </w:pPr>
      <w:r w:rsidRPr="00AB023E">
        <w:t xml:space="preserve">        - </w:t>
      </w:r>
      <w:r w:rsidR="0094380E" w:rsidRPr="00EF3901">
        <w:rPr>
          <w:rFonts w:eastAsia="MS Mincho"/>
          <w:noProof/>
        </w:rPr>
        <w:t>subscriptionId</w:t>
      </w:r>
    </w:p>
    <w:p w14:paraId="7F0C7EE4" w14:textId="5D09C9E1" w:rsidR="005F3356" w:rsidRPr="008748AA" w:rsidRDefault="005F3356" w:rsidP="005F3356">
      <w:pPr>
        <w:pStyle w:val="PL"/>
      </w:pPr>
      <w:r w:rsidRPr="008748AA">
        <w:t xml:space="preserve">      </w:t>
      </w:r>
      <w:r>
        <w:t xml:space="preserve">  - </w:t>
      </w:r>
      <w:r w:rsidR="0094380E" w:rsidRPr="00EF3901">
        <w:rPr>
          <w:rFonts w:eastAsia="MS Mincho"/>
          <w:noProof/>
        </w:rPr>
        <w:t>reports</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2FB9A2BE" w:rsidR="00B64F0E" w:rsidRDefault="00B64F0E" w:rsidP="00B64F0E">
      <w:pPr>
        <w:pStyle w:val="PL"/>
      </w:pPr>
      <w:r>
        <w:t xml:space="preserve">      description: </w:t>
      </w:r>
      <w:r w:rsidRPr="00387CBF">
        <w:t>Represnets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339253B3" w14:textId="22B13176" w:rsidR="00B64F0E" w:rsidRDefault="00B64F0E" w:rsidP="00B64F0E">
      <w:pPr>
        <w:pStyle w:val="PL"/>
      </w:pPr>
      <w:r>
        <w:t xml:space="preserve">        </w:t>
      </w:r>
      <w:r w:rsidR="00544976">
        <w:t>i</w:t>
      </w:r>
      <w:r>
        <w:t>msEvent:</w:t>
      </w:r>
    </w:p>
    <w:p w14:paraId="4AEE43FD" w14:textId="77777777" w:rsidR="00B64F0E" w:rsidRDefault="00B64F0E" w:rsidP="00B64F0E">
      <w:pPr>
        <w:pStyle w:val="PL"/>
      </w:pPr>
      <w:r>
        <w:t xml:space="preserve">          $ref: 'TS29571</w:t>
      </w:r>
      <w:r w:rsidRPr="00387CBF">
        <w:t>_CommonData.</w:t>
      </w:r>
      <w:r>
        <w:t>yaml#/components/schemas/ImsEvent'</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3FA5DF5A" w14:textId="77777777" w:rsidR="00544976" w:rsidRDefault="00544976" w:rsidP="00544976">
      <w:pPr>
        <w:pStyle w:val="PL"/>
      </w:pPr>
      <w:r>
        <w:t xml:space="preserve">        eventFilter:</w:t>
      </w:r>
    </w:p>
    <w:p w14:paraId="59765783" w14:textId="77777777" w:rsidR="00544976" w:rsidRDefault="00544976" w:rsidP="00544976">
      <w:pPr>
        <w:pStyle w:val="PL"/>
      </w:pPr>
      <w:r>
        <w:t xml:space="preserve">          type: string</w:t>
      </w:r>
    </w:p>
    <w:p w14:paraId="644BF88D" w14:textId="77777777" w:rsidR="00B64F0E" w:rsidRDefault="00B64F0E" w:rsidP="00B64F0E">
      <w:pPr>
        <w:pStyle w:val="PL"/>
      </w:pPr>
      <w:r>
        <w:t xml:space="preserve">      required:</w:t>
      </w:r>
    </w:p>
    <w:p w14:paraId="4CA4D364" w14:textId="77777777" w:rsidR="00544976" w:rsidRDefault="00544976" w:rsidP="00544976">
      <w:pPr>
        <w:pStyle w:val="PL"/>
      </w:pPr>
      <w:r>
        <w:t xml:space="preserve">        - imsEvent</w:t>
      </w:r>
    </w:p>
    <w:p w14:paraId="518B3740" w14:textId="77777777" w:rsidR="00B64F0E" w:rsidRDefault="00B64F0E" w:rsidP="00B64F0E">
      <w:pPr>
        <w:pStyle w:val="PL"/>
      </w:pPr>
      <w:r>
        <w:t xml:space="preserve">        - imsEventType</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2C2F5AB5"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7CF2438E" w14:textId="77777777" w:rsidR="005F3356" w:rsidRPr="008748AA" w:rsidRDefault="005F3356" w:rsidP="005F3356">
      <w:pPr>
        <w:pStyle w:val="PL"/>
      </w:pPr>
      <w:r w:rsidRPr="008748AA">
        <w:t xml:space="preserve">          type: string</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77777777" w:rsidR="009835FE" w:rsidRPr="00683719" w:rsidRDefault="009835FE" w:rsidP="009835FE">
      <w:pPr>
        <w:pStyle w:val="PL"/>
        <w:rPr>
          <w:lang w:val="en-US"/>
        </w:rPr>
      </w:pPr>
      <w:r w:rsidRPr="00683719">
        <w:rPr>
          <w:lang w:val="en-US"/>
        </w:rPr>
        <w:t xml:space="preserve">  version: 1.0.0-alpha.1</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77777777" w:rsidR="009835FE" w:rsidRPr="008B1C02" w:rsidRDefault="009835FE" w:rsidP="009835FE">
      <w:pPr>
        <w:pStyle w:val="PL"/>
      </w:pPr>
      <w:r w:rsidRPr="00683719">
        <w:rPr>
          <w:lang w:val="en-US"/>
        </w:rPr>
        <w:t xml:space="preserve">    </w:t>
      </w:r>
      <w:r w:rsidRPr="008B1C02">
        <w:t xml:space="preserve">API for </w:t>
      </w:r>
      <w:r>
        <w:t>IMS Parameters Provisioning</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lastRenderedPageBreak/>
        <w:t xml:space="preserve">  description: &gt;</w:t>
      </w:r>
    </w:p>
    <w:p w14:paraId="03203494" w14:textId="77777777" w:rsidR="009835FE" w:rsidRPr="008B1C02" w:rsidRDefault="009835FE" w:rsidP="009835FE">
      <w:pPr>
        <w:pStyle w:val="PL"/>
      </w:pPr>
      <w:r w:rsidRPr="008B1C02">
        <w:t xml:space="preserve">    3GPP TS 29.522 V1</w:t>
      </w:r>
      <w:r>
        <w:t>9</w:t>
      </w:r>
      <w:r w:rsidRPr="008B1C02">
        <w:t>.</w:t>
      </w:r>
      <w:r>
        <w:t>2</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777777" w:rsidR="009835FE" w:rsidRDefault="009835FE" w:rsidP="009835FE">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37830C9B" w14:textId="77777777" w:rsidR="009835FE" w:rsidRDefault="009835FE" w:rsidP="009835FE">
      <w:pPr>
        <w:pStyle w:val="PL"/>
        <w:rPr>
          <w:lang w:val="en-US"/>
        </w:rPr>
      </w:pPr>
      <w:r>
        <w:rPr>
          <w:lang w:val="en-US"/>
        </w:rPr>
        <w:t xml:space="preserve">            NEF are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7D2F8BE" w14:textId="77777777" w:rsidR="009835FE" w:rsidRDefault="009835FE" w:rsidP="009835FE">
      <w:pPr>
        <w:pStyle w:val="PL"/>
      </w:pPr>
      <w:r>
        <w:t xml:space="preserve">      operationId: CreateImsParamProvisioning</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1B632888" w14:textId="77777777" w:rsidR="009835FE" w:rsidRDefault="009835FE" w:rsidP="009835FE">
      <w:pPr>
        <w:pStyle w:val="PL"/>
      </w:pPr>
      <w:r>
        <w:t xml:space="preserve">            Created. Successful creation of a new Individual IMS Parameters</w:t>
      </w:r>
      <w:r w:rsidRPr="00AB1779">
        <w:t xml:space="preserve"> </w:t>
      </w:r>
      <w:r>
        <w:t>Provisioning</w:t>
      </w:r>
    </w:p>
    <w:p w14:paraId="4616BB01" w14:textId="77777777" w:rsidR="009835FE" w:rsidRDefault="009835FE" w:rsidP="009835FE">
      <w:pPr>
        <w:pStyle w:val="PL"/>
      </w:pPr>
      <w:r>
        <w:t xml:space="preserve">            resource.</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lastRenderedPageBreak/>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10199C57" w14:textId="77777777" w:rsidR="009835FE" w:rsidRDefault="009835FE" w:rsidP="009835FE">
      <w:pPr>
        <w:pStyle w:val="PL"/>
      </w:pPr>
      <w:r>
        <w:t xml:space="preserve">                Contains the URI of the newly created resource, according to the structure</w:t>
      </w:r>
    </w:p>
    <w:p w14:paraId="418F78F7" w14:textId="77777777" w:rsidR="009835FE" w:rsidRDefault="009835FE" w:rsidP="009835FE">
      <w:pPr>
        <w:pStyle w:val="PL"/>
      </w:pPr>
      <w:r>
        <w:t xml:space="preserve">                {apiRoot}/3gpp-ims-pp/v1/pp/{ppId}</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1E004E30" w14:textId="77777777" w:rsidR="009835FE" w:rsidRDefault="009835FE" w:rsidP="009835FE">
      <w:pPr>
        <w:pStyle w:val="PL"/>
      </w:pPr>
    </w:p>
    <w:p w14:paraId="0CC456A4" w14:textId="77777777" w:rsidR="009835FE" w:rsidRDefault="009835FE" w:rsidP="009835FE">
      <w:pPr>
        <w:pStyle w:val="PL"/>
      </w:pPr>
      <w:r>
        <w:t xml:space="preserve">    patch:</w:t>
      </w:r>
    </w:p>
    <w:p w14:paraId="633C84D4" w14:textId="77777777" w:rsidR="009835FE" w:rsidRDefault="009835FE" w:rsidP="009835FE">
      <w:pPr>
        <w:pStyle w:val="PL"/>
      </w:pPr>
      <w:r>
        <w:t xml:space="preserve">      summary: Modify an existing Individual IMS Parameters Provisioning resource.</w:t>
      </w:r>
    </w:p>
    <w:p w14:paraId="23C09C26" w14:textId="77777777" w:rsidR="009835FE" w:rsidRDefault="009835FE" w:rsidP="009835FE">
      <w:pPr>
        <w:pStyle w:val="PL"/>
      </w:pPr>
      <w:r>
        <w:t xml:space="preserve">      operationId: ModifyIndImsParamProvisioning</w:t>
      </w:r>
    </w:p>
    <w:p w14:paraId="2F331D32" w14:textId="77777777" w:rsidR="009835FE" w:rsidRDefault="009835FE" w:rsidP="009835FE">
      <w:pPr>
        <w:pStyle w:val="PL"/>
      </w:pPr>
      <w:r>
        <w:t xml:space="preserve">      tags:</w:t>
      </w:r>
    </w:p>
    <w:p w14:paraId="56F3D444" w14:textId="77777777" w:rsidR="009835FE" w:rsidRDefault="009835FE" w:rsidP="009835FE">
      <w:pPr>
        <w:pStyle w:val="PL"/>
      </w:pPr>
      <w:r>
        <w:t xml:space="preserve">        - Individual IMS Parameters Provisioning (Document)</w:t>
      </w:r>
    </w:p>
    <w:p w14:paraId="63230B05" w14:textId="77777777" w:rsidR="009835FE" w:rsidRDefault="009835FE" w:rsidP="009835FE">
      <w:pPr>
        <w:pStyle w:val="PL"/>
      </w:pPr>
      <w:r>
        <w:t xml:space="preserve">      requestBody:</w:t>
      </w:r>
    </w:p>
    <w:p w14:paraId="526AA23F" w14:textId="77777777" w:rsidR="009835FE" w:rsidRDefault="009835FE" w:rsidP="009835FE">
      <w:pPr>
        <w:pStyle w:val="PL"/>
      </w:pPr>
      <w:r>
        <w:t xml:space="preserve">        required: true</w:t>
      </w:r>
    </w:p>
    <w:p w14:paraId="5FDF2626" w14:textId="77777777" w:rsidR="009835FE" w:rsidRDefault="009835FE" w:rsidP="009835FE">
      <w:pPr>
        <w:pStyle w:val="PL"/>
      </w:pPr>
      <w:r>
        <w:t xml:space="preserve">        content:</w:t>
      </w:r>
    </w:p>
    <w:p w14:paraId="0EC762CA" w14:textId="77777777" w:rsidR="009835FE" w:rsidRDefault="009835FE" w:rsidP="009835FE">
      <w:pPr>
        <w:pStyle w:val="PL"/>
      </w:pPr>
      <w:r>
        <w:t xml:space="preserve">          application/merge-patch+json:</w:t>
      </w:r>
    </w:p>
    <w:p w14:paraId="122590D7" w14:textId="77777777" w:rsidR="009835FE" w:rsidRDefault="009835FE" w:rsidP="009835FE">
      <w:pPr>
        <w:pStyle w:val="PL"/>
      </w:pPr>
      <w:r>
        <w:t xml:space="preserve">            schema:</w:t>
      </w:r>
    </w:p>
    <w:p w14:paraId="46323716" w14:textId="77777777" w:rsidR="009835FE" w:rsidRDefault="009835FE" w:rsidP="009835FE">
      <w:pPr>
        <w:pStyle w:val="PL"/>
      </w:pPr>
      <w:r>
        <w:t xml:space="preserve">              $ref: '#/components/schemas/</w:t>
      </w:r>
      <w:r>
        <w:rPr>
          <w:lang w:val="en-US"/>
        </w:rPr>
        <w:t>ImsPpData</w:t>
      </w:r>
      <w:r>
        <w:t>Patch</w:t>
      </w:r>
      <w:r>
        <w:rPr>
          <w:lang w:val="en-US"/>
        </w:rPr>
        <w:t>'</w:t>
      </w:r>
    </w:p>
    <w:p w14:paraId="0F781C90" w14:textId="77777777" w:rsidR="009835FE" w:rsidRDefault="009835FE" w:rsidP="009835FE">
      <w:pPr>
        <w:pStyle w:val="PL"/>
      </w:pPr>
      <w:r>
        <w:t xml:space="preserve">      responses:</w:t>
      </w:r>
    </w:p>
    <w:p w14:paraId="0DEC846D" w14:textId="77777777" w:rsidR="009835FE" w:rsidRDefault="009835FE" w:rsidP="009835FE">
      <w:pPr>
        <w:pStyle w:val="PL"/>
      </w:pPr>
      <w:r>
        <w:t xml:space="preserve">        '200':</w:t>
      </w:r>
    </w:p>
    <w:p w14:paraId="45A10158" w14:textId="77777777" w:rsidR="009835FE" w:rsidRDefault="009835FE" w:rsidP="009835FE">
      <w:pPr>
        <w:pStyle w:val="PL"/>
      </w:pPr>
      <w:r>
        <w:t xml:space="preserve">          description: &gt;</w:t>
      </w:r>
    </w:p>
    <w:p w14:paraId="4CBD6C34" w14:textId="77777777" w:rsidR="009835FE" w:rsidRDefault="009835FE" w:rsidP="009835FE">
      <w:pPr>
        <w:pStyle w:val="PL"/>
      </w:pPr>
      <w:r>
        <w:t xml:space="preserve">            OK. The Individual IMS Parameters Provisioning resource is successfully</w:t>
      </w:r>
    </w:p>
    <w:p w14:paraId="19ECDB90" w14:textId="77777777" w:rsidR="009835FE" w:rsidRDefault="009835FE" w:rsidP="009835FE">
      <w:pPr>
        <w:pStyle w:val="PL"/>
      </w:pPr>
      <w:r>
        <w:t xml:space="preserve">            modified and a representation of the updated resource is returned in the response body.</w:t>
      </w:r>
    </w:p>
    <w:p w14:paraId="2EAFE088" w14:textId="77777777" w:rsidR="009835FE" w:rsidRDefault="009835FE" w:rsidP="009835FE">
      <w:pPr>
        <w:pStyle w:val="PL"/>
      </w:pPr>
      <w:r>
        <w:t xml:space="preserve">          content:</w:t>
      </w:r>
    </w:p>
    <w:p w14:paraId="2C45843E" w14:textId="77777777" w:rsidR="009835FE" w:rsidRDefault="009835FE" w:rsidP="009835FE">
      <w:pPr>
        <w:pStyle w:val="PL"/>
      </w:pPr>
      <w:r>
        <w:t xml:space="preserve">            application/json:</w:t>
      </w:r>
    </w:p>
    <w:p w14:paraId="01EF1944" w14:textId="77777777" w:rsidR="009835FE" w:rsidRDefault="009835FE" w:rsidP="009835FE">
      <w:pPr>
        <w:pStyle w:val="PL"/>
      </w:pPr>
      <w:r>
        <w:t xml:space="preserve">              schema:</w:t>
      </w:r>
    </w:p>
    <w:p w14:paraId="4CA8F7E8" w14:textId="77777777" w:rsidR="009835FE" w:rsidRDefault="009835FE" w:rsidP="009835FE">
      <w:pPr>
        <w:pStyle w:val="PL"/>
      </w:pPr>
      <w:r>
        <w:t xml:space="preserve">                $ref: '#/components/schemas/</w:t>
      </w:r>
      <w:r>
        <w:rPr>
          <w:lang w:val="en-US"/>
        </w:rPr>
        <w:t>ImsPpData'</w:t>
      </w:r>
    </w:p>
    <w:p w14:paraId="093B4D96" w14:textId="77777777" w:rsidR="009835FE" w:rsidRDefault="009835FE" w:rsidP="009835FE">
      <w:pPr>
        <w:pStyle w:val="PL"/>
      </w:pPr>
      <w:r>
        <w:t xml:space="preserve">        '204':</w:t>
      </w:r>
    </w:p>
    <w:p w14:paraId="431C36DA" w14:textId="77777777" w:rsidR="009835FE" w:rsidRDefault="009835FE" w:rsidP="009835FE">
      <w:pPr>
        <w:pStyle w:val="PL"/>
      </w:pPr>
      <w:r>
        <w:t xml:space="preserve">          description: &gt;</w:t>
      </w:r>
    </w:p>
    <w:p w14:paraId="2C712E5A" w14:textId="77777777" w:rsidR="009835FE" w:rsidRDefault="009835FE" w:rsidP="009835FE">
      <w:pPr>
        <w:pStyle w:val="PL"/>
      </w:pPr>
      <w:r>
        <w:t xml:space="preserve">            No Content. The Individual IMS Parameters Provisioning resource</w:t>
      </w:r>
      <w:r w:rsidRPr="00861A30">
        <w:t xml:space="preserve"> </w:t>
      </w:r>
      <w:r>
        <w:t>is</w:t>
      </w:r>
    </w:p>
    <w:p w14:paraId="0D0BEE6B" w14:textId="77777777" w:rsidR="009835FE" w:rsidRDefault="009835FE" w:rsidP="009835FE">
      <w:pPr>
        <w:pStyle w:val="PL"/>
      </w:pPr>
      <w:r>
        <w:t xml:space="preserve">            successfully modified and no content is returned in the response body.</w:t>
      </w:r>
    </w:p>
    <w:p w14:paraId="1DC6296F" w14:textId="77777777" w:rsidR="009835FE" w:rsidRDefault="009835FE" w:rsidP="009835FE">
      <w:pPr>
        <w:pStyle w:val="PL"/>
      </w:pPr>
      <w:r>
        <w:t xml:space="preserve">        '307':</w:t>
      </w:r>
    </w:p>
    <w:p w14:paraId="56304165" w14:textId="77777777" w:rsidR="009835FE" w:rsidRDefault="009835FE" w:rsidP="009835FE">
      <w:pPr>
        <w:pStyle w:val="PL"/>
      </w:pPr>
      <w:r>
        <w:t xml:space="preserve">          $ref: 'TS29122_CommonData.yaml#/components/responses/307'</w:t>
      </w:r>
    </w:p>
    <w:p w14:paraId="144990C4" w14:textId="77777777" w:rsidR="009835FE" w:rsidRDefault="009835FE" w:rsidP="009835FE">
      <w:pPr>
        <w:pStyle w:val="PL"/>
      </w:pPr>
      <w:r>
        <w:lastRenderedPageBreak/>
        <w:t xml:space="preserve">        '308':</w:t>
      </w:r>
    </w:p>
    <w:p w14:paraId="65437735" w14:textId="77777777" w:rsidR="009835FE" w:rsidRDefault="009835FE" w:rsidP="009835FE">
      <w:pPr>
        <w:pStyle w:val="PL"/>
      </w:pPr>
      <w:r>
        <w:t xml:space="preserve">          $ref: 'TS29122_CommonData.yaml#/components/responses/308'</w:t>
      </w:r>
    </w:p>
    <w:p w14:paraId="68411B72" w14:textId="77777777" w:rsidR="009835FE" w:rsidRDefault="009835FE" w:rsidP="009835FE">
      <w:pPr>
        <w:pStyle w:val="PL"/>
      </w:pPr>
      <w:r>
        <w:t xml:space="preserve">        '400':</w:t>
      </w:r>
    </w:p>
    <w:p w14:paraId="24C6D389" w14:textId="77777777" w:rsidR="009835FE" w:rsidRDefault="009835FE" w:rsidP="009835FE">
      <w:pPr>
        <w:pStyle w:val="PL"/>
      </w:pPr>
      <w:r>
        <w:t xml:space="preserve">          $ref: 'TS29122_CommonData.yaml#/components/responses/400'</w:t>
      </w:r>
    </w:p>
    <w:p w14:paraId="7AADF08E" w14:textId="77777777" w:rsidR="009835FE" w:rsidRDefault="009835FE" w:rsidP="009835FE">
      <w:pPr>
        <w:pStyle w:val="PL"/>
      </w:pPr>
      <w:r>
        <w:t xml:space="preserve">        '401':</w:t>
      </w:r>
    </w:p>
    <w:p w14:paraId="7DF263DB" w14:textId="77777777" w:rsidR="009835FE" w:rsidRDefault="009835FE" w:rsidP="009835FE">
      <w:pPr>
        <w:pStyle w:val="PL"/>
      </w:pPr>
      <w:r>
        <w:t xml:space="preserve">          $ref: 'TS29122_CommonData.yaml#/components/responses/401'</w:t>
      </w:r>
    </w:p>
    <w:p w14:paraId="56EDB487" w14:textId="77777777" w:rsidR="009835FE" w:rsidRDefault="009835FE" w:rsidP="009835FE">
      <w:pPr>
        <w:pStyle w:val="PL"/>
      </w:pPr>
      <w:r>
        <w:t xml:space="preserve">        '403':</w:t>
      </w:r>
    </w:p>
    <w:p w14:paraId="78339580" w14:textId="77777777" w:rsidR="009835FE" w:rsidRDefault="009835FE" w:rsidP="009835FE">
      <w:pPr>
        <w:pStyle w:val="PL"/>
      </w:pPr>
      <w:r>
        <w:t xml:space="preserve">          $ref: 'TS29122_CommonData.yaml#/components/responses/403'</w:t>
      </w:r>
    </w:p>
    <w:p w14:paraId="6DFB565E" w14:textId="77777777" w:rsidR="009835FE" w:rsidRDefault="009835FE" w:rsidP="009835FE">
      <w:pPr>
        <w:pStyle w:val="PL"/>
      </w:pPr>
      <w:r>
        <w:t xml:space="preserve">        '404':</w:t>
      </w:r>
    </w:p>
    <w:p w14:paraId="5E2D528D" w14:textId="77777777" w:rsidR="009835FE" w:rsidRDefault="009835FE" w:rsidP="009835FE">
      <w:pPr>
        <w:pStyle w:val="PL"/>
      </w:pPr>
      <w:r>
        <w:t xml:space="preserve">          $ref: 'TS29122_CommonData.yaml#/components/responses/404'</w:t>
      </w:r>
    </w:p>
    <w:p w14:paraId="0BC4D58D" w14:textId="77777777" w:rsidR="009835FE" w:rsidRDefault="009835FE" w:rsidP="009835FE">
      <w:pPr>
        <w:pStyle w:val="PL"/>
      </w:pPr>
      <w:r>
        <w:t xml:space="preserve">        '411':</w:t>
      </w:r>
    </w:p>
    <w:p w14:paraId="19412C09" w14:textId="77777777" w:rsidR="009835FE" w:rsidRDefault="009835FE" w:rsidP="009835FE">
      <w:pPr>
        <w:pStyle w:val="PL"/>
      </w:pPr>
      <w:r>
        <w:t xml:space="preserve">          $ref: 'TS29122_CommonData.yaml#/components/responses/411'</w:t>
      </w:r>
    </w:p>
    <w:p w14:paraId="74431661" w14:textId="77777777" w:rsidR="009835FE" w:rsidRDefault="009835FE" w:rsidP="009835FE">
      <w:pPr>
        <w:pStyle w:val="PL"/>
      </w:pPr>
      <w:r>
        <w:t xml:space="preserve">        '413':</w:t>
      </w:r>
    </w:p>
    <w:p w14:paraId="4CBE8185" w14:textId="77777777" w:rsidR="009835FE" w:rsidRDefault="009835FE" w:rsidP="009835FE">
      <w:pPr>
        <w:pStyle w:val="PL"/>
      </w:pPr>
      <w:r>
        <w:t xml:space="preserve">          $ref: 'TS29122_CommonData.yaml#/components/responses/413'</w:t>
      </w:r>
    </w:p>
    <w:p w14:paraId="437BB5F1" w14:textId="77777777" w:rsidR="009835FE" w:rsidRDefault="009835FE" w:rsidP="009835FE">
      <w:pPr>
        <w:pStyle w:val="PL"/>
      </w:pPr>
      <w:r>
        <w:t xml:space="preserve">        '415':</w:t>
      </w:r>
    </w:p>
    <w:p w14:paraId="7BFFA43B" w14:textId="77777777" w:rsidR="009835FE" w:rsidRDefault="009835FE" w:rsidP="009835FE">
      <w:pPr>
        <w:pStyle w:val="PL"/>
      </w:pPr>
      <w:r>
        <w:t xml:space="preserve">          $ref: 'TS29122_CommonData.yaml#/components/responses/415'</w:t>
      </w:r>
    </w:p>
    <w:p w14:paraId="194C68CB" w14:textId="77777777" w:rsidR="009835FE" w:rsidRDefault="009835FE" w:rsidP="009835FE">
      <w:pPr>
        <w:pStyle w:val="PL"/>
      </w:pPr>
      <w:r>
        <w:t xml:space="preserve">        '429':</w:t>
      </w:r>
    </w:p>
    <w:p w14:paraId="235CE2E1" w14:textId="77777777" w:rsidR="009835FE" w:rsidRDefault="009835FE" w:rsidP="009835FE">
      <w:pPr>
        <w:pStyle w:val="PL"/>
      </w:pPr>
      <w:r>
        <w:t xml:space="preserve">          $ref: 'TS29122_CommonData.yaml#/components/responses/429'</w:t>
      </w:r>
    </w:p>
    <w:p w14:paraId="3D788EE1" w14:textId="77777777" w:rsidR="009835FE" w:rsidRDefault="009835FE" w:rsidP="009835FE">
      <w:pPr>
        <w:pStyle w:val="PL"/>
      </w:pPr>
      <w:r>
        <w:t xml:space="preserve">        '500':</w:t>
      </w:r>
    </w:p>
    <w:p w14:paraId="550E2FF8" w14:textId="77777777" w:rsidR="009835FE" w:rsidRDefault="009835FE" w:rsidP="009835FE">
      <w:pPr>
        <w:pStyle w:val="PL"/>
      </w:pPr>
      <w:r>
        <w:t xml:space="preserve">          $ref: 'TS29122_CommonData.yaml#/components/responses/500'</w:t>
      </w:r>
    </w:p>
    <w:p w14:paraId="1C531BF5" w14:textId="77777777" w:rsidR="009835FE" w:rsidRDefault="009835FE" w:rsidP="009835FE">
      <w:pPr>
        <w:pStyle w:val="PL"/>
      </w:pPr>
      <w:r>
        <w:t xml:space="preserve">        '503':</w:t>
      </w:r>
    </w:p>
    <w:p w14:paraId="3B6437D5" w14:textId="77777777" w:rsidR="009835FE" w:rsidRDefault="009835FE" w:rsidP="009835FE">
      <w:pPr>
        <w:pStyle w:val="PL"/>
      </w:pPr>
      <w:r>
        <w:t xml:space="preserve">          $ref: 'TS29122_CommonData.yaml#/components/responses/503'</w:t>
      </w:r>
    </w:p>
    <w:p w14:paraId="0EBEB834" w14:textId="77777777" w:rsidR="009835FE" w:rsidRDefault="009835FE" w:rsidP="009835FE">
      <w:pPr>
        <w:pStyle w:val="PL"/>
      </w:pPr>
      <w:r>
        <w:t xml:space="preserve">        default:</w:t>
      </w:r>
    </w:p>
    <w:p w14:paraId="45AD63DA" w14:textId="77777777" w:rsidR="009835FE" w:rsidRDefault="009835FE" w:rsidP="009835FE">
      <w:pPr>
        <w:pStyle w:val="PL"/>
      </w:pPr>
      <w:r>
        <w:t xml:space="preserve">          $ref: 'TS29122_CommonData.yaml#/components/responses/default'</w:t>
      </w:r>
    </w:p>
    <w:p w14:paraId="27DC8E8B" w14:textId="77777777" w:rsidR="009835FE"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lastRenderedPageBreak/>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2AEF0551" w14:textId="77777777" w:rsidR="009835FE" w:rsidRDefault="009835FE" w:rsidP="009835FE">
      <w:pPr>
        <w:pStyle w:val="PL"/>
      </w:pPr>
    </w:p>
    <w:p w14:paraId="2EABAF19" w14:textId="77777777" w:rsidR="009835FE" w:rsidRDefault="009835FE" w:rsidP="009835FE">
      <w:pPr>
        <w:pStyle w:val="PL"/>
      </w:pPr>
      <w:r>
        <w:t xml:space="preserve">    </w:t>
      </w:r>
      <w:r>
        <w:rPr>
          <w:lang w:val="en-US"/>
        </w:rPr>
        <w:t>ImsPpData</w:t>
      </w:r>
      <w:r>
        <w:t>Patch:</w:t>
      </w:r>
    </w:p>
    <w:p w14:paraId="0B690E2E" w14:textId="77777777" w:rsidR="009835FE" w:rsidRDefault="009835FE" w:rsidP="009835FE">
      <w:pPr>
        <w:pStyle w:val="PL"/>
      </w:pPr>
      <w:r>
        <w:t xml:space="preserve">      description: &gt;</w:t>
      </w:r>
    </w:p>
    <w:p w14:paraId="5851A1BF" w14:textId="77777777" w:rsidR="009835FE" w:rsidRDefault="009835FE" w:rsidP="009835FE">
      <w:pPr>
        <w:pStyle w:val="PL"/>
        <w:rPr>
          <w:rFonts w:cs="Arial"/>
          <w:szCs w:val="18"/>
          <w:lang w:eastAsia="zh-CN"/>
        </w:rPr>
      </w:pPr>
      <w:r>
        <w:t xml:space="preserve">        </w:t>
      </w:r>
      <w:r>
        <w:rPr>
          <w:rFonts w:cs="Arial"/>
          <w:szCs w:val="18"/>
          <w:lang w:eastAsia="zh-CN"/>
        </w:rPr>
        <w:t xml:space="preserve">Represents the requested modifications to an existing </w:t>
      </w:r>
      <w:r>
        <w:t>IMS</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4EB70E94" w14:textId="77777777" w:rsidR="009835FE" w:rsidRDefault="009835FE" w:rsidP="009835FE">
      <w:pPr>
        <w:pStyle w:val="PL"/>
      </w:pPr>
      <w:r>
        <w:rPr>
          <w:rFonts w:cs="Arial"/>
          <w:szCs w:val="18"/>
          <w:lang w:eastAsia="zh-CN"/>
        </w:rPr>
        <w:t xml:space="preserve">        data</w:t>
      </w:r>
      <w:r>
        <w:t>.</w:t>
      </w:r>
    </w:p>
    <w:p w14:paraId="5FB716B6" w14:textId="77777777" w:rsidR="009835FE" w:rsidRDefault="009835FE" w:rsidP="009835FE">
      <w:pPr>
        <w:pStyle w:val="PL"/>
      </w:pPr>
      <w:r>
        <w:t xml:space="preserve">      type: object</w:t>
      </w:r>
    </w:p>
    <w:p w14:paraId="0DEF20E2" w14:textId="77777777" w:rsidR="009835FE" w:rsidRDefault="009835FE" w:rsidP="009835FE">
      <w:pPr>
        <w:pStyle w:val="PL"/>
      </w:pPr>
      <w:r>
        <w:t xml:space="preserve">      properties:</w:t>
      </w:r>
    </w:p>
    <w:p w14:paraId="29CD2CA2" w14:textId="77777777" w:rsidR="009835FE" w:rsidRPr="008B1C02" w:rsidRDefault="009835FE" w:rsidP="009835FE">
      <w:pPr>
        <w:pStyle w:val="PL"/>
      </w:pPr>
      <w:r>
        <w:t xml:space="preserve">        imsData:</w:t>
      </w:r>
    </w:p>
    <w:p w14:paraId="3F3614F9"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77777777" w:rsidR="009835FE" w:rsidRDefault="009835FE" w:rsidP="009835FE">
      <w:pPr>
        <w:pStyle w:val="PL"/>
      </w:pPr>
      <w:r>
        <w:t xml:space="preserve">          $ref: '</w:t>
      </w:r>
      <w:r w:rsidRPr="00535965">
        <w:t>TS295</w:t>
      </w:r>
      <w:r>
        <w:t>62</w:t>
      </w:r>
      <w:r w:rsidRPr="00535965">
        <w:t>_</w:t>
      </w:r>
      <w:r>
        <w:t>Nhss_imsSDM</w:t>
      </w:r>
      <w:r w:rsidRPr="00535965">
        <w:t>.yaml</w:t>
      </w:r>
      <w:r>
        <w:t>#/components/schemas/PublicIdentity'</w:t>
      </w:r>
    </w:p>
    <w:p w14:paraId="7276724E" w14:textId="77777777" w:rsidR="009835FE" w:rsidRPr="008B1C02" w:rsidRDefault="009835FE" w:rsidP="009835FE">
      <w:pPr>
        <w:pStyle w:val="PL"/>
      </w:pPr>
      <w:r>
        <w:t xml:space="preserve">        rcdServerAddr:</w:t>
      </w:r>
    </w:p>
    <w:p w14:paraId="450BFDEA" w14:textId="77777777" w:rsidR="009835FE" w:rsidRPr="008B1C02" w:rsidRDefault="009835FE" w:rsidP="009835FE">
      <w:pPr>
        <w:pStyle w:val="PL"/>
      </w:pPr>
      <w:r w:rsidRPr="008B1C02">
        <w:t xml:space="preserve">          $ref: '</w:t>
      </w:r>
      <w:r>
        <w:rPr>
          <w:rFonts w:cs="Courier New"/>
          <w:szCs w:val="16"/>
        </w:rPr>
        <w:t>TS29571_CommonData.yaml#</w:t>
      </w:r>
      <w:r w:rsidRPr="008B1C02">
        <w:t>/components/schemas/</w:t>
      </w:r>
      <w:r>
        <w:t>ServerAddressingInfo</w:t>
      </w:r>
      <w:r w:rsidRPr="008B1C02">
        <w:t>'</w:t>
      </w:r>
    </w:p>
    <w:p w14:paraId="7818E347" w14:textId="77777777" w:rsidR="009835FE" w:rsidRDefault="009835FE" w:rsidP="009835FE">
      <w:pPr>
        <w:pStyle w:val="PL"/>
      </w:pPr>
      <w:r>
        <w:t xml:space="preserve">        rcdUrl:</w:t>
      </w:r>
    </w:p>
    <w:p w14:paraId="6DD422DC" w14:textId="77777777" w:rsidR="009835FE" w:rsidRDefault="009835FE" w:rsidP="009835FE">
      <w:pPr>
        <w:pStyle w:val="PL"/>
      </w:pPr>
      <w:r>
        <w:t xml:space="preserve">          $ref: 'TS29122_CommonData.yaml#/components/schemas/Link'</w:t>
      </w:r>
    </w:p>
    <w:p w14:paraId="7E4A4CBA" w14:textId="77777777" w:rsidR="009835FE" w:rsidRDefault="009835FE" w:rsidP="009835FE">
      <w:pPr>
        <w:pStyle w:val="PL"/>
      </w:pPr>
      <w:r>
        <w:t xml:space="preserve">        rcdInfo:</w:t>
      </w:r>
    </w:p>
    <w:p w14:paraId="036E70B0" w14:textId="77777777" w:rsidR="009835FE" w:rsidRDefault="009835FE" w:rsidP="009835FE">
      <w:pPr>
        <w:pStyle w:val="PL"/>
      </w:pPr>
      <w:r>
        <w:t xml:space="preserve">          type: string</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0A62625A"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oneOf:</w:t>
      </w:r>
    </w:p>
    <w:p w14:paraId="7B63D2EF"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rcdServerAddr</w:t>
      </w:r>
      <w:r w:rsidRPr="009F6B98">
        <w:rPr>
          <w:rFonts w:ascii="Courier New" w:hAnsi="Courier New"/>
          <w:sz w:val="16"/>
        </w:rPr>
        <w:t>]</w:t>
      </w:r>
    </w:p>
    <w:p w14:paraId="3FA01C87"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rcdUrl</w:t>
      </w:r>
      <w:r w:rsidRPr="009F6B98">
        <w:rPr>
          <w:rFonts w:ascii="Courier New" w:hAnsi="Courier New"/>
          <w:sz w:val="16"/>
        </w:rPr>
        <w:t>]</w:t>
      </w:r>
    </w:p>
    <w:p w14:paraId="7C732AB3" w14:textId="77777777" w:rsidR="009835FE" w:rsidRDefault="009835FE" w:rsidP="009835FE">
      <w:pPr>
        <w:pStyle w:val="PL"/>
      </w:pPr>
      <w:r w:rsidRPr="009F6B98">
        <w:t xml:space="preserve">          - required: [rcd</w:t>
      </w:r>
      <w:r>
        <w:t>Info</w:t>
      </w:r>
      <w:r w:rsidRPr="009F6B98">
        <w:t>]</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3619FA4E" w14:textId="77777777" w:rsidR="004F4813" w:rsidRPr="008B1C02" w:rsidRDefault="004F4813" w:rsidP="004F4813">
      <w:pPr>
        <w:pStyle w:val="Heading1"/>
      </w:pPr>
      <w:r w:rsidRPr="00FB28D6">
        <w:t>A.</w:t>
      </w:r>
      <w:r>
        <w:t>43</w:t>
      </w:r>
      <w:r w:rsidRPr="008B1C02">
        <w:tab/>
      </w:r>
      <w:r>
        <w:t>AIoT</w:t>
      </w:r>
      <w:r w:rsidRPr="008B1C02">
        <w:t xml:space="preserve"> API</w:t>
      </w:r>
    </w:p>
    <w:p w14:paraId="1DA4470C" w14:textId="77777777" w:rsidR="004F4813" w:rsidRPr="000A0A5F" w:rsidRDefault="004F4813" w:rsidP="004F4813">
      <w:pPr>
        <w:pStyle w:val="EditorsNote"/>
        <w:ind w:left="800" w:hanging="400"/>
      </w:pPr>
      <w:r w:rsidRPr="000A0A5F">
        <w:t xml:space="preserve">Editor’s </w:t>
      </w:r>
      <w:r>
        <w:t>N</w:t>
      </w:r>
      <w:r w:rsidRPr="000A0A5F">
        <w:t xml:space="preserve">ote: </w:t>
      </w:r>
      <w:r w:rsidRPr="003E2E89">
        <w:t xml:space="preserve">The </w:t>
      </w:r>
      <w:r>
        <w:t>content of this OpenAPI description</w:t>
      </w:r>
      <w:r w:rsidRPr="003E2E89">
        <w:t xml:space="preserve"> is FFS</w:t>
      </w:r>
      <w:r>
        <w:t xml:space="preserve"> and pending the progress of the related API definition</w:t>
      </w:r>
      <w:r w:rsidRPr="000A0A5F">
        <w:t>.</w:t>
      </w:r>
    </w:p>
    <w:p w14:paraId="4246607D" w14:textId="77777777" w:rsidR="004F4813" w:rsidRPr="008B1C02" w:rsidRDefault="004F4813" w:rsidP="004F4813">
      <w:pPr>
        <w:pStyle w:val="PL"/>
      </w:pPr>
      <w:r w:rsidRPr="008B1C02">
        <w:t>openapi: 3.0.0</w:t>
      </w:r>
    </w:p>
    <w:p w14:paraId="20F0800B" w14:textId="77777777" w:rsidR="004F4813" w:rsidRPr="008B1C02" w:rsidRDefault="004F4813" w:rsidP="004F4813">
      <w:pPr>
        <w:pStyle w:val="PL"/>
      </w:pPr>
    </w:p>
    <w:p w14:paraId="456CD74D" w14:textId="77777777" w:rsidR="004F4813" w:rsidRPr="008B1C02" w:rsidRDefault="004F4813" w:rsidP="004F4813">
      <w:pPr>
        <w:pStyle w:val="PL"/>
      </w:pPr>
      <w:r w:rsidRPr="008B1C02">
        <w:t>info:</w:t>
      </w:r>
    </w:p>
    <w:p w14:paraId="7B8C6C60" w14:textId="77777777" w:rsidR="004F4813" w:rsidRPr="008B1C02" w:rsidRDefault="004F4813" w:rsidP="004F4813">
      <w:pPr>
        <w:pStyle w:val="PL"/>
      </w:pPr>
      <w:r w:rsidRPr="008B1C02">
        <w:t xml:space="preserve">  title: 3gpp</w:t>
      </w:r>
      <w:r w:rsidRPr="005C5CCD">
        <w:t>-</w:t>
      </w:r>
      <w:r>
        <w:t>aiot</w:t>
      </w:r>
    </w:p>
    <w:p w14:paraId="5526A30C" w14:textId="77777777" w:rsidR="004F4813" w:rsidRPr="008B1C02" w:rsidRDefault="004F4813" w:rsidP="004F4813">
      <w:pPr>
        <w:pStyle w:val="PL"/>
      </w:pPr>
      <w:r w:rsidRPr="008B1C02">
        <w:t xml:space="preserve">  version: </w:t>
      </w:r>
      <w:r w:rsidRPr="008B1C02">
        <w:rPr>
          <w:lang w:val="en-US"/>
        </w:rPr>
        <w:t>1.</w:t>
      </w:r>
      <w:r>
        <w:rPr>
          <w:lang w:val="en-US"/>
        </w:rPr>
        <w:t>0</w:t>
      </w:r>
      <w:r w:rsidRPr="008B1C02">
        <w:rPr>
          <w:lang w:val="en-US"/>
        </w:rPr>
        <w:t>.</w:t>
      </w:r>
      <w:r>
        <w:rPr>
          <w:lang w:val="en-US"/>
        </w:rPr>
        <w:t>0-alpha.1</w:t>
      </w:r>
    </w:p>
    <w:p w14:paraId="4649ED15" w14:textId="77777777" w:rsidR="004F4813" w:rsidRPr="008B1C02" w:rsidRDefault="004F4813" w:rsidP="004F4813">
      <w:pPr>
        <w:pStyle w:val="PL"/>
      </w:pPr>
      <w:r w:rsidRPr="008B1C02">
        <w:t xml:space="preserve">  description: |</w:t>
      </w:r>
    </w:p>
    <w:p w14:paraId="1D1923C9" w14:textId="77777777" w:rsidR="004F4813" w:rsidRPr="008B1C02" w:rsidRDefault="004F4813" w:rsidP="004F4813">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687E91BC" w14:textId="77777777" w:rsidR="004F4813" w:rsidRPr="008B1C02" w:rsidRDefault="004F4813" w:rsidP="004F4813">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5AA9D095" w14:textId="77777777" w:rsidR="004F4813" w:rsidRPr="008B1C02" w:rsidRDefault="004F4813" w:rsidP="004F4813">
      <w:pPr>
        <w:pStyle w:val="PL"/>
      </w:pPr>
      <w:r w:rsidRPr="008B1C02">
        <w:t xml:space="preserve">    All rights reserved.</w:t>
      </w:r>
    </w:p>
    <w:p w14:paraId="3FB3C490" w14:textId="77777777" w:rsidR="004F4813" w:rsidRPr="008B1C02" w:rsidRDefault="004F4813" w:rsidP="004F4813">
      <w:pPr>
        <w:pStyle w:val="PL"/>
      </w:pPr>
    </w:p>
    <w:p w14:paraId="6E889962" w14:textId="77777777" w:rsidR="004F4813" w:rsidRPr="008B1C02" w:rsidRDefault="004F4813" w:rsidP="004F4813">
      <w:pPr>
        <w:pStyle w:val="PL"/>
      </w:pPr>
      <w:r w:rsidRPr="008B1C02">
        <w:t>externalDocs:</w:t>
      </w:r>
    </w:p>
    <w:p w14:paraId="097132F9" w14:textId="77777777" w:rsidR="004F4813" w:rsidRPr="008B1C02" w:rsidRDefault="004F4813" w:rsidP="004F4813">
      <w:pPr>
        <w:pStyle w:val="PL"/>
      </w:pPr>
      <w:r w:rsidRPr="008B1C02">
        <w:t xml:space="preserve">  description: 3GPP TS 29.522 V1</w:t>
      </w:r>
      <w:r>
        <w:t>9</w:t>
      </w:r>
      <w:r w:rsidRPr="008B1C02">
        <w:t>.</w:t>
      </w:r>
      <w:r>
        <w:t>3</w:t>
      </w:r>
      <w:r w:rsidRPr="008B1C02">
        <w:t>.0; 5G System; Network Exposure Function Northbound APIs.</w:t>
      </w:r>
    </w:p>
    <w:p w14:paraId="56BD435C" w14:textId="77777777" w:rsidR="004F4813" w:rsidRPr="008B1C02" w:rsidRDefault="004F4813" w:rsidP="004F4813">
      <w:pPr>
        <w:pStyle w:val="PL"/>
      </w:pPr>
      <w:r w:rsidRPr="008B1C02">
        <w:t xml:space="preserve">  url: 'https://www.3gpp.org/ftp/Specs/archive/29_series/29.522/'</w:t>
      </w:r>
    </w:p>
    <w:p w14:paraId="35CE1683" w14:textId="77777777" w:rsidR="004F4813" w:rsidRPr="008B1C02" w:rsidRDefault="004F4813" w:rsidP="004F4813">
      <w:pPr>
        <w:pStyle w:val="PL"/>
      </w:pPr>
      <w:r w:rsidRPr="008B1C02">
        <w:t>security:</w:t>
      </w:r>
    </w:p>
    <w:p w14:paraId="3E425D42" w14:textId="77777777" w:rsidR="004F4813" w:rsidRPr="008B1C02" w:rsidRDefault="004F4813" w:rsidP="004F4813">
      <w:pPr>
        <w:pStyle w:val="PL"/>
        <w:rPr>
          <w:lang w:val="en-US"/>
        </w:rPr>
      </w:pPr>
      <w:r w:rsidRPr="008B1C02">
        <w:rPr>
          <w:lang w:val="en-US"/>
        </w:rPr>
        <w:t xml:space="preserve">  - {}</w:t>
      </w:r>
    </w:p>
    <w:p w14:paraId="13007343" w14:textId="77777777" w:rsidR="004F4813" w:rsidRPr="008B1C02" w:rsidRDefault="004F4813" w:rsidP="004F4813">
      <w:pPr>
        <w:pStyle w:val="PL"/>
      </w:pPr>
      <w:r w:rsidRPr="008B1C02">
        <w:t xml:space="preserve">  - oAuth2ClientCredentials: []</w:t>
      </w:r>
    </w:p>
    <w:p w14:paraId="1352935B" w14:textId="77777777" w:rsidR="004F4813" w:rsidRPr="008B1C02" w:rsidRDefault="004F4813" w:rsidP="004F4813">
      <w:pPr>
        <w:pStyle w:val="PL"/>
      </w:pPr>
    </w:p>
    <w:p w14:paraId="61EBBE82" w14:textId="77777777" w:rsidR="004F4813" w:rsidRPr="008B1C02" w:rsidRDefault="004F4813" w:rsidP="004F4813">
      <w:pPr>
        <w:pStyle w:val="PL"/>
      </w:pPr>
      <w:r w:rsidRPr="008B1C02">
        <w:t>servers:</w:t>
      </w:r>
    </w:p>
    <w:p w14:paraId="2BF860C3" w14:textId="77777777" w:rsidR="004F4813" w:rsidRPr="008B1C02" w:rsidRDefault="004F4813" w:rsidP="004F4813">
      <w:pPr>
        <w:pStyle w:val="PL"/>
      </w:pPr>
      <w:r w:rsidRPr="008B1C02">
        <w:t xml:space="preserve">  - url: '{apiRoot}/3gpp-</w:t>
      </w:r>
      <w:r>
        <w:rPr>
          <w:lang w:eastAsia="zh-CN"/>
        </w:rPr>
        <w:t>aiot</w:t>
      </w:r>
      <w:r w:rsidRPr="008B1C02">
        <w:t>/v1'</w:t>
      </w:r>
    </w:p>
    <w:p w14:paraId="72A4E304" w14:textId="77777777" w:rsidR="004F4813" w:rsidRPr="008B1C02" w:rsidRDefault="004F4813" w:rsidP="004F4813">
      <w:pPr>
        <w:pStyle w:val="PL"/>
      </w:pPr>
      <w:r w:rsidRPr="008B1C02">
        <w:t xml:space="preserve">    variables:</w:t>
      </w:r>
    </w:p>
    <w:p w14:paraId="3AA609EA" w14:textId="77777777" w:rsidR="004F4813" w:rsidRPr="008B1C02" w:rsidRDefault="004F4813" w:rsidP="004F4813">
      <w:pPr>
        <w:pStyle w:val="PL"/>
      </w:pPr>
      <w:r w:rsidRPr="008B1C02">
        <w:t xml:space="preserve">      apiRoot:</w:t>
      </w:r>
    </w:p>
    <w:p w14:paraId="0ED71A6C" w14:textId="77777777" w:rsidR="004F4813" w:rsidRPr="008B1C02" w:rsidRDefault="004F4813" w:rsidP="004F4813">
      <w:pPr>
        <w:pStyle w:val="PL"/>
      </w:pPr>
      <w:r w:rsidRPr="008B1C02">
        <w:t xml:space="preserve">        default: https://example.com</w:t>
      </w:r>
    </w:p>
    <w:p w14:paraId="6D1D4E7D" w14:textId="77777777" w:rsidR="004F4813" w:rsidRPr="008B1C02" w:rsidRDefault="004F4813" w:rsidP="004F4813">
      <w:pPr>
        <w:pStyle w:val="PL"/>
      </w:pPr>
      <w:r w:rsidRPr="008B1C02">
        <w:t xml:space="preserve">        description: apiRoot as defined in subclause 5.2.4 of 3GPP TS 29.122.</w:t>
      </w:r>
    </w:p>
    <w:p w14:paraId="18590687" w14:textId="77777777" w:rsidR="004F4813" w:rsidRPr="008B1C02" w:rsidRDefault="004F4813" w:rsidP="004F4813">
      <w:pPr>
        <w:pStyle w:val="PL"/>
      </w:pPr>
    </w:p>
    <w:p w14:paraId="2A5C18EC" w14:textId="77777777" w:rsidR="004F4813" w:rsidRPr="008B1C02" w:rsidRDefault="004F4813" w:rsidP="004F4813">
      <w:pPr>
        <w:pStyle w:val="PL"/>
      </w:pPr>
      <w:r w:rsidRPr="008B1C02">
        <w:t>paths:</w:t>
      </w:r>
    </w:p>
    <w:p w14:paraId="2A34F233" w14:textId="77777777" w:rsidR="004F4813" w:rsidRPr="008B1C02" w:rsidRDefault="004F4813" w:rsidP="004F4813">
      <w:pPr>
        <w:pStyle w:val="PL"/>
      </w:pPr>
      <w:r w:rsidRPr="008B1C02">
        <w:t xml:space="preserve">  /</w:t>
      </w:r>
      <w:r>
        <w:t>request-inv</w:t>
      </w:r>
      <w:r w:rsidRPr="008B1C02">
        <w:t>:</w:t>
      </w:r>
    </w:p>
    <w:p w14:paraId="4C3C478C" w14:textId="77777777" w:rsidR="004F4813" w:rsidRPr="008B1C02" w:rsidRDefault="004F4813" w:rsidP="004F4813">
      <w:pPr>
        <w:pStyle w:val="PL"/>
      </w:pPr>
      <w:r w:rsidRPr="008B1C02">
        <w:t xml:space="preserve">    post:</w:t>
      </w:r>
    </w:p>
    <w:p w14:paraId="3F91A877" w14:textId="77777777" w:rsidR="004F4813" w:rsidRPr="008B1C02" w:rsidRDefault="004F4813" w:rsidP="004F4813">
      <w:pPr>
        <w:pStyle w:val="PL"/>
      </w:pPr>
      <w:r w:rsidRPr="008B1C02">
        <w:t xml:space="preserve">      summary: </w:t>
      </w:r>
      <w:r>
        <w:t>Request to perform an AIoT inventory operation</w:t>
      </w:r>
      <w:r w:rsidRPr="008B1C02">
        <w:t>.</w:t>
      </w:r>
    </w:p>
    <w:p w14:paraId="51F8B891" w14:textId="77777777" w:rsidR="004F4813" w:rsidRPr="008B1C02" w:rsidRDefault="004F4813" w:rsidP="004F4813">
      <w:pPr>
        <w:pStyle w:val="PL"/>
        <w:rPr>
          <w:rFonts w:cs="Courier New"/>
          <w:szCs w:val="16"/>
        </w:rPr>
      </w:pPr>
      <w:r w:rsidRPr="008B1C02">
        <w:rPr>
          <w:rFonts w:cs="Courier New"/>
          <w:szCs w:val="16"/>
        </w:rPr>
        <w:t xml:space="preserve">      operationId: </w:t>
      </w:r>
      <w:r>
        <w:t>InventoryRequest</w:t>
      </w:r>
    </w:p>
    <w:p w14:paraId="4DCD7CA0" w14:textId="77777777" w:rsidR="004F4813" w:rsidRDefault="004F4813" w:rsidP="004F4813">
      <w:pPr>
        <w:pStyle w:val="PL"/>
        <w:rPr>
          <w:rFonts w:cs="Courier New"/>
          <w:szCs w:val="16"/>
        </w:rPr>
      </w:pPr>
      <w:r>
        <w:rPr>
          <w:rFonts w:cs="Courier New"/>
          <w:szCs w:val="16"/>
        </w:rPr>
        <w:lastRenderedPageBreak/>
        <w:t xml:space="preserve">      tags:</w:t>
      </w:r>
    </w:p>
    <w:p w14:paraId="5F32D9D1" w14:textId="77777777" w:rsidR="004F4813" w:rsidRDefault="004F4813" w:rsidP="004F4813">
      <w:pPr>
        <w:pStyle w:val="PL"/>
        <w:rPr>
          <w:rFonts w:cs="Courier New"/>
          <w:szCs w:val="16"/>
        </w:rPr>
      </w:pPr>
      <w:r>
        <w:rPr>
          <w:rFonts w:cs="Courier New"/>
          <w:szCs w:val="16"/>
        </w:rPr>
        <w:t xml:space="preserve">        - AIoT </w:t>
      </w:r>
      <w:r>
        <w:t>Inventory Request (custom operation without associated resources)</w:t>
      </w:r>
    </w:p>
    <w:p w14:paraId="3CDB2302" w14:textId="77777777" w:rsidR="004F4813" w:rsidRPr="008B1C02" w:rsidRDefault="004F4813" w:rsidP="004F4813">
      <w:pPr>
        <w:pStyle w:val="PL"/>
      </w:pPr>
      <w:r w:rsidRPr="008B1C02">
        <w:t xml:space="preserve">      requestBody:</w:t>
      </w:r>
    </w:p>
    <w:p w14:paraId="3DDAD5C6" w14:textId="77777777" w:rsidR="004F4813" w:rsidRPr="008B1C02" w:rsidRDefault="004F4813" w:rsidP="004F4813">
      <w:pPr>
        <w:pStyle w:val="PL"/>
      </w:pPr>
      <w:r w:rsidRPr="008B1C02">
        <w:t xml:space="preserve">        required: true</w:t>
      </w:r>
    </w:p>
    <w:p w14:paraId="0F47E2CD" w14:textId="77777777" w:rsidR="004F4813" w:rsidRPr="008B1C02" w:rsidRDefault="004F4813" w:rsidP="004F4813">
      <w:pPr>
        <w:pStyle w:val="PL"/>
      </w:pPr>
      <w:r w:rsidRPr="008B1C02">
        <w:t xml:space="preserve">        content:</w:t>
      </w:r>
    </w:p>
    <w:p w14:paraId="53D48C17" w14:textId="77777777" w:rsidR="004F4813" w:rsidRPr="008B1C02" w:rsidRDefault="004F4813" w:rsidP="004F4813">
      <w:pPr>
        <w:pStyle w:val="PL"/>
      </w:pPr>
      <w:r w:rsidRPr="008B1C02">
        <w:t xml:space="preserve">          application/json:</w:t>
      </w:r>
    </w:p>
    <w:p w14:paraId="1C0F4259" w14:textId="77777777" w:rsidR="004F4813" w:rsidRPr="008B1C02" w:rsidRDefault="004F4813" w:rsidP="004F4813">
      <w:pPr>
        <w:pStyle w:val="PL"/>
      </w:pPr>
      <w:r w:rsidRPr="008B1C02">
        <w:t xml:space="preserve">            schema:</w:t>
      </w:r>
    </w:p>
    <w:p w14:paraId="10710AB4" w14:textId="77777777" w:rsidR="004F4813" w:rsidRPr="008B1C02" w:rsidRDefault="004F4813" w:rsidP="004F4813">
      <w:pPr>
        <w:pStyle w:val="PL"/>
      </w:pPr>
      <w:r w:rsidRPr="008B1C02">
        <w:t xml:space="preserve">              $ref: '#/components/schemas/</w:t>
      </w:r>
      <w:r>
        <w:t>Inventory</w:t>
      </w:r>
      <w:r w:rsidRPr="008B1C02">
        <w:t>Req'</w:t>
      </w:r>
    </w:p>
    <w:p w14:paraId="5BB461F9" w14:textId="77777777" w:rsidR="004F4813" w:rsidRPr="008B1C02" w:rsidRDefault="004F4813" w:rsidP="004F4813">
      <w:pPr>
        <w:pStyle w:val="PL"/>
      </w:pPr>
      <w:r w:rsidRPr="008B1C02">
        <w:t xml:space="preserve">      responses:</w:t>
      </w:r>
    </w:p>
    <w:p w14:paraId="321F6B58" w14:textId="77777777" w:rsidR="004F4813" w:rsidRPr="008B1C02" w:rsidRDefault="004F4813" w:rsidP="004F4813">
      <w:pPr>
        <w:pStyle w:val="PL"/>
      </w:pPr>
      <w:r w:rsidRPr="008B1C02">
        <w:t xml:space="preserve">        '200':</w:t>
      </w:r>
    </w:p>
    <w:p w14:paraId="7A65D94B" w14:textId="77777777" w:rsidR="004F4813" w:rsidRPr="002B079C" w:rsidRDefault="004F4813" w:rsidP="004F4813">
      <w:pPr>
        <w:pStyle w:val="PL"/>
        <w:rPr>
          <w:lang w:val="en-US"/>
        </w:rPr>
      </w:pPr>
      <w:r w:rsidRPr="008B1C02">
        <w:t xml:space="preserve">          description: </w:t>
      </w:r>
      <w:r>
        <w:rPr>
          <w:lang w:val="en-US"/>
        </w:rPr>
        <w:t>&gt;</w:t>
      </w:r>
    </w:p>
    <w:p w14:paraId="304E19A5" w14:textId="77777777" w:rsidR="004F4813" w:rsidRDefault="004F4813" w:rsidP="004F4813">
      <w:pPr>
        <w:pStyle w:val="PL"/>
      </w:pPr>
      <w:r>
        <w:t xml:space="preserve">            OK. </w:t>
      </w:r>
      <w:r w:rsidRPr="008B1C02">
        <w:t xml:space="preserve">The </w:t>
      </w:r>
      <w:r>
        <w:t>AIoT inventory request is successfully received and processed, and the requested</w:t>
      </w:r>
    </w:p>
    <w:p w14:paraId="3F3A8B1C" w14:textId="77777777" w:rsidR="004F4813" w:rsidRPr="008B1C02" w:rsidRDefault="004F4813" w:rsidP="004F4813">
      <w:pPr>
        <w:pStyle w:val="PL"/>
      </w:pPr>
      <w:r>
        <w:t xml:space="preserve">            AIoT inventory related information is returned in the response body</w:t>
      </w:r>
      <w:r w:rsidRPr="008B1C02">
        <w:t>.</w:t>
      </w:r>
    </w:p>
    <w:p w14:paraId="43F7858B" w14:textId="77777777" w:rsidR="004F4813" w:rsidRPr="008B1C02" w:rsidRDefault="004F4813" w:rsidP="004F4813">
      <w:pPr>
        <w:pStyle w:val="PL"/>
      </w:pPr>
      <w:r w:rsidRPr="008B1C02">
        <w:t xml:space="preserve">          content:</w:t>
      </w:r>
    </w:p>
    <w:p w14:paraId="09CAED35" w14:textId="77777777" w:rsidR="004F4813" w:rsidRPr="008B1C02" w:rsidRDefault="004F4813" w:rsidP="004F4813">
      <w:pPr>
        <w:pStyle w:val="PL"/>
      </w:pPr>
      <w:r w:rsidRPr="008B1C02">
        <w:t xml:space="preserve">            application/json:</w:t>
      </w:r>
    </w:p>
    <w:p w14:paraId="48FAB736" w14:textId="77777777" w:rsidR="004F4813" w:rsidRPr="008B1C02" w:rsidRDefault="004F4813" w:rsidP="004F4813">
      <w:pPr>
        <w:pStyle w:val="PL"/>
      </w:pPr>
      <w:r w:rsidRPr="008B1C02">
        <w:t xml:space="preserve">              schema:</w:t>
      </w:r>
    </w:p>
    <w:p w14:paraId="55536BDB" w14:textId="77777777" w:rsidR="004F4813" w:rsidRPr="008B1C02" w:rsidRDefault="004F4813" w:rsidP="004F4813">
      <w:pPr>
        <w:pStyle w:val="PL"/>
      </w:pPr>
      <w:r w:rsidRPr="008B1C02">
        <w:t xml:space="preserve">                $ref: '#/components/schemas/</w:t>
      </w:r>
      <w:r>
        <w:t>Inventory</w:t>
      </w:r>
      <w:r w:rsidRPr="008B1C02">
        <w:t>Re</w:t>
      </w:r>
      <w:r>
        <w:t>sp</w:t>
      </w:r>
      <w:r w:rsidRPr="008B1C02">
        <w:t>'</w:t>
      </w:r>
    </w:p>
    <w:p w14:paraId="7C5D9735" w14:textId="77777777" w:rsidR="004F4813" w:rsidRPr="008B1C02" w:rsidRDefault="004F4813" w:rsidP="004F4813">
      <w:pPr>
        <w:pStyle w:val="PL"/>
      </w:pPr>
      <w:r w:rsidRPr="008B1C02">
        <w:t xml:space="preserve">        '307':</w:t>
      </w:r>
    </w:p>
    <w:p w14:paraId="2D7EC69D" w14:textId="77777777" w:rsidR="004F4813" w:rsidRPr="008B1C02" w:rsidRDefault="004F4813" w:rsidP="004F4813">
      <w:pPr>
        <w:pStyle w:val="PL"/>
      </w:pPr>
      <w:r w:rsidRPr="008B1C02">
        <w:t xml:space="preserve">          $ref: 'TS29122_CommonData.yaml#/components/responses/307'</w:t>
      </w:r>
    </w:p>
    <w:p w14:paraId="73964056" w14:textId="77777777" w:rsidR="004F4813" w:rsidRPr="008B1C02" w:rsidRDefault="004F4813" w:rsidP="004F4813">
      <w:pPr>
        <w:pStyle w:val="PL"/>
      </w:pPr>
      <w:r w:rsidRPr="008B1C02">
        <w:t xml:space="preserve">        '308':</w:t>
      </w:r>
    </w:p>
    <w:p w14:paraId="662F1222" w14:textId="77777777" w:rsidR="004F4813" w:rsidRPr="008B1C02" w:rsidRDefault="004F4813" w:rsidP="004F4813">
      <w:pPr>
        <w:pStyle w:val="PL"/>
      </w:pPr>
      <w:r w:rsidRPr="008B1C02">
        <w:t xml:space="preserve">          $ref: 'TS29122_CommonData.yaml#/components/responses/308'</w:t>
      </w:r>
    </w:p>
    <w:p w14:paraId="36D79BF6" w14:textId="77777777" w:rsidR="004F4813" w:rsidRPr="008B1C02" w:rsidRDefault="004F4813" w:rsidP="004F4813">
      <w:pPr>
        <w:pStyle w:val="PL"/>
      </w:pPr>
      <w:r w:rsidRPr="008B1C02">
        <w:t xml:space="preserve">        '400':</w:t>
      </w:r>
    </w:p>
    <w:p w14:paraId="0886FEA4" w14:textId="77777777" w:rsidR="004F4813" w:rsidRPr="008B1C02" w:rsidRDefault="004F4813" w:rsidP="004F4813">
      <w:pPr>
        <w:pStyle w:val="PL"/>
      </w:pPr>
      <w:r w:rsidRPr="008B1C02">
        <w:t xml:space="preserve">          $ref: 'TS29122_CommonData.yaml#/components/responses/400'</w:t>
      </w:r>
    </w:p>
    <w:p w14:paraId="3DE39DFD" w14:textId="77777777" w:rsidR="004F4813" w:rsidRPr="008B1C02" w:rsidRDefault="004F4813" w:rsidP="004F4813">
      <w:pPr>
        <w:pStyle w:val="PL"/>
      </w:pPr>
      <w:r w:rsidRPr="008B1C02">
        <w:t xml:space="preserve">        '401':</w:t>
      </w:r>
    </w:p>
    <w:p w14:paraId="6030C687" w14:textId="77777777" w:rsidR="004F4813" w:rsidRPr="008B1C02" w:rsidRDefault="004F4813" w:rsidP="004F4813">
      <w:pPr>
        <w:pStyle w:val="PL"/>
      </w:pPr>
      <w:r w:rsidRPr="008B1C02">
        <w:t xml:space="preserve">          $ref: 'TS29122_CommonData.yaml#/components/responses/401'</w:t>
      </w:r>
    </w:p>
    <w:p w14:paraId="4A3D1E28" w14:textId="77777777" w:rsidR="004F4813" w:rsidRPr="008B1C02" w:rsidRDefault="004F4813" w:rsidP="004F4813">
      <w:pPr>
        <w:pStyle w:val="PL"/>
      </w:pPr>
      <w:r w:rsidRPr="008B1C02">
        <w:t xml:space="preserve">        '403':</w:t>
      </w:r>
    </w:p>
    <w:p w14:paraId="25BABAB3" w14:textId="77777777" w:rsidR="004F4813" w:rsidRPr="008B1C02" w:rsidRDefault="004F4813" w:rsidP="004F4813">
      <w:pPr>
        <w:pStyle w:val="PL"/>
      </w:pPr>
      <w:r w:rsidRPr="008B1C02">
        <w:t xml:space="preserve">          $ref: 'TS29122_CommonData.yaml#/components/responses/403'</w:t>
      </w:r>
    </w:p>
    <w:p w14:paraId="07993A86" w14:textId="77777777" w:rsidR="004F4813" w:rsidRPr="008B1C02" w:rsidRDefault="004F4813" w:rsidP="004F4813">
      <w:pPr>
        <w:pStyle w:val="PL"/>
      </w:pPr>
      <w:r w:rsidRPr="008B1C02">
        <w:t xml:space="preserve">        '404':</w:t>
      </w:r>
    </w:p>
    <w:p w14:paraId="1C66E3D3" w14:textId="77777777" w:rsidR="004F4813" w:rsidRPr="008B1C02" w:rsidRDefault="004F4813" w:rsidP="004F4813">
      <w:pPr>
        <w:pStyle w:val="PL"/>
      </w:pPr>
      <w:r w:rsidRPr="008B1C02">
        <w:t xml:space="preserve">          $ref: 'TS29122_CommonData.yaml#/components/responses/404'</w:t>
      </w:r>
    </w:p>
    <w:p w14:paraId="323ED185" w14:textId="77777777" w:rsidR="004F4813" w:rsidRPr="008B1C02" w:rsidRDefault="004F4813" w:rsidP="004F4813">
      <w:pPr>
        <w:pStyle w:val="PL"/>
      </w:pPr>
      <w:r w:rsidRPr="008B1C02">
        <w:t xml:space="preserve">        '411':</w:t>
      </w:r>
    </w:p>
    <w:p w14:paraId="2EF8BA2D" w14:textId="77777777" w:rsidR="004F4813" w:rsidRPr="008B1C02" w:rsidRDefault="004F4813" w:rsidP="004F4813">
      <w:pPr>
        <w:pStyle w:val="PL"/>
      </w:pPr>
      <w:r w:rsidRPr="008B1C02">
        <w:t xml:space="preserve">          $ref: 'TS29122_CommonData.yaml#/components/responses/411'</w:t>
      </w:r>
    </w:p>
    <w:p w14:paraId="170B288B" w14:textId="77777777" w:rsidR="004F4813" w:rsidRPr="008B1C02" w:rsidRDefault="004F4813" w:rsidP="004F4813">
      <w:pPr>
        <w:pStyle w:val="PL"/>
      </w:pPr>
      <w:r w:rsidRPr="008B1C02">
        <w:t xml:space="preserve">        '413':</w:t>
      </w:r>
    </w:p>
    <w:p w14:paraId="221F07F5" w14:textId="77777777" w:rsidR="004F4813" w:rsidRPr="008B1C02" w:rsidRDefault="004F4813" w:rsidP="004F4813">
      <w:pPr>
        <w:pStyle w:val="PL"/>
      </w:pPr>
      <w:r w:rsidRPr="008B1C02">
        <w:t xml:space="preserve">          $ref: 'TS29122_CommonData.yaml#/components/responses/413'</w:t>
      </w:r>
    </w:p>
    <w:p w14:paraId="1B8102F8" w14:textId="77777777" w:rsidR="004F4813" w:rsidRPr="008B1C02" w:rsidRDefault="004F4813" w:rsidP="004F4813">
      <w:pPr>
        <w:pStyle w:val="PL"/>
      </w:pPr>
      <w:r w:rsidRPr="008B1C02">
        <w:t xml:space="preserve">        '415':</w:t>
      </w:r>
    </w:p>
    <w:p w14:paraId="3F5BAA14" w14:textId="77777777" w:rsidR="004F4813" w:rsidRPr="008B1C02" w:rsidRDefault="004F4813" w:rsidP="004F4813">
      <w:pPr>
        <w:pStyle w:val="PL"/>
      </w:pPr>
      <w:r w:rsidRPr="008B1C02">
        <w:t xml:space="preserve">          $ref: 'TS29122_CommonData.yaml#/components/responses/415'</w:t>
      </w:r>
    </w:p>
    <w:p w14:paraId="3A988DC5" w14:textId="77777777" w:rsidR="004F4813" w:rsidRPr="008B1C02" w:rsidRDefault="004F4813" w:rsidP="004F4813">
      <w:pPr>
        <w:pStyle w:val="PL"/>
      </w:pPr>
      <w:r w:rsidRPr="008B1C02">
        <w:t xml:space="preserve">        '429':</w:t>
      </w:r>
    </w:p>
    <w:p w14:paraId="09838381" w14:textId="77777777" w:rsidR="004F4813" w:rsidRPr="008B1C02" w:rsidRDefault="004F4813" w:rsidP="004F4813">
      <w:pPr>
        <w:pStyle w:val="PL"/>
      </w:pPr>
      <w:r w:rsidRPr="008B1C02">
        <w:t xml:space="preserve">          $ref: 'TS29122_CommonData.yaml#/components/responses/429'</w:t>
      </w:r>
    </w:p>
    <w:p w14:paraId="1558A38A" w14:textId="77777777" w:rsidR="004F4813" w:rsidRPr="008B1C02" w:rsidRDefault="004F4813" w:rsidP="004F4813">
      <w:pPr>
        <w:pStyle w:val="PL"/>
      </w:pPr>
      <w:r w:rsidRPr="008B1C02">
        <w:t xml:space="preserve">        '500':</w:t>
      </w:r>
    </w:p>
    <w:p w14:paraId="0486970A" w14:textId="77777777" w:rsidR="004F4813" w:rsidRPr="008B1C02" w:rsidRDefault="004F4813" w:rsidP="004F4813">
      <w:pPr>
        <w:pStyle w:val="PL"/>
      </w:pPr>
      <w:r w:rsidRPr="008B1C02">
        <w:t xml:space="preserve">          $ref: 'TS29122_CommonData.yaml#/components/responses/500'</w:t>
      </w:r>
    </w:p>
    <w:p w14:paraId="3A5D0D0F" w14:textId="77777777" w:rsidR="004F4813" w:rsidRPr="008B1C02" w:rsidRDefault="004F4813" w:rsidP="004F4813">
      <w:pPr>
        <w:pStyle w:val="PL"/>
      </w:pPr>
      <w:r w:rsidRPr="008B1C02">
        <w:t xml:space="preserve">        '503':</w:t>
      </w:r>
    </w:p>
    <w:p w14:paraId="1ECADBA8" w14:textId="77777777" w:rsidR="004F4813" w:rsidRPr="008B1C02" w:rsidRDefault="004F4813" w:rsidP="004F4813">
      <w:pPr>
        <w:pStyle w:val="PL"/>
      </w:pPr>
      <w:r w:rsidRPr="008B1C02">
        <w:t xml:space="preserve">          $ref: 'TS29122_CommonData.yaml#/components/responses/503'</w:t>
      </w:r>
    </w:p>
    <w:p w14:paraId="67598263" w14:textId="77777777" w:rsidR="004F4813" w:rsidRPr="008B1C02" w:rsidRDefault="004F4813" w:rsidP="004F4813">
      <w:pPr>
        <w:pStyle w:val="PL"/>
      </w:pPr>
      <w:r w:rsidRPr="008B1C02">
        <w:t xml:space="preserve">        default:</w:t>
      </w:r>
    </w:p>
    <w:p w14:paraId="6FEBFF4E" w14:textId="77777777" w:rsidR="004F4813" w:rsidRPr="008B1C02" w:rsidRDefault="004F4813" w:rsidP="004F4813">
      <w:pPr>
        <w:pStyle w:val="PL"/>
      </w:pPr>
      <w:r w:rsidRPr="008B1C02">
        <w:t xml:space="preserve">          $ref: 'TS29122_CommonData.yaml#/components/responses/default'</w:t>
      </w:r>
    </w:p>
    <w:p w14:paraId="4BAE5064" w14:textId="77777777" w:rsidR="004F4813" w:rsidRDefault="004F4813" w:rsidP="004F4813">
      <w:pPr>
        <w:pStyle w:val="PL"/>
      </w:pPr>
      <w:r>
        <w:t xml:space="preserve">      callbacks:</w:t>
      </w:r>
    </w:p>
    <w:p w14:paraId="794EEC4F" w14:textId="77777777" w:rsidR="004F4813" w:rsidRDefault="004F4813" w:rsidP="004F4813">
      <w:pPr>
        <w:pStyle w:val="PL"/>
      </w:pPr>
      <w:r>
        <w:t xml:space="preserve">        AIoTOperationsNotif:</w:t>
      </w:r>
    </w:p>
    <w:p w14:paraId="63CC86B0" w14:textId="77777777" w:rsidR="004F4813" w:rsidRDefault="004F4813" w:rsidP="004F4813">
      <w:pPr>
        <w:pStyle w:val="PL"/>
      </w:pPr>
      <w:r>
        <w:t xml:space="preserve">          '{$request.body#/notifUri}':</w:t>
      </w:r>
    </w:p>
    <w:p w14:paraId="3857EEAC" w14:textId="77777777" w:rsidR="004F4813" w:rsidRDefault="004F4813" w:rsidP="004F4813">
      <w:pPr>
        <w:pStyle w:val="PL"/>
      </w:pPr>
      <w:r>
        <w:t xml:space="preserve">            post:</w:t>
      </w:r>
    </w:p>
    <w:p w14:paraId="206C0312" w14:textId="77777777" w:rsidR="004F4813" w:rsidRDefault="004F4813" w:rsidP="004F4813">
      <w:pPr>
        <w:pStyle w:val="PL"/>
      </w:pPr>
      <w:r>
        <w:t xml:space="preserve">              requestBody:</w:t>
      </w:r>
    </w:p>
    <w:p w14:paraId="6ABE810F" w14:textId="77777777" w:rsidR="004F4813" w:rsidRDefault="004F4813" w:rsidP="004F4813">
      <w:pPr>
        <w:pStyle w:val="PL"/>
      </w:pPr>
      <w:r>
        <w:t xml:space="preserve">                required: true</w:t>
      </w:r>
    </w:p>
    <w:p w14:paraId="296A0D25" w14:textId="77777777" w:rsidR="004F4813" w:rsidRDefault="004F4813" w:rsidP="004F4813">
      <w:pPr>
        <w:pStyle w:val="PL"/>
      </w:pPr>
      <w:r>
        <w:t xml:space="preserve">                content:</w:t>
      </w:r>
    </w:p>
    <w:p w14:paraId="6486FF1C" w14:textId="77777777" w:rsidR="004F4813" w:rsidRDefault="004F4813" w:rsidP="004F4813">
      <w:pPr>
        <w:pStyle w:val="PL"/>
      </w:pPr>
      <w:r>
        <w:t xml:space="preserve">                  application/json:</w:t>
      </w:r>
    </w:p>
    <w:p w14:paraId="29F5B7A1" w14:textId="77777777" w:rsidR="004F4813" w:rsidRDefault="004F4813" w:rsidP="004F4813">
      <w:pPr>
        <w:pStyle w:val="PL"/>
      </w:pPr>
      <w:r>
        <w:t xml:space="preserve">                    schema:</w:t>
      </w:r>
    </w:p>
    <w:p w14:paraId="529268E3" w14:textId="77777777" w:rsidR="004F4813" w:rsidRDefault="004F4813" w:rsidP="004F4813">
      <w:pPr>
        <w:pStyle w:val="PL"/>
      </w:pPr>
      <w:r>
        <w:t xml:space="preserve">                      $ref: '#/components/schemas/AIoT</w:t>
      </w:r>
      <w:r w:rsidRPr="007C0004">
        <w:t>Notif</w:t>
      </w:r>
      <w:r>
        <w:t>'</w:t>
      </w:r>
    </w:p>
    <w:p w14:paraId="55CEBEA8" w14:textId="77777777" w:rsidR="004F4813" w:rsidRDefault="004F4813" w:rsidP="004F4813">
      <w:pPr>
        <w:pStyle w:val="PL"/>
      </w:pPr>
      <w:r>
        <w:t xml:space="preserve">              responses:</w:t>
      </w:r>
    </w:p>
    <w:p w14:paraId="777505F9" w14:textId="77777777" w:rsidR="004F4813" w:rsidRDefault="004F4813" w:rsidP="004F4813">
      <w:pPr>
        <w:pStyle w:val="PL"/>
      </w:pPr>
      <w:r>
        <w:t xml:space="preserve">                '204':</w:t>
      </w:r>
    </w:p>
    <w:p w14:paraId="5F732494" w14:textId="77777777" w:rsidR="004F4813" w:rsidRDefault="004F4813" w:rsidP="004F4813">
      <w:pPr>
        <w:pStyle w:val="PL"/>
        <w:rPr>
          <w:lang w:eastAsia="zh-CN"/>
        </w:rPr>
      </w:pPr>
      <w:r>
        <w:t xml:space="preserve">                  description: </w:t>
      </w:r>
      <w:r>
        <w:rPr>
          <w:lang w:eastAsia="zh-CN"/>
        </w:rPr>
        <w:t>&gt;</w:t>
      </w:r>
    </w:p>
    <w:p w14:paraId="5F4F3D2C" w14:textId="77777777" w:rsidR="004F4813" w:rsidRDefault="004F4813" w:rsidP="004F4813">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7DEAA10A" w14:textId="77777777" w:rsidR="004F4813" w:rsidRDefault="004F4813" w:rsidP="004F4813">
      <w:pPr>
        <w:pStyle w:val="PL"/>
      </w:pPr>
      <w:r>
        <w:t xml:space="preserve">                   </w:t>
      </w:r>
      <w:r w:rsidRPr="00AC1C47">
        <w:t xml:space="preserve"> acknowledged</w:t>
      </w:r>
      <w:r w:rsidRPr="008874EC">
        <w:t>.</w:t>
      </w:r>
    </w:p>
    <w:p w14:paraId="2D30F797" w14:textId="77777777" w:rsidR="004F4813" w:rsidRDefault="004F4813" w:rsidP="004F4813">
      <w:pPr>
        <w:pStyle w:val="PL"/>
      </w:pPr>
      <w:r>
        <w:t xml:space="preserve">                '307':</w:t>
      </w:r>
    </w:p>
    <w:p w14:paraId="4A97388B" w14:textId="77777777" w:rsidR="004F4813" w:rsidRDefault="004F4813" w:rsidP="004F4813">
      <w:pPr>
        <w:pStyle w:val="PL"/>
        <w:rPr>
          <w:lang w:eastAsia="es-ES"/>
        </w:rPr>
      </w:pPr>
      <w:r>
        <w:t xml:space="preserve">                  </w:t>
      </w:r>
      <w:r>
        <w:rPr>
          <w:lang w:eastAsia="es-ES"/>
        </w:rPr>
        <w:t>$ref: 'TS29122_CommonData.yaml#/components/responses/307'</w:t>
      </w:r>
    </w:p>
    <w:p w14:paraId="2660FA6C" w14:textId="77777777" w:rsidR="004F4813" w:rsidRDefault="004F4813" w:rsidP="004F4813">
      <w:pPr>
        <w:pStyle w:val="PL"/>
      </w:pPr>
      <w:r>
        <w:t xml:space="preserve">                '308':</w:t>
      </w:r>
    </w:p>
    <w:p w14:paraId="7173D779" w14:textId="77777777" w:rsidR="004F4813" w:rsidRDefault="004F4813" w:rsidP="004F4813">
      <w:pPr>
        <w:pStyle w:val="PL"/>
        <w:rPr>
          <w:lang w:eastAsia="es-ES"/>
        </w:rPr>
      </w:pPr>
      <w:r>
        <w:t xml:space="preserve">                  </w:t>
      </w:r>
      <w:r>
        <w:rPr>
          <w:lang w:eastAsia="es-ES"/>
        </w:rPr>
        <w:t>$ref: 'TS29122_CommonData.yaml#/components/responses/308'</w:t>
      </w:r>
    </w:p>
    <w:p w14:paraId="041E3FC9" w14:textId="77777777" w:rsidR="004F4813" w:rsidRDefault="004F4813" w:rsidP="004F4813">
      <w:pPr>
        <w:pStyle w:val="PL"/>
      </w:pPr>
      <w:r>
        <w:t xml:space="preserve">                '400':</w:t>
      </w:r>
    </w:p>
    <w:p w14:paraId="1781BB31" w14:textId="77777777" w:rsidR="004F4813" w:rsidRDefault="004F4813" w:rsidP="004F4813">
      <w:pPr>
        <w:pStyle w:val="PL"/>
      </w:pPr>
      <w:r>
        <w:t xml:space="preserve">                  $ref: 'TS29122_CommonData.yaml#/components/responses/400'</w:t>
      </w:r>
    </w:p>
    <w:p w14:paraId="66F710FA" w14:textId="77777777" w:rsidR="004F4813" w:rsidRDefault="004F4813" w:rsidP="004F4813">
      <w:pPr>
        <w:pStyle w:val="PL"/>
      </w:pPr>
      <w:r>
        <w:t xml:space="preserve">                '401':</w:t>
      </w:r>
    </w:p>
    <w:p w14:paraId="2F534048" w14:textId="77777777" w:rsidR="004F4813" w:rsidRDefault="004F4813" w:rsidP="004F4813">
      <w:pPr>
        <w:pStyle w:val="PL"/>
      </w:pPr>
      <w:r>
        <w:t xml:space="preserve">                  $ref: 'TS29122_CommonData.yaml#/components/responses/401'</w:t>
      </w:r>
    </w:p>
    <w:p w14:paraId="27D5CE7E" w14:textId="77777777" w:rsidR="004F4813" w:rsidRDefault="004F4813" w:rsidP="004F4813">
      <w:pPr>
        <w:pStyle w:val="PL"/>
      </w:pPr>
      <w:r>
        <w:t xml:space="preserve">                '403':</w:t>
      </w:r>
    </w:p>
    <w:p w14:paraId="505F846D" w14:textId="77777777" w:rsidR="004F4813" w:rsidRDefault="004F4813" w:rsidP="004F4813">
      <w:pPr>
        <w:pStyle w:val="PL"/>
      </w:pPr>
      <w:r>
        <w:t xml:space="preserve">                  $ref: 'TS29122_CommonData.yaml#/components/responses/403'</w:t>
      </w:r>
    </w:p>
    <w:p w14:paraId="7B681C77" w14:textId="77777777" w:rsidR="004F4813" w:rsidRDefault="004F4813" w:rsidP="004F4813">
      <w:pPr>
        <w:pStyle w:val="PL"/>
      </w:pPr>
      <w:r>
        <w:t xml:space="preserve">                '404':</w:t>
      </w:r>
    </w:p>
    <w:p w14:paraId="6418FD63" w14:textId="77777777" w:rsidR="004F4813" w:rsidRDefault="004F4813" w:rsidP="004F4813">
      <w:pPr>
        <w:pStyle w:val="PL"/>
      </w:pPr>
      <w:r>
        <w:t xml:space="preserve">                  $ref: 'TS29122_CommonData.yaml#/components/responses/404'</w:t>
      </w:r>
    </w:p>
    <w:p w14:paraId="2DBD980E" w14:textId="77777777" w:rsidR="004F4813" w:rsidRDefault="004F4813" w:rsidP="004F4813">
      <w:pPr>
        <w:pStyle w:val="PL"/>
      </w:pPr>
      <w:r>
        <w:t xml:space="preserve">                '411':</w:t>
      </w:r>
    </w:p>
    <w:p w14:paraId="5D7F29CD" w14:textId="77777777" w:rsidR="004F4813" w:rsidRDefault="004F4813" w:rsidP="004F4813">
      <w:pPr>
        <w:pStyle w:val="PL"/>
      </w:pPr>
      <w:r>
        <w:t xml:space="preserve">                  $ref: 'TS29122_CommonData.yaml#/components/responses/411'</w:t>
      </w:r>
    </w:p>
    <w:p w14:paraId="727379B5" w14:textId="77777777" w:rsidR="004F4813" w:rsidRDefault="004F4813" w:rsidP="004F4813">
      <w:pPr>
        <w:pStyle w:val="PL"/>
      </w:pPr>
      <w:r>
        <w:t xml:space="preserve">                '413':</w:t>
      </w:r>
    </w:p>
    <w:p w14:paraId="53110598" w14:textId="77777777" w:rsidR="004F4813" w:rsidRDefault="004F4813" w:rsidP="004F4813">
      <w:pPr>
        <w:pStyle w:val="PL"/>
      </w:pPr>
      <w:r>
        <w:t xml:space="preserve">                  $ref: 'TS29122_CommonData.yaml#/components/responses/413'</w:t>
      </w:r>
    </w:p>
    <w:p w14:paraId="4F108756" w14:textId="77777777" w:rsidR="004F4813" w:rsidRDefault="004F4813" w:rsidP="004F4813">
      <w:pPr>
        <w:pStyle w:val="PL"/>
      </w:pPr>
      <w:r>
        <w:t xml:space="preserve">                '415':</w:t>
      </w:r>
    </w:p>
    <w:p w14:paraId="4824D664" w14:textId="77777777" w:rsidR="004F4813" w:rsidRDefault="004F4813" w:rsidP="004F4813">
      <w:pPr>
        <w:pStyle w:val="PL"/>
      </w:pPr>
      <w:r>
        <w:t xml:space="preserve">                  $ref: 'TS29122_CommonData.yaml#/components/responses/415'</w:t>
      </w:r>
    </w:p>
    <w:p w14:paraId="4841A699" w14:textId="77777777" w:rsidR="004F4813" w:rsidRDefault="004F4813" w:rsidP="004F4813">
      <w:pPr>
        <w:pStyle w:val="PL"/>
      </w:pPr>
      <w:r>
        <w:t xml:space="preserve">                '429':</w:t>
      </w:r>
    </w:p>
    <w:p w14:paraId="19A1277B" w14:textId="77777777" w:rsidR="004F4813" w:rsidRDefault="004F4813" w:rsidP="004F4813">
      <w:pPr>
        <w:pStyle w:val="PL"/>
      </w:pPr>
      <w:r>
        <w:t xml:space="preserve">                  $ref: 'TS29122_CommonData.yaml#/components/responses/429'</w:t>
      </w:r>
    </w:p>
    <w:p w14:paraId="567462BD" w14:textId="77777777" w:rsidR="004F4813" w:rsidRDefault="004F4813" w:rsidP="004F4813">
      <w:pPr>
        <w:pStyle w:val="PL"/>
      </w:pPr>
      <w:r>
        <w:lastRenderedPageBreak/>
        <w:t xml:space="preserve">                '500':</w:t>
      </w:r>
    </w:p>
    <w:p w14:paraId="49FCCA52" w14:textId="77777777" w:rsidR="004F4813" w:rsidRDefault="004F4813" w:rsidP="004F4813">
      <w:pPr>
        <w:pStyle w:val="PL"/>
      </w:pPr>
      <w:r>
        <w:t xml:space="preserve">                  $ref: 'TS29122_CommonData.yaml#/components/responses/500'</w:t>
      </w:r>
    </w:p>
    <w:p w14:paraId="01EA8795" w14:textId="77777777" w:rsidR="004F4813" w:rsidRDefault="004F4813" w:rsidP="004F4813">
      <w:pPr>
        <w:pStyle w:val="PL"/>
      </w:pPr>
      <w:r>
        <w:t xml:space="preserve">                '503':</w:t>
      </w:r>
    </w:p>
    <w:p w14:paraId="1D5FFFCD" w14:textId="77777777" w:rsidR="004F4813" w:rsidRDefault="004F4813" w:rsidP="004F4813">
      <w:pPr>
        <w:pStyle w:val="PL"/>
      </w:pPr>
      <w:r>
        <w:t xml:space="preserve">                  $ref: 'TS29122_CommonData.yaml#/components/responses/503'</w:t>
      </w:r>
    </w:p>
    <w:p w14:paraId="06E51673" w14:textId="77777777" w:rsidR="004F4813" w:rsidRDefault="004F4813" w:rsidP="004F4813">
      <w:pPr>
        <w:pStyle w:val="PL"/>
      </w:pPr>
      <w:r>
        <w:t xml:space="preserve">                default:</w:t>
      </w:r>
    </w:p>
    <w:p w14:paraId="1D9ADC06" w14:textId="77777777" w:rsidR="004F4813" w:rsidRDefault="004F4813" w:rsidP="004F4813">
      <w:pPr>
        <w:pStyle w:val="PL"/>
      </w:pPr>
      <w:r>
        <w:t xml:space="preserve">                  $ref: 'TS29122_CommonData.yaml#/components/responses/default'</w:t>
      </w:r>
    </w:p>
    <w:p w14:paraId="58F78607" w14:textId="77777777" w:rsidR="004F4813" w:rsidRDefault="004F4813" w:rsidP="004F4813">
      <w:pPr>
        <w:pStyle w:val="PL"/>
      </w:pPr>
    </w:p>
    <w:p w14:paraId="2ADDAF0F" w14:textId="77777777" w:rsidR="004F4813" w:rsidRPr="008B1C02" w:rsidRDefault="004F4813" w:rsidP="004F4813">
      <w:pPr>
        <w:pStyle w:val="PL"/>
      </w:pPr>
      <w:r w:rsidRPr="008B1C02">
        <w:t xml:space="preserve">  /</w:t>
      </w:r>
      <w:r>
        <w:t>request-cmd</w:t>
      </w:r>
      <w:r w:rsidRPr="008B1C02">
        <w:t>:</w:t>
      </w:r>
    </w:p>
    <w:p w14:paraId="1591973C" w14:textId="77777777" w:rsidR="004F4813" w:rsidRPr="008B1C02" w:rsidRDefault="004F4813" w:rsidP="004F4813">
      <w:pPr>
        <w:pStyle w:val="PL"/>
      </w:pPr>
      <w:r w:rsidRPr="008B1C02">
        <w:t xml:space="preserve">    post:</w:t>
      </w:r>
    </w:p>
    <w:p w14:paraId="0D63A8E6" w14:textId="77777777" w:rsidR="004F4813" w:rsidRPr="008B1C02" w:rsidRDefault="004F4813" w:rsidP="004F4813">
      <w:pPr>
        <w:pStyle w:val="PL"/>
      </w:pPr>
      <w:r w:rsidRPr="008B1C02">
        <w:t xml:space="preserve">      summary: </w:t>
      </w:r>
      <w:r>
        <w:t>Request to perform an AIoT command operation</w:t>
      </w:r>
      <w:r w:rsidRPr="008B1C02">
        <w:t>.</w:t>
      </w:r>
    </w:p>
    <w:p w14:paraId="435339B3" w14:textId="77777777" w:rsidR="004F4813" w:rsidRPr="008B1C02" w:rsidRDefault="004F4813" w:rsidP="004F4813">
      <w:pPr>
        <w:pStyle w:val="PL"/>
        <w:rPr>
          <w:rFonts w:cs="Courier New"/>
          <w:szCs w:val="16"/>
        </w:rPr>
      </w:pPr>
      <w:r w:rsidRPr="008B1C02">
        <w:rPr>
          <w:rFonts w:cs="Courier New"/>
          <w:szCs w:val="16"/>
        </w:rPr>
        <w:t xml:space="preserve">      operationId: </w:t>
      </w:r>
      <w:r>
        <w:t>CommandRequest</w:t>
      </w:r>
    </w:p>
    <w:p w14:paraId="6AD96011" w14:textId="77777777" w:rsidR="004F4813" w:rsidRDefault="004F4813" w:rsidP="004F4813">
      <w:pPr>
        <w:pStyle w:val="PL"/>
        <w:rPr>
          <w:rFonts w:cs="Courier New"/>
          <w:szCs w:val="16"/>
        </w:rPr>
      </w:pPr>
      <w:r>
        <w:rPr>
          <w:rFonts w:cs="Courier New"/>
          <w:szCs w:val="16"/>
        </w:rPr>
        <w:t xml:space="preserve">      tags:</w:t>
      </w:r>
    </w:p>
    <w:p w14:paraId="3047566D" w14:textId="77777777" w:rsidR="004F4813" w:rsidRDefault="004F4813" w:rsidP="004F4813">
      <w:pPr>
        <w:pStyle w:val="PL"/>
        <w:rPr>
          <w:rFonts w:cs="Courier New"/>
          <w:szCs w:val="16"/>
        </w:rPr>
      </w:pPr>
      <w:r>
        <w:rPr>
          <w:rFonts w:cs="Courier New"/>
          <w:szCs w:val="16"/>
        </w:rPr>
        <w:t xml:space="preserve">        - AIoT </w:t>
      </w:r>
      <w:r>
        <w:t>Command Request (custom operation without associated resources)</w:t>
      </w:r>
    </w:p>
    <w:p w14:paraId="3BCB5CF4" w14:textId="77777777" w:rsidR="004F4813" w:rsidRPr="008B1C02" w:rsidRDefault="004F4813" w:rsidP="004F4813">
      <w:pPr>
        <w:pStyle w:val="PL"/>
      </w:pPr>
      <w:r w:rsidRPr="008B1C02">
        <w:t xml:space="preserve">      requestBody:</w:t>
      </w:r>
    </w:p>
    <w:p w14:paraId="03B9CFD1" w14:textId="77777777" w:rsidR="004F4813" w:rsidRPr="008B1C02" w:rsidRDefault="004F4813" w:rsidP="004F4813">
      <w:pPr>
        <w:pStyle w:val="PL"/>
      </w:pPr>
      <w:r w:rsidRPr="008B1C02">
        <w:t xml:space="preserve">        required: true</w:t>
      </w:r>
    </w:p>
    <w:p w14:paraId="0A6629DE" w14:textId="77777777" w:rsidR="004F4813" w:rsidRPr="008B1C02" w:rsidRDefault="004F4813" w:rsidP="004F4813">
      <w:pPr>
        <w:pStyle w:val="PL"/>
      </w:pPr>
      <w:r w:rsidRPr="008B1C02">
        <w:t xml:space="preserve">        content:</w:t>
      </w:r>
    </w:p>
    <w:p w14:paraId="0C60F22F" w14:textId="77777777" w:rsidR="004F4813" w:rsidRPr="008B1C02" w:rsidRDefault="004F4813" w:rsidP="004F4813">
      <w:pPr>
        <w:pStyle w:val="PL"/>
      </w:pPr>
      <w:r w:rsidRPr="008B1C02">
        <w:t xml:space="preserve">          application/json:</w:t>
      </w:r>
    </w:p>
    <w:p w14:paraId="7E37A1F4" w14:textId="77777777" w:rsidR="004F4813" w:rsidRPr="008B1C02" w:rsidRDefault="004F4813" w:rsidP="004F4813">
      <w:pPr>
        <w:pStyle w:val="PL"/>
      </w:pPr>
      <w:r w:rsidRPr="008B1C02">
        <w:t xml:space="preserve">            schema:</w:t>
      </w:r>
    </w:p>
    <w:p w14:paraId="374D0647" w14:textId="77777777" w:rsidR="004F4813" w:rsidRPr="008B1C02" w:rsidRDefault="004F4813" w:rsidP="004F4813">
      <w:pPr>
        <w:pStyle w:val="PL"/>
      </w:pPr>
      <w:r w:rsidRPr="008B1C02">
        <w:t xml:space="preserve">              $ref: '#/components/schemas/</w:t>
      </w:r>
      <w:r>
        <w:t>Command</w:t>
      </w:r>
      <w:r w:rsidRPr="008B1C02">
        <w:t>Req'</w:t>
      </w:r>
    </w:p>
    <w:p w14:paraId="20F6965B" w14:textId="77777777" w:rsidR="004F4813" w:rsidRPr="008B1C02" w:rsidRDefault="004F4813" w:rsidP="004F4813">
      <w:pPr>
        <w:pStyle w:val="PL"/>
      </w:pPr>
      <w:r w:rsidRPr="008B1C02">
        <w:t xml:space="preserve">      responses:</w:t>
      </w:r>
    </w:p>
    <w:p w14:paraId="2EF2DC41" w14:textId="77777777" w:rsidR="004F4813" w:rsidRPr="008B1C02" w:rsidRDefault="004F4813" w:rsidP="004F4813">
      <w:pPr>
        <w:pStyle w:val="PL"/>
      </w:pPr>
      <w:r w:rsidRPr="008B1C02">
        <w:t xml:space="preserve">        '200':</w:t>
      </w:r>
    </w:p>
    <w:p w14:paraId="35F8701F" w14:textId="77777777" w:rsidR="004F4813" w:rsidRPr="002B079C" w:rsidRDefault="004F4813" w:rsidP="004F4813">
      <w:pPr>
        <w:pStyle w:val="PL"/>
        <w:rPr>
          <w:lang w:val="en-US"/>
        </w:rPr>
      </w:pPr>
      <w:r w:rsidRPr="008B1C02">
        <w:t xml:space="preserve">          description: </w:t>
      </w:r>
      <w:r>
        <w:rPr>
          <w:lang w:val="en-US"/>
        </w:rPr>
        <w:t>&gt;</w:t>
      </w:r>
    </w:p>
    <w:p w14:paraId="16F22C2E" w14:textId="77777777" w:rsidR="004F4813" w:rsidRDefault="004F4813" w:rsidP="004F4813">
      <w:pPr>
        <w:pStyle w:val="PL"/>
      </w:pPr>
      <w:r>
        <w:t xml:space="preserve">            OK. </w:t>
      </w:r>
      <w:r w:rsidRPr="008B1C02">
        <w:t xml:space="preserve">The </w:t>
      </w:r>
      <w:r>
        <w:t>AIoT command request is successfully received and processed, and the requested</w:t>
      </w:r>
    </w:p>
    <w:p w14:paraId="6395AF29" w14:textId="77777777" w:rsidR="004F4813" w:rsidRPr="008B1C02" w:rsidRDefault="004F4813" w:rsidP="004F4813">
      <w:pPr>
        <w:pStyle w:val="PL"/>
      </w:pPr>
      <w:r>
        <w:t xml:space="preserve">            AIoT command related information is returned in the response body</w:t>
      </w:r>
      <w:r w:rsidRPr="008B1C02">
        <w:t>.</w:t>
      </w:r>
    </w:p>
    <w:p w14:paraId="006D988E" w14:textId="77777777" w:rsidR="004F4813" w:rsidRPr="008B1C02" w:rsidRDefault="004F4813" w:rsidP="004F4813">
      <w:pPr>
        <w:pStyle w:val="PL"/>
      </w:pPr>
      <w:r w:rsidRPr="008B1C02">
        <w:t xml:space="preserve">          content:</w:t>
      </w:r>
    </w:p>
    <w:p w14:paraId="07823F34" w14:textId="77777777" w:rsidR="004F4813" w:rsidRPr="008B1C02" w:rsidRDefault="004F4813" w:rsidP="004F4813">
      <w:pPr>
        <w:pStyle w:val="PL"/>
      </w:pPr>
      <w:r w:rsidRPr="008B1C02">
        <w:t xml:space="preserve">            application/json:</w:t>
      </w:r>
    </w:p>
    <w:p w14:paraId="2ABF6989" w14:textId="77777777" w:rsidR="004F4813" w:rsidRPr="008B1C02" w:rsidRDefault="004F4813" w:rsidP="004F4813">
      <w:pPr>
        <w:pStyle w:val="PL"/>
      </w:pPr>
      <w:r w:rsidRPr="008B1C02">
        <w:t xml:space="preserve">              schema:</w:t>
      </w:r>
    </w:p>
    <w:p w14:paraId="0C40823B" w14:textId="77777777" w:rsidR="004F4813" w:rsidRPr="008B1C02" w:rsidRDefault="004F4813" w:rsidP="004F4813">
      <w:pPr>
        <w:pStyle w:val="PL"/>
      </w:pPr>
      <w:r w:rsidRPr="008B1C02">
        <w:t xml:space="preserve">                $ref: '#/components/schemas/</w:t>
      </w:r>
      <w:r>
        <w:t>Command</w:t>
      </w:r>
      <w:r w:rsidRPr="008B1C02">
        <w:t>Re</w:t>
      </w:r>
      <w:r>
        <w:t>sp</w:t>
      </w:r>
      <w:r w:rsidRPr="008B1C02">
        <w:t>'</w:t>
      </w:r>
    </w:p>
    <w:p w14:paraId="21D0B7E9" w14:textId="77777777" w:rsidR="004F4813" w:rsidRPr="008B1C02" w:rsidRDefault="004F4813" w:rsidP="004F4813">
      <w:pPr>
        <w:pStyle w:val="PL"/>
      </w:pPr>
      <w:r w:rsidRPr="008B1C02">
        <w:t xml:space="preserve">        '307':</w:t>
      </w:r>
    </w:p>
    <w:p w14:paraId="5F2C36C1" w14:textId="77777777" w:rsidR="004F4813" w:rsidRPr="008B1C02" w:rsidRDefault="004F4813" w:rsidP="004F4813">
      <w:pPr>
        <w:pStyle w:val="PL"/>
      </w:pPr>
      <w:r w:rsidRPr="008B1C02">
        <w:t xml:space="preserve">          $ref: 'TS29122_CommonData.yaml#/components/responses/307'</w:t>
      </w:r>
    </w:p>
    <w:p w14:paraId="3E3D68C9" w14:textId="77777777" w:rsidR="004F4813" w:rsidRPr="008B1C02" w:rsidRDefault="004F4813" w:rsidP="004F4813">
      <w:pPr>
        <w:pStyle w:val="PL"/>
      </w:pPr>
      <w:r w:rsidRPr="008B1C02">
        <w:t xml:space="preserve">        '308':</w:t>
      </w:r>
    </w:p>
    <w:p w14:paraId="54E9C0EF" w14:textId="77777777" w:rsidR="004F4813" w:rsidRPr="008B1C02" w:rsidRDefault="004F4813" w:rsidP="004F4813">
      <w:pPr>
        <w:pStyle w:val="PL"/>
      </w:pPr>
      <w:r w:rsidRPr="008B1C02">
        <w:t xml:space="preserve">          $ref: 'TS29122_CommonData.yaml#/components/responses/308'</w:t>
      </w:r>
    </w:p>
    <w:p w14:paraId="269B6977" w14:textId="77777777" w:rsidR="004F4813" w:rsidRPr="008B1C02" w:rsidRDefault="004F4813" w:rsidP="004F4813">
      <w:pPr>
        <w:pStyle w:val="PL"/>
      </w:pPr>
      <w:r w:rsidRPr="008B1C02">
        <w:t xml:space="preserve">        '400':</w:t>
      </w:r>
    </w:p>
    <w:p w14:paraId="3329CF80" w14:textId="77777777" w:rsidR="004F4813" w:rsidRPr="008B1C02" w:rsidRDefault="004F4813" w:rsidP="004F4813">
      <w:pPr>
        <w:pStyle w:val="PL"/>
      </w:pPr>
      <w:r w:rsidRPr="008B1C02">
        <w:t xml:space="preserve">          $ref: 'TS29122_CommonData.yaml#/components/responses/400'</w:t>
      </w:r>
    </w:p>
    <w:p w14:paraId="660A3019" w14:textId="77777777" w:rsidR="004F4813" w:rsidRPr="008B1C02" w:rsidRDefault="004F4813" w:rsidP="004F4813">
      <w:pPr>
        <w:pStyle w:val="PL"/>
      </w:pPr>
      <w:r w:rsidRPr="008B1C02">
        <w:t xml:space="preserve">        '401':</w:t>
      </w:r>
    </w:p>
    <w:p w14:paraId="2FE41DAD" w14:textId="77777777" w:rsidR="004F4813" w:rsidRPr="008B1C02" w:rsidRDefault="004F4813" w:rsidP="004F4813">
      <w:pPr>
        <w:pStyle w:val="PL"/>
      </w:pPr>
      <w:r w:rsidRPr="008B1C02">
        <w:t xml:space="preserve">          $ref: 'TS29122_CommonData.yaml#/components/responses/401'</w:t>
      </w:r>
    </w:p>
    <w:p w14:paraId="5D535395" w14:textId="77777777" w:rsidR="004F4813" w:rsidRPr="008B1C02" w:rsidRDefault="004F4813" w:rsidP="004F4813">
      <w:pPr>
        <w:pStyle w:val="PL"/>
      </w:pPr>
      <w:r w:rsidRPr="008B1C02">
        <w:t xml:space="preserve">        '403':</w:t>
      </w:r>
    </w:p>
    <w:p w14:paraId="60BA5DE2" w14:textId="77777777" w:rsidR="004F4813" w:rsidRPr="008B1C02" w:rsidRDefault="004F4813" w:rsidP="004F4813">
      <w:pPr>
        <w:pStyle w:val="PL"/>
      </w:pPr>
      <w:r w:rsidRPr="008B1C02">
        <w:t xml:space="preserve">          $ref: 'TS29122_CommonData.yaml#/components/responses/403'</w:t>
      </w:r>
    </w:p>
    <w:p w14:paraId="68B09060" w14:textId="77777777" w:rsidR="004F4813" w:rsidRPr="008B1C02" w:rsidRDefault="004F4813" w:rsidP="004F4813">
      <w:pPr>
        <w:pStyle w:val="PL"/>
      </w:pPr>
      <w:r w:rsidRPr="008B1C02">
        <w:t xml:space="preserve">        '404':</w:t>
      </w:r>
    </w:p>
    <w:p w14:paraId="589F9495" w14:textId="77777777" w:rsidR="004F4813" w:rsidRPr="008B1C02" w:rsidRDefault="004F4813" w:rsidP="004F4813">
      <w:pPr>
        <w:pStyle w:val="PL"/>
      </w:pPr>
      <w:r w:rsidRPr="008B1C02">
        <w:t xml:space="preserve">          $ref: 'TS29122_CommonData.yaml#/components/responses/404'</w:t>
      </w:r>
    </w:p>
    <w:p w14:paraId="7D13EC92" w14:textId="77777777" w:rsidR="004F4813" w:rsidRPr="008B1C02" w:rsidRDefault="004F4813" w:rsidP="004F4813">
      <w:pPr>
        <w:pStyle w:val="PL"/>
      </w:pPr>
      <w:r w:rsidRPr="008B1C02">
        <w:t xml:space="preserve">        '411':</w:t>
      </w:r>
    </w:p>
    <w:p w14:paraId="00679215" w14:textId="77777777" w:rsidR="004F4813" w:rsidRPr="008B1C02" w:rsidRDefault="004F4813" w:rsidP="004F4813">
      <w:pPr>
        <w:pStyle w:val="PL"/>
      </w:pPr>
      <w:r w:rsidRPr="008B1C02">
        <w:t xml:space="preserve">          $ref: 'TS29122_CommonData.yaml#/components/responses/411'</w:t>
      </w:r>
    </w:p>
    <w:p w14:paraId="205BD89E" w14:textId="77777777" w:rsidR="004F4813" w:rsidRPr="008B1C02" w:rsidRDefault="004F4813" w:rsidP="004F4813">
      <w:pPr>
        <w:pStyle w:val="PL"/>
      </w:pPr>
      <w:r w:rsidRPr="008B1C02">
        <w:t xml:space="preserve">        '413':</w:t>
      </w:r>
    </w:p>
    <w:p w14:paraId="7E91E696" w14:textId="77777777" w:rsidR="004F4813" w:rsidRPr="008B1C02" w:rsidRDefault="004F4813" w:rsidP="004F4813">
      <w:pPr>
        <w:pStyle w:val="PL"/>
      </w:pPr>
      <w:r w:rsidRPr="008B1C02">
        <w:t xml:space="preserve">          $ref: 'TS29122_CommonData.yaml#/components/responses/413'</w:t>
      </w:r>
    </w:p>
    <w:p w14:paraId="3E47F1C4" w14:textId="77777777" w:rsidR="004F4813" w:rsidRPr="008B1C02" w:rsidRDefault="004F4813" w:rsidP="004F4813">
      <w:pPr>
        <w:pStyle w:val="PL"/>
      </w:pPr>
      <w:r w:rsidRPr="008B1C02">
        <w:t xml:space="preserve">        '415':</w:t>
      </w:r>
    </w:p>
    <w:p w14:paraId="6912CDFB" w14:textId="77777777" w:rsidR="004F4813" w:rsidRPr="008B1C02" w:rsidRDefault="004F4813" w:rsidP="004F4813">
      <w:pPr>
        <w:pStyle w:val="PL"/>
      </w:pPr>
      <w:r w:rsidRPr="008B1C02">
        <w:t xml:space="preserve">          $ref: 'TS29122_CommonData.yaml#/components/responses/415'</w:t>
      </w:r>
    </w:p>
    <w:p w14:paraId="117517F6" w14:textId="77777777" w:rsidR="004F4813" w:rsidRPr="008B1C02" w:rsidRDefault="004F4813" w:rsidP="004F4813">
      <w:pPr>
        <w:pStyle w:val="PL"/>
      </w:pPr>
      <w:r w:rsidRPr="008B1C02">
        <w:t xml:space="preserve">        '429':</w:t>
      </w:r>
    </w:p>
    <w:p w14:paraId="542502EC" w14:textId="77777777" w:rsidR="004F4813" w:rsidRPr="008B1C02" w:rsidRDefault="004F4813" w:rsidP="004F4813">
      <w:pPr>
        <w:pStyle w:val="PL"/>
      </w:pPr>
      <w:r w:rsidRPr="008B1C02">
        <w:t xml:space="preserve">          $ref: 'TS29122_CommonData.yaml#/components/responses/429'</w:t>
      </w:r>
    </w:p>
    <w:p w14:paraId="2AEDE74F" w14:textId="77777777" w:rsidR="004F4813" w:rsidRPr="008B1C02" w:rsidRDefault="004F4813" w:rsidP="004F4813">
      <w:pPr>
        <w:pStyle w:val="PL"/>
      </w:pPr>
      <w:r w:rsidRPr="008B1C02">
        <w:t xml:space="preserve">        '500':</w:t>
      </w:r>
    </w:p>
    <w:p w14:paraId="03CF97CC" w14:textId="77777777" w:rsidR="004F4813" w:rsidRPr="008B1C02" w:rsidRDefault="004F4813" w:rsidP="004F4813">
      <w:pPr>
        <w:pStyle w:val="PL"/>
      </w:pPr>
      <w:r w:rsidRPr="008B1C02">
        <w:t xml:space="preserve">          $ref: 'TS29122_CommonData.yaml#/components/responses/500'</w:t>
      </w:r>
    </w:p>
    <w:p w14:paraId="4DFF1545" w14:textId="77777777" w:rsidR="004F4813" w:rsidRPr="008B1C02" w:rsidRDefault="004F4813" w:rsidP="004F4813">
      <w:pPr>
        <w:pStyle w:val="PL"/>
      </w:pPr>
      <w:r w:rsidRPr="008B1C02">
        <w:t xml:space="preserve">        '503':</w:t>
      </w:r>
    </w:p>
    <w:p w14:paraId="4DDFDFB1" w14:textId="77777777" w:rsidR="004F4813" w:rsidRPr="008B1C02" w:rsidRDefault="004F4813" w:rsidP="004F4813">
      <w:pPr>
        <w:pStyle w:val="PL"/>
      </w:pPr>
      <w:r w:rsidRPr="008B1C02">
        <w:t xml:space="preserve">          $ref: 'TS29122_CommonData.yaml#/components/responses/503'</w:t>
      </w:r>
    </w:p>
    <w:p w14:paraId="20956B29" w14:textId="77777777" w:rsidR="004F4813" w:rsidRPr="008B1C02" w:rsidRDefault="004F4813" w:rsidP="004F4813">
      <w:pPr>
        <w:pStyle w:val="PL"/>
      </w:pPr>
      <w:r w:rsidRPr="008B1C02">
        <w:t xml:space="preserve">        default:</w:t>
      </w:r>
    </w:p>
    <w:p w14:paraId="1F3CBFEA" w14:textId="77777777" w:rsidR="004F4813" w:rsidRPr="008B1C02" w:rsidRDefault="004F4813" w:rsidP="004F4813">
      <w:pPr>
        <w:pStyle w:val="PL"/>
      </w:pPr>
      <w:r w:rsidRPr="008B1C02">
        <w:t xml:space="preserve">          $ref: 'TS29122_CommonData.yaml#/components/responses/default'</w:t>
      </w:r>
    </w:p>
    <w:p w14:paraId="789B3A70" w14:textId="77777777" w:rsidR="004F4813" w:rsidRDefault="004F4813" w:rsidP="004F4813">
      <w:pPr>
        <w:pStyle w:val="PL"/>
      </w:pPr>
      <w:r>
        <w:t xml:space="preserve">      callbacks:</w:t>
      </w:r>
    </w:p>
    <w:p w14:paraId="761DD0FF" w14:textId="77777777" w:rsidR="004F4813" w:rsidRDefault="004F4813" w:rsidP="004F4813">
      <w:pPr>
        <w:pStyle w:val="PL"/>
      </w:pPr>
      <w:r>
        <w:t xml:space="preserve">        AIoTOperationsNotif:</w:t>
      </w:r>
    </w:p>
    <w:p w14:paraId="70E7BFA5" w14:textId="77777777" w:rsidR="004F4813" w:rsidRDefault="004F4813" w:rsidP="004F4813">
      <w:pPr>
        <w:pStyle w:val="PL"/>
      </w:pPr>
      <w:r>
        <w:t xml:space="preserve">          '{$request.body#/notifUri}':</w:t>
      </w:r>
    </w:p>
    <w:p w14:paraId="05B00445" w14:textId="77777777" w:rsidR="004F4813" w:rsidRDefault="004F4813" w:rsidP="004F4813">
      <w:pPr>
        <w:pStyle w:val="PL"/>
      </w:pPr>
      <w:r>
        <w:t xml:space="preserve">            post:</w:t>
      </w:r>
    </w:p>
    <w:p w14:paraId="4CA09120" w14:textId="77777777" w:rsidR="004F4813" w:rsidRDefault="004F4813" w:rsidP="004F4813">
      <w:pPr>
        <w:pStyle w:val="PL"/>
      </w:pPr>
      <w:r>
        <w:t xml:space="preserve">              requestBody:</w:t>
      </w:r>
    </w:p>
    <w:p w14:paraId="46EC4C18" w14:textId="77777777" w:rsidR="004F4813" w:rsidRDefault="004F4813" w:rsidP="004F4813">
      <w:pPr>
        <w:pStyle w:val="PL"/>
      </w:pPr>
      <w:r>
        <w:t xml:space="preserve">                required: true</w:t>
      </w:r>
    </w:p>
    <w:p w14:paraId="72301BE4" w14:textId="77777777" w:rsidR="004F4813" w:rsidRDefault="004F4813" w:rsidP="004F4813">
      <w:pPr>
        <w:pStyle w:val="PL"/>
      </w:pPr>
      <w:r>
        <w:t xml:space="preserve">                content:</w:t>
      </w:r>
    </w:p>
    <w:p w14:paraId="3AAAFE9A" w14:textId="77777777" w:rsidR="004F4813" w:rsidRDefault="004F4813" w:rsidP="004F4813">
      <w:pPr>
        <w:pStyle w:val="PL"/>
      </w:pPr>
      <w:r>
        <w:t xml:space="preserve">                  application/json:</w:t>
      </w:r>
    </w:p>
    <w:p w14:paraId="4CF62EB0" w14:textId="77777777" w:rsidR="004F4813" w:rsidRDefault="004F4813" w:rsidP="004F4813">
      <w:pPr>
        <w:pStyle w:val="PL"/>
      </w:pPr>
      <w:r>
        <w:t xml:space="preserve">                    schema:</w:t>
      </w:r>
    </w:p>
    <w:p w14:paraId="1B6A007D" w14:textId="77777777" w:rsidR="004F4813" w:rsidRDefault="004F4813" w:rsidP="004F4813">
      <w:pPr>
        <w:pStyle w:val="PL"/>
      </w:pPr>
      <w:r>
        <w:t xml:space="preserve">                      $ref: '#/components/schemas/AIoT</w:t>
      </w:r>
      <w:r w:rsidRPr="007C0004">
        <w:t>Notif</w:t>
      </w:r>
      <w:r>
        <w:t>'</w:t>
      </w:r>
    </w:p>
    <w:p w14:paraId="4CA17A20" w14:textId="77777777" w:rsidR="004F4813" w:rsidRDefault="004F4813" w:rsidP="004F4813">
      <w:pPr>
        <w:pStyle w:val="PL"/>
      </w:pPr>
      <w:r>
        <w:t xml:space="preserve">              responses:</w:t>
      </w:r>
    </w:p>
    <w:p w14:paraId="69D6F8BC" w14:textId="77777777" w:rsidR="004F4813" w:rsidRDefault="004F4813" w:rsidP="004F4813">
      <w:pPr>
        <w:pStyle w:val="PL"/>
      </w:pPr>
      <w:r>
        <w:t xml:space="preserve">                '204':</w:t>
      </w:r>
    </w:p>
    <w:p w14:paraId="77113FB3" w14:textId="77777777" w:rsidR="004F4813" w:rsidRDefault="004F4813" w:rsidP="004F4813">
      <w:pPr>
        <w:pStyle w:val="PL"/>
        <w:rPr>
          <w:lang w:eastAsia="zh-CN"/>
        </w:rPr>
      </w:pPr>
      <w:r>
        <w:t xml:space="preserve">                  description: </w:t>
      </w:r>
      <w:r>
        <w:rPr>
          <w:lang w:eastAsia="zh-CN"/>
        </w:rPr>
        <w:t>&gt;</w:t>
      </w:r>
    </w:p>
    <w:p w14:paraId="6BC5BC72" w14:textId="77777777" w:rsidR="004F4813" w:rsidRDefault="004F4813" w:rsidP="004F4813">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BDB5C86" w14:textId="77777777" w:rsidR="004F4813" w:rsidRDefault="004F4813" w:rsidP="004F4813">
      <w:pPr>
        <w:pStyle w:val="PL"/>
      </w:pPr>
      <w:r>
        <w:t xml:space="preserve">                   </w:t>
      </w:r>
      <w:r w:rsidRPr="00AC1C47">
        <w:t xml:space="preserve"> acknowledged</w:t>
      </w:r>
      <w:r w:rsidRPr="008874EC">
        <w:t>.</w:t>
      </w:r>
    </w:p>
    <w:p w14:paraId="497944F0" w14:textId="77777777" w:rsidR="004F4813" w:rsidRDefault="004F4813" w:rsidP="004F4813">
      <w:pPr>
        <w:pStyle w:val="PL"/>
      </w:pPr>
      <w:r>
        <w:t xml:space="preserve">                '307':</w:t>
      </w:r>
    </w:p>
    <w:p w14:paraId="4C56973C" w14:textId="77777777" w:rsidR="004F4813" w:rsidRDefault="004F4813" w:rsidP="004F4813">
      <w:pPr>
        <w:pStyle w:val="PL"/>
        <w:rPr>
          <w:lang w:eastAsia="es-ES"/>
        </w:rPr>
      </w:pPr>
      <w:r>
        <w:t xml:space="preserve">                  </w:t>
      </w:r>
      <w:r>
        <w:rPr>
          <w:lang w:eastAsia="es-ES"/>
        </w:rPr>
        <w:t>$ref: 'TS29122_CommonData.yaml#/components/responses/307'</w:t>
      </w:r>
    </w:p>
    <w:p w14:paraId="30F4AFCA" w14:textId="77777777" w:rsidR="004F4813" w:rsidRDefault="004F4813" w:rsidP="004F4813">
      <w:pPr>
        <w:pStyle w:val="PL"/>
      </w:pPr>
      <w:r>
        <w:t xml:space="preserve">                '308':</w:t>
      </w:r>
    </w:p>
    <w:p w14:paraId="3608ADCD" w14:textId="77777777" w:rsidR="004F4813" w:rsidRDefault="004F4813" w:rsidP="004F4813">
      <w:pPr>
        <w:pStyle w:val="PL"/>
        <w:rPr>
          <w:lang w:eastAsia="es-ES"/>
        </w:rPr>
      </w:pPr>
      <w:r>
        <w:t xml:space="preserve">                  </w:t>
      </w:r>
      <w:r>
        <w:rPr>
          <w:lang w:eastAsia="es-ES"/>
        </w:rPr>
        <w:t>$ref: 'TS29122_CommonData.yaml#/components/responses/308'</w:t>
      </w:r>
    </w:p>
    <w:p w14:paraId="06006E03" w14:textId="77777777" w:rsidR="004F4813" w:rsidRDefault="004F4813" w:rsidP="004F4813">
      <w:pPr>
        <w:pStyle w:val="PL"/>
      </w:pPr>
      <w:r>
        <w:t xml:space="preserve">                '400':</w:t>
      </w:r>
    </w:p>
    <w:p w14:paraId="59892914" w14:textId="77777777" w:rsidR="004F4813" w:rsidRDefault="004F4813" w:rsidP="004F4813">
      <w:pPr>
        <w:pStyle w:val="PL"/>
      </w:pPr>
      <w:r>
        <w:t xml:space="preserve">                  $ref: 'TS29122_CommonData.yaml#/components/responses/400'</w:t>
      </w:r>
    </w:p>
    <w:p w14:paraId="7DF9C2BF" w14:textId="77777777" w:rsidR="004F4813" w:rsidRDefault="004F4813" w:rsidP="004F4813">
      <w:pPr>
        <w:pStyle w:val="PL"/>
      </w:pPr>
      <w:r>
        <w:t xml:space="preserve">                '401':</w:t>
      </w:r>
    </w:p>
    <w:p w14:paraId="71B11B76" w14:textId="77777777" w:rsidR="004F4813" w:rsidRDefault="004F4813" w:rsidP="004F4813">
      <w:pPr>
        <w:pStyle w:val="PL"/>
      </w:pPr>
      <w:r>
        <w:t xml:space="preserve">                  $ref: 'TS29122_CommonData.yaml#/components/responses/401'</w:t>
      </w:r>
    </w:p>
    <w:p w14:paraId="3277644C" w14:textId="77777777" w:rsidR="004F4813" w:rsidRDefault="004F4813" w:rsidP="004F4813">
      <w:pPr>
        <w:pStyle w:val="PL"/>
      </w:pPr>
      <w:r>
        <w:t xml:space="preserve">                '403':</w:t>
      </w:r>
    </w:p>
    <w:p w14:paraId="294F76C7" w14:textId="77777777" w:rsidR="004F4813" w:rsidRDefault="004F4813" w:rsidP="004F4813">
      <w:pPr>
        <w:pStyle w:val="PL"/>
      </w:pPr>
      <w:r>
        <w:lastRenderedPageBreak/>
        <w:t xml:space="preserve">                  $ref: 'TS29122_CommonData.yaml#/components/responses/403'</w:t>
      </w:r>
    </w:p>
    <w:p w14:paraId="688C687D" w14:textId="77777777" w:rsidR="004F4813" w:rsidRDefault="004F4813" w:rsidP="004F4813">
      <w:pPr>
        <w:pStyle w:val="PL"/>
      </w:pPr>
      <w:r>
        <w:t xml:space="preserve">                '404':</w:t>
      </w:r>
    </w:p>
    <w:p w14:paraId="6D916617" w14:textId="77777777" w:rsidR="004F4813" w:rsidRDefault="004F4813" w:rsidP="004F4813">
      <w:pPr>
        <w:pStyle w:val="PL"/>
      </w:pPr>
      <w:r>
        <w:t xml:space="preserve">                  $ref: 'TS29122_CommonData.yaml#/components/responses/404'</w:t>
      </w:r>
    </w:p>
    <w:p w14:paraId="7E0662A8" w14:textId="77777777" w:rsidR="004F4813" w:rsidRDefault="004F4813" w:rsidP="004F4813">
      <w:pPr>
        <w:pStyle w:val="PL"/>
      </w:pPr>
      <w:r>
        <w:t xml:space="preserve">                '411':</w:t>
      </w:r>
    </w:p>
    <w:p w14:paraId="5603D339" w14:textId="77777777" w:rsidR="004F4813" w:rsidRDefault="004F4813" w:rsidP="004F4813">
      <w:pPr>
        <w:pStyle w:val="PL"/>
      </w:pPr>
      <w:r>
        <w:t xml:space="preserve">                  $ref: 'TS29122_CommonData.yaml#/components/responses/411'</w:t>
      </w:r>
    </w:p>
    <w:p w14:paraId="6BCB05D9" w14:textId="77777777" w:rsidR="004F4813" w:rsidRDefault="004F4813" w:rsidP="004F4813">
      <w:pPr>
        <w:pStyle w:val="PL"/>
      </w:pPr>
      <w:r>
        <w:t xml:space="preserve">                '413':</w:t>
      </w:r>
    </w:p>
    <w:p w14:paraId="66AC555C" w14:textId="77777777" w:rsidR="004F4813" w:rsidRDefault="004F4813" w:rsidP="004F4813">
      <w:pPr>
        <w:pStyle w:val="PL"/>
      </w:pPr>
      <w:r>
        <w:t xml:space="preserve">                  $ref: 'TS29122_CommonData.yaml#/components/responses/413'</w:t>
      </w:r>
    </w:p>
    <w:p w14:paraId="7C538A40" w14:textId="77777777" w:rsidR="004F4813" w:rsidRDefault="004F4813" w:rsidP="004F4813">
      <w:pPr>
        <w:pStyle w:val="PL"/>
      </w:pPr>
      <w:r>
        <w:t xml:space="preserve">                '415':</w:t>
      </w:r>
    </w:p>
    <w:p w14:paraId="2BEBC5AB" w14:textId="77777777" w:rsidR="004F4813" w:rsidRDefault="004F4813" w:rsidP="004F4813">
      <w:pPr>
        <w:pStyle w:val="PL"/>
      </w:pPr>
      <w:r>
        <w:t xml:space="preserve">                  $ref: 'TS29122_CommonData.yaml#/components/responses/415'</w:t>
      </w:r>
    </w:p>
    <w:p w14:paraId="0F0AF3E3" w14:textId="77777777" w:rsidR="004F4813" w:rsidRDefault="004F4813" w:rsidP="004F4813">
      <w:pPr>
        <w:pStyle w:val="PL"/>
      </w:pPr>
      <w:r>
        <w:t xml:space="preserve">                '429':</w:t>
      </w:r>
    </w:p>
    <w:p w14:paraId="323AF8DF" w14:textId="77777777" w:rsidR="004F4813" w:rsidRDefault="004F4813" w:rsidP="004F4813">
      <w:pPr>
        <w:pStyle w:val="PL"/>
      </w:pPr>
      <w:r>
        <w:t xml:space="preserve">                  $ref: 'TS29122_CommonData.yaml#/components/responses/429'</w:t>
      </w:r>
    </w:p>
    <w:p w14:paraId="1B6A5FB3" w14:textId="77777777" w:rsidR="004F4813" w:rsidRDefault="004F4813" w:rsidP="004F4813">
      <w:pPr>
        <w:pStyle w:val="PL"/>
      </w:pPr>
      <w:r>
        <w:t xml:space="preserve">                '500':</w:t>
      </w:r>
    </w:p>
    <w:p w14:paraId="5AE623F4" w14:textId="77777777" w:rsidR="004F4813" w:rsidRDefault="004F4813" w:rsidP="004F4813">
      <w:pPr>
        <w:pStyle w:val="PL"/>
      </w:pPr>
      <w:r>
        <w:t xml:space="preserve">                  $ref: 'TS29122_CommonData.yaml#/components/responses/500'</w:t>
      </w:r>
    </w:p>
    <w:p w14:paraId="49FE1DE2" w14:textId="77777777" w:rsidR="004F4813" w:rsidRDefault="004F4813" w:rsidP="004F4813">
      <w:pPr>
        <w:pStyle w:val="PL"/>
      </w:pPr>
      <w:r>
        <w:t xml:space="preserve">                '503':</w:t>
      </w:r>
    </w:p>
    <w:p w14:paraId="34CD4390" w14:textId="77777777" w:rsidR="004F4813" w:rsidRDefault="004F4813" w:rsidP="004F4813">
      <w:pPr>
        <w:pStyle w:val="PL"/>
      </w:pPr>
      <w:r>
        <w:t xml:space="preserve">                  $ref: 'TS29122_CommonData.yaml#/components/responses/503'</w:t>
      </w:r>
    </w:p>
    <w:p w14:paraId="41A5CAB2" w14:textId="77777777" w:rsidR="004F4813" w:rsidRDefault="004F4813" w:rsidP="004F4813">
      <w:pPr>
        <w:pStyle w:val="PL"/>
      </w:pPr>
      <w:r>
        <w:t xml:space="preserve">                default:</w:t>
      </w:r>
    </w:p>
    <w:p w14:paraId="105DF146" w14:textId="77777777" w:rsidR="004F4813" w:rsidRDefault="004F4813" w:rsidP="004F4813">
      <w:pPr>
        <w:pStyle w:val="PL"/>
      </w:pPr>
      <w:r>
        <w:t xml:space="preserve">                  $ref: 'TS29122_CommonData.yaml#/components/responses/default'</w:t>
      </w:r>
    </w:p>
    <w:p w14:paraId="7EFDBF67" w14:textId="77777777" w:rsidR="004F4813" w:rsidRDefault="004F4813" w:rsidP="004F4813">
      <w:pPr>
        <w:pStyle w:val="PL"/>
      </w:pPr>
    </w:p>
    <w:p w14:paraId="67A4BC5D" w14:textId="77777777" w:rsidR="004F4813" w:rsidRPr="008B1C02" w:rsidRDefault="004F4813" w:rsidP="004F4813">
      <w:pPr>
        <w:pStyle w:val="PL"/>
      </w:pPr>
    </w:p>
    <w:p w14:paraId="35DB35FF" w14:textId="77777777" w:rsidR="004F4813" w:rsidRPr="008B1C02" w:rsidRDefault="004F4813" w:rsidP="004F4813">
      <w:pPr>
        <w:pStyle w:val="PL"/>
      </w:pPr>
      <w:r w:rsidRPr="008B1C02">
        <w:t>components:</w:t>
      </w:r>
    </w:p>
    <w:p w14:paraId="35B334EE" w14:textId="77777777" w:rsidR="004F4813" w:rsidRPr="008B1C02" w:rsidRDefault="004F4813" w:rsidP="004F4813">
      <w:pPr>
        <w:pStyle w:val="PL"/>
      </w:pPr>
      <w:r w:rsidRPr="008B1C02">
        <w:t xml:space="preserve">  securitySchemes:</w:t>
      </w:r>
    </w:p>
    <w:p w14:paraId="37025844" w14:textId="77777777" w:rsidR="004F4813" w:rsidRPr="008B1C02" w:rsidRDefault="004F4813" w:rsidP="004F4813">
      <w:pPr>
        <w:pStyle w:val="PL"/>
      </w:pPr>
      <w:r w:rsidRPr="008B1C02">
        <w:t xml:space="preserve">    oAuth2ClientCredentials:</w:t>
      </w:r>
    </w:p>
    <w:p w14:paraId="7000FF51" w14:textId="77777777" w:rsidR="004F4813" w:rsidRPr="008B1C02" w:rsidRDefault="004F4813" w:rsidP="004F4813">
      <w:pPr>
        <w:pStyle w:val="PL"/>
      </w:pPr>
      <w:r w:rsidRPr="008B1C02">
        <w:t xml:space="preserve">      type: oauth2</w:t>
      </w:r>
    </w:p>
    <w:p w14:paraId="714FC5BA" w14:textId="77777777" w:rsidR="004F4813" w:rsidRPr="008B1C02" w:rsidRDefault="004F4813" w:rsidP="004F4813">
      <w:pPr>
        <w:pStyle w:val="PL"/>
      </w:pPr>
      <w:r w:rsidRPr="008B1C02">
        <w:t xml:space="preserve">      flows:</w:t>
      </w:r>
    </w:p>
    <w:p w14:paraId="1C6161CA" w14:textId="77777777" w:rsidR="004F4813" w:rsidRPr="008B1C02" w:rsidRDefault="004F4813" w:rsidP="004F4813">
      <w:pPr>
        <w:pStyle w:val="PL"/>
      </w:pPr>
      <w:r w:rsidRPr="008B1C02">
        <w:t xml:space="preserve">        clientCredentials:</w:t>
      </w:r>
    </w:p>
    <w:p w14:paraId="5EF1478A" w14:textId="77777777" w:rsidR="004F4813" w:rsidRPr="008B1C02" w:rsidRDefault="004F4813" w:rsidP="004F4813">
      <w:pPr>
        <w:pStyle w:val="PL"/>
      </w:pPr>
      <w:r w:rsidRPr="008B1C02">
        <w:t xml:space="preserve">          tokenUrl: '{tokenUrl}'</w:t>
      </w:r>
    </w:p>
    <w:p w14:paraId="69526C12" w14:textId="77777777" w:rsidR="004F4813" w:rsidRPr="008B1C02" w:rsidRDefault="004F4813" w:rsidP="004F4813">
      <w:pPr>
        <w:pStyle w:val="PL"/>
      </w:pPr>
      <w:r w:rsidRPr="008B1C02">
        <w:t xml:space="preserve">          scopes: {}</w:t>
      </w:r>
    </w:p>
    <w:p w14:paraId="1A08E0CF" w14:textId="77777777" w:rsidR="004F4813" w:rsidRDefault="004F4813" w:rsidP="004F4813">
      <w:pPr>
        <w:pStyle w:val="PL"/>
      </w:pPr>
    </w:p>
    <w:p w14:paraId="61A518C0" w14:textId="77777777" w:rsidR="004F4813" w:rsidRPr="008B1C02" w:rsidRDefault="004F4813" w:rsidP="004F4813">
      <w:pPr>
        <w:pStyle w:val="PL"/>
      </w:pPr>
      <w:r w:rsidRPr="008B1C02">
        <w:t xml:space="preserve">  schemas: </w:t>
      </w:r>
    </w:p>
    <w:p w14:paraId="15B35665" w14:textId="77777777" w:rsidR="004F4813" w:rsidRPr="00A70FDC" w:rsidRDefault="004F4813" w:rsidP="004F4813">
      <w:pPr>
        <w:pStyle w:val="PL"/>
      </w:pPr>
    </w:p>
    <w:p w14:paraId="1C060F99" w14:textId="77777777" w:rsidR="004F4813" w:rsidRPr="00A70FDC" w:rsidRDefault="004F4813" w:rsidP="004F4813">
      <w:pPr>
        <w:pStyle w:val="PL"/>
      </w:pPr>
      <w:r w:rsidRPr="00A70FDC">
        <w:t>#</w:t>
      </w:r>
    </w:p>
    <w:p w14:paraId="2F912F2F" w14:textId="77777777" w:rsidR="004F4813" w:rsidRPr="00A70FDC" w:rsidRDefault="004F4813" w:rsidP="004F4813">
      <w:pPr>
        <w:pStyle w:val="PL"/>
      </w:pPr>
      <w:r w:rsidRPr="00A70FDC">
        <w:t># STRUCTURED DATA TYPES</w:t>
      </w:r>
    </w:p>
    <w:p w14:paraId="6FCBE64D" w14:textId="77777777" w:rsidR="004F4813" w:rsidRDefault="004F4813" w:rsidP="004F4813">
      <w:pPr>
        <w:pStyle w:val="PL"/>
      </w:pPr>
      <w:r w:rsidRPr="00A70FDC">
        <w:t>#</w:t>
      </w:r>
    </w:p>
    <w:p w14:paraId="7C4F1C11" w14:textId="77777777" w:rsidR="004F4813" w:rsidRDefault="004F4813" w:rsidP="004F4813">
      <w:pPr>
        <w:pStyle w:val="PL"/>
      </w:pPr>
    </w:p>
    <w:p w14:paraId="01F4C160" w14:textId="77777777" w:rsidR="004F4813" w:rsidRPr="008B1C02" w:rsidRDefault="004F4813" w:rsidP="004F4813">
      <w:pPr>
        <w:pStyle w:val="PL"/>
      </w:pPr>
      <w:r w:rsidRPr="008B1C02">
        <w:t xml:space="preserve">    </w:t>
      </w:r>
      <w:r>
        <w:t>Inventory</w:t>
      </w:r>
      <w:r w:rsidRPr="008B1C02">
        <w:t>Req:</w:t>
      </w:r>
    </w:p>
    <w:p w14:paraId="25AB2378" w14:textId="77777777" w:rsidR="004F4813" w:rsidRPr="008B1C02" w:rsidRDefault="004F4813" w:rsidP="004F4813">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317C70CA" w14:textId="77777777" w:rsidR="004F4813" w:rsidRPr="008B1C02" w:rsidRDefault="004F4813" w:rsidP="004F4813">
      <w:pPr>
        <w:pStyle w:val="PL"/>
      </w:pPr>
      <w:r w:rsidRPr="008B1C02">
        <w:t xml:space="preserve">      type: object</w:t>
      </w:r>
    </w:p>
    <w:p w14:paraId="0DFFB6B9" w14:textId="77777777" w:rsidR="004F4813" w:rsidRPr="008B1C02" w:rsidRDefault="004F4813" w:rsidP="004F4813">
      <w:pPr>
        <w:pStyle w:val="PL"/>
      </w:pPr>
      <w:r w:rsidRPr="008B1C02">
        <w:t xml:space="preserve">      properties:</w:t>
      </w:r>
    </w:p>
    <w:p w14:paraId="261199AC" w14:textId="77777777" w:rsidR="004F4813" w:rsidRDefault="004F4813" w:rsidP="004F4813">
      <w:pPr>
        <w:pStyle w:val="PL"/>
      </w:pPr>
      <w:r>
        <w:t xml:space="preserve">        </w:t>
      </w:r>
      <w:r w:rsidRPr="008B1C02">
        <w:t>afId</w:t>
      </w:r>
      <w:r>
        <w:t>:</w:t>
      </w:r>
    </w:p>
    <w:p w14:paraId="0C411362" w14:textId="77777777" w:rsidR="004F4813" w:rsidRDefault="004F4813" w:rsidP="004F4813">
      <w:pPr>
        <w:pStyle w:val="PL"/>
      </w:pPr>
      <w:r>
        <w:t xml:space="preserve">          type: string</w:t>
      </w:r>
    </w:p>
    <w:p w14:paraId="37915D69" w14:textId="77777777" w:rsidR="004F4813" w:rsidRPr="008B1C02" w:rsidRDefault="004F4813" w:rsidP="004F4813">
      <w:pPr>
        <w:pStyle w:val="PL"/>
      </w:pPr>
      <w:r w:rsidRPr="008B1C02">
        <w:t xml:space="preserve">        </w:t>
      </w:r>
      <w:r>
        <w:t>numDevices</w:t>
      </w:r>
      <w:r w:rsidRPr="008B1C02">
        <w:t>:</w:t>
      </w:r>
    </w:p>
    <w:p w14:paraId="5EB95192" w14:textId="77777777" w:rsidR="004F4813" w:rsidRPr="008B1C02" w:rsidRDefault="004F4813" w:rsidP="004F4813">
      <w:pPr>
        <w:pStyle w:val="PL"/>
      </w:pPr>
      <w:r w:rsidRPr="008B1C02">
        <w:t xml:space="preserve">          $ref: 'TS29571_CommonData.yaml#/components/schemas/</w:t>
      </w:r>
      <w:r>
        <w:t>Uinteger</w:t>
      </w:r>
      <w:r w:rsidRPr="008B1C02">
        <w:t>'</w:t>
      </w:r>
    </w:p>
    <w:p w14:paraId="067B325F" w14:textId="77777777" w:rsidR="004F4813" w:rsidRPr="008B1C02" w:rsidRDefault="004F4813" w:rsidP="004F4813">
      <w:pPr>
        <w:pStyle w:val="PL"/>
      </w:pPr>
      <w:r w:rsidRPr="008B1C02">
        <w:t xml:space="preserve">        </w:t>
      </w:r>
      <w:r>
        <w:t>notifUri</w:t>
      </w:r>
      <w:r w:rsidRPr="008B1C02">
        <w:t>:</w:t>
      </w:r>
    </w:p>
    <w:p w14:paraId="3F48224E" w14:textId="77777777" w:rsidR="004F4813" w:rsidRPr="008B1C02" w:rsidRDefault="004F4813" w:rsidP="004F4813">
      <w:pPr>
        <w:pStyle w:val="PL"/>
      </w:pPr>
      <w:r w:rsidRPr="008B1C02">
        <w:t xml:space="preserve">          $ref: 'TS29</w:t>
      </w:r>
      <w:r>
        <w:t>122</w:t>
      </w:r>
      <w:r w:rsidRPr="008B1C02">
        <w:t>_CommonData.yaml#/components/schemas/</w:t>
      </w:r>
      <w:r>
        <w:t>Uri</w:t>
      </w:r>
      <w:r w:rsidRPr="008B1C02">
        <w:t>'</w:t>
      </w:r>
    </w:p>
    <w:p w14:paraId="4D58E23A" w14:textId="77777777" w:rsidR="004F4813" w:rsidRDefault="004F4813" w:rsidP="004F4813">
      <w:pPr>
        <w:pStyle w:val="PL"/>
      </w:pPr>
      <w:r>
        <w:t xml:space="preserve">        </w:t>
      </w:r>
      <w:r>
        <w:rPr>
          <w:lang w:eastAsia="zh-CN"/>
        </w:rPr>
        <w:t>suppFeat</w:t>
      </w:r>
      <w:r>
        <w:t>:</w:t>
      </w:r>
    </w:p>
    <w:p w14:paraId="65EBA761" w14:textId="77777777" w:rsidR="004F4813" w:rsidRDefault="004F4813" w:rsidP="004F4813">
      <w:pPr>
        <w:pStyle w:val="PL"/>
      </w:pPr>
      <w:r>
        <w:t xml:space="preserve">          $ref: 'TS29571_CommonData.yaml#/components/schemas/</w:t>
      </w:r>
      <w:r>
        <w:rPr>
          <w:lang w:eastAsia="zh-CN"/>
        </w:rPr>
        <w:t>SupportedFeatures</w:t>
      </w:r>
      <w:r>
        <w:t>'</w:t>
      </w:r>
    </w:p>
    <w:p w14:paraId="1C812C0D" w14:textId="77777777" w:rsidR="004F4813" w:rsidRPr="008B1C02" w:rsidRDefault="004F4813" w:rsidP="004F4813">
      <w:pPr>
        <w:pStyle w:val="PL"/>
      </w:pPr>
      <w:r w:rsidRPr="008B1C02">
        <w:t xml:space="preserve">      required:</w:t>
      </w:r>
    </w:p>
    <w:p w14:paraId="2283B336" w14:textId="77777777" w:rsidR="004F4813" w:rsidRDefault="004F4813" w:rsidP="004F4813">
      <w:pPr>
        <w:pStyle w:val="PL"/>
      </w:pPr>
      <w:r>
        <w:t xml:space="preserve">        - </w:t>
      </w:r>
      <w:r w:rsidRPr="008B1C02">
        <w:t>afId</w:t>
      </w:r>
    </w:p>
    <w:p w14:paraId="317ED2D8" w14:textId="77777777" w:rsidR="004F4813" w:rsidRDefault="004F4813" w:rsidP="004F4813">
      <w:pPr>
        <w:pStyle w:val="PL"/>
      </w:pPr>
      <w:r>
        <w:t xml:space="preserve">        - notifUri</w:t>
      </w:r>
    </w:p>
    <w:p w14:paraId="696B7318" w14:textId="77777777" w:rsidR="004F4813" w:rsidRDefault="004F4813" w:rsidP="004F4813">
      <w:pPr>
        <w:pStyle w:val="PL"/>
      </w:pPr>
    </w:p>
    <w:p w14:paraId="5A2B5C9F" w14:textId="77777777" w:rsidR="004F4813" w:rsidRDefault="004F4813" w:rsidP="004F4813">
      <w:pPr>
        <w:pStyle w:val="PL"/>
      </w:pPr>
      <w:r>
        <w:t xml:space="preserve">    Inventory</w:t>
      </w:r>
      <w:r w:rsidRPr="008B1C02">
        <w:t>Re</w:t>
      </w:r>
      <w:r>
        <w:t>sp:</w:t>
      </w:r>
    </w:p>
    <w:p w14:paraId="4C8D3819" w14:textId="77777777" w:rsidR="004F4813" w:rsidRPr="008B1C02" w:rsidRDefault="004F4813" w:rsidP="004F4813">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60ADE5FB" w14:textId="77777777" w:rsidR="004F4813" w:rsidRDefault="004F4813" w:rsidP="004F4813">
      <w:pPr>
        <w:pStyle w:val="PL"/>
      </w:pPr>
      <w:r>
        <w:t xml:space="preserve">      type: object</w:t>
      </w:r>
    </w:p>
    <w:p w14:paraId="0A5CB24B" w14:textId="77777777" w:rsidR="004F4813" w:rsidRDefault="004F4813" w:rsidP="004F4813">
      <w:pPr>
        <w:pStyle w:val="PL"/>
      </w:pPr>
      <w:r>
        <w:t xml:space="preserve">      properties:</w:t>
      </w:r>
    </w:p>
    <w:p w14:paraId="21308E23" w14:textId="77777777" w:rsidR="004F4813" w:rsidRDefault="004F4813" w:rsidP="004F4813">
      <w:pPr>
        <w:pStyle w:val="PL"/>
      </w:pPr>
      <w:r>
        <w:t xml:space="preserve">        </w:t>
      </w:r>
      <w:r w:rsidRPr="008B1C02">
        <w:t>af</w:t>
      </w:r>
      <w:r>
        <w:t>Trans</w:t>
      </w:r>
      <w:r w:rsidRPr="008B1C02">
        <w:t>Id</w:t>
      </w:r>
      <w:r>
        <w:t>:</w:t>
      </w:r>
    </w:p>
    <w:p w14:paraId="5EC9929B" w14:textId="77777777" w:rsidR="004F4813" w:rsidRDefault="004F4813" w:rsidP="004F4813">
      <w:pPr>
        <w:pStyle w:val="PL"/>
      </w:pPr>
      <w:r>
        <w:t xml:space="preserve">          type: string</w:t>
      </w:r>
    </w:p>
    <w:p w14:paraId="760A1F7E" w14:textId="77777777" w:rsidR="004F4813" w:rsidRDefault="004F4813" w:rsidP="004F4813">
      <w:pPr>
        <w:pStyle w:val="PL"/>
      </w:pPr>
      <w:r>
        <w:t xml:space="preserve">        </w:t>
      </w:r>
      <w:r>
        <w:rPr>
          <w:lang w:eastAsia="zh-CN"/>
        </w:rPr>
        <w:t>suppFeat</w:t>
      </w:r>
      <w:r>
        <w:t>:</w:t>
      </w:r>
    </w:p>
    <w:p w14:paraId="7D672725" w14:textId="77777777" w:rsidR="004F4813" w:rsidRDefault="004F4813" w:rsidP="004F4813">
      <w:pPr>
        <w:pStyle w:val="PL"/>
      </w:pPr>
      <w:r>
        <w:t xml:space="preserve">          $ref: 'TS29571_CommonData.yaml#/components/schemas/</w:t>
      </w:r>
      <w:r>
        <w:rPr>
          <w:lang w:eastAsia="zh-CN"/>
        </w:rPr>
        <w:t>SupportedFeatures</w:t>
      </w:r>
      <w:r>
        <w:t>'</w:t>
      </w:r>
    </w:p>
    <w:p w14:paraId="7955B8BD" w14:textId="77777777" w:rsidR="004F4813" w:rsidRPr="008B1C02" w:rsidRDefault="004F4813" w:rsidP="004F4813">
      <w:pPr>
        <w:pStyle w:val="PL"/>
      </w:pPr>
      <w:r w:rsidRPr="008B1C02">
        <w:t xml:space="preserve">      required:</w:t>
      </w:r>
    </w:p>
    <w:p w14:paraId="689D2611" w14:textId="77777777" w:rsidR="004F4813" w:rsidRDefault="004F4813" w:rsidP="004F4813">
      <w:pPr>
        <w:pStyle w:val="PL"/>
      </w:pPr>
      <w:r>
        <w:t xml:space="preserve">        - </w:t>
      </w:r>
      <w:r w:rsidRPr="008B1C02">
        <w:t>af</w:t>
      </w:r>
      <w:r>
        <w:t>Trans</w:t>
      </w:r>
      <w:r w:rsidRPr="008B1C02">
        <w:t>Id</w:t>
      </w:r>
    </w:p>
    <w:p w14:paraId="6FCA3A4E" w14:textId="77777777" w:rsidR="004F4813" w:rsidRDefault="004F4813" w:rsidP="004F4813">
      <w:pPr>
        <w:pStyle w:val="PL"/>
      </w:pPr>
    </w:p>
    <w:p w14:paraId="3C2BC443" w14:textId="77777777" w:rsidR="004F4813" w:rsidRPr="008B1C02" w:rsidRDefault="004F4813" w:rsidP="004F4813">
      <w:pPr>
        <w:pStyle w:val="PL"/>
      </w:pPr>
      <w:r w:rsidRPr="008B1C02">
        <w:t xml:space="preserve">    </w:t>
      </w:r>
      <w:r>
        <w:t>Command</w:t>
      </w:r>
      <w:r w:rsidRPr="008B1C02">
        <w:t>Req:</w:t>
      </w:r>
    </w:p>
    <w:p w14:paraId="761516FA" w14:textId="77777777" w:rsidR="004F4813" w:rsidRPr="008B1C02" w:rsidRDefault="004F4813" w:rsidP="004F4813">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221F7074" w14:textId="77777777" w:rsidR="004F4813" w:rsidRPr="008B1C02" w:rsidRDefault="004F4813" w:rsidP="004F4813">
      <w:pPr>
        <w:pStyle w:val="PL"/>
      </w:pPr>
      <w:r w:rsidRPr="008B1C02">
        <w:t xml:space="preserve">      type: object</w:t>
      </w:r>
    </w:p>
    <w:p w14:paraId="2B29E0E4" w14:textId="77777777" w:rsidR="004F4813" w:rsidRPr="008B1C02" w:rsidRDefault="004F4813" w:rsidP="004F4813">
      <w:pPr>
        <w:pStyle w:val="PL"/>
      </w:pPr>
      <w:r w:rsidRPr="008B1C02">
        <w:t xml:space="preserve">      properties:</w:t>
      </w:r>
    </w:p>
    <w:p w14:paraId="00A56100" w14:textId="77777777" w:rsidR="004F4813" w:rsidRDefault="004F4813" w:rsidP="004F4813">
      <w:pPr>
        <w:pStyle w:val="PL"/>
      </w:pPr>
      <w:r>
        <w:t xml:space="preserve">        </w:t>
      </w:r>
      <w:r w:rsidRPr="008B1C02">
        <w:t>afId</w:t>
      </w:r>
      <w:r>
        <w:t>:</w:t>
      </w:r>
    </w:p>
    <w:p w14:paraId="6386EC21" w14:textId="77777777" w:rsidR="004F4813" w:rsidRDefault="004F4813" w:rsidP="004F4813">
      <w:pPr>
        <w:pStyle w:val="PL"/>
      </w:pPr>
      <w:r>
        <w:t xml:space="preserve">          type: string</w:t>
      </w:r>
    </w:p>
    <w:p w14:paraId="4A1D917E" w14:textId="77777777" w:rsidR="004F4813" w:rsidRPr="008B1C02" w:rsidRDefault="004F4813" w:rsidP="004F4813">
      <w:pPr>
        <w:pStyle w:val="PL"/>
      </w:pPr>
      <w:r w:rsidRPr="008B1C02">
        <w:t xml:space="preserve">        </w:t>
      </w:r>
      <w:r>
        <w:t>commandType</w:t>
      </w:r>
      <w:r w:rsidRPr="008B1C02">
        <w:t>:</w:t>
      </w:r>
    </w:p>
    <w:p w14:paraId="6B637C77" w14:textId="77777777" w:rsidR="004F4813" w:rsidRPr="008B1C02" w:rsidRDefault="004F4813" w:rsidP="004F4813">
      <w:pPr>
        <w:pStyle w:val="PL"/>
      </w:pPr>
      <w:r w:rsidRPr="008B1C02">
        <w:t xml:space="preserve">          $ref: '#/components/schemas/</w:t>
      </w:r>
      <w:r>
        <w:t>CommandType</w:t>
      </w:r>
      <w:r w:rsidRPr="008B1C02">
        <w:t>'</w:t>
      </w:r>
    </w:p>
    <w:p w14:paraId="62AADE6F" w14:textId="77777777" w:rsidR="004F4813" w:rsidRPr="008B1C02" w:rsidRDefault="004F4813" w:rsidP="004F4813">
      <w:pPr>
        <w:pStyle w:val="PL"/>
      </w:pPr>
      <w:r w:rsidRPr="008B1C02">
        <w:t xml:space="preserve">        </w:t>
      </w:r>
      <w:r>
        <w:t>numDevices</w:t>
      </w:r>
      <w:r w:rsidRPr="008B1C02">
        <w:t>:</w:t>
      </w:r>
    </w:p>
    <w:p w14:paraId="5024363E" w14:textId="77777777" w:rsidR="004F4813" w:rsidRPr="008B1C02" w:rsidRDefault="004F4813" w:rsidP="004F4813">
      <w:pPr>
        <w:pStyle w:val="PL"/>
      </w:pPr>
      <w:r w:rsidRPr="008B1C02">
        <w:t xml:space="preserve">          $ref: 'TS29571_CommonData.yaml#/components/schemas/</w:t>
      </w:r>
      <w:r>
        <w:t>Uinteger</w:t>
      </w:r>
      <w:r w:rsidRPr="008B1C02">
        <w:t>'</w:t>
      </w:r>
    </w:p>
    <w:p w14:paraId="1841D446" w14:textId="77777777" w:rsidR="004F4813" w:rsidRPr="008B1C02" w:rsidRDefault="004F4813" w:rsidP="004F4813">
      <w:pPr>
        <w:pStyle w:val="PL"/>
      </w:pPr>
      <w:r w:rsidRPr="008B1C02">
        <w:t xml:space="preserve">        </w:t>
      </w:r>
      <w:r>
        <w:t>dataSize</w:t>
      </w:r>
      <w:r w:rsidRPr="008B1C02">
        <w:t>:</w:t>
      </w:r>
    </w:p>
    <w:p w14:paraId="30793C8D" w14:textId="77777777" w:rsidR="004F4813" w:rsidRPr="008B1C02" w:rsidRDefault="004F4813" w:rsidP="004F4813">
      <w:pPr>
        <w:pStyle w:val="PL"/>
      </w:pPr>
      <w:r w:rsidRPr="008B1C02">
        <w:t xml:space="preserve">          $ref: 'TS29571_CommonData.yaml#/components/schemas/</w:t>
      </w:r>
      <w:r>
        <w:t>Uinteger</w:t>
      </w:r>
      <w:r w:rsidRPr="008B1C02">
        <w:t>'</w:t>
      </w:r>
    </w:p>
    <w:p w14:paraId="3614ACC3" w14:textId="77777777" w:rsidR="004F4813" w:rsidRPr="008B1C02" w:rsidRDefault="004F4813" w:rsidP="004F4813">
      <w:pPr>
        <w:pStyle w:val="PL"/>
      </w:pPr>
      <w:r w:rsidRPr="008B1C02">
        <w:t xml:space="preserve">        </w:t>
      </w:r>
      <w:r>
        <w:t>notifUri</w:t>
      </w:r>
      <w:r w:rsidRPr="008B1C02">
        <w:t>:</w:t>
      </w:r>
    </w:p>
    <w:p w14:paraId="52348FE0" w14:textId="77777777" w:rsidR="004F4813" w:rsidRPr="008B1C02" w:rsidRDefault="004F4813" w:rsidP="004F4813">
      <w:pPr>
        <w:pStyle w:val="PL"/>
      </w:pPr>
      <w:r w:rsidRPr="008B1C02">
        <w:t xml:space="preserve">          $ref: 'TS29</w:t>
      </w:r>
      <w:r>
        <w:t>122</w:t>
      </w:r>
      <w:r w:rsidRPr="008B1C02">
        <w:t>_CommonData.yaml#/components/schemas/</w:t>
      </w:r>
      <w:r>
        <w:t>Uri</w:t>
      </w:r>
      <w:r w:rsidRPr="008B1C02">
        <w:t>'</w:t>
      </w:r>
    </w:p>
    <w:p w14:paraId="458078D0" w14:textId="77777777" w:rsidR="004F4813" w:rsidRDefault="004F4813" w:rsidP="004F4813">
      <w:pPr>
        <w:pStyle w:val="PL"/>
      </w:pPr>
      <w:r>
        <w:t xml:space="preserve">        </w:t>
      </w:r>
      <w:r>
        <w:rPr>
          <w:lang w:eastAsia="zh-CN"/>
        </w:rPr>
        <w:t>suppFeat</w:t>
      </w:r>
      <w:r>
        <w:t>:</w:t>
      </w:r>
    </w:p>
    <w:p w14:paraId="6CA7A7BD" w14:textId="77777777" w:rsidR="004F4813" w:rsidRDefault="004F4813" w:rsidP="004F4813">
      <w:pPr>
        <w:pStyle w:val="PL"/>
      </w:pPr>
      <w:r>
        <w:t xml:space="preserve">          $ref: 'TS29571_CommonData.yaml#/components/schemas/</w:t>
      </w:r>
      <w:r>
        <w:rPr>
          <w:lang w:eastAsia="zh-CN"/>
        </w:rPr>
        <w:t>SupportedFeatures</w:t>
      </w:r>
      <w:r>
        <w:t>'</w:t>
      </w:r>
    </w:p>
    <w:p w14:paraId="76DAF83D" w14:textId="77777777" w:rsidR="004F4813" w:rsidRPr="008B1C02" w:rsidRDefault="004F4813" w:rsidP="004F4813">
      <w:pPr>
        <w:pStyle w:val="PL"/>
      </w:pPr>
      <w:r w:rsidRPr="008B1C02">
        <w:t xml:space="preserve">      required:</w:t>
      </w:r>
    </w:p>
    <w:p w14:paraId="497242A8" w14:textId="77777777" w:rsidR="004F4813" w:rsidRDefault="004F4813" w:rsidP="004F4813">
      <w:pPr>
        <w:pStyle w:val="PL"/>
      </w:pPr>
      <w:r>
        <w:lastRenderedPageBreak/>
        <w:t xml:space="preserve">        - </w:t>
      </w:r>
      <w:r w:rsidRPr="008B1C02">
        <w:t>afId</w:t>
      </w:r>
    </w:p>
    <w:p w14:paraId="3F7402AB" w14:textId="77777777" w:rsidR="004F4813" w:rsidRDefault="004F4813" w:rsidP="004F4813">
      <w:pPr>
        <w:pStyle w:val="PL"/>
      </w:pPr>
      <w:r>
        <w:t xml:space="preserve">        - commandType</w:t>
      </w:r>
    </w:p>
    <w:p w14:paraId="60973994" w14:textId="77777777" w:rsidR="004F4813" w:rsidRDefault="004F4813" w:rsidP="004F4813">
      <w:pPr>
        <w:pStyle w:val="PL"/>
      </w:pPr>
      <w:r>
        <w:t xml:space="preserve">        - notifUri</w:t>
      </w:r>
    </w:p>
    <w:p w14:paraId="2488CC57" w14:textId="77777777" w:rsidR="004F4813" w:rsidRDefault="004F4813" w:rsidP="004F4813">
      <w:pPr>
        <w:pStyle w:val="PL"/>
      </w:pPr>
    </w:p>
    <w:p w14:paraId="2F13FCD3" w14:textId="77777777" w:rsidR="004F4813" w:rsidRDefault="004F4813" w:rsidP="004F4813">
      <w:pPr>
        <w:pStyle w:val="PL"/>
      </w:pPr>
      <w:r>
        <w:t xml:space="preserve">    Command</w:t>
      </w:r>
      <w:r w:rsidRPr="008B1C02">
        <w:t>Re</w:t>
      </w:r>
      <w:r>
        <w:t>sp:</w:t>
      </w:r>
    </w:p>
    <w:p w14:paraId="2CD6EE9D" w14:textId="77777777" w:rsidR="004F4813" w:rsidRPr="008B1C02" w:rsidRDefault="004F4813" w:rsidP="004F4813">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4C8CCD35" w14:textId="77777777" w:rsidR="004F4813" w:rsidRDefault="004F4813" w:rsidP="004F4813">
      <w:pPr>
        <w:pStyle w:val="PL"/>
      </w:pPr>
      <w:r>
        <w:t xml:space="preserve">      type: object</w:t>
      </w:r>
    </w:p>
    <w:p w14:paraId="50A951BB" w14:textId="77777777" w:rsidR="004F4813" w:rsidRDefault="004F4813" w:rsidP="004F4813">
      <w:pPr>
        <w:pStyle w:val="PL"/>
      </w:pPr>
      <w:r>
        <w:t xml:space="preserve">      properties:</w:t>
      </w:r>
    </w:p>
    <w:p w14:paraId="0AB146DB" w14:textId="77777777" w:rsidR="004F4813" w:rsidRDefault="004F4813" w:rsidP="004F4813">
      <w:pPr>
        <w:pStyle w:val="PL"/>
      </w:pPr>
      <w:r>
        <w:t xml:space="preserve">        </w:t>
      </w:r>
      <w:r w:rsidRPr="008B1C02">
        <w:t>af</w:t>
      </w:r>
      <w:r>
        <w:t>Trans</w:t>
      </w:r>
      <w:r w:rsidRPr="008B1C02">
        <w:t>Id</w:t>
      </w:r>
      <w:r>
        <w:t>:</w:t>
      </w:r>
    </w:p>
    <w:p w14:paraId="4DF803D1" w14:textId="77777777" w:rsidR="004F4813" w:rsidRDefault="004F4813" w:rsidP="004F4813">
      <w:pPr>
        <w:pStyle w:val="PL"/>
      </w:pPr>
      <w:r>
        <w:t xml:space="preserve">          type: string</w:t>
      </w:r>
    </w:p>
    <w:p w14:paraId="3EB754F9" w14:textId="77777777" w:rsidR="004F4813" w:rsidRDefault="004F4813" w:rsidP="004F4813">
      <w:pPr>
        <w:pStyle w:val="PL"/>
      </w:pPr>
      <w:r>
        <w:t xml:space="preserve">        </w:t>
      </w:r>
      <w:r>
        <w:rPr>
          <w:lang w:eastAsia="zh-CN"/>
        </w:rPr>
        <w:t>suppFeat</w:t>
      </w:r>
      <w:r>
        <w:t>:</w:t>
      </w:r>
    </w:p>
    <w:p w14:paraId="1A43AB74" w14:textId="77777777" w:rsidR="004F4813" w:rsidRDefault="004F4813" w:rsidP="004F4813">
      <w:pPr>
        <w:pStyle w:val="PL"/>
      </w:pPr>
      <w:r>
        <w:t xml:space="preserve">          $ref: 'TS29571_CommonData.yaml#/components/schemas/</w:t>
      </w:r>
      <w:r>
        <w:rPr>
          <w:lang w:eastAsia="zh-CN"/>
        </w:rPr>
        <w:t>SupportedFeatures</w:t>
      </w:r>
      <w:r>
        <w:t>'</w:t>
      </w:r>
    </w:p>
    <w:p w14:paraId="31153032" w14:textId="77777777" w:rsidR="004F4813" w:rsidRPr="008B1C02" w:rsidRDefault="004F4813" w:rsidP="004F4813">
      <w:pPr>
        <w:pStyle w:val="PL"/>
      </w:pPr>
      <w:r w:rsidRPr="008B1C02">
        <w:t xml:space="preserve">      required:</w:t>
      </w:r>
    </w:p>
    <w:p w14:paraId="14E6CAB4" w14:textId="77777777" w:rsidR="004F4813" w:rsidRDefault="004F4813" w:rsidP="004F4813">
      <w:pPr>
        <w:pStyle w:val="PL"/>
      </w:pPr>
      <w:r>
        <w:t xml:space="preserve">        - </w:t>
      </w:r>
      <w:r w:rsidRPr="008B1C02">
        <w:t>af</w:t>
      </w:r>
      <w:r>
        <w:t>Trans</w:t>
      </w:r>
      <w:r w:rsidRPr="008B1C02">
        <w:t>Id</w:t>
      </w:r>
    </w:p>
    <w:p w14:paraId="74FB1B60" w14:textId="77777777" w:rsidR="004F4813" w:rsidRDefault="004F4813" w:rsidP="004F4813">
      <w:pPr>
        <w:pStyle w:val="PL"/>
      </w:pPr>
    </w:p>
    <w:p w14:paraId="605636B9" w14:textId="77777777" w:rsidR="004F4813" w:rsidRDefault="004F4813" w:rsidP="004F4813">
      <w:pPr>
        <w:pStyle w:val="PL"/>
      </w:pPr>
      <w:r>
        <w:t xml:space="preserve">    AIoT</w:t>
      </w:r>
      <w:r w:rsidRPr="007C0004">
        <w:t>Notif</w:t>
      </w:r>
      <w:r>
        <w:t>:</w:t>
      </w:r>
    </w:p>
    <w:p w14:paraId="667E32FE" w14:textId="77777777" w:rsidR="004F4813" w:rsidRPr="008B1C02" w:rsidRDefault="004F4813" w:rsidP="004F4813">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127727AC" w14:textId="77777777" w:rsidR="004F4813" w:rsidRDefault="004F4813" w:rsidP="004F4813">
      <w:pPr>
        <w:pStyle w:val="PL"/>
      </w:pPr>
      <w:r>
        <w:t xml:space="preserve">      type: object</w:t>
      </w:r>
    </w:p>
    <w:p w14:paraId="0039AC75" w14:textId="77777777" w:rsidR="004F4813" w:rsidRDefault="004F4813" w:rsidP="004F4813">
      <w:pPr>
        <w:pStyle w:val="PL"/>
      </w:pPr>
      <w:r>
        <w:t xml:space="preserve">      properties:</w:t>
      </w:r>
    </w:p>
    <w:p w14:paraId="3F99B61B" w14:textId="77777777" w:rsidR="004F4813" w:rsidRDefault="004F4813" w:rsidP="004F4813">
      <w:pPr>
        <w:pStyle w:val="PL"/>
      </w:pPr>
      <w:r>
        <w:t xml:space="preserve">        </w:t>
      </w:r>
      <w:r w:rsidRPr="008B1C02">
        <w:t>af</w:t>
      </w:r>
      <w:r>
        <w:t>Trans</w:t>
      </w:r>
      <w:r w:rsidRPr="008B1C02">
        <w:t>Id</w:t>
      </w:r>
      <w:r>
        <w:t>:</w:t>
      </w:r>
    </w:p>
    <w:p w14:paraId="06EC0D18" w14:textId="77777777" w:rsidR="004F4813" w:rsidRDefault="004F4813" w:rsidP="004F4813">
      <w:pPr>
        <w:pStyle w:val="PL"/>
      </w:pPr>
      <w:r>
        <w:t xml:space="preserve">          type: string</w:t>
      </w:r>
    </w:p>
    <w:p w14:paraId="28BF0712" w14:textId="77777777" w:rsidR="004F4813" w:rsidRDefault="004F4813" w:rsidP="004F4813">
      <w:pPr>
        <w:pStyle w:val="PL"/>
      </w:pPr>
      <w:r>
        <w:t xml:space="preserve">        </w:t>
      </w:r>
      <w:r>
        <w:rPr>
          <w:lang w:eastAsia="zh-CN"/>
        </w:rPr>
        <w:t>suppFeat</w:t>
      </w:r>
      <w:r>
        <w:t>:</w:t>
      </w:r>
    </w:p>
    <w:p w14:paraId="437EFD9A" w14:textId="77777777" w:rsidR="004F4813" w:rsidRDefault="004F4813" w:rsidP="004F4813">
      <w:pPr>
        <w:pStyle w:val="PL"/>
      </w:pPr>
      <w:r>
        <w:t xml:space="preserve">          $ref: 'TS29571_CommonData.yaml#/components/schemas/</w:t>
      </w:r>
      <w:r>
        <w:rPr>
          <w:lang w:eastAsia="zh-CN"/>
        </w:rPr>
        <w:t>SupportedFeatures</w:t>
      </w:r>
      <w:r>
        <w:t>'</w:t>
      </w:r>
    </w:p>
    <w:p w14:paraId="79D3E265" w14:textId="77777777" w:rsidR="004F4813" w:rsidRPr="008B1C02" w:rsidRDefault="004F4813" w:rsidP="004F4813">
      <w:pPr>
        <w:pStyle w:val="PL"/>
      </w:pPr>
      <w:r w:rsidRPr="008B1C02">
        <w:t xml:space="preserve">      required:</w:t>
      </w:r>
    </w:p>
    <w:p w14:paraId="50A13AA5" w14:textId="77777777" w:rsidR="004F4813" w:rsidRDefault="004F4813" w:rsidP="004F4813">
      <w:pPr>
        <w:pStyle w:val="PL"/>
      </w:pPr>
      <w:r>
        <w:t xml:space="preserve">        - </w:t>
      </w:r>
      <w:r w:rsidRPr="008B1C02">
        <w:t>af</w:t>
      </w:r>
      <w:r>
        <w:t>Trans</w:t>
      </w:r>
      <w:r w:rsidRPr="008B1C02">
        <w:t>Id</w:t>
      </w:r>
    </w:p>
    <w:p w14:paraId="5453B2D1" w14:textId="77777777" w:rsidR="004F4813" w:rsidRDefault="004F4813" w:rsidP="004F4813">
      <w:pPr>
        <w:pStyle w:val="PL"/>
      </w:pPr>
    </w:p>
    <w:p w14:paraId="29FFE4D4" w14:textId="77777777" w:rsidR="004F4813" w:rsidRDefault="004F4813" w:rsidP="004F4813">
      <w:pPr>
        <w:pStyle w:val="PL"/>
      </w:pPr>
    </w:p>
    <w:p w14:paraId="58FA57E1" w14:textId="77777777" w:rsidR="004F4813" w:rsidRDefault="004F4813" w:rsidP="004F4813">
      <w:pPr>
        <w:pStyle w:val="PL"/>
      </w:pPr>
      <w:r>
        <w:t>#</w:t>
      </w:r>
    </w:p>
    <w:p w14:paraId="170A3BCA" w14:textId="77777777" w:rsidR="004F4813" w:rsidRDefault="004F4813" w:rsidP="004F4813">
      <w:pPr>
        <w:pStyle w:val="PL"/>
      </w:pPr>
      <w:r>
        <w:t># SIMPLE DATA TYPES</w:t>
      </w:r>
    </w:p>
    <w:p w14:paraId="7EA4812E" w14:textId="77777777" w:rsidR="004F4813" w:rsidRDefault="004F4813" w:rsidP="004F4813">
      <w:pPr>
        <w:pStyle w:val="PL"/>
      </w:pPr>
      <w:r>
        <w:t>#</w:t>
      </w:r>
    </w:p>
    <w:p w14:paraId="07FCC8E3" w14:textId="77777777" w:rsidR="004F4813" w:rsidRDefault="004F4813" w:rsidP="004F4813">
      <w:pPr>
        <w:pStyle w:val="PL"/>
      </w:pPr>
    </w:p>
    <w:p w14:paraId="07B353A8" w14:textId="77777777" w:rsidR="004F4813" w:rsidRDefault="004F4813" w:rsidP="004F4813">
      <w:pPr>
        <w:pStyle w:val="PL"/>
      </w:pPr>
      <w:r>
        <w:t>#</w:t>
      </w:r>
    </w:p>
    <w:p w14:paraId="059D0770" w14:textId="77777777" w:rsidR="004F4813" w:rsidRDefault="004F4813" w:rsidP="004F4813">
      <w:pPr>
        <w:pStyle w:val="PL"/>
      </w:pPr>
      <w:r>
        <w:t># ENUMERATIONS</w:t>
      </w:r>
    </w:p>
    <w:p w14:paraId="7432F806" w14:textId="77777777" w:rsidR="004F4813" w:rsidRDefault="004F4813" w:rsidP="004F4813">
      <w:pPr>
        <w:pStyle w:val="PL"/>
      </w:pPr>
      <w:r>
        <w:t>#</w:t>
      </w:r>
    </w:p>
    <w:p w14:paraId="6262020D" w14:textId="77777777" w:rsidR="004F4813" w:rsidRDefault="004F4813" w:rsidP="004F4813">
      <w:pPr>
        <w:pStyle w:val="PL"/>
      </w:pPr>
    </w:p>
    <w:p w14:paraId="64F5A0EF" w14:textId="77777777" w:rsidR="004F4813" w:rsidRDefault="004F4813" w:rsidP="004F4813">
      <w:pPr>
        <w:pStyle w:val="PL"/>
      </w:pPr>
      <w:r>
        <w:t xml:space="preserve">    CommandType:</w:t>
      </w:r>
    </w:p>
    <w:p w14:paraId="3E2BE676" w14:textId="77777777" w:rsidR="004F4813" w:rsidRDefault="004F4813" w:rsidP="004F4813">
      <w:pPr>
        <w:pStyle w:val="PL"/>
      </w:pPr>
      <w:r>
        <w:t xml:space="preserve">      anyOf:</w:t>
      </w:r>
    </w:p>
    <w:p w14:paraId="35351D73" w14:textId="77777777" w:rsidR="004F4813" w:rsidRDefault="004F4813" w:rsidP="004F4813">
      <w:pPr>
        <w:pStyle w:val="PL"/>
      </w:pPr>
      <w:r>
        <w:t xml:space="preserve">      - type: string</w:t>
      </w:r>
    </w:p>
    <w:p w14:paraId="51B7A3C9" w14:textId="77777777" w:rsidR="004F4813" w:rsidRDefault="004F4813" w:rsidP="004F4813">
      <w:pPr>
        <w:pStyle w:val="PL"/>
      </w:pPr>
      <w:r>
        <w:t xml:space="preserve">        enum:</w:t>
      </w:r>
    </w:p>
    <w:p w14:paraId="0D133C26" w14:textId="77777777" w:rsidR="004F4813" w:rsidRDefault="004F4813" w:rsidP="004F4813">
      <w:pPr>
        <w:pStyle w:val="PL"/>
      </w:pPr>
      <w:r>
        <w:t xml:space="preserve">          - READ</w:t>
      </w:r>
    </w:p>
    <w:p w14:paraId="35F74763" w14:textId="77777777" w:rsidR="004F4813" w:rsidRDefault="004F4813" w:rsidP="004F4813">
      <w:pPr>
        <w:pStyle w:val="PL"/>
      </w:pPr>
      <w:r>
        <w:t xml:space="preserve">          - WRITE</w:t>
      </w:r>
    </w:p>
    <w:p w14:paraId="6A7A62AD" w14:textId="77777777" w:rsidR="004F4813" w:rsidRDefault="004F4813" w:rsidP="004F4813">
      <w:pPr>
        <w:pStyle w:val="PL"/>
      </w:pPr>
      <w:r>
        <w:t xml:space="preserve">          - PERMANENT_DISABLE</w:t>
      </w:r>
    </w:p>
    <w:p w14:paraId="74286C26" w14:textId="77777777" w:rsidR="004F4813" w:rsidRDefault="004F4813" w:rsidP="004F4813">
      <w:pPr>
        <w:pStyle w:val="PL"/>
      </w:pPr>
      <w:r>
        <w:t xml:space="preserve">      - type: string</w:t>
      </w:r>
    </w:p>
    <w:p w14:paraId="4DC9DDD2" w14:textId="77777777" w:rsidR="004F4813" w:rsidRDefault="004F4813" w:rsidP="004F4813">
      <w:pPr>
        <w:pStyle w:val="PL"/>
      </w:pPr>
      <w:r>
        <w:t xml:space="preserve">        description: &gt;</w:t>
      </w:r>
    </w:p>
    <w:p w14:paraId="544FB068" w14:textId="77777777" w:rsidR="004F4813" w:rsidRDefault="004F4813" w:rsidP="004F4813">
      <w:pPr>
        <w:pStyle w:val="PL"/>
      </w:pPr>
      <w:r>
        <w:t xml:space="preserve">          This string provides forward-compatibility with future extensions to the enumeration and</w:t>
      </w:r>
    </w:p>
    <w:p w14:paraId="102F6DEF" w14:textId="77777777" w:rsidR="004F4813" w:rsidRDefault="004F4813" w:rsidP="004F4813">
      <w:pPr>
        <w:pStyle w:val="PL"/>
      </w:pPr>
      <w:r>
        <w:t xml:space="preserve">          is not used to encode content defined in the present version of this API.</w:t>
      </w:r>
    </w:p>
    <w:p w14:paraId="06992FBC" w14:textId="77777777" w:rsidR="004F4813" w:rsidRDefault="004F4813" w:rsidP="004F4813">
      <w:pPr>
        <w:pStyle w:val="PL"/>
      </w:pPr>
      <w:r>
        <w:t xml:space="preserve">      description: |</w:t>
      </w:r>
    </w:p>
    <w:p w14:paraId="3DC904D5" w14:textId="77777777" w:rsidR="004F4813" w:rsidRDefault="004F4813" w:rsidP="004F4813">
      <w:pPr>
        <w:pStyle w:val="PL"/>
      </w:pPr>
      <w:r>
        <w:t xml:space="preserve">        Represents the type of AIoT command.  </w:t>
      </w:r>
    </w:p>
    <w:p w14:paraId="63CB286F" w14:textId="77777777" w:rsidR="004F4813" w:rsidRDefault="004F4813" w:rsidP="004F4813">
      <w:pPr>
        <w:pStyle w:val="PL"/>
      </w:pPr>
      <w:r>
        <w:t xml:space="preserve">        Possible values are:</w:t>
      </w:r>
    </w:p>
    <w:p w14:paraId="03DB07FD" w14:textId="77777777" w:rsidR="004F4813" w:rsidRDefault="004F4813" w:rsidP="004F4813">
      <w:pPr>
        <w:pStyle w:val="PL"/>
      </w:pPr>
      <w:r>
        <w:t xml:space="preserve">          - READ: </w:t>
      </w:r>
      <w:r>
        <w:rPr>
          <w:lang w:eastAsia="zh-CN"/>
        </w:rPr>
        <w:t xml:space="preserve">Indicates that </w:t>
      </w:r>
      <w:r>
        <w:t>the AIoT command is Read (i.e., retrieve information)</w:t>
      </w:r>
      <w:r w:rsidRPr="00571B6E">
        <w:t>.</w:t>
      </w:r>
    </w:p>
    <w:p w14:paraId="04CE2A57" w14:textId="77777777" w:rsidR="004F4813" w:rsidRDefault="004F4813" w:rsidP="004F4813">
      <w:pPr>
        <w:pStyle w:val="PL"/>
      </w:pPr>
      <w:r>
        <w:t xml:space="preserve">          - WRITE: </w:t>
      </w:r>
      <w:r>
        <w:rPr>
          <w:lang w:eastAsia="zh-CN"/>
        </w:rPr>
        <w:t xml:space="preserve">Indicates that </w:t>
      </w:r>
      <w:r>
        <w:t>the AIoT command is Write (i.e., provision information)</w:t>
      </w:r>
      <w:r w:rsidRPr="00571B6E">
        <w:t>.</w:t>
      </w:r>
    </w:p>
    <w:p w14:paraId="743AEC45" w14:textId="77777777" w:rsidR="004F4813" w:rsidRDefault="004F4813" w:rsidP="004F4813">
      <w:pPr>
        <w:pStyle w:val="PL"/>
        <w:rPr>
          <w:lang w:val="en-US" w:eastAsia="zh-CN"/>
        </w:rPr>
      </w:pPr>
      <w:r>
        <w:t xml:space="preserve">          - </w:t>
      </w:r>
      <w:bookmarkStart w:id="342" w:name="_Hlk193213534"/>
      <w:r>
        <w:t>PERMANENT_DISABLE</w:t>
      </w:r>
      <w:bookmarkEnd w:id="342"/>
      <w:r>
        <w:t xml:space="preserve">: </w:t>
      </w:r>
      <w:r>
        <w:rPr>
          <w:lang w:eastAsia="zh-CN"/>
        </w:rPr>
        <w:t xml:space="preserve">Indicates that </w:t>
      </w:r>
      <w:r>
        <w:t xml:space="preserve">the AIoT command is Permanent Disable (i.e., </w:t>
      </w:r>
      <w:r w:rsidRPr="00741597">
        <w:rPr>
          <w:lang w:val="en-US" w:eastAsia="zh-CN"/>
        </w:rPr>
        <w:t>disable</w:t>
      </w:r>
    </w:p>
    <w:p w14:paraId="13871AC4" w14:textId="77777777" w:rsidR="004F4813" w:rsidRDefault="004F4813" w:rsidP="004F4813">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411A82E1" w14:textId="77777777" w:rsidR="004F4813" w:rsidRDefault="004F4813" w:rsidP="004F4813">
      <w:pPr>
        <w:pStyle w:val="PL"/>
      </w:pPr>
    </w:p>
    <w:p w14:paraId="311BDBFD" w14:textId="77777777" w:rsidR="004F4813" w:rsidRDefault="004F4813" w:rsidP="004F4813">
      <w:pPr>
        <w:pStyle w:val="PL"/>
      </w:pPr>
      <w:r>
        <w:t>#</w:t>
      </w:r>
    </w:p>
    <w:p w14:paraId="14D3421E" w14:textId="77777777" w:rsidR="004F4813" w:rsidRDefault="004F4813" w:rsidP="004F4813">
      <w:pPr>
        <w:pStyle w:val="PL"/>
      </w:pPr>
      <w:r>
        <w:t># Data types describing alternative data types or combinations of data types</w:t>
      </w:r>
    </w:p>
    <w:p w14:paraId="079C3E23" w14:textId="77777777" w:rsidR="004F4813" w:rsidRDefault="004F4813" w:rsidP="004F4813">
      <w:pPr>
        <w:pStyle w:val="PL"/>
      </w:pPr>
      <w:r>
        <w:t>#</w:t>
      </w:r>
    </w:p>
    <w:p w14:paraId="100871E6" w14:textId="77777777" w:rsidR="004F4813" w:rsidRDefault="004F4813" w:rsidP="004F4813">
      <w:pPr>
        <w:pStyle w:val="PL"/>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commentRangeStart w:id="343"/>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2"/>
      <w:bookmarkEnd w:id="333"/>
      <w:commentRangeEnd w:id="343"/>
      <w:r w:rsidR="00B41338">
        <w:rPr>
          <w:rStyle w:val="CommentReference"/>
          <w:rFonts w:ascii="Times New Roman" w:hAnsi="Times New Roman"/>
        </w:rPr>
        <w:commentReference w:id="343"/>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lastRenderedPageBreak/>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lastRenderedPageBreak/>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C45D29" w14:paraId="70841A3C"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58177C74" w14:textId="4034C6E5" w:rsidR="00C45D29" w:rsidRDefault="00C45D29" w:rsidP="00C45D29">
            <w:pPr>
              <w:pStyle w:val="TAC"/>
              <w:keepNext w:val="0"/>
              <w:keepLines w:val="0"/>
              <w:rPr>
                <w:rFonts w:cs="Arial"/>
                <w:sz w:val="16"/>
                <w:szCs w:val="16"/>
              </w:rPr>
            </w:pPr>
            <w:bookmarkStart w:id="344" w:name="_GoBack" w:colFirst="0" w:colLast="8"/>
            <w:r>
              <w:rPr>
                <w:rFonts w:cs="Arial"/>
                <w:sz w:val="16"/>
                <w:szCs w:val="16"/>
              </w:rPr>
              <w:t>2025-0</w:t>
            </w:r>
            <w:r>
              <w:rPr>
                <w:rFonts w:cs="Arial"/>
                <w:sz w:val="16"/>
                <w:szCs w:val="16"/>
              </w:rPr>
              <w:t>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0E5E9C" w14:textId="13642E46" w:rsidR="00C45D29" w:rsidRDefault="00C45D29" w:rsidP="00C45D29">
            <w:pPr>
              <w:pStyle w:val="TAC"/>
              <w:keepNext w:val="0"/>
              <w:keepLines w:val="0"/>
              <w:rPr>
                <w:rFonts w:cs="Arial"/>
                <w:sz w:val="16"/>
                <w:szCs w:val="16"/>
              </w:rPr>
            </w:pPr>
            <w:r>
              <w:rPr>
                <w:rFonts w:cs="Arial"/>
                <w:sz w:val="16"/>
                <w:szCs w:val="16"/>
              </w:rPr>
              <w:t>CT#10</w:t>
            </w:r>
            <w:r>
              <w:rPr>
                <w:rFonts w:cs="Arial"/>
                <w:sz w:val="16"/>
                <w:szCs w:val="16"/>
              </w:rPr>
              <w:t>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5052CC" w14:textId="0202E151" w:rsidR="00C45D29" w:rsidRDefault="00C45D29" w:rsidP="00C45D29">
            <w:pPr>
              <w:pStyle w:val="TAC"/>
              <w:keepNext w:val="0"/>
              <w:keepLines w:val="0"/>
              <w:rPr>
                <w:rFonts w:cs="Arial"/>
                <w:sz w:val="16"/>
                <w:szCs w:val="16"/>
              </w:rPr>
            </w:pPr>
            <w:r>
              <w:rPr>
                <w:rFonts w:cs="Arial"/>
                <w:sz w:val="16"/>
                <w:szCs w:val="16"/>
              </w:rPr>
              <w:t>CP-25</w:t>
            </w:r>
            <w:r>
              <w:rPr>
                <w:rFonts w:cs="Arial"/>
                <w:sz w:val="16"/>
                <w:szCs w:val="16"/>
              </w:rPr>
              <w:t>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854AED" w14:textId="438A9F5E"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858CF" w14:textId="3810A2CE"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9400FF" w14:textId="71429884"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F723F6" w14:textId="22E1FE6F"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2B485E" w14:textId="10E8B0CC" w:rsidR="00C45D29" w:rsidRDefault="00C45D29" w:rsidP="00C45D29">
            <w:pPr>
              <w:pStyle w:val="TAC"/>
              <w:keepNext w:val="0"/>
              <w:keepLines w:val="0"/>
              <w:rPr>
                <w:sz w:val="16"/>
                <w:szCs w:val="16"/>
                <w:lang w:eastAsia="zh-CN"/>
              </w:rPr>
            </w:pPr>
            <w:r>
              <w:rPr>
                <w:sz w:val="16"/>
                <w:szCs w:val="16"/>
                <w:lang w:eastAsia="zh-CN"/>
              </w:rPr>
              <w:t>19.</w:t>
            </w:r>
            <w:r>
              <w:rPr>
                <w:sz w:val="16"/>
                <w:szCs w:val="16"/>
                <w:lang w:eastAsia="zh-CN"/>
              </w:rPr>
              <w:t>3</w:t>
            </w:r>
            <w:r>
              <w:rPr>
                <w:sz w:val="16"/>
                <w:szCs w:val="16"/>
                <w:lang w:eastAsia="zh-CN"/>
              </w:rPr>
              <w:t>.0</w:t>
            </w:r>
          </w:p>
        </w:tc>
      </w:tr>
      <w:tr w:rsidR="00C45D29" w14:paraId="2C09BF4A"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16EF52B4" w14:textId="798C7963"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44943C" w14:textId="1D19D702"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F7C1A0" w14:textId="035A2DF0"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CBEC78"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3B8D2A"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A3485E"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C1C43"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4EF37" w14:textId="35A10B3B" w:rsidR="00C45D29" w:rsidRDefault="00C45D29" w:rsidP="00C45D29">
            <w:pPr>
              <w:pStyle w:val="TAC"/>
              <w:keepNext w:val="0"/>
              <w:keepLines w:val="0"/>
              <w:rPr>
                <w:sz w:val="16"/>
                <w:szCs w:val="16"/>
                <w:lang w:eastAsia="zh-CN"/>
              </w:rPr>
            </w:pPr>
            <w:r>
              <w:rPr>
                <w:sz w:val="16"/>
                <w:szCs w:val="16"/>
                <w:lang w:eastAsia="zh-CN"/>
              </w:rPr>
              <w:t>19.3.0</w:t>
            </w:r>
          </w:p>
        </w:tc>
      </w:tr>
      <w:tr w:rsidR="00C45D29" w14:paraId="2A5DED35"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0CFC371A" w14:textId="7E38B55D"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AA348" w14:textId="6092B64E"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B6DBE5" w14:textId="7768C28C"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1EB8C1"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2B8C8"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977D18"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6AA2E"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DB83D9" w14:textId="08FC6A80" w:rsidR="00C45D29" w:rsidRDefault="00C45D29" w:rsidP="00C45D29">
            <w:pPr>
              <w:pStyle w:val="TAC"/>
              <w:keepNext w:val="0"/>
              <w:keepLines w:val="0"/>
              <w:rPr>
                <w:sz w:val="16"/>
                <w:szCs w:val="16"/>
                <w:lang w:eastAsia="zh-CN"/>
              </w:rPr>
            </w:pPr>
            <w:r>
              <w:rPr>
                <w:sz w:val="16"/>
                <w:szCs w:val="16"/>
                <w:lang w:eastAsia="zh-CN"/>
              </w:rPr>
              <w:t>19.3.0</w:t>
            </w:r>
          </w:p>
        </w:tc>
      </w:tr>
      <w:tr w:rsidR="00C45D29" w14:paraId="37A26AD9"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7061C7C4" w14:textId="568E6ADE"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39AF46" w14:textId="30A6B398"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06010C" w14:textId="0644AC1C"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630380"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8A0CAF"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155E7A"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D66469"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D6CDCF" w14:textId="138B5224" w:rsidR="00C45D29" w:rsidRDefault="00C45D29" w:rsidP="00C45D29">
            <w:pPr>
              <w:pStyle w:val="TAC"/>
              <w:keepNext w:val="0"/>
              <w:keepLines w:val="0"/>
              <w:rPr>
                <w:sz w:val="16"/>
                <w:szCs w:val="16"/>
                <w:lang w:eastAsia="zh-CN"/>
              </w:rPr>
            </w:pPr>
            <w:r>
              <w:rPr>
                <w:sz w:val="16"/>
                <w:szCs w:val="16"/>
                <w:lang w:eastAsia="zh-CN"/>
              </w:rPr>
              <w:t>19.3.0</w:t>
            </w:r>
          </w:p>
        </w:tc>
      </w:tr>
      <w:tr w:rsidR="00C45D29" w14:paraId="6F18BCE2"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6CE9C8D7" w14:textId="62DAE9BF"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E148" w14:textId="034626D9"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3166B2" w14:textId="354CF9DF"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3D5E7B"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5E67C7"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027FD"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CB07ED"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FBE1F9" w14:textId="651AABD7" w:rsidR="00C45D29" w:rsidRDefault="00C45D29" w:rsidP="00C45D29">
            <w:pPr>
              <w:pStyle w:val="TAC"/>
              <w:keepNext w:val="0"/>
              <w:keepLines w:val="0"/>
              <w:rPr>
                <w:sz w:val="16"/>
                <w:szCs w:val="16"/>
                <w:lang w:eastAsia="zh-CN"/>
              </w:rPr>
            </w:pPr>
            <w:r>
              <w:rPr>
                <w:sz w:val="16"/>
                <w:szCs w:val="16"/>
                <w:lang w:eastAsia="zh-CN"/>
              </w:rPr>
              <w:t>19.3.0</w:t>
            </w:r>
          </w:p>
        </w:tc>
      </w:tr>
      <w:tr w:rsidR="00C45D29" w14:paraId="3230B998"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2313297B" w14:textId="4B3F410E"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B256E" w14:textId="54AF89C8"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47CD51" w14:textId="6D45935F"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9C8CE4"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D5F951"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A873E"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B3483E"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E72986" w14:textId="21339BEC" w:rsidR="00C45D29" w:rsidRDefault="00C45D29" w:rsidP="00C45D29">
            <w:pPr>
              <w:pStyle w:val="TAC"/>
              <w:keepNext w:val="0"/>
              <w:keepLines w:val="0"/>
              <w:rPr>
                <w:sz w:val="16"/>
                <w:szCs w:val="16"/>
                <w:lang w:eastAsia="zh-CN"/>
              </w:rPr>
            </w:pPr>
            <w:r>
              <w:rPr>
                <w:sz w:val="16"/>
                <w:szCs w:val="16"/>
                <w:lang w:eastAsia="zh-CN"/>
              </w:rPr>
              <w:t>19.3.0</w:t>
            </w:r>
          </w:p>
        </w:tc>
      </w:tr>
      <w:tr w:rsidR="00C45D29" w14:paraId="0DF13821"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124CD3BD" w14:textId="53F182AD"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63B322" w14:textId="732F0DCC"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DBDF0B" w14:textId="6F313AFA"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086B9B"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50581"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10ACB"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87DAED"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66D05" w14:textId="4EB06A00" w:rsidR="00C45D29" w:rsidRDefault="00C45D29" w:rsidP="00C45D29">
            <w:pPr>
              <w:pStyle w:val="TAC"/>
              <w:keepNext w:val="0"/>
              <w:keepLines w:val="0"/>
              <w:rPr>
                <w:sz w:val="16"/>
                <w:szCs w:val="16"/>
                <w:lang w:eastAsia="zh-CN"/>
              </w:rPr>
            </w:pPr>
            <w:r>
              <w:rPr>
                <w:sz w:val="16"/>
                <w:szCs w:val="16"/>
                <w:lang w:eastAsia="zh-CN"/>
              </w:rPr>
              <w:t>19.3.0</w:t>
            </w:r>
          </w:p>
        </w:tc>
      </w:tr>
      <w:tr w:rsidR="00C45D29" w14:paraId="76069FB8"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7A02FF42" w14:textId="60DF7277"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78CCC" w14:textId="773731B8"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B157D6" w14:textId="1B7B4EAA"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836B88"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1227C"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54E655"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152B50"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2B6D23" w14:textId="64859C1C" w:rsidR="00C45D29" w:rsidRDefault="00C45D29" w:rsidP="00C45D29">
            <w:pPr>
              <w:pStyle w:val="TAC"/>
              <w:keepNext w:val="0"/>
              <w:keepLines w:val="0"/>
              <w:rPr>
                <w:sz w:val="16"/>
                <w:szCs w:val="16"/>
                <w:lang w:eastAsia="zh-CN"/>
              </w:rPr>
            </w:pPr>
            <w:r>
              <w:rPr>
                <w:sz w:val="16"/>
                <w:szCs w:val="16"/>
                <w:lang w:eastAsia="zh-CN"/>
              </w:rPr>
              <w:t>19.3.0</w:t>
            </w:r>
          </w:p>
        </w:tc>
      </w:tr>
      <w:tr w:rsidR="00C45D29" w14:paraId="7B905DD8"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1689129F" w14:textId="74C2BB88"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2120" w14:textId="6DA136AE"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F876A" w14:textId="5CBBAF2A"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ACF96"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2AA4C7"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046B9"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61EA5"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26818" w14:textId="273BC523" w:rsidR="00C45D29" w:rsidRDefault="00C45D29" w:rsidP="00C45D29">
            <w:pPr>
              <w:pStyle w:val="TAC"/>
              <w:keepNext w:val="0"/>
              <w:keepLines w:val="0"/>
              <w:rPr>
                <w:sz w:val="16"/>
                <w:szCs w:val="16"/>
                <w:lang w:eastAsia="zh-CN"/>
              </w:rPr>
            </w:pPr>
            <w:r>
              <w:rPr>
                <w:sz w:val="16"/>
                <w:szCs w:val="16"/>
                <w:lang w:eastAsia="zh-CN"/>
              </w:rPr>
              <w:t>19.3.0</w:t>
            </w:r>
          </w:p>
        </w:tc>
      </w:tr>
      <w:tr w:rsidR="00C45D29" w14:paraId="5CF84117"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6C6D34DB" w14:textId="3B069240"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91AC79" w14:textId="0625867B"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925B9F" w14:textId="68A4DF5E"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1CF69"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0EB127"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F2658"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5EDD81"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4680B" w14:textId="181A0C51" w:rsidR="00C45D29" w:rsidRDefault="00C45D29" w:rsidP="00C45D29">
            <w:pPr>
              <w:pStyle w:val="TAC"/>
              <w:keepNext w:val="0"/>
              <w:keepLines w:val="0"/>
              <w:rPr>
                <w:sz w:val="16"/>
                <w:szCs w:val="16"/>
                <w:lang w:eastAsia="zh-CN"/>
              </w:rPr>
            </w:pPr>
            <w:r>
              <w:rPr>
                <w:sz w:val="16"/>
                <w:szCs w:val="16"/>
                <w:lang w:eastAsia="zh-CN"/>
              </w:rPr>
              <w:t>19.3.0</w:t>
            </w:r>
          </w:p>
        </w:tc>
      </w:tr>
      <w:tr w:rsidR="00C45D29" w14:paraId="6DB2FF45"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3AE5FA0E" w14:textId="3A5739DF"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B7BD" w14:textId="3F53ED90"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B3A088" w14:textId="11CD8714"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225734"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8188A"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25E3F"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F650F4"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8C9814" w14:textId="14C3D4F9" w:rsidR="00C45D29" w:rsidRDefault="00C45D29" w:rsidP="00C45D29">
            <w:pPr>
              <w:pStyle w:val="TAC"/>
              <w:keepNext w:val="0"/>
              <w:keepLines w:val="0"/>
              <w:rPr>
                <w:sz w:val="16"/>
                <w:szCs w:val="16"/>
                <w:lang w:eastAsia="zh-CN"/>
              </w:rPr>
            </w:pPr>
            <w:r>
              <w:rPr>
                <w:sz w:val="16"/>
                <w:szCs w:val="16"/>
                <w:lang w:eastAsia="zh-CN"/>
              </w:rPr>
              <w:t>19.3.0</w:t>
            </w:r>
          </w:p>
        </w:tc>
      </w:tr>
      <w:tr w:rsidR="00C45D29" w14:paraId="5E932386"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06F7E944" w14:textId="37CE0B9B"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BC7818" w14:textId="76A00728"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5818DF" w14:textId="743F7F2A"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E912"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002B03"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ED2E7"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DC654"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5E5943" w14:textId="42FE755B" w:rsidR="00C45D29" w:rsidRDefault="00C45D29" w:rsidP="00C45D29">
            <w:pPr>
              <w:pStyle w:val="TAC"/>
              <w:keepNext w:val="0"/>
              <w:keepLines w:val="0"/>
              <w:rPr>
                <w:sz w:val="16"/>
                <w:szCs w:val="16"/>
                <w:lang w:eastAsia="zh-CN"/>
              </w:rPr>
            </w:pPr>
            <w:r>
              <w:rPr>
                <w:sz w:val="16"/>
                <w:szCs w:val="16"/>
                <w:lang w:eastAsia="zh-CN"/>
              </w:rPr>
              <w:t>19.3.0</w:t>
            </w:r>
          </w:p>
        </w:tc>
      </w:tr>
      <w:tr w:rsidR="00C45D29" w14:paraId="604F9A9D"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4DC6B0C2" w14:textId="36E8EAB8"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77DD97" w14:textId="20815356"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7CBEE6" w14:textId="1C66D074"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B45D9D"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824A1"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21119"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F6D967"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F1EDC" w14:textId="2F57AD2F" w:rsidR="00C45D29" w:rsidRDefault="00C45D29" w:rsidP="00C45D29">
            <w:pPr>
              <w:pStyle w:val="TAC"/>
              <w:keepNext w:val="0"/>
              <w:keepLines w:val="0"/>
              <w:rPr>
                <w:sz w:val="16"/>
                <w:szCs w:val="16"/>
                <w:lang w:eastAsia="zh-CN"/>
              </w:rPr>
            </w:pPr>
            <w:r>
              <w:rPr>
                <w:sz w:val="16"/>
                <w:szCs w:val="16"/>
                <w:lang w:eastAsia="zh-CN"/>
              </w:rPr>
              <w:t>19.3.0</w:t>
            </w:r>
          </w:p>
        </w:tc>
      </w:tr>
      <w:tr w:rsidR="00C45D29" w14:paraId="2FCA21F5"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68EB57D1" w14:textId="519BC302"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4E483" w14:textId="5F9502E2"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0F4B89" w14:textId="729C8C2A"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D1875B"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29DEC"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B16E35"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DDAA50"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AEB5" w14:textId="7ABA0EF5" w:rsidR="00C45D29" w:rsidRDefault="00C45D29" w:rsidP="00C45D29">
            <w:pPr>
              <w:pStyle w:val="TAC"/>
              <w:keepNext w:val="0"/>
              <w:keepLines w:val="0"/>
              <w:rPr>
                <w:sz w:val="16"/>
                <w:szCs w:val="16"/>
                <w:lang w:eastAsia="zh-CN"/>
              </w:rPr>
            </w:pPr>
            <w:r>
              <w:rPr>
                <w:sz w:val="16"/>
                <w:szCs w:val="16"/>
                <w:lang w:eastAsia="zh-CN"/>
              </w:rPr>
              <w:t>19.3.0</w:t>
            </w:r>
          </w:p>
        </w:tc>
      </w:tr>
      <w:tr w:rsidR="00C45D29" w14:paraId="22761379"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7885836D" w14:textId="4EDCB5D4"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0FDB1E" w14:textId="0438645B"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5E4BE" w14:textId="026E9E7A"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51481"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607DA3"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0E22D"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B1E43C"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DD6CB" w14:textId="68C25043" w:rsidR="00C45D29" w:rsidRDefault="00C45D29" w:rsidP="00C45D29">
            <w:pPr>
              <w:pStyle w:val="TAC"/>
              <w:keepNext w:val="0"/>
              <w:keepLines w:val="0"/>
              <w:rPr>
                <w:sz w:val="16"/>
                <w:szCs w:val="16"/>
                <w:lang w:eastAsia="zh-CN"/>
              </w:rPr>
            </w:pPr>
            <w:r>
              <w:rPr>
                <w:sz w:val="16"/>
                <w:szCs w:val="16"/>
                <w:lang w:eastAsia="zh-CN"/>
              </w:rPr>
              <w:t>19.3.0</w:t>
            </w:r>
          </w:p>
        </w:tc>
      </w:tr>
      <w:tr w:rsidR="00C45D29" w14:paraId="52E2EC2B"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26D5C7D3" w14:textId="018DFF0D"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5FAC56" w14:textId="3F7E3EA2"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635268" w14:textId="6935AD6F"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5D40AB"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868E46"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0D0F6F"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1606D8"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114724" w14:textId="4B4B65CC" w:rsidR="00C45D29" w:rsidRDefault="00C45D29" w:rsidP="00C45D29">
            <w:pPr>
              <w:pStyle w:val="TAC"/>
              <w:keepNext w:val="0"/>
              <w:keepLines w:val="0"/>
              <w:rPr>
                <w:sz w:val="16"/>
                <w:szCs w:val="16"/>
                <w:lang w:eastAsia="zh-CN"/>
              </w:rPr>
            </w:pPr>
            <w:r>
              <w:rPr>
                <w:sz w:val="16"/>
                <w:szCs w:val="16"/>
                <w:lang w:eastAsia="zh-CN"/>
              </w:rPr>
              <w:t>19.3.0</w:t>
            </w:r>
          </w:p>
        </w:tc>
      </w:tr>
      <w:tr w:rsidR="00C45D29" w14:paraId="6A834BDB"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668B2162" w14:textId="268D2139"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C9ECC" w14:textId="0F404095"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4A4B1" w14:textId="2EFA4270"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1EF711"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90CB5"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696B2C"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4154B9"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BF99A" w14:textId="51D37FE7" w:rsidR="00C45D29" w:rsidRDefault="00C45D29" w:rsidP="00C45D29">
            <w:pPr>
              <w:pStyle w:val="TAC"/>
              <w:keepNext w:val="0"/>
              <w:keepLines w:val="0"/>
              <w:rPr>
                <w:sz w:val="16"/>
                <w:szCs w:val="16"/>
                <w:lang w:eastAsia="zh-CN"/>
              </w:rPr>
            </w:pPr>
            <w:r>
              <w:rPr>
                <w:sz w:val="16"/>
                <w:szCs w:val="16"/>
                <w:lang w:eastAsia="zh-CN"/>
              </w:rPr>
              <w:t>19.3.0</w:t>
            </w:r>
          </w:p>
        </w:tc>
      </w:tr>
      <w:tr w:rsidR="00C45D29" w14:paraId="733656DC"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4A01F244" w14:textId="39DEAA1E"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B7EF26" w14:textId="2E311BA3"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5E537A" w14:textId="2CFE14C8"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B564E3"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EC0BCB"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8D2E7B"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D0650"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281EE7" w14:textId="2A700AF5" w:rsidR="00C45D29" w:rsidRDefault="00C45D29" w:rsidP="00C45D29">
            <w:pPr>
              <w:pStyle w:val="TAC"/>
              <w:keepNext w:val="0"/>
              <w:keepLines w:val="0"/>
              <w:rPr>
                <w:sz w:val="16"/>
                <w:szCs w:val="16"/>
                <w:lang w:eastAsia="zh-CN"/>
              </w:rPr>
            </w:pPr>
            <w:r>
              <w:rPr>
                <w:sz w:val="16"/>
                <w:szCs w:val="16"/>
                <w:lang w:eastAsia="zh-CN"/>
              </w:rPr>
              <w:t>19.3.0</w:t>
            </w:r>
          </w:p>
        </w:tc>
      </w:tr>
      <w:tr w:rsidR="00C45D29" w14:paraId="63939466"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06AF390D" w14:textId="27612BBA"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2C5668" w14:textId="55D7466D"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FB8D7A" w14:textId="3EB5A4DB"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6F55EA"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3FCE9E"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E670B8"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7F1D49"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33637" w14:textId="5982368E" w:rsidR="00C45D29" w:rsidRDefault="00C45D29" w:rsidP="00C45D29">
            <w:pPr>
              <w:pStyle w:val="TAC"/>
              <w:keepNext w:val="0"/>
              <w:keepLines w:val="0"/>
              <w:rPr>
                <w:sz w:val="16"/>
                <w:szCs w:val="16"/>
                <w:lang w:eastAsia="zh-CN"/>
              </w:rPr>
            </w:pPr>
            <w:r>
              <w:rPr>
                <w:sz w:val="16"/>
                <w:szCs w:val="16"/>
                <w:lang w:eastAsia="zh-CN"/>
              </w:rPr>
              <w:t>19.3.0</w:t>
            </w:r>
          </w:p>
        </w:tc>
      </w:tr>
      <w:tr w:rsidR="00C45D29" w14:paraId="77CA902E"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2FB104A4" w14:textId="7373CCFC"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0BDD86" w14:textId="3C8BD2DD"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3E1E45" w14:textId="5B2530BD"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C0693"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34F025"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EDA4DE"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DAA1ED"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2F3A9" w14:textId="3CCBB54D" w:rsidR="00C45D29" w:rsidRDefault="00C45D29" w:rsidP="00C45D29">
            <w:pPr>
              <w:pStyle w:val="TAC"/>
              <w:keepNext w:val="0"/>
              <w:keepLines w:val="0"/>
              <w:rPr>
                <w:sz w:val="16"/>
                <w:szCs w:val="16"/>
                <w:lang w:eastAsia="zh-CN"/>
              </w:rPr>
            </w:pPr>
            <w:r>
              <w:rPr>
                <w:sz w:val="16"/>
                <w:szCs w:val="16"/>
                <w:lang w:eastAsia="zh-CN"/>
              </w:rPr>
              <w:t>19.3.0</w:t>
            </w:r>
          </w:p>
        </w:tc>
      </w:tr>
      <w:tr w:rsidR="00C45D29" w14:paraId="03ADD60A"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310A233B" w14:textId="6DF7215D"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F66546" w14:textId="3CC7D72F"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81C46" w14:textId="5996FD37"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818E5C"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F2C99"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9EC6DE"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4011F6"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FDBFA4" w14:textId="107D0A57" w:rsidR="00C45D29" w:rsidRDefault="00C45D29" w:rsidP="00C45D29">
            <w:pPr>
              <w:pStyle w:val="TAC"/>
              <w:keepNext w:val="0"/>
              <w:keepLines w:val="0"/>
              <w:rPr>
                <w:sz w:val="16"/>
                <w:szCs w:val="16"/>
                <w:lang w:eastAsia="zh-CN"/>
              </w:rPr>
            </w:pPr>
            <w:r>
              <w:rPr>
                <w:sz w:val="16"/>
                <w:szCs w:val="16"/>
                <w:lang w:eastAsia="zh-CN"/>
              </w:rPr>
              <w:t>19.3.0</w:t>
            </w:r>
          </w:p>
        </w:tc>
      </w:tr>
      <w:tr w:rsidR="00C45D29" w14:paraId="728E76A2"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3EF900D8" w14:textId="2802598A"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235AF" w14:textId="7D31C3DE"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F264E5" w14:textId="79341973"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59BCD"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6F5FD"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7E80A"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2DAEAA"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259DD" w14:textId="5EC15014" w:rsidR="00C45D29" w:rsidRDefault="00C45D29" w:rsidP="00C45D29">
            <w:pPr>
              <w:pStyle w:val="TAC"/>
              <w:keepNext w:val="0"/>
              <w:keepLines w:val="0"/>
              <w:rPr>
                <w:sz w:val="16"/>
                <w:szCs w:val="16"/>
                <w:lang w:eastAsia="zh-CN"/>
              </w:rPr>
            </w:pPr>
            <w:r>
              <w:rPr>
                <w:sz w:val="16"/>
                <w:szCs w:val="16"/>
                <w:lang w:eastAsia="zh-CN"/>
              </w:rPr>
              <w:t>19.3.0</w:t>
            </w:r>
          </w:p>
        </w:tc>
      </w:tr>
      <w:tr w:rsidR="00C45D29" w14:paraId="60DA0F66"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5E6A0EB9" w14:textId="392A007C"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3C260" w14:textId="1B615A22"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049751" w14:textId="00CB8FF7"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DF257"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B6CD5F"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F18037"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D09B7F"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E9FEA0" w14:textId="1C5EA065" w:rsidR="00C45D29" w:rsidRDefault="00C45D29" w:rsidP="00C45D29">
            <w:pPr>
              <w:pStyle w:val="TAC"/>
              <w:keepNext w:val="0"/>
              <w:keepLines w:val="0"/>
              <w:rPr>
                <w:sz w:val="16"/>
                <w:szCs w:val="16"/>
                <w:lang w:eastAsia="zh-CN"/>
              </w:rPr>
            </w:pPr>
            <w:r>
              <w:rPr>
                <w:sz w:val="16"/>
                <w:szCs w:val="16"/>
                <w:lang w:eastAsia="zh-CN"/>
              </w:rPr>
              <w:t>19.3.0</w:t>
            </w:r>
          </w:p>
        </w:tc>
      </w:tr>
      <w:tr w:rsidR="00C45D29" w14:paraId="76555972"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56F59CD4" w14:textId="753BF5DE"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8E4EAE" w14:textId="18542D51"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D1EA3" w14:textId="705B2842"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3D1A40"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24C437"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88704F"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4969FA"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738F83" w14:textId="74244FC7" w:rsidR="00C45D29" w:rsidRDefault="00C45D29" w:rsidP="00C45D29">
            <w:pPr>
              <w:pStyle w:val="TAC"/>
              <w:keepNext w:val="0"/>
              <w:keepLines w:val="0"/>
              <w:rPr>
                <w:sz w:val="16"/>
                <w:szCs w:val="16"/>
                <w:lang w:eastAsia="zh-CN"/>
              </w:rPr>
            </w:pPr>
            <w:r>
              <w:rPr>
                <w:sz w:val="16"/>
                <w:szCs w:val="16"/>
                <w:lang w:eastAsia="zh-CN"/>
              </w:rPr>
              <w:t>19.3.0</w:t>
            </w:r>
          </w:p>
        </w:tc>
      </w:tr>
      <w:tr w:rsidR="00C45D29" w14:paraId="22F91C7D"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435567D8" w14:textId="30158366"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7DA601" w14:textId="445EAE81"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565AB6" w14:textId="7F596B84"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E2FCF8"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0F6B84"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C945A"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FBAA"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0A80B8" w14:textId="247EB34C" w:rsidR="00C45D29" w:rsidRDefault="00C45D29" w:rsidP="00C45D29">
            <w:pPr>
              <w:pStyle w:val="TAC"/>
              <w:keepNext w:val="0"/>
              <w:keepLines w:val="0"/>
              <w:rPr>
                <w:sz w:val="16"/>
                <w:szCs w:val="16"/>
                <w:lang w:eastAsia="zh-CN"/>
              </w:rPr>
            </w:pPr>
            <w:r>
              <w:rPr>
                <w:sz w:val="16"/>
                <w:szCs w:val="16"/>
                <w:lang w:eastAsia="zh-CN"/>
              </w:rPr>
              <w:t>19.3.0</w:t>
            </w:r>
          </w:p>
        </w:tc>
      </w:tr>
      <w:tr w:rsidR="00C45D29" w14:paraId="375CF9F9"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49C6B4D0" w14:textId="2BB12654"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135B63" w14:textId="46183570"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A5DE45" w14:textId="29C6EA1F"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0031"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0D2CD8"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E3A87"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9821A3"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F46D3" w14:textId="4F107855" w:rsidR="00C45D29" w:rsidRDefault="00C45D29" w:rsidP="00C45D29">
            <w:pPr>
              <w:pStyle w:val="TAC"/>
              <w:keepNext w:val="0"/>
              <w:keepLines w:val="0"/>
              <w:rPr>
                <w:sz w:val="16"/>
                <w:szCs w:val="16"/>
                <w:lang w:eastAsia="zh-CN"/>
              </w:rPr>
            </w:pPr>
            <w:r>
              <w:rPr>
                <w:sz w:val="16"/>
                <w:szCs w:val="16"/>
                <w:lang w:eastAsia="zh-CN"/>
              </w:rPr>
              <w:t>19.3.0</w:t>
            </w:r>
          </w:p>
        </w:tc>
      </w:tr>
      <w:tr w:rsidR="00C45D29" w14:paraId="36D84FFE"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04EE9FE6" w14:textId="45E54340"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8F73F" w14:textId="0751B716"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20AAC" w14:textId="64E96962"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5039B5"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2AAB3"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1B559F"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B057E7"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291A08" w14:textId="697CBCC0" w:rsidR="00C45D29" w:rsidRDefault="00C45D29" w:rsidP="00C45D29">
            <w:pPr>
              <w:pStyle w:val="TAC"/>
              <w:keepNext w:val="0"/>
              <w:keepLines w:val="0"/>
              <w:rPr>
                <w:sz w:val="16"/>
                <w:szCs w:val="16"/>
                <w:lang w:eastAsia="zh-CN"/>
              </w:rPr>
            </w:pPr>
            <w:r>
              <w:rPr>
                <w:sz w:val="16"/>
                <w:szCs w:val="16"/>
                <w:lang w:eastAsia="zh-CN"/>
              </w:rPr>
              <w:t>19.3.0</w:t>
            </w:r>
          </w:p>
        </w:tc>
      </w:tr>
      <w:tr w:rsidR="00C45D29" w14:paraId="2BBB1E99"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238187C3" w14:textId="7161FE05"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1F811" w14:textId="575AF1B6"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66ECD" w14:textId="56F7C289"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65AB60"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6C7A49"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9C1876"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634DD2"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D3AF1" w14:textId="79EEDF6D" w:rsidR="00C45D29" w:rsidRDefault="00C45D29" w:rsidP="00C45D29">
            <w:pPr>
              <w:pStyle w:val="TAC"/>
              <w:keepNext w:val="0"/>
              <w:keepLines w:val="0"/>
              <w:rPr>
                <w:sz w:val="16"/>
                <w:szCs w:val="16"/>
                <w:lang w:eastAsia="zh-CN"/>
              </w:rPr>
            </w:pPr>
            <w:r>
              <w:rPr>
                <w:sz w:val="16"/>
                <w:szCs w:val="16"/>
                <w:lang w:eastAsia="zh-CN"/>
              </w:rPr>
              <w:t>19.3.0</w:t>
            </w:r>
          </w:p>
        </w:tc>
      </w:tr>
      <w:tr w:rsidR="00C45D29" w14:paraId="704C550B"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44918E67" w14:textId="5BFE5ABF"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0CF73" w14:textId="47EC3EDB"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F333EF" w14:textId="4D343FDC"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4AC4"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6D0D1C"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C9EBA"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81F7D9"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0E151B" w14:textId="6882AEC4" w:rsidR="00C45D29" w:rsidRDefault="00C45D29" w:rsidP="00C45D29">
            <w:pPr>
              <w:pStyle w:val="TAC"/>
              <w:keepNext w:val="0"/>
              <w:keepLines w:val="0"/>
              <w:rPr>
                <w:sz w:val="16"/>
                <w:szCs w:val="16"/>
                <w:lang w:eastAsia="zh-CN"/>
              </w:rPr>
            </w:pPr>
            <w:r>
              <w:rPr>
                <w:sz w:val="16"/>
                <w:szCs w:val="16"/>
                <w:lang w:eastAsia="zh-CN"/>
              </w:rPr>
              <w:t>19.3.0</w:t>
            </w:r>
          </w:p>
        </w:tc>
      </w:tr>
      <w:tr w:rsidR="00C45D29" w14:paraId="62F44B0C"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3B677597" w14:textId="787778DB"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16FF98" w14:textId="1A6459BB"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58269D" w14:textId="16D30B44"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CE17F3"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9809E"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482835"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3B4800"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462489" w14:textId="3963E940" w:rsidR="00C45D29" w:rsidRDefault="00C45D29" w:rsidP="00C45D29">
            <w:pPr>
              <w:pStyle w:val="TAC"/>
              <w:keepNext w:val="0"/>
              <w:keepLines w:val="0"/>
              <w:rPr>
                <w:sz w:val="16"/>
                <w:szCs w:val="16"/>
                <w:lang w:eastAsia="zh-CN"/>
              </w:rPr>
            </w:pPr>
            <w:r>
              <w:rPr>
                <w:sz w:val="16"/>
                <w:szCs w:val="16"/>
                <w:lang w:eastAsia="zh-CN"/>
              </w:rPr>
              <w:t>19.3.0</w:t>
            </w:r>
          </w:p>
        </w:tc>
      </w:tr>
      <w:tr w:rsidR="00C45D29" w14:paraId="1456B3D1"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50EFFCCD" w14:textId="48F802E8"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C21E77" w14:textId="6D946322"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7747A" w14:textId="70ABFBEC"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DC3D78"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2EF391"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2ECC0"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814AE2"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227E5E" w14:textId="10EC6E38" w:rsidR="00C45D29" w:rsidRDefault="00C45D29" w:rsidP="00C45D29">
            <w:pPr>
              <w:pStyle w:val="TAC"/>
              <w:keepNext w:val="0"/>
              <w:keepLines w:val="0"/>
              <w:rPr>
                <w:sz w:val="16"/>
                <w:szCs w:val="16"/>
                <w:lang w:eastAsia="zh-CN"/>
              </w:rPr>
            </w:pPr>
            <w:r>
              <w:rPr>
                <w:sz w:val="16"/>
                <w:szCs w:val="16"/>
                <w:lang w:eastAsia="zh-CN"/>
              </w:rPr>
              <w:t>19.3.0</w:t>
            </w:r>
          </w:p>
        </w:tc>
      </w:tr>
      <w:tr w:rsidR="00C45D29" w14:paraId="3A7DEE2A"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5D3D2055" w14:textId="594D19F5"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E3AB1" w14:textId="7DE9AE02"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EE5BA9" w14:textId="08C5730C"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F478C"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8A818"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455937"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7C6B2C"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2848CF" w14:textId="19DB51A1" w:rsidR="00C45D29" w:rsidRDefault="00C45D29" w:rsidP="00C45D29">
            <w:pPr>
              <w:pStyle w:val="TAC"/>
              <w:keepNext w:val="0"/>
              <w:keepLines w:val="0"/>
              <w:rPr>
                <w:sz w:val="16"/>
                <w:szCs w:val="16"/>
                <w:lang w:eastAsia="zh-CN"/>
              </w:rPr>
            </w:pPr>
            <w:r>
              <w:rPr>
                <w:sz w:val="16"/>
                <w:szCs w:val="16"/>
                <w:lang w:eastAsia="zh-CN"/>
              </w:rPr>
              <w:t>19.3.0</w:t>
            </w:r>
          </w:p>
        </w:tc>
      </w:tr>
      <w:tr w:rsidR="00C45D29" w14:paraId="42E431DF"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0C26873F" w14:textId="0DD73ECB"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F2207" w14:textId="1590B928"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692B79" w14:textId="6C1BEAFA"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5C55B"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10C65"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2584D0"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64FECC"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FACC8" w14:textId="0612628C" w:rsidR="00C45D29" w:rsidRDefault="00C45D29" w:rsidP="00C45D29">
            <w:pPr>
              <w:pStyle w:val="TAC"/>
              <w:keepNext w:val="0"/>
              <w:keepLines w:val="0"/>
              <w:rPr>
                <w:sz w:val="16"/>
                <w:szCs w:val="16"/>
                <w:lang w:eastAsia="zh-CN"/>
              </w:rPr>
            </w:pPr>
            <w:r>
              <w:rPr>
                <w:sz w:val="16"/>
                <w:szCs w:val="16"/>
                <w:lang w:eastAsia="zh-CN"/>
              </w:rPr>
              <w:t>19.3.0</w:t>
            </w:r>
          </w:p>
        </w:tc>
      </w:tr>
      <w:tr w:rsidR="00C45D29" w14:paraId="69EDF314"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475A2136" w14:textId="0A5B53BA"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B8EF5A" w14:textId="6CA7C941"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34EA0" w14:textId="7BE0B5C6"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AC1E6D"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180E53"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A27A6"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FC632"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636386" w14:textId="76AA742C" w:rsidR="00C45D29" w:rsidRDefault="00C45D29" w:rsidP="00C45D29">
            <w:pPr>
              <w:pStyle w:val="TAC"/>
              <w:keepNext w:val="0"/>
              <w:keepLines w:val="0"/>
              <w:rPr>
                <w:sz w:val="16"/>
                <w:szCs w:val="16"/>
                <w:lang w:eastAsia="zh-CN"/>
              </w:rPr>
            </w:pPr>
            <w:r>
              <w:rPr>
                <w:sz w:val="16"/>
                <w:szCs w:val="16"/>
                <w:lang w:eastAsia="zh-CN"/>
              </w:rPr>
              <w:t>19.3.0</w:t>
            </w:r>
          </w:p>
        </w:tc>
      </w:tr>
      <w:tr w:rsidR="00C45D29" w14:paraId="63BB72CC"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68933994" w14:textId="0437B6F2"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14D182" w14:textId="6872183C"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B653E7" w14:textId="7C18AA15"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BD7924"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DD4B13"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95D39E"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44BB0"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85902" w14:textId="5941E43C" w:rsidR="00C45D29" w:rsidRDefault="00C45D29" w:rsidP="00C45D29">
            <w:pPr>
              <w:pStyle w:val="TAC"/>
              <w:keepNext w:val="0"/>
              <w:keepLines w:val="0"/>
              <w:rPr>
                <w:sz w:val="16"/>
                <w:szCs w:val="16"/>
                <w:lang w:eastAsia="zh-CN"/>
              </w:rPr>
            </w:pPr>
            <w:r>
              <w:rPr>
                <w:sz w:val="16"/>
                <w:szCs w:val="16"/>
                <w:lang w:eastAsia="zh-CN"/>
              </w:rPr>
              <w:t>19.3.0</w:t>
            </w:r>
          </w:p>
        </w:tc>
      </w:tr>
      <w:tr w:rsidR="00C45D29" w14:paraId="138E4EDB"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292FEA7B" w14:textId="4FDDAE55"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33984" w14:textId="0675D93C"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0245B5" w14:textId="721B8AEA"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918E7"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7D4231"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611756"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C9074D"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9CC45" w14:textId="25AD3516" w:rsidR="00C45D29" w:rsidRDefault="00C45D29" w:rsidP="00C45D29">
            <w:pPr>
              <w:pStyle w:val="TAC"/>
              <w:keepNext w:val="0"/>
              <w:keepLines w:val="0"/>
              <w:rPr>
                <w:sz w:val="16"/>
                <w:szCs w:val="16"/>
                <w:lang w:eastAsia="zh-CN"/>
              </w:rPr>
            </w:pPr>
            <w:r>
              <w:rPr>
                <w:sz w:val="16"/>
                <w:szCs w:val="16"/>
                <w:lang w:eastAsia="zh-CN"/>
              </w:rPr>
              <w:t>19.3.0</w:t>
            </w:r>
          </w:p>
        </w:tc>
      </w:tr>
      <w:tr w:rsidR="00C45D29" w14:paraId="08E879D7"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5573EE97" w14:textId="00DA4D0F"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4F830" w14:textId="51CAF78A"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22166" w14:textId="728740B9"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C84FB2"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A6536F"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DB6ECB"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360E55"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094C8" w14:textId="49CAEB79" w:rsidR="00C45D29" w:rsidRDefault="00C45D29" w:rsidP="00C45D29">
            <w:pPr>
              <w:pStyle w:val="TAC"/>
              <w:keepNext w:val="0"/>
              <w:keepLines w:val="0"/>
              <w:rPr>
                <w:sz w:val="16"/>
                <w:szCs w:val="16"/>
                <w:lang w:eastAsia="zh-CN"/>
              </w:rPr>
            </w:pPr>
            <w:r>
              <w:rPr>
                <w:sz w:val="16"/>
                <w:szCs w:val="16"/>
                <w:lang w:eastAsia="zh-CN"/>
              </w:rPr>
              <w:t>19.3.0</w:t>
            </w:r>
          </w:p>
        </w:tc>
      </w:tr>
      <w:tr w:rsidR="00C45D29" w14:paraId="16A7FED0"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5996D946" w14:textId="08B85AF3" w:rsidR="00C45D29" w:rsidRDefault="00C45D29" w:rsidP="00C45D29">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1A426A" w14:textId="2385D586" w:rsidR="00C45D29" w:rsidRDefault="00C45D29" w:rsidP="00C45D29">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728E90" w14:textId="605D46D3" w:rsidR="00C45D29" w:rsidRDefault="00C45D29" w:rsidP="00C45D29">
            <w:pPr>
              <w:pStyle w:val="TAC"/>
              <w:keepNext w:val="0"/>
              <w:keepLines w:val="0"/>
              <w:rPr>
                <w:rFonts w:cs="Arial"/>
                <w:sz w:val="16"/>
                <w:szCs w:val="16"/>
              </w:rPr>
            </w:pPr>
            <w:r>
              <w:rPr>
                <w:rFonts w:cs="Arial"/>
                <w:sz w:val="16"/>
                <w:szCs w:val="16"/>
              </w:rPr>
              <w:t>CP-251</w:t>
            </w:r>
            <w:r w:rsidRPr="00C45D29">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3EAAE" w14:textId="77777777" w:rsidR="00C45D29" w:rsidRDefault="00C45D29" w:rsidP="00C45D29">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EC9CF" w14:textId="77777777" w:rsidR="00C45D29" w:rsidRDefault="00C45D29" w:rsidP="00C45D2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F0F7AB" w14:textId="77777777" w:rsidR="00C45D29" w:rsidRDefault="00C45D29" w:rsidP="00C45D29">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A4380" w14:textId="77777777" w:rsidR="00C45D29" w:rsidRDefault="00C45D29" w:rsidP="00C45D29">
            <w:pPr>
              <w:pStyle w:val="TAL"/>
              <w:keepNext w:val="0"/>
              <w:keepLines w:val="0"/>
              <w:rPr>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C39F3" w14:textId="757301FD" w:rsidR="00C45D29" w:rsidRDefault="00C45D29" w:rsidP="00C45D29">
            <w:pPr>
              <w:pStyle w:val="TAC"/>
              <w:keepNext w:val="0"/>
              <w:keepLines w:val="0"/>
              <w:rPr>
                <w:sz w:val="16"/>
                <w:szCs w:val="16"/>
                <w:lang w:eastAsia="zh-CN"/>
              </w:rPr>
            </w:pPr>
            <w:r>
              <w:rPr>
                <w:sz w:val="16"/>
                <w:szCs w:val="16"/>
                <w:lang w:eastAsia="zh-CN"/>
              </w:rPr>
              <w:t>19.3.0</w:t>
            </w:r>
          </w:p>
        </w:tc>
      </w:tr>
      <w:bookmarkEnd w:id="344"/>
    </w:tbl>
    <w:p w14:paraId="3B177A23" w14:textId="77777777" w:rsidR="00C82647" w:rsidRDefault="00C82647"/>
    <w:sectPr w:rsidR="00C82647" w:rsidSect="000A5891">
      <w:headerReference w:type="default" r:id="rId12"/>
      <w:footerReference w:type="default" r:id="rId13"/>
      <w:footnotePr>
        <w:numRestart w:val="eachSect"/>
      </w:footnotePr>
      <w:pgSz w:w="11907" w:h="16840" w:code="9"/>
      <w:pgMar w:top="1416" w:right="1133" w:bottom="1133" w:left="1133" w:header="850" w:footer="340" w:gutter="0"/>
      <w:pgNumType w:start="757"/>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3" w:author="Rapporteur [AEM, Huawei]" w:date="2025-02-27T17:20:00Z" w:initials="AEM">
    <w:p w14:paraId="00201E26" w14:textId="6F6F714C" w:rsidR="00CF3B76" w:rsidRDefault="00CF3B76">
      <w:pPr>
        <w:pStyle w:val="CommentText"/>
      </w:pPr>
      <w:r>
        <w:rPr>
          <w:rStyle w:val="CommentReference"/>
        </w:rPr>
        <w:annotationRef/>
      </w:r>
      <w:r>
        <w:t>Will be updated in the Stable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201E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01E26" w16cid:durableId="2B6B1D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B9538" w14:textId="77777777" w:rsidR="004C3265" w:rsidRDefault="004C3265">
      <w:r>
        <w:separator/>
      </w:r>
    </w:p>
  </w:endnote>
  <w:endnote w:type="continuationSeparator" w:id="0">
    <w:p w14:paraId="7C05A53B" w14:textId="77777777" w:rsidR="004C3265" w:rsidRDefault="004C3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6E6B8FD3" w:rsidR="00CF3B76" w:rsidRDefault="00CF3B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91B4E" w14:textId="77777777" w:rsidR="004C3265" w:rsidRDefault="004C3265">
      <w:r>
        <w:separator/>
      </w:r>
    </w:p>
  </w:footnote>
  <w:footnote w:type="continuationSeparator" w:id="0">
    <w:p w14:paraId="6A42FFDC" w14:textId="77777777" w:rsidR="004C3265" w:rsidRDefault="004C3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34883EE4" w:rsidR="00CF3B76" w:rsidRDefault="00CF3B76"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V19.3.0 (2025-06)</w:t>
    </w:r>
  </w:p>
  <w:p w14:paraId="5E0E9DCC" w14:textId="77777777" w:rsidR="00CF3B76" w:rsidRDefault="00CF3B76"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7F7F15DE" w:rsidR="00CF3B76" w:rsidRDefault="00CF3B76"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CF3B76" w:rsidRPr="000A08C0" w:rsidRDefault="00CF3B76"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37CAA"/>
    <w:rsid w:val="00040A72"/>
    <w:rsid w:val="0004382B"/>
    <w:rsid w:val="0004459B"/>
    <w:rsid w:val="0004466F"/>
    <w:rsid w:val="000459AA"/>
    <w:rsid w:val="000459D8"/>
    <w:rsid w:val="000462A3"/>
    <w:rsid w:val="00046A25"/>
    <w:rsid w:val="000471CB"/>
    <w:rsid w:val="00050633"/>
    <w:rsid w:val="00051500"/>
    <w:rsid w:val="00052B16"/>
    <w:rsid w:val="000542B3"/>
    <w:rsid w:val="00057423"/>
    <w:rsid w:val="00060131"/>
    <w:rsid w:val="00063623"/>
    <w:rsid w:val="00065B32"/>
    <w:rsid w:val="00070E96"/>
    <w:rsid w:val="00071A46"/>
    <w:rsid w:val="000764A8"/>
    <w:rsid w:val="00076F32"/>
    <w:rsid w:val="000776E8"/>
    <w:rsid w:val="0008001C"/>
    <w:rsid w:val="00080FE4"/>
    <w:rsid w:val="00081236"/>
    <w:rsid w:val="00081EC1"/>
    <w:rsid w:val="00082A3E"/>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C0"/>
    <w:rsid w:val="000A0B95"/>
    <w:rsid w:val="000A0D91"/>
    <w:rsid w:val="000A1B87"/>
    <w:rsid w:val="000A514D"/>
    <w:rsid w:val="000A5891"/>
    <w:rsid w:val="000B12C7"/>
    <w:rsid w:val="000B3A12"/>
    <w:rsid w:val="000B4943"/>
    <w:rsid w:val="000B5C66"/>
    <w:rsid w:val="000C0B0F"/>
    <w:rsid w:val="000C12BD"/>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67FE"/>
    <w:rsid w:val="000F6B84"/>
    <w:rsid w:val="0010222E"/>
    <w:rsid w:val="0010345C"/>
    <w:rsid w:val="00105B0A"/>
    <w:rsid w:val="00106706"/>
    <w:rsid w:val="00107E2E"/>
    <w:rsid w:val="00110862"/>
    <w:rsid w:val="001126FA"/>
    <w:rsid w:val="001133A2"/>
    <w:rsid w:val="00115CAE"/>
    <w:rsid w:val="00116443"/>
    <w:rsid w:val="001202BA"/>
    <w:rsid w:val="001203C2"/>
    <w:rsid w:val="001215DD"/>
    <w:rsid w:val="00124BC9"/>
    <w:rsid w:val="00124D90"/>
    <w:rsid w:val="00125E00"/>
    <w:rsid w:val="00130B28"/>
    <w:rsid w:val="00133826"/>
    <w:rsid w:val="00133D62"/>
    <w:rsid w:val="00133F2D"/>
    <w:rsid w:val="001362FF"/>
    <w:rsid w:val="00136357"/>
    <w:rsid w:val="001366A8"/>
    <w:rsid w:val="00140253"/>
    <w:rsid w:val="0014192D"/>
    <w:rsid w:val="00141DA4"/>
    <w:rsid w:val="00143D88"/>
    <w:rsid w:val="001455A4"/>
    <w:rsid w:val="00146697"/>
    <w:rsid w:val="001503E5"/>
    <w:rsid w:val="00151A9C"/>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0E3"/>
    <w:rsid w:val="0017771B"/>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C51B9"/>
    <w:rsid w:val="001C66AE"/>
    <w:rsid w:val="001C69BC"/>
    <w:rsid w:val="001C76F4"/>
    <w:rsid w:val="001D0249"/>
    <w:rsid w:val="001D25B1"/>
    <w:rsid w:val="001D5364"/>
    <w:rsid w:val="001D64BC"/>
    <w:rsid w:val="001D651C"/>
    <w:rsid w:val="001D65BC"/>
    <w:rsid w:val="001D73C1"/>
    <w:rsid w:val="001D7CFB"/>
    <w:rsid w:val="001D7E68"/>
    <w:rsid w:val="001E0DDD"/>
    <w:rsid w:val="001E151F"/>
    <w:rsid w:val="001E2607"/>
    <w:rsid w:val="001E28BE"/>
    <w:rsid w:val="001E3503"/>
    <w:rsid w:val="001E3931"/>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E84"/>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D1D"/>
    <w:rsid w:val="00254221"/>
    <w:rsid w:val="00254B90"/>
    <w:rsid w:val="00255A98"/>
    <w:rsid w:val="00255D9A"/>
    <w:rsid w:val="002615DE"/>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6EDD"/>
    <w:rsid w:val="00277F34"/>
    <w:rsid w:val="00282E8C"/>
    <w:rsid w:val="00285250"/>
    <w:rsid w:val="002878C4"/>
    <w:rsid w:val="0029064E"/>
    <w:rsid w:val="002907D0"/>
    <w:rsid w:val="002909B5"/>
    <w:rsid w:val="00290B95"/>
    <w:rsid w:val="00290FED"/>
    <w:rsid w:val="00291366"/>
    <w:rsid w:val="00296431"/>
    <w:rsid w:val="00297151"/>
    <w:rsid w:val="00297A8E"/>
    <w:rsid w:val="00297E36"/>
    <w:rsid w:val="00297EE1"/>
    <w:rsid w:val="002A0398"/>
    <w:rsid w:val="002A0CB4"/>
    <w:rsid w:val="002A2266"/>
    <w:rsid w:val="002A3CF8"/>
    <w:rsid w:val="002A6671"/>
    <w:rsid w:val="002B2FA5"/>
    <w:rsid w:val="002B4103"/>
    <w:rsid w:val="002B5417"/>
    <w:rsid w:val="002B550C"/>
    <w:rsid w:val="002B695C"/>
    <w:rsid w:val="002B798B"/>
    <w:rsid w:val="002C1D47"/>
    <w:rsid w:val="002C22C3"/>
    <w:rsid w:val="002C4773"/>
    <w:rsid w:val="002C5803"/>
    <w:rsid w:val="002C5C7D"/>
    <w:rsid w:val="002C6338"/>
    <w:rsid w:val="002C6D13"/>
    <w:rsid w:val="002D0B5A"/>
    <w:rsid w:val="002D1DBE"/>
    <w:rsid w:val="002D2726"/>
    <w:rsid w:val="002D280F"/>
    <w:rsid w:val="002D2CBE"/>
    <w:rsid w:val="002D5081"/>
    <w:rsid w:val="002D7338"/>
    <w:rsid w:val="002E1509"/>
    <w:rsid w:val="002E1915"/>
    <w:rsid w:val="002E2849"/>
    <w:rsid w:val="002E2F47"/>
    <w:rsid w:val="002E3C3D"/>
    <w:rsid w:val="002E3FCE"/>
    <w:rsid w:val="002E6B1F"/>
    <w:rsid w:val="002F0574"/>
    <w:rsid w:val="002F09CB"/>
    <w:rsid w:val="002F10DD"/>
    <w:rsid w:val="002F1C42"/>
    <w:rsid w:val="002F3A58"/>
    <w:rsid w:val="002F52DF"/>
    <w:rsid w:val="002F77E1"/>
    <w:rsid w:val="002F7942"/>
    <w:rsid w:val="00300C08"/>
    <w:rsid w:val="003048E3"/>
    <w:rsid w:val="00306FE0"/>
    <w:rsid w:val="003108C0"/>
    <w:rsid w:val="00311558"/>
    <w:rsid w:val="003121FA"/>
    <w:rsid w:val="00312BA4"/>
    <w:rsid w:val="00313458"/>
    <w:rsid w:val="00313A3C"/>
    <w:rsid w:val="00315C23"/>
    <w:rsid w:val="003162A7"/>
    <w:rsid w:val="00316A4C"/>
    <w:rsid w:val="00316F26"/>
    <w:rsid w:val="0031702A"/>
    <w:rsid w:val="00317586"/>
    <w:rsid w:val="00325039"/>
    <w:rsid w:val="00325436"/>
    <w:rsid w:val="00326D9B"/>
    <w:rsid w:val="00330399"/>
    <w:rsid w:val="00330EB4"/>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794E"/>
    <w:rsid w:val="003501D5"/>
    <w:rsid w:val="003505BD"/>
    <w:rsid w:val="00350674"/>
    <w:rsid w:val="00352149"/>
    <w:rsid w:val="00355DE2"/>
    <w:rsid w:val="00355EA5"/>
    <w:rsid w:val="00356995"/>
    <w:rsid w:val="00357F76"/>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C3E05"/>
    <w:rsid w:val="003C5745"/>
    <w:rsid w:val="003C5E82"/>
    <w:rsid w:val="003D27A2"/>
    <w:rsid w:val="003D3DD0"/>
    <w:rsid w:val="003D4935"/>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36CF"/>
    <w:rsid w:val="004044AF"/>
    <w:rsid w:val="00406C29"/>
    <w:rsid w:val="0040725B"/>
    <w:rsid w:val="00407709"/>
    <w:rsid w:val="00407CA1"/>
    <w:rsid w:val="00410F6C"/>
    <w:rsid w:val="004119BE"/>
    <w:rsid w:val="004122CF"/>
    <w:rsid w:val="0041329D"/>
    <w:rsid w:val="00413404"/>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3670"/>
    <w:rsid w:val="004B58E0"/>
    <w:rsid w:val="004B748C"/>
    <w:rsid w:val="004C0065"/>
    <w:rsid w:val="004C0EED"/>
    <w:rsid w:val="004C2A54"/>
    <w:rsid w:val="004C3265"/>
    <w:rsid w:val="004C368A"/>
    <w:rsid w:val="004C70FD"/>
    <w:rsid w:val="004D1D78"/>
    <w:rsid w:val="004D297C"/>
    <w:rsid w:val="004D372E"/>
    <w:rsid w:val="004D3A1D"/>
    <w:rsid w:val="004D405A"/>
    <w:rsid w:val="004D47C2"/>
    <w:rsid w:val="004D5EBC"/>
    <w:rsid w:val="004D5F95"/>
    <w:rsid w:val="004E053B"/>
    <w:rsid w:val="004E0C0E"/>
    <w:rsid w:val="004E0C8D"/>
    <w:rsid w:val="004E2CB2"/>
    <w:rsid w:val="004E371E"/>
    <w:rsid w:val="004E5F70"/>
    <w:rsid w:val="004F16D7"/>
    <w:rsid w:val="004F3305"/>
    <w:rsid w:val="004F3F62"/>
    <w:rsid w:val="004F4813"/>
    <w:rsid w:val="004F628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4976"/>
    <w:rsid w:val="00545705"/>
    <w:rsid w:val="00550EAB"/>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A669E"/>
    <w:rsid w:val="005B1352"/>
    <w:rsid w:val="005B1C24"/>
    <w:rsid w:val="005B33BE"/>
    <w:rsid w:val="005B3C22"/>
    <w:rsid w:val="005B5E0A"/>
    <w:rsid w:val="005C03DB"/>
    <w:rsid w:val="005C0AF8"/>
    <w:rsid w:val="005C14B6"/>
    <w:rsid w:val="005C1AF5"/>
    <w:rsid w:val="005C21E8"/>
    <w:rsid w:val="005C2A5D"/>
    <w:rsid w:val="005C4245"/>
    <w:rsid w:val="005C4E1C"/>
    <w:rsid w:val="005C6936"/>
    <w:rsid w:val="005D2B99"/>
    <w:rsid w:val="005D2E06"/>
    <w:rsid w:val="005D344A"/>
    <w:rsid w:val="005D3650"/>
    <w:rsid w:val="005E0C1D"/>
    <w:rsid w:val="005E0E07"/>
    <w:rsid w:val="005E1D65"/>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AB2"/>
    <w:rsid w:val="006159CC"/>
    <w:rsid w:val="00616984"/>
    <w:rsid w:val="00617095"/>
    <w:rsid w:val="006222EF"/>
    <w:rsid w:val="006244E8"/>
    <w:rsid w:val="00626016"/>
    <w:rsid w:val="0062758B"/>
    <w:rsid w:val="00627620"/>
    <w:rsid w:val="00627A3D"/>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3719"/>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D6461"/>
    <w:rsid w:val="006E3F8A"/>
    <w:rsid w:val="006E43DA"/>
    <w:rsid w:val="006E64EF"/>
    <w:rsid w:val="006F02F8"/>
    <w:rsid w:val="006F0F48"/>
    <w:rsid w:val="006F1276"/>
    <w:rsid w:val="006F1816"/>
    <w:rsid w:val="006F3D4C"/>
    <w:rsid w:val="006F3EAB"/>
    <w:rsid w:val="006F4BB7"/>
    <w:rsid w:val="006F53CD"/>
    <w:rsid w:val="006F57E5"/>
    <w:rsid w:val="006F7961"/>
    <w:rsid w:val="00700C3E"/>
    <w:rsid w:val="00700CC0"/>
    <w:rsid w:val="00700F16"/>
    <w:rsid w:val="007015E7"/>
    <w:rsid w:val="0070596C"/>
    <w:rsid w:val="00707CBB"/>
    <w:rsid w:val="007134F0"/>
    <w:rsid w:val="00714079"/>
    <w:rsid w:val="007149F6"/>
    <w:rsid w:val="0072034D"/>
    <w:rsid w:val="007209F4"/>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53F0C"/>
    <w:rsid w:val="0075521D"/>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7663"/>
    <w:rsid w:val="007D0749"/>
    <w:rsid w:val="007D1EC0"/>
    <w:rsid w:val="007D458D"/>
    <w:rsid w:val="007D489D"/>
    <w:rsid w:val="007D5C38"/>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EF2"/>
    <w:rsid w:val="0080745B"/>
    <w:rsid w:val="008115B3"/>
    <w:rsid w:val="008153D5"/>
    <w:rsid w:val="00820D7F"/>
    <w:rsid w:val="008221E9"/>
    <w:rsid w:val="008222AB"/>
    <w:rsid w:val="008231BB"/>
    <w:rsid w:val="00823712"/>
    <w:rsid w:val="00830663"/>
    <w:rsid w:val="00832A62"/>
    <w:rsid w:val="0083309C"/>
    <w:rsid w:val="00836361"/>
    <w:rsid w:val="00840E62"/>
    <w:rsid w:val="00842215"/>
    <w:rsid w:val="00843B21"/>
    <w:rsid w:val="00845B6D"/>
    <w:rsid w:val="00847305"/>
    <w:rsid w:val="00847B86"/>
    <w:rsid w:val="0085122F"/>
    <w:rsid w:val="008520C2"/>
    <w:rsid w:val="00852A9F"/>
    <w:rsid w:val="00853893"/>
    <w:rsid w:val="00853E69"/>
    <w:rsid w:val="00854613"/>
    <w:rsid w:val="00856882"/>
    <w:rsid w:val="00860C30"/>
    <w:rsid w:val="00861574"/>
    <w:rsid w:val="0086386D"/>
    <w:rsid w:val="00864E61"/>
    <w:rsid w:val="00867757"/>
    <w:rsid w:val="008705F7"/>
    <w:rsid w:val="00873623"/>
    <w:rsid w:val="008742D5"/>
    <w:rsid w:val="0087431C"/>
    <w:rsid w:val="00876001"/>
    <w:rsid w:val="008760E5"/>
    <w:rsid w:val="00880470"/>
    <w:rsid w:val="00881362"/>
    <w:rsid w:val="00882BB2"/>
    <w:rsid w:val="008833BA"/>
    <w:rsid w:val="00885300"/>
    <w:rsid w:val="008862C1"/>
    <w:rsid w:val="008910FE"/>
    <w:rsid w:val="00894406"/>
    <w:rsid w:val="0089461B"/>
    <w:rsid w:val="00894ABA"/>
    <w:rsid w:val="00895BAD"/>
    <w:rsid w:val="0089709F"/>
    <w:rsid w:val="008A1D2D"/>
    <w:rsid w:val="008A34B5"/>
    <w:rsid w:val="008A5128"/>
    <w:rsid w:val="008A787A"/>
    <w:rsid w:val="008B05C2"/>
    <w:rsid w:val="008B0D5C"/>
    <w:rsid w:val="008B1C02"/>
    <w:rsid w:val="008C07D1"/>
    <w:rsid w:val="008C3395"/>
    <w:rsid w:val="008C3439"/>
    <w:rsid w:val="008C3DFB"/>
    <w:rsid w:val="008C57D1"/>
    <w:rsid w:val="008C5971"/>
    <w:rsid w:val="008C61F0"/>
    <w:rsid w:val="008C72E2"/>
    <w:rsid w:val="008C7DB9"/>
    <w:rsid w:val="008D1612"/>
    <w:rsid w:val="008D1F45"/>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8F757F"/>
    <w:rsid w:val="00900742"/>
    <w:rsid w:val="00900B53"/>
    <w:rsid w:val="009045F7"/>
    <w:rsid w:val="009071BB"/>
    <w:rsid w:val="00907880"/>
    <w:rsid w:val="00907EA0"/>
    <w:rsid w:val="0091060F"/>
    <w:rsid w:val="00911249"/>
    <w:rsid w:val="00912EEC"/>
    <w:rsid w:val="00913EEF"/>
    <w:rsid w:val="009158F4"/>
    <w:rsid w:val="00915CB6"/>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4086C"/>
    <w:rsid w:val="009434F3"/>
    <w:rsid w:val="009435C8"/>
    <w:rsid w:val="0094380E"/>
    <w:rsid w:val="00944F54"/>
    <w:rsid w:val="00945616"/>
    <w:rsid w:val="00946452"/>
    <w:rsid w:val="00946FC8"/>
    <w:rsid w:val="0094724B"/>
    <w:rsid w:val="009510FB"/>
    <w:rsid w:val="0095220D"/>
    <w:rsid w:val="009530E0"/>
    <w:rsid w:val="0095591B"/>
    <w:rsid w:val="00955EA9"/>
    <w:rsid w:val="009561F2"/>
    <w:rsid w:val="00956D17"/>
    <w:rsid w:val="0095732F"/>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44B"/>
    <w:rsid w:val="009835FE"/>
    <w:rsid w:val="00983A33"/>
    <w:rsid w:val="00984521"/>
    <w:rsid w:val="00985B3E"/>
    <w:rsid w:val="00985DCB"/>
    <w:rsid w:val="009864ED"/>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73E4"/>
    <w:rsid w:val="009C156A"/>
    <w:rsid w:val="009C3DA8"/>
    <w:rsid w:val="009C3DC4"/>
    <w:rsid w:val="009C401A"/>
    <w:rsid w:val="009C6698"/>
    <w:rsid w:val="009C6998"/>
    <w:rsid w:val="009C7269"/>
    <w:rsid w:val="009D0FDF"/>
    <w:rsid w:val="009D18F1"/>
    <w:rsid w:val="009D1F68"/>
    <w:rsid w:val="009D3300"/>
    <w:rsid w:val="009D3A11"/>
    <w:rsid w:val="009D3F27"/>
    <w:rsid w:val="009D5EF6"/>
    <w:rsid w:val="009D6EE1"/>
    <w:rsid w:val="009D7B90"/>
    <w:rsid w:val="009D7DD2"/>
    <w:rsid w:val="009E11F1"/>
    <w:rsid w:val="009E21FA"/>
    <w:rsid w:val="009E2F8D"/>
    <w:rsid w:val="009E3994"/>
    <w:rsid w:val="009E41B3"/>
    <w:rsid w:val="009E48FF"/>
    <w:rsid w:val="009E56A5"/>
    <w:rsid w:val="009E79F6"/>
    <w:rsid w:val="009F1D6E"/>
    <w:rsid w:val="009F1EAE"/>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17E2"/>
    <w:rsid w:val="00A81B0A"/>
    <w:rsid w:val="00A822DB"/>
    <w:rsid w:val="00A8235A"/>
    <w:rsid w:val="00A83AB7"/>
    <w:rsid w:val="00A85E85"/>
    <w:rsid w:val="00A8643D"/>
    <w:rsid w:val="00A86F4E"/>
    <w:rsid w:val="00A90342"/>
    <w:rsid w:val="00A905D0"/>
    <w:rsid w:val="00A91671"/>
    <w:rsid w:val="00A92BDA"/>
    <w:rsid w:val="00A93622"/>
    <w:rsid w:val="00A93A29"/>
    <w:rsid w:val="00A94168"/>
    <w:rsid w:val="00A94407"/>
    <w:rsid w:val="00A94487"/>
    <w:rsid w:val="00A95347"/>
    <w:rsid w:val="00AA319F"/>
    <w:rsid w:val="00AA5070"/>
    <w:rsid w:val="00AA56B4"/>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3BC2"/>
    <w:rsid w:val="00AC401F"/>
    <w:rsid w:val="00AC6DFB"/>
    <w:rsid w:val="00AD0529"/>
    <w:rsid w:val="00AD084E"/>
    <w:rsid w:val="00AD53A2"/>
    <w:rsid w:val="00AD66DD"/>
    <w:rsid w:val="00AE10A7"/>
    <w:rsid w:val="00AE13E4"/>
    <w:rsid w:val="00AE421E"/>
    <w:rsid w:val="00AE42D8"/>
    <w:rsid w:val="00AE61A1"/>
    <w:rsid w:val="00AF0785"/>
    <w:rsid w:val="00AF0A6D"/>
    <w:rsid w:val="00AF1A2E"/>
    <w:rsid w:val="00AF1A35"/>
    <w:rsid w:val="00AF262E"/>
    <w:rsid w:val="00AF2D62"/>
    <w:rsid w:val="00AF2F35"/>
    <w:rsid w:val="00AF380E"/>
    <w:rsid w:val="00AF3B5B"/>
    <w:rsid w:val="00AF3E35"/>
    <w:rsid w:val="00AF523D"/>
    <w:rsid w:val="00AF563A"/>
    <w:rsid w:val="00AF5789"/>
    <w:rsid w:val="00AF6410"/>
    <w:rsid w:val="00AF7D30"/>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38B6"/>
    <w:rsid w:val="00B64F0E"/>
    <w:rsid w:val="00B65349"/>
    <w:rsid w:val="00B6551C"/>
    <w:rsid w:val="00B701D1"/>
    <w:rsid w:val="00B70DC9"/>
    <w:rsid w:val="00B70F08"/>
    <w:rsid w:val="00B74A27"/>
    <w:rsid w:val="00B75083"/>
    <w:rsid w:val="00B7797B"/>
    <w:rsid w:val="00B8082F"/>
    <w:rsid w:val="00B811C6"/>
    <w:rsid w:val="00B81A1A"/>
    <w:rsid w:val="00B8270B"/>
    <w:rsid w:val="00B8299C"/>
    <w:rsid w:val="00B83325"/>
    <w:rsid w:val="00B8679C"/>
    <w:rsid w:val="00B90113"/>
    <w:rsid w:val="00B91873"/>
    <w:rsid w:val="00B939F9"/>
    <w:rsid w:val="00B93D91"/>
    <w:rsid w:val="00B94F66"/>
    <w:rsid w:val="00B9511A"/>
    <w:rsid w:val="00B95DD2"/>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9C1"/>
    <w:rsid w:val="00BD59E2"/>
    <w:rsid w:val="00BD62C8"/>
    <w:rsid w:val="00BD7A5F"/>
    <w:rsid w:val="00BE0CF1"/>
    <w:rsid w:val="00BE1507"/>
    <w:rsid w:val="00BE2535"/>
    <w:rsid w:val="00BE3EE5"/>
    <w:rsid w:val="00BE5497"/>
    <w:rsid w:val="00BE7CFC"/>
    <w:rsid w:val="00BF065C"/>
    <w:rsid w:val="00BF099E"/>
    <w:rsid w:val="00BF22EB"/>
    <w:rsid w:val="00BF7636"/>
    <w:rsid w:val="00C00CAF"/>
    <w:rsid w:val="00C02198"/>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431E3"/>
    <w:rsid w:val="00C436D7"/>
    <w:rsid w:val="00C449B1"/>
    <w:rsid w:val="00C45BD3"/>
    <w:rsid w:val="00C45D17"/>
    <w:rsid w:val="00C45D29"/>
    <w:rsid w:val="00C472A7"/>
    <w:rsid w:val="00C5092B"/>
    <w:rsid w:val="00C50A02"/>
    <w:rsid w:val="00C529F6"/>
    <w:rsid w:val="00C54AD7"/>
    <w:rsid w:val="00C54ED5"/>
    <w:rsid w:val="00C55C25"/>
    <w:rsid w:val="00C5625D"/>
    <w:rsid w:val="00C56B5F"/>
    <w:rsid w:val="00C610BB"/>
    <w:rsid w:val="00C64CD3"/>
    <w:rsid w:val="00C64E95"/>
    <w:rsid w:val="00C67F26"/>
    <w:rsid w:val="00C67F30"/>
    <w:rsid w:val="00C700C4"/>
    <w:rsid w:val="00C7229F"/>
    <w:rsid w:val="00C72502"/>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96795"/>
    <w:rsid w:val="00CA00FE"/>
    <w:rsid w:val="00CA0AA9"/>
    <w:rsid w:val="00CA0C96"/>
    <w:rsid w:val="00CA1035"/>
    <w:rsid w:val="00CA3F3E"/>
    <w:rsid w:val="00CA4062"/>
    <w:rsid w:val="00CA5337"/>
    <w:rsid w:val="00CA7592"/>
    <w:rsid w:val="00CB0352"/>
    <w:rsid w:val="00CB082D"/>
    <w:rsid w:val="00CB0BE8"/>
    <w:rsid w:val="00CB109C"/>
    <w:rsid w:val="00CB18C9"/>
    <w:rsid w:val="00CB2229"/>
    <w:rsid w:val="00CB5C48"/>
    <w:rsid w:val="00CB6352"/>
    <w:rsid w:val="00CB7E99"/>
    <w:rsid w:val="00CC0DD2"/>
    <w:rsid w:val="00CC2838"/>
    <w:rsid w:val="00CC6A96"/>
    <w:rsid w:val="00CD0D9F"/>
    <w:rsid w:val="00CD1055"/>
    <w:rsid w:val="00CD339F"/>
    <w:rsid w:val="00CD4D97"/>
    <w:rsid w:val="00CD552A"/>
    <w:rsid w:val="00CD62FB"/>
    <w:rsid w:val="00CD6BCB"/>
    <w:rsid w:val="00CE1240"/>
    <w:rsid w:val="00CE1C4C"/>
    <w:rsid w:val="00CE7259"/>
    <w:rsid w:val="00CF0701"/>
    <w:rsid w:val="00CF08E4"/>
    <w:rsid w:val="00CF3B76"/>
    <w:rsid w:val="00CF414D"/>
    <w:rsid w:val="00CF73AF"/>
    <w:rsid w:val="00D011A2"/>
    <w:rsid w:val="00D02969"/>
    <w:rsid w:val="00D055C0"/>
    <w:rsid w:val="00D10845"/>
    <w:rsid w:val="00D11B49"/>
    <w:rsid w:val="00D12736"/>
    <w:rsid w:val="00D13186"/>
    <w:rsid w:val="00D16893"/>
    <w:rsid w:val="00D175F0"/>
    <w:rsid w:val="00D177AC"/>
    <w:rsid w:val="00D20743"/>
    <w:rsid w:val="00D223A0"/>
    <w:rsid w:val="00D238A2"/>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5609E"/>
    <w:rsid w:val="00D61399"/>
    <w:rsid w:val="00D61CB7"/>
    <w:rsid w:val="00D62D13"/>
    <w:rsid w:val="00D656FB"/>
    <w:rsid w:val="00D66A54"/>
    <w:rsid w:val="00D7256D"/>
    <w:rsid w:val="00D73138"/>
    <w:rsid w:val="00D73434"/>
    <w:rsid w:val="00D743BF"/>
    <w:rsid w:val="00D754E8"/>
    <w:rsid w:val="00D76957"/>
    <w:rsid w:val="00D76D76"/>
    <w:rsid w:val="00D7778B"/>
    <w:rsid w:val="00D77A70"/>
    <w:rsid w:val="00D80B97"/>
    <w:rsid w:val="00D80E93"/>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43AD"/>
    <w:rsid w:val="00DC4A7C"/>
    <w:rsid w:val="00DC609C"/>
    <w:rsid w:val="00DD0059"/>
    <w:rsid w:val="00DD0BB6"/>
    <w:rsid w:val="00DD1F48"/>
    <w:rsid w:val="00DD76C9"/>
    <w:rsid w:val="00DE0B3F"/>
    <w:rsid w:val="00DE1267"/>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131"/>
    <w:rsid w:val="00E27B96"/>
    <w:rsid w:val="00E27FB5"/>
    <w:rsid w:val="00E3091F"/>
    <w:rsid w:val="00E40024"/>
    <w:rsid w:val="00E404A8"/>
    <w:rsid w:val="00E40538"/>
    <w:rsid w:val="00E41818"/>
    <w:rsid w:val="00E437B3"/>
    <w:rsid w:val="00E43AE2"/>
    <w:rsid w:val="00E43B71"/>
    <w:rsid w:val="00E43CC3"/>
    <w:rsid w:val="00E441BC"/>
    <w:rsid w:val="00E44C9A"/>
    <w:rsid w:val="00E518BE"/>
    <w:rsid w:val="00E52050"/>
    <w:rsid w:val="00E53F7B"/>
    <w:rsid w:val="00E55B2C"/>
    <w:rsid w:val="00E566EF"/>
    <w:rsid w:val="00E57882"/>
    <w:rsid w:val="00E57C5F"/>
    <w:rsid w:val="00E606C9"/>
    <w:rsid w:val="00E610FC"/>
    <w:rsid w:val="00E61A37"/>
    <w:rsid w:val="00E61AC0"/>
    <w:rsid w:val="00E63C86"/>
    <w:rsid w:val="00E6427E"/>
    <w:rsid w:val="00E65084"/>
    <w:rsid w:val="00E656D2"/>
    <w:rsid w:val="00E67CF9"/>
    <w:rsid w:val="00E716FB"/>
    <w:rsid w:val="00E72A8B"/>
    <w:rsid w:val="00E72BF3"/>
    <w:rsid w:val="00E73A39"/>
    <w:rsid w:val="00E7411D"/>
    <w:rsid w:val="00E74345"/>
    <w:rsid w:val="00E77EAB"/>
    <w:rsid w:val="00E81655"/>
    <w:rsid w:val="00E86343"/>
    <w:rsid w:val="00E87663"/>
    <w:rsid w:val="00E90F8D"/>
    <w:rsid w:val="00E92727"/>
    <w:rsid w:val="00E93545"/>
    <w:rsid w:val="00E93FEA"/>
    <w:rsid w:val="00E95634"/>
    <w:rsid w:val="00E95C23"/>
    <w:rsid w:val="00E95EAB"/>
    <w:rsid w:val="00E96344"/>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B35"/>
    <w:rsid w:val="00EF0C5F"/>
    <w:rsid w:val="00EF202F"/>
    <w:rsid w:val="00EF42B2"/>
    <w:rsid w:val="00EF6B2E"/>
    <w:rsid w:val="00F00576"/>
    <w:rsid w:val="00F00D5C"/>
    <w:rsid w:val="00F02FAE"/>
    <w:rsid w:val="00F04347"/>
    <w:rsid w:val="00F05B75"/>
    <w:rsid w:val="00F0727D"/>
    <w:rsid w:val="00F10C5B"/>
    <w:rsid w:val="00F13C53"/>
    <w:rsid w:val="00F152A2"/>
    <w:rsid w:val="00F15D7D"/>
    <w:rsid w:val="00F178DA"/>
    <w:rsid w:val="00F2137E"/>
    <w:rsid w:val="00F21E9D"/>
    <w:rsid w:val="00F22621"/>
    <w:rsid w:val="00F23646"/>
    <w:rsid w:val="00F236B5"/>
    <w:rsid w:val="00F23D9A"/>
    <w:rsid w:val="00F24C43"/>
    <w:rsid w:val="00F25000"/>
    <w:rsid w:val="00F255E5"/>
    <w:rsid w:val="00F27368"/>
    <w:rsid w:val="00F2741B"/>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0AB"/>
    <w:rsid w:val="00F57258"/>
    <w:rsid w:val="00F60170"/>
    <w:rsid w:val="00F62A16"/>
    <w:rsid w:val="00F635B6"/>
    <w:rsid w:val="00F67047"/>
    <w:rsid w:val="00F7182A"/>
    <w:rsid w:val="00F71845"/>
    <w:rsid w:val="00F72169"/>
    <w:rsid w:val="00F7390D"/>
    <w:rsid w:val="00F761F0"/>
    <w:rsid w:val="00F76FE4"/>
    <w:rsid w:val="00F805E9"/>
    <w:rsid w:val="00F81923"/>
    <w:rsid w:val="00F82672"/>
    <w:rsid w:val="00F83481"/>
    <w:rsid w:val="00F85A73"/>
    <w:rsid w:val="00F85F60"/>
    <w:rsid w:val="00F871ED"/>
    <w:rsid w:val="00F8730D"/>
    <w:rsid w:val="00F900AA"/>
    <w:rsid w:val="00F93992"/>
    <w:rsid w:val="00F9672A"/>
    <w:rsid w:val="00F972CC"/>
    <w:rsid w:val="00FA092B"/>
    <w:rsid w:val="00FA1AB1"/>
    <w:rsid w:val="00FA3CED"/>
    <w:rsid w:val="00FA5133"/>
    <w:rsid w:val="00FA5898"/>
    <w:rsid w:val="00FA6C43"/>
    <w:rsid w:val="00FB07E4"/>
    <w:rsid w:val="00FB2297"/>
    <w:rsid w:val="00FB27EC"/>
    <w:rsid w:val="00FB28D6"/>
    <w:rsid w:val="00FB62B2"/>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30491-DF4F-447F-BCD7-F5DD215E1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284</Pages>
  <Words>125289</Words>
  <Characters>714153</Characters>
  <Application>Microsoft Office Word</Application>
  <DocSecurity>0</DocSecurity>
  <Lines>5951</Lines>
  <Paragraphs>1675</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837767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24</cp:revision>
  <cp:lastPrinted>2014-03-14T19:41:00Z</cp:lastPrinted>
  <dcterms:created xsi:type="dcterms:W3CDTF">2025-04-15T10:57:00Z</dcterms:created>
  <dcterms:modified xsi:type="dcterms:W3CDTF">2025-04-15T11:06:00Z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