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727EA425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531EB3">
        <w:rPr>
          <w:noProof w:val="0"/>
        </w:rPr>
        <w:t>3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</w:t>
      </w:r>
      <w:r w:rsidR="00531EB3">
        <w:rPr>
          <w:noProof w:val="0"/>
          <w:sz w:val="32"/>
        </w:rPr>
        <w:t>6</w:t>
      </w:r>
      <w:bookmarkStart w:id="1" w:name="_GoBack"/>
      <w:bookmarkEnd w:id="1"/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2" w:name="_MON_1684549432"/>
    <w:bookmarkEnd w:id="2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05997589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52263006" w14:textId="77777777" w:rsidR="001576A3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1576A3" w:rsidRPr="00EC2F53">
        <w:rPr>
          <w:noProof/>
          <w:lang w:val="en-US"/>
        </w:rPr>
        <w:t>Foreword</w:t>
      </w:r>
      <w:r w:rsidR="001576A3">
        <w:rPr>
          <w:noProof/>
        </w:rPr>
        <w:tab/>
        <w:t>39</w:t>
      </w:r>
    </w:p>
    <w:p w14:paraId="1E0D305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40</w:t>
      </w:r>
    </w:p>
    <w:p w14:paraId="7B0380F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40</w:t>
      </w:r>
    </w:p>
    <w:p w14:paraId="5077995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43</w:t>
      </w:r>
    </w:p>
    <w:p w14:paraId="1743549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43</w:t>
      </w:r>
    </w:p>
    <w:p w14:paraId="0D10C32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43</w:t>
      </w:r>
    </w:p>
    <w:p w14:paraId="571A8B2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44</w:t>
      </w:r>
    </w:p>
    <w:p w14:paraId="305919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</w:t>
      </w:r>
    </w:p>
    <w:p w14:paraId="653633E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47</w:t>
      </w:r>
    </w:p>
    <w:p w14:paraId="6B7109A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48</w:t>
      </w:r>
    </w:p>
    <w:p w14:paraId="6A8CB1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48</w:t>
      </w:r>
    </w:p>
    <w:p w14:paraId="3275CC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48</w:t>
      </w:r>
    </w:p>
    <w:p w14:paraId="6C42DE0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48</w:t>
      </w:r>
    </w:p>
    <w:p w14:paraId="5C4BEAF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</w:t>
      </w:r>
    </w:p>
    <w:p w14:paraId="6782B3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48</w:t>
      </w:r>
    </w:p>
    <w:p w14:paraId="1C3D07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6C4A1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728688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2E1FC6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60</w:t>
      </w:r>
    </w:p>
    <w:p w14:paraId="141993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344966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EFCEC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48137D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62</w:t>
      </w:r>
    </w:p>
    <w:p w14:paraId="2EB82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69CEA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3869A8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487592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6187FC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65</w:t>
      </w:r>
    </w:p>
    <w:p w14:paraId="38F9AF5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65</w:t>
      </w:r>
    </w:p>
    <w:p w14:paraId="5DC894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66</w:t>
      </w:r>
    </w:p>
    <w:p w14:paraId="72ECD1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023256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66</w:t>
      </w:r>
    </w:p>
    <w:p w14:paraId="603B4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5DF6948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67</w:t>
      </w:r>
    </w:p>
    <w:p w14:paraId="57ABDA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68</w:t>
      </w:r>
    </w:p>
    <w:p w14:paraId="76DEBF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72</w:t>
      </w:r>
    </w:p>
    <w:p w14:paraId="5A5FBD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73</w:t>
      </w:r>
    </w:p>
    <w:p w14:paraId="260726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7B6E85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74</w:t>
      </w:r>
    </w:p>
    <w:p w14:paraId="5A0D33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EC2F53">
        <w:rPr>
          <w:noProof/>
          <w:lang w:val="en-US" w:eastAsia="zh-CN"/>
        </w:rPr>
        <w:t>ound-</w:t>
      </w:r>
      <w:r>
        <w:rPr>
          <w:noProof/>
        </w:rPr>
        <w:t>T</w:t>
      </w:r>
      <w:r w:rsidRPr="00EC2F53">
        <w:rPr>
          <w:noProof/>
          <w:lang w:val="en-US" w:eastAsia="zh-CN"/>
        </w:rPr>
        <w:t>rip latency requirements</w:t>
      </w:r>
      <w:r>
        <w:rPr>
          <w:noProof/>
        </w:rPr>
        <w:tab/>
        <w:t>75</w:t>
      </w:r>
    </w:p>
    <w:p w14:paraId="476B29C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752F4E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EC2F53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76</w:t>
      </w:r>
    </w:p>
    <w:p w14:paraId="32F3AF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76</w:t>
      </w:r>
    </w:p>
    <w:p w14:paraId="499E57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76</w:t>
      </w:r>
    </w:p>
    <w:p w14:paraId="5A9712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77</w:t>
      </w:r>
    </w:p>
    <w:p w14:paraId="70B6DD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77</w:t>
      </w:r>
    </w:p>
    <w:p w14:paraId="32499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77</w:t>
      </w:r>
    </w:p>
    <w:p w14:paraId="4CE6F3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Rate Limitation information reporting</w:t>
      </w:r>
      <w:r>
        <w:rPr>
          <w:noProof/>
        </w:rPr>
        <w:tab/>
        <w:t>77</w:t>
      </w:r>
    </w:p>
    <w:p w14:paraId="530BD4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77</w:t>
      </w:r>
    </w:p>
    <w:p w14:paraId="07DD38D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78</w:t>
      </w:r>
    </w:p>
    <w:p w14:paraId="4CDB3F6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78</w:t>
      </w:r>
    </w:p>
    <w:p w14:paraId="121CAA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79</w:t>
      </w:r>
    </w:p>
    <w:p w14:paraId="70B7D8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</w:t>
      </w:r>
    </w:p>
    <w:p w14:paraId="57F4EF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79</w:t>
      </w:r>
    </w:p>
    <w:p w14:paraId="6A81FD9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80</w:t>
      </w:r>
    </w:p>
    <w:p w14:paraId="17EB3A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80</w:t>
      </w:r>
    </w:p>
    <w:p w14:paraId="362AE2D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80</w:t>
      </w:r>
    </w:p>
    <w:p w14:paraId="264C4E6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80</w:t>
      </w:r>
    </w:p>
    <w:p w14:paraId="5867D3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82</w:t>
      </w:r>
    </w:p>
    <w:p w14:paraId="221699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83</w:t>
      </w:r>
    </w:p>
    <w:p w14:paraId="57FFBF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83</w:t>
      </w:r>
    </w:p>
    <w:p w14:paraId="096BDF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83</w:t>
      </w:r>
    </w:p>
    <w:p w14:paraId="0A5C89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83</w:t>
      </w:r>
    </w:p>
    <w:p w14:paraId="1B1B6A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84</w:t>
      </w:r>
    </w:p>
    <w:p w14:paraId="05C410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84</w:t>
      </w:r>
    </w:p>
    <w:p w14:paraId="4DBF3F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84</w:t>
      </w:r>
    </w:p>
    <w:p w14:paraId="3CF1A00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85</w:t>
      </w:r>
    </w:p>
    <w:p w14:paraId="1C95EF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85</w:t>
      </w:r>
    </w:p>
    <w:p w14:paraId="3F227C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87</w:t>
      </w:r>
    </w:p>
    <w:p w14:paraId="29023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90</w:t>
      </w:r>
    </w:p>
    <w:p w14:paraId="550573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91</w:t>
      </w:r>
    </w:p>
    <w:p w14:paraId="4D2E3B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01BB79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91</w:t>
      </w:r>
    </w:p>
    <w:p w14:paraId="1021E9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91</w:t>
      </w:r>
    </w:p>
    <w:p w14:paraId="7FFE6A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5E5286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91</w:t>
      </w:r>
    </w:p>
    <w:p w14:paraId="1F0DC0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92</w:t>
      </w:r>
    </w:p>
    <w:p w14:paraId="6DA883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92</w:t>
      </w:r>
    </w:p>
    <w:p w14:paraId="74C8D7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58033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92</w:t>
      </w:r>
    </w:p>
    <w:p w14:paraId="0E6702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94</w:t>
      </w:r>
    </w:p>
    <w:p w14:paraId="20DC5D7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95</w:t>
      </w:r>
    </w:p>
    <w:p w14:paraId="40FB42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96</w:t>
      </w:r>
    </w:p>
    <w:p w14:paraId="0222BF8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97</w:t>
      </w:r>
    </w:p>
    <w:p w14:paraId="0A1B46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536246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97</w:t>
      </w:r>
    </w:p>
    <w:p w14:paraId="7C3BC5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98</w:t>
      </w:r>
    </w:p>
    <w:p w14:paraId="1C090D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98</w:t>
      </w:r>
    </w:p>
    <w:p w14:paraId="22601D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98</w:t>
      </w:r>
    </w:p>
    <w:p w14:paraId="5C61C9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99</w:t>
      </w:r>
    </w:p>
    <w:p w14:paraId="2E8D7DD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99</w:t>
      </w:r>
    </w:p>
    <w:p w14:paraId="05227A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99</w:t>
      </w:r>
    </w:p>
    <w:p w14:paraId="16C34E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DA5A7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99</w:t>
      </w:r>
    </w:p>
    <w:p w14:paraId="372855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2176AB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60ADF8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100</w:t>
      </w:r>
    </w:p>
    <w:p w14:paraId="0D32F8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101</w:t>
      </w:r>
    </w:p>
    <w:p w14:paraId="777D01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1C127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101</w:t>
      </w:r>
    </w:p>
    <w:p w14:paraId="3A0286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102</w:t>
      </w:r>
    </w:p>
    <w:p w14:paraId="0DF31D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102</w:t>
      </w:r>
    </w:p>
    <w:p w14:paraId="42CA7F5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102</w:t>
      </w:r>
    </w:p>
    <w:p w14:paraId="6D82EAF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103</w:t>
      </w:r>
    </w:p>
    <w:p w14:paraId="527D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41C6F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103</w:t>
      </w:r>
    </w:p>
    <w:p w14:paraId="0A0E1C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5A6D44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103</w:t>
      </w:r>
    </w:p>
    <w:p w14:paraId="2CF341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104</w:t>
      </w:r>
    </w:p>
    <w:p w14:paraId="0B2B9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104</w:t>
      </w:r>
    </w:p>
    <w:p w14:paraId="2283CD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105</w:t>
      </w:r>
    </w:p>
    <w:p w14:paraId="3571F5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6FD43C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105</w:t>
      </w:r>
    </w:p>
    <w:p w14:paraId="3C2CC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107</w:t>
      </w:r>
    </w:p>
    <w:p w14:paraId="1C947D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108</w:t>
      </w:r>
    </w:p>
    <w:p w14:paraId="079211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108</w:t>
      </w:r>
    </w:p>
    <w:p w14:paraId="09A49E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109</w:t>
      </w:r>
    </w:p>
    <w:p w14:paraId="0B6537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109</w:t>
      </w:r>
    </w:p>
    <w:p w14:paraId="4521A7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110</w:t>
      </w:r>
    </w:p>
    <w:p w14:paraId="372A4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6BAFAB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110</w:t>
      </w:r>
    </w:p>
    <w:p w14:paraId="4D4B76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111</w:t>
      </w:r>
    </w:p>
    <w:p w14:paraId="631D2B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112</w:t>
      </w:r>
    </w:p>
    <w:p w14:paraId="71260D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5BE379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112</w:t>
      </w:r>
    </w:p>
    <w:p w14:paraId="40B606E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112</w:t>
      </w:r>
    </w:p>
    <w:p w14:paraId="223421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112</w:t>
      </w:r>
    </w:p>
    <w:p w14:paraId="44EEDF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113</w:t>
      </w:r>
    </w:p>
    <w:p w14:paraId="1B1001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113</w:t>
      </w:r>
    </w:p>
    <w:p w14:paraId="5025A6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4F7AF7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113</w:t>
      </w:r>
    </w:p>
    <w:p w14:paraId="3B77DA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114</w:t>
      </w:r>
    </w:p>
    <w:p w14:paraId="7FFF96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114</w:t>
      </w:r>
    </w:p>
    <w:p w14:paraId="0B4C82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115</w:t>
      </w:r>
    </w:p>
    <w:p w14:paraId="1137EC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115</w:t>
      </w:r>
    </w:p>
    <w:p w14:paraId="296A7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115</w:t>
      </w:r>
    </w:p>
    <w:p w14:paraId="73602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116</w:t>
      </w:r>
    </w:p>
    <w:p w14:paraId="4B486A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116</w:t>
      </w:r>
    </w:p>
    <w:p w14:paraId="3434D3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117</w:t>
      </w:r>
    </w:p>
    <w:p w14:paraId="69903D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5D8BE4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117</w:t>
      </w:r>
    </w:p>
    <w:p w14:paraId="5ACAB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117</w:t>
      </w:r>
    </w:p>
    <w:p w14:paraId="2E8FA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118</w:t>
      </w:r>
    </w:p>
    <w:p w14:paraId="57D6D4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118</w:t>
      </w:r>
    </w:p>
    <w:p w14:paraId="67996D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118</w:t>
      </w:r>
    </w:p>
    <w:p w14:paraId="041411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10F7ED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119</w:t>
      </w:r>
    </w:p>
    <w:p w14:paraId="1264C9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119</w:t>
      </w:r>
    </w:p>
    <w:p w14:paraId="3F86B5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119</w:t>
      </w:r>
    </w:p>
    <w:p w14:paraId="2DE6A2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3F398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119</w:t>
      </w:r>
    </w:p>
    <w:p w14:paraId="3328AE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120</w:t>
      </w:r>
    </w:p>
    <w:p w14:paraId="3AC7D7B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121</w:t>
      </w:r>
    </w:p>
    <w:p w14:paraId="1FAAE2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79B913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121</w:t>
      </w:r>
    </w:p>
    <w:p w14:paraId="4C3463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122</w:t>
      </w:r>
    </w:p>
    <w:p w14:paraId="10DD2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123</w:t>
      </w:r>
    </w:p>
    <w:p w14:paraId="0FBA85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124</w:t>
      </w:r>
    </w:p>
    <w:p w14:paraId="01B11B4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125</w:t>
      </w:r>
    </w:p>
    <w:p w14:paraId="027083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</w:t>
      </w:r>
    </w:p>
    <w:p w14:paraId="317F35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125</w:t>
      </w:r>
    </w:p>
    <w:p w14:paraId="7829427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125</w:t>
      </w:r>
    </w:p>
    <w:p w14:paraId="61E87A7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126</w:t>
      </w:r>
    </w:p>
    <w:p w14:paraId="2EB01F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126</w:t>
      </w:r>
    </w:p>
    <w:p w14:paraId="35C472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126</w:t>
      </w:r>
    </w:p>
    <w:p w14:paraId="4C5C13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036399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126</w:t>
      </w:r>
    </w:p>
    <w:p w14:paraId="1EF6DC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127</w:t>
      </w:r>
    </w:p>
    <w:p w14:paraId="7F85A08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127</w:t>
      </w:r>
    </w:p>
    <w:p w14:paraId="446C12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127</w:t>
      </w:r>
    </w:p>
    <w:p w14:paraId="01058F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128</w:t>
      </w:r>
    </w:p>
    <w:p w14:paraId="4D62B2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5E6E80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128</w:t>
      </w:r>
    </w:p>
    <w:p w14:paraId="503A18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129</w:t>
      </w:r>
    </w:p>
    <w:p w14:paraId="5FC6C7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129</w:t>
      </w:r>
    </w:p>
    <w:p w14:paraId="67CE9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129</w:t>
      </w:r>
    </w:p>
    <w:p w14:paraId="7B88D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130</w:t>
      </w:r>
    </w:p>
    <w:p w14:paraId="4CD2645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3E603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130</w:t>
      </w:r>
    </w:p>
    <w:p w14:paraId="0C0264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131</w:t>
      </w:r>
    </w:p>
    <w:p w14:paraId="52DCF9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025F1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132</w:t>
      </w:r>
    </w:p>
    <w:p w14:paraId="15DF9D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132</w:t>
      </w:r>
    </w:p>
    <w:p w14:paraId="3EA5C7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78E026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132</w:t>
      </w:r>
    </w:p>
    <w:p w14:paraId="4A29DD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133</w:t>
      </w:r>
    </w:p>
    <w:p w14:paraId="4326DB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133</w:t>
      </w:r>
    </w:p>
    <w:p w14:paraId="44C62B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134</w:t>
      </w:r>
    </w:p>
    <w:p w14:paraId="0190FA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134</w:t>
      </w:r>
    </w:p>
    <w:p w14:paraId="31EC5E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5403E7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134</w:t>
      </w:r>
    </w:p>
    <w:p w14:paraId="34C586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135</w:t>
      </w:r>
    </w:p>
    <w:p w14:paraId="18C032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135</w:t>
      </w:r>
    </w:p>
    <w:p w14:paraId="20515EA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135</w:t>
      </w:r>
    </w:p>
    <w:p w14:paraId="6CAA28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56EE25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136</w:t>
      </w:r>
    </w:p>
    <w:p w14:paraId="092B795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63DACD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137</w:t>
      </w:r>
    </w:p>
    <w:p w14:paraId="5C1351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6C2D8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138</w:t>
      </w:r>
    </w:p>
    <w:p w14:paraId="28E1B8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139</w:t>
      </w:r>
    </w:p>
    <w:p w14:paraId="767C94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139</w:t>
      </w:r>
    </w:p>
    <w:p w14:paraId="24498E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139</w:t>
      </w:r>
    </w:p>
    <w:p w14:paraId="34F7DF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140</w:t>
      </w:r>
    </w:p>
    <w:p w14:paraId="2439D4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59AB8E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2582BF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23F04F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5534F26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141</w:t>
      </w:r>
    </w:p>
    <w:p w14:paraId="6B4361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141</w:t>
      </w:r>
    </w:p>
    <w:p w14:paraId="12F8E70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a new IMS session</w:t>
      </w:r>
      <w:r>
        <w:rPr>
          <w:noProof/>
        </w:rPr>
        <w:tab/>
        <w:t>141</w:t>
      </w:r>
    </w:p>
    <w:p w14:paraId="71C384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IMS session</w:t>
      </w:r>
      <w:r>
        <w:rPr>
          <w:noProof/>
        </w:rPr>
        <w:tab/>
        <w:t>142</w:t>
      </w:r>
    </w:p>
    <w:p w14:paraId="74ADF3B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Release an existing IMS session</w:t>
      </w:r>
      <w:r>
        <w:rPr>
          <w:noProof/>
        </w:rPr>
        <w:tab/>
        <w:t>142</w:t>
      </w:r>
    </w:p>
    <w:p w14:paraId="506C6D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EE Notification</w:t>
      </w:r>
      <w:r>
        <w:rPr>
          <w:noProof/>
        </w:rPr>
        <w:tab/>
        <w:t>142</w:t>
      </w:r>
    </w:p>
    <w:p w14:paraId="6ABD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Event Exposure Services</w:t>
      </w:r>
      <w:r>
        <w:rPr>
          <w:noProof/>
        </w:rPr>
        <w:tab/>
        <w:t>143</w:t>
      </w:r>
    </w:p>
    <w:p w14:paraId="7BDC2C8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48A617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Creation of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Service Subscription</w:t>
      </w:r>
      <w:r>
        <w:rPr>
          <w:noProof/>
        </w:rPr>
        <w:tab/>
        <w:t>143</w:t>
      </w:r>
    </w:p>
    <w:p w14:paraId="26E37A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Service</w:t>
      </w:r>
      <w:r>
        <w:rPr>
          <w:noProof/>
        </w:rPr>
        <w:t xml:space="preserve"> Subscription Update</w:t>
      </w:r>
      <w:r>
        <w:rPr>
          <w:noProof/>
        </w:rPr>
        <w:tab/>
        <w:t>143</w:t>
      </w:r>
    </w:p>
    <w:p w14:paraId="7FDCBC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Unsubscription of </w:t>
      </w:r>
      <w:r>
        <w:rPr>
          <w:noProof/>
          <w:lang w:eastAsia="zh-CN"/>
        </w:rPr>
        <w:t>IMS Event Exposure Service</w:t>
      </w:r>
      <w:r>
        <w:rPr>
          <w:noProof/>
        </w:rPr>
        <w:tab/>
        <w:t>143</w:t>
      </w:r>
    </w:p>
    <w:p w14:paraId="5245F0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IMS Event(s)</w:t>
      </w:r>
      <w:r>
        <w:rPr>
          <w:noProof/>
        </w:rPr>
        <w:tab/>
        <w:t>144</w:t>
      </w:r>
    </w:p>
    <w:p w14:paraId="6033E12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144</w:t>
      </w:r>
    </w:p>
    <w:p w14:paraId="415293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17EF98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144</w:t>
      </w:r>
    </w:p>
    <w:p w14:paraId="5DBF9AB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145</w:t>
      </w:r>
    </w:p>
    <w:p w14:paraId="1A9EBE0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56ED468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148</w:t>
      </w:r>
    </w:p>
    <w:p w14:paraId="67B741B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148</w:t>
      </w:r>
    </w:p>
    <w:p w14:paraId="7C601A4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149</w:t>
      </w:r>
    </w:p>
    <w:p w14:paraId="0DDD4D7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7DF0C9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150</w:t>
      </w:r>
    </w:p>
    <w:p w14:paraId="19760C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150</w:t>
      </w:r>
    </w:p>
    <w:p w14:paraId="60B921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150</w:t>
      </w:r>
    </w:p>
    <w:p w14:paraId="394D79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150</w:t>
      </w:r>
    </w:p>
    <w:p w14:paraId="6C49A7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150</w:t>
      </w:r>
    </w:p>
    <w:p w14:paraId="60BEB3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151</w:t>
      </w:r>
    </w:p>
    <w:p w14:paraId="0F02F65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7FB036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151</w:t>
      </w:r>
    </w:p>
    <w:p w14:paraId="2637F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152</w:t>
      </w:r>
    </w:p>
    <w:p w14:paraId="4B02CC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152</w:t>
      </w:r>
    </w:p>
    <w:p w14:paraId="456711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1E1591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152</w:t>
      </w:r>
    </w:p>
    <w:p w14:paraId="3C6DF1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153</w:t>
      </w:r>
    </w:p>
    <w:p w14:paraId="60D7FE5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59454D2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153</w:t>
      </w:r>
    </w:p>
    <w:p w14:paraId="52AEEE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154</w:t>
      </w:r>
    </w:p>
    <w:p w14:paraId="1BFC8F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154</w:t>
      </w:r>
    </w:p>
    <w:p w14:paraId="430F8B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155</w:t>
      </w:r>
    </w:p>
    <w:p w14:paraId="46694D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156</w:t>
      </w:r>
    </w:p>
    <w:p w14:paraId="50D9B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156</w:t>
      </w:r>
    </w:p>
    <w:p w14:paraId="4B24BE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5B9BF6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157</w:t>
      </w:r>
    </w:p>
    <w:p w14:paraId="093C32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157</w:t>
      </w:r>
    </w:p>
    <w:p w14:paraId="657140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157</w:t>
      </w:r>
    </w:p>
    <w:p w14:paraId="44B558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157</w:t>
      </w:r>
    </w:p>
    <w:p w14:paraId="7C11EB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Times New Roman"/>
          <w:noProof/>
        </w:rPr>
        <w:t>Acknowledgement of event notification</w:t>
      </w:r>
      <w:r>
        <w:rPr>
          <w:noProof/>
        </w:rPr>
        <w:tab/>
        <w:t>158</w:t>
      </w:r>
    </w:p>
    <w:p w14:paraId="567785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158</w:t>
      </w:r>
    </w:p>
    <w:p w14:paraId="425B61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158</w:t>
      </w:r>
    </w:p>
    <w:p w14:paraId="46B91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159</w:t>
      </w:r>
    </w:p>
    <w:p w14:paraId="44C52D2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159</w:t>
      </w:r>
    </w:p>
    <w:p w14:paraId="5B623E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159</w:t>
      </w:r>
    </w:p>
    <w:p w14:paraId="62FE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159</w:t>
      </w:r>
    </w:p>
    <w:p w14:paraId="4AD702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159</w:t>
      </w:r>
    </w:p>
    <w:p w14:paraId="35899D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7B6D61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2E32A4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67E7E5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465546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162</w:t>
      </w:r>
    </w:p>
    <w:p w14:paraId="5088AE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268B5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162</w:t>
      </w:r>
    </w:p>
    <w:p w14:paraId="4A82B5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169</w:t>
      </w:r>
    </w:p>
    <w:p w14:paraId="136F89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174</w:t>
      </w:r>
    </w:p>
    <w:p w14:paraId="390930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177</w:t>
      </w:r>
    </w:p>
    <w:p w14:paraId="30913F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177</w:t>
      </w:r>
    </w:p>
    <w:p w14:paraId="4F39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</w:t>
      </w:r>
      <w:r>
        <w:rPr>
          <w:noProof/>
        </w:rPr>
        <w:tab/>
        <w:t>177</w:t>
      </w:r>
    </w:p>
    <w:p w14:paraId="78F3C5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TrafficDataSetRm</w:t>
      </w:r>
      <w:r>
        <w:rPr>
          <w:noProof/>
        </w:rPr>
        <w:tab/>
        <w:t>178</w:t>
      </w:r>
    </w:p>
    <w:p w14:paraId="3ADC7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178</w:t>
      </w:r>
    </w:p>
    <w:p w14:paraId="377481D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178</w:t>
      </w:r>
    </w:p>
    <w:p w14:paraId="0BA4CD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4C77DE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178</w:t>
      </w:r>
    </w:p>
    <w:p w14:paraId="2DA59A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178</w:t>
      </w:r>
    </w:p>
    <w:p w14:paraId="4530F7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179</w:t>
      </w:r>
    </w:p>
    <w:p w14:paraId="02A13B5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179</w:t>
      </w:r>
    </w:p>
    <w:p w14:paraId="7E6D531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180</w:t>
      </w:r>
    </w:p>
    <w:p w14:paraId="431969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180</w:t>
      </w:r>
    </w:p>
    <w:p w14:paraId="40FDD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181</w:t>
      </w:r>
    </w:p>
    <w:p w14:paraId="663D8C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181</w:t>
      </w:r>
    </w:p>
    <w:p w14:paraId="6255C8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181</w:t>
      </w:r>
    </w:p>
    <w:p w14:paraId="0FFBCD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181</w:t>
      </w:r>
    </w:p>
    <w:p w14:paraId="4A14C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181</w:t>
      </w:r>
    </w:p>
    <w:p w14:paraId="19C894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181</w:t>
      </w:r>
    </w:p>
    <w:p w14:paraId="3EE2CE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181</w:t>
      </w:r>
    </w:p>
    <w:p w14:paraId="1E203E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181</w:t>
      </w:r>
    </w:p>
    <w:p w14:paraId="5608E6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182</w:t>
      </w:r>
    </w:p>
    <w:p w14:paraId="2E7B8D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182</w:t>
      </w:r>
    </w:p>
    <w:p w14:paraId="54DD30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182</w:t>
      </w:r>
    </w:p>
    <w:p w14:paraId="44A660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183</w:t>
      </w:r>
    </w:p>
    <w:p w14:paraId="3DBF86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183</w:t>
      </w:r>
    </w:p>
    <w:p w14:paraId="77A8E2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2515B4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183</w:t>
      </w:r>
    </w:p>
    <w:p w14:paraId="4CC6D4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183</w:t>
      </w:r>
    </w:p>
    <w:p w14:paraId="02DAA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1A27A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183</w:t>
      </w:r>
    </w:p>
    <w:p w14:paraId="7F2B64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183</w:t>
      </w:r>
    </w:p>
    <w:p w14:paraId="3ECD9C3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184</w:t>
      </w:r>
    </w:p>
    <w:p w14:paraId="70EDE7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184</w:t>
      </w:r>
    </w:p>
    <w:p w14:paraId="71E39C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184</w:t>
      </w:r>
    </w:p>
    <w:p w14:paraId="43FDE7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184</w:t>
      </w:r>
    </w:p>
    <w:p w14:paraId="7EB70B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184</w:t>
      </w:r>
    </w:p>
    <w:p w14:paraId="4F355B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4D012B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184</w:t>
      </w:r>
    </w:p>
    <w:p w14:paraId="40F0C0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184</w:t>
      </w:r>
    </w:p>
    <w:p w14:paraId="6F27065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185</w:t>
      </w:r>
    </w:p>
    <w:p w14:paraId="472C00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185</w:t>
      </w:r>
    </w:p>
    <w:p w14:paraId="7E2357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185</w:t>
      </w:r>
    </w:p>
    <w:p w14:paraId="2CD326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185</w:t>
      </w:r>
    </w:p>
    <w:p w14:paraId="3B6FFA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186</w:t>
      </w:r>
    </w:p>
    <w:p w14:paraId="51E663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0E8C27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186</w:t>
      </w:r>
    </w:p>
    <w:p w14:paraId="31D7A9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186</w:t>
      </w:r>
    </w:p>
    <w:p w14:paraId="39A047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186</w:t>
      </w:r>
    </w:p>
    <w:p w14:paraId="54F5A3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186</w:t>
      </w:r>
    </w:p>
    <w:p w14:paraId="6E8A63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187</w:t>
      </w:r>
    </w:p>
    <w:p w14:paraId="4E1D27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188</w:t>
      </w:r>
    </w:p>
    <w:p w14:paraId="4F6FF8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159B9F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188</w:t>
      </w:r>
    </w:p>
    <w:p w14:paraId="0E403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188</w:t>
      </w:r>
    </w:p>
    <w:p w14:paraId="500953D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10E273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188</w:t>
      </w:r>
    </w:p>
    <w:p w14:paraId="5A7D08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189</w:t>
      </w:r>
    </w:p>
    <w:p w14:paraId="09B0372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190</w:t>
      </w:r>
    </w:p>
    <w:p w14:paraId="4841074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01C1BB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191</w:t>
      </w:r>
    </w:p>
    <w:p w14:paraId="00454B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192</w:t>
      </w:r>
    </w:p>
    <w:p w14:paraId="7D75B0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192</w:t>
      </w:r>
    </w:p>
    <w:p w14:paraId="271331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2670C7F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193</w:t>
      </w:r>
    </w:p>
    <w:p w14:paraId="4FB34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2AF868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193</w:t>
      </w:r>
    </w:p>
    <w:p w14:paraId="16D36F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193</w:t>
      </w:r>
    </w:p>
    <w:p w14:paraId="487A16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193</w:t>
      </w:r>
    </w:p>
    <w:p w14:paraId="0EBF89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194</w:t>
      </w:r>
    </w:p>
    <w:p w14:paraId="650A8D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194</w:t>
      </w:r>
    </w:p>
    <w:p w14:paraId="60D203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73D31A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195</w:t>
      </w:r>
    </w:p>
    <w:p w14:paraId="04BF685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199</w:t>
      </w:r>
    </w:p>
    <w:p w14:paraId="3E1221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58937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200</w:t>
      </w:r>
    </w:p>
    <w:p w14:paraId="2BEB9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201</w:t>
      </w:r>
    </w:p>
    <w:p w14:paraId="07BFE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202</w:t>
      </w:r>
    </w:p>
    <w:p w14:paraId="693DD0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206</w:t>
      </w:r>
    </w:p>
    <w:p w14:paraId="036E76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207</w:t>
      </w:r>
    </w:p>
    <w:p w14:paraId="3FB44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213</w:t>
      </w:r>
    </w:p>
    <w:p w14:paraId="0276D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</w:t>
      </w:r>
    </w:p>
    <w:p w14:paraId="23EB83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214</w:t>
      </w:r>
    </w:p>
    <w:p w14:paraId="1D30D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215</w:t>
      </w:r>
    </w:p>
    <w:p w14:paraId="76DBC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215</w:t>
      </w:r>
    </w:p>
    <w:p w14:paraId="68EBAC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215</w:t>
      </w:r>
    </w:p>
    <w:p w14:paraId="343574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216</w:t>
      </w:r>
    </w:p>
    <w:p w14:paraId="01C608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221</w:t>
      </w:r>
    </w:p>
    <w:p w14:paraId="25340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224</w:t>
      </w:r>
    </w:p>
    <w:p w14:paraId="582992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225</w:t>
      </w:r>
    </w:p>
    <w:p w14:paraId="4DDE14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225</w:t>
      </w:r>
    </w:p>
    <w:p w14:paraId="5BCDD0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226</w:t>
      </w:r>
    </w:p>
    <w:p w14:paraId="01B185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227</w:t>
      </w:r>
    </w:p>
    <w:p w14:paraId="124F5F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227</w:t>
      </w:r>
    </w:p>
    <w:p w14:paraId="0A125B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228</w:t>
      </w:r>
    </w:p>
    <w:p w14:paraId="7D57B5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228</w:t>
      </w:r>
    </w:p>
    <w:p w14:paraId="28E6C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7B536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228</w:t>
      </w:r>
    </w:p>
    <w:p w14:paraId="3DF514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228</w:t>
      </w:r>
    </w:p>
    <w:p w14:paraId="7E2972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229</w:t>
      </w:r>
    </w:p>
    <w:p w14:paraId="170CED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230</w:t>
      </w:r>
    </w:p>
    <w:p w14:paraId="65F97AF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234</w:t>
      </w:r>
    </w:p>
    <w:p w14:paraId="2EEF529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234</w:t>
      </w:r>
    </w:p>
    <w:p w14:paraId="2E3F29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234</w:t>
      </w:r>
    </w:p>
    <w:p w14:paraId="4820DB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234</w:t>
      </w:r>
    </w:p>
    <w:p w14:paraId="2F8F882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235</w:t>
      </w:r>
    </w:p>
    <w:p w14:paraId="3066C4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235</w:t>
      </w:r>
    </w:p>
    <w:p w14:paraId="718244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2D89D5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1BD5957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236</w:t>
      </w:r>
    </w:p>
    <w:p w14:paraId="6BD412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41E34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236</w:t>
      </w:r>
    </w:p>
    <w:p w14:paraId="4640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3D526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1C4C6B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3AB3FB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25C49A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238</w:t>
      </w:r>
    </w:p>
    <w:p w14:paraId="027AEA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238</w:t>
      </w:r>
    </w:p>
    <w:p w14:paraId="407A5D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238</w:t>
      </w:r>
    </w:p>
    <w:p w14:paraId="316BF5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5C87D7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478326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0D65699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069122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240</w:t>
      </w:r>
    </w:p>
    <w:p w14:paraId="08E61F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F548E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242</w:t>
      </w:r>
    </w:p>
    <w:p w14:paraId="69F46C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242</w:t>
      </w:r>
    </w:p>
    <w:p w14:paraId="60E42F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2CFC97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243</w:t>
      </w:r>
    </w:p>
    <w:p w14:paraId="7140A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243</w:t>
      </w:r>
    </w:p>
    <w:p w14:paraId="579739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243</w:t>
      </w:r>
    </w:p>
    <w:p w14:paraId="5F785D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243</w:t>
      </w:r>
    </w:p>
    <w:p w14:paraId="27991A7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243</w:t>
      </w:r>
    </w:p>
    <w:p w14:paraId="37994D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F4D73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244</w:t>
      </w:r>
    </w:p>
    <w:p w14:paraId="296328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5C1A4A3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244</w:t>
      </w:r>
    </w:p>
    <w:p w14:paraId="779DA3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245</w:t>
      </w:r>
    </w:p>
    <w:p w14:paraId="758514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0D78BF5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246</w:t>
      </w:r>
    </w:p>
    <w:p w14:paraId="6C5261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246</w:t>
      </w:r>
    </w:p>
    <w:p w14:paraId="2F856B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249</w:t>
      </w:r>
    </w:p>
    <w:p w14:paraId="2C8238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250</w:t>
      </w:r>
    </w:p>
    <w:p w14:paraId="1AC9EA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250</w:t>
      </w:r>
    </w:p>
    <w:p w14:paraId="4F42EF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251</w:t>
      </w:r>
    </w:p>
    <w:p w14:paraId="55F77A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123380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251</w:t>
      </w:r>
    </w:p>
    <w:p w14:paraId="5CD8AD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252</w:t>
      </w:r>
    </w:p>
    <w:p w14:paraId="7F8875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252</w:t>
      </w:r>
    </w:p>
    <w:p w14:paraId="310D2B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252</w:t>
      </w:r>
    </w:p>
    <w:p w14:paraId="613CD0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252</w:t>
      </w:r>
    </w:p>
    <w:p w14:paraId="7514E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253</w:t>
      </w:r>
    </w:p>
    <w:p w14:paraId="3E47D5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253</w:t>
      </w:r>
    </w:p>
    <w:p w14:paraId="64C5C4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253</w:t>
      </w:r>
    </w:p>
    <w:p w14:paraId="121A7A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253</w:t>
      </w:r>
    </w:p>
    <w:p w14:paraId="1CC75A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254</w:t>
      </w:r>
    </w:p>
    <w:p w14:paraId="26DFD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748527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254</w:t>
      </w:r>
    </w:p>
    <w:p w14:paraId="33584C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254</w:t>
      </w:r>
    </w:p>
    <w:p w14:paraId="5D7C330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254</w:t>
      </w:r>
    </w:p>
    <w:p w14:paraId="00BD79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255</w:t>
      </w:r>
    </w:p>
    <w:p w14:paraId="7FD960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5144EB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255</w:t>
      </w:r>
    </w:p>
    <w:p w14:paraId="5C0654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255</w:t>
      </w:r>
    </w:p>
    <w:p w14:paraId="79F1477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255</w:t>
      </w:r>
    </w:p>
    <w:p w14:paraId="38509D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07C9DE7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255</w:t>
      </w:r>
    </w:p>
    <w:p w14:paraId="666714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255</w:t>
      </w:r>
    </w:p>
    <w:p w14:paraId="1B99AD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256</w:t>
      </w:r>
    </w:p>
    <w:p w14:paraId="71AE2B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41BC42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256</w:t>
      </w:r>
    </w:p>
    <w:p w14:paraId="6E5130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257</w:t>
      </w:r>
    </w:p>
    <w:p w14:paraId="3BC80B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04670D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257</w:t>
      </w:r>
    </w:p>
    <w:p w14:paraId="006C71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258</w:t>
      </w:r>
    </w:p>
    <w:p w14:paraId="5B4779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258</w:t>
      </w:r>
    </w:p>
    <w:p w14:paraId="601776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7F241C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258</w:t>
      </w:r>
    </w:p>
    <w:p w14:paraId="275FC7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258</w:t>
      </w:r>
    </w:p>
    <w:p w14:paraId="206A56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2A91F8A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259</w:t>
      </w:r>
    </w:p>
    <w:p w14:paraId="3CFCFF4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259</w:t>
      </w:r>
    </w:p>
    <w:p w14:paraId="50D9194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260</w:t>
      </w:r>
    </w:p>
    <w:p w14:paraId="33AADF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261</w:t>
      </w:r>
    </w:p>
    <w:p w14:paraId="3D3DD8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261</w:t>
      </w:r>
    </w:p>
    <w:p w14:paraId="08A336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261</w:t>
      </w:r>
    </w:p>
    <w:p w14:paraId="785D0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261</w:t>
      </w:r>
    </w:p>
    <w:p w14:paraId="23467A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262</w:t>
      </w:r>
    </w:p>
    <w:p w14:paraId="61E3793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262</w:t>
      </w:r>
    </w:p>
    <w:p w14:paraId="6EAE67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3D328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262</w:t>
      </w:r>
    </w:p>
    <w:p w14:paraId="46D238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262</w:t>
      </w:r>
    </w:p>
    <w:p w14:paraId="09E111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263</w:t>
      </w:r>
    </w:p>
    <w:p w14:paraId="1A79D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4F47E6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263</w:t>
      </w:r>
    </w:p>
    <w:p w14:paraId="1473BBC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263</w:t>
      </w:r>
    </w:p>
    <w:p w14:paraId="36F8011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263</w:t>
      </w:r>
    </w:p>
    <w:p w14:paraId="634F69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263</w:t>
      </w:r>
    </w:p>
    <w:p w14:paraId="787C69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263</w:t>
      </w:r>
    </w:p>
    <w:p w14:paraId="57F237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263</w:t>
      </w:r>
    </w:p>
    <w:p w14:paraId="023DA0B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264</w:t>
      </w:r>
    </w:p>
    <w:p w14:paraId="114C1F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304EC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264</w:t>
      </w:r>
    </w:p>
    <w:p w14:paraId="59C220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264</w:t>
      </w:r>
    </w:p>
    <w:p w14:paraId="076F07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265</w:t>
      </w:r>
    </w:p>
    <w:p w14:paraId="497896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23851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265</w:t>
      </w:r>
    </w:p>
    <w:p w14:paraId="359D29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265</w:t>
      </w:r>
    </w:p>
    <w:p w14:paraId="69452BD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1DB071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4EE39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266</w:t>
      </w:r>
    </w:p>
    <w:p w14:paraId="1233B4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267</w:t>
      </w:r>
    </w:p>
    <w:p w14:paraId="64A208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372230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267</w:t>
      </w:r>
    </w:p>
    <w:p w14:paraId="35A699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267</w:t>
      </w:r>
    </w:p>
    <w:p w14:paraId="534E7BE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267</w:t>
      </w:r>
    </w:p>
    <w:p w14:paraId="04F44E1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267</w:t>
      </w:r>
    </w:p>
    <w:p w14:paraId="2B64CE4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268</w:t>
      </w:r>
    </w:p>
    <w:p w14:paraId="55495D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269</w:t>
      </w:r>
    </w:p>
    <w:p w14:paraId="7AA007D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270</w:t>
      </w:r>
    </w:p>
    <w:p w14:paraId="6859AD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271</w:t>
      </w:r>
    </w:p>
    <w:p w14:paraId="536D847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271</w:t>
      </w:r>
    </w:p>
    <w:p w14:paraId="2B80824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271</w:t>
      </w:r>
    </w:p>
    <w:p w14:paraId="7C12D9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7A4018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271</w:t>
      </w:r>
    </w:p>
    <w:p w14:paraId="07F0C6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271</w:t>
      </w:r>
    </w:p>
    <w:p w14:paraId="3B0EDE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448296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272</w:t>
      </w:r>
    </w:p>
    <w:p w14:paraId="60E10B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272</w:t>
      </w:r>
    </w:p>
    <w:p w14:paraId="3470AE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273</w:t>
      </w:r>
    </w:p>
    <w:p w14:paraId="61D071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273</w:t>
      </w:r>
    </w:p>
    <w:p w14:paraId="14AC53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210C0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273</w:t>
      </w:r>
    </w:p>
    <w:p w14:paraId="47BC4C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273</w:t>
      </w:r>
    </w:p>
    <w:p w14:paraId="1DBD24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273</w:t>
      </w:r>
    </w:p>
    <w:p w14:paraId="7C3C5C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273</w:t>
      </w:r>
    </w:p>
    <w:p w14:paraId="32BC0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737C5A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274</w:t>
      </w:r>
    </w:p>
    <w:p w14:paraId="04AA22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274</w:t>
      </w:r>
    </w:p>
    <w:p w14:paraId="0DE9E0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274</w:t>
      </w:r>
    </w:p>
    <w:p w14:paraId="6051F3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42EDF4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274</w:t>
      </w:r>
    </w:p>
    <w:p w14:paraId="3DD473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274</w:t>
      </w:r>
    </w:p>
    <w:p w14:paraId="1A571D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275</w:t>
      </w:r>
    </w:p>
    <w:p w14:paraId="1B0E90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18C24B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275</w:t>
      </w:r>
    </w:p>
    <w:p w14:paraId="70D1F8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275</w:t>
      </w:r>
    </w:p>
    <w:p w14:paraId="4237AF9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275</w:t>
      </w:r>
    </w:p>
    <w:p w14:paraId="6D5884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275</w:t>
      </w:r>
    </w:p>
    <w:p w14:paraId="77CFEA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276</w:t>
      </w:r>
    </w:p>
    <w:p w14:paraId="7E7743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277</w:t>
      </w:r>
    </w:p>
    <w:p w14:paraId="405350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73B09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277</w:t>
      </w:r>
    </w:p>
    <w:p w14:paraId="0EF23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277</w:t>
      </w:r>
    </w:p>
    <w:p w14:paraId="7CED5B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38DC2A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277</w:t>
      </w:r>
    </w:p>
    <w:p w14:paraId="716674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278</w:t>
      </w:r>
    </w:p>
    <w:p w14:paraId="029110A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279</w:t>
      </w:r>
    </w:p>
    <w:p w14:paraId="12386D6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280</w:t>
      </w:r>
    </w:p>
    <w:p w14:paraId="19C8B0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281</w:t>
      </w:r>
    </w:p>
    <w:p w14:paraId="43329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281</w:t>
      </w:r>
    </w:p>
    <w:p w14:paraId="06AE00C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5C5FE8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666CD7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281</w:t>
      </w:r>
    </w:p>
    <w:p w14:paraId="7891A0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282</w:t>
      </w:r>
    </w:p>
    <w:p w14:paraId="05D3C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288F9A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282</w:t>
      </w:r>
    </w:p>
    <w:p w14:paraId="283349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283</w:t>
      </w:r>
    </w:p>
    <w:p w14:paraId="52958E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283</w:t>
      </w:r>
    </w:p>
    <w:p w14:paraId="4E87C6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49C496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283</w:t>
      </w:r>
    </w:p>
    <w:p w14:paraId="15D3EF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283</w:t>
      </w:r>
    </w:p>
    <w:p w14:paraId="7EA4D1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1415CA7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303E8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680130D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284</w:t>
      </w:r>
    </w:p>
    <w:p w14:paraId="10BAE68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284</w:t>
      </w:r>
    </w:p>
    <w:p w14:paraId="6D2B3EC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2F155C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284</w:t>
      </w:r>
    </w:p>
    <w:p w14:paraId="619010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284</w:t>
      </w:r>
    </w:p>
    <w:p w14:paraId="6EE3CF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285</w:t>
      </w:r>
    </w:p>
    <w:p w14:paraId="34A957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FA0E8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285</w:t>
      </w:r>
    </w:p>
    <w:p w14:paraId="3B1048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285</w:t>
      </w:r>
    </w:p>
    <w:p w14:paraId="7ACCA1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1764F6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285</w:t>
      </w:r>
    </w:p>
    <w:p w14:paraId="1745BAC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287</w:t>
      </w:r>
    </w:p>
    <w:p w14:paraId="691C0D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287</w:t>
      </w:r>
    </w:p>
    <w:p w14:paraId="7448A9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22A19E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287</w:t>
      </w:r>
    </w:p>
    <w:p w14:paraId="2D4E24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287</w:t>
      </w:r>
    </w:p>
    <w:p w14:paraId="29CCE9F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3537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288</w:t>
      </w:r>
    </w:p>
    <w:p w14:paraId="333DA5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288</w:t>
      </w:r>
    </w:p>
    <w:p w14:paraId="5F058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289</w:t>
      </w:r>
    </w:p>
    <w:p w14:paraId="71F6E99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290</w:t>
      </w:r>
    </w:p>
    <w:p w14:paraId="286C2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291</w:t>
      </w:r>
    </w:p>
    <w:p w14:paraId="57C678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741806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291</w:t>
      </w:r>
    </w:p>
    <w:p w14:paraId="58B60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291</w:t>
      </w:r>
    </w:p>
    <w:p w14:paraId="595EA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291</w:t>
      </w:r>
    </w:p>
    <w:p w14:paraId="1EB8FB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292</w:t>
      </w:r>
    </w:p>
    <w:p w14:paraId="39A2F7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292</w:t>
      </w:r>
    </w:p>
    <w:p w14:paraId="3C025A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293</w:t>
      </w:r>
    </w:p>
    <w:p w14:paraId="414EA65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293</w:t>
      </w:r>
    </w:p>
    <w:p w14:paraId="014F5E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293</w:t>
      </w:r>
    </w:p>
    <w:p w14:paraId="5CEFBF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293</w:t>
      </w:r>
    </w:p>
    <w:p w14:paraId="74A0FA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297</w:t>
      </w:r>
    </w:p>
    <w:p w14:paraId="5EC803E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297</w:t>
      </w:r>
    </w:p>
    <w:p w14:paraId="3A4ACD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62CD8C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298</w:t>
      </w:r>
    </w:p>
    <w:p w14:paraId="02A6F8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302</w:t>
      </w:r>
    </w:p>
    <w:p w14:paraId="5AA800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304</w:t>
      </w:r>
    </w:p>
    <w:p w14:paraId="7A28F4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305</w:t>
      </w:r>
    </w:p>
    <w:p w14:paraId="103942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305</w:t>
      </w:r>
    </w:p>
    <w:p w14:paraId="7FBE93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306</w:t>
      </w:r>
    </w:p>
    <w:p w14:paraId="4D3DB8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307</w:t>
      </w:r>
    </w:p>
    <w:p w14:paraId="53E471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309</w:t>
      </w:r>
    </w:p>
    <w:p w14:paraId="7DF3F1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127683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679585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309</w:t>
      </w:r>
    </w:p>
    <w:p w14:paraId="6E31CD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309</w:t>
      </w:r>
    </w:p>
    <w:p w14:paraId="079E54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60189A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310</w:t>
      </w:r>
    </w:p>
    <w:p w14:paraId="2AFB8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313</w:t>
      </w:r>
    </w:p>
    <w:p w14:paraId="0E3F792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314</w:t>
      </w:r>
    </w:p>
    <w:p w14:paraId="341845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314</w:t>
      </w:r>
    </w:p>
    <w:p w14:paraId="223417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314</w:t>
      </w:r>
    </w:p>
    <w:p w14:paraId="437AD1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315</w:t>
      </w:r>
    </w:p>
    <w:p w14:paraId="59D64B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318</w:t>
      </w:r>
    </w:p>
    <w:p w14:paraId="0D2A75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30EA52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318</w:t>
      </w:r>
    </w:p>
    <w:p w14:paraId="2876FE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318</w:t>
      </w:r>
    </w:p>
    <w:p w14:paraId="780B7CC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318</w:t>
      </w:r>
    </w:p>
    <w:p w14:paraId="6BBECE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120B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318</w:t>
      </w:r>
    </w:p>
    <w:p w14:paraId="70ACBA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318</w:t>
      </w:r>
    </w:p>
    <w:p w14:paraId="2D8491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319</w:t>
      </w:r>
    </w:p>
    <w:p w14:paraId="51C1F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8D01F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319</w:t>
      </w:r>
    </w:p>
    <w:p w14:paraId="034C3D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320</w:t>
      </w:r>
    </w:p>
    <w:p w14:paraId="1ED4FB5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6BBBE1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320</w:t>
      </w:r>
    </w:p>
    <w:p w14:paraId="21D4221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321</w:t>
      </w:r>
    </w:p>
    <w:p w14:paraId="622D9C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321</w:t>
      </w:r>
    </w:p>
    <w:p w14:paraId="0ACAB5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1D9D81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3E75C4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46EF34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61C04C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322</w:t>
      </w:r>
    </w:p>
    <w:p w14:paraId="29395E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322</w:t>
      </w:r>
    </w:p>
    <w:p w14:paraId="18DA2B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323</w:t>
      </w:r>
    </w:p>
    <w:p w14:paraId="04B58E5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324</w:t>
      </w:r>
    </w:p>
    <w:p w14:paraId="44229B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325</w:t>
      </w:r>
    </w:p>
    <w:p w14:paraId="7EB001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325</w:t>
      </w:r>
    </w:p>
    <w:p w14:paraId="413671D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325</w:t>
      </w:r>
    </w:p>
    <w:p w14:paraId="60BA96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325</w:t>
      </w:r>
    </w:p>
    <w:p w14:paraId="71392CA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397353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326</w:t>
      </w:r>
    </w:p>
    <w:p w14:paraId="18682A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6F3FDE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326</w:t>
      </w:r>
    </w:p>
    <w:p w14:paraId="0048E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327</w:t>
      </w:r>
    </w:p>
    <w:p w14:paraId="07DBF54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1C5DE1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89F62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58BB5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0BAD7A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327</w:t>
      </w:r>
    </w:p>
    <w:p w14:paraId="192E60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327</w:t>
      </w:r>
    </w:p>
    <w:p w14:paraId="2347CD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327</w:t>
      </w:r>
    </w:p>
    <w:p w14:paraId="14988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327</w:t>
      </w:r>
    </w:p>
    <w:p w14:paraId="3B96DE5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EC2F53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328</w:t>
      </w:r>
    </w:p>
    <w:p w14:paraId="25DD3B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33F78C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328</w:t>
      </w:r>
    </w:p>
    <w:p w14:paraId="250A6D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328</w:t>
      </w:r>
    </w:p>
    <w:p w14:paraId="1C1B5C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328</w:t>
      </w:r>
    </w:p>
    <w:p w14:paraId="60BC4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20FE5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328</w:t>
      </w:r>
    </w:p>
    <w:p w14:paraId="26DA83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329</w:t>
      </w:r>
    </w:p>
    <w:p w14:paraId="27EE93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329</w:t>
      </w:r>
    </w:p>
    <w:p w14:paraId="068C34C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329</w:t>
      </w:r>
    </w:p>
    <w:p w14:paraId="4BD0EA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329</w:t>
      </w:r>
    </w:p>
    <w:p w14:paraId="28D0F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329</w:t>
      </w:r>
    </w:p>
    <w:p w14:paraId="73A7C0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330</w:t>
      </w:r>
    </w:p>
    <w:p w14:paraId="0596CD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05499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330</w:t>
      </w:r>
    </w:p>
    <w:p w14:paraId="7487F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330</w:t>
      </w:r>
    </w:p>
    <w:p w14:paraId="1E9B10E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330</w:t>
      </w:r>
    </w:p>
    <w:p w14:paraId="3DE35F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6C180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331</w:t>
      </w:r>
    </w:p>
    <w:p w14:paraId="58785DC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331</w:t>
      </w:r>
    </w:p>
    <w:p w14:paraId="1CB31C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331</w:t>
      </w:r>
    </w:p>
    <w:p w14:paraId="1E5CE9F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6D8918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3F724A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1E9EE33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331</w:t>
      </w:r>
    </w:p>
    <w:p w14:paraId="50805D3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67861B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332</w:t>
      </w:r>
    </w:p>
    <w:p w14:paraId="1EE04A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332</w:t>
      </w:r>
    </w:p>
    <w:p w14:paraId="1D9834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332</w:t>
      </w:r>
    </w:p>
    <w:p w14:paraId="731C23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332</w:t>
      </w:r>
    </w:p>
    <w:p w14:paraId="19936C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332</w:t>
      </w:r>
    </w:p>
    <w:p w14:paraId="47BC8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332</w:t>
      </w:r>
    </w:p>
    <w:p w14:paraId="262E85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333</w:t>
      </w:r>
    </w:p>
    <w:p w14:paraId="61CA35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256F932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333</w:t>
      </w:r>
    </w:p>
    <w:p w14:paraId="446DE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333</w:t>
      </w:r>
    </w:p>
    <w:p w14:paraId="47740D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334</w:t>
      </w:r>
    </w:p>
    <w:p w14:paraId="4A3DC7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334</w:t>
      </w:r>
    </w:p>
    <w:p w14:paraId="3F08D97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335</w:t>
      </w:r>
    </w:p>
    <w:p w14:paraId="518C85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6FC7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335</w:t>
      </w:r>
    </w:p>
    <w:p w14:paraId="6F0A44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335</w:t>
      </w:r>
    </w:p>
    <w:p w14:paraId="77F939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2F2E1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336</w:t>
      </w:r>
    </w:p>
    <w:p w14:paraId="15B3C5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336</w:t>
      </w:r>
    </w:p>
    <w:p w14:paraId="2CAAD5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336</w:t>
      </w:r>
    </w:p>
    <w:p w14:paraId="30C59C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2811B6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A9F1B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54DC06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337</w:t>
      </w:r>
    </w:p>
    <w:p w14:paraId="17F50F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337</w:t>
      </w:r>
    </w:p>
    <w:p w14:paraId="2F734D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337</w:t>
      </w:r>
    </w:p>
    <w:p w14:paraId="75806D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338</w:t>
      </w:r>
    </w:p>
    <w:p w14:paraId="5AF419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338</w:t>
      </w:r>
    </w:p>
    <w:p w14:paraId="61901C2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338</w:t>
      </w:r>
    </w:p>
    <w:p w14:paraId="7094F6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338</w:t>
      </w:r>
    </w:p>
    <w:p w14:paraId="1DB63AA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338</w:t>
      </w:r>
    </w:p>
    <w:p w14:paraId="72F3F1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338</w:t>
      </w:r>
    </w:p>
    <w:p w14:paraId="137933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339</w:t>
      </w:r>
    </w:p>
    <w:p w14:paraId="2BA682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DE5AF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340</w:t>
      </w:r>
    </w:p>
    <w:p w14:paraId="5F979F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340</w:t>
      </w:r>
    </w:p>
    <w:p w14:paraId="56D672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7BF8C48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340</w:t>
      </w:r>
    </w:p>
    <w:p w14:paraId="119896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341</w:t>
      </w:r>
    </w:p>
    <w:p w14:paraId="25C472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342</w:t>
      </w:r>
    </w:p>
    <w:p w14:paraId="7C6CD5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6410C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342</w:t>
      </w:r>
    </w:p>
    <w:p w14:paraId="3896BB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342</w:t>
      </w:r>
    </w:p>
    <w:p w14:paraId="0995697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43FB75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342</w:t>
      </w:r>
    </w:p>
    <w:p w14:paraId="20C98C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343</w:t>
      </w:r>
    </w:p>
    <w:p w14:paraId="6F0F45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344</w:t>
      </w:r>
    </w:p>
    <w:p w14:paraId="37EB7F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345</w:t>
      </w:r>
    </w:p>
    <w:p w14:paraId="6075C6F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215E3F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37A6C4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346</w:t>
      </w:r>
    </w:p>
    <w:p w14:paraId="13C19B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577D9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346</w:t>
      </w:r>
    </w:p>
    <w:p w14:paraId="61D6D6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347</w:t>
      </w:r>
    </w:p>
    <w:p w14:paraId="09DD999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348</w:t>
      </w:r>
    </w:p>
    <w:p w14:paraId="155A27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EB967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348</w:t>
      </w:r>
    </w:p>
    <w:p w14:paraId="69C6E4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348</w:t>
      </w:r>
    </w:p>
    <w:p w14:paraId="0E31CB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275B793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348</w:t>
      </w:r>
    </w:p>
    <w:p w14:paraId="7B459F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349</w:t>
      </w:r>
    </w:p>
    <w:p w14:paraId="3907A2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350</w:t>
      </w:r>
    </w:p>
    <w:p w14:paraId="74F293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351</w:t>
      </w:r>
    </w:p>
    <w:p w14:paraId="1904C41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351</w:t>
      </w:r>
    </w:p>
    <w:p w14:paraId="66E2AC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0F8BD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352</w:t>
      </w:r>
    </w:p>
    <w:p w14:paraId="018D5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352</w:t>
      </w:r>
    </w:p>
    <w:p w14:paraId="26F5CF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352</w:t>
      </w:r>
    </w:p>
    <w:p w14:paraId="3F18EE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352</w:t>
      </w:r>
    </w:p>
    <w:p w14:paraId="3A6F4B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352</w:t>
      </w:r>
    </w:p>
    <w:p w14:paraId="5AABB46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353</w:t>
      </w:r>
    </w:p>
    <w:p w14:paraId="0835EB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353</w:t>
      </w:r>
    </w:p>
    <w:p w14:paraId="178EE9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353</w:t>
      </w:r>
    </w:p>
    <w:p w14:paraId="60ABC7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353</w:t>
      </w:r>
    </w:p>
    <w:p w14:paraId="3917CA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353</w:t>
      </w:r>
    </w:p>
    <w:p w14:paraId="60BDB9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353</w:t>
      </w:r>
    </w:p>
    <w:p w14:paraId="698602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354</w:t>
      </w:r>
    </w:p>
    <w:p w14:paraId="550923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354</w:t>
      </w:r>
    </w:p>
    <w:p w14:paraId="5A987F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354</w:t>
      </w:r>
    </w:p>
    <w:p w14:paraId="275F0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355</w:t>
      </w:r>
    </w:p>
    <w:p w14:paraId="03E5EF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356</w:t>
      </w:r>
    </w:p>
    <w:p w14:paraId="27238E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A30B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357</w:t>
      </w:r>
    </w:p>
    <w:p w14:paraId="5A6ADF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359</w:t>
      </w:r>
    </w:p>
    <w:p w14:paraId="510CF7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360</w:t>
      </w:r>
    </w:p>
    <w:p w14:paraId="79739D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360</w:t>
      </w:r>
    </w:p>
    <w:p w14:paraId="635D6A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360</w:t>
      </w:r>
    </w:p>
    <w:p w14:paraId="11CF2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362</w:t>
      </w:r>
    </w:p>
    <w:p w14:paraId="52E843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362</w:t>
      </w:r>
    </w:p>
    <w:p w14:paraId="33710A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362</w:t>
      </w:r>
    </w:p>
    <w:p w14:paraId="12B4EA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362</w:t>
      </w:r>
    </w:p>
    <w:p w14:paraId="41894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363</w:t>
      </w:r>
    </w:p>
    <w:p w14:paraId="4971D6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363</w:t>
      </w:r>
    </w:p>
    <w:p w14:paraId="2F3FAA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3873FF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52BC9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0BE11C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6006D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364</w:t>
      </w:r>
    </w:p>
    <w:p w14:paraId="696A80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365</w:t>
      </w:r>
    </w:p>
    <w:p w14:paraId="35E16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367</w:t>
      </w:r>
    </w:p>
    <w:p w14:paraId="24101B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19008E2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45599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368</w:t>
      </w:r>
    </w:p>
    <w:p w14:paraId="1876DE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368</w:t>
      </w:r>
    </w:p>
    <w:p w14:paraId="23374A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1B20DA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368</w:t>
      </w:r>
    </w:p>
    <w:p w14:paraId="56758F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7715F7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Protocol</w:t>
      </w:r>
      <w:r>
        <w:rPr>
          <w:noProof/>
        </w:rPr>
        <w:tab/>
        <w:t>368</w:t>
      </w:r>
    </w:p>
    <w:p w14:paraId="20C1FC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GmCapable</w:t>
      </w:r>
      <w:r>
        <w:rPr>
          <w:noProof/>
        </w:rPr>
        <w:tab/>
        <w:t>368</w:t>
      </w:r>
    </w:p>
    <w:p w14:paraId="4CEF1E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369</w:t>
      </w:r>
    </w:p>
    <w:p w14:paraId="0C6342D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369</w:t>
      </w:r>
    </w:p>
    <w:p w14:paraId="5708C3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369</w:t>
      </w:r>
    </w:p>
    <w:p w14:paraId="06361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AcceptanceCriteriaResultIndication</w:t>
      </w:r>
      <w:r>
        <w:rPr>
          <w:noProof/>
        </w:rPr>
        <w:tab/>
        <w:t>369</w:t>
      </w:r>
    </w:p>
    <w:p w14:paraId="644D5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370</w:t>
      </w:r>
    </w:p>
    <w:p w14:paraId="0646D7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370</w:t>
      </w:r>
    </w:p>
    <w:p w14:paraId="66BE35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370</w:t>
      </w:r>
    </w:p>
    <w:p w14:paraId="2A2401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370</w:t>
      </w:r>
    </w:p>
    <w:p w14:paraId="424ECC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370</w:t>
      </w:r>
    </w:p>
    <w:p w14:paraId="640F10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370</w:t>
      </w:r>
    </w:p>
    <w:p w14:paraId="30EC1D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370</w:t>
      </w:r>
    </w:p>
    <w:p w14:paraId="6D258CB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371</w:t>
      </w:r>
    </w:p>
    <w:p w14:paraId="5493541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371</w:t>
      </w:r>
    </w:p>
    <w:p w14:paraId="330ED9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371</w:t>
      </w:r>
    </w:p>
    <w:p w14:paraId="5BB896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371</w:t>
      </w:r>
    </w:p>
    <w:p w14:paraId="536033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371</w:t>
      </w:r>
    </w:p>
    <w:p w14:paraId="2C946A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372</w:t>
      </w:r>
    </w:p>
    <w:p w14:paraId="54C18BC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201B9C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372</w:t>
      </w:r>
    </w:p>
    <w:p w14:paraId="5E401F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372</w:t>
      </w:r>
    </w:p>
    <w:p w14:paraId="5D14E34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56090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372</w:t>
      </w:r>
    </w:p>
    <w:p w14:paraId="648830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373</w:t>
      </w:r>
    </w:p>
    <w:p w14:paraId="57A7EF1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374</w:t>
      </w:r>
    </w:p>
    <w:p w14:paraId="608BF7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74AAB6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374</w:t>
      </w:r>
    </w:p>
    <w:p w14:paraId="543AF8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374</w:t>
      </w:r>
    </w:p>
    <w:p w14:paraId="7565CC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374</w:t>
      </w:r>
    </w:p>
    <w:p w14:paraId="5D7148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374</w:t>
      </w:r>
    </w:p>
    <w:p w14:paraId="5E02A68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375</w:t>
      </w:r>
    </w:p>
    <w:p w14:paraId="26BB82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0298B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377</w:t>
      </w:r>
    </w:p>
    <w:p w14:paraId="3706A9A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377</w:t>
      </w:r>
    </w:p>
    <w:p w14:paraId="15A680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377</w:t>
      </w:r>
    </w:p>
    <w:p w14:paraId="2FA048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377</w:t>
      </w:r>
    </w:p>
    <w:p w14:paraId="331489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377</w:t>
      </w:r>
    </w:p>
    <w:p w14:paraId="35EECE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378</w:t>
      </w:r>
    </w:p>
    <w:p w14:paraId="257CA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9BA3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378</w:t>
      </w:r>
    </w:p>
    <w:p w14:paraId="37CA18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5F1344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013A85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379</w:t>
      </w:r>
    </w:p>
    <w:p w14:paraId="3D2EF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379</w:t>
      </w:r>
    </w:p>
    <w:p w14:paraId="4DE1B4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66E867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7CDF6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22875C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3E020AC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379</w:t>
      </w:r>
    </w:p>
    <w:p w14:paraId="6F658B7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25A3BC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380</w:t>
      </w:r>
    </w:p>
    <w:p w14:paraId="157CBE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380</w:t>
      </w:r>
    </w:p>
    <w:p w14:paraId="6DA8FCD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381</w:t>
      </w:r>
    </w:p>
    <w:p w14:paraId="06F908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1AB667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381</w:t>
      </w:r>
    </w:p>
    <w:p w14:paraId="62AEC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381</w:t>
      </w:r>
    </w:p>
    <w:p w14:paraId="67456A5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381</w:t>
      </w:r>
    </w:p>
    <w:p w14:paraId="6D0D31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381</w:t>
      </w:r>
    </w:p>
    <w:p w14:paraId="2E42D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382</w:t>
      </w:r>
    </w:p>
    <w:p w14:paraId="545632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09DEEB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382</w:t>
      </w:r>
    </w:p>
    <w:p w14:paraId="47F972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382</w:t>
      </w:r>
    </w:p>
    <w:p w14:paraId="479D5B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7AB9BD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382</w:t>
      </w:r>
    </w:p>
    <w:p w14:paraId="42ACE2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383</w:t>
      </w:r>
    </w:p>
    <w:p w14:paraId="7D79D2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385</w:t>
      </w:r>
    </w:p>
    <w:p w14:paraId="45863F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386</w:t>
      </w:r>
    </w:p>
    <w:p w14:paraId="4A3AF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3C006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386</w:t>
      </w:r>
    </w:p>
    <w:p w14:paraId="08C5AE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386</w:t>
      </w:r>
    </w:p>
    <w:p w14:paraId="22C123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386</w:t>
      </w:r>
    </w:p>
    <w:p w14:paraId="668A1C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386</w:t>
      </w:r>
    </w:p>
    <w:p w14:paraId="5B74F37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388</w:t>
      </w:r>
    </w:p>
    <w:p w14:paraId="30AD95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388</w:t>
      </w:r>
    </w:p>
    <w:p w14:paraId="0E480F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389</w:t>
      </w:r>
    </w:p>
    <w:p w14:paraId="7D7E6E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664290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389</w:t>
      </w:r>
    </w:p>
    <w:p w14:paraId="7B8704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389</w:t>
      </w:r>
    </w:p>
    <w:p w14:paraId="05B25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389</w:t>
      </w:r>
    </w:p>
    <w:p w14:paraId="26E32C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389</w:t>
      </w:r>
    </w:p>
    <w:p w14:paraId="741FE7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389</w:t>
      </w:r>
    </w:p>
    <w:p w14:paraId="070384C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390</w:t>
      </w:r>
    </w:p>
    <w:p w14:paraId="2D08F3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390</w:t>
      </w:r>
    </w:p>
    <w:p w14:paraId="4B77F3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3CE31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391</w:t>
      </w:r>
    </w:p>
    <w:p w14:paraId="2844B9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392</w:t>
      </w:r>
    </w:p>
    <w:p w14:paraId="6F8D15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26C89D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392</w:t>
      </w:r>
    </w:p>
    <w:p w14:paraId="68F168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393</w:t>
      </w:r>
    </w:p>
    <w:p w14:paraId="102FD9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393</w:t>
      </w:r>
    </w:p>
    <w:p w14:paraId="16AC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393</w:t>
      </w:r>
    </w:p>
    <w:p w14:paraId="7D6306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394</w:t>
      </w:r>
    </w:p>
    <w:p w14:paraId="5B0BE2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202A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6AA6B0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394</w:t>
      </w:r>
    </w:p>
    <w:p w14:paraId="17D8A2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394</w:t>
      </w:r>
    </w:p>
    <w:p w14:paraId="6CDC0B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50A4FC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647329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106FF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395</w:t>
      </w:r>
    </w:p>
    <w:p w14:paraId="747DD68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395</w:t>
      </w:r>
    </w:p>
    <w:p w14:paraId="1A9B44B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395</w:t>
      </w:r>
    </w:p>
    <w:p w14:paraId="51A90F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395</w:t>
      </w:r>
    </w:p>
    <w:p w14:paraId="5DBB0F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6C4D6D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71611C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396</w:t>
      </w:r>
    </w:p>
    <w:p w14:paraId="35940D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BD4E1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00D03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4E8E01D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38E866F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46C33E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397</w:t>
      </w:r>
    </w:p>
    <w:p w14:paraId="4B47E2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398</w:t>
      </w:r>
    </w:p>
    <w:p w14:paraId="1FC10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AF356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74435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570B1A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600114D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398</w:t>
      </w:r>
    </w:p>
    <w:p w14:paraId="248A89F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399</w:t>
      </w:r>
    </w:p>
    <w:p w14:paraId="71DC02E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400</w:t>
      </w:r>
    </w:p>
    <w:p w14:paraId="206926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401</w:t>
      </w:r>
    </w:p>
    <w:p w14:paraId="7CF2EA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402</w:t>
      </w:r>
    </w:p>
    <w:p w14:paraId="0E2A5D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0A46AA9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540A87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402</w:t>
      </w:r>
    </w:p>
    <w:p w14:paraId="3300A2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3A76D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402</w:t>
      </w:r>
    </w:p>
    <w:p w14:paraId="7D054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403</w:t>
      </w:r>
    </w:p>
    <w:p w14:paraId="4D9B17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404</w:t>
      </w:r>
    </w:p>
    <w:p w14:paraId="51D42D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53D220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404</w:t>
      </w:r>
    </w:p>
    <w:p w14:paraId="3F2446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404</w:t>
      </w:r>
    </w:p>
    <w:p w14:paraId="6DB723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5D6CD4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405</w:t>
      </w:r>
    </w:p>
    <w:p w14:paraId="3C8D5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408</w:t>
      </w:r>
    </w:p>
    <w:p w14:paraId="14D80F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410</w:t>
      </w:r>
    </w:p>
    <w:p w14:paraId="3FD4618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410</w:t>
      </w:r>
    </w:p>
    <w:p w14:paraId="51AF24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410</w:t>
      </w:r>
    </w:p>
    <w:p w14:paraId="471291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2E6498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410</w:t>
      </w:r>
    </w:p>
    <w:p w14:paraId="642F6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410</w:t>
      </w:r>
    </w:p>
    <w:p w14:paraId="0AB241B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411</w:t>
      </w:r>
    </w:p>
    <w:p w14:paraId="738FDF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411</w:t>
      </w:r>
    </w:p>
    <w:p w14:paraId="717B19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1A8210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411</w:t>
      </w:r>
    </w:p>
    <w:p w14:paraId="0AB03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411</w:t>
      </w:r>
    </w:p>
    <w:p w14:paraId="2466D71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MBSTMGI API</w:t>
      </w:r>
      <w:r>
        <w:rPr>
          <w:noProof/>
        </w:rPr>
        <w:tab/>
        <w:t>411</w:t>
      </w:r>
    </w:p>
    <w:p w14:paraId="18571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5F83D2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412</w:t>
      </w:r>
    </w:p>
    <w:p w14:paraId="5F225E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412</w:t>
      </w:r>
    </w:p>
    <w:p w14:paraId="448900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412</w:t>
      </w:r>
    </w:p>
    <w:p w14:paraId="56ED94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412</w:t>
      </w:r>
    </w:p>
    <w:p w14:paraId="7379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412</w:t>
      </w:r>
    </w:p>
    <w:p w14:paraId="21079E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3C56A0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413</w:t>
      </w:r>
    </w:p>
    <w:p w14:paraId="624BEE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413</w:t>
      </w:r>
    </w:p>
    <w:p w14:paraId="161B1C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2923F8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414</w:t>
      </w:r>
    </w:p>
    <w:p w14:paraId="640658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6287F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415</w:t>
      </w:r>
    </w:p>
    <w:p w14:paraId="1559C6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415</w:t>
      </w:r>
    </w:p>
    <w:p w14:paraId="300FB5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415</w:t>
      </w:r>
    </w:p>
    <w:p w14:paraId="65BFE0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415</w:t>
      </w:r>
    </w:p>
    <w:p w14:paraId="0D0648D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415</w:t>
      </w:r>
    </w:p>
    <w:p w14:paraId="4524A3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416</w:t>
      </w:r>
    </w:p>
    <w:p w14:paraId="29A68E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416</w:t>
      </w:r>
    </w:p>
    <w:p w14:paraId="75A2F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07A5F6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417</w:t>
      </w:r>
    </w:p>
    <w:p w14:paraId="04F15D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3A91C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418</w:t>
      </w:r>
    </w:p>
    <w:p w14:paraId="06376E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419</w:t>
      </w:r>
    </w:p>
    <w:p w14:paraId="17A338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419</w:t>
      </w:r>
    </w:p>
    <w:p w14:paraId="6BCB65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419</w:t>
      </w:r>
    </w:p>
    <w:p w14:paraId="751193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420</w:t>
      </w:r>
    </w:p>
    <w:p w14:paraId="3E66D3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420</w:t>
      </w:r>
    </w:p>
    <w:p w14:paraId="09C270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03649D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420</w:t>
      </w:r>
    </w:p>
    <w:p w14:paraId="45EF8E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421</w:t>
      </w:r>
    </w:p>
    <w:p w14:paraId="123726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</w:rPr>
        <w:t>Type: ProblemDetailsTmgiAlloc</w:t>
      </w:r>
      <w:r>
        <w:rPr>
          <w:noProof/>
        </w:rPr>
        <w:tab/>
        <w:t>421</w:t>
      </w:r>
    </w:p>
    <w:p w14:paraId="68D31D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421</w:t>
      </w:r>
    </w:p>
    <w:p w14:paraId="061BC38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421</w:t>
      </w:r>
    </w:p>
    <w:p w14:paraId="7227B91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8F5E0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421</w:t>
      </w:r>
    </w:p>
    <w:p w14:paraId="0BA82E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421</w:t>
      </w:r>
    </w:p>
    <w:p w14:paraId="4E1DC8F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MBSSession API</w:t>
      </w:r>
      <w:r>
        <w:rPr>
          <w:noProof/>
        </w:rPr>
        <w:tab/>
        <w:t>422</w:t>
      </w:r>
    </w:p>
    <w:p w14:paraId="67B3776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422</w:t>
      </w:r>
    </w:p>
    <w:p w14:paraId="6AF8BC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422</w:t>
      </w:r>
    </w:p>
    <w:p w14:paraId="635709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422</w:t>
      </w:r>
    </w:p>
    <w:p w14:paraId="1D07B1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424</w:t>
      </w:r>
    </w:p>
    <w:p w14:paraId="4B231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1C626F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424</w:t>
      </w:r>
    </w:p>
    <w:p w14:paraId="0769D6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425</w:t>
      </w:r>
    </w:p>
    <w:p w14:paraId="024F85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425</w:t>
      </w:r>
    </w:p>
    <w:p w14:paraId="3FD14D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425</w:t>
      </w:r>
    </w:p>
    <w:p w14:paraId="5B95471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MBS Session</w:t>
      </w:r>
      <w:r>
        <w:rPr>
          <w:noProof/>
        </w:rPr>
        <w:tab/>
        <w:t>425</w:t>
      </w:r>
    </w:p>
    <w:p w14:paraId="08D60A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166006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7CF12A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426</w:t>
      </w:r>
    </w:p>
    <w:p w14:paraId="4AE552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426</w:t>
      </w:r>
    </w:p>
    <w:p w14:paraId="5A8DDB0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427</w:t>
      </w:r>
    </w:p>
    <w:p w14:paraId="0F18066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428</w:t>
      </w:r>
    </w:p>
    <w:p w14:paraId="27BAE1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428</w:t>
      </w:r>
    </w:p>
    <w:p w14:paraId="477578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00A61A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7F48A0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203788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0D7485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429</w:t>
      </w:r>
    </w:p>
    <w:p w14:paraId="4A3935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430</w:t>
      </w:r>
    </w:p>
    <w:p w14:paraId="0FBDF9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430</w:t>
      </w:r>
    </w:p>
    <w:p w14:paraId="061A78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430</w:t>
      </w:r>
    </w:p>
    <w:p w14:paraId="409BF2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39A4C4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01055EF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430</w:t>
      </w:r>
    </w:p>
    <w:p w14:paraId="4619D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431</w:t>
      </w:r>
    </w:p>
    <w:p w14:paraId="681E3F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432</w:t>
      </w:r>
    </w:p>
    <w:p w14:paraId="6B75C7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432</w:t>
      </w:r>
    </w:p>
    <w:p w14:paraId="207BB1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4459B0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432</w:t>
      </w:r>
    </w:p>
    <w:p w14:paraId="3FE336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433</w:t>
      </w:r>
    </w:p>
    <w:p w14:paraId="0ABCFD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433</w:t>
      </w:r>
    </w:p>
    <w:p w14:paraId="0F5129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434</w:t>
      </w:r>
    </w:p>
    <w:p w14:paraId="37A209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434</w:t>
      </w:r>
    </w:p>
    <w:p w14:paraId="5E4CE1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434</w:t>
      </w:r>
    </w:p>
    <w:p w14:paraId="467909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434</w:t>
      </w:r>
    </w:p>
    <w:p w14:paraId="2C6695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435</w:t>
      </w:r>
    </w:p>
    <w:p w14:paraId="768A06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435</w:t>
      </w:r>
    </w:p>
    <w:p w14:paraId="281D2E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435</w:t>
      </w:r>
    </w:p>
    <w:p w14:paraId="027D241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436</w:t>
      </w:r>
    </w:p>
    <w:p w14:paraId="15DF09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437</w:t>
      </w:r>
    </w:p>
    <w:p w14:paraId="286F2C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438</w:t>
      </w:r>
    </w:p>
    <w:p w14:paraId="4BFFD4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439</w:t>
      </w:r>
    </w:p>
    <w:p w14:paraId="308B1E1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439</w:t>
      </w:r>
    </w:p>
    <w:p w14:paraId="640F0B0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439</w:t>
      </w:r>
    </w:p>
    <w:p w14:paraId="302743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439</w:t>
      </w:r>
    </w:p>
    <w:p w14:paraId="6D57EF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439</w:t>
      </w:r>
    </w:p>
    <w:p w14:paraId="6193F1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439</w:t>
      </w:r>
    </w:p>
    <w:p w14:paraId="03A015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439</w:t>
      </w:r>
    </w:p>
    <w:p w14:paraId="2F674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440</w:t>
      </w:r>
    </w:p>
    <w:p w14:paraId="2719A1E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440</w:t>
      </w:r>
    </w:p>
    <w:p w14:paraId="1D65316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440</w:t>
      </w:r>
    </w:p>
    <w:p w14:paraId="4E23FF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560E94B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441</w:t>
      </w:r>
    </w:p>
    <w:p w14:paraId="086D07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59C2C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442</w:t>
      </w:r>
    </w:p>
    <w:p w14:paraId="209673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442</w:t>
      </w:r>
    </w:p>
    <w:p w14:paraId="46E9CC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442</w:t>
      </w:r>
    </w:p>
    <w:p w14:paraId="124996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442</w:t>
      </w:r>
    </w:p>
    <w:p w14:paraId="2C1094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443</w:t>
      </w:r>
    </w:p>
    <w:p w14:paraId="132C34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443</w:t>
      </w:r>
    </w:p>
    <w:p w14:paraId="21D41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444</w:t>
      </w:r>
    </w:p>
    <w:p w14:paraId="6104B3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444</w:t>
      </w:r>
    </w:p>
    <w:p w14:paraId="0C562C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444</w:t>
      </w:r>
    </w:p>
    <w:p w14:paraId="60FBD3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444</w:t>
      </w:r>
    </w:p>
    <w:p w14:paraId="37E2C8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</w:t>
      </w:r>
    </w:p>
    <w:p w14:paraId="12435E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445</w:t>
      </w:r>
    </w:p>
    <w:p w14:paraId="3D8D40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445</w:t>
      </w:r>
    </w:p>
    <w:p w14:paraId="6F03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445</w:t>
      </w:r>
    </w:p>
    <w:p w14:paraId="6D4A28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51121D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445</w:t>
      </w:r>
    </w:p>
    <w:p w14:paraId="3F135F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445</w:t>
      </w:r>
    </w:p>
    <w:p w14:paraId="654086E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446</w:t>
      </w:r>
    </w:p>
    <w:p w14:paraId="77842F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446</w:t>
      </w:r>
    </w:p>
    <w:p w14:paraId="251F04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446</w:t>
      </w:r>
    </w:p>
    <w:p w14:paraId="31F631F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446</w:t>
      </w:r>
    </w:p>
    <w:p w14:paraId="4CE842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447</w:t>
      </w:r>
    </w:p>
    <w:p w14:paraId="05558E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3E375B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6CBBE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447</w:t>
      </w:r>
    </w:p>
    <w:p w14:paraId="0063F45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447</w:t>
      </w:r>
    </w:p>
    <w:p w14:paraId="15A0E5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448</w:t>
      </w:r>
    </w:p>
    <w:p w14:paraId="588989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F7E02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449</w:t>
      </w:r>
    </w:p>
    <w:p w14:paraId="102D29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F94BE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78672D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449</w:t>
      </w:r>
    </w:p>
    <w:p w14:paraId="2943F9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449</w:t>
      </w:r>
    </w:p>
    <w:p w14:paraId="2FBB8D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492EDEB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450</w:t>
      </w:r>
    </w:p>
    <w:p w14:paraId="26227C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140A58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452</w:t>
      </w:r>
    </w:p>
    <w:p w14:paraId="6BF8AA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452</w:t>
      </w:r>
    </w:p>
    <w:p w14:paraId="3DB5DA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453</w:t>
      </w:r>
    </w:p>
    <w:p w14:paraId="04835A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453</w:t>
      </w:r>
    </w:p>
    <w:p w14:paraId="3E343E7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754C29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453</w:t>
      </w:r>
    </w:p>
    <w:p w14:paraId="05D8536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453</w:t>
      </w:r>
    </w:p>
    <w:p w14:paraId="57052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C93A0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454</w:t>
      </w:r>
    </w:p>
    <w:p w14:paraId="46781F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454</w:t>
      </w:r>
    </w:p>
    <w:p w14:paraId="09613B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72260E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455</w:t>
      </w:r>
    </w:p>
    <w:p w14:paraId="391454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455</w:t>
      </w:r>
    </w:p>
    <w:p w14:paraId="5BFE73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456</w:t>
      </w:r>
    </w:p>
    <w:p w14:paraId="4BA4FA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456</w:t>
      </w:r>
    </w:p>
    <w:p w14:paraId="132E36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457</w:t>
      </w:r>
    </w:p>
    <w:p w14:paraId="6EDD01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F8B43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457</w:t>
      </w:r>
    </w:p>
    <w:p w14:paraId="0CAF2D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457</w:t>
      </w:r>
    </w:p>
    <w:p w14:paraId="378158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457</w:t>
      </w:r>
    </w:p>
    <w:p w14:paraId="782B29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2AF4C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457</w:t>
      </w:r>
    </w:p>
    <w:p w14:paraId="0B8A3E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457</w:t>
      </w:r>
    </w:p>
    <w:p w14:paraId="51905C5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458</w:t>
      </w:r>
    </w:p>
    <w:p w14:paraId="2A3300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458</w:t>
      </w:r>
    </w:p>
    <w:p w14:paraId="019A62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458</w:t>
      </w:r>
    </w:p>
    <w:p w14:paraId="1AD1771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458</w:t>
      </w:r>
    </w:p>
    <w:p w14:paraId="70D162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459</w:t>
      </w:r>
    </w:p>
    <w:p w14:paraId="2BB4FF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59C8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459</w:t>
      </w:r>
    </w:p>
    <w:p w14:paraId="0D1714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459</w:t>
      </w:r>
    </w:p>
    <w:p w14:paraId="498CED1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459</w:t>
      </w:r>
    </w:p>
    <w:p w14:paraId="3E6FD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459</w:t>
      </w:r>
    </w:p>
    <w:p w14:paraId="629D21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460</w:t>
      </w:r>
    </w:p>
    <w:p w14:paraId="411CDA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0AEA63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5CE817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461</w:t>
      </w:r>
    </w:p>
    <w:p w14:paraId="4EC99302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461</w:t>
      </w:r>
    </w:p>
    <w:p w14:paraId="26199788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461</w:t>
      </w:r>
    </w:p>
    <w:p w14:paraId="3ED7142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462</w:t>
      </w:r>
    </w:p>
    <w:p w14:paraId="5C2CC4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3C6EF2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07561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0DA942C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1747F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5D5D60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463</w:t>
      </w:r>
    </w:p>
    <w:p w14:paraId="623B8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464</w:t>
      </w:r>
    </w:p>
    <w:p w14:paraId="20D2C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465</w:t>
      </w:r>
    </w:p>
    <w:p w14:paraId="51443C2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465</w:t>
      </w:r>
    </w:p>
    <w:p w14:paraId="41C37B8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465</w:t>
      </w:r>
    </w:p>
    <w:p w14:paraId="0365E2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465</w:t>
      </w:r>
    </w:p>
    <w:p w14:paraId="76B1EB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465</w:t>
      </w:r>
    </w:p>
    <w:p w14:paraId="22AA66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465</w:t>
      </w:r>
    </w:p>
    <w:p w14:paraId="7E1B8D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465</w:t>
      </w:r>
    </w:p>
    <w:p w14:paraId="020E29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465</w:t>
      </w:r>
    </w:p>
    <w:p w14:paraId="745635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</w:t>
      </w:r>
    </w:p>
    <w:p w14:paraId="2A4F19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377F6A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2E2FE9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467</w:t>
      </w:r>
    </w:p>
    <w:p w14:paraId="7F2BF5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54830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429D49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468</w:t>
      </w:r>
    </w:p>
    <w:p w14:paraId="2720FD0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468</w:t>
      </w:r>
    </w:p>
    <w:p w14:paraId="37985E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469</w:t>
      </w:r>
    </w:p>
    <w:p w14:paraId="6B6DFD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469</w:t>
      </w:r>
    </w:p>
    <w:p w14:paraId="7599C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469</w:t>
      </w:r>
    </w:p>
    <w:p w14:paraId="274D3B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469</w:t>
      </w:r>
    </w:p>
    <w:p w14:paraId="58FEC6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469</w:t>
      </w:r>
    </w:p>
    <w:p w14:paraId="410F63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067449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3644C1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470</w:t>
      </w:r>
    </w:p>
    <w:p w14:paraId="06B27D3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470</w:t>
      </w:r>
    </w:p>
    <w:p w14:paraId="08795E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332FDE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470</w:t>
      </w:r>
    </w:p>
    <w:p w14:paraId="4E84B9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470</w:t>
      </w:r>
    </w:p>
    <w:p w14:paraId="54C26E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471</w:t>
      </w:r>
    </w:p>
    <w:p w14:paraId="4211AC0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3B0136C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471</w:t>
      </w:r>
    </w:p>
    <w:p w14:paraId="389F268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471</w:t>
      </w:r>
    </w:p>
    <w:p w14:paraId="4C9669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472</w:t>
      </w:r>
    </w:p>
    <w:p w14:paraId="415861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76A16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2A03E6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472</w:t>
      </w:r>
    </w:p>
    <w:p w14:paraId="72A26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472</w:t>
      </w:r>
    </w:p>
    <w:p w14:paraId="5BC65C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473</w:t>
      </w:r>
    </w:p>
    <w:p w14:paraId="63CBE5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203E71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169825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473</w:t>
      </w:r>
    </w:p>
    <w:p w14:paraId="65D973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473</w:t>
      </w:r>
    </w:p>
    <w:p w14:paraId="6227FD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474</w:t>
      </w:r>
    </w:p>
    <w:p w14:paraId="332D47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476</w:t>
      </w:r>
    </w:p>
    <w:p w14:paraId="6B2242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477</w:t>
      </w:r>
    </w:p>
    <w:p w14:paraId="1C50E1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65F09D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5ADDA8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478</w:t>
      </w:r>
    </w:p>
    <w:p w14:paraId="0484C9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7520BDE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478</w:t>
      </w:r>
    </w:p>
    <w:p w14:paraId="04220E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478</w:t>
      </w:r>
    </w:p>
    <w:p w14:paraId="299DA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1F8D19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478</w:t>
      </w:r>
    </w:p>
    <w:p w14:paraId="0310A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478</w:t>
      </w:r>
    </w:p>
    <w:p w14:paraId="312182B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479</w:t>
      </w:r>
    </w:p>
    <w:p w14:paraId="6DA0DE6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4F821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479</w:t>
      </w:r>
    </w:p>
    <w:p w14:paraId="4BADD6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479</w:t>
      </w:r>
    </w:p>
    <w:p w14:paraId="670328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481</w:t>
      </w:r>
    </w:p>
    <w:p w14:paraId="7F294F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6ED1D1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482</w:t>
      </w:r>
    </w:p>
    <w:p w14:paraId="026E06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482</w:t>
      </w:r>
    </w:p>
    <w:p w14:paraId="51EADB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482</w:t>
      </w:r>
    </w:p>
    <w:p w14:paraId="39FAED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483</w:t>
      </w:r>
    </w:p>
    <w:p w14:paraId="6A6D43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7CD605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483</w:t>
      </w:r>
    </w:p>
    <w:p w14:paraId="39912E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483</w:t>
      </w:r>
    </w:p>
    <w:p w14:paraId="11B82D4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483</w:t>
      </w:r>
    </w:p>
    <w:p w14:paraId="61AD46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484</w:t>
      </w:r>
    </w:p>
    <w:p w14:paraId="4F7DEEF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484</w:t>
      </w:r>
    </w:p>
    <w:p w14:paraId="2D4514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485</w:t>
      </w:r>
    </w:p>
    <w:p w14:paraId="4E212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68EB9B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31AA91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486</w:t>
      </w:r>
    </w:p>
    <w:p w14:paraId="77A4B55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04CE2D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488</w:t>
      </w:r>
    </w:p>
    <w:p w14:paraId="74B10E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478FD4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73D39E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18755C3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488</w:t>
      </w:r>
    </w:p>
    <w:p w14:paraId="696056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489</w:t>
      </w:r>
    </w:p>
    <w:p w14:paraId="2FEF74C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105FE2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492</w:t>
      </w:r>
    </w:p>
    <w:p w14:paraId="498F19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492</w:t>
      </w:r>
    </w:p>
    <w:p w14:paraId="11D97A3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5F332EF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499D3A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2FE1F3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0A37A2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13559C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5673C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3216D4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494</w:t>
      </w:r>
    </w:p>
    <w:p w14:paraId="30D4DA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494</w:t>
      </w:r>
    </w:p>
    <w:p w14:paraId="70C8379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C092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162A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0228EE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495</w:t>
      </w:r>
    </w:p>
    <w:p w14:paraId="774B0D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495</w:t>
      </w:r>
    </w:p>
    <w:p w14:paraId="1540F9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495</w:t>
      </w:r>
    </w:p>
    <w:p w14:paraId="78BB25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495</w:t>
      </w:r>
    </w:p>
    <w:p w14:paraId="3E999F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2689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A079D0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497</w:t>
      </w:r>
    </w:p>
    <w:p w14:paraId="611FD4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497</w:t>
      </w:r>
    </w:p>
    <w:p w14:paraId="1D35C2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497</w:t>
      </w:r>
    </w:p>
    <w:p w14:paraId="32626D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051090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498</w:t>
      </w:r>
    </w:p>
    <w:p w14:paraId="678D5B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498</w:t>
      </w:r>
    </w:p>
    <w:p w14:paraId="34EC05D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499</w:t>
      </w:r>
    </w:p>
    <w:p w14:paraId="5DA952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500</w:t>
      </w:r>
    </w:p>
    <w:p w14:paraId="43C0EFA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5BB73CA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502</w:t>
      </w:r>
    </w:p>
    <w:p w14:paraId="1F9DA7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502</w:t>
      </w:r>
    </w:p>
    <w:p w14:paraId="7E256B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503</w:t>
      </w:r>
    </w:p>
    <w:p w14:paraId="7CA7A0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503</w:t>
      </w:r>
    </w:p>
    <w:p w14:paraId="45B9B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503</w:t>
      </w:r>
    </w:p>
    <w:p w14:paraId="00B7A2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1FF37E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504</w:t>
      </w:r>
    </w:p>
    <w:p w14:paraId="5B3F30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504</w:t>
      </w:r>
    </w:p>
    <w:p w14:paraId="223A15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504</w:t>
      </w:r>
    </w:p>
    <w:p w14:paraId="295D72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505</w:t>
      </w:r>
    </w:p>
    <w:p w14:paraId="00FC63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505</w:t>
      </w:r>
    </w:p>
    <w:p w14:paraId="6D9111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505</w:t>
      </w:r>
    </w:p>
    <w:p w14:paraId="71695A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506</w:t>
      </w:r>
    </w:p>
    <w:p w14:paraId="71BD4A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506</w:t>
      </w:r>
    </w:p>
    <w:p w14:paraId="05D756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31126B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507</w:t>
      </w:r>
    </w:p>
    <w:p w14:paraId="2AC1FE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6F559A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508</w:t>
      </w:r>
    </w:p>
    <w:p w14:paraId="4205DF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508</w:t>
      </w:r>
    </w:p>
    <w:p w14:paraId="76625F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509</w:t>
      </w:r>
    </w:p>
    <w:p w14:paraId="36EE6E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509</w:t>
      </w:r>
    </w:p>
    <w:p w14:paraId="74087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510</w:t>
      </w:r>
    </w:p>
    <w:p w14:paraId="04758B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510</w:t>
      </w:r>
    </w:p>
    <w:p w14:paraId="2C82FB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510</w:t>
      </w:r>
    </w:p>
    <w:p w14:paraId="37F12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511</w:t>
      </w:r>
    </w:p>
    <w:p w14:paraId="3A7C61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511</w:t>
      </w:r>
    </w:p>
    <w:p w14:paraId="50BA004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512</w:t>
      </w:r>
    </w:p>
    <w:p w14:paraId="0AA8A2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264FC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512</w:t>
      </w:r>
    </w:p>
    <w:p w14:paraId="772BA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512</w:t>
      </w:r>
    </w:p>
    <w:p w14:paraId="6153EE1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512</w:t>
      </w:r>
    </w:p>
    <w:p w14:paraId="6BE0DC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2C7C56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512</w:t>
      </w:r>
    </w:p>
    <w:p w14:paraId="38FF8F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512</w:t>
      </w:r>
    </w:p>
    <w:p w14:paraId="3F28E9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513</w:t>
      </w:r>
    </w:p>
    <w:p w14:paraId="1F8118B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MBSUserService API</w:t>
      </w:r>
      <w:r>
        <w:rPr>
          <w:noProof/>
        </w:rPr>
        <w:tab/>
        <w:t>513</w:t>
      </w:r>
    </w:p>
    <w:p w14:paraId="369D4C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4B8774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513</w:t>
      </w:r>
    </w:p>
    <w:p w14:paraId="26916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513</w:t>
      </w:r>
    </w:p>
    <w:p w14:paraId="328D31A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Services</w:t>
      </w:r>
      <w:r>
        <w:rPr>
          <w:noProof/>
        </w:rPr>
        <w:tab/>
        <w:t>514</w:t>
      </w:r>
    </w:p>
    <w:p w14:paraId="6DB5E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7569E8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7AFACF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514</w:t>
      </w:r>
    </w:p>
    <w:p w14:paraId="02F6F3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514</w:t>
      </w:r>
    </w:p>
    <w:p w14:paraId="56F04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515</w:t>
      </w:r>
    </w:p>
    <w:p w14:paraId="5AB9CF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516</w:t>
      </w:r>
    </w:p>
    <w:p w14:paraId="255D5B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516</w:t>
      </w:r>
    </w:p>
    <w:p w14:paraId="098645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516</w:t>
      </w:r>
    </w:p>
    <w:p w14:paraId="7F23C1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19CE61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516</w:t>
      </w:r>
    </w:p>
    <w:p w14:paraId="1D7528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516</w:t>
      </w:r>
    </w:p>
    <w:p w14:paraId="32A22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517</w:t>
      </w:r>
    </w:p>
    <w:p w14:paraId="10C51E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518</w:t>
      </w:r>
    </w:p>
    <w:p w14:paraId="753A50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519</w:t>
      </w:r>
    </w:p>
    <w:p w14:paraId="593784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41F349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520</w:t>
      </w:r>
    </w:p>
    <w:p w14:paraId="2D4805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520</w:t>
      </w:r>
    </w:p>
    <w:p w14:paraId="3EF943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520</w:t>
      </w:r>
    </w:p>
    <w:p w14:paraId="7B945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520</w:t>
      </w:r>
    </w:p>
    <w:p w14:paraId="05CE7E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521</w:t>
      </w:r>
    </w:p>
    <w:p w14:paraId="5DC839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654B56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521</w:t>
      </w:r>
    </w:p>
    <w:p w14:paraId="163BAB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0A1E30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521</w:t>
      </w:r>
    </w:p>
    <w:p w14:paraId="43346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521</w:t>
      </w:r>
    </w:p>
    <w:p w14:paraId="4D71F27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522</w:t>
      </w:r>
    </w:p>
    <w:p w14:paraId="276F3F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71EDB35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522</w:t>
      </w:r>
    </w:p>
    <w:p w14:paraId="4706F8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522</w:t>
      </w:r>
    </w:p>
    <w:p w14:paraId="7171D754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MBSUserDataIngestSession API</w:t>
      </w:r>
      <w:r>
        <w:rPr>
          <w:noProof/>
        </w:rPr>
        <w:tab/>
        <w:t>522</w:t>
      </w:r>
    </w:p>
    <w:p w14:paraId="375E94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4270C4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522</w:t>
      </w:r>
    </w:p>
    <w:p w14:paraId="7B1F331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522</w:t>
      </w:r>
    </w:p>
    <w:p w14:paraId="76F7F4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Sessions</w:t>
      </w:r>
      <w:r>
        <w:rPr>
          <w:noProof/>
        </w:rPr>
        <w:tab/>
        <w:t>524</w:t>
      </w:r>
    </w:p>
    <w:p w14:paraId="217B7C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196C4B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524</w:t>
      </w:r>
    </w:p>
    <w:p w14:paraId="6AA7B0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524</w:t>
      </w:r>
    </w:p>
    <w:p w14:paraId="3E2E26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524</w:t>
      </w:r>
    </w:p>
    <w:p w14:paraId="0B8DF5C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525</w:t>
      </w:r>
    </w:p>
    <w:p w14:paraId="601A27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526</w:t>
      </w:r>
    </w:p>
    <w:p w14:paraId="6679E8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526</w:t>
      </w:r>
    </w:p>
    <w:p w14:paraId="6DEB24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526</w:t>
      </w:r>
    </w:p>
    <w:p w14:paraId="70F624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526</w:t>
      </w:r>
    </w:p>
    <w:p w14:paraId="2DEC87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526</w:t>
      </w:r>
    </w:p>
    <w:p w14:paraId="661845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526</w:t>
      </w:r>
    </w:p>
    <w:p w14:paraId="4C34B19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527</w:t>
      </w:r>
    </w:p>
    <w:p w14:paraId="1C8DE83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528</w:t>
      </w:r>
    </w:p>
    <w:p w14:paraId="0B1251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530</w:t>
      </w:r>
    </w:p>
    <w:p w14:paraId="58C246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530</w:t>
      </w:r>
    </w:p>
    <w:p w14:paraId="300B2A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531</w:t>
      </w:r>
    </w:p>
    <w:p w14:paraId="375A13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159DFA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893EB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0DC4A5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4C131FA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14B12C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6C150D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533</w:t>
      </w:r>
    </w:p>
    <w:p w14:paraId="7EB421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5F8071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DA1AE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1EA7E2E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29B8ED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534</w:t>
      </w:r>
    </w:p>
    <w:p w14:paraId="368C32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535</w:t>
      </w:r>
    </w:p>
    <w:p w14:paraId="3B69FD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536</w:t>
      </w:r>
    </w:p>
    <w:p w14:paraId="6C36FD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537</w:t>
      </w:r>
    </w:p>
    <w:p w14:paraId="14B323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537</w:t>
      </w:r>
    </w:p>
    <w:p w14:paraId="3776D49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64C7020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41A641A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538</w:t>
      </w:r>
    </w:p>
    <w:p w14:paraId="22308A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538</w:t>
      </w:r>
    </w:p>
    <w:p w14:paraId="3B4FF8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538</w:t>
      </w:r>
    </w:p>
    <w:p w14:paraId="05FE21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538</w:t>
      </w:r>
    </w:p>
    <w:p w14:paraId="01661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538</w:t>
      </w:r>
    </w:p>
    <w:p w14:paraId="45B7D6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38A89E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539</w:t>
      </w:r>
    </w:p>
    <w:p w14:paraId="37CA41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653CDB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540</w:t>
      </w:r>
    </w:p>
    <w:p w14:paraId="6AB1FC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93F3D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540</w:t>
      </w:r>
    </w:p>
    <w:p w14:paraId="1A1E71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1CFE01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540</w:t>
      </w:r>
    </w:p>
    <w:p w14:paraId="5798F5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540</w:t>
      </w:r>
    </w:p>
    <w:p w14:paraId="2205DD9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541</w:t>
      </w:r>
    </w:p>
    <w:p w14:paraId="561394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541</w:t>
      </w:r>
    </w:p>
    <w:p w14:paraId="4832AD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541</w:t>
      </w:r>
    </w:p>
    <w:p w14:paraId="5B2501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541</w:t>
      </w:r>
    </w:p>
    <w:p w14:paraId="35A4F2F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MSEventExposure API</w:t>
      </w:r>
      <w:r>
        <w:rPr>
          <w:noProof/>
        </w:rPr>
        <w:tab/>
        <w:t>542</w:t>
      </w:r>
    </w:p>
    <w:p w14:paraId="140A83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7251FA2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543</w:t>
      </w:r>
    </w:p>
    <w:p w14:paraId="4DF5F2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543</w:t>
      </w:r>
    </w:p>
    <w:p w14:paraId="6F760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Media Streaming Event Exposure Subscriptions</w:t>
      </w:r>
      <w:r>
        <w:rPr>
          <w:noProof/>
        </w:rPr>
        <w:tab/>
        <w:t>543</w:t>
      </w:r>
    </w:p>
    <w:p w14:paraId="1ED7BF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5ED41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09E837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CB553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434344B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06B053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3579D3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545</w:t>
      </w:r>
    </w:p>
    <w:p w14:paraId="1DC00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6AE760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495E1C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3A6567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5F4DB19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547</w:t>
      </w:r>
    </w:p>
    <w:p w14:paraId="42A3E6A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548</w:t>
      </w:r>
    </w:p>
    <w:p w14:paraId="24D51A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549</w:t>
      </w:r>
    </w:p>
    <w:p w14:paraId="1E53FA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549</w:t>
      </w:r>
    </w:p>
    <w:p w14:paraId="16CC1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549</w:t>
      </w:r>
    </w:p>
    <w:p w14:paraId="2F281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F9E88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549</w:t>
      </w:r>
    </w:p>
    <w:p w14:paraId="6FE5F8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549</w:t>
      </w:r>
    </w:p>
    <w:p w14:paraId="646F94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549</w:t>
      </w:r>
    </w:p>
    <w:p w14:paraId="27A089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549</w:t>
      </w:r>
    </w:p>
    <w:p w14:paraId="54BC6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549</w:t>
      </w:r>
    </w:p>
    <w:p w14:paraId="5B679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550</w:t>
      </w:r>
    </w:p>
    <w:p w14:paraId="30917B9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550</w:t>
      </w:r>
    </w:p>
    <w:p w14:paraId="584058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550</w:t>
      </w:r>
    </w:p>
    <w:p w14:paraId="3780D9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551</w:t>
      </w:r>
    </w:p>
    <w:p w14:paraId="652022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CD28E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54AF6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67A719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107E2A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531EC4A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551</w:t>
      </w:r>
    </w:p>
    <w:p w14:paraId="5E6B15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4D210F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85697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7D03F49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552</w:t>
      </w:r>
    </w:p>
    <w:p w14:paraId="1BCA73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40B48C4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552</w:t>
      </w:r>
    </w:p>
    <w:p w14:paraId="69778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552</w:t>
      </w:r>
    </w:p>
    <w:p w14:paraId="2A0F7F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553</w:t>
      </w:r>
    </w:p>
    <w:p w14:paraId="2F896F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4698F5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750489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554</w:t>
      </w:r>
    </w:p>
    <w:p w14:paraId="4A0DE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554</w:t>
      </w:r>
    </w:p>
    <w:p w14:paraId="115B1D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6F9847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3FFC90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555</w:t>
      </w:r>
    </w:p>
    <w:p w14:paraId="57333C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3A2F3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7D653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2FE833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A17F42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557</w:t>
      </w:r>
    </w:p>
    <w:p w14:paraId="03FE23E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558</w:t>
      </w:r>
    </w:p>
    <w:p w14:paraId="47B353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559</w:t>
      </w:r>
    </w:p>
    <w:p w14:paraId="458695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559</w:t>
      </w:r>
    </w:p>
    <w:p w14:paraId="571BB5C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559</w:t>
      </w:r>
    </w:p>
    <w:p w14:paraId="5D1922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559</w:t>
      </w:r>
    </w:p>
    <w:p w14:paraId="285BE3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559</w:t>
      </w:r>
    </w:p>
    <w:p w14:paraId="68276C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559</w:t>
      </w:r>
    </w:p>
    <w:p w14:paraId="4B8A745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559</w:t>
      </w:r>
    </w:p>
    <w:p w14:paraId="199D5E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560</w:t>
      </w:r>
    </w:p>
    <w:p w14:paraId="4549F5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41507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470538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561</w:t>
      </w:r>
    </w:p>
    <w:p w14:paraId="2E518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086E43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562</w:t>
      </w:r>
    </w:p>
    <w:p w14:paraId="0912C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562</w:t>
      </w:r>
    </w:p>
    <w:p w14:paraId="305D75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563</w:t>
      </w:r>
    </w:p>
    <w:p w14:paraId="0C7F08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563</w:t>
      </w:r>
    </w:p>
    <w:p w14:paraId="006AB5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563</w:t>
      </w:r>
    </w:p>
    <w:p w14:paraId="18B5ED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563</w:t>
      </w:r>
    </w:p>
    <w:p w14:paraId="166F77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4D4E4C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4FCFF7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564</w:t>
      </w:r>
    </w:p>
    <w:p w14:paraId="78613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564</w:t>
      </w:r>
    </w:p>
    <w:p w14:paraId="43C290F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564</w:t>
      </w:r>
    </w:p>
    <w:p w14:paraId="1A4088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564</w:t>
      </w:r>
    </w:p>
    <w:p w14:paraId="38BCEE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432871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564</w:t>
      </w:r>
    </w:p>
    <w:p w14:paraId="01A9E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564</w:t>
      </w:r>
    </w:p>
    <w:p w14:paraId="6DCAE41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564</w:t>
      </w:r>
    </w:p>
    <w:p w14:paraId="1B9E1F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565</w:t>
      </w:r>
    </w:p>
    <w:p w14:paraId="1C35E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565</w:t>
      </w:r>
    </w:p>
    <w:p w14:paraId="5A3553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566</w:t>
      </w:r>
    </w:p>
    <w:p w14:paraId="4AC84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FCD946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566</w:t>
      </w:r>
    </w:p>
    <w:p w14:paraId="0CC283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566</w:t>
      </w:r>
    </w:p>
    <w:p w14:paraId="1D4E5BA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566</w:t>
      </w:r>
    </w:p>
    <w:p w14:paraId="621EC7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566</w:t>
      </w:r>
    </w:p>
    <w:p w14:paraId="51E684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567</w:t>
      </w:r>
    </w:p>
    <w:p w14:paraId="136EC3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568</w:t>
      </w:r>
    </w:p>
    <w:p w14:paraId="1B59B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568</w:t>
      </w:r>
    </w:p>
    <w:p w14:paraId="5CD61B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1CEEE6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141AFA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568</w:t>
      </w:r>
    </w:p>
    <w:p w14:paraId="69FE9CB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568</w:t>
      </w:r>
    </w:p>
    <w:p w14:paraId="67D03A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3A52EF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569</w:t>
      </w:r>
    </w:p>
    <w:p w14:paraId="1AC100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794CAE4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571</w:t>
      </w:r>
    </w:p>
    <w:p w14:paraId="0DC7C1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571</w:t>
      </w:r>
    </w:p>
    <w:p w14:paraId="4343EE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571</w:t>
      </w:r>
    </w:p>
    <w:p w14:paraId="202AF5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571</w:t>
      </w:r>
    </w:p>
    <w:p w14:paraId="2B226A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571</w:t>
      </w:r>
    </w:p>
    <w:p w14:paraId="625C2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571</w:t>
      </w:r>
    </w:p>
    <w:p w14:paraId="05A679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571</w:t>
      </w:r>
    </w:p>
    <w:p w14:paraId="5E8B24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572</w:t>
      </w:r>
    </w:p>
    <w:p w14:paraId="1AF6C29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0792D2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269C77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5BA040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DD011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574</w:t>
      </w:r>
    </w:p>
    <w:p w14:paraId="2236B7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575</w:t>
      </w:r>
    </w:p>
    <w:p w14:paraId="281D775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0D77F7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4E4FB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624575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1DC469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575</w:t>
      </w:r>
    </w:p>
    <w:p w14:paraId="130B5B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575</w:t>
      </w:r>
    </w:p>
    <w:p w14:paraId="35B0A6A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576</w:t>
      </w:r>
    </w:p>
    <w:p w14:paraId="54F690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0A3A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2D64D6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107C8CC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576</w:t>
      </w:r>
    </w:p>
    <w:p w14:paraId="1530755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7F138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576</w:t>
      </w:r>
    </w:p>
    <w:p w14:paraId="2BF8BC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576</w:t>
      </w:r>
    </w:p>
    <w:p w14:paraId="00649C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577</w:t>
      </w:r>
    </w:p>
    <w:p w14:paraId="2EE2E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10866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577</w:t>
      </w:r>
    </w:p>
    <w:p w14:paraId="4A4B2B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578</w:t>
      </w:r>
    </w:p>
    <w:p w14:paraId="40E26F1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49CC5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3F0BB1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3E9955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579</w:t>
      </w:r>
    </w:p>
    <w:p w14:paraId="1B835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579</w:t>
      </w:r>
    </w:p>
    <w:p w14:paraId="17D975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0C6AB6B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74EFDD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3106B8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69E612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3A5F43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581</w:t>
      </w:r>
    </w:p>
    <w:p w14:paraId="73ACC7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582</w:t>
      </w:r>
    </w:p>
    <w:p w14:paraId="4664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0AE4F5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583</w:t>
      </w:r>
    </w:p>
    <w:p w14:paraId="0C9D14B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583</w:t>
      </w:r>
    </w:p>
    <w:p w14:paraId="012F56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583</w:t>
      </w:r>
    </w:p>
    <w:p w14:paraId="101C90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584</w:t>
      </w:r>
    </w:p>
    <w:p w14:paraId="32DF4E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584</w:t>
      </w:r>
    </w:p>
    <w:p w14:paraId="3BC7AA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584</w:t>
      </w:r>
    </w:p>
    <w:p w14:paraId="75D724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584</w:t>
      </w:r>
    </w:p>
    <w:p w14:paraId="59A79B5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584</w:t>
      </w:r>
    </w:p>
    <w:p w14:paraId="0DFEB7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7FC965B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6C4F4E2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39753A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585</w:t>
      </w:r>
    </w:p>
    <w:p w14:paraId="615429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74B900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586</w:t>
      </w:r>
    </w:p>
    <w:p w14:paraId="78465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588</w:t>
      </w:r>
    </w:p>
    <w:p w14:paraId="3CB328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588</w:t>
      </w:r>
    </w:p>
    <w:p w14:paraId="4031EC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5652D5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42D8C2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10B0F8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703B4E2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2E31F25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589</w:t>
      </w:r>
    </w:p>
    <w:p w14:paraId="4D2B4B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110C85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28753C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34AB251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589</w:t>
      </w:r>
    </w:p>
    <w:p w14:paraId="24BAFD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34A1099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590</w:t>
      </w:r>
    </w:p>
    <w:p w14:paraId="20FABD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590</w:t>
      </w:r>
    </w:p>
    <w:p w14:paraId="4E356B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591</w:t>
      </w:r>
    </w:p>
    <w:p w14:paraId="727B63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02B297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1877A7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592</w:t>
      </w:r>
    </w:p>
    <w:p w14:paraId="4152CA1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2020D5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592</w:t>
      </w:r>
    </w:p>
    <w:p w14:paraId="26B667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3EB306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593</w:t>
      </w:r>
    </w:p>
    <w:p w14:paraId="7518A2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593</w:t>
      </w:r>
    </w:p>
    <w:p w14:paraId="4D1E8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2675FB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594</w:t>
      </w:r>
    </w:p>
    <w:p w14:paraId="1732CC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12DAA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69E4BA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06CC129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5DF1CC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2041F3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1D1BD6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5001B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6D77A2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21A744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2909EA0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C636E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603</w:t>
      </w:r>
    </w:p>
    <w:p w14:paraId="0D91FB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605</w:t>
      </w:r>
    </w:p>
    <w:p w14:paraId="34715F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606</w:t>
      </w:r>
    </w:p>
    <w:p w14:paraId="7C747B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606</w:t>
      </w:r>
    </w:p>
    <w:p w14:paraId="1BB219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607</w:t>
      </w:r>
    </w:p>
    <w:p w14:paraId="1A7F2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607</w:t>
      </w:r>
    </w:p>
    <w:p w14:paraId="1B10D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608</w:t>
      </w:r>
    </w:p>
    <w:p w14:paraId="6FE5265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608</w:t>
      </w:r>
    </w:p>
    <w:p w14:paraId="44FD3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608</w:t>
      </w:r>
    </w:p>
    <w:p w14:paraId="405AF7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609</w:t>
      </w:r>
    </w:p>
    <w:p w14:paraId="7CD4DC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609</w:t>
      </w:r>
    </w:p>
    <w:p w14:paraId="0D1B60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610</w:t>
      </w:r>
    </w:p>
    <w:p w14:paraId="6E5ABE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610</w:t>
      </w:r>
    </w:p>
    <w:p w14:paraId="2A3CA3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611</w:t>
      </w:r>
    </w:p>
    <w:p w14:paraId="735733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612</w:t>
      </w:r>
    </w:p>
    <w:p w14:paraId="7368C6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612</w:t>
      </w:r>
    </w:p>
    <w:p w14:paraId="158107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204E7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612</w:t>
      </w:r>
    </w:p>
    <w:p w14:paraId="6125D2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613</w:t>
      </w:r>
    </w:p>
    <w:p w14:paraId="031630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613</w:t>
      </w:r>
    </w:p>
    <w:p w14:paraId="0554AF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613</w:t>
      </w:r>
    </w:p>
    <w:p w14:paraId="1CD75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613</w:t>
      </w:r>
    </w:p>
    <w:p w14:paraId="0B9B192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581F96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613</w:t>
      </w:r>
    </w:p>
    <w:p w14:paraId="4ED647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613</w:t>
      </w:r>
    </w:p>
    <w:p w14:paraId="0D7A3B0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614</w:t>
      </w:r>
    </w:p>
    <w:p w14:paraId="25373E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614</w:t>
      </w:r>
    </w:p>
    <w:p w14:paraId="53584A5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614</w:t>
      </w:r>
    </w:p>
    <w:p w14:paraId="7D29B6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614</w:t>
      </w:r>
    </w:p>
    <w:p w14:paraId="445357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615</w:t>
      </w:r>
    </w:p>
    <w:p w14:paraId="4C56A5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3316B3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615</w:t>
      </w:r>
    </w:p>
    <w:p w14:paraId="08F02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615</w:t>
      </w:r>
    </w:p>
    <w:p w14:paraId="7F70A6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615</w:t>
      </w:r>
    </w:p>
    <w:p w14:paraId="1FB7907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616</w:t>
      </w:r>
    </w:p>
    <w:p w14:paraId="602E200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617</w:t>
      </w:r>
    </w:p>
    <w:p w14:paraId="648FEE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617</w:t>
      </w:r>
    </w:p>
    <w:p w14:paraId="00B61B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655920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2733F4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618</w:t>
      </w:r>
    </w:p>
    <w:p w14:paraId="0F415AF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618</w:t>
      </w:r>
    </w:p>
    <w:p w14:paraId="594BA12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619</w:t>
      </w:r>
    </w:p>
    <w:p w14:paraId="457327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620</w:t>
      </w:r>
    </w:p>
    <w:p w14:paraId="6DB844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621</w:t>
      </w:r>
    </w:p>
    <w:p w14:paraId="5134B91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6EADF6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622</w:t>
      </w:r>
    </w:p>
    <w:p w14:paraId="22DD62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622</w:t>
      </w:r>
    </w:p>
    <w:p w14:paraId="22077BD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622</w:t>
      </w:r>
    </w:p>
    <w:p w14:paraId="1426CF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622</w:t>
      </w:r>
    </w:p>
    <w:p w14:paraId="2FE9DC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623</w:t>
      </w:r>
    </w:p>
    <w:p w14:paraId="39CBB6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5711E7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623</w:t>
      </w:r>
    </w:p>
    <w:p w14:paraId="64D9E1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623</w:t>
      </w:r>
    </w:p>
    <w:p w14:paraId="15B638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624</w:t>
      </w:r>
    </w:p>
    <w:p w14:paraId="0A95DD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624</w:t>
      </w:r>
    </w:p>
    <w:p w14:paraId="325AB3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624</w:t>
      </w:r>
    </w:p>
    <w:p w14:paraId="5CA7C0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624</w:t>
      </w:r>
    </w:p>
    <w:p w14:paraId="2A7DC9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36AD8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3AEAF7E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625</w:t>
      </w:r>
    </w:p>
    <w:p w14:paraId="633616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625</w:t>
      </w:r>
    </w:p>
    <w:p w14:paraId="2CFD25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625</w:t>
      </w:r>
    </w:p>
    <w:p w14:paraId="069A03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625</w:t>
      </w:r>
    </w:p>
    <w:p w14:paraId="5D7FA0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625</w:t>
      </w:r>
    </w:p>
    <w:p w14:paraId="044819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625</w:t>
      </w:r>
    </w:p>
    <w:p w14:paraId="5D199FA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625</w:t>
      </w:r>
    </w:p>
    <w:p w14:paraId="3B0EB1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625</w:t>
      </w:r>
    </w:p>
    <w:p w14:paraId="3DCE4A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626</w:t>
      </w:r>
    </w:p>
    <w:p w14:paraId="2E1DB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626</w:t>
      </w:r>
    </w:p>
    <w:p w14:paraId="45E27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627</w:t>
      </w:r>
    </w:p>
    <w:p w14:paraId="1B9378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03713D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627</w:t>
      </w:r>
    </w:p>
    <w:p w14:paraId="2A497D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627</w:t>
      </w:r>
    </w:p>
    <w:p w14:paraId="606A133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627</w:t>
      </w:r>
    </w:p>
    <w:p w14:paraId="607088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628</w:t>
      </w:r>
    </w:p>
    <w:p w14:paraId="582482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629</w:t>
      </w:r>
    </w:p>
    <w:p w14:paraId="0BBEDB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629</w:t>
      </w:r>
    </w:p>
    <w:p w14:paraId="33F189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542FE9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629</w:t>
      </w:r>
    </w:p>
    <w:p w14:paraId="4D1E24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187B65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630</w:t>
      </w:r>
    </w:p>
    <w:p w14:paraId="51000AA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631</w:t>
      </w:r>
    </w:p>
    <w:p w14:paraId="09A69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632</w:t>
      </w:r>
    </w:p>
    <w:p w14:paraId="576B84A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633</w:t>
      </w:r>
    </w:p>
    <w:p w14:paraId="52CC71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634</w:t>
      </w:r>
    </w:p>
    <w:p w14:paraId="08209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634</w:t>
      </w:r>
    </w:p>
    <w:p w14:paraId="66174FD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634</w:t>
      </w:r>
    </w:p>
    <w:p w14:paraId="275DD5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634</w:t>
      </w:r>
    </w:p>
    <w:p w14:paraId="55D366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634</w:t>
      </w:r>
    </w:p>
    <w:p w14:paraId="2A1F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635</w:t>
      </w:r>
    </w:p>
    <w:p w14:paraId="23A0D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6D2FB6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635</w:t>
      </w:r>
    </w:p>
    <w:p w14:paraId="5A8AB8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635</w:t>
      </w:r>
    </w:p>
    <w:p w14:paraId="16C3F66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635</w:t>
      </w:r>
    </w:p>
    <w:p w14:paraId="76CFEC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21BAC2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635</w:t>
      </w:r>
    </w:p>
    <w:p w14:paraId="14C60F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636</w:t>
      </w:r>
    </w:p>
    <w:p w14:paraId="0D5D27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636</w:t>
      </w:r>
    </w:p>
    <w:p w14:paraId="49B0DE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636</w:t>
      </w:r>
    </w:p>
    <w:p w14:paraId="214313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636</w:t>
      </w:r>
    </w:p>
    <w:p w14:paraId="254394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636</w:t>
      </w:r>
    </w:p>
    <w:p w14:paraId="2CA9412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636</w:t>
      </w:r>
    </w:p>
    <w:p w14:paraId="7434264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0FADD18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637</w:t>
      </w:r>
    </w:p>
    <w:p w14:paraId="1A4C10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637</w:t>
      </w:r>
    </w:p>
    <w:p w14:paraId="732473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637</w:t>
      </w:r>
    </w:p>
    <w:p w14:paraId="586CF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6D53C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637</w:t>
      </w:r>
    </w:p>
    <w:p w14:paraId="1D8B8A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638</w:t>
      </w:r>
    </w:p>
    <w:p w14:paraId="0D494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638</w:t>
      </w:r>
    </w:p>
    <w:p w14:paraId="506045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638</w:t>
      </w:r>
    </w:p>
    <w:p w14:paraId="18624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639</w:t>
      </w:r>
    </w:p>
    <w:p w14:paraId="0E86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640</w:t>
      </w:r>
    </w:p>
    <w:p w14:paraId="65ECB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640</w:t>
      </w:r>
    </w:p>
    <w:p w14:paraId="462968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3DA0E6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60CAA9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640</w:t>
      </w:r>
    </w:p>
    <w:p w14:paraId="59C3CD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640</w:t>
      </w:r>
    </w:p>
    <w:p w14:paraId="47B95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2D87D0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641</w:t>
      </w:r>
    </w:p>
    <w:p w14:paraId="4E5965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56911DC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643</w:t>
      </w:r>
    </w:p>
    <w:p w14:paraId="182F77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643</w:t>
      </w:r>
    </w:p>
    <w:p w14:paraId="701911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643</w:t>
      </w:r>
    </w:p>
    <w:p w14:paraId="0CC3F0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643</w:t>
      </w:r>
    </w:p>
    <w:p w14:paraId="53F3C5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643</w:t>
      </w:r>
    </w:p>
    <w:p w14:paraId="49E41E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644</w:t>
      </w:r>
    </w:p>
    <w:p w14:paraId="4F7C32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644</w:t>
      </w:r>
    </w:p>
    <w:p w14:paraId="6AB2928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645</w:t>
      </w:r>
    </w:p>
    <w:p w14:paraId="5FAD70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645</w:t>
      </w:r>
    </w:p>
    <w:p w14:paraId="1BBC4F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645</w:t>
      </w:r>
    </w:p>
    <w:p w14:paraId="223AA9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645</w:t>
      </w:r>
    </w:p>
    <w:p w14:paraId="3F93774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645</w:t>
      </w:r>
    </w:p>
    <w:p w14:paraId="175399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646</w:t>
      </w:r>
    </w:p>
    <w:p w14:paraId="7D27A6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646</w:t>
      </w:r>
    </w:p>
    <w:p w14:paraId="753863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646</w:t>
      </w:r>
    </w:p>
    <w:p w14:paraId="0F60D1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1058C1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647</w:t>
      </w:r>
    </w:p>
    <w:p w14:paraId="381460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647</w:t>
      </w:r>
    </w:p>
    <w:p w14:paraId="00B529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648</w:t>
      </w:r>
    </w:p>
    <w:p w14:paraId="40FDC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649</w:t>
      </w:r>
    </w:p>
    <w:p w14:paraId="626AA9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EC2F53">
        <w:rPr>
          <w:noProof/>
          <w:color w:val="000000"/>
        </w:rPr>
        <w:t>UeAddrNotif</w:t>
      </w:r>
      <w:r>
        <w:rPr>
          <w:noProof/>
        </w:rPr>
        <w:tab/>
        <w:t>649</w:t>
      </w:r>
    </w:p>
    <w:p w14:paraId="30F542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649</w:t>
      </w:r>
    </w:p>
    <w:p w14:paraId="4C09FD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649</w:t>
      </w:r>
    </w:p>
    <w:p w14:paraId="3661DB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649</w:t>
      </w:r>
    </w:p>
    <w:p w14:paraId="632EC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649</w:t>
      </w:r>
    </w:p>
    <w:p w14:paraId="13F10B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650</w:t>
      </w:r>
    </w:p>
    <w:p w14:paraId="214F19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650</w:t>
      </w:r>
    </w:p>
    <w:p w14:paraId="72A08DB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650</w:t>
      </w:r>
    </w:p>
    <w:p w14:paraId="1468F8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650</w:t>
      </w:r>
    </w:p>
    <w:p w14:paraId="1A0D47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650</w:t>
      </w:r>
    </w:p>
    <w:p w14:paraId="0A7DD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650</w:t>
      </w:r>
    </w:p>
    <w:p w14:paraId="18F75EC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650</w:t>
      </w:r>
    </w:p>
    <w:p w14:paraId="64FCB77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650</w:t>
      </w:r>
    </w:p>
    <w:p w14:paraId="4E1808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651</w:t>
      </w:r>
    </w:p>
    <w:p w14:paraId="0AFDC6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651</w:t>
      </w:r>
    </w:p>
    <w:p w14:paraId="44C3E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652</w:t>
      </w:r>
    </w:p>
    <w:p w14:paraId="29E5B6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6CA8771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15EDC6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652</w:t>
      </w:r>
    </w:p>
    <w:p w14:paraId="5DDF8D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652</w:t>
      </w:r>
    </w:p>
    <w:p w14:paraId="64560EB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652</w:t>
      </w:r>
    </w:p>
    <w:p w14:paraId="547EDE4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653</w:t>
      </w:r>
    </w:p>
    <w:p w14:paraId="2222A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654</w:t>
      </w:r>
    </w:p>
    <w:p w14:paraId="2586D72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654</w:t>
      </w:r>
    </w:p>
    <w:p w14:paraId="40F924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30ECA0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00E90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078928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33E1E57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655</w:t>
      </w:r>
    </w:p>
    <w:p w14:paraId="7C2D378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656</w:t>
      </w:r>
    </w:p>
    <w:p w14:paraId="6DB8DD3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657</w:t>
      </w:r>
    </w:p>
    <w:p w14:paraId="680BB0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658</w:t>
      </w:r>
    </w:p>
    <w:p w14:paraId="237AE0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659</w:t>
      </w:r>
    </w:p>
    <w:p w14:paraId="3C0AC38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659</w:t>
      </w:r>
    </w:p>
    <w:p w14:paraId="03FB5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659</w:t>
      </w:r>
    </w:p>
    <w:p w14:paraId="5B5C9A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660</w:t>
      </w:r>
    </w:p>
    <w:p w14:paraId="0A9535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192F83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660</w:t>
      </w:r>
    </w:p>
    <w:p w14:paraId="4EDC09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6A56D2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1FDE71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33C45F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0FA277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662</w:t>
      </w:r>
    </w:p>
    <w:p w14:paraId="66D4EA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11438F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662</w:t>
      </w:r>
    </w:p>
    <w:p w14:paraId="67F1AC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663</w:t>
      </w:r>
    </w:p>
    <w:p w14:paraId="3D830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663</w:t>
      </w:r>
    </w:p>
    <w:p w14:paraId="65DF13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663</w:t>
      </w:r>
    </w:p>
    <w:p w14:paraId="39F646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37EB33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552B29F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664</w:t>
      </w:r>
    </w:p>
    <w:p w14:paraId="73F62E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664</w:t>
      </w:r>
    </w:p>
    <w:p w14:paraId="465E92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664</w:t>
      </w:r>
    </w:p>
    <w:p w14:paraId="352B5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664</w:t>
      </w:r>
    </w:p>
    <w:p w14:paraId="5A4BCC1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664</w:t>
      </w:r>
    </w:p>
    <w:p w14:paraId="28E1EB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664</w:t>
      </w:r>
    </w:p>
    <w:p w14:paraId="7E1EB4B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664</w:t>
      </w:r>
    </w:p>
    <w:p w14:paraId="7B089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664</w:t>
      </w:r>
    </w:p>
    <w:p w14:paraId="14A778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665</w:t>
      </w:r>
    </w:p>
    <w:p w14:paraId="77CEA9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665</w:t>
      </w:r>
    </w:p>
    <w:p w14:paraId="4E465C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666</w:t>
      </w:r>
    </w:p>
    <w:p w14:paraId="7C619E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480874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666</w:t>
      </w:r>
    </w:p>
    <w:p w14:paraId="0758DB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666</w:t>
      </w:r>
    </w:p>
    <w:p w14:paraId="76E13A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666</w:t>
      </w:r>
    </w:p>
    <w:p w14:paraId="399644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667</w:t>
      </w:r>
    </w:p>
    <w:p w14:paraId="54E1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668</w:t>
      </w:r>
    </w:p>
    <w:p w14:paraId="684E97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668</w:t>
      </w:r>
    </w:p>
    <w:p w14:paraId="2A109A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668</w:t>
      </w:r>
    </w:p>
    <w:p w14:paraId="5A0EAA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668</w:t>
      </w:r>
    </w:p>
    <w:p w14:paraId="7FB55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669</w:t>
      </w:r>
    </w:p>
    <w:p w14:paraId="6B5AE34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669</w:t>
      </w:r>
    </w:p>
    <w:p w14:paraId="18CF34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670</w:t>
      </w:r>
    </w:p>
    <w:p w14:paraId="600F95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671</w:t>
      </w:r>
    </w:p>
    <w:p w14:paraId="50D9D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672</w:t>
      </w:r>
    </w:p>
    <w:p w14:paraId="5035DD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673</w:t>
      </w:r>
    </w:p>
    <w:p w14:paraId="3D75C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673</w:t>
      </w:r>
    </w:p>
    <w:p w14:paraId="69B5A76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673</w:t>
      </w:r>
    </w:p>
    <w:p w14:paraId="78E461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673</w:t>
      </w:r>
    </w:p>
    <w:p w14:paraId="6C803C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673</w:t>
      </w:r>
    </w:p>
    <w:p w14:paraId="0EAF8D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674</w:t>
      </w:r>
    </w:p>
    <w:p w14:paraId="7FCA88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7E9FF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674</w:t>
      </w:r>
    </w:p>
    <w:p w14:paraId="070398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674</w:t>
      </w:r>
    </w:p>
    <w:p w14:paraId="3005CB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674</w:t>
      </w:r>
    </w:p>
    <w:p w14:paraId="696135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674</w:t>
      </w:r>
    </w:p>
    <w:p w14:paraId="515DC0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49C8F9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675</w:t>
      </w:r>
    </w:p>
    <w:p w14:paraId="553DF6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675</w:t>
      </w:r>
    </w:p>
    <w:p w14:paraId="4529CB0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675</w:t>
      </w:r>
    </w:p>
    <w:p w14:paraId="6F5FCDD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675</w:t>
      </w:r>
    </w:p>
    <w:p w14:paraId="4969D28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675</w:t>
      </w:r>
    </w:p>
    <w:p w14:paraId="7BBE8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675</w:t>
      </w:r>
    </w:p>
    <w:p w14:paraId="569798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675</w:t>
      </w:r>
    </w:p>
    <w:p w14:paraId="10CB22D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675</w:t>
      </w:r>
    </w:p>
    <w:p w14:paraId="5C05457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675</w:t>
      </w:r>
    </w:p>
    <w:p w14:paraId="51469D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676</w:t>
      </w:r>
    </w:p>
    <w:p w14:paraId="1D07C07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676</w:t>
      </w:r>
    </w:p>
    <w:p w14:paraId="4D6FE3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677</w:t>
      </w:r>
    </w:p>
    <w:p w14:paraId="58890D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1CD651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677</w:t>
      </w:r>
    </w:p>
    <w:p w14:paraId="64FF33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677</w:t>
      </w:r>
    </w:p>
    <w:p w14:paraId="2D5EA20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677</w:t>
      </w:r>
    </w:p>
    <w:p w14:paraId="227AB6B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678</w:t>
      </w:r>
    </w:p>
    <w:p w14:paraId="58C071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679</w:t>
      </w:r>
    </w:p>
    <w:p w14:paraId="69E097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679</w:t>
      </w:r>
    </w:p>
    <w:p w14:paraId="68312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402646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679</w:t>
      </w:r>
    </w:p>
    <w:p w14:paraId="175C50C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680</w:t>
      </w:r>
    </w:p>
    <w:p w14:paraId="4B949DE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680</w:t>
      </w:r>
    </w:p>
    <w:p w14:paraId="1F7A10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681</w:t>
      </w:r>
    </w:p>
    <w:p w14:paraId="28D2A6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682</w:t>
      </w:r>
    </w:p>
    <w:p w14:paraId="343C6B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683</w:t>
      </w:r>
    </w:p>
    <w:p w14:paraId="0CE95F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684</w:t>
      </w:r>
    </w:p>
    <w:p w14:paraId="6FF78D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684</w:t>
      </w:r>
    </w:p>
    <w:p w14:paraId="06FF98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684</w:t>
      </w:r>
    </w:p>
    <w:p w14:paraId="169B53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684</w:t>
      </w:r>
    </w:p>
    <w:p w14:paraId="5FE522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7465C9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685</w:t>
      </w:r>
    </w:p>
    <w:p w14:paraId="7FEEEA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BAE69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685</w:t>
      </w:r>
    </w:p>
    <w:p w14:paraId="3D22C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685</w:t>
      </w:r>
    </w:p>
    <w:p w14:paraId="79AE13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685</w:t>
      </w:r>
    </w:p>
    <w:p w14:paraId="263445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686</w:t>
      </w:r>
    </w:p>
    <w:p w14:paraId="3E52B8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068625D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686</w:t>
      </w:r>
    </w:p>
    <w:p w14:paraId="63669A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686</w:t>
      </w:r>
    </w:p>
    <w:p w14:paraId="7246A6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686</w:t>
      </w:r>
    </w:p>
    <w:p w14:paraId="1B76BC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686</w:t>
      </w:r>
    </w:p>
    <w:p w14:paraId="3523DA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686</w:t>
      </w:r>
    </w:p>
    <w:p w14:paraId="3B814C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686</w:t>
      </w:r>
    </w:p>
    <w:p w14:paraId="6A69E7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</w:t>
      </w:r>
    </w:p>
    <w:p w14:paraId="7BDDF2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686</w:t>
      </w:r>
    </w:p>
    <w:p w14:paraId="0CBBE4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687</w:t>
      </w:r>
    </w:p>
    <w:p w14:paraId="1F3339B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687</w:t>
      </w:r>
    </w:p>
    <w:p w14:paraId="0B39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4A62AA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687</w:t>
      </w:r>
    </w:p>
    <w:p w14:paraId="46412C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687</w:t>
      </w:r>
    </w:p>
    <w:p w14:paraId="4D5843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688</w:t>
      </w:r>
    </w:p>
    <w:p w14:paraId="4E25F4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1230F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689</w:t>
      </w:r>
    </w:p>
    <w:p w14:paraId="590A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689</w:t>
      </w:r>
    </w:p>
    <w:p w14:paraId="141112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689</w:t>
      </w:r>
    </w:p>
    <w:p w14:paraId="6DFA51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690</w:t>
      </w:r>
    </w:p>
    <w:p w14:paraId="371956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691</w:t>
      </w:r>
    </w:p>
    <w:p w14:paraId="62102A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691</w:t>
      </w:r>
    </w:p>
    <w:p w14:paraId="213C482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20A7A7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691</w:t>
      </w:r>
    </w:p>
    <w:p w14:paraId="5AC82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691</w:t>
      </w:r>
    </w:p>
    <w:p w14:paraId="4AC7C6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691</w:t>
      </w:r>
    </w:p>
    <w:p w14:paraId="6D066F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692</w:t>
      </w:r>
    </w:p>
    <w:p w14:paraId="2AF0DF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694</w:t>
      </w:r>
    </w:p>
    <w:p w14:paraId="75C145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695</w:t>
      </w:r>
    </w:p>
    <w:p w14:paraId="12A5D9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696</w:t>
      </w:r>
    </w:p>
    <w:p w14:paraId="7FA7AC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696</w:t>
      </w:r>
    </w:p>
    <w:p w14:paraId="5E88E7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696</w:t>
      </w:r>
    </w:p>
    <w:p w14:paraId="4528CC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494737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697</w:t>
      </w:r>
    </w:p>
    <w:p w14:paraId="4C1BFE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697</w:t>
      </w:r>
    </w:p>
    <w:p w14:paraId="69062A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698</w:t>
      </w:r>
    </w:p>
    <w:p w14:paraId="2C96B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2D74A9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699</w:t>
      </w:r>
    </w:p>
    <w:p w14:paraId="6F9D5B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699</w:t>
      </w:r>
    </w:p>
    <w:p w14:paraId="02CD77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699</w:t>
      </w:r>
    </w:p>
    <w:p w14:paraId="1F7CB5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700</w:t>
      </w:r>
    </w:p>
    <w:p w14:paraId="0E5742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700</w:t>
      </w:r>
    </w:p>
    <w:p w14:paraId="44A8C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700</w:t>
      </w:r>
    </w:p>
    <w:p w14:paraId="1A4015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AltReportReqs</w:t>
      </w:r>
      <w:r>
        <w:rPr>
          <w:noProof/>
        </w:rPr>
        <w:tab/>
        <w:t>701</w:t>
      </w:r>
    </w:p>
    <w:p w14:paraId="27781B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701</w:t>
      </w:r>
    </w:p>
    <w:p w14:paraId="45CEC4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AltRange</w:t>
      </w:r>
      <w:r>
        <w:rPr>
          <w:noProof/>
        </w:rPr>
        <w:tab/>
        <w:t>701</w:t>
      </w:r>
    </w:p>
    <w:p w14:paraId="285D5A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205385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3F29DA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43ABA7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701</w:t>
      </w:r>
    </w:p>
    <w:p w14:paraId="2B51919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702</w:t>
      </w:r>
    </w:p>
    <w:p w14:paraId="734BC6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AltReportEvent</w:t>
      </w:r>
      <w:r>
        <w:rPr>
          <w:noProof/>
        </w:rPr>
        <w:tab/>
        <w:t>702</w:t>
      </w:r>
    </w:p>
    <w:p w14:paraId="3D0117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6DF662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702</w:t>
      </w:r>
    </w:p>
    <w:p w14:paraId="202ABE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22E951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6BF1D2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703</w:t>
      </w:r>
    </w:p>
    <w:p w14:paraId="373751FB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CagInfoParamProvision API</w:t>
      </w:r>
      <w:r>
        <w:rPr>
          <w:noProof/>
        </w:rPr>
        <w:tab/>
        <w:t>703</w:t>
      </w:r>
    </w:p>
    <w:p w14:paraId="6050D4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703</w:t>
      </w:r>
    </w:p>
    <w:p w14:paraId="17F866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703</w:t>
      </w:r>
    </w:p>
    <w:p w14:paraId="2F80CE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7B6FD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704</w:t>
      </w:r>
    </w:p>
    <w:p w14:paraId="0C6F93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2F7D9F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016C6C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3799FFA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704</w:t>
      </w:r>
    </w:p>
    <w:p w14:paraId="29F0A2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705</w:t>
      </w:r>
    </w:p>
    <w:p w14:paraId="0F85948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129EF32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706</w:t>
      </w:r>
    </w:p>
    <w:p w14:paraId="76E2F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706</w:t>
      </w:r>
    </w:p>
    <w:p w14:paraId="7BC27B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706</w:t>
      </w:r>
    </w:p>
    <w:p w14:paraId="6F0A7A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0006CB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707</w:t>
      </w:r>
    </w:p>
    <w:p w14:paraId="1FC5B0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708</w:t>
      </w:r>
    </w:p>
    <w:p w14:paraId="7E2116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709</w:t>
      </w:r>
    </w:p>
    <w:p w14:paraId="56714E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710</w:t>
      </w:r>
    </w:p>
    <w:p w14:paraId="53E93D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35E683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675BE7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711</w:t>
      </w:r>
    </w:p>
    <w:p w14:paraId="4BCC2B8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712</w:t>
      </w:r>
    </w:p>
    <w:p w14:paraId="72ADDB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</w:t>
      </w:r>
    </w:p>
    <w:p w14:paraId="12BEAC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712</w:t>
      </w:r>
    </w:p>
    <w:p w14:paraId="37F767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295104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712</w:t>
      </w:r>
    </w:p>
    <w:p w14:paraId="2420EC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713</w:t>
      </w:r>
    </w:p>
    <w:p w14:paraId="1E2B40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713</w:t>
      </w:r>
    </w:p>
    <w:p w14:paraId="7C4B29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713</w:t>
      </w:r>
    </w:p>
    <w:p w14:paraId="6A7EB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19F81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713</w:t>
      </w:r>
    </w:p>
    <w:p w14:paraId="5D8B84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713</w:t>
      </w:r>
    </w:p>
    <w:p w14:paraId="4C6FBA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713</w:t>
      </w:r>
    </w:p>
    <w:p w14:paraId="754510D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713</w:t>
      </w:r>
    </w:p>
    <w:p w14:paraId="75A38A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714</w:t>
      </w:r>
    </w:p>
    <w:p w14:paraId="1E0DE9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714</w:t>
      </w:r>
    </w:p>
    <w:p w14:paraId="16B805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714</w:t>
      </w:r>
    </w:p>
    <w:p w14:paraId="2CA853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714</w:t>
      </w:r>
    </w:p>
    <w:p w14:paraId="50879BD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714</w:t>
      </w:r>
    </w:p>
    <w:p w14:paraId="7D72CA8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714</w:t>
      </w:r>
    </w:p>
    <w:p w14:paraId="37D01F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714</w:t>
      </w:r>
    </w:p>
    <w:p w14:paraId="465024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714</w:t>
      </w:r>
    </w:p>
    <w:p w14:paraId="0BA47D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714</w:t>
      </w:r>
    </w:p>
    <w:p w14:paraId="407E9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715</w:t>
      </w:r>
    </w:p>
    <w:p w14:paraId="540FFC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715</w:t>
      </w:r>
    </w:p>
    <w:p w14:paraId="045390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715</w:t>
      </w:r>
    </w:p>
    <w:p w14:paraId="14E9D2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716</w:t>
      </w:r>
    </w:p>
    <w:p w14:paraId="69497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716</w:t>
      </w:r>
    </w:p>
    <w:p w14:paraId="423D71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716</w:t>
      </w:r>
    </w:p>
    <w:p w14:paraId="4A3C8B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717</w:t>
      </w:r>
    </w:p>
    <w:p w14:paraId="0FC248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717</w:t>
      </w:r>
    </w:p>
    <w:p w14:paraId="2B70FE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RetrieveUAVFlightReq</w:t>
      </w:r>
      <w:r>
        <w:rPr>
          <w:noProof/>
        </w:rPr>
        <w:tab/>
        <w:t>717</w:t>
      </w:r>
    </w:p>
    <w:p w14:paraId="28DE71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717</w:t>
      </w:r>
    </w:p>
    <w:p w14:paraId="78AC48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RetrievedUAVFlightInfo</w:t>
      </w:r>
      <w:r>
        <w:rPr>
          <w:noProof/>
        </w:rPr>
        <w:tab/>
        <w:t>718</w:t>
      </w:r>
    </w:p>
    <w:p w14:paraId="046DAC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718</w:t>
      </w:r>
    </w:p>
    <w:p w14:paraId="7E7900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718</w:t>
      </w:r>
    </w:p>
    <w:p w14:paraId="03128E1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718</w:t>
      </w:r>
    </w:p>
    <w:p w14:paraId="79E12A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718</w:t>
      </w:r>
    </w:p>
    <w:p w14:paraId="4E1BA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718</w:t>
      </w:r>
    </w:p>
    <w:p w14:paraId="15F443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718</w:t>
      </w:r>
    </w:p>
    <w:p w14:paraId="56D79CC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719</w:t>
      </w:r>
    </w:p>
    <w:p w14:paraId="28A54B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</w:t>
      </w:r>
    </w:p>
    <w:p w14:paraId="6851B1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719</w:t>
      </w:r>
    </w:p>
    <w:p w14:paraId="211461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719</w:t>
      </w:r>
    </w:p>
    <w:p w14:paraId="25EAAD8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719</w:t>
      </w:r>
    </w:p>
    <w:p w14:paraId="3710C5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719</w:t>
      </w:r>
    </w:p>
    <w:p w14:paraId="1987D3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720</w:t>
      </w:r>
    </w:p>
    <w:p w14:paraId="0AD519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720</w:t>
      </w:r>
    </w:p>
    <w:p w14:paraId="2C52F9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IMS Sessions</w:t>
      </w:r>
      <w:r>
        <w:rPr>
          <w:noProof/>
        </w:rPr>
        <w:tab/>
        <w:t>720</w:t>
      </w:r>
    </w:p>
    <w:p w14:paraId="0645B6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720</w:t>
      </w:r>
    </w:p>
    <w:p w14:paraId="3B72E5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720</w:t>
      </w:r>
    </w:p>
    <w:p w14:paraId="41D7A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721</w:t>
      </w:r>
    </w:p>
    <w:p w14:paraId="083F852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721</w:t>
      </w:r>
    </w:p>
    <w:p w14:paraId="07E4E0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721</w:t>
      </w:r>
    </w:p>
    <w:p w14:paraId="728537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722</w:t>
      </w:r>
    </w:p>
    <w:p w14:paraId="7BA0183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IMS Session</w:t>
      </w:r>
      <w:r>
        <w:rPr>
          <w:noProof/>
        </w:rPr>
        <w:tab/>
        <w:t>722</w:t>
      </w:r>
    </w:p>
    <w:p w14:paraId="47CEF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722</w:t>
      </w:r>
    </w:p>
    <w:p w14:paraId="692A48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723</w:t>
      </w:r>
    </w:p>
    <w:p w14:paraId="161A0F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723</w:t>
      </w:r>
    </w:p>
    <w:p w14:paraId="00C07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723</w:t>
      </w:r>
    </w:p>
    <w:p w14:paraId="727FEA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724</w:t>
      </w:r>
    </w:p>
    <w:p w14:paraId="3060E55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725</w:t>
      </w:r>
    </w:p>
    <w:p w14:paraId="104B18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726</w:t>
      </w:r>
    </w:p>
    <w:p w14:paraId="2BFD23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727</w:t>
      </w:r>
    </w:p>
    <w:p w14:paraId="2954EE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727</w:t>
      </w:r>
    </w:p>
    <w:p w14:paraId="3A453D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727</w:t>
      </w:r>
    </w:p>
    <w:p w14:paraId="0D48FA6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729</w:t>
      </w:r>
    </w:p>
    <w:p w14:paraId="43BC3D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729</w:t>
      </w:r>
    </w:p>
    <w:p w14:paraId="2788B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730</w:t>
      </w:r>
    </w:p>
    <w:p w14:paraId="41D5DC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730</w:t>
      </w:r>
    </w:p>
    <w:p w14:paraId="447714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730</w:t>
      </w:r>
    </w:p>
    <w:p w14:paraId="2765BA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730</w:t>
      </w:r>
    </w:p>
    <w:p w14:paraId="04C25B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730</w:t>
      </w:r>
    </w:p>
    <w:p w14:paraId="2F4DE79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730</w:t>
      </w:r>
    </w:p>
    <w:p w14:paraId="5ABA91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425F64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731</w:t>
      </w:r>
    </w:p>
    <w:p w14:paraId="6098B8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731</w:t>
      </w:r>
    </w:p>
    <w:p w14:paraId="5DDFFD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732</w:t>
      </w:r>
    </w:p>
    <w:p w14:paraId="7513E5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174668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0324F0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3B25F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732</w:t>
      </w:r>
    </w:p>
    <w:p w14:paraId="3AFA5F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733</w:t>
      </w:r>
    </w:p>
    <w:p w14:paraId="323DA7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0258C5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734</w:t>
      </w:r>
    </w:p>
    <w:p w14:paraId="229B5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3CE590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734</w:t>
      </w:r>
    </w:p>
    <w:p w14:paraId="4DEE0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734</w:t>
      </w:r>
    </w:p>
    <w:p w14:paraId="3F9876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734</w:t>
      </w:r>
    </w:p>
    <w:p w14:paraId="570976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735</w:t>
      </w:r>
    </w:p>
    <w:p w14:paraId="21135C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 w:rsidRPr="00EC2F53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736</w:t>
      </w:r>
    </w:p>
    <w:p w14:paraId="7EDAD6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737</w:t>
      </w:r>
    </w:p>
    <w:p w14:paraId="2C6C32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738</w:t>
      </w:r>
    </w:p>
    <w:p w14:paraId="4DEA7F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738</w:t>
      </w:r>
    </w:p>
    <w:p w14:paraId="381AA3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738</w:t>
      </w:r>
    </w:p>
    <w:p w14:paraId="70F0A9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740</w:t>
      </w:r>
    </w:p>
    <w:p w14:paraId="5B986B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740</w:t>
      </w:r>
    </w:p>
    <w:p w14:paraId="015B9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740</w:t>
      </w:r>
    </w:p>
    <w:p w14:paraId="3152F6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56D990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741</w:t>
      </w:r>
    </w:p>
    <w:p w14:paraId="737F5B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741</w:t>
      </w:r>
    </w:p>
    <w:p w14:paraId="77D5C1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742</w:t>
      </w:r>
    </w:p>
    <w:p w14:paraId="5E5C89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742</w:t>
      </w:r>
    </w:p>
    <w:p w14:paraId="1F00F7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742</w:t>
      </w:r>
    </w:p>
    <w:p w14:paraId="033156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16C264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742</w:t>
      </w:r>
    </w:p>
    <w:p w14:paraId="3AA17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742</w:t>
      </w:r>
    </w:p>
    <w:p w14:paraId="608606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743</w:t>
      </w:r>
    </w:p>
    <w:p w14:paraId="10B7DB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743</w:t>
      </w:r>
    </w:p>
    <w:p w14:paraId="7860EF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743</w:t>
      </w:r>
    </w:p>
    <w:p w14:paraId="39C434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743</w:t>
      </w:r>
    </w:p>
    <w:p w14:paraId="372FBFD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743</w:t>
      </w:r>
    </w:p>
    <w:p w14:paraId="3DDE8C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743</w:t>
      </w:r>
    </w:p>
    <w:p w14:paraId="1DC46AA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743</w:t>
      </w:r>
    </w:p>
    <w:p w14:paraId="133B59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743</w:t>
      </w:r>
    </w:p>
    <w:p w14:paraId="66F60F8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744</w:t>
      </w:r>
    </w:p>
    <w:p w14:paraId="08BF53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744</w:t>
      </w:r>
    </w:p>
    <w:p w14:paraId="2EE07C2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745</w:t>
      </w:r>
    </w:p>
    <w:p w14:paraId="7508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6079C8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745</w:t>
      </w:r>
    </w:p>
    <w:p w14:paraId="3B15E5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745</w:t>
      </w:r>
    </w:p>
    <w:p w14:paraId="52172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745</w:t>
      </w:r>
    </w:p>
    <w:p w14:paraId="5C4539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746</w:t>
      </w:r>
    </w:p>
    <w:p w14:paraId="66CC9B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527D46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747</w:t>
      </w:r>
    </w:p>
    <w:p w14:paraId="2B137D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747</w:t>
      </w:r>
    </w:p>
    <w:p w14:paraId="25CCDC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747</w:t>
      </w:r>
    </w:p>
    <w:p w14:paraId="3F2DAD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748</w:t>
      </w:r>
    </w:p>
    <w:p w14:paraId="5654B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748</w:t>
      </w:r>
    </w:p>
    <w:p w14:paraId="0AC1BB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749</w:t>
      </w:r>
    </w:p>
    <w:p w14:paraId="45458B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750</w:t>
      </w:r>
    </w:p>
    <w:p w14:paraId="180F626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751</w:t>
      </w:r>
    </w:p>
    <w:p w14:paraId="213EC3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752</w:t>
      </w:r>
    </w:p>
    <w:p w14:paraId="7FDE637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752</w:t>
      </w:r>
    </w:p>
    <w:p w14:paraId="119B54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752</w:t>
      </w:r>
    </w:p>
    <w:p w14:paraId="0EF465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752</w:t>
      </w:r>
    </w:p>
    <w:p w14:paraId="50F990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752</w:t>
      </w:r>
    </w:p>
    <w:p w14:paraId="113C6A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753</w:t>
      </w:r>
    </w:p>
    <w:p w14:paraId="55D4E8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63E49F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753</w:t>
      </w:r>
    </w:p>
    <w:p w14:paraId="54D30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753</w:t>
      </w:r>
    </w:p>
    <w:p w14:paraId="3F2292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ImsPpDataPatch</w:t>
      </w:r>
      <w:r>
        <w:rPr>
          <w:noProof/>
        </w:rPr>
        <w:tab/>
        <w:t>753</w:t>
      </w:r>
    </w:p>
    <w:p w14:paraId="2C5A69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754</w:t>
      </w:r>
    </w:p>
    <w:p w14:paraId="2383A9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0CFD9A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754</w:t>
      </w:r>
    </w:p>
    <w:p w14:paraId="782E75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754</w:t>
      </w:r>
    </w:p>
    <w:p w14:paraId="296480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754</w:t>
      </w:r>
    </w:p>
    <w:p w14:paraId="0FB1F3D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754</w:t>
      </w:r>
    </w:p>
    <w:p w14:paraId="38E525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</w:t>
      </w:r>
    </w:p>
    <w:p w14:paraId="49EACB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754</w:t>
      </w:r>
    </w:p>
    <w:p w14:paraId="4F9C57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754</w:t>
      </w:r>
    </w:p>
    <w:p w14:paraId="3BE2E2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0A27347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755</w:t>
      </w:r>
    </w:p>
    <w:p w14:paraId="1D14D22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</w:t>
      </w:r>
    </w:p>
    <w:p w14:paraId="42CF3E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239697F2" w14:textId="17199F73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757</w:t>
      </w:r>
    </w:p>
    <w:p w14:paraId="634FF5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</w:t>
      </w:r>
    </w:p>
    <w:p w14:paraId="0D90FB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757</w:t>
      </w:r>
    </w:p>
    <w:p w14:paraId="0DFD63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769</w:t>
      </w:r>
    </w:p>
    <w:p w14:paraId="4CEE070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771</w:t>
      </w:r>
    </w:p>
    <w:p w14:paraId="62918D2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788</w:t>
      </w:r>
    </w:p>
    <w:p w14:paraId="04E0448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798</w:t>
      </w:r>
    </w:p>
    <w:p w14:paraId="2AB15CC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801</w:t>
      </w:r>
    </w:p>
    <w:p w14:paraId="7140726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807</w:t>
      </w:r>
    </w:p>
    <w:p w14:paraId="507140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812</w:t>
      </w:r>
    </w:p>
    <w:p w14:paraId="23B4A39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826</w:t>
      </w:r>
    </w:p>
    <w:p w14:paraId="63F4037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831</w:t>
      </w:r>
    </w:p>
    <w:p w14:paraId="2336980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833</w:t>
      </w:r>
    </w:p>
    <w:p w14:paraId="0072C7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835</w:t>
      </w:r>
    </w:p>
    <w:p w14:paraId="4E695CA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850</w:t>
      </w:r>
    </w:p>
    <w:p w14:paraId="3B14021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854</w:t>
      </w:r>
    </w:p>
    <w:p w14:paraId="09A194C9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861</w:t>
      </w:r>
    </w:p>
    <w:p w14:paraId="16D5A7B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868</w:t>
      </w:r>
    </w:p>
    <w:p w14:paraId="1D907A1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871</w:t>
      </w:r>
    </w:p>
    <w:p w14:paraId="4AA79C7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882</w:t>
      </w:r>
    </w:p>
    <w:p w14:paraId="1B2972B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888</w:t>
      </w:r>
    </w:p>
    <w:p w14:paraId="2022C44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894</w:t>
      </w:r>
    </w:p>
    <w:p w14:paraId="70CFA90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898</w:t>
      </w:r>
    </w:p>
    <w:p w14:paraId="69958E2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903</w:t>
      </w:r>
    </w:p>
    <w:p w14:paraId="297C133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911</w:t>
      </w:r>
    </w:p>
    <w:p w14:paraId="17F9E7A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916</w:t>
      </w:r>
    </w:p>
    <w:p w14:paraId="693957E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925</w:t>
      </w:r>
    </w:p>
    <w:p w14:paraId="57EED98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929</w:t>
      </w:r>
    </w:p>
    <w:p w14:paraId="011C770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934</w:t>
      </w:r>
    </w:p>
    <w:p w14:paraId="3C0FE120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939</w:t>
      </w:r>
    </w:p>
    <w:p w14:paraId="483C5354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944</w:t>
      </w:r>
    </w:p>
    <w:p w14:paraId="4D55A67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955</w:t>
      </w:r>
    </w:p>
    <w:p w14:paraId="69E0F59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960</w:t>
      </w:r>
    </w:p>
    <w:p w14:paraId="763B203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965</w:t>
      </w:r>
    </w:p>
    <w:p w14:paraId="5550915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970</w:t>
      </w:r>
    </w:p>
    <w:p w14:paraId="0EE46D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976</w:t>
      </w:r>
    </w:p>
    <w:p w14:paraId="6C5073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981</w:t>
      </w:r>
    </w:p>
    <w:p w14:paraId="655C331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986</w:t>
      </w:r>
    </w:p>
    <w:p w14:paraId="1D21BFD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993</w:t>
      </w:r>
    </w:p>
    <w:p w14:paraId="32C89E6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998</w:t>
      </w:r>
    </w:p>
    <w:p w14:paraId="55728B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1000</w:t>
      </w:r>
    </w:p>
    <w:p w14:paraId="266BCBE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1000</w:t>
      </w:r>
    </w:p>
    <w:p w14:paraId="107A9FC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1006</w:t>
      </w:r>
    </w:p>
    <w:p w14:paraId="4B518CD5" w14:textId="178EFB28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1012</w:t>
      </w:r>
    </w:p>
    <w:p w14:paraId="3F67E25A" w14:textId="1294AFE8" w:rsidR="00AA5070" w:rsidRPr="0066437A" w:rsidRDefault="00195817" w:rsidP="00E250BD">
      <w:pPr>
        <w:rPr>
          <w:lang w:val="en-US"/>
        </w:rPr>
      </w:pPr>
      <w:r>
        <w:fldChar w:fldCharType="end"/>
      </w:r>
      <w:bookmarkEnd w:id="14"/>
      <w:r w:rsidR="00D27F09">
        <w:fldChar w:fldCharType="begin"/>
      </w:r>
      <w:r w:rsidR="00D27F09">
        <w:instrText xml:space="preserve"> </w:instrText>
      </w:r>
      <w:proofErr w:type="gramStart"/>
      <w:r w:rsidR="00D27F09">
        <w:instrText>RD  29522-j</w:instrText>
      </w:r>
      <w:r w:rsidR="00CF6A83">
        <w:instrText>2</w:instrText>
      </w:r>
      <w:r w:rsidR="00D27F09">
        <w:instrText>0_1_Main-Body_s00_s07.docx</w:instrText>
      </w:r>
      <w:proofErr w:type="gramEnd"/>
      <w:r w:rsidR="00D27F09">
        <w:instrText xml:space="preserve">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</w:instrText>
      </w:r>
      <w:r w:rsidR="00CF6A83">
        <w:instrText>2</w:instrText>
      </w:r>
      <w:r w:rsidR="00D27F09">
        <w:instrText xml:space="preserve">0_2_Annexes_sA_sHistory.docx \f </w:instrText>
      </w:r>
      <w:r w:rsidR="00D27F09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3BE91" w14:textId="77777777" w:rsidR="00B26636" w:rsidRDefault="00B26636">
      <w:r>
        <w:separator/>
      </w:r>
    </w:p>
  </w:endnote>
  <w:endnote w:type="continuationSeparator" w:id="0">
    <w:p w14:paraId="64F95EF7" w14:textId="77777777" w:rsidR="00B26636" w:rsidRDefault="00B2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1B34" w14:textId="77777777" w:rsidR="001576A3" w:rsidRDefault="001576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CC80C" w14:textId="77777777" w:rsidR="001576A3" w:rsidRDefault="001576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F58F5" w14:textId="77777777" w:rsidR="001576A3" w:rsidRDefault="001576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847E1" w14:textId="77777777" w:rsidR="00B26636" w:rsidRDefault="00B26636">
      <w:r>
        <w:separator/>
      </w:r>
    </w:p>
  </w:footnote>
  <w:footnote w:type="continuationSeparator" w:id="0">
    <w:p w14:paraId="7A8BEEE3" w14:textId="77777777" w:rsidR="00B26636" w:rsidRDefault="00B26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CAF73" w14:textId="77777777" w:rsidR="001576A3" w:rsidRDefault="001576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10593" w14:textId="77777777" w:rsidR="001576A3" w:rsidRDefault="001576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1B773" w14:textId="77777777" w:rsidR="001576A3" w:rsidRDefault="001576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47A3C" w14:textId="77777777" w:rsidR="001576A3" w:rsidRPr="003F6DCB" w:rsidRDefault="001576A3" w:rsidP="001576A3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01771DA" w14:textId="36262B35" w:rsidR="001576A3" w:rsidRDefault="001576A3" w:rsidP="001576A3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EB3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46A191" w14:textId="4C9F8199" w:rsidR="001576A3" w:rsidRDefault="001576A3" w:rsidP="001576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EB3">
      <w:rPr>
        <w:rFonts w:ascii="Arial" w:hAnsi="Arial" w:cs="Arial"/>
        <w:b/>
        <w:noProof/>
        <w:sz w:val="18"/>
        <w:szCs w:val="18"/>
      </w:rPr>
      <w:t>3GPP TS 29.522 V19.32.0 (2025-063)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12D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236B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26636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56005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4285A-84D3-4EF6-9C0A-C43B8325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11001</Words>
  <Characters>62707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73561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2025-04-12T12:21:00Z</dcterms:created>
  <dcterms:modified xsi:type="dcterms:W3CDTF">2025-04-12T12:21:00Z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