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3EC71244"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8F05D8">
              <w:t>3</w:t>
            </w:r>
            <w:r>
              <w:t xml:space="preserve">.0 </w:t>
            </w:r>
            <w:r>
              <w:rPr>
                <w:sz w:val="32"/>
              </w:rPr>
              <w:t>(202</w:t>
            </w:r>
            <w:r w:rsidR="00183002">
              <w:rPr>
                <w:sz w:val="32"/>
              </w:rPr>
              <w:t>5</w:t>
            </w:r>
            <w:r>
              <w:rPr>
                <w:sz w:val="32"/>
              </w:rPr>
              <w:t>-</w:t>
            </w:r>
            <w:r w:rsidR="00183002">
              <w:rPr>
                <w:sz w:val="32"/>
              </w:rPr>
              <w:t>0</w:t>
            </w:r>
            <w:r w:rsidR="008F05D8">
              <w:rPr>
                <w:sz w:val="32"/>
              </w:rPr>
              <w:t>6</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bookmarkStart w:id="2" w:name="_GoBack"/>
            <w:bookmarkEnd w:id="2"/>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05962350"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1CB13F3E" w14:textId="63A3AB01" w:rsidR="00E90C55"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E90C55" w:rsidRPr="002B2F5C">
        <w:rPr>
          <w:noProof/>
          <w:lang w:val="en-US"/>
        </w:rPr>
        <w:t>Foreword</w:t>
      </w:r>
      <w:r w:rsidR="00E90C55">
        <w:rPr>
          <w:noProof/>
        </w:rPr>
        <w:tab/>
      </w:r>
      <w:r w:rsidR="00E90C55">
        <w:rPr>
          <w:noProof/>
        </w:rPr>
        <w:fldChar w:fldCharType="begin"/>
      </w:r>
      <w:r w:rsidR="00E90C55">
        <w:rPr>
          <w:noProof/>
        </w:rPr>
        <w:instrText xml:space="preserve"> PAGEREF _Toc195348855 \h </w:instrText>
      </w:r>
      <w:r w:rsidR="00E90C55">
        <w:rPr>
          <w:noProof/>
        </w:rPr>
      </w:r>
      <w:r w:rsidR="00E90C55">
        <w:rPr>
          <w:noProof/>
        </w:rPr>
        <w:fldChar w:fldCharType="separate"/>
      </w:r>
      <w:r w:rsidR="00E90C55">
        <w:rPr>
          <w:noProof/>
        </w:rPr>
        <w:t>13</w:t>
      </w:r>
      <w:r w:rsidR="00E90C55">
        <w:rPr>
          <w:noProof/>
        </w:rPr>
        <w:fldChar w:fldCharType="end"/>
      </w:r>
    </w:p>
    <w:p w14:paraId="56D3F215" w14:textId="1F6200F6" w:rsidR="00E90C55" w:rsidRDefault="00E90C5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_Toc195348856 \h </w:instrText>
      </w:r>
      <w:r>
        <w:rPr>
          <w:noProof/>
        </w:rPr>
      </w:r>
      <w:r>
        <w:rPr>
          <w:noProof/>
        </w:rPr>
        <w:fldChar w:fldCharType="separate"/>
      </w:r>
      <w:r>
        <w:rPr>
          <w:noProof/>
        </w:rPr>
        <w:t>15</w:t>
      </w:r>
      <w:r>
        <w:rPr>
          <w:noProof/>
        </w:rPr>
        <w:fldChar w:fldCharType="end"/>
      </w:r>
    </w:p>
    <w:p w14:paraId="1BFAF130" w14:textId="1254AAAD" w:rsidR="00E90C55" w:rsidRDefault="00E90C5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_Toc195348857 \h </w:instrText>
      </w:r>
      <w:r>
        <w:rPr>
          <w:noProof/>
        </w:rPr>
      </w:r>
      <w:r>
        <w:rPr>
          <w:noProof/>
        </w:rPr>
        <w:fldChar w:fldCharType="separate"/>
      </w:r>
      <w:r>
        <w:rPr>
          <w:noProof/>
        </w:rPr>
        <w:t>15</w:t>
      </w:r>
      <w:r>
        <w:rPr>
          <w:noProof/>
        </w:rPr>
        <w:fldChar w:fldCharType="end"/>
      </w:r>
    </w:p>
    <w:p w14:paraId="050384F3" w14:textId="692B8703" w:rsidR="00E90C55" w:rsidRDefault="00E90C5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_Toc195348858 \h </w:instrText>
      </w:r>
      <w:r>
        <w:rPr>
          <w:noProof/>
        </w:rPr>
      </w:r>
      <w:r>
        <w:rPr>
          <w:noProof/>
        </w:rPr>
        <w:fldChar w:fldCharType="separate"/>
      </w:r>
      <w:r>
        <w:rPr>
          <w:noProof/>
        </w:rPr>
        <w:t>16</w:t>
      </w:r>
      <w:r>
        <w:rPr>
          <w:noProof/>
        </w:rPr>
        <w:fldChar w:fldCharType="end"/>
      </w:r>
    </w:p>
    <w:p w14:paraId="73100ED4" w14:textId="59E11971" w:rsidR="00E90C55" w:rsidRDefault="00E90C5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_Toc195348859 \h </w:instrText>
      </w:r>
      <w:r>
        <w:rPr>
          <w:noProof/>
        </w:rPr>
      </w:r>
      <w:r>
        <w:rPr>
          <w:noProof/>
        </w:rPr>
        <w:fldChar w:fldCharType="separate"/>
      </w:r>
      <w:r>
        <w:rPr>
          <w:noProof/>
        </w:rPr>
        <w:t>16</w:t>
      </w:r>
      <w:r>
        <w:rPr>
          <w:noProof/>
        </w:rPr>
        <w:fldChar w:fldCharType="end"/>
      </w:r>
    </w:p>
    <w:p w14:paraId="4A15CFD4" w14:textId="290EA34B" w:rsidR="00E90C55" w:rsidRDefault="00E90C5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_Toc195348860 \h </w:instrText>
      </w:r>
      <w:r>
        <w:rPr>
          <w:noProof/>
        </w:rPr>
      </w:r>
      <w:r>
        <w:rPr>
          <w:noProof/>
        </w:rPr>
        <w:fldChar w:fldCharType="separate"/>
      </w:r>
      <w:r>
        <w:rPr>
          <w:noProof/>
        </w:rPr>
        <w:t>16</w:t>
      </w:r>
      <w:r>
        <w:rPr>
          <w:noProof/>
        </w:rPr>
        <w:fldChar w:fldCharType="end"/>
      </w:r>
    </w:p>
    <w:p w14:paraId="41D2D8C0" w14:textId="2A2B590C" w:rsidR="00E90C55" w:rsidRDefault="00E90C5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_Toc195348861 \h </w:instrText>
      </w:r>
      <w:r>
        <w:rPr>
          <w:noProof/>
        </w:rPr>
      </w:r>
      <w:r>
        <w:rPr>
          <w:noProof/>
        </w:rPr>
        <w:fldChar w:fldCharType="separate"/>
      </w:r>
      <w:r>
        <w:rPr>
          <w:noProof/>
        </w:rPr>
        <w:t>16</w:t>
      </w:r>
      <w:r>
        <w:rPr>
          <w:noProof/>
        </w:rPr>
        <w:fldChar w:fldCharType="end"/>
      </w:r>
    </w:p>
    <w:p w14:paraId="50D20455" w14:textId="6E2B1C63" w:rsidR="00E90C55" w:rsidRDefault="00E90C5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_Toc195348862 \h </w:instrText>
      </w:r>
      <w:r>
        <w:rPr>
          <w:noProof/>
        </w:rPr>
      </w:r>
      <w:r>
        <w:rPr>
          <w:noProof/>
        </w:rPr>
        <w:fldChar w:fldCharType="separate"/>
      </w:r>
      <w:r>
        <w:rPr>
          <w:noProof/>
        </w:rPr>
        <w:t>17</w:t>
      </w:r>
      <w:r>
        <w:rPr>
          <w:noProof/>
        </w:rPr>
        <w:fldChar w:fldCharType="end"/>
      </w:r>
    </w:p>
    <w:p w14:paraId="23FD0EC4" w14:textId="10FD7DDE" w:rsidR="00E90C55" w:rsidRDefault="00E90C5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_Toc195348863 \h </w:instrText>
      </w:r>
      <w:r>
        <w:rPr>
          <w:noProof/>
        </w:rPr>
      </w:r>
      <w:r>
        <w:rPr>
          <w:noProof/>
        </w:rPr>
        <w:fldChar w:fldCharType="separate"/>
      </w:r>
      <w:r>
        <w:rPr>
          <w:noProof/>
        </w:rPr>
        <w:t>18</w:t>
      </w:r>
      <w:r>
        <w:rPr>
          <w:noProof/>
        </w:rPr>
        <w:fldChar w:fldCharType="end"/>
      </w:r>
    </w:p>
    <w:p w14:paraId="3E2C3F88" w14:textId="55DA91DA" w:rsidR="00E90C55" w:rsidRDefault="00E90C5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_Toc195348864 \h </w:instrText>
      </w:r>
      <w:r>
        <w:rPr>
          <w:noProof/>
        </w:rPr>
      </w:r>
      <w:r>
        <w:rPr>
          <w:noProof/>
        </w:rPr>
        <w:fldChar w:fldCharType="separate"/>
      </w:r>
      <w:r>
        <w:rPr>
          <w:noProof/>
        </w:rPr>
        <w:t>18</w:t>
      </w:r>
      <w:r>
        <w:rPr>
          <w:noProof/>
        </w:rPr>
        <w:fldChar w:fldCharType="end"/>
      </w:r>
    </w:p>
    <w:p w14:paraId="428E2570" w14:textId="2A137C1D" w:rsidR="00E90C55" w:rsidRDefault="00E90C5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_Toc195348865 \h </w:instrText>
      </w:r>
      <w:r>
        <w:rPr>
          <w:noProof/>
        </w:rPr>
      </w:r>
      <w:r>
        <w:rPr>
          <w:noProof/>
        </w:rPr>
        <w:fldChar w:fldCharType="separate"/>
      </w:r>
      <w:r>
        <w:rPr>
          <w:noProof/>
        </w:rPr>
        <w:t>19</w:t>
      </w:r>
      <w:r>
        <w:rPr>
          <w:noProof/>
        </w:rPr>
        <w:fldChar w:fldCharType="end"/>
      </w:r>
    </w:p>
    <w:p w14:paraId="623F1C24" w14:textId="42E34F0D" w:rsidR="00E90C55" w:rsidRDefault="00E90C5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_Toc195348866 \h </w:instrText>
      </w:r>
      <w:r>
        <w:rPr>
          <w:noProof/>
        </w:rPr>
      </w:r>
      <w:r>
        <w:rPr>
          <w:noProof/>
        </w:rPr>
        <w:fldChar w:fldCharType="separate"/>
      </w:r>
      <w:r>
        <w:rPr>
          <w:noProof/>
        </w:rPr>
        <w:t>19</w:t>
      </w:r>
      <w:r>
        <w:rPr>
          <w:noProof/>
        </w:rPr>
        <w:fldChar w:fldCharType="end"/>
      </w:r>
    </w:p>
    <w:p w14:paraId="2A2784D8" w14:textId="2F56CBF3" w:rsidR="00E90C55" w:rsidRDefault="00E90C5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_Toc195348867 \h </w:instrText>
      </w:r>
      <w:r>
        <w:rPr>
          <w:noProof/>
        </w:rPr>
      </w:r>
      <w:r>
        <w:rPr>
          <w:noProof/>
        </w:rPr>
        <w:fldChar w:fldCharType="separate"/>
      </w:r>
      <w:r>
        <w:rPr>
          <w:noProof/>
        </w:rPr>
        <w:t>19</w:t>
      </w:r>
      <w:r>
        <w:rPr>
          <w:noProof/>
        </w:rPr>
        <w:fldChar w:fldCharType="end"/>
      </w:r>
    </w:p>
    <w:p w14:paraId="49201E4C" w14:textId="7E02B372" w:rsidR="00E90C55" w:rsidRDefault="00E90C5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_Toc195348868 \h </w:instrText>
      </w:r>
      <w:r>
        <w:rPr>
          <w:noProof/>
        </w:rPr>
      </w:r>
      <w:r>
        <w:rPr>
          <w:noProof/>
        </w:rPr>
        <w:fldChar w:fldCharType="separate"/>
      </w:r>
      <w:r>
        <w:rPr>
          <w:noProof/>
        </w:rPr>
        <w:t>19</w:t>
      </w:r>
      <w:r>
        <w:rPr>
          <w:noProof/>
        </w:rPr>
        <w:fldChar w:fldCharType="end"/>
      </w:r>
    </w:p>
    <w:p w14:paraId="70371C8D" w14:textId="5D02F5CE" w:rsidR="00E90C55" w:rsidRDefault="00E90C5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_Toc195348869 \h </w:instrText>
      </w:r>
      <w:r>
        <w:rPr>
          <w:noProof/>
        </w:rPr>
      </w:r>
      <w:r>
        <w:rPr>
          <w:noProof/>
        </w:rPr>
        <w:fldChar w:fldCharType="separate"/>
      </w:r>
      <w:r>
        <w:rPr>
          <w:noProof/>
        </w:rPr>
        <w:t>19</w:t>
      </w:r>
      <w:r>
        <w:rPr>
          <w:noProof/>
        </w:rPr>
        <w:fldChar w:fldCharType="end"/>
      </w:r>
    </w:p>
    <w:p w14:paraId="0D4F505A" w14:textId="318080AF" w:rsidR="00E90C55" w:rsidRDefault="00E90C5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_Toc195348870 \h </w:instrText>
      </w:r>
      <w:r>
        <w:rPr>
          <w:noProof/>
        </w:rPr>
      </w:r>
      <w:r>
        <w:rPr>
          <w:noProof/>
        </w:rPr>
        <w:fldChar w:fldCharType="separate"/>
      </w:r>
      <w:r>
        <w:rPr>
          <w:noProof/>
        </w:rPr>
        <w:t>19</w:t>
      </w:r>
      <w:r>
        <w:rPr>
          <w:noProof/>
        </w:rPr>
        <w:fldChar w:fldCharType="end"/>
      </w:r>
    </w:p>
    <w:p w14:paraId="36CA3B60" w14:textId="15BD83CB" w:rsidR="00E90C55" w:rsidRDefault="00E90C5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_Toc195348871 \h </w:instrText>
      </w:r>
      <w:r>
        <w:rPr>
          <w:noProof/>
        </w:rPr>
      </w:r>
      <w:r>
        <w:rPr>
          <w:noProof/>
        </w:rPr>
        <w:fldChar w:fldCharType="separate"/>
      </w:r>
      <w:r>
        <w:rPr>
          <w:noProof/>
        </w:rPr>
        <w:t>19</w:t>
      </w:r>
      <w:r>
        <w:rPr>
          <w:noProof/>
        </w:rPr>
        <w:fldChar w:fldCharType="end"/>
      </w:r>
    </w:p>
    <w:p w14:paraId="0754B1F0" w14:textId="72E7A529" w:rsidR="00E90C55" w:rsidRDefault="00E90C5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_Toc195348872 \h </w:instrText>
      </w:r>
      <w:r>
        <w:rPr>
          <w:noProof/>
        </w:rPr>
      </w:r>
      <w:r>
        <w:rPr>
          <w:noProof/>
        </w:rPr>
        <w:fldChar w:fldCharType="separate"/>
      </w:r>
      <w:r>
        <w:rPr>
          <w:noProof/>
        </w:rPr>
        <w:t>20</w:t>
      </w:r>
      <w:r>
        <w:rPr>
          <w:noProof/>
        </w:rPr>
        <w:fldChar w:fldCharType="end"/>
      </w:r>
    </w:p>
    <w:p w14:paraId="573AF26B" w14:textId="2568229C" w:rsidR="00E90C55" w:rsidRDefault="00E90C5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_Toc195348873 \h </w:instrText>
      </w:r>
      <w:r>
        <w:rPr>
          <w:noProof/>
        </w:rPr>
      </w:r>
      <w:r>
        <w:rPr>
          <w:noProof/>
        </w:rPr>
        <w:fldChar w:fldCharType="separate"/>
      </w:r>
      <w:r>
        <w:rPr>
          <w:noProof/>
        </w:rPr>
        <w:t>20</w:t>
      </w:r>
      <w:r>
        <w:rPr>
          <w:noProof/>
        </w:rPr>
        <w:fldChar w:fldCharType="end"/>
      </w:r>
    </w:p>
    <w:p w14:paraId="0B72CF7C" w14:textId="6E01A23A" w:rsidR="00E90C55" w:rsidRDefault="00E90C5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_Toc195348874 \h </w:instrText>
      </w:r>
      <w:r>
        <w:rPr>
          <w:noProof/>
        </w:rPr>
      </w:r>
      <w:r>
        <w:rPr>
          <w:noProof/>
        </w:rPr>
        <w:fldChar w:fldCharType="separate"/>
      </w:r>
      <w:r>
        <w:rPr>
          <w:noProof/>
        </w:rPr>
        <w:t>20</w:t>
      </w:r>
      <w:r>
        <w:rPr>
          <w:noProof/>
        </w:rPr>
        <w:fldChar w:fldCharType="end"/>
      </w:r>
    </w:p>
    <w:p w14:paraId="4E8E8F01" w14:textId="6F349309" w:rsidR="00E90C55" w:rsidRDefault="00E90C5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_Toc195348875 \h </w:instrText>
      </w:r>
      <w:r>
        <w:rPr>
          <w:noProof/>
        </w:rPr>
      </w:r>
      <w:r>
        <w:rPr>
          <w:noProof/>
        </w:rPr>
        <w:fldChar w:fldCharType="separate"/>
      </w:r>
      <w:r>
        <w:rPr>
          <w:noProof/>
        </w:rPr>
        <w:t>21</w:t>
      </w:r>
      <w:r>
        <w:rPr>
          <w:noProof/>
        </w:rPr>
        <w:fldChar w:fldCharType="end"/>
      </w:r>
    </w:p>
    <w:p w14:paraId="4E10F3BA" w14:textId="1732F36E" w:rsidR="00E90C55" w:rsidRDefault="00E90C5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_Toc195348876 \h </w:instrText>
      </w:r>
      <w:r>
        <w:rPr>
          <w:noProof/>
        </w:rPr>
      </w:r>
      <w:r>
        <w:rPr>
          <w:noProof/>
        </w:rPr>
        <w:fldChar w:fldCharType="separate"/>
      </w:r>
      <w:r>
        <w:rPr>
          <w:noProof/>
        </w:rPr>
        <w:t>22</w:t>
      </w:r>
      <w:r>
        <w:rPr>
          <w:noProof/>
        </w:rPr>
        <w:fldChar w:fldCharType="end"/>
      </w:r>
    </w:p>
    <w:p w14:paraId="7B6302A7" w14:textId="74531338" w:rsidR="00E90C55" w:rsidRDefault="00E90C5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_Toc195348877 \h </w:instrText>
      </w:r>
      <w:r>
        <w:rPr>
          <w:noProof/>
        </w:rPr>
      </w:r>
      <w:r>
        <w:rPr>
          <w:noProof/>
        </w:rPr>
        <w:fldChar w:fldCharType="separate"/>
      </w:r>
      <w:r>
        <w:rPr>
          <w:noProof/>
        </w:rPr>
        <w:t>23</w:t>
      </w:r>
      <w:r>
        <w:rPr>
          <w:noProof/>
        </w:rPr>
        <w:fldChar w:fldCharType="end"/>
      </w:r>
    </w:p>
    <w:p w14:paraId="2069C9F0" w14:textId="6561D889" w:rsidR="00E90C55" w:rsidRDefault="00E90C5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_Toc195348878 \h </w:instrText>
      </w:r>
      <w:r>
        <w:rPr>
          <w:noProof/>
        </w:rPr>
      </w:r>
      <w:r>
        <w:rPr>
          <w:noProof/>
        </w:rPr>
        <w:fldChar w:fldCharType="separate"/>
      </w:r>
      <w:r>
        <w:rPr>
          <w:noProof/>
        </w:rPr>
        <w:t>23</w:t>
      </w:r>
      <w:r>
        <w:rPr>
          <w:noProof/>
        </w:rPr>
        <w:fldChar w:fldCharType="end"/>
      </w:r>
    </w:p>
    <w:p w14:paraId="1574CD0A" w14:textId="308FD5A4" w:rsidR="00E90C55" w:rsidRDefault="00E90C5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_Toc195348879 \h </w:instrText>
      </w:r>
      <w:r>
        <w:rPr>
          <w:noProof/>
        </w:rPr>
      </w:r>
      <w:r>
        <w:rPr>
          <w:noProof/>
        </w:rPr>
        <w:fldChar w:fldCharType="separate"/>
      </w:r>
      <w:r>
        <w:rPr>
          <w:noProof/>
        </w:rPr>
        <w:t>23</w:t>
      </w:r>
      <w:r>
        <w:rPr>
          <w:noProof/>
        </w:rPr>
        <w:fldChar w:fldCharType="end"/>
      </w:r>
    </w:p>
    <w:p w14:paraId="3CEAABBC" w14:textId="0DF4261D" w:rsidR="00E90C55" w:rsidRDefault="00E90C5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_Toc195348880 \h </w:instrText>
      </w:r>
      <w:r>
        <w:rPr>
          <w:noProof/>
        </w:rPr>
      </w:r>
      <w:r>
        <w:rPr>
          <w:noProof/>
        </w:rPr>
        <w:fldChar w:fldCharType="separate"/>
      </w:r>
      <w:r>
        <w:rPr>
          <w:noProof/>
        </w:rPr>
        <w:t>23</w:t>
      </w:r>
      <w:r>
        <w:rPr>
          <w:noProof/>
        </w:rPr>
        <w:fldChar w:fldCharType="end"/>
      </w:r>
    </w:p>
    <w:p w14:paraId="11CB207E" w14:textId="442AD459" w:rsidR="00E90C55" w:rsidRDefault="00E90C5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_Toc195348881 \h </w:instrText>
      </w:r>
      <w:r>
        <w:rPr>
          <w:noProof/>
        </w:rPr>
      </w:r>
      <w:r>
        <w:rPr>
          <w:noProof/>
        </w:rPr>
        <w:fldChar w:fldCharType="separate"/>
      </w:r>
      <w:r>
        <w:rPr>
          <w:noProof/>
        </w:rPr>
        <w:t>23</w:t>
      </w:r>
      <w:r>
        <w:rPr>
          <w:noProof/>
        </w:rPr>
        <w:fldChar w:fldCharType="end"/>
      </w:r>
    </w:p>
    <w:p w14:paraId="38AA4968" w14:textId="4E37E6FF" w:rsidR="00E90C55" w:rsidRDefault="00E90C5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_Toc195348882 \h </w:instrText>
      </w:r>
      <w:r>
        <w:rPr>
          <w:noProof/>
        </w:rPr>
      </w:r>
      <w:r>
        <w:rPr>
          <w:noProof/>
        </w:rPr>
        <w:fldChar w:fldCharType="separate"/>
      </w:r>
      <w:r>
        <w:rPr>
          <w:noProof/>
        </w:rPr>
        <w:t>23</w:t>
      </w:r>
      <w:r>
        <w:rPr>
          <w:noProof/>
        </w:rPr>
        <w:fldChar w:fldCharType="end"/>
      </w:r>
    </w:p>
    <w:p w14:paraId="77CEE721" w14:textId="45F23D83" w:rsidR="00E90C55" w:rsidRDefault="00E90C5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_Toc195348883 \h </w:instrText>
      </w:r>
      <w:r>
        <w:rPr>
          <w:noProof/>
        </w:rPr>
      </w:r>
      <w:r>
        <w:rPr>
          <w:noProof/>
        </w:rPr>
        <w:fldChar w:fldCharType="separate"/>
      </w:r>
      <w:r>
        <w:rPr>
          <w:noProof/>
        </w:rPr>
        <w:t>23</w:t>
      </w:r>
      <w:r>
        <w:rPr>
          <w:noProof/>
        </w:rPr>
        <w:fldChar w:fldCharType="end"/>
      </w:r>
    </w:p>
    <w:p w14:paraId="5785E0B6" w14:textId="1DBBEC7C" w:rsidR="00E90C55" w:rsidRDefault="00E90C5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_Toc195348884 \h </w:instrText>
      </w:r>
      <w:r>
        <w:rPr>
          <w:noProof/>
        </w:rPr>
      </w:r>
      <w:r>
        <w:rPr>
          <w:noProof/>
        </w:rPr>
        <w:fldChar w:fldCharType="separate"/>
      </w:r>
      <w:r>
        <w:rPr>
          <w:noProof/>
        </w:rPr>
        <w:t>24</w:t>
      </w:r>
      <w:r>
        <w:rPr>
          <w:noProof/>
        </w:rPr>
        <w:fldChar w:fldCharType="end"/>
      </w:r>
    </w:p>
    <w:p w14:paraId="460A8C8B" w14:textId="1BA43EBC" w:rsidR="00E90C55" w:rsidRDefault="00E90C5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_Toc195348885 \h </w:instrText>
      </w:r>
      <w:r>
        <w:rPr>
          <w:noProof/>
        </w:rPr>
      </w:r>
      <w:r>
        <w:rPr>
          <w:noProof/>
        </w:rPr>
        <w:fldChar w:fldCharType="separate"/>
      </w:r>
      <w:r>
        <w:rPr>
          <w:noProof/>
        </w:rPr>
        <w:t>25</w:t>
      </w:r>
      <w:r>
        <w:rPr>
          <w:noProof/>
        </w:rPr>
        <w:fldChar w:fldCharType="end"/>
      </w:r>
    </w:p>
    <w:p w14:paraId="1DBE95F4" w14:textId="0576CF81" w:rsidR="00E90C55" w:rsidRDefault="00E90C5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_Toc195348886 \h </w:instrText>
      </w:r>
      <w:r>
        <w:rPr>
          <w:noProof/>
        </w:rPr>
      </w:r>
      <w:r>
        <w:rPr>
          <w:noProof/>
        </w:rPr>
        <w:fldChar w:fldCharType="separate"/>
      </w:r>
      <w:r>
        <w:rPr>
          <w:noProof/>
        </w:rPr>
        <w:t>25</w:t>
      </w:r>
      <w:r>
        <w:rPr>
          <w:noProof/>
        </w:rPr>
        <w:fldChar w:fldCharType="end"/>
      </w:r>
    </w:p>
    <w:p w14:paraId="338B62DF" w14:textId="679B8EE9" w:rsidR="00E90C55" w:rsidRDefault="00E90C5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_Toc195348887 \h </w:instrText>
      </w:r>
      <w:r>
        <w:rPr>
          <w:noProof/>
        </w:rPr>
      </w:r>
      <w:r>
        <w:rPr>
          <w:noProof/>
        </w:rPr>
        <w:fldChar w:fldCharType="separate"/>
      </w:r>
      <w:r>
        <w:rPr>
          <w:noProof/>
        </w:rPr>
        <w:t>25</w:t>
      </w:r>
      <w:r>
        <w:rPr>
          <w:noProof/>
        </w:rPr>
        <w:fldChar w:fldCharType="end"/>
      </w:r>
    </w:p>
    <w:p w14:paraId="055CC574" w14:textId="328285E0" w:rsidR="00E90C55" w:rsidRDefault="00E90C5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_Toc195348888 \h </w:instrText>
      </w:r>
      <w:r>
        <w:rPr>
          <w:noProof/>
        </w:rPr>
      </w:r>
      <w:r>
        <w:rPr>
          <w:noProof/>
        </w:rPr>
        <w:fldChar w:fldCharType="separate"/>
      </w:r>
      <w:r>
        <w:rPr>
          <w:noProof/>
        </w:rPr>
        <w:t>26</w:t>
      </w:r>
      <w:r>
        <w:rPr>
          <w:noProof/>
        </w:rPr>
        <w:fldChar w:fldCharType="end"/>
      </w:r>
    </w:p>
    <w:p w14:paraId="530FAEB5" w14:textId="56179A22" w:rsidR="00E90C55" w:rsidRDefault="00E90C5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_Toc195348889 \h </w:instrText>
      </w:r>
      <w:r>
        <w:rPr>
          <w:noProof/>
        </w:rPr>
      </w:r>
      <w:r>
        <w:rPr>
          <w:noProof/>
        </w:rPr>
        <w:fldChar w:fldCharType="separate"/>
      </w:r>
      <w:r>
        <w:rPr>
          <w:noProof/>
        </w:rPr>
        <w:t>26</w:t>
      </w:r>
      <w:r>
        <w:rPr>
          <w:noProof/>
        </w:rPr>
        <w:fldChar w:fldCharType="end"/>
      </w:r>
    </w:p>
    <w:p w14:paraId="1BAE3F1B" w14:textId="0F1AE6B1" w:rsidR="00E90C55" w:rsidRDefault="00E90C5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_Toc195348890 \h </w:instrText>
      </w:r>
      <w:r>
        <w:rPr>
          <w:noProof/>
        </w:rPr>
      </w:r>
      <w:r>
        <w:rPr>
          <w:noProof/>
        </w:rPr>
        <w:fldChar w:fldCharType="separate"/>
      </w:r>
      <w:r>
        <w:rPr>
          <w:noProof/>
        </w:rPr>
        <w:t>26</w:t>
      </w:r>
      <w:r>
        <w:rPr>
          <w:noProof/>
        </w:rPr>
        <w:fldChar w:fldCharType="end"/>
      </w:r>
    </w:p>
    <w:p w14:paraId="06B7B120" w14:textId="596609CB" w:rsidR="00E90C55" w:rsidRPr="00E90C55" w:rsidRDefault="00E90C55">
      <w:pPr>
        <w:pStyle w:val="TOC2"/>
        <w:rPr>
          <w:rFonts w:asciiTheme="minorHAnsi" w:eastAsiaTheme="minorEastAsia" w:hAnsiTheme="minorHAnsi" w:cstheme="minorBidi"/>
          <w:noProof/>
          <w:sz w:val="22"/>
          <w:szCs w:val="22"/>
          <w:lang w:val="fr-FR"/>
        </w:rPr>
      </w:pPr>
      <w:r w:rsidRPr="00E90C55">
        <w:rPr>
          <w:noProof/>
          <w:lang w:val="fr-FR"/>
        </w:rPr>
        <w:t>5.4</w:t>
      </w:r>
      <w:r w:rsidRPr="00E90C55">
        <w:rPr>
          <w:rFonts w:asciiTheme="minorHAnsi" w:eastAsiaTheme="minorEastAsia" w:hAnsiTheme="minorHAnsi" w:cstheme="minorBidi"/>
          <w:noProof/>
          <w:sz w:val="22"/>
          <w:szCs w:val="22"/>
          <w:lang w:val="fr-FR"/>
        </w:rPr>
        <w:tab/>
      </w:r>
      <w:r w:rsidRPr="00E90C55">
        <w:rPr>
          <w:noProof/>
          <w:lang w:val="fr-FR"/>
        </w:rPr>
        <w:t>UAE_ChangeUSSManagement Service</w:t>
      </w:r>
      <w:r w:rsidRPr="00E90C55">
        <w:rPr>
          <w:noProof/>
          <w:lang w:val="fr-FR"/>
        </w:rPr>
        <w:tab/>
      </w:r>
      <w:r>
        <w:rPr>
          <w:noProof/>
        </w:rPr>
        <w:fldChar w:fldCharType="begin"/>
      </w:r>
      <w:r w:rsidRPr="00E90C55">
        <w:rPr>
          <w:noProof/>
          <w:lang w:val="fr-FR"/>
        </w:rPr>
        <w:instrText xml:space="preserve"> PAGEREF _Toc195348891 \h </w:instrText>
      </w:r>
      <w:r>
        <w:rPr>
          <w:noProof/>
        </w:rPr>
      </w:r>
      <w:r>
        <w:rPr>
          <w:noProof/>
        </w:rPr>
        <w:fldChar w:fldCharType="separate"/>
      </w:r>
      <w:r w:rsidRPr="00E90C55">
        <w:rPr>
          <w:noProof/>
          <w:lang w:val="fr-FR"/>
        </w:rPr>
        <w:t>27</w:t>
      </w:r>
      <w:r>
        <w:rPr>
          <w:noProof/>
        </w:rPr>
        <w:fldChar w:fldCharType="end"/>
      </w:r>
    </w:p>
    <w:p w14:paraId="5012C296" w14:textId="60A08EF7" w:rsidR="00E90C55" w:rsidRPr="00E90C55" w:rsidRDefault="00E90C55">
      <w:pPr>
        <w:pStyle w:val="TOC3"/>
        <w:rPr>
          <w:rFonts w:asciiTheme="minorHAnsi" w:eastAsiaTheme="minorEastAsia" w:hAnsiTheme="minorHAnsi" w:cstheme="minorBidi"/>
          <w:noProof/>
          <w:sz w:val="22"/>
          <w:szCs w:val="22"/>
          <w:lang w:val="fr-FR"/>
        </w:rPr>
      </w:pPr>
      <w:r w:rsidRPr="00E90C55">
        <w:rPr>
          <w:noProof/>
          <w:lang w:val="fr-FR"/>
        </w:rPr>
        <w:t>5.4.1</w:t>
      </w:r>
      <w:r w:rsidRPr="00E90C55">
        <w:rPr>
          <w:rFonts w:asciiTheme="minorHAnsi" w:eastAsiaTheme="minorEastAsia" w:hAnsiTheme="minorHAnsi" w:cstheme="minorBidi"/>
          <w:noProof/>
          <w:sz w:val="22"/>
          <w:szCs w:val="22"/>
          <w:lang w:val="fr-FR"/>
        </w:rPr>
        <w:tab/>
      </w:r>
      <w:r w:rsidRPr="00E90C55">
        <w:rPr>
          <w:noProof/>
          <w:lang w:val="fr-FR"/>
        </w:rPr>
        <w:t>Service Description</w:t>
      </w:r>
      <w:r w:rsidRPr="00E90C55">
        <w:rPr>
          <w:noProof/>
          <w:lang w:val="fr-FR"/>
        </w:rPr>
        <w:tab/>
      </w:r>
      <w:r>
        <w:rPr>
          <w:noProof/>
        </w:rPr>
        <w:fldChar w:fldCharType="begin"/>
      </w:r>
      <w:r w:rsidRPr="00E90C55">
        <w:rPr>
          <w:noProof/>
          <w:lang w:val="fr-FR"/>
        </w:rPr>
        <w:instrText xml:space="preserve"> PAGEREF _Toc195348892 \h </w:instrText>
      </w:r>
      <w:r>
        <w:rPr>
          <w:noProof/>
        </w:rPr>
      </w:r>
      <w:r>
        <w:rPr>
          <w:noProof/>
        </w:rPr>
        <w:fldChar w:fldCharType="separate"/>
      </w:r>
      <w:r w:rsidRPr="00E90C55">
        <w:rPr>
          <w:noProof/>
          <w:lang w:val="fr-FR"/>
        </w:rPr>
        <w:t>27</w:t>
      </w:r>
      <w:r>
        <w:rPr>
          <w:noProof/>
        </w:rPr>
        <w:fldChar w:fldCharType="end"/>
      </w:r>
    </w:p>
    <w:p w14:paraId="7ABFC38A" w14:textId="64A77507" w:rsidR="00E90C55" w:rsidRDefault="00E90C5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_Toc195348893 \h </w:instrText>
      </w:r>
      <w:r>
        <w:rPr>
          <w:noProof/>
        </w:rPr>
      </w:r>
      <w:r>
        <w:rPr>
          <w:noProof/>
        </w:rPr>
        <w:fldChar w:fldCharType="separate"/>
      </w:r>
      <w:r>
        <w:rPr>
          <w:noProof/>
        </w:rPr>
        <w:t>27</w:t>
      </w:r>
      <w:r>
        <w:rPr>
          <w:noProof/>
        </w:rPr>
        <w:fldChar w:fldCharType="end"/>
      </w:r>
    </w:p>
    <w:p w14:paraId="29BD772D" w14:textId="629A105E" w:rsidR="00E90C55" w:rsidRDefault="00E90C5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_Toc195348894 \h </w:instrText>
      </w:r>
      <w:r>
        <w:rPr>
          <w:noProof/>
        </w:rPr>
      </w:r>
      <w:r>
        <w:rPr>
          <w:noProof/>
        </w:rPr>
        <w:fldChar w:fldCharType="separate"/>
      </w:r>
      <w:r>
        <w:rPr>
          <w:noProof/>
        </w:rPr>
        <w:t>27</w:t>
      </w:r>
      <w:r>
        <w:rPr>
          <w:noProof/>
        </w:rPr>
        <w:fldChar w:fldCharType="end"/>
      </w:r>
    </w:p>
    <w:p w14:paraId="6491BE81" w14:textId="08A53408" w:rsidR="00E90C55" w:rsidRDefault="00E90C5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_Toc195348895 \h </w:instrText>
      </w:r>
      <w:r>
        <w:rPr>
          <w:noProof/>
        </w:rPr>
      </w:r>
      <w:r>
        <w:rPr>
          <w:noProof/>
        </w:rPr>
        <w:fldChar w:fldCharType="separate"/>
      </w:r>
      <w:r>
        <w:rPr>
          <w:noProof/>
        </w:rPr>
        <w:t>27</w:t>
      </w:r>
      <w:r>
        <w:rPr>
          <w:noProof/>
        </w:rPr>
        <w:fldChar w:fldCharType="end"/>
      </w:r>
    </w:p>
    <w:p w14:paraId="46464DCE" w14:textId="2996C349" w:rsidR="00E90C55" w:rsidRDefault="00E90C5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_Toc195348896 \h </w:instrText>
      </w:r>
      <w:r>
        <w:rPr>
          <w:noProof/>
        </w:rPr>
      </w:r>
      <w:r>
        <w:rPr>
          <w:noProof/>
        </w:rPr>
        <w:fldChar w:fldCharType="separate"/>
      </w:r>
      <w:r>
        <w:rPr>
          <w:noProof/>
        </w:rPr>
        <w:t>27</w:t>
      </w:r>
      <w:r>
        <w:rPr>
          <w:noProof/>
        </w:rPr>
        <w:fldChar w:fldCharType="end"/>
      </w:r>
    </w:p>
    <w:p w14:paraId="1223A3BE" w14:textId="7DAA804F" w:rsidR="00E90C55" w:rsidRDefault="00E90C5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_Toc195348897 \h </w:instrText>
      </w:r>
      <w:r>
        <w:rPr>
          <w:noProof/>
        </w:rPr>
      </w:r>
      <w:r>
        <w:rPr>
          <w:noProof/>
        </w:rPr>
        <w:fldChar w:fldCharType="separate"/>
      </w:r>
      <w:r>
        <w:rPr>
          <w:noProof/>
        </w:rPr>
        <w:t>27</w:t>
      </w:r>
      <w:r>
        <w:rPr>
          <w:noProof/>
        </w:rPr>
        <w:fldChar w:fldCharType="end"/>
      </w:r>
    </w:p>
    <w:p w14:paraId="7C4D6392" w14:textId="0483C509" w:rsidR="00E90C55" w:rsidRDefault="00E90C5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_Toc195348898 \h </w:instrText>
      </w:r>
      <w:r>
        <w:rPr>
          <w:noProof/>
        </w:rPr>
      </w:r>
      <w:r>
        <w:rPr>
          <w:noProof/>
        </w:rPr>
        <w:fldChar w:fldCharType="separate"/>
      </w:r>
      <w:r>
        <w:rPr>
          <w:noProof/>
        </w:rPr>
        <w:t>28</w:t>
      </w:r>
      <w:r>
        <w:rPr>
          <w:noProof/>
        </w:rPr>
        <w:fldChar w:fldCharType="end"/>
      </w:r>
    </w:p>
    <w:p w14:paraId="3FF1D70B" w14:textId="4D4F100F" w:rsidR="00E90C55" w:rsidRDefault="00E90C5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_Toc195348899 \h </w:instrText>
      </w:r>
      <w:r>
        <w:rPr>
          <w:noProof/>
        </w:rPr>
      </w:r>
      <w:r>
        <w:rPr>
          <w:noProof/>
        </w:rPr>
        <w:fldChar w:fldCharType="separate"/>
      </w:r>
      <w:r>
        <w:rPr>
          <w:noProof/>
        </w:rPr>
        <w:t>29</w:t>
      </w:r>
      <w:r>
        <w:rPr>
          <w:noProof/>
        </w:rPr>
        <w:fldChar w:fldCharType="end"/>
      </w:r>
    </w:p>
    <w:p w14:paraId="3BD39657" w14:textId="463E771A" w:rsidR="00E90C55" w:rsidRDefault="00E90C5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_Toc195348900 \h </w:instrText>
      </w:r>
      <w:r>
        <w:rPr>
          <w:noProof/>
        </w:rPr>
      </w:r>
      <w:r>
        <w:rPr>
          <w:noProof/>
        </w:rPr>
        <w:fldChar w:fldCharType="separate"/>
      </w:r>
      <w:r>
        <w:rPr>
          <w:noProof/>
        </w:rPr>
        <w:t>29</w:t>
      </w:r>
      <w:r>
        <w:rPr>
          <w:noProof/>
        </w:rPr>
        <w:fldChar w:fldCharType="end"/>
      </w:r>
    </w:p>
    <w:p w14:paraId="3F3B5D2D" w14:textId="6E241936" w:rsidR="00E90C55" w:rsidRDefault="00E90C5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_Toc195348901 \h </w:instrText>
      </w:r>
      <w:r>
        <w:rPr>
          <w:noProof/>
        </w:rPr>
      </w:r>
      <w:r>
        <w:rPr>
          <w:noProof/>
        </w:rPr>
        <w:fldChar w:fldCharType="separate"/>
      </w:r>
      <w:r>
        <w:rPr>
          <w:noProof/>
        </w:rPr>
        <w:t>29</w:t>
      </w:r>
      <w:r>
        <w:rPr>
          <w:noProof/>
        </w:rPr>
        <w:fldChar w:fldCharType="end"/>
      </w:r>
    </w:p>
    <w:p w14:paraId="63724B75" w14:textId="69988282" w:rsidR="00E90C55" w:rsidRDefault="00E90C5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_Toc195348902 \h </w:instrText>
      </w:r>
      <w:r>
        <w:rPr>
          <w:noProof/>
        </w:rPr>
      </w:r>
      <w:r>
        <w:rPr>
          <w:noProof/>
        </w:rPr>
        <w:fldChar w:fldCharType="separate"/>
      </w:r>
      <w:r>
        <w:rPr>
          <w:noProof/>
        </w:rPr>
        <w:t>29</w:t>
      </w:r>
      <w:r>
        <w:rPr>
          <w:noProof/>
        </w:rPr>
        <w:fldChar w:fldCharType="end"/>
      </w:r>
    </w:p>
    <w:p w14:paraId="32C5A59D" w14:textId="682BDF15" w:rsidR="00E90C55" w:rsidRDefault="00E90C5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_Toc195348903 \h </w:instrText>
      </w:r>
      <w:r>
        <w:rPr>
          <w:noProof/>
        </w:rPr>
      </w:r>
      <w:r>
        <w:rPr>
          <w:noProof/>
        </w:rPr>
        <w:fldChar w:fldCharType="separate"/>
      </w:r>
      <w:r>
        <w:rPr>
          <w:noProof/>
        </w:rPr>
        <w:t>30</w:t>
      </w:r>
      <w:r>
        <w:rPr>
          <w:noProof/>
        </w:rPr>
        <w:fldChar w:fldCharType="end"/>
      </w:r>
    </w:p>
    <w:p w14:paraId="636F5744" w14:textId="699C2C7E" w:rsidR="00E90C55" w:rsidRDefault="00E90C5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_Toc195348904 \h </w:instrText>
      </w:r>
      <w:r>
        <w:rPr>
          <w:noProof/>
        </w:rPr>
      </w:r>
      <w:r>
        <w:rPr>
          <w:noProof/>
        </w:rPr>
        <w:fldChar w:fldCharType="separate"/>
      </w:r>
      <w:r>
        <w:rPr>
          <w:noProof/>
        </w:rPr>
        <w:t>30</w:t>
      </w:r>
      <w:r>
        <w:rPr>
          <w:noProof/>
        </w:rPr>
        <w:fldChar w:fldCharType="end"/>
      </w:r>
    </w:p>
    <w:p w14:paraId="4173C6BC" w14:textId="195DE706" w:rsidR="00E90C55" w:rsidRDefault="00E90C5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2B2F5C">
        <w:rPr>
          <w:noProof/>
          <w:lang w:val="en-US"/>
        </w:rPr>
        <w:t>USS Change Notification</w:t>
      </w:r>
      <w:r>
        <w:rPr>
          <w:noProof/>
        </w:rPr>
        <w:tab/>
      </w:r>
      <w:r>
        <w:rPr>
          <w:noProof/>
        </w:rPr>
        <w:fldChar w:fldCharType="begin"/>
      </w:r>
      <w:r>
        <w:rPr>
          <w:noProof/>
        </w:rPr>
        <w:instrText xml:space="preserve"> PAGEREF _Toc195348905 \h </w:instrText>
      </w:r>
      <w:r>
        <w:rPr>
          <w:noProof/>
        </w:rPr>
      </w:r>
      <w:r>
        <w:rPr>
          <w:noProof/>
        </w:rPr>
        <w:fldChar w:fldCharType="separate"/>
      </w:r>
      <w:r>
        <w:rPr>
          <w:noProof/>
        </w:rPr>
        <w:t>30</w:t>
      </w:r>
      <w:r>
        <w:rPr>
          <w:noProof/>
        </w:rPr>
        <w:fldChar w:fldCharType="end"/>
      </w:r>
    </w:p>
    <w:p w14:paraId="119BFDE1" w14:textId="1D64E208" w:rsidR="00E90C55" w:rsidRDefault="00E90C5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_Toc195348906 \h </w:instrText>
      </w:r>
      <w:r>
        <w:rPr>
          <w:noProof/>
        </w:rPr>
      </w:r>
      <w:r>
        <w:rPr>
          <w:noProof/>
        </w:rPr>
        <w:fldChar w:fldCharType="separate"/>
      </w:r>
      <w:r>
        <w:rPr>
          <w:noProof/>
        </w:rPr>
        <w:t>32</w:t>
      </w:r>
      <w:r>
        <w:rPr>
          <w:noProof/>
        </w:rPr>
        <w:fldChar w:fldCharType="end"/>
      </w:r>
    </w:p>
    <w:p w14:paraId="28676393" w14:textId="33A99907" w:rsidR="00E90C55" w:rsidRDefault="00E90C5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_Toc195348907 \h </w:instrText>
      </w:r>
      <w:r>
        <w:rPr>
          <w:noProof/>
        </w:rPr>
      </w:r>
      <w:r>
        <w:rPr>
          <w:noProof/>
        </w:rPr>
        <w:fldChar w:fldCharType="separate"/>
      </w:r>
      <w:r>
        <w:rPr>
          <w:noProof/>
        </w:rPr>
        <w:t>32</w:t>
      </w:r>
      <w:r>
        <w:rPr>
          <w:noProof/>
        </w:rPr>
        <w:fldChar w:fldCharType="end"/>
      </w:r>
    </w:p>
    <w:p w14:paraId="2163D925" w14:textId="6E3CDBC8" w:rsidR="00E90C55" w:rsidRDefault="00E90C5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_Toc195348908 \h </w:instrText>
      </w:r>
      <w:r>
        <w:rPr>
          <w:noProof/>
        </w:rPr>
      </w:r>
      <w:r>
        <w:rPr>
          <w:noProof/>
        </w:rPr>
        <w:fldChar w:fldCharType="separate"/>
      </w:r>
      <w:r>
        <w:rPr>
          <w:noProof/>
        </w:rPr>
        <w:t>32</w:t>
      </w:r>
      <w:r>
        <w:rPr>
          <w:noProof/>
        </w:rPr>
        <w:fldChar w:fldCharType="end"/>
      </w:r>
    </w:p>
    <w:p w14:paraId="0E8E12A6" w14:textId="296E022B" w:rsidR="00E90C55" w:rsidRDefault="00E90C5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_Toc195348909 \h </w:instrText>
      </w:r>
      <w:r>
        <w:rPr>
          <w:noProof/>
        </w:rPr>
      </w:r>
      <w:r>
        <w:rPr>
          <w:noProof/>
        </w:rPr>
        <w:fldChar w:fldCharType="separate"/>
      </w:r>
      <w:r>
        <w:rPr>
          <w:noProof/>
        </w:rPr>
        <w:t>32</w:t>
      </w:r>
      <w:r>
        <w:rPr>
          <w:noProof/>
        </w:rPr>
        <w:fldChar w:fldCharType="end"/>
      </w:r>
    </w:p>
    <w:p w14:paraId="7B6E123D" w14:textId="632A8BE9" w:rsidR="00E90C55" w:rsidRDefault="00E90C5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_Toc195348910 \h </w:instrText>
      </w:r>
      <w:r>
        <w:rPr>
          <w:noProof/>
        </w:rPr>
      </w:r>
      <w:r>
        <w:rPr>
          <w:noProof/>
        </w:rPr>
        <w:fldChar w:fldCharType="separate"/>
      </w:r>
      <w:r>
        <w:rPr>
          <w:noProof/>
        </w:rPr>
        <w:t>32</w:t>
      </w:r>
      <w:r>
        <w:rPr>
          <w:noProof/>
        </w:rPr>
        <w:fldChar w:fldCharType="end"/>
      </w:r>
    </w:p>
    <w:p w14:paraId="48BEA73E" w14:textId="6576D54B" w:rsidR="00E90C55" w:rsidRDefault="00E90C5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_Toc195348911 \h </w:instrText>
      </w:r>
      <w:r>
        <w:rPr>
          <w:noProof/>
        </w:rPr>
      </w:r>
      <w:r>
        <w:rPr>
          <w:noProof/>
        </w:rPr>
        <w:fldChar w:fldCharType="separate"/>
      </w:r>
      <w:r>
        <w:rPr>
          <w:noProof/>
        </w:rPr>
        <w:t>32</w:t>
      </w:r>
      <w:r>
        <w:rPr>
          <w:noProof/>
        </w:rPr>
        <w:fldChar w:fldCharType="end"/>
      </w:r>
    </w:p>
    <w:p w14:paraId="5522E3BE" w14:textId="2D842EDC" w:rsidR="00E90C55" w:rsidRDefault="00E90C5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_Toc195348912 \h </w:instrText>
      </w:r>
      <w:r>
        <w:rPr>
          <w:noProof/>
        </w:rPr>
      </w:r>
      <w:r>
        <w:rPr>
          <w:noProof/>
        </w:rPr>
        <w:fldChar w:fldCharType="separate"/>
      </w:r>
      <w:r>
        <w:rPr>
          <w:noProof/>
        </w:rPr>
        <w:t>32</w:t>
      </w:r>
      <w:r>
        <w:rPr>
          <w:noProof/>
        </w:rPr>
        <w:fldChar w:fldCharType="end"/>
      </w:r>
    </w:p>
    <w:p w14:paraId="3687D148" w14:textId="4651F472" w:rsidR="00E90C55" w:rsidRDefault="00E90C5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_Toc195348913 \h </w:instrText>
      </w:r>
      <w:r>
        <w:rPr>
          <w:noProof/>
        </w:rPr>
      </w:r>
      <w:r>
        <w:rPr>
          <w:noProof/>
        </w:rPr>
        <w:fldChar w:fldCharType="separate"/>
      </w:r>
      <w:r>
        <w:rPr>
          <w:noProof/>
        </w:rPr>
        <w:t>33</w:t>
      </w:r>
      <w:r>
        <w:rPr>
          <w:noProof/>
        </w:rPr>
        <w:fldChar w:fldCharType="end"/>
      </w:r>
    </w:p>
    <w:p w14:paraId="13748828" w14:textId="30617717" w:rsidR="00E90C55" w:rsidRDefault="00E90C5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_Toc195348914 \h </w:instrText>
      </w:r>
      <w:r>
        <w:rPr>
          <w:noProof/>
        </w:rPr>
      </w:r>
      <w:r>
        <w:rPr>
          <w:noProof/>
        </w:rPr>
        <w:fldChar w:fldCharType="separate"/>
      </w:r>
      <w:r>
        <w:rPr>
          <w:noProof/>
        </w:rPr>
        <w:t>34</w:t>
      </w:r>
      <w:r>
        <w:rPr>
          <w:noProof/>
        </w:rPr>
        <w:fldChar w:fldCharType="end"/>
      </w:r>
    </w:p>
    <w:p w14:paraId="78982791" w14:textId="56859C04" w:rsidR="00E90C55" w:rsidRDefault="00E90C5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_Toc195348915 \h </w:instrText>
      </w:r>
      <w:r>
        <w:rPr>
          <w:noProof/>
        </w:rPr>
      </w:r>
      <w:r>
        <w:rPr>
          <w:noProof/>
        </w:rPr>
        <w:fldChar w:fldCharType="separate"/>
      </w:r>
      <w:r>
        <w:rPr>
          <w:noProof/>
        </w:rPr>
        <w:t>34</w:t>
      </w:r>
      <w:r>
        <w:rPr>
          <w:noProof/>
        </w:rPr>
        <w:fldChar w:fldCharType="end"/>
      </w:r>
    </w:p>
    <w:p w14:paraId="0032D8FF" w14:textId="184BEB2B" w:rsidR="00E90C55" w:rsidRDefault="00E90C5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_Toc195348916 \h </w:instrText>
      </w:r>
      <w:r>
        <w:rPr>
          <w:noProof/>
        </w:rPr>
      </w:r>
      <w:r>
        <w:rPr>
          <w:noProof/>
        </w:rPr>
        <w:fldChar w:fldCharType="separate"/>
      </w:r>
      <w:r>
        <w:rPr>
          <w:noProof/>
        </w:rPr>
        <w:t>34</w:t>
      </w:r>
      <w:r>
        <w:rPr>
          <w:noProof/>
        </w:rPr>
        <w:fldChar w:fldCharType="end"/>
      </w:r>
    </w:p>
    <w:p w14:paraId="39BB50BB" w14:textId="6CE6877B" w:rsidR="00E90C55" w:rsidRDefault="00E90C55">
      <w:pPr>
        <w:pStyle w:val="TOC5"/>
        <w:rPr>
          <w:rFonts w:asciiTheme="minorHAnsi" w:eastAsiaTheme="minorEastAsia" w:hAnsiTheme="minorHAnsi" w:cstheme="minorBidi"/>
          <w:noProof/>
          <w:sz w:val="22"/>
          <w:szCs w:val="22"/>
          <w:lang w:val="en-US"/>
        </w:rPr>
      </w:pPr>
      <w:r w:rsidRPr="00E90C55">
        <w:rPr>
          <w:noProof/>
          <w:lang w:val="en-US"/>
        </w:rPr>
        <w:t>5.5.2.3.2</w:t>
      </w:r>
      <w:r>
        <w:rPr>
          <w:rFonts w:asciiTheme="minorHAnsi" w:eastAsiaTheme="minorEastAsia" w:hAnsiTheme="minorHAnsi" w:cstheme="minorBidi"/>
          <w:noProof/>
          <w:sz w:val="22"/>
          <w:szCs w:val="22"/>
          <w:lang w:val="en-US"/>
        </w:rPr>
        <w:tab/>
      </w:r>
      <w:r w:rsidRPr="00E90C55">
        <w:rPr>
          <w:noProof/>
          <w:lang w:val="en-US"/>
        </w:rPr>
        <w:t>DAA Events Information Request</w:t>
      </w:r>
      <w:r>
        <w:rPr>
          <w:noProof/>
        </w:rPr>
        <w:tab/>
      </w:r>
      <w:r>
        <w:rPr>
          <w:noProof/>
        </w:rPr>
        <w:fldChar w:fldCharType="begin"/>
      </w:r>
      <w:r>
        <w:rPr>
          <w:noProof/>
        </w:rPr>
        <w:instrText xml:space="preserve"> PAGEREF _Toc195348917 \h </w:instrText>
      </w:r>
      <w:r>
        <w:rPr>
          <w:noProof/>
        </w:rPr>
      </w:r>
      <w:r>
        <w:rPr>
          <w:noProof/>
        </w:rPr>
        <w:fldChar w:fldCharType="separate"/>
      </w:r>
      <w:r>
        <w:rPr>
          <w:noProof/>
        </w:rPr>
        <w:t>34</w:t>
      </w:r>
      <w:r>
        <w:rPr>
          <w:noProof/>
        </w:rPr>
        <w:fldChar w:fldCharType="end"/>
      </w:r>
    </w:p>
    <w:p w14:paraId="6214E236" w14:textId="0D8567DA" w:rsidR="00E90C55" w:rsidRDefault="00E90C5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_Toc195348918 \h </w:instrText>
      </w:r>
      <w:r>
        <w:rPr>
          <w:noProof/>
        </w:rPr>
      </w:r>
      <w:r>
        <w:rPr>
          <w:noProof/>
        </w:rPr>
        <w:fldChar w:fldCharType="separate"/>
      </w:r>
      <w:r>
        <w:rPr>
          <w:noProof/>
        </w:rPr>
        <w:t>35</w:t>
      </w:r>
      <w:r>
        <w:rPr>
          <w:noProof/>
        </w:rPr>
        <w:fldChar w:fldCharType="end"/>
      </w:r>
    </w:p>
    <w:p w14:paraId="56371665" w14:textId="66D04046" w:rsidR="00E90C55" w:rsidRDefault="00E90C5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_Toc195348919 \h </w:instrText>
      </w:r>
      <w:r>
        <w:rPr>
          <w:noProof/>
        </w:rPr>
      </w:r>
      <w:r>
        <w:rPr>
          <w:noProof/>
        </w:rPr>
        <w:fldChar w:fldCharType="separate"/>
      </w:r>
      <w:r>
        <w:rPr>
          <w:noProof/>
        </w:rPr>
        <w:t>35</w:t>
      </w:r>
      <w:r>
        <w:rPr>
          <w:noProof/>
        </w:rPr>
        <w:fldChar w:fldCharType="end"/>
      </w:r>
    </w:p>
    <w:p w14:paraId="1A63064C" w14:textId="2E2A72BA" w:rsidR="00E90C55" w:rsidRDefault="00E90C5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2B2F5C">
        <w:rPr>
          <w:noProof/>
          <w:lang w:val="en-US"/>
        </w:rPr>
        <w:t>DAA Policy Configuration Completion Status Notification</w:t>
      </w:r>
      <w:r>
        <w:rPr>
          <w:noProof/>
        </w:rPr>
        <w:tab/>
      </w:r>
      <w:r>
        <w:rPr>
          <w:noProof/>
        </w:rPr>
        <w:fldChar w:fldCharType="begin"/>
      </w:r>
      <w:r>
        <w:rPr>
          <w:noProof/>
        </w:rPr>
        <w:instrText xml:space="preserve"> PAGEREF _Toc195348920 \h </w:instrText>
      </w:r>
      <w:r>
        <w:rPr>
          <w:noProof/>
        </w:rPr>
      </w:r>
      <w:r>
        <w:rPr>
          <w:noProof/>
        </w:rPr>
        <w:fldChar w:fldCharType="separate"/>
      </w:r>
      <w:r>
        <w:rPr>
          <w:noProof/>
        </w:rPr>
        <w:t>35</w:t>
      </w:r>
      <w:r>
        <w:rPr>
          <w:noProof/>
        </w:rPr>
        <w:fldChar w:fldCharType="end"/>
      </w:r>
    </w:p>
    <w:p w14:paraId="63F550C6" w14:textId="769EE8A0" w:rsidR="00E90C55" w:rsidRDefault="00E90C5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2B2F5C">
        <w:rPr>
          <w:noProof/>
          <w:lang w:val="en-US"/>
        </w:rPr>
        <w:t>DAA Events Notification</w:t>
      </w:r>
      <w:r>
        <w:rPr>
          <w:noProof/>
        </w:rPr>
        <w:tab/>
      </w:r>
      <w:r>
        <w:rPr>
          <w:noProof/>
        </w:rPr>
        <w:fldChar w:fldCharType="begin"/>
      </w:r>
      <w:r>
        <w:rPr>
          <w:noProof/>
        </w:rPr>
        <w:instrText xml:space="preserve"> PAGEREF _Toc195348921 \h </w:instrText>
      </w:r>
      <w:r>
        <w:rPr>
          <w:noProof/>
        </w:rPr>
      </w:r>
      <w:r>
        <w:rPr>
          <w:noProof/>
        </w:rPr>
        <w:fldChar w:fldCharType="separate"/>
      </w:r>
      <w:r>
        <w:rPr>
          <w:noProof/>
        </w:rPr>
        <w:t>36</w:t>
      </w:r>
      <w:r>
        <w:rPr>
          <w:noProof/>
        </w:rPr>
        <w:fldChar w:fldCharType="end"/>
      </w:r>
    </w:p>
    <w:p w14:paraId="55289A7D" w14:textId="6C90B655" w:rsidR="00E90C55" w:rsidRDefault="00E90C5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_Toc195348922 \h </w:instrText>
      </w:r>
      <w:r>
        <w:rPr>
          <w:noProof/>
        </w:rPr>
      </w:r>
      <w:r>
        <w:rPr>
          <w:noProof/>
        </w:rPr>
        <w:fldChar w:fldCharType="separate"/>
      </w:r>
      <w:r>
        <w:rPr>
          <w:noProof/>
        </w:rPr>
        <w:t>37</w:t>
      </w:r>
      <w:r>
        <w:rPr>
          <w:noProof/>
        </w:rPr>
        <w:fldChar w:fldCharType="end"/>
      </w:r>
    </w:p>
    <w:p w14:paraId="11BB9018" w14:textId="68378F89" w:rsidR="00E90C55" w:rsidRDefault="00E90C5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_Toc195348923 \h </w:instrText>
      </w:r>
      <w:r>
        <w:rPr>
          <w:noProof/>
        </w:rPr>
      </w:r>
      <w:r>
        <w:rPr>
          <w:noProof/>
        </w:rPr>
        <w:fldChar w:fldCharType="separate"/>
      </w:r>
      <w:r>
        <w:rPr>
          <w:noProof/>
        </w:rPr>
        <w:t>37</w:t>
      </w:r>
      <w:r>
        <w:rPr>
          <w:noProof/>
        </w:rPr>
        <w:fldChar w:fldCharType="end"/>
      </w:r>
    </w:p>
    <w:p w14:paraId="6393A4A9" w14:textId="4576B9E7" w:rsidR="00E90C55" w:rsidRDefault="00E90C5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_Toc195348924 \h </w:instrText>
      </w:r>
      <w:r>
        <w:rPr>
          <w:noProof/>
        </w:rPr>
      </w:r>
      <w:r>
        <w:rPr>
          <w:noProof/>
        </w:rPr>
        <w:fldChar w:fldCharType="separate"/>
      </w:r>
      <w:r>
        <w:rPr>
          <w:noProof/>
        </w:rPr>
        <w:t>37</w:t>
      </w:r>
      <w:r>
        <w:rPr>
          <w:noProof/>
        </w:rPr>
        <w:fldChar w:fldCharType="end"/>
      </w:r>
    </w:p>
    <w:p w14:paraId="3220CD39" w14:textId="08193CD7" w:rsidR="00E90C55" w:rsidRDefault="00E90C5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_Toc195348925 \h </w:instrText>
      </w:r>
      <w:r>
        <w:rPr>
          <w:noProof/>
        </w:rPr>
      </w:r>
      <w:r>
        <w:rPr>
          <w:noProof/>
        </w:rPr>
        <w:fldChar w:fldCharType="separate"/>
      </w:r>
      <w:r>
        <w:rPr>
          <w:noProof/>
        </w:rPr>
        <w:t>37</w:t>
      </w:r>
      <w:r>
        <w:rPr>
          <w:noProof/>
        </w:rPr>
        <w:fldChar w:fldCharType="end"/>
      </w:r>
    </w:p>
    <w:p w14:paraId="2F6DD7C7" w14:textId="2EB32BFC" w:rsidR="00E90C55" w:rsidRDefault="00E90C5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_Toc195348926 \h </w:instrText>
      </w:r>
      <w:r>
        <w:rPr>
          <w:noProof/>
        </w:rPr>
      </w:r>
      <w:r>
        <w:rPr>
          <w:noProof/>
        </w:rPr>
        <w:fldChar w:fldCharType="separate"/>
      </w:r>
      <w:r>
        <w:rPr>
          <w:noProof/>
        </w:rPr>
        <w:t>37</w:t>
      </w:r>
      <w:r>
        <w:rPr>
          <w:noProof/>
        </w:rPr>
        <w:fldChar w:fldCharType="end"/>
      </w:r>
    </w:p>
    <w:p w14:paraId="23FBBF7E" w14:textId="0C4CFB18" w:rsidR="00E90C55" w:rsidRDefault="00E90C5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_Toc195348927 \h </w:instrText>
      </w:r>
      <w:r>
        <w:rPr>
          <w:noProof/>
        </w:rPr>
      </w:r>
      <w:r>
        <w:rPr>
          <w:noProof/>
        </w:rPr>
        <w:fldChar w:fldCharType="separate"/>
      </w:r>
      <w:r>
        <w:rPr>
          <w:noProof/>
        </w:rPr>
        <w:t>37</w:t>
      </w:r>
      <w:r>
        <w:rPr>
          <w:noProof/>
        </w:rPr>
        <w:fldChar w:fldCharType="end"/>
      </w:r>
    </w:p>
    <w:p w14:paraId="0BEE0238" w14:textId="281213BB" w:rsidR="00E90C55" w:rsidRDefault="00E90C5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Creation</w:t>
      </w:r>
      <w:r>
        <w:rPr>
          <w:noProof/>
        </w:rPr>
        <w:tab/>
      </w:r>
      <w:r>
        <w:rPr>
          <w:noProof/>
        </w:rPr>
        <w:fldChar w:fldCharType="begin"/>
      </w:r>
      <w:r>
        <w:rPr>
          <w:noProof/>
        </w:rPr>
        <w:instrText xml:space="preserve"> PAGEREF _Toc195348928 \h </w:instrText>
      </w:r>
      <w:r>
        <w:rPr>
          <w:noProof/>
        </w:rPr>
      </w:r>
      <w:r>
        <w:rPr>
          <w:noProof/>
        </w:rPr>
        <w:fldChar w:fldCharType="separate"/>
      </w:r>
      <w:r>
        <w:rPr>
          <w:noProof/>
        </w:rPr>
        <w:t>37</w:t>
      </w:r>
      <w:r>
        <w:rPr>
          <w:noProof/>
        </w:rPr>
        <w:fldChar w:fldCharType="end"/>
      </w:r>
    </w:p>
    <w:p w14:paraId="44D7CFB9" w14:textId="516568E6" w:rsidR="00E90C55" w:rsidRDefault="00E90C5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Update</w:t>
      </w:r>
      <w:r>
        <w:rPr>
          <w:noProof/>
        </w:rPr>
        <w:tab/>
      </w:r>
      <w:r>
        <w:rPr>
          <w:noProof/>
        </w:rPr>
        <w:fldChar w:fldCharType="begin"/>
      </w:r>
      <w:r>
        <w:rPr>
          <w:noProof/>
        </w:rPr>
        <w:instrText xml:space="preserve"> PAGEREF _Toc195348929 \h </w:instrText>
      </w:r>
      <w:r>
        <w:rPr>
          <w:noProof/>
        </w:rPr>
      </w:r>
      <w:r>
        <w:rPr>
          <w:noProof/>
        </w:rPr>
        <w:fldChar w:fldCharType="separate"/>
      </w:r>
      <w:r>
        <w:rPr>
          <w:noProof/>
        </w:rPr>
        <w:t>38</w:t>
      </w:r>
      <w:r>
        <w:rPr>
          <w:noProof/>
        </w:rPr>
        <w:fldChar w:fldCharType="end"/>
      </w:r>
    </w:p>
    <w:p w14:paraId="2648BA95" w14:textId="01639486" w:rsidR="00E90C55" w:rsidRDefault="00E90C5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w:t>
      </w:r>
      <w:r w:rsidRPr="002B2F5C">
        <w:rPr>
          <w:noProof/>
          <w:lang w:val="en-US"/>
        </w:rPr>
        <w:t>Deletion</w:t>
      </w:r>
      <w:r>
        <w:rPr>
          <w:noProof/>
        </w:rPr>
        <w:tab/>
      </w:r>
      <w:r>
        <w:rPr>
          <w:noProof/>
        </w:rPr>
        <w:fldChar w:fldCharType="begin"/>
      </w:r>
      <w:r>
        <w:rPr>
          <w:noProof/>
        </w:rPr>
        <w:instrText xml:space="preserve"> PAGEREF _Toc195348930 \h </w:instrText>
      </w:r>
      <w:r>
        <w:rPr>
          <w:noProof/>
        </w:rPr>
      </w:r>
      <w:r>
        <w:rPr>
          <w:noProof/>
        </w:rPr>
        <w:fldChar w:fldCharType="separate"/>
      </w:r>
      <w:r>
        <w:rPr>
          <w:noProof/>
        </w:rPr>
        <w:t>38</w:t>
      </w:r>
      <w:r>
        <w:rPr>
          <w:noProof/>
        </w:rPr>
        <w:fldChar w:fldCharType="end"/>
      </w:r>
    </w:p>
    <w:p w14:paraId="4F2ABFD1" w14:textId="2502ABB8" w:rsidR="00E90C55" w:rsidRDefault="00E90C5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_Toc195348931 \h </w:instrText>
      </w:r>
      <w:r>
        <w:rPr>
          <w:noProof/>
        </w:rPr>
      </w:r>
      <w:r>
        <w:rPr>
          <w:noProof/>
        </w:rPr>
        <w:fldChar w:fldCharType="separate"/>
      </w:r>
      <w:r>
        <w:rPr>
          <w:noProof/>
        </w:rPr>
        <w:t>39</w:t>
      </w:r>
      <w:r>
        <w:rPr>
          <w:noProof/>
        </w:rPr>
        <w:fldChar w:fldCharType="end"/>
      </w:r>
    </w:p>
    <w:p w14:paraId="360D9F06" w14:textId="4468C4EB" w:rsidR="00E90C55" w:rsidRDefault="00E90C5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_Toc195348932 \h </w:instrText>
      </w:r>
      <w:r>
        <w:rPr>
          <w:noProof/>
        </w:rPr>
      </w:r>
      <w:r>
        <w:rPr>
          <w:noProof/>
        </w:rPr>
        <w:fldChar w:fldCharType="separate"/>
      </w:r>
      <w:r>
        <w:rPr>
          <w:noProof/>
        </w:rPr>
        <w:t>39</w:t>
      </w:r>
      <w:r>
        <w:rPr>
          <w:noProof/>
        </w:rPr>
        <w:fldChar w:fldCharType="end"/>
      </w:r>
    </w:p>
    <w:p w14:paraId="439A8AD0" w14:textId="4BDBDF62" w:rsidR="00E90C55" w:rsidRDefault="00E90C5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2B2F5C">
        <w:rPr>
          <w:bCs/>
          <w:noProof/>
        </w:rPr>
        <w:t xml:space="preserve">UAV Dynamic Information </w:t>
      </w:r>
      <w:r w:rsidRPr="002B2F5C">
        <w:rPr>
          <w:noProof/>
          <w:lang w:val="en-US"/>
        </w:rPr>
        <w:t>Notification</w:t>
      </w:r>
      <w:r>
        <w:rPr>
          <w:noProof/>
        </w:rPr>
        <w:tab/>
      </w:r>
      <w:r>
        <w:rPr>
          <w:noProof/>
        </w:rPr>
        <w:fldChar w:fldCharType="begin"/>
      </w:r>
      <w:r>
        <w:rPr>
          <w:noProof/>
        </w:rPr>
        <w:instrText xml:space="preserve"> PAGEREF _Toc195348933 \h </w:instrText>
      </w:r>
      <w:r>
        <w:rPr>
          <w:noProof/>
        </w:rPr>
      </w:r>
      <w:r>
        <w:rPr>
          <w:noProof/>
        </w:rPr>
        <w:fldChar w:fldCharType="separate"/>
      </w:r>
      <w:r>
        <w:rPr>
          <w:noProof/>
        </w:rPr>
        <w:t>39</w:t>
      </w:r>
      <w:r>
        <w:rPr>
          <w:noProof/>
        </w:rPr>
        <w:fldChar w:fldCharType="end"/>
      </w:r>
    </w:p>
    <w:p w14:paraId="1ACC1B0A" w14:textId="3C28AF83" w:rsidR="00E90C55" w:rsidRDefault="00E90C5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_Toc195348934 \h </w:instrText>
      </w:r>
      <w:r>
        <w:rPr>
          <w:noProof/>
        </w:rPr>
      </w:r>
      <w:r>
        <w:rPr>
          <w:noProof/>
        </w:rPr>
        <w:fldChar w:fldCharType="separate"/>
      </w:r>
      <w:r>
        <w:rPr>
          <w:noProof/>
        </w:rPr>
        <w:t>41</w:t>
      </w:r>
      <w:r>
        <w:rPr>
          <w:noProof/>
        </w:rPr>
        <w:fldChar w:fldCharType="end"/>
      </w:r>
    </w:p>
    <w:p w14:paraId="2336216E" w14:textId="4624BEF4" w:rsidR="00E90C55" w:rsidRDefault="00E90C5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_Toc195348935 \h </w:instrText>
      </w:r>
      <w:r>
        <w:rPr>
          <w:noProof/>
        </w:rPr>
      </w:r>
      <w:r>
        <w:rPr>
          <w:noProof/>
        </w:rPr>
        <w:fldChar w:fldCharType="separate"/>
      </w:r>
      <w:r>
        <w:rPr>
          <w:noProof/>
        </w:rPr>
        <w:t>41</w:t>
      </w:r>
      <w:r>
        <w:rPr>
          <w:noProof/>
        </w:rPr>
        <w:fldChar w:fldCharType="end"/>
      </w:r>
    </w:p>
    <w:p w14:paraId="6EAD47C8" w14:textId="2931C4E0" w:rsidR="00E90C55" w:rsidRDefault="00E90C5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_Toc195348936 \h </w:instrText>
      </w:r>
      <w:r>
        <w:rPr>
          <w:noProof/>
        </w:rPr>
      </w:r>
      <w:r>
        <w:rPr>
          <w:noProof/>
        </w:rPr>
        <w:fldChar w:fldCharType="separate"/>
      </w:r>
      <w:r>
        <w:rPr>
          <w:noProof/>
        </w:rPr>
        <w:t>41</w:t>
      </w:r>
      <w:r>
        <w:rPr>
          <w:noProof/>
        </w:rPr>
        <w:fldChar w:fldCharType="end"/>
      </w:r>
    </w:p>
    <w:p w14:paraId="08A7C729" w14:textId="453DBF41" w:rsidR="00E90C55" w:rsidRDefault="00E90C5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_Toc195348937 \h </w:instrText>
      </w:r>
      <w:r>
        <w:rPr>
          <w:noProof/>
        </w:rPr>
      </w:r>
      <w:r>
        <w:rPr>
          <w:noProof/>
        </w:rPr>
        <w:fldChar w:fldCharType="separate"/>
      </w:r>
      <w:r>
        <w:rPr>
          <w:noProof/>
        </w:rPr>
        <w:t>41</w:t>
      </w:r>
      <w:r>
        <w:rPr>
          <w:noProof/>
        </w:rPr>
        <w:fldChar w:fldCharType="end"/>
      </w:r>
    </w:p>
    <w:p w14:paraId="27901AFB" w14:textId="3F94B1F3" w:rsidR="00E90C55" w:rsidRDefault="00E90C5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_Toc195348938 \h </w:instrText>
      </w:r>
      <w:r>
        <w:rPr>
          <w:noProof/>
        </w:rPr>
      </w:r>
      <w:r>
        <w:rPr>
          <w:noProof/>
        </w:rPr>
        <w:fldChar w:fldCharType="separate"/>
      </w:r>
      <w:r>
        <w:rPr>
          <w:noProof/>
        </w:rPr>
        <w:t>41</w:t>
      </w:r>
      <w:r>
        <w:rPr>
          <w:noProof/>
        </w:rPr>
        <w:fldChar w:fldCharType="end"/>
      </w:r>
    </w:p>
    <w:p w14:paraId="5E67D3AB" w14:textId="797249D1" w:rsidR="00E90C55" w:rsidRDefault="00E90C5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_Toc195348939 \h </w:instrText>
      </w:r>
      <w:r>
        <w:rPr>
          <w:noProof/>
        </w:rPr>
      </w:r>
      <w:r>
        <w:rPr>
          <w:noProof/>
        </w:rPr>
        <w:fldChar w:fldCharType="separate"/>
      </w:r>
      <w:r>
        <w:rPr>
          <w:noProof/>
        </w:rPr>
        <w:t>41</w:t>
      </w:r>
      <w:r>
        <w:rPr>
          <w:noProof/>
        </w:rPr>
        <w:fldChar w:fldCharType="end"/>
      </w:r>
    </w:p>
    <w:p w14:paraId="503021B5" w14:textId="71E8D58F" w:rsidR="00E90C55" w:rsidRDefault="00E90C5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_Toc195348940 \h </w:instrText>
      </w:r>
      <w:r>
        <w:rPr>
          <w:noProof/>
        </w:rPr>
      </w:r>
      <w:r>
        <w:rPr>
          <w:noProof/>
        </w:rPr>
        <w:fldChar w:fldCharType="separate"/>
      </w:r>
      <w:r>
        <w:rPr>
          <w:noProof/>
        </w:rPr>
        <w:t>41</w:t>
      </w:r>
      <w:r>
        <w:rPr>
          <w:noProof/>
        </w:rPr>
        <w:fldChar w:fldCharType="end"/>
      </w:r>
    </w:p>
    <w:p w14:paraId="618A0DBE" w14:textId="443DAEDC" w:rsidR="00E90C55" w:rsidRDefault="00E90C5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_Toc195348941 \h </w:instrText>
      </w:r>
      <w:r>
        <w:rPr>
          <w:noProof/>
        </w:rPr>
      </w:r>
      <w:r>
        <w:rPr>
          <w:noProof/>
        </w:rPr>
        <w:fldChar w:fldCharType="separate"/>
      </w:r>
      <w:r>
        <w:rPr>
          <w:noProof/>
        </w:rPr>
        <w:t>42</w:t>
      </w:r>
      <w:r>
        <w:rPr>
          <w:noProof/>
        </w:rPr>
        <w:fldChar w:fldCharType="end"/>
      </w:r>
    </w:p>
    <w:p w14:paraId="083E2EEF" w14:textId="47266673" w:rsidR="00E90C55" w:rsidRDefault="00E90C5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_Toc195348942 \h </w:instrText>
      </w:r>
      <w:r>
        <w:rPr>
          <w:noProof/>
        </w:rPr>
      </w:r>
      <w:r>
        <w:rPr>
          <w:noProof/>
        </w:rPr>
        <w:fldChar w:fldCharType="separate"/>
      </w:r>
      <w:r>
        <w:rPr>
          <w:noProof/>
        </w:rPr>
        <w:t>43</w:t>
      </w:r>
      <w:r>
        <w:rPr>
          <w:noProof/>
        </w:rPr>
        <w:fldChar w:fldCharType="end"/>
      </w:r>
    </w:p>
    <w:p w14:paraId="549B326E" w14:textId="655A0138" w:rsidR="00E90C55" w:rsidRDefault="00E90C5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_Toc195348943 \h </w:instrText>
      </w:r>
      <w:r>
        <w:rPr>
          <w:noProof/>
        </w:rPr>
      </w:r>
      <w:r>
        <w:rPr>
          <w:noProof/>
        </w:rPr>
        <w:fldChar w:fldCharType="separate"/>
      </w:r>
      <w:r>
        <w:rPr>
          <w:noProof/>
        </w:rPr>
        <w:t>43</w:t>
      </w:r>
      <w:r>
        <w:rPr>
          <w:noProof/>
        </w:rPr>
        <w:fldChar w:fldCharType="end"/>
      </w:r>
    </w:p>
    <w:p w14:paraId="60EA9B39" w14:textId="7925BF3A" w:rsidR="00E90C55" w:rsidRDefault="00E90C5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_Toc195348944 \h </w:instrText>
      </w:r>
      <w:r>
        <w:rPr>
          <w:noProof/>
        </w:rPr>
      </w:r>
      <w:r>
        <w:rPr>
          <w:noProof/>
        </w:rPr>
        <w:fldChar w:fldCharType="separate"/>
      </w:r>
      <w:r>
        <w:rPr>
          <w:noProof/>
        </w:rPr>
        <w:t>43</w:t>
      </w:r>
      <w:r>
        <w:rPr>
          <w:noProof/>
        </w:rPr>
        <w:fldChar w:fldCharType="end"/>
      </w:r>
    </w:p>
    <w:p w14:paraId="2351BDD0" w14:textId="59992DFA" w:rsidR="00E90C55" w:rsidRDefault="00E90C5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2B2F5C">
        <w:rPr>
          <w:rFonts w:eastAsia="Calibri"/>
          <w:noProof/>
        </w:rPr>
        <w:t xml:space="preserve">Flight Path Monitoring Configuration </w:t>
      </w:r>
      <w:r w:rsidRPr="002B2F5C">
        <w:rPr>
          <w:noProof/>
          <w:lang w:val="en-US"/>
        </w:rPr>
        <w:t>Completion Status Notification</w:t>
      </w:r>
      <w:r>
        <w:rPr>
          <w:noProof/>
        </w:rPr>
        <w:tab/>
      </w:r>
      <w:r>
        <w:rPr>
          <w:noProof/>
        </w:rPr>
        <w:fldChar w:fldCharType="begin"/>
      </w:r>
      <w:r>
        <w:rPr>
          <w:noProof/>
        </w:rPr>
        <w:instrText xml:space="preserve"> PAGEREF _Toc195348945 \h </w:instrText>
      </w:r>
      <w:r>
        <w:rPr>
          <w:noProof/>
        </w:rPr>
      </w:r>
      <w:r>
        <w:rPr>
          <w:noProof/>
        </w:rPr>
        <w:fldChar w:fldCharType="separate"/>
      </w:r>
      <w:r>
        <w:rPr>
          <w:noProof/>
        </w:rPr>
        <w:t>43</w:t>
      </w:r>
      <w:r>
        <w:rPr>
          <w:noProof/>
        </w:rPr>
        <w:fldChar w:fldCharType="end"/>
      </w:r>
    </w:p>
    <w:p w14:paraId="11EBA1D1" w14:textId="2BDE9338" w:rsidR="00E90C55" w:rsidRDefault="00E90C5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2B2F5C">
        <w:rPr>
          <w:rFonts w:eastAsia="Calibri"/>
          <w:noProof/>
        </w:rPr>
        <w:t xml:space="preserve">Flight Path Monitoring </w:t>
      </w:r>
      <w:r w:rsidRPr="002B2F5C">
        <w:rPr>
          <w:noProof/>
          <w:lang w:val="en-US"/>
        </w:rPr>
        <w:t>Events Notification</w:t>
      </w:r>
      <w:r>
        <w:rPr>
          <w:noProof/>
        </w:rPr>
        <w:tab/>
      </w:r>
      <w:r>
        <w:rPr>
          <w:noProof/>
        </w:rPr>
        <w:fldChar w:fldCharType="begin"/>
      </w:r>
      <w:r>
        <w:rPr>
          <w:noProof/>
        </w:rPr>
        <w:instrText xml:space="preserve"> PAGEREF _Toc195348946 \h </w:instrText>
      </w:r>
      <w:r>
        <w:rPr>
          <w:noProof/>
        </w:rPr>
      </w:r>
      <w:r>
        <w:rPr>
          <w:noProof/>
        </w:rPr>
        <w:fldChar w:fldCharType="separate"/>
      </w:r>
      <w:r>
        <w:rPr>
          <w:noProof/>
        </w:rPr>
        <w:t>44</w:t>
      </w:r>
      <w:r>
        <w:rPr>
          <w:noProof/>
        </w:rPr>
        <w:fldChar w:fldCharType="end"/>
      </w:r>
    </w:p>
    <w:p w14:paraId="17AB8CD2" w14:textId="71E040E6" w:rsidR="00E90C55" w:rsidRDefault="00E90C5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_Toc195348947 \h </w:instrText>
      </w:r>
      <w:r>
        <w:rPr>
          <w:noProof/>
        </w:rPr>
      </w:r>
      <w:r>
        <w:rPr>
          <w:noProof/>
        </w:rPr>
        <w:fldChar w:fldCharType="separate"/>
      </w:r>
      <w:r>
        <w:rPr>
          <w:noProof/>
        </w:rPr>
        <w:t>46</w:t>
      </w:r>
      <w:r>
        <w:rPr>
          <w:noProof/>
        </w:rPr>
        <w:fldChar w:fldCharType="end"/>
      </w:r>
    </w:p>
    <w:p w14:paraId="2B46091D" w14:textId="7F017CC4" w:rsidR="00E90C55" w:rsidRDefault="00E90C5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_Toc195348948 \h </w:instrText>
      </w:r>
      <w:r>
        <w:rPr>
          <w:noProof/>
        </w:rPr>
      </w:r>
      <w:r>
        <w:rPr>
          <w:noProof/>
        </w:rPr>
        <w:fldChar w:fldCharType="separate"/>
      </w:r>
      <w:r>
        <w:rPr>
          <w:noProof/>
        </w:rPr>
        <w:t>46</w:t>
      </w:r>
      <w:r>
        <w:rPr>
          <w:noProof/>
        </w:rPr>
        <w:fldChar w:fldCharType="end"/>
      </w:r>
    </w:p>
    <w:p w14:paraId="38D8798C" w14:textId="19155D50" w:rsidR="00E90C55" w:rsidRDefault="00E90C5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_Toc195348949 \h </w:instrText>
      </w:r>
      <w:r>
        <w:rPr>
          <w:noProof/>
        </w:rPr>
      </w:r>
      <w:r>
        <w:rPr>
          <w:noProof/>
        </w:rPr>
        <w:fldChar w:fldCharType="separate"/>
      </w:r>
      <w:r>
        <w:rPr>
          <w:noProof/>
        </w:rPr>
        <w:t>46</w:t>
      </w:r>
      <w:r>
        <w:rPr>
          <w:noProof/>
        </w:rPr>
        <w:fldChar w:fldCharType="end"/>
      </w:r>
    </w:p>
    <w:p w14:paraId="63BBCBCB" w14:textId="4D13F241" w:rsidR="00E90C55" w:rsidRDefault="00E90C5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_Toc195348950 \h </w:instrText>
      </w:r>
      <w:r>
        <w:rPr>
          <w:noProof/>
        </w:rPr>
      </w:r>
      <w:r>
        <w:rPr>
          <w:noProof/>
        </w:rPr>
        <w:fldChar w:fldCharType="separate"/>
      </w:r>
      <w:r>
        <w:rPr>
          <w:noProof/>
        </w:rPr>
        <w:t>46</w:t>
      </w:r>
      <w:r>
        <w:rPr>
          <w:noProof/>
        </w:rPr>
        <w:fldChar w:fldCharType="end"/>
      </w:r>
    </w:p>
    <w:p w14:paraId="36862614" w14:textId="2447A1C4" w:rsidR="00E90C55" w:rsidRDefault="00E90C5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_Toc195348951 \h </w:instrText>
      </w:r>
      <w:r>
        <w:rPr>
          <w:noProof/>
        </w:rPr>
      </w:r>
      <w:r>
        <w:rPr>
          <w:noProof/>
        </w:rPr>
        <w:fldChar w:fldCharType="separate"/>
      </w:r>
      <w:r>
        <w:rPr>
          <w:noProof/>
        </w:rPr>
        <w:t>46</w:t>
      </w:r>
      <w:r>
        <w:rPr>
          <w:noProof/>
        </w:rPr>
        <w:fldChar w:fldCharType="end"/>
      </w:r>
    </w:p>
    <w:p w14:paraId="536FA65B" w14:textId="71567D96" w:rsidR="00E90C55" w:rsidRDefault="00E90C5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_Toc195348952 \h </w:instrText>
      </w:r>
      <w:r>
        <w:rPr>
          <w:noProof/>
        </w:rPr>
      </w:r>
      <w:r>
        <w:rPr>
          <w:noProof/>
        </w:rPr>
        <w:fldChar w:fldCharType="separate"/>
      </w:r>
      <w:r>
        <w:rPr>
          <w:noProof/>
        </w:rPr>
        <w:t>46</w:t>
      </w:r>
      <w:r>
        <w:rPr>
          <w:noProof/>
        </w:rPr>
        <w:fldChar w:fldCharType="end"/>
      </w:r>
    </w:p>
    <w:p w14:paraId="7D4DC9C5" w14:textId="6E259F37" w:rsidR="00E90C55" w:rsidRDefault="00E90C5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_Toc195348953 \h </w:instrText>
      </w:r>
      <w:r>
        <w:rPr>
          <w:noProof/>
        </w:rPr>
      </w:r>
      <w:r>
        <w:rPr>
          <w:noProof/>
        </w:rPr>
        <w:fldChar w:fldCharType="separate"/>
      </w:r>
      <w:r>
        <w:rPr>
          <w:noProof/>
        </w:rPr>
        <w:t>46</w:t>
      </w:r>
      <w:r>
        <w:rPr>
          <w:noProof/>
        </w:rPr>
        <w:fldChar w:fldCharType="end"/>
      </w:r>
    </w:p>
    <w:p w14:paraId="2C428D2B" w14:textId="0F6339EC" w:rsidR="00E90C55" w:rsidRDefault="00E90C55">
      <w:pPr>
        <w:pStyle w:val="TOC2"/>
        <w:rPr>
          <w:rFonts w:asciiTheme="minorHAnsi" w:eastAsiaTheme="minorEastAsia" w:hAnsiTheme="minorHAnsi" w:cstheme="minorBidi"/>
          <w:noProof/>
          <w:sz w:val="22"/>
          <w:szCs w:val="22"/>
          <w:lang w:val="en-US"/>
        </w:rPr>
      </w:pPr>
      <w:r w:rsidRPr="002B2F5C">
        <w:rPr>
          <w:noProof/>
          <w:lang w:val="en-US"/>
        </w:rPr>
        <w:t>5.9</w:t>
      </w:r>
      <w:r>
        <w:rPr>
          <w:rFonts w:asciiTheme="minorHAnsi" w:eastAsiaTheme="minorEastAsia" w:hAnsiTheme="minorHAnsi" w:cstheme="minorBidi"/>
          <w:noProof/>
          <w:sz w:val="22"/>
          <w:szCs w:val="22"/>
          <w:lang w:val="en-US"/>
        </w:rPr>
        <w:tab/>
      </w:r>
      <w:r>
        <w:rPr>
          <w:noProof/>
        </w:rPr>
        <w:t>UAE_NTZManagement</w:t>
      </w:r>
      <w:r w:rsidRPr="002B2F5C">
        <w:rPr>
          <w:noProof/>
          <w:lang w:val="en-US"/>
        </w:rPr>
        <w:t xml:space="preserve"> Service</w:t>
      </w:r>
      <w:r>
        <w:rPr>
          <w:noProof/>
        </w:rPr>
        <w:tab/>
      </w:r>
      <w:r>
        <w:rPr>
          <w:noProof/>
        </w:rPr>
        <w:fldChar w:fldCharType="begin"/>
      </w:r>
      <w:r>
        <w:rPr>
          <w:noProof/>
        </w:rPr>
        <w:instrText xml:space="preserve"> PAGEREF _Toc195348954 \h </w:instrText>
      </w:r>
      <w:r>
        <w:rPr>
          <w:noProof/>
        </w:rPr>
      </w:r>
      <w:r>
        <w:rPr>
          <w:noProof/>
        </w:rPr>
        <w:fldChar w:fldCharType="separate"/>
      </w:r>
      <w:r>
        <w:rPr>
          <w:noProof/>
        </w:rPr>
        <w:t>48</w:t>
      </w:r>
      <w:r>
        <w:rPr>
          <w:noProof/>
        </w:rPr>
        <w:fldChar w:fldCharType="end"/>
      </w:r>
    </w:p>
    <w:p w14:paraId="102E752E" w14:textId="687263CE" w:rsidR="00E90C55" w:rsidRDefault="00E90C55">
      <w:pPr>
        <w:pStyle w:val="TOC3"/>
        <w:rPr>
          <w:rFonts w:asciiTheme="minorHAnsi" w:eastAsiaTheme="minorEastAsia" w:hAnsiTheme="minorHAnsi" w:cstheme="minorBidi"/>
          <w:noProof/>
          <w:sz w:val="22"/>
          <w:szCs w:val="22"/>
          <w:lang w:val="en-US"/>
        </w:rPr>
      </w:pPr>
      <w:r w:rsidRPr="002B2F5C">
        <w:rPr>
          <w:noProof/>
          <w:lang w:val="en-US"/>
        </w:rPr>
        <w:t>5.9.1</w:t>
      </w:r>
      <w:r>
        <w:rPr>
          <w:rFonts w:asciiTheme="minorHAnsi" w:eastAsiaTheme="minorEastAsia" w:hAnsiTheme="minorHAnsi" w:cstheme="minorBidi"/>
          <w:noProof/>
          <w:sz w:val="22"/>
          <w:szCs w:val="22"/>
          <w:lang w:val="en-US"/>
        </w:rPr>
        <w:tab/>
      </w:r>
      <w:r w:rsidRPr="002B2F5C">
        <w:rPr>
          <w:noProof/>
          <w:lang w:val="en-US"/>
        </w:rPr>
        <w:t>Service Description</w:t>
      </w:r>
      <w:r>
        <w:rPr>
          <w:noProof/>
        </w:rPr>
        <w:tab/>
      </w:r>
      <w:r>
        <w:rPr>
          <w:noProof/>
        </w:rPr>
        <w:fldChar w:fldCharType="begin"/>
      </w:r>
      <w:r>
        <w:rPr>
          <w:noProof/>
        </w:rPr>
        <w:instrText xml:space="preserve"> PAGEREF _Toc195348955 \h </w:instrText>
      </w:r>
      <w:r>
        <w:rPr>
          <w:noProof/>
        </w:rPr>
      </w:r>
      <w:r>
        <w:rPr>
          <w:noProof/>
        </w:rPr>
        <w:fldChar w:fldCharType="separate"/>
      </w:r>
      <w:r>
        <w:rPr>
          <w:noProof/>
        </w:rPr>
        <w:t>48</w:t>
      </w:r>
      <w:r>
        <w:rPr>
          <w:noProof/>
        </w:rPr>
        <w:fldChar w:fldCharType="end"/>
      </w:r>
    </w:p>
    <w:p w14:paraId="61520EEB" w14:textId="055B9B17" w:rsidR="00E90C55" w:rsidRDefault="00E90C55">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_Toc195348956 \h </w:instrText>
      </w:r>
      <w:r>
        <w:rPr>
          <w:noProof/>
        </w:rPr>
      </w:r>
      <w:r>
        <w:rPr>
          <w:noProof/>
        </w:rPr>
        <w:fldChar w:fldCharType="separate"/>
      </w:r>
      <w:r>
        <w:rPr>
          <w:noProof/>
        </w:rPr>
        <w:t>48</w:t>
      </w:r>
      <w:r>
        <w:rPr>
          <w:noProof/>
        </w:rPr>
        <w:fldChar w:fldCharType="end"/>
      </w:r>
    </w:p>
    <w:p w14:paraId="241349D4" w14:textId="08CDA3EF" w:rsidR="00E90C55" w:rsidRDefault="00E90C55">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_Toc195348957 \h </w:instrText>
      </w:r>
      <w:r>
        <w:rPr>
          <w:noProof/>
        </w:rPr>
      </w:r>
      <w:r>
        <w:rPr>
          <w:noProof/>
        </w:rPr>
        <w:fldChar w:fldCharType="separate"/>
      </w:r>
      <w:r>
        <w:rPr>
          <w:noProof/>
        </w:rPr>
        <w:t>48</w:t>
      </w:r>
      <w:r>
        <w:rPr>
          <w:noProof/>
        </w:rPr>
        <w:fldChar w:fldCharType="end"/>
      </w:r>
    </w:p>
    <w:p w14:paraId="1304188B" w14:textId="5B12366F" w:rsidR="00E90C55" w:rsidRDefault="00E90C55">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_Toc195348958 \h </w:instrText>
      </w:r>
      <w:r>
        <w:rPr>
          <w:noProof/>
        </w:rPr>
      </w:r>
      <w:r>
        <w:rPr>
          <w:noProof/>
        </w:rPr>
        <w:fldChar w:fldCharType="separate"/>
      </w:r>
      <w:r>
        <w:rPr>
          <w:noProof/>
        </w:rPr>
        <w:t>48</w:t>
      </w:r>
      <w:r>
        <w:rPr>
          <w:noProof/>
        </w:rPr>
        <w:fldChar w:fldCharType="end"/>
      </w:r>
    </w:p>
    <w:p w14:paraId="1F2E4DC3" w14:textId="558E3246" w:rsidR="00E90C55" w:rsidRDefault="00E90C55">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_Toc195348959 \h </w:instrText>
      </w:r>
      <w:r>
        <w:rPr>
          <w:noProof/>
        </w:rPr>
      </w:r>
      <w:r>
        <w:rPr>
          <w:noProof/>
        </w:rPr>
        <w:fldChar w:fldCharType="separate"/>
      </w:r>
      <w:r>
        <w:rPr>
          <w:noProof/>
        </w:rPr>
        <w:t>48</w:t>
      </w:r>
      <w:r>
        <w:rPr>
          <w:noProof/>
        </w:rPr>
        <w:fldChar w:fldCharType="end"/>
      </w:r>
    </w:p>
    <w:p w14:paraId="4E69ED55" w14:textId="58695A1D" w:rsidR="00E90C55" w:rsidRDefault="00E90C55">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_Toc195348960 \h </w:instrText>
      </w:r>
      <w:r>
        <w:rPr>
          <w:noProof/>
        </w:rPr>
      </w:r>
      <w:r>
        <w:rPr>
          <w:noProof/>
        </w:rPr>
        <w:fldChar w:fldCharType="separate"/>
      </w:r>
      <w:r>
        <w:rPr>
          <w:noProof/>
        </w:rPr>
        <w:t>48</w:t>
      </w:r>
      <w:r>
        <w:rPr>
          <w:noProof/>
        </w:rPr>
        <w:fldChar w:fldCharType="end"/>
      </w:r>
    </w:p>
    <w:p w14:paraId="50C2B842" w14:textId="11697088" w:rsidR="00E90C55" w:rsidRDefault="00E90C55">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_Toc195348961 \h </w:instrText>
      </w:r>
      <w:r>
        <w:rPr>
          <w:noProof/>
        </w:rPr>
      </w:r>
      <w:r>
        <w:rPr>
          <w:noProof/>
        </w:rPr>
        <w:fldChar w:fldCharType="separate"/>
      </w:r>
      <w:r>
        <w:rPr>
          <w:noProof/>
        </w:rPr>
        <w:t>49</w:t>
      </w:r>
      <w:r>
        <w:rPr>
          <w:noProof/>
        </w:rPr>
        <w:fldChar w:fldCharType="end"/>
      </w:r>
    </w:p>
    <w:p w14:paraId="5923A8C5" w14:textId="39C00C9A" w:rsidR="00E90C55" w:rsidRDefault="00E90C55">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_Toc195348962 \h </w:instrText>
      </w:r>
      <w:r>
        <w:rPr>
          <w:noProof/>
        </w:rPr>
      </w:r>
      <w:r>
        <w:rPr>
          <w:noProof/>
        </w:rPr>
        <w:fldChar w:fldCharType="separate"/>
      </w:r>
      <w:r>
        <w:rPr>
          <w:noProof/>
        </w:rPr>
        <w:t>50</w:t>
      </w:r>
      <w:r>
        <w:rPr>
          <w:noProof/>
        </w:rPr>
        <w:fldChar w:fldCharType="end"/>
      </w:r>
    </w:p>
    <w:p w14:paraId="480E83E1" w14:textId="74157EF0" w:rsidR="00E90C55" w:rsidRDefault="00E90C55">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_Toc195348963 \h </w:instrText>
      </w:r>
      <w:r>
        <w:rPr>
          <w:noProof/>
        </w:rPr>
      </w:r>
      <w:r>
        <w:rPr>
          <w:noProof/>
        </w:rPr>
        <w:fldChar w:fldCharType="separate"/>
      </w:r>
      <w:r>
        <w:rPr>
          <w:noProof/>
        </w:rPr>
        <w:t>50</w:t>
      </w:r>
      <w:r>
        <w:rPr>
          <w:noProof/>
        </w:rPr>
        <w:fldChar w:fldCharType="end"/>
      </w:r>
    </w:p>
    <w:p w14:paraId="6FE6214F" w14:textId="77C20EA9" w:rsidR="00E90C55" w:rsidRDefault="00E90C55">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_Toc195348964 \h </w:instrText>
      </w:r>
      <w:r>
        <w:rPr>
          <w:noProof/>
        </w:rPr>
      </w:r>
      <w:r>
        <w:rPr>
          <w:noProof/>
        </w:rPr>
        <w:fldChar w:fldCharType="separate"/>
      </w:r>
      <w:r>
        <w:rPr>
          <w:noProof/>
        </w:rPr>
        <w:t>50</w:t>
      </w:r>
      <w:r>
        <w:rPr>
          <w:noProof/>
        </w:rPr>
        <w:fldChar w:fldCharType="end"/>
      </w:r>
    </w:p>
    <w:p w14:paraId="6A98B3FB" w14:textId="192C308C" w:rsidR="00E90C55" w:rsidRDefault="00E90C55">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2B2F5C">
        <w:rPr>
          <w:rFonts w:eastAsia="Calibri"/>
          <w:noProof/>
        </w:rPr>
        <w:t xml:space="preserve"> Configuration </w:t>
      </w:r>
      <w:r w:rsidRPr="002B2F5C">
        <w:rPr>
          <w:noProof/>
          <w:lang w:val="en-US"/>
        </w:rPr>
        <w:t>Completion Status Notification</w:t>
      </w:r>
      <w:r>
        <w:rPr>
          <w:noProof/>
        </w:rPr>
        <w:tab/>
      </w:r>
      <w:r>
        <w:rPr>
          <w:noProof/>
        </w:rPr>
        <w:fldChar w:fldCharType="begin"/>
      </w:r>
      <w:r>
        <w:rPr>
          <w:noProof/>
        </w:rPr>
        <w:instrText xml:space="preserve"> PAGEREF _Toc195348965 \h </w:instrText>
      </w:r>
      <w:r>
        <w:rPr>
          <w:noProof/>
        </w:rPr>
      </w:r>
      <w:r>
        <w:rPr>
          <w:noProof/>
        </w:rPr>
        <w:fldChar w:fldCharType="separate"/>
      </w:r>
      <w:r>
        <w:rPr>
          <w:noProof/>
        </w:rPr>
        <w:t>50</w:t>
      </w:r>
      <w:r>
        <w:rPr>
          <w:noProof/>
        </w:rPr>
        <w:fldChar w:fldCharType="end"/>
      </w:r>
    </w:p>
    <w:p w14:paraId="7F3D8DC1" w14:textId="36C45C5F" w:rsidR="00E90C55" w:rsidRDefault="00E90C55">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2B2F5C">
        <w:rPr>
          <w:rFonts w:eastAsia="Calibri"/>
          <w:noProof/>
        </w:rPr>
        <w:t xml:space="preserve"> </w:t>
      </w:r>
      <w:r w:rsidRPr="002B2F5C">
        <w:rPr>
          <w:noProof/>
          <w:lang w:val="en-US"/>
        </w:rPr>
        <w:t>Events Notification</w:t>
      </w:r>
      <w:r>
        <w:rPr>
          <w:noProof/>
        </w:rPr>
        <w:tab/>
      </w:r>
      <w:r>
        <w:rPr>
          <w:noProof/>
        </w:rPr>
        <w:fldChar w:fldCharType="begin"/>
      </w:r>
      <w:r>
        <w:rPr>
          <w:noProof/>
        </w:rPr>
        <w:instrText xml:space="preserve"> PAGEREF _Toc195348966 \h </w:instrText>
      </w:r>
      <w:r>
        <w:rPr>
          <w:noProof/>
        </w:rPr>
      </w:r>
      <w:r>
        <w:rPr>
          <w:noProof/>
        </w:rPr>
        <w:fldChar w:fldCharType="separate"/>
      </w:r>
      <w:r>
        <w:rPr>
          <w:noProof/>
        </w:rPr>
        <w:t>51</w:t>
      </w:r>
      <w:r>
        <w:rPr>
          <w:noProof/>
        </w:rPr>
        <w:fldChar w:fldCharType="end"/>
      </w:r>
    </w:p>
    <w:p w14:paraId="777422B1" w14:textId="7446F254" w:rsidR="00E90C55" w:rsidRDefault="00E90C5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_Toc195348967 \h </w:instrText>
      </w:r>
      <w:r>
        <w:rPr>
          <w:noProof/>
        </w:rPr>
      </w:r>
      <w:r>
        <w:rPr>
          <w:noProof/>
        </w:rPr>
        <w:fldChar w:fldCharType="separate"/>
      </w:r>
      <w:r>
        <w:rPr>
          <w:noProof/>
        </w:rPr>
        <w:t>52</w:t>
      </w:r>
      <w:r>
        <w:rPr>
          <w:noProof/>
        </w:rPr>
        <w:fldChar w:fldCharType="end"/>
      </w:r>
    </w:p>
    <w:p w14:paraId="3D63CAA0" w14:textId="7E390623" w:rsidR="00E90C55" w:rsidRDefault="00E90C5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_Toc195348968 \h </w:instrText>
      </w:r>
      <w:r>
        <w:rPr>
          <w:noProof/>
        </w:rPr>
      </w:r>
      <w:r>
        <w:rPr>
          <w:noProof/>
        </w:rPr>
        <w:fldChar w:fldCharType="separate"/>
      </w:r>
      <w:r>
        <w:rPr>
          <w:noProof/>
        </w:rPr>
        <w:t>52</w:t>
      </w:r>
      <w:r>
        <w:rPr>
          <w:noProof/>
        </w:rPr>
        <w:fldChar w:fldCharType="end"/>
      </w:r>
    </w:p>
    <w:p w14:paraId="38612C60" w14:textId="097633C8" w:rsidR="00E90C55" w:rsidRDefault="00E90C5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_Toc195348969 \h </w:instrText>
      </w:r>
      <w:r>
        <w:rPr>
          <w:noProof/>
        </w:rPr>
      </w:r>
      <w:r>
        <w:rPr>
          <w:noProof/>
        </w:rPr>
        <w:fldChar w:fldCharType="separate"/>
      </w:r>
      <w:r>
        <w:rPr>
          <w:noProof/>
        </w:rPr>
        <w:t>52</w:t>
      </w:r>
      <w:r>
        <w:rPr>
          <w:noProof/>
        </w:rPr>
        <w:fldChar w:fldCharType="end"/>
      </w:r>
    </w:p>
    <w:p w14:paraId="02F026F6" w14:textId="3DA6A88C" w:rsidR="00E90C55" w:rsidRDefault="00E90C5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_Toc195348970 \h </w:instrText>
      </w:r>
      <w:r>
        <w:rPr>
          <w:noProof/>
        </w:rPr>
      </w:r>
      <w:r>
        <w:rPr>
          <w:noProof/>
        </w:rPr>
        <w:fldChar w:fldCharType="separate"/>
      </w:r>
      <w:r>
        <w:rPr>
          <w:noProof/>
        </w:rPr>
        <w:t>52</w:t>
      </w:r>
      <w:r>
        <w:rPr>
          <w:noProof/>
        </w:rPr>
        <w:fldChar w:fldCharType="end"/>
      </w:r>
    </w:p>
    <w:p w14:paraId="521354CD" w14:textId="1812BB4A" w:rsidR="00E90C55" w:rsidRDefault="00E90C55">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_Toc195348971 \h </w:instrText>
      </w:r>
      <w:r>
        <w:rPr>
          <w:noProof/>
        </w:rPr>
      </w:r>
      <w:r>
        <w:rPr>
          <w:noProof/>
        </w:rPr>
        <w:fldChar w:fldCharType="separate"/>
      </w:r>
      <w:r>
        <w:rPr>
          <w:noProof/>
        </w:rPr>
        <w:t>52</w:t>
      </w:r>
      <w:r>
        <w:rPr>
          <w:noProof/>
        </w:rPr>
        <w:fldChar w:fldCharType="end"/>
      </w:r>
    </w:p>
    <w:p w14:paraId="4AA92779" w14:textId="17FE2F72" w:rsidR="00E90C55" w:rsidRDefault="00E90C5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_Toc195348972 \h </w:instrText>
      </w:r>
      <w:r>
        <w:rPr>
          <w:noProof/>
        </w:rPr>
      </w:r>
      <w:r>
        <w:rPr>
          <w:noProof/>
        </w:rPr>
        <w:fldChar w:fldCharType="separate"/>
      </w:r>
      <w:r>
        <w:rPr>
          <w:noProof/>
        </w:rPr>
        <w:t>52</w:t>
      </w:r>
      <w:r>
        <w:rPr>
          <w:noProof/>
        </w:rPr>
        <w:fldChar w:fldCharType="end"/>
      </w:r>
    </w:p>
    <w:p w14:paraId="565C261F" w14:textId="7DC9847E" w:rsidR="00E90C55" w:rsidRDefault="00E90C5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_Toc195348973 \h </w:instrText>
      </w:r>
      <w:r>
        <w:rPr>
          <w:noProof/>
        </w:rPr>
      </w:r>
      <w:r>
        <w:rPr>
          <w:noProof/>
        </w:rPr>
        <w:fldChar w:fldCharType="separate"/>
      </w:r>
      <w:r>
        <w:rPr>
          <w:noProof/>
        </w:rPr>
        <w:t>52</w:t>
      </w:r>
      <w:r>
        <w:rPr>
          <w:noProof/>
        </w:rPr>
        <w:fldChar w:fldCharType="end"/>
      </w:r>
    </w:p>
    <w:p w14:paraId="282F52F2" w14:textId="1CC6E8D6" w:rsidR="00E90C55" w:rsidRDefault="00E90C5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_Toc195348974 \h </w:instrText>
      </w:r>
      <w:r>
        <w:rPr>
          <w:noProof/>
        </w:rPr>
      </w:r>
      <w:r>
        <w:rPr>
          <w:noProof/>
        </w:rPr>
        <w:fldChar w:fldCharType="separate"/>
      </w:r>
      <w:r>
        <w:rPr>
          <w:noProof/>
        </w:rPr>
        <w:t>53</w:t>
      </w:r>
      <w:r>
        <w:rPr>
          <w:noProof/>
        </w:rPr>
        <w:fldChar w:fldCharType="end"/>
      </w:r>
    </w:p>
    <w:p w14:paraId="3A8DE608" w14:textId="3C7814E3" w:rsidR="00E90C55" w:rsidRDefault="00E90C5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_Toc195348975 \h </w:instrText>
      </w:r>
      <w:r>
        <w:rPr>
          <w:noProof/>
        </w:rPr>
      </w:r>
      <w:r>
        <w:rPr>
          <w:noProof/>
        </w:rPr>
        <w:fldChar w:fldCharType="separate"/>
      </w:r>
      <w:r>
        <w:rPr>
          <w:noProof/>
        </w:rPr>
        <w:t>53</w:t>
      </w:r>
      <w:r>
        <w:rPr>
          <w:noProof/>
        </w:rPr>
        <w:fldChar w:fldCharType="end"/>
      </w:r>
    </w:p>
    <w:p w14:paraId="70BE8BC2" w14:textId="35A4A83A" w:rsidR="00E90C55" w:rsidRDefault="00E90C5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_Toc195348976 \h </w:instrText>
      </w:r>
      <w:r>
        <w:rPr>
          <w:noProof/>
        </w:rPr>
      </w:r>
      <w:r>
        <w:rPr>
          <w:noProof/>
        </w:rPr>
        <w:fldChar w:fldCharType="separate"/>
      </w:r>
      <w:r>
        <w:rPr>
          <w:noProof/>
        </w:rPr>
        <w:t>53</w:t>
      </w:r>
      <w:r>
        <w:rPr>
          <w:noProof/>
        </w:rPr>
        <w:fldChar w:fldCharType="end"/>
      </w:r>
    </w:p>
    <w:p w14:paraId="59047CEC" w14:textId="6D98BC4F" w:rsidR="00E90C55" w:rsidRDefault="00E90C5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_Toc195348977 \h </w:instrText>
      </w:r>
      <w:r>
        <w:rPr>
          <w:noProof/>
        </w:rPr>
      </w:r>
      <w:r>
        <w:rPr>
          <w:noProof/>
        </w:rPr>
        <w:fldChar w:fldCharType="separate"/>
      </w:r>
      <w:r>
        <w:rPr>
          <w:noProof/>
        </w:rPr>
        <w:t>54</w:t>
      </w:r>
      <w:r>
        <w:rPr>
          <w:noProof/>
        </w:rPr>
        <w:fldChar w:fldCharType="end"/>
      </w:r>
    </w:p>
    <w:p w14:paraId="1C3955DC" w14:textId="635941AE" w:rsidR="00E90C55" w:rsidRDefault="00E90C5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_Toc195348978 \h </w:instrText>
      </w:r>
      <w:r>
        <w:rPr>
          <w:noProof/>
        </w:rPr>
      </w:r>
      <w:r>
        <w:rPr>
          <w:noProof/>
        </w:rPr>
        <w:fldChar w:fldCharType="separate"/>
      </w:r>
      <w:r>
        <w:rPr>
          <w:noProof/>
        </w:rPr>
        <w:t>54</w:t>
      </w:r>
      <w:r>
        <w:rPr>
          <w:noProof/>
        </w:rPr>
        <w:fldChar w:fldCharType="end"/>
      </w:r>
    </w:p>
    <w:p w14:paraId="5E9F9084" w14:textId="18E3214F" w:rsidR="00E90C55" w:rsidRDefault="00E90C55">
      <w:pPr>
        <w:pStyle w:val="TOC4"/>
        <w:rPr>
          <w:rFonts w:asciiTheme="minorHAnsi" w:eastAsiaTheme="minorEastAsia" w:hAnsiTheme="minorHAnsi" w:cstheme="minorBidi"/>
          <w:noProof/>
          <w:sz w:val="22"/>
          <w:szCs w:val="22"/>
          <w:lang w:val="en-US"/>
        </w:rPr>
      </w:pPr>
      <w:r w:rsidRPr="00400664">
        <w:rPr>
          <w:noProof/>
          <w:lang w:val="en-US"/>
        </w:rPr>
        <w:t>6.1.5.2</w:t>
      </w:r>
      <w:r>
        <w:rPr>
          <w:rFonts w:asciiTheme="minorHAnsi" w:eastAsiaTheme="minorEastAsia" w:hAnsiTheme="minorHAnsi" w:cstheme="minorBidi"/>
          <w:noProof/>
          <w:sz w:val="22"/>
          <w:szCs w:val="22"/>
          <w:lang w:val="en-US"/>
        </w:rPr>
        <w:tab/>
      </w:r>
      <w:r w:rsidRPr="00400664">
        <w:rPr>
          <w:noProof/>
          <w:lang w:val="en-US"/>
        </w:rPr>
        <w:t>C2 Operation Mode Management Completion Notification</w:t>
      </w:r>
      <w:r>
        <w:rPr>
          <w:noProof/>
        </w:rPr>
        <w:tab/>
      </w:r>
      <w:r>
        <w:rPr>
          <w:noProof/>
        </w:rPr>
        <w:fldChar w:fldCharType="begin"/>
      </w:r>
      <w:r>
        <w:rPr>
          <w:noProof/>
        </w:rPr>
        <w:instrText xml:space="preserve"> PAGEREF _Toc195348979 \h </w:instrText>
      </w:r>
      <w:r>
        <w:rPr>
          <w:noProof/>
        </w:rPr>
      </w:r>
      <w:r>
        <w:rPr>
          <w:noProof/>
        </w:rPr>
        <w:fldChar w:fldCharType="separate"/>
      </w:r>
      <w:r>
        <w:rPr>
          <w:noProof/>
        </w:rPr>
        <w:t>55</w:t>
      </w:r>
      <w:r>
        <w:rPr>
          <w:noProof/>
        </w:rPr>
        <w:fldChar w:fldCharType="end"/>
      </w:r>
    </w:p>
    <w:p w14:paraId="2A780F9E" w14:textId="3BBDF744" w:rsidR="00E90C55" w:rsidRDefault="00E90C55">
      <w:pPr>
        <w:pStyle w:val="TOC5"/>
        <w:rPr>
          <w:rFonts w:asciiTheme="minorHAnsi" w:eastAsiaTheme="minorEastAsia" w:hAnsiTheme="minorHAnsi" w:cstheme="minorBidi"/>
          <w:noProof/>
          <w:sz w:val="22"/>
          <w:szCs w:val="22"/>
          <w:lang w:val="en-US"/>
        </w:rPr>
      </w:pPr>
      <w:r w:rsidRPr="00400664">
        <w:rPr>
          <w:noProof/>
          <w:lang w:val="en-US"/>
        </w:rPr>
        <w:t>6.1.5.2.1</w:t>
      </w:r>
      <w:r>
        <w:rPr>
          <w:rFonts w:asciiTheme="minorHAnsi" w:eastAsiaTheme="minorEastAsia" w:hAnsiTheme="minorHAnsi" w:cstheme="minorBidi"/>
          <w:noProof/>
          <w:sz w:val="22"/>
          <w:szCs w:val="22"/>
          <w:lang w:val="en-US"/>
        </w:rPr>
        <w:tab/>
      </w:r>
      <w:r w:rsidRPr="00400664">
        <w:rPr>
          <w:noProof/>
          <w:lang w:val="en-US"/>
        </w:rPr>
        <w:t>Description</w:t>
      </w:r>
      <w:r>
        <w:rPr>
          <w:noProof/>
        </w:rPr>
        <w:tab/>
      </w:r>
      <w:r>
        <w:rPr>
          <w:noProof/>
        </w:rPr>
        <w:fldChar w:fldCharType="begin"/>
      </w:r>
      <w:r>
        <w:rPr>
          <w:noProof/>
        </w:rPr>
        <w:instrText xml:space="preserve"> PAGEREF _Toc195348980 \h </w:instrText>
      </w:r>
      <w:r>
        <w:rPr>
          <w:noProof/>
        </w:rPr>
      </w:r>
      <w:r>
        <w:rPr>
          <w:noProof/>
        </w:rPr>
        <w:fldChar w:fldCharType="separate"/>
      </w:r>
      <w:r>
        <w:rPr>
          <w:noProof/>
        </w:rPr>
        <w:t>55</w:t>
      </w:r>
      <w:r>
        <w:rPr>
          <w:noProof/>
        </w:rPr>
        <w:fldChar w:fldCharType="end"/>
      </w:r>
    </w:p>
    <w:p w14:paraId="5AFBD6F2" w14:textId="772D1C30" w:rsidR="00E90C55" w:rsidRDefault="00E90C5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_Toc195348981 \h </w:instrText>
      </w:r>
      <w:r>
        <w:rPr>
          <w:noProof/>
        </w:rPr>
      </w:r>
      <w:r>
        <w:rPr>
          <w:noProof/>
        </w:rPr>
        <w:fldChar w:fldCharType="separate"/>
      </w:r>
      <w:r>
        <w:rPr>
          <w:noProof/>
        </w:rPr>
        <w:t>55</w:t>
      </w:r>
      <w:r>
        <w:rPr>
          <w:noProof/>
        </w:rPr>
        <w:fldChar w:fldCharType="end"/>
      </w:r>
    </w:p>
    <w:p w14:paraId="0A71E4C0" w14:textId="0459A4D2" w:rsidR="00E90C55" w:rsidRDefault="00E90C5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_Toc195348982 \h </w:instrText>
      </w:r>
      <w:r>
        <w:rPr>
          <w:noProof/>
        </w:rPr>
      </w:r>
      <w:r>
        <w:rPr>
          <w:noProof/>
        </w:rPr>
        <w:fldChar w:fldCharType="separate"/>
      </w:r>
      <w:r>
        <w:rPr>
          <w:noProof/>
        </w:rPr>
        <w:t>55</w:t>
      </w:r>
      <w:r>
        <w:rPr>
          <w:noProof/>
        </w:rPr>
        <w:fldChar w:fldCharType="end"/>
      </w:r>
    </w:p>
    <w:p w14:paraId="4E613D44" w14:textId="50459C4A" w:rsidR="00E90C55" w:rsidRDefault="00E90C55">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_Toc195348983 \h </w:instrText>
      </w:r>
      <w:r>
        <w:rPr>
          <w:noProof/>
        </w:rPr>
      </w:r>
      <w:r>
        <w:rPr>
          <w:noProof/>
        </w:rPr>
        <w:fldChar w:fldCharType="separate"/>
      </w:r>
      <w:r>
        <w:rPr>
          <w:noProof/>
        </w:rPr>
        <w:t>55</w:t>
      </w:r>
      <w:r>
        <w:rPr>
          <w:noProof/>
        </w:rPr>
        <w:fldChar w:fldCharType="end"/>
      </w:r>
    </w:p>
    <w:p w14:paraId="0378374B" w14:textId="1A9A00A0" w:rsidR="00E90C55" w:rsidRDefault="00E90C55">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_Toc195348984 \h </w:instrText>
      </w:r>
      <w:r>
        <w:rPr>
          <w:noProof/>
        </w:rPr>
      </w:r>
      <w:r>
        <w:rPr>
          <w:noProof/>
        </w:rPr>
        <w:fldChar w:fldCharType="separate"/>
      </w:r>
      <w:r>
        <w:rPr>
          <w:noProof/>
        </w:rPr>
        <w:t>56</w:t>
      </w:r>
      <w:r>
        <w:rPr>
          <w:noProof/>
        </w:rPr>
        <w:fldChar w:fldCharType="end"/>
      </w:r>
    </w:p>
    <w:p w14:paraId="35EDE6B4" w14:textId="4FAE173E" w:rsidR="00E90C55" w:rsidRDefault="00E90C5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_Toc195348985 \h </w:instrText>
      </w:r>
      <w:r>
        <w:rPr>
          <w:noProof/>
        </w:rPr>
      </w:r>
      <w:r>
        <w:rPr>
          <w:noProof/>
        </w:rPr>
        <w:fldChar w:fldCharType="separate"/>
      </w:r>
      <w:r>
        <w:rPr>
          <w:noProof/>
        </w:rPr>
        <w:t>56</w:t>
      </w:r>
      <w:r>
        <w:rPr>
          <w:noProof/>
        </w:rPr>
        <w:fldChar w:fldCharType="end"/>
      </w:r>
    </w:p>
    <w:p w14:paraId="02B8528C" w14:textId="1FA0A0E7" w:rsidR="00E90C55" w:rsidRDefault="00E90C5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_Toc195348986 \h </w:instrText>
      </w:r>
      <w:r>
        <w:rPr>
          <w:noProof/>
        </w:rPr>
      </w:r>
      <w:r>
        <w:rPr>
          <w:noProof/>
        </w:rPr>
        <w:fldChar w:fldCharType="separate"/>
      </w:r>
      <w:r>
        <w:rPr>
          <w:noProof/>
        </w:rPr>
        <w:t>56</w:t>
      </w:r>
      <w:r>
        <w:rPr>
          <w:noProof/>
        </w:rPr>
        <w:fldChar w:fldCharType="end"/>
      </w:r>
    </w:p>
    <w:p w14:paraId="74437F73" w14:textId="706EC207" w:rsidR="00E90C55" w:rsidRDefault="00E90C5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_Toc195348987 \h </w:instrText>
      </w:r>
      <w:r>
        <w:rPr>
          <w:noProof/>
        </w:rPr>
      </w:r>
      <w:r>
        <w:rPr>
          <w:noProof/>
        </w:rPr>
        <w:fldChar w:fldCharType="separate"/>
      </w:r>
      <w:r>
        <w:rPr>
          <w:noProof/>
        </w:rPr>
        <w:t>57</w:t>
      </w:r>
      <w:r>
        <w:rPr>
          <w:noProof/>
        </w:rPr>
        <w:fldChar w:fldCharType="end"/>
      </w:r>
    </w:p>
    <w:p w14:paraId="5C7D60A1" w14:textId="1DBCB1BF" w:rsidR="00E90C55" w:rsidRDefault="00E90C55">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_Toc195348988 \h </w:instrText>
      </w:r>
      <w:r>
        <w:rPr>
          <w:noProof/>
        </w:rPr>
      </w:r>
      <w:r>
        <w:rPr>
          <w:noProof/>
        </w:rPr>
        <w:fldChar w:fldCharType="separate"/>
      </w:r>
      <w:r>
        <w:rPr>
          <w:noProof/>
        </w:rPr>
        <w:t>57</w:t>
      </w:r>
      <w:r>
        <w:rPr>
          <w:noProof/>
        </w:rPr>
        <w:fldChar w:fldCharType="end"/>
      </w:r>
    </w:p>
    <w:p w14:paraId="50F0E903" w14:textId="32F6E43F" w:rsidR="00E90C55" w:rsidRDefault="00E90C5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_Toc195348989 \h </w:instrText>
      </w:r>
      <w:r>
        <w:rPr>
          <w:noProof/>
        </w:rPr>
      </w:r>
      <w:r>
        <w:rPr>
          <w:noProof/>
        </w:rPr>
        <w:fldChar w:fldCharType="separate"/>
      </w:r>
      <w:r>
        <w:rPr>
          <w:noProof/>
        </w:rPr>
        <w:t>57</w:t>
      </w:r>
      <w:r>
        <w:rPr>
          <w:noProof/>
        </w:rPr>
        <w:fldChar w:fldCharType="end"/>
      </w:r>
    </w:p>
    <w:p w14:paraId="452800D7" w14:textId="693AA312" w:rsidR="00E90C55" w:rsidRDefault="00E90C5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_Toc195348990 \h </w:instrText>
      </w:r>
      <w:r>
        <w:rPr>
          <w:noProof/>
        </w:rPr>
      </w:r>
      <w:r>
        <w:rPr>
          <w:noProof/>
        </w:rPr>
        <w:fldChar w:fldCharType="separate"/>
      </w:r>
      <w:r>
        <w:rPr>
          <w:noProof/>
        </w:rPr>
        <w:t>57</w:t>
      </w:r>
      <w:r>
        <w:rPr>
          <w:noProof/>
        </w:rPr>
        <w:fldChar w:fldCharType="end"/>
      </w:r>
    </w:p>
    <w:p w14:paraId="2AB50F66" w14:textId="283EC8DB" w:rsidR="00E90C55" w:rsidRDefault="00E90C5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_Toc195348991 \h </w:instrText>
      </w:r>
      <w:r>
        <w:rPr>
          <w:noProof/>
        </w:rPr>
      </w:r>
      <w:r>
        <w:rPr>
          <w:noProof/>
        </w:rPr>
        <w:fldChar w:fldCharType="separate"/>
      </w:r>
      <w:r>
        <w:rPr>
          <w:noProof/>
        </w:rPr>
        <w:t>58</w:t>
      </w:r>
      <w:r>
        <w:rPr>
          <w:noProof/>
        </w:rPr>
        <w:fldChar w:fldCharType="end"/>
      </w:r>
    </w:p>
    <w:p w14:paraId="7F1C86FB" w14:textId="560EBFF5" w:rsidR="00E90C55" w:rsidRDefault="00E90C5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_Toc195348992 \h </w:instrText>
      </w:r>
      <w:r>
        <w:rPr>
          <w:noProof/>
        </w:rPr>
      </w:r>
      <w:r>
        <w:rPr>
          <w:noProof/>
        </w:rPr>
        <w:fldChar w:fldCharType="separate"/>
      </w:r>
      <w:r>
        <w:rPr>
          <w:noProof/>
        </w:rPr>
        <w:t>58</w:t>
      </w:r>
      <w:r>
        <w:rPr>
          <w:noProof/>
        </w:rPr>
        <w:fldChar w:fldCharType="end"/>
      </w:r>
    </w:p>
    <w:p w14:paraId="04733D9A" w14:textId="271B5682" w:rsidR="00E90C55" w:rsidRDefault="00E90C55">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_Toc195348993 \h </w:instrText>
      </w:r>
      <w:r>
        <w:rPr>
          <w:noProof/>
        </w:rPr>
      </w:r>
      <w:r>
        <w:rPr>
          <w:noProof/>
        </w:rPr>
        <w:fldChar w:fldCharType="separate"/>
      </w:r>
      <w:r>
        <w:rPr>
          <w:noProof/>
        </w:rPr>
        <w:t>58</w:t>
      </w:r>
      <w:r>
        <w:rPr>
          <w:noProof/>
        </w:rPr>
        <w:fldChar w:fldCharType="end"/>
      </w:r>
    </w:p>
    <w:p w14:paraId="540EFE82" w14:textId="3CF13654" w:rsidR="00E90C55" w:rsidRDefault="00E90C5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_Toc195348994 \h </w:instrText>
      </w:r>
      <w:r>
        <w:rPr>
          <w:noProof/>
        </w:rPr>
      </w:r>
      <w:r>
        <w:rPr>
          <w:noProof/>
        </w:rPr>
        <w:fldChar w:fldCharType="separate"/>
      </w:r>
      <w:r>
        <w:rPr>
          <w:noProof/>
        </w:rPr>
        <w:t>59</w:t>
      </w:r>
      <w:r>
        <w:rPr>
          <w:noProof/>
        </w:rPr>
        <w:fldChar w:fldCharType="end"/>
      </w:r>
    </w:p>
    <w:p w14:paraId="5E469897" w14:textId="1554E0D1" w:rsidR="00E90C55" w:rsidRDefault="00E90C5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_Toc195348995 \h </w:instrText>
      </w:r>
      <w:r>
        <w:rPr>
          <w:noProof/>
        </w:rPr>
      </w:r>
      <w:r>
        <w:rPr>
          <w:noProof/>
        </w:rPr>
        <w:fldChar w:fldCharType="separate"/>
      </w:r>
      <w:r>
        <w:rPr>
          <w:noProof/>
        </w:rPr>
        <w:t>59</w:t>
      </w:r>
      <w:r>
        <w:rPr>
          <w:noProof/>
        </w:rPr>
        <w:fldChar w:fldCharType="end"/>
      </w:r>
    </w:p>
    <w:p w14:paraId="5558D11D" w14:textId="13EF3817" w:rsidR="00E90C55" w:rsidRDefault="00E90C55">
      <w:pPr>
        <w:pStyle w:val="TOC4"/>
        <w:rPr>
          <w:rFonts w:asciiTheme="minorHAnsi" w:eastAsiaTheme="minorEastAsia" w:hAnsiTheme="minorHAnsi" w:cstheme="minorBidi"/>
          <w:noProof/>
          <w:sz w:val="22"/>
          <w:szCs w:val="22"/>
          <w:lang w:val="en-US"/>
        </w:rPr>
      </w:pPr>
      <w:r w:rsidRPr="002B2F5C">
        <w:rPr>
          <w:noProof/>
          <w:lang w:val="en-US"/>
        </w:rPr>
        <w:t>6.1.6.2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_Toc195348996 \h </w:instrText>
      </w:r>
      <w:r>
        <w:rPr>
          <w:noProof/>
        </w:rPr>
      </w:r>
      <w:r>
        <w:rPr>
          <w:noProof/>
        </w:rPr>
        <w:fldChar w:fldCharType="separate"/>
      </w:r>
      <w:r>
        <w:rPr>
          <w:noProof/>
        </w:rPr>
        <w:t>60</w:t>
      </w:r>
      <w:r>
        <w:rPr>
          <w:noProof/>
        </w:rPr>
        <w:fldChar w:fldCharType="end"/>
      </w:r>
    </w:p>
    <w:p w14:paraId="4B5B33D4" w14:textId="303550CA" w:rsidR="00E90C55" w:rsidRDefault="00E90C5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_Toc195348997 \h </w:instrText>
      </w:r>
      <w:r>
        <w:rPr>
          <w:noProof/>
        </w:rPr>
      </w:r>
      <w:r>
        <w:rPr>
          <w:noProof/>
        </w:rPr>
        <w:fldChar w:fldCharType="separate"/>
      </w:r>
      <w:r>
        <w:rPr>
          <w:noProof/>
        </w:rPr>
        <w:t>60</w:t>
      </w:r>
      <w:r>
        <w:rPr>
          <w:noProof/>
        </w:rPr>
        <w:fldChar w:fldCharType="end"/>
      </w:r>
    </w:p>
    <w:p w14:paraId="04E0343F" w14:textId="6D7D61ED" w:rsidR="00E90C55" w:rsidRDefault="00E90C5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_Toc195348998 \h </w:instrText>
      </w:r>
      <w:r>
        <w:rPr>
          <w:noProof/>
        </w:rPr>
      </w:r>
      <w:r>
        <w:rPr>
          <w:noProof/>
        </w:rPr>
        <w:fldChar w:fldCharType="separate"/>
      </w:r>
      <w:r>
        <w:rPr>
          <w:noProof/>
        </w:rPr>
        <w:t>61</w:t>
      </w:r>
      <w:r>
        <w:rPr>
          <w:noProof/>
        </w:rPr>
        <w:fldChar w:fldCharType="end"/>
      </w:r>
    </w:p>
    <w:p w14:paraId="2840FB67" w14:textId="1289C3EA" w:rsidR="00E90C55" w:rsidRDefault="00E90C5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_Toc195348999 \h </w:instrText>
      </w:r>
      <w:r>
        <w:rPr>
          <w:noProof/>
        </w:rPr>
      </w:r>
      <w:r>
        <w:rPr>
          <w:noProof/>
        </w:rPr>
        <w:fldChar w:fldCharType="separate"/>
      </w:r>
      <w:r>
        <w:rPr>
          <w:noProof/>
        </w:rPr>
        <w:t>64</w:t>
      </w:r>
      <w:r>
        <w:rPr>
          <w:noProof/>
        </w:rPr>
        <w:fldChar w:fldCharType="end"/>
      </w:r>
    </w:p>
    <w:p w14:paraId="5FF95FD4" w14:textId="34ACDA99" w:rsidR="00E90C55" w:rsidRDefault="00E90C5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_Toc195349000 \h </w:instrText>
      </w:r>
      <w:r>
        <w:rPr>
          <w:noProof/>
        </w:rPr>
      </w:r>
      <w:r>
        <w:rPr>
          <w:noProof/>
        </w:rPr>
        <w:fldChar w:fldCharType="separate"/>
      </w:r>
      <w:r>
        <w:rPr>
          <w:noProof/>
        </w:rPr>
        <w:t>64</w:t>
      </w:r>
      <w:r>
        <w:rPr>
          <w:noProof/>
        </w:rPr>
        <w:fldChar w:fldCharType="end"/>
      </w:r>
    </w:p>
    <w:p w14:paraId="7CDE37CE" w14:textId="099A9C6A" w:rsidR="00E90C55" w:rsidRDefault="00E90C5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_Toc195349001 \h </w:instrText>
      </w:r>
      <w:r>
        <w:rPr>
          <w:noProof/>
        </w:rPr>
      </w:r>
      <w:r>
        <w:rPr>
          <w:noProof/>
        </w:rPr>
        <w:fldChar w:fldCharType="separate"/>
      </w:r>
      <w:r>
        <w:rPr>
          <w:noProof/>
        </w:rPr>
        <w:t>65</w:t>
      </w:r>
      <w:r>
        <w:rPr>
          <w:noProof/>
        </w:rPr>
        <w:fldChar w:fldCharType="end"/>
      </w:r>
    </w:p>
    <w:p w14:paraId="740FDA56" w14:textId="26B11770" w:rsidR="00E90C55" w:rsidRDefault="00E90C5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_Toc195349002 \h </w:instrText>
      </w:r>
      <w:r>
        <w:rPr>
          <w:noProof/>
        </w:rPr>
      </w:r>
      <w:r>
        <w:rPr>
          <w:noProof/>
        </w:rPr>
        <w:fldChar w:fldCharType="separate"/>
      </w:r>
      <w:r>
        <w:rPr>
          <w:noProof/>
        </w:rPr>
        <w:t>65</w:t>
      </w:r>
      <w:r>
        <w:rPr>
          <w:noProof/>
        </w:rPr>
        <w:fldChar w:fldCharType="end"/>
      </w:r>
    </w:p>
    <w:p w14:paraId="1F3802DD" w14:textId="6D7C9856" w:rsidR="00E90C55" w:rsidRDefault="00E90C5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_Toc195349003 \h </w:instrText>
      </w:r>
      <w:r>
        <w:rPr>
          <w:noProof/>
        </w:rPr>
      </w:r>
      <w:r>
        <w:rPr>
          <w:noProof/>
        </w:rPr>
        <w:fldChar w:fldCharType="separate"/>
      </w:r>
      <w:r>
        <w:rPr>
          <w:noProof/>
        </w:rPr>
        <w:t>65</w:t>
      </w:r>
      <w:r>
        <w:rPr>
          <w:noProof/>
        </w:rPr>
        <w:fldChar w:fldCharType="end"/>
      </w:r>
    </w:p>
    <w:p w14:paraId="42D2A83C" w14:textId="72F07D67" w:rsidR="00E90C55" w:rsidRDefault="00E90C5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_Toc195349004 \h </w:instrText>
      </w:r>
      <w:r>
        <w:rPr>
          <w:noProof/>
        </w:rPr>
      </w:r>
      <w:r>
        <w:rPr>
          <w:noProof/>
        </w:rPr>
        <w:fldChar w:fldCharType="separate"/>
      </w:r>
      <w:r>
        <w:rPr>
          <w:noProof/>
        </w:rPr>
        <w:t>66</w:t>
      </w:r>
      <w:r>
        <w:rPr>
          <w:noProof/>
        </w:rPr>
        <w:fldChar w:fldCharType="end"/>
      </w:r>
    </w:p>
    <w:p w14:paraId="268CD85F" w14:textId="68FECB0B" w:rsidR="00E90C55" w:rsidRDefault="00E90C5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_Toc195349005 \h </w:instrText>
      </w:r>
      <w:r>
        <w:rPr>
          <w:noProof/>
        </w:rPr>
      </w:r>
      <w:r>
        <w:rPr>
          <w:noProof/>
        </w:rPr>
        <w:fldChar w:fldCharType="separate"/>
      </w:r>
      <w:r>
        <w:rPr>
          <w:noProof/>
        </w:rPr>
        <w:t>66</w:t>
      </w:r>
      <w:r>
        <w:rPr>
          <w:noProof/>
        </w:rPr>
        <w:fldChar w:fldCharType="end"/>
      </w:r>
    </w:p>
    <w:p w14:paraId="04556E6F" w14:textId="3BBBDC37" w:rsidR="00E90C55" w:rsidRDefault="00E90C5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_Toc195349006 \h </w:instrText>
      </w:r>
      <w:r>
        <w:rPr>
          <w:noProof/>
        </w:rPr>
      </w:r>
      <w:r>
        <w:rPr>
          <w:noProof/>
        </w:rPr>
        <w:fldChar w:fldCharType="separate"/>
      </w:r>
      <w:r>
        <w:rPr>
          <w:noProof/>
        </w:rPr>
        <w:t>66</w:t>
      </w:r>
      <w:r>
        <w:rPr>
          <w:noProof/>
        </w:rPr>
        <w:fldChar w:fldCharType="end"/>
      </w:r>
    </w:p>
    <w:p w14:paraId="5C7A5B75" w14:textId="54459A45" w:rsidR="00E90C55" w:rsidRDefault="00E90C5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_Toc195349007 \h </w:instrText>
      </w:r>
      <w:r>
        <w:rPr>
          <w:noProof/>
        </w:rPr>
      </w:r>
      <w:r>
        <w:rPr>
          <w:noProof/>
        </w:rPr>
        <w:fldChar w:fldCharType="separate"/>
      </w:r>
      <w:r>
        <w:rPr>
          <w:noProof/>
        </w:rPr>
        <w:t>67</w:t>
      </w:r>
      <w:r>
        <w:rPr>
          <w:noProof/>
        </w:rPr>
        <w:fldChar w:fldCharType="end"/>
      </w:r>
    </w:p>
    <w:p w14:paraId="5D138E1D" w14:textId="1974F990" w:rsidR="00E90C55" w:rsidRDefault="00E90C5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_Toc195349008 \h </w:instrText>
      </w:r>
      <w:r>
        <w:rPr>
          <w:noProof/>
        </w:rPr>
      </w:r>
      <w:r>
        <w:rPr>
          <w:noProof/>
        </w:rPr>
        <w:fldChar w:fldCharType="separate"/>
      </w:r>
      <w:r>
        <w:rPr>
          <w:noProof/>
        </w:rPr>
        <w:t>68</w:t>
      </w:r>
      <w:r>
        <w:rPr>
          <w:noProof/>
        </w:rPr>
        <w:fldChar w:fldCharType="end"/>
      </w:r>
    </w:p>
    <w:p w14:paraId="523FDCFB" w14:textId="5A324315" w:rsidR="00E90C55" w:rsidRDefault="00E90C5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_Toc195349009 \h </w:instrText>
      </w:r>
      <w:r>
        <w:rPr>
          <w:noProof/>
        </w:rPr>
      </w:r>
      <w:r>
        <w:rPr>
          <w:noProof/>
        </w:rPr>
        <w:fldChar w:fldCharType="separate"/>
      </w:r>
      <w:r>
        <w:rPr>
          <w:noProof/>
        </w:rPr>
        <w:t>68</w:t>
      </w:r>
      <w:r>
        <w:rPr>
          <w:noProof/>
        </w:rPr>
        <w:fldChar w:fldCharType="end"/>
      </w:r>
    </w:p>
    <w:p w14:paraId="770D58FB" w14:textId="4CAA7419" w:rsidR="00E90C55" w:rsidRDefault="00E90C55">
      <w:pPr>
        <w:pStyle w:val="TOC4"/>
        <w:rPr>
          <w:rFonts w:asciiTheme="minorHAnsi" w:eastAsiaTheme="minorEastAsia" w:hAnsiTheme="minorHAnsi" w:cstheme="minorBidi"/>
          <w:noProof/>
          <w:sz w:val="22"/>
          <w:szCs w:val="22"/>
          <w:lang w:val="en-US"/>
        </w:rPr>
      </w:pPr>
      <w:r w:rsidRPr="002B2F5C">
        <w:rPr>
          <w:noProof/>
          <w:lang w:val="en-US"/>
        </w:rPr>
        <w:t>6.1.6.3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_Toc195349010 \h </w:instrText>
      </w:r>
      <w:r>
        <w:rPr>
          <w:noProof/>
        </w:rPr>
      </w:r>
      <w:r>
        <w:rPr>
          <w:noProof/>
        </w:rPr>
        <w:fldChar w:fldCharType="separate"/>
      </w:r>
      <w:r>
        <w:rPr>
          <w:noProof/>
        </w:rPr>
        <w:t>68</w:t>
      </w:r>
      <w:r>
        <w:rPr>
          <w:noProof/>
        </w:rPr>
        <w:fldChar w:fldCharType="end"/>
      </w:r>
    </w:p>
    <w:p w14:paraId="561B802E" w14:textId="07625024" w:rsidR="00E90C55" w:rsidRDefault="00E90C5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_Toc195349011 \h </w:instrText>
      </w:r>
      <w:r>
        <w:rPr>
          <w:noProof/>
        </w:rPr>
      </w:r>
      <w:r>
        <w:rPr>
          <w:noProof/>
        </w:rPr>
        <w:fldChar w:fldCharType="separate"/>
      </w:r>
      <w:r>
        <w:rPr>
          <w:noProof/>
        </w:rPr>
        <w:t>68</w:t>
      </w:r>
      <w:r>
        <w:rPr>
          <w:noProof/>
        </w:rPr>
        <w:fldChar w:fldCharType="end"/>
      </w:r>
    </w:p>
    <w:p w14:paraId="78114D3C" w14:textId="70EB92DB" w:rsidR="00E90C55" w:rsidRDefault="00E90C5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_Toc195349012 \h </w:instrText>
      </w:r>
      <w:r>
        <w:rPr>
          <w:noProof/>
        </w:rPr>
      </w:r>
      <w:r>
        <w:rPr>
          <w:noProof/>
        </w:rPr>
        <w:fldChar w:fldCharType="separate"/>
      </w:r>
      <w:r>
        <w:rPr>
          <w:noProof/>
        </w:rPr>
        <w:t>68</w:t>
      </w:r>
      <w:r>
        <w:rPr>
          <w:noProof/>
        </w:rPr>
        <w:fldChar w:fldCharType="end"/>
      </w:r>
    </w:p>
    <w:p w14:paraId="4ACCDF8C" w14:textId="45C83D6C" w:rsidR="00E90C55" w:rsidRDefault="00E90C5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_Toc195349013 \h </w:instrText>
      </w:r>
      <w:r>
        <w:rPr>
          <w:noProof/>
        </w:rPr>
      </w:r>
      <w:r>
        <w:rPr>
          <w:noProof/>
        </w:rPr>
        <w:fldChar w:fldCharType="separate"/>
      </w:r>
      <w:r>
        <w:rPr>
          <w:noProof/>
        </w:rPr>
        <w:t>69</w:t>
      </w:r>
      <w:r>
        <w:rPr>
          <w:noProof/>
        </w:rPr>
        <w:fldChar w:fldCharType="end"/>
      </w:r>
    </w:p>
    <w:p w14:paraId="30A8D54D" w14:textId="0DBA0305" w:rsidR="00E90C55" w:rsidRDefault="00E90C5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_Toc195349014 \h </w:instrText>
      </w:r>
      <w:r>
        <w:rPr>
          <w:noProof/>
        </w:rPr>
      </w:r>
      <w:r>
        <w:rPr>
          <w:noProof/>
        </w:rPr>
        <w:fldChar w:fldCharType="separate"/>
      </w:r>
      <w:r>
        <w:rPr>
          <w:noProof/>
        </w:rPr>
        <w:t>69</w:t>
      </w:r>
      <w:r>
        <w:rPr>
          <w:noProof/>
        </w:rPr>
        <w:fldChar w:fldCharType="end"/>
      </w:r>
    </w:p>
    <w:p w14:paraId="580BC3D6" w14:textId="1D4432CF" w:rsidR="00E90C55" w:rsidRDefault="00E90C5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_Toc195349015 \h </w:instrText>
      </w:r>
      <w:r>
        <w:rPr>
          <w:noProof/>
        </w:rPr>
      </w:r>
      <w:r>
        <w:rPr>
          <w:noProof/>
        </w:rPr>
        <w:fldChar w:fldCharType="separate"/>
      </w:r>
      <w:r>
        <w:rPr>
          <w:noProof/>
        </w:rPr>
        <w:t>70</w:t>
      </w:r>
      <w:r>
        <w:rPr>
          <w:noProof/>
        </w:rPr>
        <w:fldChar w:fldCharType="end"/>
      </w:r>
    </w:p>
    <w:p w14:paraId="5664D2EA" w14:textId="434764E6" w:rsidR="00E90C55" w:rsidRDefault="00E90C5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_Toc195349016 \h </w:instrText>
      </w:r>
      <w:r>
        <w:rPr>
          <w:noProof/>
        </w:rPr>
      </w:r>
      <w:r>
        <w:rPr>
          <w:noProof/>
        </w:rPr>
        <w:fldChar w:fldCharType="separate"/>
      </w:r>
      <w:r>
        <w:rPr>
          <w:noProof/>
        </w:rPr>
        <w:t>70</w:t>
      </w:r>
      <w:r>
        <w:rPr>
          <w:noProof/>
        </w:rPr>
        <w:fldChar w:fldCharType="end"/>
      </w:r>
    </w:p>
    <w:p w14:paraId="74FC439B" w14:textId="7608CF12" w:rsidR="00E90C55" w:rsidRDefault="00E90C55">
      <w:pPr>
        <w:pStyle w:val="TOC4"/>
        <w:rPr>
          <w:rFonts w:asciiTheme="minorHAnsi" w:eastAsiaTheme="minorEastAsia" w:hAnsiTheme="minorHAnsi" w:cstheme="minorBidi"/>
          <w:noProof/>
          <w:sz w:val="22"/>
          <w:szCs w:val="22"/>
          <w:lang w:val="en-US"/>
        </w:rPr>
      </w:pPr>
      <w:r w:rsidRPr="002B2F5C">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_Toc195349017 \h </w:instrText>
      </w:r>
      <w:r>
        <w:rPr>
          <w:noProof/>
        </w:rPr>
      </w:r>
      <w:r>
        <w:rPr>
          <w:noProof/>
        </w:rPr>
        <w:fldChar w:fldCharType="separate"/>
      </w:r>
      <w:r>
        <w:rPr>
          <w:noProof/>
        </w:rPr>
        <w:t>70</w:t>
      </w:r>
      <w:r>
        <w:rPr>
          <w:noProof/>
        </w:rPr>
        <w:fldChar w:fldCharType="end"/>
      </w:r>
    </w:p>
    <w:p w14:paraId="0CBA8108" w14:textId="5BEA9052" w:rsidR="00E90C55" w:rsidRDefault="00E90C5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_Toc195349018 \h </w:instrText>
      </w:r>
      <w:r>
        <w:rPr>
          <w:noProof/>
        </w:rPr>
      </w:r>
      <w:r>
        <w:rPr>
          <w:noProof/>
        </w:rPr>
        <w:fldChar w:fldCharType="separate"/>
      </w:r>
      <w:r>
        <w:rPr>
          <w:noProof/>
        </w:rPr>
        <w:t>71</w:t>
      </w:r>
      <w:r>
        <w:rPr>
          <w:noProof/>
        </w:rPr>
        <w:fldChar w:fldCharType="end"/>
      </w:r>
    </w:p>
    <w:p w14:paraId="69F4BCC9" w14:textId="687D174B" w:rsidR="00E90C55" w:rsidRDefault="00E90C5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_Toc195349019 \h </w:instrText>
      </w:r>
      <w:r>
        <w:rPr>
          <w:noProof/>
        </w:rPr>
      </w:r>
      <w:r>
        <w:rPr>
          <w:noProof/>
        </w:rPr>
        <w:fldChar w:fldCharType="separate"/>
      </w:r>
      <w:r>
        <w:rPr>
          <w:noProof/>
        </w:rPr>
        <w:t>71</w:t>
      </w:r>
      <w:r>
        <w:rPr>
          <w:noProof/>
        </w:rPr>
        <w:fldChar w:fldCharType="end"/>
      </w:r>
    </w:p>
    <w:p w14:paraId="6CFB63A7" w14:textId="35AB8EFF" w:rsidR="00E90C55" w:rsidRDefault="00E90C5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_Toc195349020 \h </w:instrText>
      </w:r>
      <w:r>
        <w:rPr>
          <w:noProof/>
        </w:rPr>
      </w:r>
      <w:r>
        <w:rPr>
          <w:noProof/>
        </w:rPr>
        <w:fldChar w:fldCharType="separate"/>
      </w:r>
      <w:r>
        <w:rPr>
          <w:noProof/>
        </w:rPr>
        <w:t>71</w:t>
      </w:r>
      <w:r>
        <w:rPr>
          <w:noProof/>
        </w:rPr>
        <w:fldChar w:fldCharType="end"/>
      </w:r>
    </w:p>
    <w:p w14:paraId="032AE872" w14:textId="0D3763D5" w:rsidR="00E90C55" w:rsidRDefault="00E90C5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_Toc195349021 \h </w:instrText>
      </w:r>
      <w:r>
        <w:rPr>
          <w:noProof/>
        </w:rPr>
      </w:r>
      <w:r>
        <w:rPr>
          <w:noProof/>
        </w:rPr>
        <w:fldChar w:fldCharType="separate"/>
      </w:r>
      <w:r>
        <w:rPr>
          <w:noProof/>
        </w:rPr>
        <w:t>71</w:t>
      </w:r>
      <w:r>
        <w:rPr>
          <w:noProof/>
        </w:rPr>
        <w:fldChar w:fldCharType="end"/>
      </w:r>
    </w:p>
    <w:p w14:paraId="20240ABF" w14:textId="3911A3A4" w:rsidR="00E90C55" w:rsidRDefault="00E90C5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_Toc195349022 \h </w:instrText>
      </w:r>
      <w:r>
        <w:rPr>
          <w:noProof/>
        </w:rPr>
      </w:r>
      <w:r>
        <w:rPr>
          <w:noProof/>
        </w:rPr>
        <w:fldChar w:fldCharType="separate"/>
      </w:r>
      <w:r>
        <w:rPr>
          <w:noProof/>
        </w:rPr>
        <w:t>71</w:t>
      </w:r>
      <w:r>
        <w:rPr>
          <w:noProof/>
        </w:rPr>
        <w:fldChar w:fldCharType="end"/>
      </w:r>
    </w:p>
    <w:p w14:paraId="21BD171C" w14:textId="599478F7" w:rsidR="00E90C55" w:rsidRDefault="00E90C5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_Toc195349023 \h </w:instrText>
      </w:r>
      <w:r>
        <w:rPr>
          <w:noProof/>
        </w:rPr>
      </w:r>
      <w:r>
        <w:rPr>
          <w:noProof/>
        </w:rPr>
        <w:fldChar w:fldCharType="separate"/>
      </w:r>
      <w:r>
        <w:rPr>
          <w:noProof/>
        </w:rPr>
        <w:t>71</w:t>
      </w:r>
      <w:r>
        <w:rPr>
          <w:noProof/>
        </w:rPr>
        <w:fldChar w:fldCharType="end"/>
      </w:r>
    </w:p>
    <w:p w14:paraId="6E2C4FDB" w14:textId="3227EC44" w:rsidR="00E90C55" w:rsidRDefault="00E90C5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_Toc195349024 \h </w:instrText>
      </w:r>
      <w:r>
        <w:rPr>
          <w:noProof/>
        </w:rPr>
      </w:r>
      <w:r>
        <w:rPr>
          <w:noProof/>
        </w:rPr>
        <w:fldChar w:fldCharType="separate"/>
      </w:r>
      <w:r>
        <w:rPr>
          <w:noProof/>
        </w:rPr>
        <w:t>71</w:t>
      </w:r>
      <w:r>
        <w:rPr>
          <w:noProof/>
        </w:rPr>
        <w:fldChar w:fldCharType="end"/>
      </w:r>
    </w:p>
    <w:p w14:paraId="350077B9" w14:textId="6D57BEB6" w:rsidR="00E90C55" w:rsidRDefault="00E90C5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_Toc195349025 \h </w:instrText>
      </w:r>
      <w:r>
        <w:rPr>
          <w:noProof/>
        </w:rPr>
      </w:r>
      <w:r>
        <w:rPr>
          <w:noProof/>
        </w:rPr>
        <w:fldChar w:fldCharType="separate"/>
      </w:r>
      <w:r>
        <w:rPr>
          <w:noProof/>
        </w:rPr>
        <w:t>72</w:t>
      </w:r>
      <w:r>
        <w:rPr>
          <w:noProof/>
        </w:rPr>
        <w:fldChar w:fldCharType="end"/>
      </w:r>
    </w:p>
    <w:p w14:paraId="6DFDD516" w14:textId="34F53498" w:rsidR="00E90C55" w:rsidRDefault="00E90C5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_Toc195349026 \h </w:instrText>
      </w:r>
      <w:r>
        <w:rPr>
          <w:noProof/>
        </w:rPr>
      </w:r>
      <w:r>
        <w:rPr>
          <w:noProof/>
        </w:rPr>
        <w:fldChar w:fldCharType="separate"/>
      </w:r>
      <w:r>
        <w:rPr>
          <w:noProof/>
        </w:rPr>
        <w:t>73</w:t>
      </w:r>
      <w:r>
        <w:rPr>
          <w:noProof/>
        </w:rPr>
        <w:fldChar w:fldCharType="end"/>
      </w:r>
    </w:p>
    <w:p w14:paraId="3DE4A7E0" w14:textId="439E9AF7" w:rsidR="00E90C55" w:rsidRDefault="00E90C5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_Toc195349027 \h </w:instrText>
      </w:r>
      <w:r>
        <w:rPr>
          <w:noProof/>
        </w:rPr>
      </w:r>
      <w:r>
        <w:rPr>
          <w:noProof/>
        </w:rPr>
        <w:fldChar w:fldCharType="separate"/>
      </w:r>
      <w:r>
        <w:rPr>
          <w:noProof/>
        </w:rPr>
        <w:t>73</w:t>
      </w:r>
      <w:r>
        <w:rPr>
          <w:noProof/>
        </w:rPr>
        <w:fldChar w:fldCharType="end"/>
      </w:r>
    </w:p>
    <w:p w14:paraId="08091206" w14:textId="0DC8BF08" w:rsidR="00E90C55" w:rsidRDefault="00E90C5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_Toc195349028 \h </w:instrText>
      </w:r>
      <w:r>
        <w:rPr>
          <w:noProof/>
        </w:rPr>
      </w:r>
      <w:r>
        <w:rPr>
          <w:noProof/>
        </w:rPr>
        <w:fldChar w:fldCharType="separate"/>
      </w:r>
      <w:r>
        <w:rPr>
          <w:noProof/>
        </w:rPr>
        <w:t>73</w:t>
      </w:r>
      <w:r>
        <w:rPr>
          <w:noProof/>
        </w:rPr>
        <w:fldChar w:fldCharType="end"/>
      </w:r>
    </w:p>
    <w:p w14:paraId="5F0514E5" w14:textId="5C949C20" w:rsidR="00E90C55" w:rsidRDefault="00E90C5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_Toc195349029 \h </w:instrText>
      </w:r>
      <w:r>
        <w:rPr>
          <w:noProof/>
        </w:rPr>
      </w:r>
      <w:r>
        <w:rPr>
          <w:noProof/>
        </w:rPr>
        <w:fldChar w:fldCharType="separate"/>
      </w:r>
      <w:r>
        <w:rPr>
          <w:noProof/>
        </w:rPr>
        <w:t>73</w:t>
      </w:r>
      <w:r>
        <w:rPr>
          <w:noProof/>
        </w:rPr>
        <w:fldChar w:fldCharType="end"/>
      </w:r>
    </w:p>
    <w:p w14:paraId="60FF6F2E" w14:textId="2DE445D5" w:rsidR="00E90C55" w:rsidRDefault="00E90C5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_Toc195349030 \h </w:instrText>
      </w:r>
      <w:r>
        <w:rPr>
          <w:noProof/>
        </w:rPr>
      </w:r>
      <w:r>
        <w:rPr>
          <w:noProof/>
        </w:rPr>
        <w:fldChar w:fldCharType="separate"/>
      </w:r>
      <w:r>
        <w:rPr>
          <w:noProof/>
        </w:rPr>
        <w:t>73</w:t>
      </w:r>
      <w:r>
        <w:rPr>
          <w:noProof/>
        </w:rPr>
        <w:fldChar w:fldCharType="end"/>
      </w:r>
    </w:p>
    <w:p w14:paraId="42591752" w14:textId="30DCEF5D" w:rsidR="00E90C55" w:rsidRDefault="00E90C5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_Toc195349031 \h </w:instrText>
      </w:r>
      <w:r>
        <w:rPr>
          <w:noProof/>
        </w:rPr>
      </w:r>
      <w:r>
        <w:rPr>
          <w:noProof/>
        </w:rPr>
        <w:fldChar w:fldCharType="separate"/>
      </w:r>
      <w:r>
        <w:rPr>
          <w:noProof/>
        </w:rPr>
        <w:t>74</w:t>
      </w:r>
      <w:r>
        <w:rPr>
          <w:noProof/>
        </w:rPr>
        <w:fldChar w:fldCharType="end"/>
      </w:r>
    </w:p>
    <w:p w14:paraId="6EE075EF" w14:textId="01A31C1A" w:rsidR="00E90C55" w:rsidRDefault="00E90C5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_Toc195349032 \h </w:instrText>
      </w:r>
      <w:r>
        <w:rPr>
          <w:noProof/>
        </w:rPr>
      </w:r>
      <w:r>
        <w:rPr>
          <w:noProof/>
        </w:rPr>
        <w:fldChar w:fldCharType="separate"/>
      </w:r>
      <w:r>
        <w:rPr>
          <w:noProof/>
        </w:rPr>
        <w:t>74</w:t>
      </w:r>
      <w:r>
        <w:rPr>
          <w:noProof/>
        </w:rPr>
        <w:fldChar w:fldCharType="end"/>
      </w:r>
    </w:p>
    <w:p w14:paraId="3419472A" w14:textId="034BF8A3" w:rsidR="00E90C55" w:rsidRDefault="00E90C55">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_Toc195349033 \h </w:instrText>
      </w:r>
      <w:r>
        <w:rPr>
          <w:noProof/>
        </w:rPr>
      </w:r>
      <w:r>
        <w:rPr>
          <w:noProof/>
        </w:rPr>
        <w:fldChar w:fldCharType="separate"/>
      </w:r>
      <w:r>
        <w:rPr>
          <w:noProof/>
        </w:rPr>
        <w:t>74</w:t>
      </w:r>
      <w:r>
        <w:rPr>
          <w:noProof/>
        </w:rPr>
        <w:fldChar w:fldCharType="end"/>
      </w:r>
    </w:p>
    <w:p w14:paraId="48CBDB1E" w14:textId="6FB4B348" w:rsidR="00E90C55" w:rsidRDefault="00E90C5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_Toc195349034 \h </w:instrText>
      </w:r>
      <w:r>
        <w:rPr>
          <w:noProof/>
        </w:rPr>
      </w:r>
      <w:r>
        <w:rPr>
          <w:noProof/>
        </w:rPr>
        <w:fldChar w:fldCharType="separate"/>
      </w:r>
      <w:r>
        <w:rPr>
          <w:noProof/>
        </w:rPr>
        <w:t>74</w:t>
      </w:r>
      <w:r>
        <w:rPr>
          <w:noProof/>
        </w:rPr>
        <w:fldChar w:fldCharType="end"/>
      </w:r>
    </w:p>
    <w:p w14:paraId="4FA1E4F7" w14:textId="0953B55B" w:rsidR="00E90C55" w:rsidRDefault="00E90C55">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_Toc195349035 \h </w:instrText>
      </w:r>
      <w:r>
        <w:rPr>
          <w:noProof/>
        </w:rPr>
      </w:r>
      <w:r>
        <w:rPr>
          <w:noProof/>
        </w:rPr>
        <w:fldChar w:fldCharType="separate"/>
      </w:r>
      <w:r>
        <w:rPr>
          <w:noProof/>
        </w:rPr>
        <w:t>74</w:t>
      </w:r>
      <w:r>
        <w:rPr>
          <w:noProof/>
        </w:rPr>
        <w:fldChar w:fldCharType="end"/>
      </w:r>
    </w:p>
    <w:p w14:paraId="10D9B41F" w14:textId="6621FCC8" w:rsidR="00E90C55" w:rsidRDefault="00E90C55">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_Toc195349036 \h </w:instrText>
      </w:r>
      <w:r>
        <w:rPr>
          <w:noProof/>
        </w:rPr>
      </w:r>
      <w:r>
        <w:rPr>
          <w:noProof/>
        </w:rPr>
        <w:fldChar w:fldCharType="separate"/>
      </w:r>
      <w:r>
        <w:rPr>
          <w:noProof/>
        </w:rPr>
        <w:t>75</w:t>
      </w:r>
      <w:r>
        <w:rPr>
          <w:noProof/>
        </w:rPr>
        <w:fldChar w:fldCharType="end"/>
      </w:r>
    </w:p>
    <w:p w14:paraId="0ADFBB51" w14:textId="0A7EEDB7" w:rsidR="00E90C55" w:rsidRDefault="00E90C5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_Toc195349037 \h </w:instrText>
      </w:r>
      <w:r>
        <w:rPr>
          <w:noProof/>
        </w:rPr>
      </w:r>
      <w:r>
        <w:rPr>
          <w:noProof/>
        </w:rPr>
        <w:fldChar w:fldCharType="separate"/>
      </w:r>
      <w:r>
        <w:rPr>
          <w:noProof/>
        </w:rPr>
        <w:t>76</w:t>
      </w:r>
      <w:r>
        <w:rPr>
          <w:noProof/>
        </w:rPr>
        <w:fldChar w:fldCharType="end"/>
      </w:r>
    </w:p>
    <w:p w14:paraId="4421D2CA" w14:textId="1AF7CDC0" w:rsidR="00E90C55" w:rsidRDefault="00E90C55">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_Toc195349038 \h </w:instrText>
      </w:r>
      <w:r>
        <w:rPr>
          <w:noProof/>
        </w:rPr>
      </w:r>
      <w:r>
        <w:rPr>
          <w:noProof/>
        </w:rPr>
        <w:fldChar w:fldCharType="separate"/>
      </w:r>
      <w:r>
        <w:rPr>
          <w:noProof/>
        </w:rPr>
        <w:t>76</w:t>
      </w:r>
      <w:r>
        <w:rPr>
          <w:noProof/>
        </w:rPr>
        <w:fldChar w:fldCharType="end"/>
      </w:r>
    </w:p>
    <w:p w14:paraId="60A06A58" w14:textId="07EF26DE" w:rsidR="00E90C55" w:rsidRDefault="00E90C5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_Toc195349039 \h </w:instrText>
      </w:r>
      <w:r>
        <w:rPr>
          <w:noProof/>
        </w:rPr>
      </w:r>
      <w:r>
        <w:rPr>
          <w:noProof/>
        </w:rPr>
        <w:fldChar w:fldCharType="separate"/>
      </w:r>
      <w:r>
        <w:rPr>
          <w:noProof/>
        </w:rPr>
        <w:t>76</w:t>
      </w:r>
      <w:r>
        <w:rPr>
          <w:noProof/>
        </w:rPr>
        <w:fldChar w:fldCharType="end"/>
      </w:r>
    </w:p>
    <w:p w14:paraId="051C9F71" w14:textId="61656138" w:rsidR="00E90C55" w:rsidRDefault="00E90C5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_Toc195349040 \h </w:instrText>
      </w:r>
      <w:r>
        <w:rPr>
          <w:noProof/>
        </w:rPr>
      </w:r>
      <w:r>
        <w:rPr>
          <w:noProof/>
        </w:rPr>
        <w:fldChar w:fldCharType="separate"/>
      </w:r>
      <w:r>
        <w:rPr>
          <w:noProof/>
        </w:rPr>
        <w:t>76</w:t>
      </w:r>
      <w:r>
        <w:rPr>
          <w:noProof/>
        </w:rPr>
        <w:fldChar w:fldCharType="end"/>
      </w:r>
    </w:p>
    <w:p w14:paraId="361D73FD" w14:textId="59277EB8" w:rsidR="00E90C55" w:rsidRDefault="00E90C5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_Toc195349041 \h </w:instrText>
      </w:r>
      <w:r>
        <w:rPr>
          <w:noProof/>
        </w:rPr>
      </w:r>
      <w:r>
        <w:rPr>
          <w:noProof/>
        </w:rPr>
        <w:fldChar w:fldCharType="separate"/>
      </w:r>
      <w:r>
        <w:rPr>
          <w:noProof/>
        </w:rPr>
        <w:t>76</w:t>
      </w:r>
      <w:r>
        <w:rPr>
          <w:noProof/>
        </w:rPr>
        <w:fldChar w:fldCharType="end"/>
      </w:r>
    </w:p>
    <w:p w14:paraId="22F784C2" w14:textId="21AA48EC" w:rsidR="00E90C55" w:rsidRDefault="00E90C55">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_Toc195349042 \h </w:instrText>
      </w:r>
      <w:r>
        <w:rPr>
          <w:noProof/>
        </w:rPr>
      </w:r>
      <w:r>
        <w:rPr>
          <w:noProof/>
        </w:rPr>
        <w:fldChar w:fldCharType="separate"/>
      </w:r>
      <w:r>
        <w:rPr>
          <w:noProof/>
        </w:rPr>
        <w:t>76</w:t>
      </w:r>
      <w:r>
        <w:rPr>
          <w:noProof/>
        </w:rPr>
        <w:fldChar w:fldCharType="end"/>
      </w:r>
    </w:p>
    <w:p w14:paraId="0CACC3C5" w14:textId="35E9ED72" w:rsidR="00E90C55" w:rsidRDefault="00E90C55">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_Toc195349043 \h </w:instrText>
      </w:r>
      <w:r>
        <w:rPr>
          <w:noProof/>
        </w:rPr>
      </w:r>
      <w:r>
        <w:rPr>
          <w:noProof/>
        </w:rPr>
        <w:fldChar w:fldCharType="separate"/>
      </w:r>
      <w:r>
        <w:rPr>
          <w:noProof/>
        </w:rPr>
        <w:t>77</w:t>
      </w:r>
      <w:r>
        <w:rPr>
          <w:noProof/>
        </w:rPr>
        <w:fldChar w:fldCharType="end"/>
      </w:r>
    </w:p>
    <w:p w14:paraId="5ADF265F" w14:textId="3FD387DA" w:rsidR="00E90C55" w:rsidRDefault="00E90C55">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_Toc195349044 \h </w:instrText>
      </w:r>
      <w:r>
        <w:rPr>
          <w:noProof/>
        </w:rPr>
      </w:r>
      <w:r>
        <w:rPr>
          <w:noProof/>
        </w:rPr>
        <w:fldChar w:fldCharType="separate"/>
      </w:r>
      <w:r>
        <w:rPr>
          <w:noProof/>
        </w:rPr>
        <w:t>78</w:t>
      </w:r>
      <w:r>
        <w:rPr>
          <w:noProof/>
        </w:rPr>
        <w:fldChar w:fldCharType="end"/>
      </w:r>
    </w:p>
    <w:p w14:paraId="3DCFE121" w14:textId="395F0FF4" w:rsidR="00E90C55" w:rsidRDefault="00E90C5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_Toc195349045 \h </w:instrText>
      </w:r>
      <w:r>
        <w:rPr>
          <w:noProof/>
        </w:rPr>
      </w:r>
      <w:r>
        <w:rPr>
          <w:noProof/>
        </w:rPr>
        <w:fldChar w:fldCharType="separate"/>
      </w:r>
      <w:r>
        <w:rPr>
          <w:noProof/>
        </w:rPr>
        <w:t>79</w:t>
      </w:r>
      <w:r>
        <w:rPr>
          <w:noProof/>
        </w:rPr>
        <w:fldChar w:fldCharType="end"/>
      </w:r>
    </w:p>
    <w:p w14:paraId="6AFC87ED" w14:textId="3E1FCF78" w:rsidR="00E90C55" w:rsidRDefault="00E90C55">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_Toc195349046 \h </w:instrText>
      </w:r>
      <w:r>
        <w:rPr>
          <w:noProof/>
        </w:rPr>
      </w:r>
      <w:r>
        <w:rPr>
          <w:noProof/>
        </w:rPr>
        <w:fldChar w:fldCharType="separate"/>
      </w:r>
      <w:r>
        <w:rPr>
          <w:noProof/>
        </w:rPr>
        <w:t>79</w:t>
      </w:r>
      <w:r>
        <w:rPr>
          <w:noProof/>
        </w:rPr>
        <w:fldChar w:fldCharType="end"/>
      </w:r>
    </w:p>
    <w:p w14:paraId="74F7803D" w14:textId="414E2025" w:rsidR="00E90C55" w:rsidRDefault="00E90C5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_Toc195349047 \h </w:instrText>
      </w:r>
      <w:r>
        <w:rPr>
          <w:noProof/>
        </w:rPr>
      </w:r>
      <w:r>
        <w:rPr>
          <w:noProof/>
        </w:rPr>
        <w:fldChar w:fldCharType="separate"/>
      </w:r>
      <w:r>
        <w:rPr>
          <w:noProof/>
        </w:rPr>
        <w:t>80</w:t>
      </w:r>
      <w:r>
        <w:rPr>
          <w:noProof/>
        </w:rPr>
        <w:fldChar w:fldCharType="end"/>
      </w:r>
    </w:p>
    <w:p w14:paraId="55FF88CA" w14:textId="56AE330C" w:rsidR="00E90C55" w:rsidRDefault="00E90C5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_Toc195349048 \h </w:instrText>
      </w:r>
      <w:r>
        <w:rPr>
          <w:noProof/>
        </w:rPr>
      </w:r>
      <w:r>
        <w:rPr>
          <w:noProof/>
        </w:rPr>
        <w:fldChar w:fldCharType="separate"/>
      </w:r>
      <w:r>
        <w:rPr>
          <w:noProof/>
        </w:rPr>
        <w:t>80</w:t>
      </w:r>
      <w:r>
        <w:rPr>
          <w:noProof/>
        </w:rPr>
        <w:fldChar w:fldCharType="end"/>
      </w:r>
    </w:p>
    <w:p w14:paraId="472F8520" w14:textId="24BA3811" w:rsidR="00E90C55" w:rsidRDefault="00E90C55">
      <w:pPr>
        <w:pStyle w:val="TOC4"/>
        <w:rPr>
          <w:rFonts w:asciiTheme="minorHAnsi" w:eastAsiaTheme="minorEastAsia" w:hAnsiTheme="minorHAnsi" w:cstheme="minorBidi"/>
          <w:noProof/>
          <w:sz w:val="22"/>
          <w:szCs w:val="22"/>
          <w:lang w:val="en-US"/>
        </w:rPr>
      </w:pPr>
      <w:r w:rsidRPr="002B2F5C">
        <w:rPr>
          <w:noProof/>
          <w:lang w:val="en-US"/>
        </w:rPr>
        <w:t>6.2.5.2</w:t>
      </w:r>
      <w:r>
        <w:rPr>
          <w:rFonts w:asciiTheme="minorHAnsi" w:eastAsiaTheme="minorEastAsia" w:hAnsiTheme="minorHAnsi" w:cstheme="minorBidi"/>
          <w:noProof/>
          <w:sz w:val="22"/>
          <w:szCs w:val="22"/>
          <w:lang w:val="en-US"/>
        </w:rPr>
        <w:tab/>
      </w:r>
      <w:r w:rsidRPr="002B2F5C">
        <w:rPr>
          <w:noProof/>
          <w:lang w:val="en-US"/>
        </w:rPr>
        <w:t>Real-time UAV Status Notification</w:t>
      </w:r>
      <w:r>
        <w:rPr>
          <w:noProof/>
        </w:rPr>
        <w:tab/>
      </w:r>
      <w:r>
        <w:rPr>
          <w:noProof/>
        </w:rPr>
        <w:fldChar w:fldCharType="begin"/>
      </w:r>
      <w:r>
        <w:rPr>
          <w:noProof/>
        </w:rPr>
        <w:instrText xml:space="preserve"> PAGEREF _Toc195349049 \h </w:instrText>
      </w:r>
      <w:r>
        <w:rPr>
          <w:noProof/>
        </w:rPr>
      </w:r>
      <w:r>
        <w:rPr>
          <w:noProof/>
        </w:rPr>
        <w:fldChar w:fldCharType="separate"/>
      </w:r>
      <w:r>
        <w:rPr>
          <w:noProof/>
        </w:rPr>
        <w:t>80</w:t>
      </w:r>
      <w:r>
        <w:rPr>
          <w:noProof/>
        </w:rPr>
        <w:fldChar w:fldCharType="end"/>
      </w:r>
    </w:p>
    <w:p w14:paraId="0512EB01" w14:textId="021E279E" w:rsidR="00E90C55" w:rsidRDefault="00E90C55">
      <w:pPr>
        <w:pStyle w:val="TOC5"/>
        <w:rPr>
          <w:rFonts w:asciiTheme="minorHAnsi" w:eastAsiaTheme="minorEastAsia" w:hAnsiTheme="minorHAnsi" w:cstheme="minorBidi"/>
          <w:noProof/>
          <w:sz w:val="22"/>
          <w:szCs w:val="22"/>
          <w:lang w:val="en-US"/>
        </w:rPr>
      </w:pPr>
      <w:r w:rsidRPr="002B2F5C">
        <w:rPr>
          <w:noProof/>
          <w:lang w:val="en-US"/>
        </w:rPr>
        <w:t>6.2.5.2.1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_Toc195349050 \h </w:instrText>
      </w:r>
      <w:r>
        <w:rPr>
          <w:noProof/>
        </w:rPr>
      </w:r>
      <w:r>
        <w:rPr>
          <w:noProof/>
        </w:rPr>
        <w:fldChar w:fldCharType="separate"/>
      </w:r>
      <w:r>
        <w:rPr>
          <w:noProof/>
        </w:rPr>
        <w:t>80</w:t>
      </w:r>
      <w:r>
        <w:rPr>
          <w:noProof/>
        </w:rPr>
        <w:fldChar w:fldCharType="end"/>
      </w:r>
    </w:p>
    <w:p w14:paraId="41CE38B0" w14:textId="547E5DC0" w:rsidR="00E90C55" w:rsidRDefault="00E90C5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_Toc195349051 \h </w:instrText>
      </w:r>
      <w:r>
        <w:rPr>
          <w:noProof/>
        </w:rPr>
      </w:r>
      <w:r>
        <w:rPr>
          <w:noProof/>
        </w:rPr>
        <w:fldChar w:fldCharType="separate"/>
      </w:r>
      <w:r>
        <w:rPr>
          <w:noProof/>
        </w:rPr>
        <w:t>80</w:t>
      </w:r>
      <w:r>
        <w:rPr>
          <w:noProof/>
        </w:rPr>
        <w:fldChar w:fldCharType="end"/>
      </w:r>
    </w:p>
    <w:p w14:paraId="1F61A20A" w14:textId="4003679E" w:rsidR="00E90C55" w:rsidRDefault="00E90C5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_Toc195349052 \h </w:instrText>
      </w:r>
      <w:r>
        <w:rPr>
          <w:noProof/>
        </w:rPr>
      </w:r>
      <w:r>
        <w:rPr>
          <w:noProof/>
        </w:rPr>
        <w:fldChar w:fldCharType="separate"/>
      </w:r>
      <w:r>
        <w:rPr>
          <w:noProof/>
        </w:rPr>
        <w:t>80</w:t>
      </w:r>
      <w:r>
        <w:rPr>
          <w:noProof/>
        </w:rPr>
        <w:fldChar w:fldCharType="end"/>
      </w:r>
    </w:p>
    <w:p w14:paraId="7F9214E6" w14:textId="5F12B8A8" w:rsidR="00E90C55" w:rsidRDefault="00E90C55">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_Toc195349053 \h </w:instrText>
      </w:r>
      <w:r>
        <w:rPr>
          <w:noProof/>
        </w:rPr>
      </w:r>
      <w:r>
        <w:rPr>
          <w:noProof/>
        </w:rPr>
        <w:fldChar w:fldCharType="separate"/>
      </w:r>
      <w:r>
        <w:rPr>
          <w:noProof/>
        </w:rPr>
        <w:t>80</w:t>
      </w:r>
      <w:r>
        <w:rPr>
          <w:noProof/>
        </w:rPr>
        <w:fldChar w:fldCharType="end"/>
      </w:r>
    </w:p>
    <w:p w14:paraId="2238AF65" w14:textId="718658A8" w:rsidR="00E90C55" w:rsidRDefault="00E90C5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_Toc195349054 \h </w:instrText>
      </w:r>
      <w:r>
        <w:rPr>
          <w:noProof/>
        </w:rPr>
      </w:r>
      <w:r>
        <w:rPr>
          <w:noProof/>
        </w:rPr>
        <w:fldChar w:fldCharType="separate"/>
      </w:r>
      <w:r>
        <w:rPr>
          <w:noProof/>
        </w:rPr>
        <w:t>81</w:t>
      </w:r>
      <w:r>
        <w:rPr>
          <w:noProof/>
        </w:rPr>
        <w:fldChar w:fldCharType="end"/>
      </w:r>
    </w:p>
    <w:p w14:paraId="73AD88A2" w14:textId="27B60F2F" w:rsidR="00E90C55" w:rsidRDefault="00E90C5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_Toc195349055 \h </w:instrText>
      </w:r>
      <w:r>
        <w:rPr>
          <w:noProof/>
        </w:rPr>
      </w:r>
      <w:r>
        <w:rPr>
          <w:noProof/>
        </w:rPr>
        <w:fldChar w:fldCharType="separate"/>
      </w:r>
      <w:r>
        <w:rPr>
          <w:noProof/>
        </w:rPr>
        <w:t>81</w:t>
      </w:r>
      <w:r>
        <w:rPr>
          <w:noProof/>
        </w:rPr>
        <w:fldChar w:fldCharType="end"/>
      </w:r>
    </w:p>
    <w:p w14:paraId="635FB1F9" w14:textId="435CE392" w:rsidR="00E90C55" w:rsidRDefault="00E90C55">
      <w:pPr>
        <w:pStyle w:val="TOC4"/>
        <w:rPr>
          <w:rFonts w:asciiTheme="minorHAnsi" w:eastAsiaTheme="minorEastAsia" w:hAnsiTheme="minorHAnsi" w:cstheme="minorBidi"/>
          <w:noProof/>
          <w:sz w:val="22"/>
          <w:szCs w:val="22"/>
          <w:lang w:val="en-US"/>
        </w:rPr>
      </w:pPr>
      <w:r w:rsidRPr="002B2F5C">
        <w:rPr>
          <w:noProof/>
          <w:lang w:val="en-US"/>
        </w:rPr>
        <w:t>6.2.6.2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_Toc195349056 \h </w:instrText>
      </w:r>
      <w:r>
        <w:rPr>
          <w:noProof/>
        </w:rPr>
      </w:r>
      <w:r>
        <w:rPr>
          <w:noProof/>
        </w:rPr>
        <w:fldChar w:fldCharType="separate"/>
      </w:r>
      <w:r>
        <w:rPr>
          <w:noProof/>
        </w:rPr>
        <w:t>82</w:t>
      </w:r>
      <w:r>
        <w:rPr>
          <w:noProof/>
        </w:rPr>
        <w:fldChar w:fldCharType="end"/>
      </w:r>
    </w:p>
    <w:p w14:paraId="693B98DD" w14:textId="0CB57C53" w:rsidR="00E90C55" w:rsidRDefault="00E90C5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_Toc195349057 \h </w:instrText>
      </w:r>
      <w:r>
        <w:rPr>
          <w:noProof/>
        </w:rPr>
      </w:r>
      <w:r>
        <w:rPr>
          <w:noProof/>
        </w:rPr>
        <w:fldChar w:fldCharType="separate"/>
      </w:r>
      <w:r>
        <w:rPr>
          <w:noProof/>
        </w:rPr>
        <w:t>82</w:t>
      </w:r>
      <w:r>
        <w:rPr>
          <w:noProof/>
        </w:rPr>
        <w:fldChar w:fldCharType="end"/>
      </w:r>
    </w:p>
    <w:p w14:paraId="2E643658" w14:textId="5552563A" w:rsidR="00E90C55" w:rsidRDefault="00E90C5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_Toc195349058 \h </w:instrText>
      </w:r>
      <w:r>
        <w:rPr>
          <w:noProof/>
        </w:rPr>
      </w:r>
      <w:r>
        <w:rPr>
          <w:noProof/>
        </w:rPr>
        <w:fldChar w:fldCharType="separate"/>
      </w:r>
      <w:r>
        <w:rPr>
          <w:noProof/>
        </w:rPr>
        <w:t>82</w:t>
      </w:r>
      <w:r>
        <w:rPr>
          <w:noProof/>
        </w:rPr>
        <w:fldChar w:fldCharType="end"/>
      </w:r>
    </w:p>
    <w:p w14:paraId="5585A290" w14:textId="3F040E76" w:rsidR="00E90C55" w:rsidRDefault="00E90C5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_Toc195349059 \h </w:instrText>
      </w:r>
      <w:r>
        <w:rPr>
          <w:noProof/>
        </w:rPr>
      </w:r>
      <w:r>
        <w:rPr>
          <w:noProof/>
        </w:rPr>
        <w:fldChar w:fldCharType="separate"/>
      </w:r>
      <w:r>
        <w:rPr>
          <w:noProof/>
        </w:rPr>
        <w:t>82</w:t>
      </w:r>
      <w:r>
        <w:rPr>
          <w:noProof/>
        </w:rPr>
        <w:fldChar w:fldCharType="end"/>
      </w:r>
    </w:p>
    <w:p w14:paraId="02BA4AEE" w14:textId="33BC9924" w:rsidR="00E90C55" w:rsidRDefault="00E90C5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_Toc195349060 \h </w:instrText>
      </w:r>
      <w:r>
        <w:rPr>
          <w:noProof/>
        </w:rPr>
      </w:r>
      <w:r>
        <w:rPr>
          <w:noProof/>
        </w:rPr>
        <w:fldChar w:fldCharType="separate"/>
      </w:r>
      <w:r>
        <w:rPr>
          <w:noProof/>
        </w:rPr>
        <w:t>83</w:t>
      </w:r>
      <w:r>
        <w:rPr>
          <w:noProof/>
        </w:rPr>
        <w:fldChar w:fldCharType="end"/>
      </w:r>
    </w:p>
    <w:p w14:paraId="3FD92D0E" w14:textId="2512261E" w:rsidR="00E90C55" w:rsidRDefault="00E90C5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_Toc195349061 \h </w:instrText>
      </w:r>
      <w:r>
        <w:rPr>
          <w:noProof/>
        </w:rPr>
      </w:r>
      <w:r>
        <w:rPr>
          <w:noProof/>
        </w:rPr>
        <w:fldChar w:fldCharType="separate"/>
      </w:r>
      <w:r>
        <w:rPr>
          <w:noProof/>
        </w:rPr>
        <w:t>83</w:t>
      </w:r>
      <w:r>
        <w:rPr>
          <w:noProof/>
        </w:rPr>
        <w:fldChar w:fldCharType="end"/>
      </w:r>
    </w:p>
    <w:p w14:paraId="09A24C75" w14:textId="43CBBCE1" w:rsidR="00E90C55" w:rsidRDefault="00E90C55">
      <w:pPr>
        <w:pStyle w:val="TOC4"/>
        <w:rPr>
          <w:rFonts w:asciiTheme="minorHAnsi" w:eastAsiaTheme="minorEastAsia" w:hAnsiTheme="minorHAnsi" w:cstheme="minorBidi"/>
          <w:noProof/>
          <w:sz w:val="22"/>
          <w:szCs w:val="22"/>
          <w:lang w:val="en-US"/>
        </w:rPr>
      </w:pPr>
      <w:r w:rsidRPr="002B2F5C">
        <w:rPr>
          <w:noProof/>
          <w:lang w:val="en-US"/>
        </w:rPr>
        <w:t>6.2.6.3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_Toc195349062 \h </w:instrText>
      </w:r>
      <w:r>
        <w:rPr>
          <w:noProof/>
        </w:rPr>
      </w:r>
      <w:r>
        <w:rPr>
          <w:noProof/>
        </w:rPr>
        <w:fldChar w:fldCharType="separate"/>
      </w:r>
      <w:r>
        <w:rPr>
          <w:noProof/>
        </w:rPr>
        <w:t>83</w:t>
      </w:r>
      <w:r>
        <w:rPr>
          <w:noProof/>
        </w:rPr>
        <w:fldChar w:fldCharType="end"/>
      </w:r>
    </w:p>
    <w:p w14:paraId="325BCADE" w14:textId="2FB6FC3A" w:rsidR="00E90C55" w:rsidRDefault="00E90C5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_Toc195349063 \h </w:instrText>
      </w:r>
      <w:r>
        <w:rPr>
          <w:noProof/>
        </w:rPr>
      </w:r>
      <w:r>
        <w:rPr>
          <w:noProof/>
        </w:rPr>
        <w:fldChar w:fldCharType="separate"/>
      </w:r>
      <w:r>
        <w:rPr>
          <w:noProof/>
        </w:rPr>
        <w:t>83</w:t>
      </w:r>
      <w:r>
        <w:rPr>
          <w:noProof/>
        </w:rPr>
        <w:fldChar w:fldCharType="end"/>
      </w:r>
    </w:p>
    <w:p w14:paraId="0682807E" w14:textId="0532ABFB" w:rsidR="00E90C55" w:rsidRDefault="00E90C5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_Toc195349064 \h </w:instrText>
      </w:r>
      <w:r>
        <w:rPr>
          <w:noProof/>
        </w:rPr>
      </w:r>
      <w:r>
        <w:rPr>
          <w:noProof/>
        </w:rPr>
        <w:fldChar w:fldCharType="separate"/>
      </w:r>
      <w:r>
        <w:rPr>
          <w:noProof/>
        </w:rPr>
        <w:t>83</w:t>
      </w:r>
      <w:r>
        <w:rPr>
          <w:noProof/>
        </w:rPr>
        <w:fldChar w:fldCharType="end"/>
      </w:r>
    </w:p>
    <w:p w14:paraId="57880D15" w14:textId="7D74CA5F" w:rsidR="00E90C55" w:rsidRDefault="00E90C55">
      <w:pPr>
        <w:pStyle w:val="TOC4"/>
        <w:rPr>
          <w:rFonts w:asciiTheme="minorHAnsi" w:eastAsiaTheme="minorEastAsia" w:hAnsiTheme="minorHAnsi" w:cstheme="minorBidi"/>
          <w:noProof/>
          <w:sz w:val="22"/>
          <w:szCs w:val="22"/>
          <w:lang w:val="en-US"/>
        </w:rPr>
      </w:pPr>
      <w:r w:rsidRPr="002B2F5C">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_Toc195349065 \h </w:instrText>
      </w:r>
      <w:r>
        <w:rPr>
          <w:noProof/>
        </w:rPr>
      </w:r>
      <w:r>
        <w:rPr>
          <w:noProof/>
        </w:rPr>
        <w:fldChar w:fldCharType="separate"/>
      </w:r>
      <w:r>
        <w:rPr>
          <w:noProof/>
        </w:rPr>
        <w:t>83</w:t>
      </w:r>
      <w:r>
        <w:rPr>
          <w:noProof/>
        </w:rPr>
        <w:fldChar w:fldCharType="end"/>
      </w:r>
    </w:p>
    <w:p w14:paraId="196AB805" w14:textId="4C59F094" w:rsidR="00E90C55" w:rsidRDefault="00E90C5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_Toc195349066 \h </w:instrText>
      </w:r>
      <w:r>
        <w:rPr>
          <w:noProof/>
        </w:rPr>
      </w:r>
      <w:r>
        <w:rPr>
          <w:noProof/>
        </w:rPr>
        <w:fldChar w:fldCharType="separate"/>
      </w:r>
      <w:r>
        <w:rPr>
          <w:noProof/>
        </w:rPr>
        <w:t>84</w:t>
      </w:r>
      <w:r>
        <w:rPr>
          <w:noProof/>
        </w:rPr>
        <w:fldChar w:fldCharType="end"/>
      </w:r>
    </w:p>
    <w:p w14:paraId="2E22660B" w14:textId="6359EA62" w:rsidR="00E90C55" w:rsidRDefault="00E90C5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_Toc195349067 \h </w:instrText>
      </w:r>
      <w:r>
        <w:rPr>
          <w:noProof/>
        </w:rPr>
      </w:r>
      <w:r>
        <w:rPr>
          <w:noProof/>
        </w:rPr>
        <w:fldChar w:fldCharType="separate"/>
      </w:r>
      <w:r>
        <w:rPr>
          <w:noProof/>
        </w:rPr>
        <w:t>84</w:t>
      </w:r>
      <w:r>
        <w:rPr>
          <w:noProof/>
        </w:rPr>
        <w:fldChar w:fldCharType="end"/>
      </w:r>
    </w:p>
    <w:p w14:paraId="78B17FBF" w14:textId="1C7F7DA2" w:rsidR="00E90C55" w:rsidRDefault="00E90C5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_Toc195349068 \h </w:instrText>
      </w:r>
      <w:r>
        <w:rPr>
          <w:noProof/>
        </w:rPr>
      </w:r>
      <w:r>
        <w:rPr>
          <w:noProof/>
        </w:rPr>
        <w:fldChar w:fldCharType="separate"/>
      </w:r>
      <w:r>
        <w:rPr>
          <w:noProof/>
        </w:rPr>
        <w:t>84</w:t>
      </w:r>
      <w:r>
        <w:rPr>
          <w:noProof/>
        </w:rPr>
        <w:fldChar w:fldCharType="end"/>
      </w:r>
    </w:p>
    <w:p w14:paraId="4C7EB4BA" w14:textId="5D0C78DC" w:rsidR="00E90C55" w:rsidRDefault="00E90C5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_Toc195349069 \h </w:instrText>
      </w:r>
      <w:r>
        <w:rPr>
          <w:noProof/>
        </w:rPr>
      </w:r>
      <w:r>
        <w:rPr>
          <w:noProof/>
        </w:rPr>
        <w:fldChar w:fldCharType="separate"/>
      </w:r>
      <w:r>
        <w:rPr>
          <w:noProof/>
        </w:rPr>
        <w:t>84</w:t>
      </w:r>
      <w:r>
        <w:rPr>
          <w:noProof/>
        </w:rPr>
        <w:fldChar w:fldCharType="end"/>
      </w:r>
    </w:p>
    <w:p w14:paraId="33E8249A" w14:textId="1F4A081A" w:rsidR="00E90C55" w:rsidRDefault="00E90C5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_Toc195349070 \h </w:instrText>
      </w:r>
      <w:r>
        <w:rPr>
          <w:noProof/>
        </w:rPr>
      </w:r>
      <w:r>
        <w:rPr>
          <w:noProof/>
        </w:rPr>
        <w:fldChar w:fldCharType="separate"/>
      </w:r>
      <w:r>
        <w:rPr>
          <w:noProof/>
        </w:rPr>
        <w:t>84</w:t>
      </w:r>
      <w:r>
        <w:rPr>
          <w:noProof/>
        </w:rPr>
        <w:fldChar w:fldCharType="end"/>
      </w:r>
    </w:p>
    <w:p w14:paraId="6BD10A66" w14:textId="6FF0B7D2" w:rsidR="00E90C55" w:rsidRDefault="00E90C5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_Toc195349071 \h </w:instrText>
      </w:r>
      <w:r>
        <w:rPr>
          <w:noProof/>
        </w:rPr>
      </w:r>
      <w:r>
        <w:rPr>
          <w:noProof/>
        </w:rPr>
        <w:fldChar w:fldCharType="separate"/>
      </w:r>
      <w:r>
        <w:rPr>
          <w:noProof/>
        </w:rPr>
        <w:t>84</w:t>
      </w:r>
      <w:r>
        <w:rPr>
          <w:noProof/>
        </w:rPr>
        <w:fldChar w:fldCharType="end"/>
      </w:r>
    </w:p>
    <w:p w14:paraId="4D88DED2" w14:textId="022116A9" w:rsidR="00E90C55" w:rsidRDefault="00E90C5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_Toc195349072 \h </w:instrText>
      </w:r>
      <w:r>
        <w:rPr>
          <w:noProof/>
        </w:rPr>
      </w:r>
      <w:r>
        <w:rPr>
          <w:noProof/>
        </w:rPr>
        <w:fldChar w:fldCharType="separate"/>
      </w:r>
      <w:r>
        <w:rPr>
          <w:noProof/>
        </w:rPr>
        <w:t>84</w:t>
      </w:r>
      <w:r>
        <w:rPr>
          <w:noProof/>
        </w:rPr>
        <w:fldChar w:fldCharType="end"/>
      </w:r>
    </w:p>
    <w:p w14:paraId="16D8EA32" w14:textId="54CAB4C2" w:rsidR="00E90C55" w:rsidRDefault="00E90C5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_Toc195349073 \h </w:instrText>
      </w:r>
      <w:r>
        <w:rPr>
          <w:noProof/>
        </w:rPr>
      </w:r>
      <w:r>
        <w:rPr>
          <w:noProof/>
        </w:rPr>
        <w:fldChar w:fldCharType="separate"/>
      </w:r>
      <w:r>
        <w:rPr>
          <w:noProof/>
        </w:rPr>
        <w:t>84</w:t>
      </w:r>
      <w:r>
        <w:rPr>
          <w:noProof/>
        </w:rPr>
        <w:fldChar w:fldCharType="end"/>
      </w:r>
    </w:p>
    <w:p w14:paraId="1A9D33B8" w14:textId="1A10D5BA" w:rsidR="00E90C55" w:rsidRDefault="00E90C5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_Toc195349074 \h </w:instrText>
      </w:r>
      <w:r>
        <w:rPr>
          <w:noProof/>
        </w:rPr>
      </w:r>
      <w:r>
        <w:rPr>
          <w:noProof/>
        </w:rPr>
        <w:fldChar w:fldCharType="separate"/>
      </w:r>
      <w:r>
        <w:rPr>
          <w:noProof/>
        </w:rPr>
        <w:t>85</w:t>
      </w:r>
      <w:r>
        <w:rPr>
          <w:noProof/>
        </w:rPr>
        <w:fldChar w:fldCharType="end"/>
      </w:r>
    </w:p>
    <w:p w14:paraId="1BD5CC20" w14:textId="1739B5F3" w:rsidR="00E90C55" w:rsidRDefault="00E90C5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_Toc195349075 \h </w:instrText>
      </w:r>
      <w:r>
        <w:rPr>
          <w:noProof/>
        </w:rPr>
      </w:r>
      <w:r>
        <w:rPr>
          <w:noProof/>
        </w:rPr>
        <w:fldChar w:fldCharType="separate"/>
      </w:r>
      <w:r>
        <w:rPr>
          <w:noProof/>
        </w:rPr>
        <w:t>85</w:t>
      </w:r>
      <w:r>
        <w:rPr>
          <w:noProof/>
        </w:rPr>
        <w:fldChar w:fldCharType="end"/>
      </w:r>
    </w:p>
    <w:p w14:paraId="74049687" w14:textId="560AB091" w:rsidR="00E90C55" w:rsidRDefault="00E90C5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_Toc195349076 \h </w:instrText>
      </w:r>
      <w:r>
        <w:rPr>
          <w:noProof/>
        </w:rPr>
      </w:r>
      <w:r>
        <w:rPr>
          <w:noProof/>
        </w:rPr>
        <w:fldChar w:fldCharType="separate"/>
      </w:r>
      <w:r>
        <w:rPr>
          <w:noProof/>
        </w:rPr>
        <w:t>85</w:t>
      </w:r>
      <w:r>
        <w:rPr>
          <w:noProof/>
        </w:rPr>
        <w:fldChar w:fldCharType="end"/>
      </w:r>
    </w:p>
    <w:p w14:paraId="6F0FAE01" w14:textId="60F1B552" w:rsidR="00E90C55" w:rsidRDefault="00E90C5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_Toc195349077 \h </w:instrText>
      </w:r>
      <w:r>
        <w:rPr>
          <w:noProof/>
        </w:rPr>
      </w:r>
      <w:r>
        <w:rPr>
          <w:noProof/>
        </w:rPr>
        <w:fldChar w:fldCharType="separate"/>
      </w:r>
      <w:r>
        <w:rPr>
          <w:noProof/>
        </w:rPr>
        <w:t>85</w:t>
      </w:r>
      <w:r>
        <w:rPr>
          <w:noProof/>
        </w:rPr>
        <w:fldChar w:fldCharType="end"/>
      </w:r>
    </w:p>
    <w:p w14:paraId="47934B08" w14:textId="4E835AC0" w:rsidR="00E90C55" w:rsidRDefault="00E90C5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_Toc195349078 \h </w:instrText>
      </w:r>
      <w:r>
        <w:rPr>
          <w:noProof/>
        </w:rPr>
      </w:r>
      <w:r>
        <w:rPr>
          <w:noProof/>
        </w:rPr>
        <w:fldChar w:fldCharType="separate"/>
      </w:r>
      <w:r>
        <w:rPr>
          <w:noProof/>
        </w:rPr>
        <w:t>85</w:t>
      </w:r>
      <w:r>
        <w:rPr>
          <w:noProof/>
        </w:rPr>
        <w:fldChar w:fldCharType="end"/>
      </w:r>
    </w:p>
    <w:p w14:paraId="78B256AF" w14:textId="4FB7CAA6" w:rsidR="00E90C55" w:rsidRDefault="00E90C5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_Toc195349079 \h </w:instrText>
      </w:r>
      <w:r>
        <w:rPr>
          <w:noProof/>
        </w:rPr>
      </w:r>
      <w:r>
        <w:rPr>
          <w:noProof/>
        </w:rPr>
        <w:fldChar w:fldCharType="separate"/>
      </w:r>
      <w:r>
        <w:rPr>
          <w:noProof/>
        </w:rPr>
        <w:t>86</w:t>
      </w:r>
      <w:r>
        <w:rPr>
          <w:noProof/>
        </w:rPr>
        <w:fldChar w:fldCharType="end"/>
      </w:r>
    </w:p>
    <w:p w14:paraId="6CB45D2D" w14:textId="5F5021F9" w:rsidR="00E90C55" w:rsidRDefault="00E90C5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_Toc195349080 \h </w:instrText>
      </w:r>
      <w:r>
        <w:rPr>
          <w:noProof/>
        </w:rPr>
      </w:r>
      <w:r>
        <w:rPr>
          <w:noProof/>
        </w:rPr>
        <w:fldChar w:fldCharType="separate"/>
      </w:r>
      <w:r>
        <w:rPr>
          <w:noProof/>
        </w:rPr>
        <w:t>86</w:t>
      </w:r>
      <w:r>
        <w:rPr>
          <w:noProof/>
        </w:rPr>
        <w:fldChar w:fldCharType="end"/>
      </w:r>
    </w:p>
    <w:p w14:paraId="5E676CE0" w14:textId="4FFE3DBB" w:rsidR="00E90C55" w:rsidRDefault="00E90C5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_Toc195349081 \h </w:instrText>
      </w:r>
      <w:r>
        <w:rPr>
          <w:noProof/>
        </w:rPr>
      </w:r>
      <w:r>
        <w:rPr>
          <w:noProof/>
        </w:rPr>
        <w:fldChar w:fldCharType="separate"/>
      </w:r>
      <w:r>
        <w:rPr>
          <w:noProof/>
        </w:rPr>
        <w:t>86</w:t>
      </w:r>
      <w:r>
        <w:rPr>
          <w:noProof/>
        </w:rPr>
        <w:fldChar w:fldCharType="end"/>
      </w:r>
    </w:p>
    <w:p w14:paraId="40C8AC02" w14:textId="542AEC3C" w:rsidR="00E90C55" w:rsidRDefault="00E90C5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_Toc195349082 \h </w:instrText>
      </w:r>
      <w:r>
        <w:rPr>
          <w:noProof/>
        </w:rPr>
      </w:r>
      <w:r>
        <w:rPr>
          <w:noProof/>
        </w:rPr>
        <w:fldChar w:fldCharType="separate"/>
      </w:r>
      <w:r>
        <w:rPr>
          <w:noProof/>
        </w:rPr>
        <w:t>86</w:t>
      </w:r>
      <w:r>
        <w:rPr>
          <w:noProof/>
        </w:rPr>
        <w:fldChar w:fldCharType="end"/>
      </w:r>
    </w:p>
    <w:p w14:paraId="6D7BB25F" w14:textId="2629A744" w:rsidR="00E90C55" w:rsidRDefault="00E90C55">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_Toc195349083 \h </w:instrText>
      </w:r>
      <w:r>
        <w:rPr>
          <w:noProof/>
        </w:rPr>
      </w:r>
      <w:r>
        <w:rPr>
          <w:noProof/>
        </w:rPr>
        <w:fldChar w:fldCharType="separate"/>
      </w:r>
      <w:r>
        <w:rPr>
          <w:noProof/>
        </w:rPr>
        <w:t>86</w:t>
      </w:r>
      <w:r>
        <w:rPr>
          <w:noProof/>
        </w:rPr>
        <w:fldChar w:fldCharType="end"/>
      </w:r>
    </w:p>
    <w:p w14:paraId="3D76EB0F" w14:textId="1D030AFE" w:rsidR="00E90C55" w:rsidRDefault="00E90C55">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_Toc195349084 \h </w:instrText>
      </w:r>
      <w:r>
        <w:rPr>
          <w:noProof/>
        </w:rPr>
      </w:r>
      <w:r>
        <w:rPr>
          <w:noProof/>
        </w:rPr>
        <w:fldChar w:fldCharType="separate"/>
      </w:r>
      <w:r>
        <w:rPr>
          <w:noProof/>
        </w:rPr>
        <w:t>87</w:t>
      </w:r>
      <w:r>
        <w:rPr>
          <w:noProof/>
        </w:rPr>
        <w:fldChar w:fldCharType="end"/>
      </w:r>
    </w:p>
    <w:p w14:paraId="162484BB" w14:textId="68F04C81" w:rsidR="00E90C55" w:rsidRDefault="00E90C5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_Toc195349085 \h </w:instrText>
      </w:r>
      <w:r>
        <w:rPr>
          <w:noProof/>
        </w:rPr>
      </w:r>
      <w:r>
        <w:rPr>
          <w:noProof/>
        </w:rPr>
        <w:fldChar w:fldCharType="separate"/>
      </w:r>
      <w:r>
        <w:rPr>
          <w:noProof/>
        </w:rPr>
        <w:t>88</w:t>
      </w:r>
      <w:r>
        <w:rPr>
          <w:noProof/>
        </w:rPr>
        <w:fldChar w:fldCharType="end"/>
      </w:r>
    </w:p>
    <w:p w14:paraId="1204AB17" w14:textId="28883E8B" w:rsidR="00E90C55" w:rsidRDefault="00E90C5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_Toc195349086 \h </w:instrText>
      </w:r>
      <w:r>
        <w:rPr>
          <w:noProof/>
        </w:rPr>
      </w:r>
      <w:r>
        <w:rPr>
          <w:noProof/>
        </w:rPr>
        <w:fldChar w:fldCharType="separate"/>
      </w:r>
      <w:r>
        <w:rPr>
          <w:noProof/>
        </w:rPr>
        <w:t>88</w:t>
      </w:r>
      <w:r>
        <w:rPr>
          <w:noProof/>
        </w:rPr>
        <w:fldChar w:fldCharType="end"/>
      </w:r>
    </w:p>
    <w:p w14:paraId="58244AD3" w14:textId="1512ECFA" w:rsidR="00E90C55" w:rsidRDefault="00E90C5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_Toc195349087 \h </w:instrText>
      </w:r>
      <w:r>
        <w:rPr>
          <w:noProof/>
        </w:rPr>
      </w:r>
      <w:r>
        <w:rPr>
          <w:noProof/>
        </w:rPr>
        <w:fldChar w:fldCharType="separate"/>
      </w:r>
      <w:r>
        <w:rPr>
          <w:noProof/>
        </w:rPr>
        <w:t>88</w:t>
      </w:r>
      <w:r>
        <w:rPr>
          <w:noProof/>
        </w:rPr>
        <w:fldChar w:fldCharType="end"/>
      </w:r>
    </w:p>
    <w:p w14:paraId="035766B5" w14:textId="6F883A7A" w:rsidR="00E90C55" w:rsidRDefault="00E90C5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_Toc195349088 \h </w:instrText>
      </w:r>
      <w:r>
        <w:rPr>
          <w:noProof/>
        </w:rPr>
      </w:r>
      <w:r>
        <w:rPr>
          <w:noProof/>
        </w:rPr>
        <w:fldChar w:fldCharType="separate"/>
      </w:r>
      <w:r>
        <w:rPr>
          <w:noProof/>
        </w:rPr>
        <w:t>88</w:t>
      </w:r>
      <w:r>
        <w:rPr>
          <w:noProof/>
        </w:rPr>
        <w:fldChar w:fldCharType="end"/>
      </w:r>
    </w:p>
    <w:p w14:paraId="4B0BF05D" w14:textId="3DFAB882" w:rsidR="00E90C55" w:rsidRDefault="00E90C5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_Toc195349089 \h </w:instrText>
      </w:r>
      <w:r>
        <w:rPr>
          <w:noProof/>
        </w:rPr>
      </w:r>
      <w:r>
        <w:rPr>
          <w:noProof/>
        </w:rPr>
        <w:fldChar w:fldCharType="separate"/>
      </w:r>
      <w:r>
        <w:rPr>
          <w:noProof/>
        </w:rPr>
        <w:t>88</w:t>
      </w:r>
      <w:r>
        <w:rPr>
          <w:noProof/>
        </w:rPr>
        <w:fldChar w:fldCharType="end"/>
      </w:r>
    </w:p>
    <w:p w14:paraId="24110BFC" w14:textId="23343835" w:rsidR="00E90C55" w:rsidRDefault="00E90C55">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_Toc195349090 \h </w:instrText>
      </w:r>
      <w:r>
        <w:rPr>
          <w:noProof/>
        </w:rPr>
      </w:r>
      <w:r>
        <w:rPr>
          <w:noProof/>
        </w:rPr>
        <w:fldChar w:fldCharType="separate"/>
      </w:r>
      <w:r>
        <w:rPr>
          <w:noProof/>
        </w:rPr>
        <w:t>88</w:t>
      </w:r>
      <w:r>
        <w:rPr>
          <w:noProof/>
        </w:rPr>
        <w:fldChar w:fldCharType="end"/>
      </w:r>
    </w:p>
    <w:p w14:paraId="3D05811D" w14:textId="56F77EF6" w:rsidR="00E90C55" w:rsidRDefault="00E90C55">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_Toc195349091 \h </w:instrText>
      </w:r>
      <w:r>
        <w:rPr>
          <w:noProof/>
        </w:rPr>
      </w:r>
      <w:r>
        <w:rPr>
          <w:noProof/>
        </w:rPr>
        <w:fldChar w:fldCharType="separate"/>
      </w:r>
      <w:r>
        <w:rPr>
          <w:noProof/>
        </w:rPr>
        <w:t>89</w:t>
      </w:r>
      <w:r>
        <w:rPr>
          <w:noProof/>
        </w:rPr>
        <w:fldChar w:fldCharType="end"/>
      </w:r>
    </w:p>
    <w:p w14:paraId="173702B7" w14:textId="0E343699" w:rsidR="00E90C55" w:rsidRDefault="00E90C55">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_Toc195349092 \h </w:instrText>
      </w:r>
      <w:r>
        <w:rPr>
          <w:noProof/>
        </w:rPr>
      </w:r>
      <w:r>
        <w:rPr>
          <w:noProof/>
        </w:rPr>
        <w:fldChar w:fldCharType="separate"/>
      </w:r>
      <w:r>
        <w:rPr>
          <w:noProof/>
        </w:rPr>
        <w:t>90</w:t>
      </w:r>
      <w:r>
        <w:rPr>
          <w:noProof/>
        </w:rPr>
        <w:fldChar w:fldCharType="end"/>
      </w:r>
    </w:p>
    <w:p w14:paraId="346FDD67" w14:textId="3E53D011" w:rsidR="00E90C55" w:rsidRDefault="00E90C55">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_Toc195349093 \h </w:instrText>
      </w:r>
      <w:r>
        <w:rPr>
          <w:noProof/>
        </w:rPr>
      </w:r>
      <w:r>
        <w:rPr>
          <w:noProof/>
        </w:rPr>
        <w:fldChar w:fldCharType="separate"/>
      </w:r>
      <w:r>
        <w:rPr>
          <w:noProof/>
        </w:rPr>
        <w:t>92</w:t>
      </w:r>
      <w:r>
        <w:rPr>
          <w:noProof/>
        </w:rPr>
        <w:fldChar w:fldCharType="end"/>
      </w:r>
    </w:p>
    <w:p w14:paraId="428D97BA" w14:textId="6B778015" w:rsidR="00E90C55" w:rsidRDefault="00E90C5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_Toc195349094 \h </w:instrText>
      </w:r>
      <w:r>
        <w:rPr>
          <w:noProof/>
        </w:rPr>
      </w:r>
      <w:r>
        <w:rPr>
          <w:noProof/>
        </w:rPr>
        <w:fldChar w:fldCharType="separate"/>
      </w:r>
      <w:r>
        <w:rPr>
          <w:noProof/>
        </w:rPr>
        <w:t>92</w:t>
      </w:r>
      <w:r>
        <w:rPr>
          <w:noProof/>
        </w:rPr>
        <w:fldChar w:fldCharType="end"/>
      </w:r>
    </w:p>
    <w:p w14:paraId="4D029635" w14:textId="34F2835D" w:rsidR="00E90C55" w:rsidRDefault="00E90C55">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_Toc195349095 \h </w:instrText>
      </w:r>
      <w:r>
        <w:rPr>
          <w:noProof/>
        </w:rPr>
      </w:r>
      <w:r>
        <w:rPr>
          <w:noProof/>
        </w:rPr>
        <w:fldChar w:fldCharType="separate"/>
      </w:r>
      <w:r>
        <w:rPr>
          <w:noProof/>
        </w:rPr>
        <w:t>93</w:t>
      </w:r>
      <w:r>
        <w:rPr>
          <w:noProof/>
        </w:rPr>
        <w:fldChar w:fldCharType="end"/>
      </w:r>
    </w:p>
    <w:p w14:paraId="77494EB6" w14:textId="7EADE790" w:rsidR="00E90C55" w:rsidRDefault="00E90C5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_Toc195349096 \h </w:instrText>
      </w:r>
      <w:r>
        <w:rPr>
          <w:noProof/>
        </w:rPr>
      </w:r>
      <w:r>
        <w:rPr>
          <w:noProof/>
        </w:rPr>
        <w:fldChar w:fldCharType="separate"/>
      </w:r>
      <w:r>
        <w:rPr>
          <w:noProof/>
        </w:rPr>
        <w:t>93</w:t>
      </w:r>
      <w:r>
        <w:rPr>
          <w:noProof/>
        </w:rPr>
        <w:fldChar w:fldCharType="end"/>
      </w:r>
    </w:p>
    <w:p w14:paraId="525D85B1" w14:textId="590B0BD9" w:rsidR="00E90C55" w:rsidRDefault="00E90C5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_Toc195349097 \h </w:instrText>
      </w:r>
      <w:r>
        <w:rPr>
          <w:noProof/>
        </w:rPr>
      </w:r>
      <w:r>
        <w:rPr>
          <w:noProof/>
        </w:rPr>
        <w:fldChar w:fldCharType="separate"/>
      </w:r>
      <w:r>
        <w:rPr>
          <w:noProof/>
        </w:rPr>
        <w:t>93</w:t>
      </w:r>
      <w:r>
        <w:rPr>
          <w:noProof/>
        </w:rPr>
        <w:fldChar w:fldCharType="end"/>
      </w:r>
    </w:p>
    <w:p w14:paraId="68DEAE97" w14:textId="4D6A9D09" w:rsidR="00E90C55" w:rsidRDefault="00E90C5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_Toc195349098 \h </w:instrText>
      </w:r>
      <w:r>
        <w:rPr>
          <w:noProof/>
        </w:rPr>
      </w:r>
      <w:r>
        <w:rPr>
          <w:noProof/>
        </w:rPr>
        <w:fldChar w:fldCharType="separate"/>
      </w:r>
      <w:r>
        <w:rPr>
          <w:noProof/>
        </w:rPr>
        <w:t>93</w:t>
      </w:r>
      <w:r>
        <w:rPr>
          <w:noProof/>
        </w:rPr>
        <w:fldChar w:fldCharType="end"/>
      </w:r>
    </w:p>
    <w:p w14:paraId="41DCC826" w14:textId="298A2E5C" w:rsidR="00E90C55" w:rsidRDefault="00E90C5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_Toc195349099 \h </w:instrText>
      </w:r>
      <w:r>
        <w:rPr>
          <w:noProof/>
        </w:rPr>
      </w:r>
      <w:r>
        <w:rPr>
          <w:noProof/>
        </w:rPr>
        <w:fldChar w:fldCharType="separate"/>
      </w:r>
      <w:r>
        <w:rPr>
          <w:noProof/>
        </w:rPr>
        <w:t>93</w:t>
      </w:r>
      <w:r>
        <w:rPr>
          <w:noProof/>
        </w:rPr>
        <w:fldChar w:fldCharType="end"/>
      </w:r>
    </w:p>
    <w:p w14:paraId="4DF725DB" w14:textId="6342CDEB" w:rsidR="00E90C55" w:rsidRDefault="00E90C5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_Toc195349100 \h </w:instrText>
      </w:r>
      <w:r>
        <w:rPr>
          <w:noProof/>
        </w:rPr>
      </w:r>
      <w:r>
        <w:rPr>
          <w:noProof/>
        </w:rPr>
        <w:fldChar w:fldCharType="separate"/>
      </w:r>
      <w:r>
        <w:rPr>
          <w:noProof/>
        </w:rPr>
        <w:t>94</w:t>
      </w:r>
      <w:r>
        <w:rPr>
          <w:noProof/>
        </w:rPr>
        <w:fldChar w:fldCharType="end"/>
      </w:r>
    </w:p>
    <w:p w14:paraId="1D742A69" w14:textId="237E7881" w:rsidR="00E90C55" w:rsidRDefault="00E90C5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_Toc195349101 \h </w:instrText>
      </w:r>
      <w:r>
        <w:rPr>
          <w:noProof/>
        </w:rPr>
      </w:r>
      <w:r>
        <w:rPr>
          <w:noProof/>
        </w:rPr>
        <w:fldChar w:fldCharType="separate"/>
      </w:r>
      <w:r>
        <w:rPr>
          <w:noProof/>
        </w:rPr>
        <w:t>94</w:t>
      </w:r>
      <w:r>
        <w:rPr>
          <w:noProof/>
        </w:rPr>
        <w:fldChar w:fldCharType="end"/>
      </w:r>
    </w:p>
    <w:p w14:paraId="0C8BCE8C" w14:textId="2650AD3F" w:rsidR="00E90C55" w:rsidRDefault="00E90C55">
      <w:pPr>
        <w:pStyle w:val="TOC4"/>
        <w:rPr>
          <w:rFonts w:asciiTheme="minorHAnsi" w:eastAsiaTheme="minorEastAsia" w:hAnsiTheme="minorHAnsi" w:cstheme="minorBidi"/>
          <w:noProof/>
          <w:sz w:val="22"/>
          <w:szCs w:val="22"/>
          <w:lang w:val="en-US"/>
        </w:rPr>
      </w:pPr>
      <w:r>
        <w:rPr>
          <w:noProof/>
        </w:rPr>
        <w:t>6.3</w:t>
      </w:r>
      <w:r w:rsidRPr="002B2F5C">
        <w:rPr>
          <w:noProof/>
          <w:lang w:val="en-US"/>
        </w:rPr>
        <w:t>.5.2</w:t>
      </w:r>
      <w:r>
        <w:rPr>
          <w:rFonts w:asciiTheme="minorHAnsi" w:eastAsiaTheme="minorEastAsia" w:hAnsiTheme="minorHAnsi" w:cstheme="minorBidi"/>
          <w:noProof/>
          <w:sz w:val="22"/>
          <w:szCs w:val="22"/>
          <w:lang w:val="en-US"/>
        </w:rPr>
        <w:tab/>
      </w:r>
      <w:r w:rsidRPr="002B2F5C">
        <w:rPr>
          <w:noProof/>
          <w:lang w:val="en-US"/>
        </w:rPr>
        <w:t>USS Change Notification</w:t>
      </w:r>
      <w:r>
        <w:rPr>
          <w:noProof/>
        </w:rPr>
        <w:tab/>
      </w:r>
      <w:r>
        <w:rPr>
          <w:noProof/>
        </w:rPr>
        <w:fldChar w:fldCharType="begin"/>
      </w:r>
      <w:r>
        <w:rPr>
          <w:noProof/>
        </w:rPr>
        <w:instrText xml:space="preserve"> PAGEREF _Toc195349102 \h </w:instrText>
      </w:r>
      <w:r>
        <w:rPr>
          <w:noProof/>
        </w:rPr>
      </w:r>
      <w:r>
        <w:rPr>
          <w:noProof/>
        </w:rPr>
        <w:fldChar w:fldCharType="separate"/>
      </w:r>
      <w:r>
        <w:rPr>
          <w:noProof/>
        </w:rPr>
        <w:t>94</w:t>
      </w:r>
      <w:r>
        <w:rPr>
          <w:noProof/>
        </w:rPr>
        <w:fldChar w:fldCharType="end"/>
      </w:r>
    </w:p>
    <w:p w14:paraId="6A7F8083" w14:textId="1105F03F" w:rsidR="00E90C55" w:rsidRDefault="00E90C55">
      <w:pPr>
        <w:pStyle w:val="TOC5"/>
        <w:rPr>
          <w:rFonts w:asciiTheme="minorHAnsi" w:eastAsiaTheme="minorEastAsia" w:hAnsiTheme="minorHAnsi" w:cstheme="minorBidi"/>
          <w:noProof/>
          <w:sz w:val="22"/>
          <w:szCs w:val="22"/>
          <w:lang w:val="en-US"/>
        </w:rPr>
      </w:pPr>
      <w:r>
        <w:rPr>
          <w:noProof/>
        </w:rPr>
        <w:t>6.3</w:t>
      </w:r>
      <w:r w:rsidRPr="002B2F5C">
        <w:rPr>
          <w:noProof/>
          <w:lang w:val="en-US"/>
        </w:rPr>
        <w:t>.5.2.1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_Toc195349103 \h </w:instrText>
      </w:r>
      <w:r>
        <w:rPr>
          <w:noProof/>
        </w:rPr>
      </w:r>
      <w:r>
        <w:rPr>
          <w:noProof/>
        </w:rPr>
        <w:fldChar w:fldCharType="separate"/>
      </w:r>
      <w:r>
        <w:rPr>
          <w:noProof/>
        </w:rPr>
        <w:t>94</w:t>
      </w:r>
      <w:r>
        <w:rPr>
          <w:noProof/>
        </w:rPr>
        <w:fldChar w:fldCharType="end"/>
      </w:r>
    </w:p>
    <w:p w14:paraId="38720F83" w14:textId="2987FC20" w:rsidR="00E90C55" w:rsidRDefault="00E90C5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_Toc195349104 \h </w:instrText>
      </w:r>
      <w:r>
        <w:rPr>
          <w:noProof/>
        </w:rPr>
      </w:r>
      <w:r>
        <w:rPr>
          <w:noProof/>
        </w:rPr>
        <w:fldChar w:fldCharType="separate"/>
      </w:r>
      <w:r>
        <w:rPr>
          <w:noProof/>
        </w:rPr>
        <w:t>95</w:t>
      </w:r>
      <w:r>
        <w:rPr>
          <w:noProof/>
        </w:rPr>
        <w:fldChar w:fldCharType="end"/>
      </w:r>
    </w:p>
    <w:p w14:paraId="0AC9D9FA" w14:textId="2361775A" w:rsidR="00E90C55" w:rsidRDefault="00E90C5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_Toc195349105 \h </w:instrText>
      </w:r>
      <w:r>
        <w:rPr>
          <w:noProof/>
        </w:rPr>
      </w:r>
      <w:r>
        <w:rPr>
          <w:noProof/>
        </w:rPr>
        <w:fldChar w:fldCharType="separate"/>
      </w:r>
      <w:r>
        <w:rPr>
          <w:noProof/>
        </w:rPr>
        <w:t>95</w:t>
      </w:r>
      <w:r>
        <w:rPr>
          <w:noProof/>
        </w:rPr>
        <w:fldChar w:fldCharType="end"/>
      </w:r>
    </w:p>
    <w:p w14:paraId="7CBC06EF" w14:textId="76C6BEC5" w:rsidR="00E90C55" w:rsidRDefault="00E90C55">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_Toc195349106 \h </w:instrText>
      </w:r>
      <w:r>
        <w:rPr>
          <w:noProof/>
        </w:rPr>
      </w:r>
      <w:r>
        <w:rPr>
          <w:noProof/>
        </w:rPr>
        <w:fldChar w:fldCharType="separate"/>
      </w:r>
      <w:r>
        <w:rPr>
          <w:noProof/>
        </w:rPr>
        <w:t>95</w:t>
      </w:r>
      <w:r>
        <w:rPr>
          <w:noProof/>
        </w:rPr>
        <w:fldChar w:fldCharType="end"/>
      </w:r>
    </w:p>
    <w:p w14:paraId="54630B17" w14:textId="0A1CFED5" w:rsidR="00E90C55" w:rsidRDefault="00E90C5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_Toc195349107 \h </w:instrText>
      </w:r>
      <w:r>
        <w:rPr>
          <w:noProof/>
        </w:rPr>
      </w:r>
      <w:r>
        <w:rPr>
          <w:noProof/>
        </w:rPr>
        <w:fldChar w:fldCharType="separate"/>
      </w:r>
      <w:r>
        <w:rPr>
          <w:noProof/>
        </w:rPr>
        <w:t>96</w:t>
      </w:r>
      <w:r>
        <w:rPr>
          <w:noProof/>
        </w:rPr>
        <w:fldChar w:fldCharType="end"/>
      </w:r>
    </w:p>
    <w:p w14:paraId="76AD4C64" w14:textId="4F35388D" w:rsidR="00E90C55" w:rsidRDefault="00E90C55">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_Toc195349108 \h </w:instrText>
      </w:r>
      <w:r>
        <w:rPr>
          <w:noProof/>
        </w:rPr>
      </w:r>
      <w:r>
        <w:rPr>
          <w:noProof/>
        </w:rPr>
        <w:fldChar w:fldCharType="separate"/>
      </w:r>
      <w:r>
        <w:rPr>
          <w:noProof/>
        </w:rPr>
        <w:t>96</w:t>
      </w:r>
      <w:r>
        <w:rPr>
          <w:noProof/>
        </w:rPr>
        <w:fldChar w:fldCharType="end"/>
      </w:r>
    </w:p>
    <w:p w14:paraId="71588CC4" w14:textId="2FE7D0E2" w:rsidR="00E90C55" w:rsidRDefault="00E90C55">
      <w:pPr>
        <w:pStyle w:val="TOC4"/>
        <w:rPr>
          <w:rFonts w:asciiTheme="minorHAnsi" w:eastAsiaTheme="minorEastAsia" w:hAnsiTheme="minorHAnsi" w:cstheme="minorBidi"/>
          <w:noProof/>
          <w:sz w:val="22"/>
          <w:szCs w:val="22"/>
          <w:lang w:val="en-US"/>
        </w:rPr>
      </w:pPr>
      <w:r>
        <w:rPr>
          <w:noProof/>
        </w:rPr>
        <w:t>6.3</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_Toc195349109 \h </w:instrText>
      </w:r>
      <w:r>
        <w:rPr>
          <w:noProof/>
        </w:rPr>
      </w:r>
      <w:r>
        <w:rPr>
          <w:noProof/>
        </w:rPr>
        <w:fldChar w:fldCharType="separate"/>
      </w:r>
      <w:r>
        <w:rPr>
          <w:noProof/>
        </w:rPr>
        <w:t>97</w:t>
      </w:r>
      <w:r>
        <w:rPr>
          <w:noProof/>
        </w:rPr>
        <w:fldChar w:fldCharType="end"/>
      </w:r>
    </w:p>
    <w:p w14:paraId="6D1D1F88" w14:textId="7B6D7750" w:rsidR="00E90C55" w:rsidRDefault="00E90C5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_Toc195349110 \h </w:instrText>
      </w:r>
      <w:r>
        <w:rPr>
          <w:noProof/>
        </w:rPr>
      </w:r>
      <w:r>
        <w:rPr>
          <w:noProof/>
        </w:rPr>
        <w:fldChar w:fldCharType="separate"/>
      </w:r>
      <w:r>
        <w:rPr>
          <w:noProof/>
        </w:rPr>
        <w:t>97</w:t>
      </w:r>
      <w:r>
        <w:rPr>
          <w:noProof/>
        </w:rPr>
        <w:fldChar w:fldCharType="end"/>
      </w:r>
    </w:p>
    <w:p w14:paraId="114F86A4" w14:textId="0FCFC67D" w:rsidR="00E90C55" w:rsidRDefault="00E90C55">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_Toc195349111 \h </w:instrText>
      </w:r>
      <w:r>
        <w:rPr>
          <w:noProof/>
        </w:rPr>
      </w:r>
      <w:r>
        <w:rPr>
          <w:noProof/>
        </w:rPr>
        <w:fldChar w:fldCharType="separate"/>
      </w:r>
      <w:r>
        <w:rPr>
          <w:noProof/>
        </w:rPr>
        <w:t>97</w:t>
      </w:r>
      <w:r>
        <w:rPr>
          <w:noProof/>
        </w:rPr>
        <w:fldChar w:fldCharType="end"/>
      </w:r>
    </w:p>
    <w:p w14:paraId="32ECFA26" w14:textId="48D47F82" w:rsidR="00E90C55" w:rsidRDefault="00E90C5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_Toc195349112 \h </w:instrText>
      </w:r>
      <w:r>
        <w:rPr>
          <w:noProof/>
        </w:rPr>
      </w:r>
      <w:r>
        <w:rPr>
          <w:noProof/>
        </w:rPr>
        <w:fldChar w:fldCharType="separate"/>
      </w:r>
      <w:r>
        <w:rPr>
          <w:noProof/>
        </w:rPr>
        <w:t>97</w:t>
      </w:r>
      <w:r>
        <w:rPr>
          <w:noProof/>
        </w:rPr>
        <w:fldChar w:fldCharType="end"/>
      </w:r>
    </w:p>
    <w:p w14:paraId="484562F7" w14:textId="77FE2D33" w:rsidR="00E90C55" w:rsidRDefault="00E90C5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_Toc195349113 \h </w:instrText>
      </w:r>
      <w:r>
        <w:rPr>
          <w:noProof/>
        </w:rPr>
      </w:r>
      <w:r>
        <w:rPr>
          <w:noProof/>
        </w:rPr>
        <w:fldChar w:fldCharType="separate"/>
      </w:r>
      <w:r>
        <w:rPr>
          <w:noProof/>
        </w:rPr>
        <w:t>98</w:t>
      </w:r>
      <w:r>
        <w:rPr>
          <w:noProof/>
        </w:rPr>
        <w:fldChar w:fldCharType="end"/>
      </w:r>
    </w:p>
    <w:p w14:paraId="28F26B6F" w14:textId="751B6484" w:rsidR="00E90C55" w:rsidRDefault="00E90C5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_Toc195349114 \h </w:instrText>
      </w:r>
      <w:r>
        <w:rPr>
          <w:noProof/>
        </w:rPr>
      </w:r>
      <w:r>
        <w:rPr>
          <w:noProof/>
        </w:rPr>
        <w:fldChar w:fldCharType="separate"/>
      </w:r>
      <w:r>
        <w:rPr>
          <w:noProof/>
        </w:rPr>
        <w:t>98</w:t>
      </w:r>
      <w:r>
        <w:rPr>
          <w:noProof/>
        </w:rPr>
        <w:fldChar w:fldCharType="end"/>
      </w:r>
    </w:p>
    <w:p w14:paraId="771042A9" w14:textId="5CF28935" w:rsidR="00E90C55" w:rsidRDefault="00E90C5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_Toc195349115 \h </w:instrText>
      </w:r>
      <w:r>
        <w:rPr>
          <w:noProof/>
        </w:rPr>
      </w:r>
      <w:r>
        <w:rPr>
          <w:noProof/>
        </w:rPr>
        <w:fldChar w:fldCharType="separate"/>
      </w:r>
      <w:r>
        <w:rPr>
          <w:noProof/>
        </w:rPr>
        <w:t>98</w:t>
      </w:r>
      <w:r>
        <w:rPr>
          <w:noProof/>
        </w:rPr>
        <w:fldChar w:fldCharType="end"/>
      </w:r>
    </w:p>
    <w:p w14:paraId="45DA3638" w14:textId="4E1F7800" w:rsidR="00E90C55" w:rsidRDefault="00E90C5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_Toc195349116 \h </w:instrText>
      </w:r>
      <w:r>
        <w:rPr>
          <w:noProof/>
        </w:rPr>
      </w:r>
      <w:r>
        <w:rPr>
          <w:noProof/>
        </w:rPr>
        <w:fldChar w:fldCharType="separate"/>
      </w:r>
      <w:r>
        <w:rPr>
          <w:noProof/>
        </w:rPr>
        <w:t>99</w:t>
      </w:r>
      <w:r>
        <w:rPr>
          <w:noProof/>
        </w:rPr>
        <w:fldChar w:fldCharType="end"/>
      </w:r>
    </w:p>
    <w:p w14:paraId="5F5EE0AD" w14:textId="44A5DE0B" w:rsidR="00E90C55" w:rsidRDefault="00E90C5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_Toc195349117 \h </w:instrText>
      </w:r>
      <w:r>
        <w:rPr>
          <w:noProof/>
        </w:rPr>
      </w:r>
      <w:r>
        <w:rPr>
          <w:noProof/>
        </w:rPr>
        <w:fldChar w:fldCharType="separate"/>
      </w:r>
      <w:r>
        <w:rPr>
          <w:noProof/>
        </w:rPr>
        <w:t>99</w:t>
      </w:r>
      <w:r>
        <w:rPr>
          <w:noProof/>
        </w:rPr>
        <w:fldChar w:fldCharType="end"/>
      </w:r>
    </w:p>
    <w:p w14:paraId="55DE40FC" w14:textId="47EE28A5" w:rsidR="00E90C55" w:rsidRDefault="00E90C5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_Toc195349118 \h </w:instrText>
      </w:r>
      <w:r>
        <w:rPr>
          <w:noProof/>
        </w:rPr>
      </w:r>
      <w:r>
        <w:rPr>
          <w:noProof/>
        </w:rPr>
        <w:fldChar w:fldCharType="separate"/>
      </w:r>
      <w:r>
        <w:rPr>
          <w:noProof/>
        </w:rPr>
        <w:t>99</w:t>
      </w:r>
      <w:r>
        <w:rPr>
          <w:noProof/>
        </w:rPr>
        <w:fldChar w:fldCharType="end"/>
      </w:r>
    </w:p>
    <w:p w14:paraId="4A6FF237" w14:textId="77BB3B9A" w:rsidR="00E90C55" w:rsidRDefault="00E90C5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_Toc195349119 \h </w:instrText>
      </w:r>
      <w:r>
        <w:rPr>
          <w:noProof/>
        </w:rPr>
      </w:r>
      <w:r>
        <w:rPr>
          <w:noProof/>
        </w:rPr>
        <w:fldChar w:fldCharType="separate"/>
      </w:r>
      <w:r>
        <w:rPr>
          <w:noProof/>
        </w:rPr>
        <w:t>99</w:t>
      </w:r>
      <w:r>
        <w:rPr>
          <w:noProof/>
        </w:rPr>
        <w:fldChar w:fldCharType="end"/>
      </w:r>
    </w:p>
    <w:p w14:paraId="43AC0CAF" w14:textId="7734300D" w:rsidR="00E90C55" w:rsidRDefault="00E90C5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_Toc195349120 \h </w:instrText>
      </w:r>
      <w:r>
        <w:rPr>
          <w:noProof/>
        </w:rPr>
      </w:r>
      <w:r>
        <w:rPr>
          <w:noProof/>
        </w:rPr>
        <w:fldChar w:fldCharType="separate"/>
      </w:r>
      <w:r>
        <w:rPr>
          <w:noProof/>
        </w:rPr>
        <w:t>100</w:t>
      </w:r>
      <w:r>
        <w:rPr>
          <w:noProof/>
        </w:rPr>
        <w:fldChar w:fldCharType="end"/>
      </w:r>
    </w:p>
    <w:p w14:paraId="3A6F7436" w14:textId="7BF81B23" w:rsidR="00E90C55" w:rsidRDefault="00E90C5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_Toc195349121 \h </w:instrText>
      </w:r>
      <w:r>
        <w:rPr>
          <w:noProof/>
        </w:rPr>
      </w:r>
      <w:r>
        <w:rPr>
          <w:noProof/>
        </w:rPr>
        <w:fldChar w:fldCharType="separate"/>
      </w:r>
      <w:r>
        <w:rPr>
          <w:noProof/>
        </w:rPr>
        <w:t>100</w:t>
      </w:r>
      <w:r>
        <w:rPr>
          <w:noProof/>
        </w:rPr>
        <w:fldChar w:fldCharType="end"/>
      </w:r>
    </w:p>
    <w:p w14:paraId="60C9FEE7" w14:textId="4BA02ADA" w:rsidR="00E90C55" w:rsidRDefault="00E90C5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_Toc195349122 \h </w:instrText>
      </w:r>
      <w:r>
        <w:rPr>
          <w:noProof/>
        </w:rPr>
      </w:r>
      <w:r>
        <w:rPr>
          <w:noProof/>
        </w:rPr>
        <w:fldChar w:fldCharType="separate"/>
      </w:r>
      <w:r>
        <w:rPr>
          <w:noProof/>
        </w:rPr>
        <w:t>101</w:t>
      </w:r>
      <w:r>
        <w:rPr>
          <w:noProof/>
        </w:rPr>
        <w:fldChar w:fldCharType="end"/>
      </w:r>
    </w:p>
    <w:p w14:paraId="4044C21A" w14:textId="286C0266" w:rsidR="00E90C55" w:rsidRDefault="00E90C5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_Toc195349123 \h </w:instrText>
      </w:r>
      <w:r>
        <w:rPr>
          <w:noProof/>
        </w:rPr>
      </w:r>
      <w:r>
        <w:rPr>
          <w:noProof/>
        </w:rPr>
        <w:fldChar w:fldCharType="separate"/>
      </w:r>
      <w:r>
        <w:rPr>
          <w:noProof/>
        </w:rPr>
        <w:t>101</w:t>
      </w:r>
      <w:r>
        <w:rPr>
          <w:noProof/>
        </w:rPr>
        <w:fldChar w:fldCharType="end"/>
      </w:r>
    </w:p>
    <w:p w14:paraId="28D745A6" w14:textId="03A4DCE3" w:rsidR="00E90C55" w:rsidRDefault="00E90C55">
      <w:pPr>
        <w:pStyle w:val="TOC4"/>
        <w:rPr>
          <w:rFonts w:asciiTheme="minorHAnsi" w:eastAsiaTheme="minorEastAsia" w:hAnsiTheme="minorHAnsi" w:cstheme="minorBidi"/>
          <w:noProof/>
          <w:sz w:val="22"/>
          <w:szCs w:val="22"/>
          <w:lang w:val="en-US"/>
        </w:rPr>
      </w:pPr>
      <w:r>
        <w:rPr>
          <w:noProof/>
        </w:rPr>
        <w:t>6.3</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_Toc195349124 \h </w:instrText>
      </w:r>
      <w:r>
        <w:rPr>
          <w:noProof/>
        </w:rPr>
      </w:r>
      <w:r>
        <w:rPr>
          <w:noProof/>
        </w:rPr>
        <w:fldChar w:fldCharType="separate"/>
      </w:r>
      <w:r>
        <w:rPr>
          <w:noProof/>
        </w:rPr>
        <w:t>101</w:t>
      </w:r>
      <w:r>
        <w:rPr>
          <w:noProof/>
        </w:rPr>
        <w:fldChar w:fldCharType="end"/>
      </w:r>
    </w:p>
    <w:p w14:paraId="6597C1DA" w14:textId="2A3A7923" w:rsidR="00E90C55" w:rsidRDefault="00E90C5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_Toc195349125 \h </w:instrText>
      </w:r>
      <w:r>
        <w:rPr>
          <w:noProof/>
        </w:rPr>
      </w:r>
      <w:r>
        <w:rPr>
          <w:noProof/>
        </w:rPr>
        <w:fldChar w:fldCharType="separate"/>
      </w:r>
      <w:r>
        <w:rPr>
          <w:noProof/>
        </w:rPr>
        <w:t>101</w:t>
      </w:r>
      <w:r>
        <w:rPr>
          <w:noProof/>
        </w:rPr>
        <w:fldChar w:fldCharType="end"/>
      </w:r>
    </w:p>
    <w:p w14:paraId="09F4AC27" w14:textId="63DEDD8B" w:rsidR="00E90C55" w:rsidRDefault="00E90C5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_Toc195349126 \h </w:instrText>
      </w:r>
      <w:r>
        <w:rPr>
          <w:noProof/>
        </w:rPr>
      </w:r>
      <w:r>
        <w:rPr>
          <w:noProof/>
        </w:rPr>
        <w:fldChar w:fldCharType="separate"/>
      </w:r>
      <w:r>
        <w:rPr>
          <w:noProof/>
        </w:rPr>
        <w:t>101</w:t>
      </w:r>
      <w:r>
        <w:rPr>
          <w:noProof/>
        </w:rPr>
        <w:fldChar w:fldCharType="end"/>
      </w:r>
    </w:p>
    <w:p w14:paraId="0A7D137C" w14:textId="666EA75C" w:rsidR="00E90C55" w:rsidRDefault="00E90C5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_Toc195349127 \h </w:instrText>
      </w:r>
      <w:r>
        <w:rPr>
          <w:noProof/>
        </w:rPr>
      </w:r>
      <w:r>
        <w:rPr>
          <w:noProof/>
        </w:rPr>
        <w:fldChar w:fldCharType="separate"/>
      </w:r>
      <w:r>
        <w:rPr>
          <w:noProof/>
        </w:rPr>
        <w:t>102</w:t>
      </w:r>
      <w:r>
        <w:rPr>
          <w:noProof/>
        </w:rPr>
        <w:fldChar w:fldCharType="end"/>
      </w:r>
    </w:p>
    <w:p w14:paraId="7B61422D" w14:textId="7D0BAABA" w:rsidR="00E90C55" w:rsidRDefault="00E90C5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_Toc195349128 \h </w:instrText>
      </w:r>
      <w:r>
        <w:rPr>
          <w:noProof/>
        </w:rPr>
      </w:r>
      <w:r>
        <w:rPr>
          <w:noProof/>
        </w:rPr>
        <w:fldChar w:fldCharType="separate"/>
      </w:r>
      <w:r>
        <w:rPr>
          <w:noProof/>
        </w:rPr>
        <w:t>102</w:t>
      </w:r>
      <w:r>
        <w:rPr>
          <w:noProof/>
        </w:rPr>
        <w:fldChar w:fldCharType="end"/>
      </w:r>
    </w:p>
    <w:p w14:paraId="5D34B926" w14:textId="58B66755" w:rsidR="00E90C55" w:rsidRDefault="00E90C55">
      <w:pPr>
        <w:pStyle w:val="TOC4"/>
        <w:rPr>
          <w:rFonts w:asciiTheme="minorHAnsi" w:eastAsiaTheme="minorEastAsia" w:hAnsiTheme="minorHAnsi" w:cstheme="minorBidi"/>
          <w:noProof/>
          <w:sz w:val="22"/>
          <w:szCs w:val="22"/>
          <w:lang w:val="en-US"/>
        </w:rPr>
      </w:pPr>
      <w:r>
        <w:rPr>
          <w:noProof/>
        </w:rPr>
        <w:t>6.3</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_Toc195349129 \h </w:instrText>
      </w:r>
      <w:r>
        <w:rPr>
          <w:noProof/>
        </w:rPr>
      </w:r>
      <w:r>
        <w:rPr>
          <w:noProof/>
        </w:rPr>
        <w:fldChar w:fldCharType="separate"/>
      </w:r>
      <w:r>
        <w:rPr>
          <w:noProof/>
        </w:rPr>
        <w:t>102</w:t>
      </w:r>
      <w:r>
        <w:rPr>
          <w:noProof/>
        </w:rPr>
        <w:fldChar w:fldCharType="end"/>
      </w:r>
    </w:p>
    <w:p w14:paraId="4AAFC9EF" w14:textId="4AC3C9F1" w:rsidR="00E90C55" w:rsidRDefault="00E90C5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_Toc195349130 \h </w:instrText>
      </w:r>
      <w:r>
        <w:rPr>
          <w:noProof/>
        </w:rPr>
      </w:r>
      <w:r>
        <w:rPr>
          <w:noProof/>
        </w:rPr>
        <w:fldChar w:fldCharType="separate"/>
      </w:r>
      <w:r>
        <w:rPr>
          <w:noProof/>
        </w:rPr>
        <w:t>102</w:t>
      </w:r>
      <w:r>
        <w:rPr>
          <w:noProof/>
        </w:rPr>
        <w:fldChar w:fldCharType="end"/>
      </w:r>
    </w:p>
    <w:p w14:paraId="54E2BB93" w14:textId="227D4A35" w:rsidR="00E90C55" w:rsidRDefault="00E90C5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_Toc195349131 \h </w:instrText>
      </w:r>
      <w:r>
        <w:rPr>
          <w:noProof/>
        </w:rPr>
      </w:r>
      <w:r>
        <w:rPr>
          <w:noProof/>
        </w:rPr>
        <w:fldChar w:fldCharType="separate"/>
      </w:r>
      <w:r>
        <w:rPr>
          <w:noProof/>
        </w:rPr>
        <w:t>102</w:t>
      </w:r>
      <w:r>
        <w:rPr>
          <w:noProof/>
        </w:rPr>
        <w:fldChar w:fldCharType="end"/>
      </w:r>
    </w:p>
    <w:p w14:paraId="1942E9DF" w14:textId="06996B9E" w:rsidR="00E90C55" w:rsidRDefault="00E90C5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_Toc195349132 \h </w:instrText>
      </w:r>
      <w:r>
        <w:rPr>
          <w:noProof/>
        </w:rPr>
      </w:r>
      <w:r>
        <w:rPr>
          <w:noProof/>
        </w:rPr>
        <w:fldChar w:fldCharType="separate"/>
      </w:r>
      <w:r>
        <w:rPr>
          <w:noProof/>
        </w:rPr>
        <w:t>102</w:t>
      </w:r>
      <w:r>
        <w:rPr>
          <w:noProof/>
        </w:rPr>
        <w:fldChar w:fldCharType="end"/>
      </w:r>
    </w:p>
    <w:p w14:paraId="3712BFF7" w14:textId="6129893D" w:rsidR="00E90C55" w:rsidRDefault="00E90C5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_Toc195349133 \h </w:instrText>
      </w:r>
      <w:r>
        <w:rPr>
          <w:noProof/>
        </w:rPr>
      </w:r>
      <w:r>
        <w:rPr>
          <w:noProof/>
        </w:rPr>
        <w:fldChar w:fldCharType="separate"/>
      </w:r>
      <w:r>
        <w:rPr>
          <w:noProof/>
        </w:rPr>
        <w:t>102</w:t>
      </w:r>
      <w:r>
        <w:rPr>
          <w:noProof/>
        </w:rPr>
        <w:fldChar w:fldCharType="end"/>
      </w:r>
    </w:p>
    <w:p w14:paraId="655B4A29" w14:textId="04AB0E42" w:rsidR="00E90C55" w:rsidRDefault="00E90C5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_Toc195349134 \h </w:instrText>
      </w:r>
      <w:r>
        <w:rPr>
          <w:noProof/>
        </w:rPr>
      </w:r>
      <w:r>
        <w:rPr>
          <w:noProof/>
        </w:rPr>
        <w:fldChar w:fldCharType="separate"/>
      </w:r>
      <w:r>
        <w:rPr>
          <w:noProof/>
        </w:rPr>
        <w:t>103</w:t>
      </w:r>
      <w:r>
        <w:rPr>
          <w:noProof/>
        </w:rPr>
        <w:fldChar w:fldCharType="end"/>
      </w:r>
    </w:p>
    <w:p w14:paraId="7A38E227" w14:textId="07C57BC6" w:rsidR="00E90C55" w:rsidRDefault="00E90C5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_Toc195349135 \h </w:instrText>
      </w:r>
      <w:r>
        <w:rPr>
          <w:noProof/>
        </w:rPr>
      </w:r>
      <w:r>
        <w:rPr>
          <w:noProof/>
        </w:rPr>
        <w:fldChar w:fldCharType="separate"/>
      </w:r>
      <w:r>
        <w:rPr>
          <w:noProof/>
        </w:rPr>
        <w:t>10</w:t>
      </w:r>
      <w:r>
        <w:rPr>
          <w:noProof/>
        </w:rPr>
        <w:lastRenderedPageBreak/>
        <w:t>3</w:t>
      </w:r>
      <w:r>
        <w:rPr>
          <w:noProof/>
        </w:rPr>
        <w:fldChar w:fldCharType="end"/>
      </w:r>
    </w:p>
    <w:p w14:paraId="7348FB82" w14:textId="70BE65A1" w:rsidR="00E90C55" w:rsidRDefault="00E90C5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_Toc195349136 \h </w:instrText>
      </w:r>
      <w:r>
        <w:rPr>
          <w:noProof/>
        </w:rPr>
      </w:r>
      <w:r>
        <w:rPr>
          <w:noProof/>
        </w:rPr>
        <w:fldChar w:fldCharType="separate"/>
      </w:r>
      <w:r>
        <w:rPr>
          <w:noProof/>
        </w:rPr>
        <w:t>103</w:t>
      </w:r>
      <w:r>
        <w:rPr>
          <w:noProof/>
        </w:rPr>
        <w:fldChar w:fldCharType="end"/>
      </w:r>
    </w:p>
    <w:p w14:paraId="51E5A87B" w14:textId="001D4009" w:rsidR="00E90C55" w:rsidRDefault="00E90C5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_Toc195349137 \h </w:instrText>
      </w:r>
      <w:r>
        <w:rPr>
          <w:noProof/>
        </w:rPr>
      </w:r>
      <w:r>
        <w:rPr>
          <w:noProof/>
        </w:rPr>
        <w:fldChar w:fldCharType="separate"/>
      </w:r>
      <w:r>
        <w:rPr>
          <w:noProof/>
        </w:rPr>
        <w:t>103</w:t>
      </w:r>
      <w:r>
        <w:rPr>
          <w:noProof/>
        </w:rPr>
        <w:fldChar w:fldCharType="end"/>
      </w:r>
    </w:p>
    <w:p w14:paraId="727D5311" w14:textId="31A6628A" w:rsidR="00E90C55" w:rsidRDefault="00E90C5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_Toc195349138 \h </w:instrText>
      </w:r>
      <w:r>
        <w:rPr>
          <w:noProof/>
        </w:rPr>
      </w:r>
      <w:r>
        <w:rPr>
          <w:noProof/>
        </w:rPr>
        <w:fldChar w:fldCharType="separate"/>
      </w:r>
      <w:r>
        <w:rPr>
          <w:noProof/>
        </w:rPr>
        <w:t>104</w:t>
      </w:r>
      <w:r>
        <w:rPr>
          <w:noProof/>
        </w:rPr>
        <w:fldChar w:fldCharType="end"/>
      </w:r>
    </w:p>
    <w:p w14:paraId="4CE8B1F4" w14:textId="06AF6DCA" w:rsidR="00E90C55" w:rsidRDefault="00E90C5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_Toc195349139 \h </w:instrText>
      </w:r>
      <w:r>
        <w:rPr>
          <w:noProof/>
        </w:rPr>
      </w:r>
      <w:r>
        <w:rPr>
          <w:noProof/>
        </w:rPr>
        <w:fldChar w:fldCharType="separate"/>
      </w:r>
      <w:r>
        <w:rPr>
          <w:noProof/>
        </w:rPr>
        <w:t>104</w:t>
      </w:r>
      <w:r>
        <w:rPr>
          <w:noProof/>
        </w:rPr>
        <w:fldChar w:fldCharType="end"/>
      </w:r>
    </w:p>
    <w:p w14:paraId="15FFC45F" w14:textId="13263E99" w:rsidR="00E90C55" w:rsidRDefault="00E90C5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_Toc195349140 \h </w:instrText>
      </w:r>
      <w:r>
        <w:rPr>
          <w:noProof/>
        </w:rPr>
      </w:r>
      <w:r>
        <w:rPr>
          <w:noProof/>
        </w:rPr>
        <w:fldChar w:fldCharType="separate"/>
      </w:r>
      <w:r>
        <w:rPr>
          <w:noProof/>
        </w:rPr>
        <w:t>104</w:t>
      </w:r>
      <w:r>
        <w:rPr>
          <w:noProof/>
        </w:rPr>
        <w:fldChar w:fldCharType="end"/>
      </w:r>
    </w:p>
    <w:p w14:paraId="101D251D" w14:textId="7317ED87" w:rsidR="00E90C55" w:rsidRDefault="00E90C5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_Toc195349141 \h </w:instrText>
      </w:r>
      <w:r>
        <w:rPr>
          <w:noProof/>
        </w:rPr>
      </w:r>
      <w:r>
        <w:rPr>
          <w:noProof/>
        </w:rPr>
        <w:fldChar w:fldCharType="separate"/>
      </w:r>
      <w:r>
        <w:rPr>
          <w:noProof/>
        </w:rPr>
        <w:t>104</w:t>
      </w:r>
      <w:r>
        <w:rPr>
          <w:noProof/>
        </w:rPr>
        <w:fldChar w:fldCharType="end"/>
      </w:r>
    </w:p>
    <w:p w14:paraId="492590A4" w14:textId="05DC7EBE" w:rsidR="00E90C55" w:rsidRDefault="00E90C5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_Toc195349142 \h </w:instrText>
      </w:r>
      <w:r>
        <w:rPr>
          <w:noProof/>
        </w:rPr>
      </w:r>
      <w:r>
        <w:rPr>
          <w:noProof/>
        </w:rPr>
        <w:fldChar w:fldCharType="separate"/>
      </w:r>
      <w:r>
        <w:rPr>
          <w:noProof/>
        </w:rPr>
        <w:t>104</w:t>
      </w:r>
      <w:r>
        <w:rPr>
          <w:noProof/>
        </w:rPr>
        <w:fldChar w:fldCharType="end"/>
      </w:r>
    </w:p>
    <w:p w14:paraId="412ACBE1" w14:textId="05E304E1" w:rsidR="00E90C55" w:rsidRDefault="00E90C5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_Toc195349143 \h </w:instrText>
      </w:r>
      <w:r>
        <w:rPr>
          <w:noProof/>
        </w:rPr>
      </w:r>
      <w:r>
        <w:rPr>
          <w:noProof/>
        </w:rPr>
        <w:fldChar w:fldCharType="separate"/>
      </w:r>
      <w:r>
        <w:rPr>
          <w:noProof/>
        </w:rPr>
        <w:t>105</w:t>
      </w:r>
      <w:r>
        <w:rPr>
          <w:noProof/>
        </w:rPr>
        <w:fldChar w:fldCharType="end"/>
      </w:r>
    </w:p>
    <w:p w14:paraId="21DC4A96" w14:textId="24933DD7" w:rsidR="00E90C55" w:rsidRDefault="00E90C5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_Toc195349144 \h </w:instrText>
      </w:r>
      <w:r>
        <w:rPr>
          <w:noProof/>
        </w:rPr>
      </w:r>
      <w:r>
        <w:rPr>
          <w:noProof/>
        </w:rPr>
        <w:fldChar w:fldCharType="separate"/>
      </w:r>
      <w:r>
        <w:rPr>
          <w:noProof/>
        </w:rPr>
        <w:t>105</w:t>
      </w:r>
      <w:r>
        <w:rPr>
          <w:noProof/>
        </w:rPr>
        <w:fldChar w:fldCharType="end"/>
      </w:r>
    </w:p>
    <w:p w14:paraId="1B2619C9" w14:textId="1FAB84BD" w:rsidR="00E90C55" w:rsidRDefault="00E90C5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_Toc195349145 \h </w:instrText>
      </w:r>
      <w:r>
        <w:rPr>
          <w:noProof/>
        </w:rPr>
      </w:r>
      <w:r>
        <w:rPr>
          <w:noProof/>
        </w:rPr>
        <w:fldChar w:fldCharType="separate"/>
      </w:r>
      <w:r>
        <w:rPr>
          <w:noProof/>
        </w:rPr>
        <w:t>105</w:t>
      </w:r>
      <w:r>
        <w:rPr>
          <w:noProof/>
        </w:rPr>
        <w:fldChar w:fldCharType="end"/>
      </w:r>
    </w:p>
    <w:p w14:paraId="1FB7FDD4" w14:textId="26C4599D" w:rsidR="00E90C55" w:rsidRDefault="00E90C5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_Toc195349146 \h </w:instrText>
      </w:r>
      <w:r>
        <w:rPr>
          <w:noProof/>
        </w:rPr>
      </w:r>
      <w:r>
        <w:rPr>
          <w:noProof/>
        </w:rPr>
        <w:fldChar w:fldCharType="separate"/>
      </w:r>
      <w:r>
        <w:rPr>
          <w:noProof/>
        </w:rPr>
        <w:t>105</w:t>
      </w:r>
      <w:r>
        <w:rPr>
          <w:noProof/>
        </w:rPr>
        <w:fldChar w:fldCharType="end"/>
      </w:r>
    </w:p>
    <w:p w14:paraId="70915E44" w14:textId="7227DDEF" w:rsidR="00E90C55" w:rsidRDefault="00E90C55">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_Toc195349147 \h </w:instrText>
      </w:r>
      <w:r>
        <w:rPr>
          <w:noProof/>
        </w:rPr>
      </w:r>
      <w:r>
        <w:rPr>
          <w:noProof/>
        </w:rPr>
        <w:fldChar w:fldCharType="separate"/>
      </w:r>
      <w:r>
        <w:rPr>
          <w:noProof/>
        </w:rPr>
        <w:t>105</w:t>
      </w:r>
      <w:r>
        <w:rPr>
          <w:noProof/>
        </w:rPr>
        <w:fldChar w:fldCharType="end"/>
      </w:r>
    </w:p>
    <w:p w14:paraId="13DA5602" w14:textId="2C93BF45" w:rsidR="00E90C55" w:rsidRDefault="00E90C55">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_Toc195349148 \h </w:instrText>
      </w:r>
      <w:r>
        <w:rPr>
          <w:noProof/>
        </w:rPr>
      </w:r>
      <w:r>
        <w:rPr>
          <w:noProof/>
        </w:rPr>
        <w:fldChar w:fldCharType="separate"/>
      </w:r>
      <w:r>
        <w:rPr>
          <w:noProof/>
        </w:rPr>
        <w:t>106</w:t>
      </w:r>
      <w:r>
        <w:rPr>
          <w:noProof/>
        </w:rPr>
        <w:fldChar w:fldCharType="end"/>
      </w:r>
    </w:p>
    <w:p w14:paraId="3A225595" w14:textId="709D48AA" w:rsidR="00E90C55" w:rsidRDefault="00E90C5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_Toc195349149 \h </w:instrText>
      </w:r>
      <w:r>
        <w:rPr>
          <w:noProof/>
        </w:rPr>
      </w:r>
      <w:r>
        <w:rPr>
          <w:noProof/>
        </w:rPr>
        <w:fldChar w:fldCharType="separate"/>
      </w:r>
      <w:r>
        <w:rPr>
          <w:noProof/>
        </w:rPr>
        <w:t>107</w:t>
      </w:r>
      <w:r>
        <w:rPr>
          <w:noProof/>
        </w:rPr>
        <w:fldChar w:fldCharType="end"/>
      </w:r>
    </w:p>
    <w:p w14:paraId="5239FA36" w14:textId="450D50D4" w:rsidR="00E90C55" w:rsidRDefault="00E90C5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_Toc195349150 \h </w:instrText>
      </w:r>
      <w:r>
        <w:rPr>
          <w:noProof/>
        </w:rPr>
      </w:r>
      <w:r>
        <w:rPr>
          <w:noProof/>
        </w:rPr>
        <w:fldChar w:fldCharType="separate"/>
      </w:r>
      <w:r>
        <w:rPr>
          <w:noProof/>
        </w:rPr>
        <w:t>107</w:t>
      </w:r>
      <w:r>
        <w:rPr>
          <w:noProof/>
        </w:rPr>
        <w:fldChar w:fldCharType="end"/>
      </w:r>
    </w:p>
    <w:p w14:paraId="1540D597" w14:textId="0367D045" w:rsidR="00E90C55" w:rsidRDefault="00E90C5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_Toc195349151 \h </w:instrText>
      </w:r>
      <w:r>
        <w:rPr>
          <w:noProof/>
        </w:rPr>
      </w:r>
      <w:r>
        <w:rPr>
          <w:noProof/>
        </w:rPr>
        <w:fldChar w:fldCharType="separate"/>
      </w:r>
      <w:r>
        <w:rPr>
          <w:noProof/>
        </w:rPr>
        <w:t>107</w:t>
      </w:r>
      <w:r>
        <w:rPr>
          <w:noProof/>
        </w:rPr>
        <w:fldChar w:fldCharType="end"/>
      </w:r>
    </w:p>
    <w:p w14:paraId="734ED1E0" w14:textId="0F031227" w:rsidR="00E90C55" w:rsidRDefault="00E90C5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_Toc195349152 \h </w:instrText>
      </w:r>
      <w:r>
        <w:rPr>
          <w:noProof/>
        </w:rPr>
      </w:r>
      <w:r>
        <w:rPr>
          <w:noProof/>
        </w:rPr>
        <w:fldChar w:fldCharType="separate"/>
      </w:r>
      <w:r>
        <w:rPr>
          <w:noProof/>
        </w:rPr>
        <w:t>107</w:t>
      </w:r>
      <w:r>
        <w:rPr>
          <w:noProof/>
        </w:rPr>
        <w:fldChar w:fldCharType="end"/>
      </w:r>
    </w:p>
    <w:p w14:paraId="31D67E47" w14:textId="4645D316" w:rsidR="00E90C55" w:rsidRDefault="00E90C5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_Toc195349153 \h </w:instrText>
      </w:r>
      <w:r>
        <w:rPr>
          <w:noProof/>
        </w:rPr>
      </w:r>
      <w:r>
        <w:rPr>
          <w:noProof/>
        </w:rPr>
        <w:fldChar w:fldCharType="separate"/>
      </w:r>
      <w:r>
        <w:rPr>
          <w:noProof/>
        </w:rPr>
        <w:t>107</w:t>
      </w:r>
      <w:r>
        <w:rPr>
          <w:noProof/>
        </w:rPr>
        <w:fldChar w:fldCharType="end"/>
      </w:r>
    </w:p>
    <w:p w14:paraId="0CB74608" w14:textId="2BE30D6C" w:rsidR="00E90C55" w:rsidRDefault="00E90C55">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_Toc195349154 \h </w:instrText>
      </w:r>
      <w:r>
        <w:rPr>
          <w:noProof/>
        </w:rPr>
      </w:r>
      <w:r>
        <w:rPr>
          <w:noProof/>
        </w:rPr>
        <w:fldChar w:fldCharType="separate"/>
      </w:r>
      <w:r>
        <w:rPr>
          <w:noProof/>
        </w:rPr>
        <w:t>107</w:t>
      </w:r>
      <w:r>
        <w:rPr>
          <w:noProof/>
        </w:rPr>
        <w:fldChar w:fldCharType="end"/>
      </w:r>
    </w:p>
    <w:p w14:paraId="6E066B62" w14:textId="1CECD6A0" w:rsidR="00E90C55" w:rsidRDefault="00E90C55">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_Toc195349155 \h </w:instrText>
      </w:r>
      <w:r>
        <w:rPr>
          <w:noProof/>
        </w:rPr>
      </w:r>
      <w:r>
        <w:rPr>
          <w:noProof/>
        </w:rPr>
        <w:fldChar w:fldCharType="separate"/>
      </w:r>
      <w:r>
        <w:rPr>
          <w:noProof/>
        </w:rPr>
        <w:t>108</w:t>
      </w:r>
      <w:r>
        <w:rPr>
          <w:noProof/>
        </w:rPr>
        <w:fldChar w:fldCharType="end"/>
      </w:r>
    </w:p>
    <w:p w14:paraId="07527D93" w14:textId="725726F7" w:rsidR="00E90C55" w:rsidRDefault="00E90C55">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_Toc195349156 \h </w:instrText>
      </w:r>
      <w:r>
        <w:rPr>
          <w:noProof/>
        </w:rPr>
      </w:r>
      <w:r>
        <w:rPr>
          <w:noProof/>
        </w:rPr>
        <w:fldChar w:fldCharType="separate"/>
      </w:r>
      <w:r>
        <w:rPr>
          <w:noProof/>
        </w:rPr>
        <w:t>109</w:t>
      </w:r>
      <w:r>
        <w:rPr>
          <w:noProof/>
        </w:rPr>
        <w:fldChar w:fldCharType="end"/>
      </w:r>
    </w:p>
    <w:p w14:paraId="02A82455" w14:textId="0E9A2433" w:rsidR="00E90C55" w:rsidRDefault="00E90C55">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_Toc195349157 \h </w:instrText>
      </w:r>
      <w:r>
        <w:rPr>
          <w:noProof/>
        </w:rPr>
      </w:r>
      <w:r>
        <w:rPr>
          <w:noProof/>
        </w:rPr>
        <w:fldChar w:fldCharType="separate"/>
      </w:r>
      <w:r>
        <w:rPr>
          <w:noProof/>
        </w:rPr>
        <w:t>110</w:t>
      </w:r>
      <w:r>
        <w:rPr>
          <w:noProof/>
        </w:rPr>
        <w:fldChar w:fldCharType="end"/>
      </w:r>
    </w:p>
    <w:p w14:paraId="07867FA3" w14:textId="6D9B88B0" w:rsidR="00E90C55" w:rsidRDefault="00E90C5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_Toc195349158 \h </w:instrText>
      </w:r>
      <w:r>
        <w:rPr>
          <w:noProof/>
        </w:rPr>
      </w:r>
      <w:r>
        <w:rPr>
          <w:noProof/>
        </w:rPr>
        <w:fldChar w:fldCharType="separate"/>
      </w:r>
      <w:r>
        <w:rPr>
          <w:noProof/>
        </w:rPr>
        <w:t>111</w:t>
      </w:r>
      <w:r>
        <w:rPr>
          <w:noProof/>
        </w:rPr>
        <w:fldChar w:fldCharType="end"/>
      </w:r>
    </w:p>
    <w:p w14:paraId="4DDB50E1" w14:textId="670421FD" w:rsidR="00E90C55" w:rsidRDefault="00E90C5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_Toc195349159 \h </w:instrText>
      </w:r>
      <w:r>
        <w:rPr>
          <w:noProof/>
        </w:rPr>
      </w:r>
      <w:r>
        <w:rPr>
          <w:noProof/>
        </w:rPr>
        <w:fldChar w:fldCharType="separate"/>
      </w:r>
      <w:r>
        <w:rPr>
          <w:noProof/>
        </w:rPr>
        <w:t>111</w:t>
      </w:r>
      <w:r>
        <w:rPr>
          <w:noProof/>
        </w:rPr>
        <w:fldChar w:fldCharType="end"/>
      </w:r>
    </w:p>
    <w:p w14:paraId="71BAAF34" w14:textId="0C4E5C97" w:rsidR="00E90C55" w:rsidRDefault="00E90C5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_Toc195349160 \h </w:instrText>
      </w:r>
      <w:r>
        <w:rPr>
          <w:noProof/>
        </w:rPr>
      </w:r>
      <w:r>
        <w:rPr>
          <w:noProof/>
        </w:rPr>
        <w:fldChar w:fldCharType="separate"/>
      </w:r>
      <w:r>
        <w:rPr>
          <w:noProof/>
        </w:rPr>
        <w:t>111</w:t>
      </w:r>
      <w:r>
        <w:rPr>
          <w:noProof/>
        </w:rPr>
        <w:fldChar w:fldCharType="end"/>
      </w:r>
    </w:p>
    <w:p w14:paraId="21E048E4" w14:textId="724D4054" w:rsidR="00E90C55" w:rsidRDefault="00E90C5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_Toc195349161 \h </w:instrText>
      </w:r>
      <w:r>
        <w:rPr>
          <w:noProof/>
        </w:rPr>
      </w:r>
      <w:r>
        <w:rPr>
          <w:noProof/>
        </w:rPr>
        <w:fldChar w:fldCharType="separate"/>
      </w:r>
      <w:r>
        <w:rPr>
          <w:noProof/>
        </w:rPr>
        <w:t>112</w:t>
      </w:r>
      <w:r>
        <w:rPr>
          <w:noProof/>
        </w:rPr>
        <w:fldChar w:fldCharType="end"/>
      </w:r>
    </w:p>
    <w:p w14:paraId="345914FE" w14:textId="629D4C9E" w:rsidR="00E90C55" w:rsidRDefault="00E90C5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_Toc195349162 \h </w:instrText>
      </w:r>
      <w:r>
        <w:rPr>
          <w:noProof/>
        </w:rPr>
      </w:r>
      <w:r>
        <w:rPr>
          <w:noProof/>
        </w:rPr>
        <w:fldChar w:fldCharType="separate"/>
      </w:r>
      <w:r>
        <w:rPr>
          <w:noProof/>
        </w:rPr>
        <w:t>112</w:t>
      </w:r>
      <w:r>
        <w:rPr>
          <w:noProof/>
        </w:rPr>
        <w:fldChar w:fldCharType="end"/>
      </w:r>
    </w:p>
    <w:p w14:paraId="588716A9" w14:textId="38C59B7E" w:rsidR="00E90C55" w:rsidRDefault="00E90C5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_Toc195349163 \h </w:instrText>
      </w:r>
      <w:r>
        <w:rPr>
          <w:noProof/>
        </w:rPr>
      </w:r>
      <w:r>
        <w:rPr>
          <w:noProof/>
        </w:rPr>
        <w:fldChar w:fldCharType="separate"/>
      </w:r>
      <w:r>
        <w:rPr>
          <w:noProof/>
        </w:rPr>
        <w:t>112</w:t>
      </w:r>
      <w:r>
        <w:rPr>
          <w:noProof/>
        </w:rPr>
        <w:fldChar w:fldCharType="end"/>
      </w:r>
    </w:p>
    <w:p w14:paraId="517D28AF" w14:textId="542DABB2" w:rsidR="00E90C55" w:rsidRDefault="00E90C5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_Toc195349164 \h </w:instrText>
      </w:r>
      <w:r>
        <w:rPr>
          <w:noProof/>
        </w:rPr>
      </w:r>
      <w:r>
        <w:rPr>
          <w:noProof/>
        </w:rPr>
        <w:fldChar w:fldCharType="separate"/>
      </w:r>
      <w:r>
        <w:rPr>
          <w:noProof/>
        </w:rPr>
        <w:t>113</w:t>
      </w:r>
      <w:r>
        <w:rPr>
          <w:noProof/>
        </w:rPr>
        <w:fldChar w:fldCharType="end"/>
      </w:r>
    </w:p>
    <w:p w14:paraId="498EB2DE" w14:textId="129839FF" w:rsidR="00E90C55" w:rsidRDefault="00E90C5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_Toc195349165 \h </w:instrText>
      </w:r>
      <w:r>
        <w:rPr>
          <w:noProof/>
        </w:rPr>
      </w:r>
      <w:r>
        <w:rPr>
          <w:noProof/>
        </w:rPr>
        <w:fldChar w:fldCharType="separate"/>
      </w:r>
      <w:r>
        <w:rPr>
          <w:noProof/>
        </w:rPr>
        <w:t>113</w:t>
      </w:r>
      <w:r>
        <w:rPr>
          <w:noProof/>
        </w:rPr>
        <w:fldChar w:fldCharType="end"/>
      </w:r>
    </w:p>
    <w:p w14:paraId="0270BAB4" w14:textId="30A0F2C7" w:rsidR="00E90C55" w:rsidRDefault="00E90C55">
      <w:pPr>
        <w:pStyle w:val="TOC4"/>
        <w:rPr>
          <w:rFonts w:asciiTheme="minorHAnsi" w:eastAsiaTheme="minorEastAsia" w:hAnsiTheme="minorHAnsi" w:cstheme="minorBidi"/>
          <w:noProof/>
          <w:sz w:val="22"/>
          <w:szCs w:val="22"/>
          <w:lang w:val="en-US"/>
        </w:rPr>
      </w:pPr>
      <w:r>
        <w:rPr>
          <w:noProof/>
        </w:rPr>
        <w:t>6.4</w:t>
      </w:r>
      <w:r w:rsidRPr="002B2F5C">
        <w:rPr>
          <w:noProof/>
          <w:lang w:val="en-US"/>
        </w:rPr>
        <w:t>.5.2</w:t>
      </w:r>
      <w:r>
        <w:rPr>
          <w:rFonts w:asciiTheme="minorHAnsi" w:eastAsiaTheme="minorEastAsia" w:hAnsiTheme="minorHAnsi" w:cstheme="minorBidi"/>
          <w:noProof/>
          <w:sz w:val="22"/>
          <w:szCs w:val="22"/>
          <w:lang w:val="en-US"/>
        </w:rPr>
        <w:tab/>
      </w:r>
      <w:r w:rsidRPr="002B2F5C">
        <w:rPr>
          <w:noProof/>
          <w:lang w:val="en-US"/>
        </w:rPr>
        <w:t>DAA Policy Configuration Completion Status Notification</w:t>
      </w:r>
      <w:r>
        <w:rPr>
          <w:noProof/>
        </w:rPr>
        <w:tab/>
      </w:r>
      <w:r>
        <w:rPr>
          <w:noProof/>
        </w:rPr>
        <w:fldChar w:fldCharType="begin"/>
      </w:r>
      <w:r>
        <w:rPr>
          <w:noProof/>
        </w:rPr>
        <w:instrText xml:space="preserve"> PAGEREF _Toc195349166 \h </w:instrText>
      </w:r>
      <w:r>
        <w:rPr>
          <w:noProof/>
        </w:rPr>
      </w:r>
      <w:r>
        <w:rPr>
          <w:noProof/>
        </w:rPr>
        <w:fldChar w:fldCharType="separate"/>
      </w:r>
      <w:r>
        <w:rPr>
          <w:noProof/>
        </w:rPr>
        <w:t>114</w:t>
      </w:r>
      <w:r>
        <w:rPr>
          <w:noProof/>
        </w:rPr>
        <w:fldChar w:fldCharType="end"/>
      </w:r>
    </w:p>
    <w:p w14:paraId="39B74CE1" w14:textId="14A7D595" w:rsidR="00E90C55" w:rsidRDefault="00E90C55">
      <w:pPr>
        <w:pStyle w:val="TOC5"/>
        <w:rPr>
          <w:rFonts w:asciiTheme="minorHAnsi" w:eastAsiaTheme="minorEastAsia" w:hAnsiTheme="minorHAnsi" w:cstheme="minorBidi"/>
          <w:noProof/>
          <w:sz w:val="22"/>
          <w:szCs w:val="22"/>
          <w:lang w:val="en-US"/>
        </w:rPr>
      </w:pPr>
      <w:r>
        <w:rPr>
          <w:noProof/>
        </w:rPr>
        <w:t>6.4</w:t>
      </w:r>
      <w:r w:rsidRPr="002B2F5C">
        <w:rPr>
          <w:noProof/>
          <w:lang w:val="en-US"/>
        </w:rPr>
        <w:t>.5.2.1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_Toc195349167 \h </w:instrText>
      </w:r>
      <w:r>
        <w:rPr>
          <w:noProof/>
        </w:rPr>
      </w:r>
      <w:r>
        <w:rPr>
          <w:noProof/>
        </w:rPr>
        <w:fldChar w:fldCharType="separate"/>
      </w:r>
      <w:r>
        <w:rPr>
          <w:noProof/>
        </w:rPr>
        <w:t>114</w:t>
      </w:r>
      <w:r>
        <w:rPr>
          <w:noProof/>
        </w:rPr>
        <w:fldChar w:fldCharType="end"/>
      </w:r>
    </w:p>
    <w:p w14:paraId="480D2423" w14:textId="78A01699" w:rsidR="00E90C55" w:rsidRDefault="00E90C5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_Toc195349168 \h </w:instrText>
      </w:r>
      <w:r>
        <w:rPr>
          <w:noProof/>
        </w:rPr>
      </w:r>
      <w:r>
        <w:rPr>
          <w:noProof/>
        </w:rPr>
        <w:fldChar w:fldCharType="separate"/>
      </w:r>
      <w:r>
        <w:rPr>
          <w:noProof/>
        </w:rPr>
        <w:t>114</w:t>
      </w:r>
      <w:r>
        <w:rPr>
          <w:noProof/>
        </w:rPr>
        <w:fldChar w:fldCharType="end"/>
      </w:r>
    </w:p>
    <w:p w14:paraId="3B303FBC" w14:textId="44D35A8C" w:rsidR="00E90C55" w:rsidRDefault="00E90C5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_Toc195349169 \h </w:instrText>
      </w:r>
      <w:r>
        <w:rPr>
          <w:noProof/>
        </w:rPr>
      </w:r>
      <w:r>
        <w:rPr>
          <w:noProof/>
        </w:rPr>
        <w:fldChar w:fldCharType="separate"/>
      </w:r>
      <w:r>
        <w:rPr>
          <w:noProof/>
        </w:rPr>
        <w:t>114</w:t>
      </w:r>
      <w:r>
        <w:rPr>
          <w:noProof/>
        </w:rPr>
        <w:fldChar w:fldCharType="end"/>
      </w:r>
    </w:p>
    <w:p w14:paraId="4509F426" w14:textId="475BB9F1" w:rsidR="00E90C55" w:rsidRDefault="00E90C55">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_Toc195349170 \h </w:instrText>
      </w:r>
      <w:r>
        <w:rPr>
          <w:noProof/>
        </w:rPr>
      </w:r>
      <w:r>
        <w:rPr>
          <w:noProof/>
        </w:rPr>
        <w:fldChar w:fldCharType="separate"/>
      </w:r>
      <w:r>
        <w:rPr>
          <w:noProof/>
        </w:rPr>
        <w:t>114</w:t>
      </w:r>
      <w:r>
        <w:rPr>
          <w:noProof/>
        </w:rPr>
        <w:fldChar w:fldCharType="end"/>
      </w:r>
    </w:p>
    <w:p w14:paraId="29E84261" w14:textId="63960001" w:rsidR="00E90C55" w:rsidRDefault="00E90C55">
      <w:pPr>
        <w:pStyle w:val="TOC4"/>
        <w:rPr>
          <w:rFonts w:asciiTheme="minorHAnsi" w:eastAsiaTheme="minorEastAsia" w:hAnsiTheme="minorHAnsi" w:cstheme="minorBidi"/>
          <w:noProof/>
          <w:sz w:val="22"/>
          <w:szCs w:val="22"/>
          <w:lang w:val="en-US"/>
        </w:rPr>
      </w:pPr>
      <w:r>
        <w:rPr>
          <w:noProof/>
        </w:rPr>
        <w:t>6.4</w:t>
      </w:r>
      <w:r w:rsidRPr="002B2F5C">
        <w:rPr>
          <w:noProof/>
          <w:lang w:val="en-US"/>
        </w:rPr>
        <w:t>.5.3</w:t>
      </w:r>
      <w:r>
        <w:rPr>
          <w:rFonts w:asciiTheme="minorHAnsi" w:eastAsiaTheme="minorEastAsia" w:hAnsiTheme="minorHAnsi" w:cstheme="minorBidi"/>
          <w:noProof/>
          <w:sz w:val="22"/>
          <w:szCs w:val="22"/>
          <w:lang w:val="en-US"/>
        </w:rPr>
        <w:tab/>
      </w:r>
      <w:r w:rsidRPr="002B2F5C">
        <w:rPr>
          <w:noProof/>
          <w:lang w:val="en-US"/>
        </w:rPr>
        <w:t>DAA Events Notification</w:t>
      </w:r>
      <w:r>
        <w:rPr>
          <w:noProof/>
        </w:rPr>
        <w:tab/>
      </w:r>
      <w:r>
        <w:rPr>
          <w:noProof/>
        </w:rPr>
        <w:fldChar w:fldCharType="begin"/>
      </w:r>
      <w:r>
        <w:rPr>
          <w:noProof/>
        </w:rPr>
        <w:instrText xml:space="preserve"> PAGEREF _Toc195349171 \h </w:instrText>
      </w:r>
      <w:r>
        <w:rPr>
          <w:noProof/>
        </w:rPr>
      </w:r>
      <w:r>
        <w:rPr>
          <w:noProof/>
        </w:rPr>
        <w:fldChar w:fldCharType="separate"/>
      </w:r>
      <w:r>
        <w:rPr>
          <w:noProof/>
        </w:rPr>
        <w:t>115</w:t>
      </w:r>
      <w:r>
        <w:rPr>
          <w:noProof/>
        </w:rPr>
        <w:fldChar w:fldCharType="end"/>
      </w:r>
    </w:p>
    <w:p w14:paraId="4E473E48" w14:textId="1C1F0BB6" w:rsidR="00E90C55" w:rsidRDefault="00E90C55">
      <w:pPr>
        <w:pStyle w:val="TOC5"/>
        <w:rPr>
          <w:rFonts w:asciiTheme="minorHAnsi" w:eastAsiaTheme="minorEastAsia" w:hAnsiTheme="minorHAnsi" w:cstheme="minorBidi"/>
          <w:noProof/>
          <w:sz w:val="22"/>
          <w:szCs w:val="22"/>
          <w:lang w:val="en-US"/>
        </w:rPr>
      </w:pPr>
      <w:r>
        <w:rPr>
          <w:noProof/>
        </w:rPr>
        <w:t>6.4</w:t>
      </w:r>
      <w:r w:rsidRPr="002B2F5C">
        <w:rPr>
          <w:noProof/>
          <w:lang w:val="en-US"/>
        </w:rPr>
        <w:t>.5.3.1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_Toc195349172 \h </w:instrText>
      </w:r>
      <w:r>
        <w:rPr>
          <w:noProof/>
        </w:rPr>
      </w:r>
      <w:r>
        <w:rPr>
          <w:noProof/>
        </w:rPr>
        <w:fldChar w:fldCharType="separate"/>
      </w:r>
      <w:r>
        <w:rPr>
          <w:noProof/>
        </w:rPr>
        <w:t>115</w:t>
      </w:r>
      <w:r>
        <w:rPr>
          <w:noProof/>
        </w:rPr>
        <w:fldChar w:fldCharType="end"/>
      </w:r>
    </w:p>
    <w:p w14:paraId="1E2D2F18" w14:textId="18AAC93F" w:rsidR="00E90C55" w:rsidRDefault="00E90C5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lastRenderedPageBreak/>
        <w:tab/>
      </w:r>
      <w:r>
        <w:rPr>
          <w:noProof/>
        </w:rPr>
        <w:t>Target URI</w:t>
      </w:r>
      <w:r>
        <w:rPr>
          <w:noProof/>
        </w:rPr>
        <w:tab/>
      </w:r>
      <w:r>
        <w:rPr>
          <w:noProof/>
        </w:rPr>
        <w:fldChar w:fldCharType="begin"/>
      </w:r>
      <w:r>
        <w:rPr>
          <w:noProof/>
        </w:rPr>
        <w:instrText xml:space="preserve"> PAGEREF _Toc195349173 \h </w:instrText>
      </w:r>
      <w:r>
        <w:rPr>
          <w:noProof/>
        </w:rPr>
      </w:r>
      <w:r>
        <w:rPr>
          <w:noProof/>
        </w:rPr>
        <w:fldChar w:fldCharType="separate"/>
      </w:r>
      <w:r>
        <w:rPr>
          <w:noProof/>
        </w:rPr>
        <w:t>115</w:t>
      </w:r>
      <w:r>
        <w:rPr>
          <w:noProof/>
        </w:rPr>
        <w:fldChar w:fldCharType="end"/>
      </w:r>
    </w:p>
    <w:p w14:paraId="46746484" w14:textId="2974FB87" w:rsidR="00E90C55" w:rsidRDefault="00E90C5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_Toc195349174 \h </w:instrText>
      </w:r>
      <w:r>
        <w:rPr>
          <w:noProof/>
        </w:rPr>
      </w:r>
      <w:r>
        <w:rPr>
          <w:noProof/>
        </w:rPr>
        <w:fldChar w:fldCharType="separate"/>
      </w:r>
      <w:r>
        <w:rPr>
          <w:noProof/>
        </w:rPr>
        <w:t>115</w:t>
      </w:r>
      <w:r>
        <w:rPr>
          <w:noProof/>
        </w:rPr>
        <w:fldChar w:fldCharType="end"/>
      </w:r>
    </w:p>
    <w:p w14:paraId="7A40E9A7" w14:textId="39E42FD6" w:rsidR="00E90C55" w:rsidRDefault="00E90C55">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_Toc195349175 \h </w:instrText>
      </w:r>
      <w:r>
        <w:rPr>
          <w:noProof/>
        </w:rPr>
      </w:r>
      <w:r>
        <w:rPr>
          <w:noProof/>
        </w:rPr>
        <w:fldChar w:fldCharType="separate"/>
      </w:r>
      <w:r>
        <w:rPr>
          <w:noProof/>
        </w:rPr>
        <w:t>115</w:t>
      </w:r>
      <w:r>
        <w:rPr>
          <w:noProof/>
        </w:rPr>
        <w:fldChar w:fldCharType="end"/>
      </w:r>
    </w:p>
    <w:p w14:paraId="2750935F" w14:textId="581AC262" w:rsidR="00E90C55" w:rsidRDefault="00E90C5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_Toc195349176 \h </w:instrText>
      </w:r>
      <w:r>
        <w:rPr>
          <w:noProof/>
        </w:rPr>
      </w:r>
      <w:r>
        <w:rPr>
          <w:noProof/>
        </w:rPr>
        <w:fldChar w:fldCharType="separate"/>
      </w:r>
      <w:r>
        <w:rPr>
          <w:noProof/>
        </w:rPr>
        <w:t>116</w:t>
      </w:r>
      <w:r>
        <w:rPr>
          <w:noProof/>
        </w:rPr>
        <w:fldChar w:fldCharType="end"/>
      </w:r>
    </w:p>
    <w:p w14:paraId="593265F9" w14:textId="52487CA4" w:rsidR="00E90C55" w:rsidRDefault="00E90C5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_Toc195349177 \h </w:instrText>
      </w:r>
      <w:r>
        <w:rPr>
          <w:noProof/>
        </w:rPr>
      </w:r>
      <w:r>
        <w:rPr>
          <w:noProof/>
        </w:rPr>
        <w:fldChar w:fldCharType="separate"/>
      </w:r>
      <w:r>
        <w:rPr>
          <w:noProof/>
        </w:rPr>
        <w:t>116</w:t>
      </w:r>
      <w:r>
        <w:rPr>
          <w:noProof/>
        </w:rPr>
        <w:fldChar w:fldCharType="end"/>
      </w:r>
    </w:p>
    <w:p w14:paraId="7D7EDFB7" w14:textId="03D87700" w:rsidR="00E90C55" w:rsidRDefault="00E90C55">
      <w:pPr>
        <w:pStyle w:val="TOC4"/>
        <w:rPr>
          <w:rFonts w:asciiTheme="minorHAnsi" w:eastAsiaTheme="minorEastAsia" w:hAnsiTheme="minorHAnsi" w:cstheme="minorBidi"/>
          <w:noProof/>
          <w:sz w:val="22"/>
          <w:szCs w:val="22"/>
          <w:lang w:val="en-US"/>
        </w:rPr>
      </w:pPr>
      <w:r>
        <w:rPr>
          <w:noProof/>
        </w:rPr>
        <w:t>6.4</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_Toc195349178 \h </w:instrText>
      </w:r>
      <w:r>
        <w:rPr>
          <w:noProof/>
        </w:rPr>
      </w:r>
      <w:r>
        <w:rPr>
          <w:noProof/>
        </w:rPr>
        <w:fldChar w:fldCharType="separate"/>
      </w:r>
      <w:r>
        <w:rPr>
          <w:noProof/>
        </w:rPr>
        <w:t>117</w:t>
      </w:r>
      <w:r>
        <w:rPr>
          <w:noProof/>
        </w:rPr>
        <w:fldChar w:fldCharType="end"/>
      </w:r>
    </w:p>
    <w:p w14:paraId="07595CA8" w14:textId="1684AE29" w:rsidR="00E90C55" w:rsidRDefault="00E90C5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_Toc195349179 \h </w:instrText>
      </w:r>
      <w:r>
        <w:rPr>
          <w:noProof/>
        </w:rPr>
      </w:r>
      <w:r>
        <w:rPr>
          <w:noProof/>
        </w:rPr>
        <w:fldChar w:fldCharType="separate"/>
      </w:r>
      <w:r>
        <w:rPr>
          <w:noProof/>
        </w:rPr>
        <w:t>117</w:t>
      </w:r>
      <w:r>
        <w:rPr>
          <w:noProof/>
        </w:rPr>
        <w:fldChar w:fldCharType="end"/>
      </w:r>
    </w:p>
    <w:p w14:paraId="0A443F2C" w14:textId="7507ECCF" w:rsidR="00E90C55" w:rsidRDefault="00E90C5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_Toc195349180 \h </w:instrText>
      </w:r>
      <w:r>
        <w:rPr>
          <w:noProof/>
        </w:rPr>
      </w:r>
      <w:r>
        <w:rPr>
          <w:noProof/>
        </w:rPr>
        <w:fldChar w:fldCharType="separate"/>
      </w:r>
      <w:r>
        <w:rPr>
          <w:noProof/>
        </w:rPr>
        <w:t>118</w:t>
      </w:r>
      <w:r>
        <w:rPr>
          <w:noProof/>
        </w:rPr>
        <w:fldChar w:fldCharType="end"/>
      </w:r>
    </w:p>
    <w:p w14:paraId="77383FEA" w14:textId="26971226" w:rsidR="00E90C55" w:rsidRDefault="00E90C55">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_Toc195349181 \h </w:instrText>
      </w:r>
      <w:r>
        <w:rPr>
          <w:noProof/>
        </w:rPr>
      </w:r>
      <w:r>
        <w:rPr>
          <w:noProof/>
        </w:rPr>
        <w:fldChar w:fldCharType="separate"/>
      </w:r>
      <w:r>
        <w:rPr>
          <w:noProof/>
        </w:rPr>
        <w:t>118</w:t>
      </w:r>
      <w:r>
        <w:rPr>
          <w:noProof/>
        </w:rPr>
        <w:fldChar w:fldCharType="end"/>
      </w:r>
    </w:p>
    <w:p w14:paraId="43F8F868" w14:textId="0C3D7AC3" w:rsidR="00E90C55" w:rsidRDefault="00E90C5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_Toc195349182 \h </w:instrText>
      </w:r>
      <w:r>
        <w:rPr>
          <w:noProof/>
        </w:rPr>
      </w:r>
      <w:r>
        <w:rPr>
          <w:noProof/>
        </w:rPr>
        <w:fldChar w:fldCharType="separate"/>
      </w:r>
      <w:r>
        <w:rPr>
          <w:noProof/>
        </w:rPr>
        <w:t>118</w:t>
      </w:r>
      <w:r>
        <w:rPr>
          <w:noProof/>
        </w:rPr>
        <w:fldChar w:fldCharType="end"/>
      </w:r>
    </w:p>
    <w:p w14:paraId="415E861F" w14:textId="59738407" w:rsidR="00E90C55" w:rsidRDefault="00E90C5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_Toc195349183 \h </w:instrText>
      </w:r>
      <w:r>
        <w:rPr>
          <w:noProof/>
        </w:rPr>
      </w:r>
      <w:r>
        <w:rPr>
          <w:noProof/>
        </w:rPr>
        <w:fldChar w:fldCharType="separate"/>
      </w:r>
      <w:r>
        <w:rPr>
          <w:noProof/>
        </w:rPr>
        <w:t>119</w:t>
      </w:r>
      <w:r>
        <w:rPr>
          <w:noProof/>
        </w:rPr>
        <w:fldChar w:fldCharType="end"/>
      </w:r>
    </w:p>
    <w:p w14:paraId="624C3305" w14:textId="58CCFF95" w:rsidR="00E90C55" w:rsidRDefault="00E90C5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_Toc195349184 \h </w:instrText>
      </w:r>
      <w:r>
        <w:rPr>
          <w:noProof/>
        </w:rPr>
      </w:r>
      <w:r>
        <w:rPr>
          <w:noProof/>
        </w:rPr>
        <w:fldChar w:fldCharType="separate"/>
      </w:r>
      <w:r>
        <w:rPr>
          <w:noProof/>
        </w:rPr>
        <w:t>119</w:t>
      </w:r>
      <w:r>
        <w:rPr>
          <w:noProof/>
        </w:rPr>
        <w:fldChar w:fldCharType="end"/>
      </w:r>
    </w:p>
    <w:p w14:paraId="204E25E7" w14:textId="0ABE5F29" w:rsidR="00E90C55" w:rsidRDefault="00E90C5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_Toc195349185 \h </w:instrText>
      </w:r>
      <w:r>
        <w:rPr>
          <w:noProof/>
        </w:rPr>
      </w:r>
      <w:r>
        <w:rPr>
          <w:noProof/>
        </w:rPr>
        <w:fldChar w:fldCharType="separate"/>
      </w:r>
      <w:r>
        <w:rPr>
          <w:noProof/>
        </w:rPr>
        <w:t>120</w:t>
      </w:r>
      <w:r>
        <w:rPr>
          <w:noProof/>
        </w:rPr>
        <w:fldChar w:fldCharType="end"/>
      </w:r>
    </w:p>
    <w:p w14:paraId="7110D5A6" w14:textId="647FB282" w:rsidR="00E90C55" w:rsidRPr="00400664" w:rsidRDefault="00E90C55">
      <w:pPr>
        <w:pStyle w:val="TOC5"/>
        <w:rPr>
          <w:rFonts w:asciiTheme="minorHAnsi" w:eastAsiaTheme="minorEastAsia" w:hAnsiTheme="minorHAnsi" w:cstheme="minorBidi"/>
          <w:noProof/>
          <w:sz w:val="22"/>
          <w:szCs w:val="22"/>
          <w:lang w:val="fr-FR"/>
        </w:rPr>
      </w:pPr>
      <w:r w:rsidRPr="00400664">
        <w:rPr>
          <w:noProof/>
          <w:lang w:val="fr-FR"/>
        </w:rPr>
        <w:t>6.4.6.2.8</w:t>
      </w:r>
      <w:r w:rsidRPr="00400664">
        <w:rPr>
          <w:rFonts w:asciiTheme="minorHAnsi" w:eastAsiaTheme="minorEastAsia" w:hAnsiTheme="minorHAnsi" w:cstheme="minorBidi"/>
          <w:noProof/>
          <w:sz w:val="22"/>
          <w:szCs w:val="22"/>
          <w:lang w:val="fr-FR"/>
        </w:rPr>
        <w:tab/>
      </w:r>
      <w:r w:rsidRPr="00400664">
        <w:rPr>
          <w:noProof/>
          <w:lang w:val="fr-FR"/>
        </w:rPr>
        <w:t>Type: DAAPolConfigNotif</w:t>
      </w:r>
      <w:r w:rsidRPr="00400664">
        <w:rPr>
          <w:noProof/>
          <w:lang w:val="fr-FR"/>
        </w:rPr>
        <w:tab/>
      </w:r>
      <w:r>
        <w:rPr>
          <w:noProof/>
        </w:rPr>
        <w:fldChar w:fldCharType="begin"/>
      </w:r>
      <w:r w:rsidRPr="00400664">
        <w:rPr>
          <w:noProof/>
          <w:lang w:val="fr-FR"/>
        </w:rPr>
        <w:instrText xml:space="preserve"> PAGEREF _Toc195349186 \h </w:instrText>
      </w:r>
      <w:r>
        <w:rPr>
          <w:noProof/>
        </w:rPr>
      </w:r>
      <w:r>
        <w:rPr>
          <w:noProof/>
        </w:rPr>
        <w:fldChar w:fldCharType="separate"/>
      </w:r>
      <w:r w:rsidRPr="00400664">
        <w:rPr>
          <w:noProof/>
          <w:lang w:val="fr-FR"/>
        </w:rPr>
        <w:t>120</w:t>
      </w:r>
      <w:r>
        <w:rPr>
          <w:noProof/>
        </w:rPr>
        <w:fldChar w:fldCharType="end"/>
      </w:r>
    </w:p>
    <w:p w14:paraId="2DE12D21" w14:textId="7BF194DE" w:rsidR="00E90C55" w:rsidRPr="00400664" w:rsidRDefault="00E90C55">
      <w:pPr>
        <w:pStyle w:val="TOC5"/>
        <w:rPr>
          <w:rFonts w:asciiTheme="minorHAnsi" w:eastAsiaTheme="minorEastAsia" w:hAnsiTheme="minorHAnsi" w:cstheme="minorBidi"/>
          <w:noProof/>
          <w:sz w:val="22"/>
          <w:szCs w:val="22"/>
          <w:lang w:val="fr-FR"/>
        </w:rPr>
      </w:pPr>
      <w:r w:rsidRPr="00400664">
        <w:rPr>
          <w:noProof/>
          <w:lang w:val="fr-FR"/>
        </w:rPr>
        <w:t>6.4.6.2.9</w:t>
      </w:r>
      <w:r w:rsidRPr="00400664">
        <w:rPr>
          <w:rFonts w:asciiTheme="minorHAnsi" w:eastAsiaTheme="minorEastAsia" w:hAnsiTheme="minorHAnsi" w:cstheme="minorBidi"/>
          <w:noProof/>
          <w:sz w:val="22"/>
          <w:szCs w:val="22"/>
          <w:lang w:val="fr-FR"/>
        </w:rPr>
        <w:tab/>
      </w:r>
      <w:r w:rsidRPr="00400664">
        <w:rPr>
          <w:noProof/>
          <w:lang w:val="fr-FR"/>
        </w:rPr>
        <w:t>Type: DAAEventsInfo</w:t>
      </w:r>
      <w:r w:rsidRPr="00400664">
        <w:rPr>
          <w:noProof/>
          <w:lang w:val="fr-FR"/>
        </w:rPr>
        <w:tab/>
      </w:r>
      <w:r>
        <w:rPr>
          <w:noProof/>
        </w:rPr>
        <w:fldChar w:fldCharType="begin"/>
      </w:r>
      <w:r w:rsidRPr="00400664">
        <w:rPr>
          <w:noProof/>
          <w:lang w:val="fr-FR"/>
        </w:rPr>
        <w:instrText xml:space="preserve"> PAGEREF _Toc195349187 \h </w:instrText>
      </w:r>
      <w:r>
        <w:rPr>
          <w:noProof/>
        </w:rPr>
      </w:r>
      <w:r>
        <w:rPr>
          <w:noProof/>
        </w:rPr>
        <w:fldChar w:fldCharType="separate"/>
      </w:r>
      <w:r w:rsidRPr="00400664">
        <w:rPr>
          <w:noProof/>
          <w:lang w:val="fr-FR"/>
        </w:rPr>
        <w:t>120</w:t>
      </w:r>
      <w:r>
        <w:rPr>
          <w:noProof/>
        </w:rPr>
        <w:fldChar w:fldCharType="end"/>
      </w:r>
    </w:p>
    <w:p w14:paraId="328D0D27" w14:textId="7520B620" w:rsidR="00E90C55" w:rsidRPr="00400664" w:rsidRDefault="00E90C55">
      <w:pPr>
        <w:pStyle w:val="TOC5"/>
        <w:rPr>
          <w:rFonts w:asciiTheme="minorHAnsi" w:eastAsiaTheme="minorEastAsia" w:hAnsiTheme="minorHAnsi" w:cstheme="minorBidi"/>
          <w:noProof/>
          <w:sz w:val="22"/>
          <w:szCs w:val="22"/>
          <w:lang w:val="fr-FR"/>
        </w:rPr>
      </w:pPr>
      <w:r w:rsidRPr="00400664">
        <w:rPr>
          <w:noProof/>
          <w:lang w:val="fr-FR"/>
        </w:rPr>
        <w:t>6.4.6.2.10</w:t>
      </w:r>
      <w:r w:rsidRPr="00400664">
        <w:rPr>
          <w:rFonts w:asciiTheme="minorHAnsi" w:eastAsiaTheme="minorEastAsia" w:hAnsiTheme="minorHAnsi" w:cstheme="minorBidi"/>
          <w:noProof/>
          <w:sz w:val="22"/>
          <w:szCs w:val="22"/>
          <w:lang w:val="fr-FR"/>
        </w:rPr>
        <w:tab/>
      </w:r>
      <w:r w:rsidRPr="00400664">
        <w:rPr>
          <w:noProof/>
          <w:lang w:val="fr-FR"/>
        </w:rPr>
        <w:t>Type: DAAEvent</w:t>
      </w:r>
      <w:r w:rsidRPr="00400664">
        <w:rPr>
          <w:noProof/>
          <w:lang w:val="fr-FR"/>
        </w:rPr>
        <w:tab/>
      </w:r>
      <w:r>
        <w:rPr>
          <w:noProof/>
        </w:rPr>
        <w:fldChar w:fldCharType="begin"/>
      </w:r>
      <w:r w:rsidRPr="00400664">
        <w:rPr>
          <w:noProof/>
          <w:lang w:val="fr-FR"/>
        </w:rPr>
        <w:instrText xml:space="preserve"> PAGEREF _Toc195349188 \h </w:instrText>
      </w:r>
      <w:r>
        <w:rPr>
          <w:noProof/>
        </w:rPr>
      </w:r>
      <w:r>
        <w:rPr>
          <w:noProof/>
        </w:rPr>
        <w:fldChar w:fldCharType="separate"/>
      </w:r>
      <w:r w:rsidRPr="00400664">
        <w:rPr>
          <w:noProof/>
          <w:lang w:val="fr-FR"/>
        </w:rPr>
        <w:t>120</w:t>
      </w:r>
      <w:r>
        <w:rPr>
          <w:noProof/>
        </w:rPr>
        <w:fldChar w:fldCharType="end"/>
      </w:r>
    </w:p>
    <w:p w14:paraId="683E538D" w14:textId="418AD9AB" w:rsidR="00E90C55" w:rsidRDefault="00E90C55">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_Toc195349189 \h </w:instrText>
      </w:r>
      <w:r>
        <w:rPr>
          <w:noProof/>
        </w:rPr>
      </w:r>
      <w:r>
        <w:rPr>
          <w:noProof/>
        </w:rPr>
        <w:fldChar w:fldCharType="separate"/>
      </w:r>
      <w:r>
        <w:rPr>
          <w:noProof/>
        </w:rPr>
        <w:t>121</w:t>
      </w:r>
      <w:r>
        <w:rPr>
          <w:noProof/>
        </w:rPr>
        <w:fldChar w:fldCharType="end"/>
      </w:r>
    </w:p>
    <w:p w14:paraId="3A1845E1" w14:textId="7E0E4AA3" w:rsidR="00E90C55" w:rsidRDefault="00E90C55">
      <w:pPr>
        <w:pStyle w:val="TOC4"/>
        <w:rPr>
          <w:rFonts w:asciiTheme="minorHAnsi" w:eastAsiaTheme="minorEastAsia" w:hAnsiTheme="minorHAnsi" w:cstheme="minorBidi"/>
          <w:noProof/>
          <w:sz w:val="22"/>
          <w:szCs w:val="22"/>
          <w:lang w:val="en-US"/>
        </w:rPr>
      </w:pPr>
      <w:r>
        <w:rPr>
          <w:noProof/>
        </w:rPr>
        <w:t>6.4</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_Toc195349190 \h </w:instrText>
      </w:r>
      <w:r>
        <w:rPr>
          <w:noProof/>
        </w:rPr>
      </w:r>
      <w:r>
        <w:rPr>
          <w:noProof/>
        </w:rPr>
        <w:fldChar w:fldCharType="separate"/>
      </w:r>
      <w:r>
        <w:rPr>
          <w:noProof/>
        </w:rPr>
        <w:t>121</w:t>
      </w:r>
      <w:r>
        <w:rPr>
          <w:noProof/>
        </w:rPr>
        <w:fldChar w:fldCharType="end"/>
      </w:r>
    </w:p>
    <w:p w14:paraId="503D93AA" w14:textId="13E6FCF9" w:rsidR="00E90C55" w:rsidRDefault="00E90C5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_Toc195349191 \h </w:instrText>
      </w:r>
      <w:r>
        <w:rPr>
          <w:noProof/>
        </w:rPr>
      </w:r>
      <w:r>
        <w:rPr>
          <w:noProof/>
        </w:rPr>
        <w:fldChar w:fldCharType="separate"/>
      </w:r>
      <w:r>
        <w:rPr>
          <w:noProof/>
        </w:rPr>
        <w:t>121</w:t>
      </w:r>
      <w:r>
        <w:rPr>
          <w:noProof/>
        </w:rPr>
        <w:fldChar w:fldCharType="end"/>
      </w:r>
    </w:p>
    <w:p w14:paraId="6556D32C" w14:textId="36268BDE" w:rsidR="00E90C55" w:rsidRDefault="00E90C5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_Toc195349192 \h </w:instrText>
      </w:r>
      <w:r>
        <w:rPr>
          <w:noProof/>
        </w:rPr>
      </w:r>
      <w:r>
        <w:rPr>
          <w:noProof/>
        </w:rPr>
        <w:fldChar w:fldCharType="separate"/>
      </w:r>
      <w:r>
        <w:rPr>
          <w:noProof/>
        </w:rPr>
        <w:t>121</w:t>
      </w:r>
      <w:r>
        <w:rPr>
          <w:noProof/>
        </w:rPr>
        <w:fldChar w:fldCharType="end"/>
      </w:r>
    </w:p>
    <w:p w14:paraId="4EF026D6" w14:textId="2A91D6C2" w:rsidR="00E90C55" w:rsidRDefault="00E90C5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_Toc195349193 \h </w:instrText>
      </w:r>
      <w:r>
        <w:rPr>
          <w:noProof/>
        </w:rPr>
      </w:r>
      <w:r>
        <w:rPr>
          <w:noProof/>
        </w:rPr>
        <w:fldChar w:fldCharType="separate"/>
      </w:r>
      <w:r>
        <w:rPr>
          <w:noProof/>
        </w:rPr>
        <w:t>121</w:t>
      </w:r>
      <w:r>
        <w:rPr>
          <w:noProof/>
        </w:rPr>
        <w:fldChar w:fldCharType="end"/>
      </w:r>
    </w:p>
    <w:p w14:paraId="6E0EB023" w14:textId="119E287F" w:rsidR="00E90C55" w:rsidRDefault="00E90C5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_Toc195349194 \h </w:instrText>
      </w:r>
      <w:r>
        <w:rPr>
          <w:noProof/>
        </w:rPr>
      </w:r>
      <w:r>
        <w:rPr>
          <w:noProof/>
        </w:rPr>
        <w:fldChar w:fldCharType="separate"/>
      </w:r>
      <w:r>
        <w:rPr>
          <w:noProof/>
        </w:rPr>
        <w:t>121</w:t>
      </w:r>
      <w:r>
        <w:rPr>
          <w:noProof/>
        </w:rPr>
        <w:fldChar w:fldCharType="end"/>
      </w:r>
    </w:p>
    <w:p w14:paraId="44882B19" w14:textId="56869A4A" w:rsidR="00E90C55" w:rsidRDefault="00E90C55">
      <w:pPr>
        <w:pStyle w:val="TOC4"/>
        <w:rPr>
          <w:rFonts w:asciiTheme="minorHAnsi" w:eastAsiaTheme="minorEastAsia" w:hAnsiTheme="minorHAnsi" w:cstheme="minorBidi"/>
          <w:noProof/>
          <w:sz w:val="22"/>
          <w:szCs w:val="22"/>
          <w:lang w:val="en-US"/>
        </w:rPr>
      </w:pPr>
      <w:r>
        <w:rPr>
          <w:noProof/>
        </w:rPr>
        <w:t>6.4</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_Toc195349195 \h </w:instrText>
      </w:r>
      <w:r>
        <w:rPr>
          <w:noProof/>
        </w:rPr>
      </w:r>
      <w:r>
        <w:rPr>
          <w:noProof/>
        </w:rPr>
        <w:fldChar w:fldCharType="separate"/>
      </w:r>
      <w:r>
        <w:rPr>
          <w:noProof/>
        </w:rPr>
        <w:t>122</w:t>
      </w:r>
      <w:r>
        <w:rPr>
          <w:noProof/>
        </w:rPr>
        <w:fldChar w:fldCharType="end"/>
      </w:r>
    </w:p>
    <w:p w14:paraId="36EA25A4" w14:textId="7DA305BB" w:rsidR="00E90C55" w:rsidRDefault="00E90C5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_Toc195349196 \h </w:instrText>
      </w:r>
      <w:r>
        <w:rPr>
          <w:noProof/>
        </w:rPr>
      </w:r>
      <w:r>
        <w:rPr>
          <w:noProof/>
        </w:rPr>
        <w:fldChar w:fldCharType="separate"/>
      </w:r>
      <w:r>
        <w:rPr>
          <w:noProof/>
        </w:rPr>
        <w:t>122</w:t>
      </w:r>
      <w:r>
        <w:rPr>
          <w:noProof/>
        </w:rPr>
        <w:fldChar w:fldCharType="end"/>
      </w:r>
    </w:p>
    <w:p w14:paraId="4FB2C9F6" w14:textId="01943C4D" w:rsidR="00E90C55" w:rsidRDefault="00E90C5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_Toc195349197 \h </w:instrText>
      </w:r>
      <w:r>
        <w:rPr>
          <w:noProof/>
        </w:rPr>
      </w:r>
      <w:r>
        <w:rPr>
          <w:noProof/>
        </w:rPr>
        <w:fldChar w:fldCharType="separate"/>
      </w:r>
      <w:r>
        <w:rPr>
          <w:noProof/>
        </w:rPr>
        <w:t>122</w:t>
      </w:r>
      <w:r>
        <w:rPr>
          <w:noProof/>
        </w:rPr>
        <w:fldChar w:fldCharType="end"/>
      </w:r>
    </w:p>
    <w:p w14:paraId="18FAC3DA" w14:textId="5A699374" w:rsidR="00E90C55" w:rsidRDefault="00E90C5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_Toc195349198 \h </w:instrText>
      </w:r>
      <w:r>
        <w:rPr>
          <w:noProof/>
        </w:rPr>
      </w:r>
      <w:r>
        <w:rPr>
          <w:noProof/>
        </w:rPr>
        <w:fldChar w:fldCharType="separate"/>
      </w:r>
      <w:r>
        <w:rPr>
          <w:noProof/>
        </w:rPr>
        <w:t>122</w:t>
      </w:r>
      <w:r>
        <w:rPr>
          <w:noProof/>
        </w:rPr>
        <w:fldChar w:fldCharType="end"/>
      </w:r>
    </w:p>
    <w:p w14:paraId="673841BC" w14:textId="22D86C77" w:rsidR="00E90C55" w:rsidRDefault="00E90C5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_Toc195349199 \h </w:instrText>
      </w:r>
      <w:r>
        <w:rPr>
          <w:noProof/>
        </w:rPr>
      </w:r>
      <w:r>
        <w:rPr>
          <w:noProof/>
        </w:rPr>
        <w:fldChar w:fldCharType="separate"/>
      </w:r>
      <w:r>
        <w:rPr>
          <w:noProof/>
        </w:rPr>
        <w:t>122</w:t>
      </w:r>
      <w:r>
        <w:rPr>
          <w:noProof/>
        </w:rPr>
        <w:fldChar w:fldCharType="end"/>
      </w:r>
    </w:p>
    <w:p w14:paraId="743EA455" w14:textId="335B2A72" w:rsidR="00E90C55" w:rsidRDefault="00E90C5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_Toc195349200 \h </w:instrText>
      </w:r>
      <w:r>
        <w:rPr>
          <w:noProof/>
        </w:rPr>
      </w:r>
      <w:r>
        <w:rPr>
          <w:noProof/>
        </w:rPr>
        <w:fldChar w:fldCharType="separate"/>
      </w:r>
      <w:r>
        <w:rPr>
          <w:noProof/>
        </w:rPr>
        <w:t>122</w:t>
      </w:r>
      <w:r>
        <w:rPr>
          <w:noProof/>
        </w:rPr>
        <w:fldChar w:fldCharType="end"/>
      </w:r>
    </w:p>
    <w:p w14:paraId="22334552" w14:textId="237E051E" w:rsidR="00E90C55" w:rsidRDefault="00E90C5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_Toc195349201 \h </w:instrText>
      </w:r>
      <w:r>
        <w:rPr>
          <w:noProof/>
        </w:rPr>
      </w:r>
      <w:r>
        <w:rPr>
          <w:noProof/>
        </w:rPr>
        <w:fldChar w:fldCharType="separate"/>
      </w:r>
      <w:r>
        <w:rPr>
          <w:noProof/>
        </w:rPr>
        <w:t>122</w:t>
      </w:r>
      <w:r>
        <w:rPr>
          <w:noProof/>
        </w:rPr>
        <w:fldChar w:fldCharType="end"/>
      </w:r>
    </w:p>
    <w:p w14:paraId="23F718C2" w14:textId="6A5B224E" w:rsidR="00E90C55" w:rsidRDefault="00E90C5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_Toc195349202 \h </w:instrText>
      </w:r>
      <w:r>
        <w:rPr>
          <w:noProof/>
        </w:rPr>
      </w:r>
      <w:r>
        <w:rPr>
          <w:noProof/>
        </w:rPr>
        <w:fldChar w:fldCharType="separate"/>
      </w:r>
      <w:r>
        <w:rPr>
          <w:noProof/>
        </w:rPr>
        <w:t>122</w:t>
      </w:r>
      <w:r>
        <w:rPr>
          <w:noProof/>
        </w:rPr>
        <w:fldChar w:fldCharType="end"/>
      </w:r>
    </w:p>
    <w:p w14:paraId="597D8645" w14:textId="27F08B67" w:rsidR="00E90C55" w:rsidRDefault="00E90C5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_Toc195349203 \h </w:instrText>
      </w:r>
      <w:r>
        <w:rPr>
          <w:noProof/>
        </w:rPr>
      </w:r>
      <w:r>
        <w:rPr>
          <w:noProof/>
        </w:rPr>
        <w:fldChar w:fldCharType="separate"/>
      </w:r>
      <w:r>
        <w:rPr>
          <w:noProof/>
        </w:rPr>
        <w:t>123</w:t>
      </w:r>
      <w:r>
        <w:rPr>
          <w:noProof/>
        </w:rPr>
        <w:fldChar w:fldCharType="end"/>
      </w:r>
    </w:p>
    <w:p w14:paraId="3F94DCF5" w14:textId="26EEEC96" w:rsidR="00E90C55" w:rsidRDefault="00E90C5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_Toc195349204 \h </w:instrText>
      </w:r>
      <w:r>
        <w:rPr>
          <w:noProof/>
        </w:rPr>
      </w:r>
      <w:r>
        <w:rPr>
          <w:noProof/>
        </w:rPr>
        <w:fldChar w:fldCharType="separate"/>
      </w:r>
      <w:r>
        <w:rPr>
          <w:noProof/>
        </w:rPr>
        <w:t>124</w:t>
      </w:r>
      <w:r>
        <w:rPr>
          <w:noProof/>
        </w:rPr>
        <w:fldChar w:fldCharType="end"/>
      </w:r>
    </w:p>
    <w:p w14:paraId="4CED7F51" w14:textId="20081504"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_Toc195349205 \h </w:instrText>
      </w:r>
      <w:r>
        <w:rPr>
          <w:noProof/>
        </w:rPr>
      </w:r>
      <w:r>
        <w:rPr>
          <w:noProof/>
        </w:rPr>
        <w:fldChar w:fldCharType="separate"/>
      </w:r>
      <w:r>
        <w:rPr>
          <w:noProof/>
        </w:rPr>
        <w:t>124</w:t>
      </w:r>
      <w:r>
        <w:rPr>
          <w:noProof/>
        </w:rPr>
        <w:fldChar w:fldCharType="end"/>
      </w:r>
    </w:p>
    <w:p w14:paraId="4E3A17DF" w14:textId="72EF4BCD"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_Toc195349206 \h </w:instrText>
      </w:r>
      <w:r>
        <w:rPr>
          <w:noProof/>
        </w:rPr>
      </w:r>
      <w:r>
        <w:rPr>
          <w:noProof/>
        </w:rPr>
        <w:fldChar w:fldCharType="separate"/>
      </w:r>
      <w:r>
        <w:rPr>
          <w:noProof/>
        </w:rPr>
        <w:t>124</w:t>
      </w:r>
      <w:r>
        <w:rPr>
          <w:noProof/>
        </w:rPr>
        <w:fldChar w:fldCharType="end"/>
      </w:r>
    </w:p>
    <w:p w14:paraId="25B2B0DD" w14:textId="2A9E6C69"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_Toc195349207 \h </w:instrText>
      </w:r>
      <w:r>
        <w:rPr>
          <w:noProof/>
        </w:rPr>
      </w:r>
      <w:r>
        <w:rPr>
          <w:noProof/>
        </w:rPr>
        <w:fldChar w:fldCharType="separate"/>
      </w:r>
      <w:r>
        <w:rPr>
          <w:noProof/>
        </w:rPr>
        <w:t>124</w:t>
      </w:r>
      <w:r>
        <w:rPr>
          <w:noProof/>
        </w:rPr>
        <w:fldChar w:fldCharType="end"/>
      </w:r>
    </w:p>
    <w:p w14:paraId="5337C282" w14:textId="20BCC934"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w:instrText>
      </w:r>
      <w:r>
        <w:rPr>
          <w:noProof/>
        </w:rPr>
        <w:lastRenderedPageBreak/>
        <w:instrText xml:space="preserve">EF _Toc195349208 \h </w:instrText>
      </w:r>
      <w:r>
        <w:rPr>
          <w:noProof/>
        </w:rPr>
      </w:r>
      <w:r>
        <w:rPr>
          <w:noProof/>
        </w:rPr>
        <w:fldChar w:fldCharType="separate"/>
      </w:r>
      <w:r>
        <w:rPr>
          <w:noProof/>
        </w:rPr>
        <w:t>124</w:t>
      </w:r>
      <w:r>
        <w:rPr>
          <w:noProof/>
        </w:rPr>
        <w:fldChar w:fldCharType="end"/>
      </w:r>
    </w:p>
    <w:p w14:paraId="1D2DE639" w14:textId="3B7F59FB" w:rsidR="00E90C55" w:rsidRDefault="00E90C55">
      <w:pPr>
        <w:pStyle w:val="TOC4"/>
        <w:rPr>
          <w:rFonts w:asciiTheme="minorHAnsi" w:eastAsiaTheme="minorEastAsia" w:hAnsiTheme="minorHAnsi" w:cstheme="minorBidi"/>
          <w:noProof/>
          <w:sz w:val="22"/>
          <w:szCs w:val="22"/>
          <w:lang w:val="en-US"/>
        </w:rPr>
      </w:pPr>
      <w:r w:rsidRPr="00400664">
        <w:rPr>
          <w:noProof/>
          <w:lang w:val="en-US" w:eastAsia="zh-CN"/>
        </w:rPr>
        <w:t>6.5</w:t>
      </w:r>
      <w:r w:rsidRPr="00400664">
        <w:rPr>
          <w:noProof/>
          <w:lang w:val="en-US"/>
        </w:rPr>
        <w:t>.3.2</w:t>
      </w:r>
      <w:r>
        <w:rPr>
          <w:rFonts w:asciiTheme="minorHAnsi" w:eastAsiaTheme="minorEastAsia" w:hAnsiTheme="minorHAnsi" w:cstheme="minorBidi"/>
          <w:noProof/>
          <w:sz w:val="22"/>
          <w:szCs w:val="22"/>
          <w:lang w:val="en-US"/>
        </w:rPr>
        <w:tab/>
      </w:r>
      <w:r w:rsidRPr="00400664">
        <w:rPr>
          <w:noProof/>
          <w:lang w:val="en-US"/>
        </w:rPr>
        <w:t xml:space="preserve">Resource: </w:t>
      </w:r>
      <w:r w:rsidRPr="00400664">
        <w:rPr>
          <w:bCs/>
          <w:noProof/>
          <w:lang w:val="en-US"/>
        </w:rPr>
        <w:t>UAV Dynamic Information Subscription</w:t>
      </w:r>
      <w:r w:rsidRPr="00400664">
        <w:rPr>
          <w:noProof/>
          <w:lang w:val="en-US"/>
        </w:rPr>
        <w:t>s</w:t>
      </w:r>
      <w:r>
        <w:rPr>
          <w:noProof/>
        </w:rPr>
        <w:tab/>
      </w:r>
      <w:r>
        <w:rPr>
          <w:noProof/>
        </w:rPr>
        <w:fldChar w:fldCharType="begin"/>
      </w:r>
      <w:r>
        <w:rPr>
          <w:noProof/>
        </w:rPr>
        <w:instrText xml:space="preserve"> PAGEREF _Toc195349209 \h </w:instrText>
      </w:r>
      <w:r>
        <w:rPr>
          <w:noProof/>
        </w:rPr>
      </w:r>
      <w:r>
        <w:rPr>
          <w:noProof/>
        </w:rPr>
        <w:fldChar w:fldCharType="separate"/>
      </w:r>
      <w:r>
        <w:rPr>
          <w:noProof/>
        </w:rPr>
        <w:t>125</w:t>
      </w:r>
      <w:r>
        <w:rPr>
          <w:noProof/>
        </w:rPr>
        <w:fldChar w:fldCharType="end"/>
      </w:r>
    </w:p>
    <w:p w14:paraId="04E5C8E4" w14:textId="03839205" w:rsidR="00E90C55" w:rsidRDefault="00E90C55">
      <w:pPr>
        <w:pStyle w:val="TOC5"/>
        <w:rPr>
          <w:rFonts w:asciiTheme="minorHAnsi" w:eastAsiaTheme="minorEastAsia" w:hAnsiTheme="minorHAnsi" w:cstheme="minorBidi"/>
          <w:noProof/>
          <w:sz w:val="22"/>
          <w:szCs w:val="22"/>
          <w:lang w:val="en-US"/>
        </w:rPr>
      </w:pPr>
      <w:r w:rsidRPr="00400664">
        <w:rPr>
          <w:noProof/>
          <w:lang w:val="en-US" w:eastAsia="zh-CN"/>
        </w:rPr>
        <w:t>6.5</w:t>
      </w:r>
      <w:r w:rsidRPr="00400664">
        <w:rPr>
          <w:noProof/>
          <w:lang w:val="en-US"/>
        </w:rPr>
        <w:t>.3.2.1</w:t>
      </w:r>
      <w:r>
        <w:rPr>
          <w:rFonts w:asciiTheme="minorHAnsi" w:eastAsiaTheme="minorEastAsia" w:hAnsiTheme="minorHAnsi" w:cstheme="minorBidi"/>
          <w:noProof/>
          <w:sz w:val="22"/>
          <w:szCs w:val="22"/>
          <w:lang w:val="en-US"/>
        </w:rPr>
        <w:tab/>
      </w:r>
      <w:r w:rsidRPr="00400664">
        <w:rPr>
          <w:noProof/>
          <w:lang w:val="en-US"/>
        </w:rPr>
        <w:t>Description</w:t>
      </w:r>
      <w:r>
        <w:rPr>
          <w:noProof/>
        </w:rPr>
        <w:tab/>
      </w:r>
      <w:r>
        <w:rPr>
          <w:noProof/>
        </w:rPr>
        <w:fldChar w:fldCharType="begin"/>
      </w:r>
      <w:r>
        <w:rPr>
          <w:noProof/>
        </w:rPr>
        <w:instrText xml:space="preserve"> PAGEREF _Toc195349210 \h </w:instrText>
      </w:r>
      <w:r>
        <w:rPr>
          <w:noProof/>
        </w:rPr>
      </w:r>
      <w:r>
        <w:rPr>
          <w:noProof/>
        </w:rPr>
        <w:fldChar w:fldCharType="separate"/>
      </w:r>
      <w:r>
        <w:rPr>
          <w:noProof/>
        </w:rPr>
        <w:t>125</w:t>
      </w:r>
      <w:r>
        <w:rPr>
          <w:noProof/>
        </w:rPr>
        <w:fldChar w:fldCharType="end"/>
      </w:r>
    </w:p>
    <w:p w14:paraId="7E587E6F" w14:textId="3695BEE9"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_Toc195349211 \h </w:instrText>
      </w:r>
      <w:r>
        <w:rPr>
          <w:noProof/>
        </w:rPr>
      </w:r>
      <w:r>
        <w:rPr>
          <w:noProof/>
        </w:rPr>
        <w:fldChar w:fldCharType="separate"/>
      </w:r>
      <w:r>
        <w:rPr>
          <w:noProof/>
        </w:rPr>
        <w:t>125</w:t>
      </w:r>
      <w:r>
        <w:rPr>
          <w:noProof/>
        </w:rPr>
        <w:fldChar w:fldCharType="end"/>
      </w:r>
    </w:p>
    <w:p w14:paraId="23F75D97" w14:textId="656AA6E2"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_Toc195349212 \h </w:instrText>
      </w:r>
      <w:r>
        <w:rPr>
          <w:noProof/>
        </w:rPr>
      </w:r>
      <w:r>
        <w:rPr>
          <w:noProof/>
        </w:rPr>
        <w:fldChar w:fldCharType="separate"/>
      </w:r>
      <w:r>
        <w:rPr>
          <w:noProof/>
        </w:rPr>
        <w:t>125</w:t>
      </w:r>
      <w:r>
        <w:rPr>
          <w:noProof/>
        </w:rPr>
        <w:fldChar w:fldCharType="end"/>
      </w:r>
    </w:p>
    <w:p w14:paraId="63CE27AB" w14:textId="74A07456" w:rsidR="00E90C55" w:rsidRDefault="00E90C55">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_Toc195349213 \h </w:instrText>
      </w:r>
      <w:r>
        <w:rPr>
          <w:noProof/>
        </w:rPr>
      </w:r>
      <w:r>
        <w:rPr>
          <w:noProof/>
        </w:rPr>
        <w:fldChar w:fldCharType="separate"/>
      </w:r>
      <w:r>
        <w:rPr>
          <w:noProof/>
        </w:rPr>
        <w:t>125</w:t>
      </w:r>
      <w:r>
        <w:rPr>
          <w:noProof/>
        </w:rPr>
        <w:fldChar w:fldCharType="end"/>
      </w:r>
    </w:p>
    <w:p w14:paraId="76D4C5B3" w14:textId="214A535F"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_Toc195349214 \h </w:instrText>
      </w:r>
      <w:r>
        <w:rPr>
          <w:noProof/>
        </w:rPr>
      </w:r>
      <w:r>
        <w:rPr>
          <w:noProof/>
        </w:rPr>
        <w:fldChar w:fldCharType="separate"/>
      </w:r>
      <w:r>
        <w:rPr>
          <w:noProof/>
        </w:rPr>
        <w:t>126</w:t>
      </w:r>
      <w:r>
        <w:rPr>
          <w:noProof/>
        </w:rPr>
        <w:fldChar w:fldCharType="end"/>
      </w:r>
    </w:p>
    <w:p w14:paraId="5BB16A86" w14:textId="03E35222"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_Toc195349215 \h </w:instrText>
      </w:r>
      <w:r>
        <w:rPr>
          <w:noProof/>
        </w:rPr>
      </w:r>
      <w:r>
        <w:rPr>
          <w:noProof/>
        </w:rPr>
        <w:fldChar w:fldCharType="separate"/>
      </w:r>
      <w:r>
        <w:rPr>
          <w:noProof/>
        </w:rPr>
        <w:t>127</w:t>
      </w:r>
      <w:r>
        <w:rPr>
          <w:noProof/>
        </w:rPr>
        <w:fldChar w:fldCharType="end"/>
      </w:r>
    </w:p>
    <w:p w14:paraId="40507251" w14:textId="2D60253E"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2B2F5C">
        <w:rPr>
          <w:bCs/>
          <w:noProof/>
        </w:rPr>
        <w:t>UAV Dynamic Information Subscription</w:t>
      </w:r>
      <w:r>
        <w:rPr>
          <w:noProof/>
        </w:rPr>
        <w:tab/>
      </w:r>
      <w:r>
        <w:rPr>
          <w:noProof/>
        </w:rPr>
        <w:fldChar w:fldCharType="begin"/>
      </w:r>
      <w:r>
        <w:rPr>
          <w:noProof/>
        </w:rPr>
        <w:instrText xml:space="preserve"> PAGEREF _Toc195349216 \h </w:instrText>
      </w:r>
      <w:r>
        <w:rPr>
          <w:noProof/>
        </w:rPr>
      </w:r>
      <w:r>
        <w:rPr>
          <w:noProof/>
        </w:rPr>
        <w:fldChar w:fldCharType="separate"/>
      </w:r>
      <w:r>
        <w:rPr>
          <w:noProof/>
        </w:rPr>
        <w:t>127</w:t>
      </w:r>
      <w:r>
        <w:rPr>
          <w:noProof/>
        </w:rPr>
        <w:fldChar w:fldCharType="end"/>
      </w:r>
    </w:p>
    <w:p w14:paraId="693E6CE2" w14:textId="1D552375"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_Toc195349217 \h </w:instrText>
      </w:r>
      <w:r>
        <w:rPr>
          <w:noProof/>
        </w:rPr>
      </w:r>
      <w:r>
        <w:rPr>
          <w:noProof/>
        </w:rPr>
        <w:fldChar w:fldCharType="separate"/>
      </w:r>
      <w:r>
        <w:rPr>
          <w:noProof/>
        </w:rPr>
        <w:t>127</w:t>
      </w:r>
      <w:r>
        <w:rPr>
          <w:noProof/>
        </w:rPr>
        <w:fldChar w:fldCharType="end"/>
      </w:r>
    </w:p>
    <w:p w14:paraId="1AE403AE" w14:textId="5D18FD9E"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_Toc195349218 \h </w:instrText>
      </w:r>
      <w:r>
        <w:rPr>
          <w:noProof/>
        </w:rPr>
      </w:r>
      <w:r>
        <w:rPr>
          <w:noProof/>
        </w:rPr>
        <w:fldChar w:fldCharType="separate"/>
      </w:r>
      <w:r>
        <w:rPr>
          <w:noProof/>
        </w:rPr>
        <w:t>127</w:t>
      </w:r>
      <w:r>
        <w:rPr>
          <w:noProof/>
        </w:rPr>
        <w:fldChar w:fldCharType="end"/>
      </w:r>
    </w:p>
    <w:p w14:paraId="386DDB11" w14:textId="3A056FE7" w:rsidR="00E90C55" w:rsidRDefault="00E90C55">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_Toc195349219 \h </w:instrText>
      </w:r>
      <w:r>
        <w:rPr>
          <w:noProof/>
        </w:rPr>
      </w:r>
      <w:r>
        <w:rPr>
          <w:noProof/>
        </w:rPr>
        <w:fldChar w:fldCharType="separate"/>
      </w:r>
      <w:r>
        <w:rPr>
          <w:noProof/>
        </w:rPr>
        <w:t>128</w:t>
      </w:r>
      <w:r>
        <w:rPr>
          <w:noProof/>
        </w:rPr>
        <w:fldChar w:fldCharType="end"/>
      </w:r>
    </w:p>
    <w:p w14:paraId="6979DF22" w14:textId="1FD8EED8"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_Toc195349220 \h </w:instrText>
      </w:r>
      <w:r>
        <w:rPr>
          <w:noProof/>
        </w:rPr>
      </w:r>
      <w:r>
        <w:rPr>
          <w:noProof/>
        </w:rPr>
        <w:fldChar w:fldCharType="separate"/>
      </w:r>
      <w:r>
        <w:rPr>
          <w:noProof/>
        </w:rPr>
        <w:t>128</w:t>
      </w:r>
      <w:r>
        <w:rPr>
          <w:noProof/>
        </w:rPr>
        <w:fldChar w:fldCharType="end"/>
      </w:r>
    </w:p>
    <w:p w14:paraId="037211E4" w14:textId="2F9FAA8F"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_Toc195349221 \h </w:instrText>
      </w:r>
      <w:r>
        <w:rPr>
          <w:noProof/>
        </w:rPr>
      </w:r>
      <w:r>
        <w:rPr>
          <w:noProof/>
        </w:rPr>
        <w:fldChar w:fldCharType="separate"/>
      </w:r>
      <w:r>
        <w:rPr>
          <w:noProof/>
        </w:rPr>
        <w:t>129</w:t>
      </w:r>
      <w:r>
        <w:rPr>
          <w:noProof/>
        </w:rPr>
        <w:fldChar w:fldCharType="end"/>
      </w:r>
    </w:p>
    <w:p w14:paraId="4A2518F1" w14:textId="3A120AC7"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_Toc195349222 \h </w:instrText>
      </w:r>
      <w:r>
        <w:rPr>
          <w:noProof/>
        </w:rPr>
      </w:r>
      <w:r>
        <w:rPr>
          <w:noProof/>
        </w:rPr>
        <w:fldChar w:fldCharType="separate"/>
      </w:r>
      <w:r>
        <w:rPr>
          <w:noProof/>
        </w:rPr>
        <w:t>130</w:t>
      </w:r>
      <w:r>
        <w:rPr>
          <w:noProof/>
        </w:rPr>
        <w:fldChar w:fldCharType="end"/>
      </w:r>
    </w:p>
    <w:p w14:paraId="0C3AA979" w14:textId="0C359814"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_Toc195349223 \h </w:instrText>
      </w:r>
      <w:r>
        <w:rPr>
          <w:noProof/>
        </w:rPr>
      </w:r>
      <w:r>
        <w:rPr>
          <w:noProof/>
        </w:rPr>
        <w:fldChar w:fldCharType="separate"/>
      </w:r>
      <w:r>
        <w:rPr>
          <w:noProof/>
        </w:rPr>
        <w:t>131</w:t>
      </w:r>
      <w:r>
        <w:rPr>
          <w:noProof/>
        </w:rPr>
        <w:fldChar w:fldCharType="end"/>
      </w:r>
    </w:p>
    <w:p w14:paraId="41844B38" w14:textId="19D25796"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_Toc195349224 \h </w:instrText>
      </w:r>
      <w:r>
        <w:rPr>
          <w:noProof/>
        </w:rPr>
      </w:r>
      <w:r>
        <w:rPr>
          <w:noProof/>
        </w:rPr>
        <w:fldChar w:fldCharType="separate"/>
      </w:r>
      <w:r>
        <w:rPr>
          <w:noProof/>
        </w:rPr>
        <w:t>132</w:t>
      </w:r>
      <w:r>
        <w:rPr>
          <w:noProof/>
        </w:rPr>
        <w:fldChar w:fldCharType="end"/>
      </w:r>
    </w:p>
    <w:p w14:paraId="0B466908" w14:textId="6C702636"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_Toc195349225 \h </w:instrText>
      </w:r>
      <w:r>
        <w:rPr>
          <w:noProof/>
        </w:rPr>
      </w:r>
      <w:r>
        <w:rPr>
          <w:noProof/>
        </w:rPr>
        <w:fldChar w:fldCharType="separate"/>
      </w:r>
      <w:r>
        <w:rPr>
          <w:noProof/>
        </w:rPr>
        <w:t>132</w:t>
      </w:r>
      <w:r>
        <w:rPr>
          <w:noProof/>
        </w:rPr>
        <w:fldChar w:fldCharType="end"/>
      </w:r>
    </w:p>
    <w:p w14:paraId="27380889" w14:textId="5322049E"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_Toc195349226 \h </w:instrText>
      </w:r>
      <w:r>
        <w:rPr>
          <w:noProof/>
        </w:rPr>
      </w:r>
      <w:r>
        <w:rPr>
          <w:noProof/>
        </w:rPr>
        <w:fldChar w:fldCharType="separate"/>
      </w:r>
      <w:r>
        <w:rPr>
          <w:noProof/>
        </w:rPr>
        <w:t>132</w:t>
      </w:r>
      <w:r>
        <w:rPr>
          <w:noProof/>
        </w:rPr>
        <w:fldChar w:fldCharType="end"/>
      </w:r>
    </w:p>
    <w:p w14:paraId="2BAC4530" w14:textId="044EDFBE"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_Toc195349227 \h </w:instrText>
      </w:r>
      <w:r>
        <w:rPr>
          <w:noProof/>
        </w:rPr>
      </w:r>
      <w:r>
        <w:rPr>
          <w:noProof/>
        </w:rPr>
        <w:fldChar w:fldCharType="separate"/>
      </w:r>
      <w:r>
        <w:rPr>
          <w:noProof/>
        </w:rPr>
        <w:t>132</w:t>
      </w:r>
      <w:r>
        <w:rPr>
          <w:noProof/>
        </w:rPr>
        <w:fldChar w:fldCharType="end"/>
      </w:r>
    </w:p>
    <w:p w14:paraId="0AE71EFA" w14:textId="11E65E2D"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2B2F5C">
        <w:rPr>
          <w:bCs/>
          <w:noProof/>
        </w:rPr>
        <w:t xml:space="preserve">UAV Dynamic Information </w:t>
      </w:r>
      <w:r>
        <w:rPr>
          <w:noProof/>
        </w:rPr>
        <w:t>Notification</w:t>
      </w:r>
      <w:r>
        <w:rPr>
          <w:noProof/>
        </w:rPr>
        <w:tab/>
      </w:r>
      <w:r>
        <w:rPr>
          <w:noProof/>
        </w:rPr>
        <w:fldChar w:fldCharType="begin"/>
      </w:r>
      <w:r>
        <w:rPr>
          <w:noProof/>
        </w:rPr>
        <w:instrText xml:space="preserve"> PAGEREF _Toc195349228 \h </w:instrText>
      </w:r>
      <w:r>
        <w:rPr>
          <w:noProof/>
        </w:rPr>
      </w:r>
      <w:r>
        <w:rPr>
          <w:noProof/>
        </w:rPr>
        <w:fldChar w:fldCharType="separate"/>
      </w:r>
      <w:r>
        <w:rPr>
          <w:noProof/>
        </w:rPr>
        <w:t>132</w:t>
      </w:r>
      <w:r>
        <w:rPr>
          <w:noProof/>
        </w:rPr>
        <w:fldChar w:fldCharType="end"/>
      </w:r>
    </w:p>
    <w:p w14:paraId="5F9C1CCF" w14:textId="1001887E"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_Toc195349229 \h </w:instrText>
      </w:r>
      <w:r>
        <w:rPr>
          <w:noProof/>
        </w:rPr>
      </w:r>
      <w:r>
        <w:rPr>
          <w:noProof/>
        </w:rPr>
        <w:fldChar w:fldCharType="separate"/>
      </w:r>
      <w:r>
        <w:rPr>
          <w:noProof/>
        </w:rPr>
        <w:t>132</w:t>
      </w:r>
      <w:r>
        <w:rPr>
          <w:noProof/>
        </w:rPr>
        <w:fldChar w:fldCharType="end"/>
      </w:r>
    </w:p>
    <w:p w14:paraId="030A0FB0" w14:textId="201DF6C4"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_Toc195349230 \h </w:instrText>
      </w:r>
      <w:r>
        <w:rPr>
          <w:noProof/>
        </w:rPr>
      </w:r>
      <w:r>
        <w:rPr>
          <w:noProof/>
        </w:rPr>
        <w:fldChar w:fldCharType="separate"/>
      </w:r>
      <w:r>
        <w:rPr>
          <w:noProof/>
        </w:rPr>
        <w:t>132</w:t>
      </w:r>
      <w:r>
        <w:rPr>
          <w:noProof/>
        </w:rPr>
        <w:fldChar w:fldCharType="end"/>
      </w:r>
    </w:p>
    <w:p w14:paraId="3408884A" w14:textId="7BCBC3A4"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_Toc195349231 \h </w:instrText>
      </w:r>
      <w:r>
        <w:rPr>
          <w:noProof/>
        </w:rPr>
      </w:r>
      <w:r>
        <w:rPr>
          <w:noProof/>
        </w:rPr>
        <w:fldChar w:fldCharType="separate"/>
      </w:r>
      <w:r>
        <w:rPr>
          <w:noProof/>
        </w:rPr>
        <w:t>133</w:t>
      </w:r>
      <w:r>
        <w:rPr>
          <w:noProof/>
        </w:rPr>
        <w:fldChar w:fldCharType="end"/>
      </w:r>
    </w:p>
    <w:p w14:paraId="46613EF3" w14:textId="52EFDF63" w:rsidR="00E90C55" w:rsidRDefault="00E90C55">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_Toc195349232 \h </w:instrText>
      </w:r>
      <w:r>
        <w:rPr>
          <w:noProof/>
        </w:rPr>
      </w:r>
      <w:r>
        <w:rPr>
          <w:noProof/>
        </w:rPr>
        <w:fldChar w:fldCharType="separate"/>
      </w:r>
      <w:r>
        <w:rPr>
          <w:noProof/>
        </w:rPr>
        <w:t>133</w:t>
      </w:r>
      <w:r>
        <w:rPr>
          <w:noProof/>
        </w:rPr>
        <w:fldChar w:fldCharType="end"/>
      </w:r>
    </w:p>
    <w:p w14:paraId="1BB8C65F" w14:textId="0DEA0447"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_Toc195349233 \h </w:instrText>
      </w:r>
      <w:r>
        <w:rPr>
          <w:noProof/>
        </w:rPr>
      </w:r>
      <w:r>
        <w:rPr>
          <w:noProof/>
        </w:rPr>
        <w:fldChar w:fldCharType="separate"/>
      </w:r>
      <w:r>
        <w:rPr>
          <w:noProof/>
        </w:rPr>
        <w:t>133</w:t>
      </w:r>
      <w:r>
        <w:rPr>
          <w:noProof/>
        </w:rPr>
        <w:fldChar w:fldCharType="end"/>
      </w:r>
    </w:p>
    <w:p w14:paraId="1A9EF90A" w14:textId="57E4EE4A"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_Toc195349234 \h </w:instrText>
      </w:r>
      <w:r>
        <w:rPr>
          <w:noProof/>
        </w:rPr>
      </w:r>
      <w:r>
        <w:rPr>
          <w:noProof/>
        </w:rPr>
        <w:fldChar w:fldCharType="separate"/>
      </w:r>
      <w:r>
        <w:rPr>
          <w:noProof/>
        </w:rPr>
        <w:t>133</w:t>
      </w:r>
      <w:r>
        <w:rPr>
          <w:noProof/>
        </w:rPr>
        <w:fldChar w:fldCharType="end"/>
      </w:r>
    </w:p>
    <w:p w14:paraId="5FC4B5E5" w14:textId="2CFC1841" w:rsidR="00E90C55" w:rsidRDefault="00E90C55">
      <w:pPr>
        <w:pStyle w:val="TOC4"/>
        <w:rPr>
          <w:rFonts w:asciiTheme="minorHAnsi" w:eastAsiaTheme="minorEastAsia" w:hAnsiTheme="minorHAnsi" w:cstheme="minorBidi"/>
          <w:noProof/>
          <w:sz w:val="22"/>
          <w:szCs w:val="22"/>
          <w:lang w:val="en-US"/>
        </w:rPr>
      </w:pPr>
      <w:r>
        <w:rPr>
          <w:noProof/>
          <w:lang w:eastAsia="zh-CN"/>
        </w:rPr>
        <w:t>6.5</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_Toc195349235 \h </w:instrText>
      </w:r>
      <w:r>
        <w:rPr>
          <w:noProof/>
        </w:rPr>
      </w:r>
      <w:r>
        <w:rPr>
          <w:noProof/>
        </w:rPr>
        <w:fldChar w:fldCharType="separate"/>
      </w:r>
      <w:r>
        <w:rPr>
          <w:noProof/>
        </w:rPr>
        <w:t>134</w:t>
      </w:r>
      <w:r>
        <w:rPr>
          <w:noProof/>
        </w:rPr>
        <w:fldChar w:fldCharType="end"/>
      </w:r>
    </w:p>
    <w:p w14:paraId="1882F40D" w14:textId="1DF90187"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_Toc195349236 \h </w:instrText>
      </w:r>
      <w:r>
        <w:rPr>
          <w:noProof/>
        </w:rPr>
      </w:r>
      <w:r>
        <w:rPr>
          <w:noProof/>
        </w:rPr>
        <w:fldChar w:fldCharType="separate"/>
      </w:r>
      <w:r>
        <w:rPr>
          <w:noProof/>
        </w:rPr>
        <w:t>134</w:t>
      </w:r>
      <w:r>
        <w:rPr>
          <w:noProof/>
        </w:rPr>
        <w:fldChar w:fldCharType="end"/>
      </w:r>
    </w:p>
    <w:p w14:paraId="72D952BD" w14:textId="1785A528"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_Toc195349237 \h </w:instrText>
      </w:r>
      <w:r>
        <w:rPr>
          <w:noProof/>
        </w:rPr>
      </w:r>
      <w:r>
        <w:rPr>
          <w:noProof/>
        </w:rPr>
        <w:fldChar w:fldCharType="separate"/>
      </w:r>
      <w:r>
        <w:rPr>
          <w:noProof/>
        </w:rPr>
        <w:t>134</w:t>
      </w:r>
      <w:r>
        <w:rPr>
          <w:noProof/>
        </w:rPr>
        <w:fldChar w:fldCharType="end"/>
      </w:r>
    </w:p>
    <w:p w14:paraId="16480975" w14:textId="6440CBAA"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_Toc195349238 \h </w:instrText>
      </w:r>
      <w:r>
        <w:rPr>
          <w:noProof/>
        </w:rPr>
      </w:r>
      <w:r>
        <w:rPr>
          <w:noProof/>
        </w:rPr>
        <w:fldChar w:fldCharType="separate"/>
      </w:r>
      <w:r>
        <w:rPr>
          <w:noProof/>
        </w:rPr>
        <w:t>135</w:t>
      </w:r>
      <w:r>
        <w:rPr>
          <w:noProof/>
        </w:rPr>
        <w:fldChar w:fldCharType="end"/>
      </w:r>
    </w:p>
    <w:p w14:paraId="649F9D73" w14:textId="4C60B0D5"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_Toc195349239 \h </w:instrText>
      </w:r>
      <w:r>
        <w:rPr>
          <w:noProof/>
        </w:rPr>
      </w:r>
      <w:r>
        <w:rPr>
          <w:noProof/>
        </w:rPr>
        <w:fldChar w:fldCharType="separate"/>
      </w:r>
      <w:r>
        <w:rPr>
          <w:noProof/>
        </w:rPr>
        <w:t>135</w:t>
      </w:r>
      <w:r>
        <w:rPr>
          <w:noProof/>
        </w:rPr>
        <w:fldChar w:fldCharType="end"/>
      </w:r>
    </w:p>
    <w:p w14:paraId="5A683DB6" w14:textId="116FD8DE"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_Toc195349240 \</w:instrText>
      </w:r>
      <w:r>
        <w:rPr>
          <w:noProof/>
        </w:rPr>
        <w:lastRenderedPageBreak/>
        <w:instrText xml:space="preserve">h </w:instrText>
      </w:r>
      <w:r>
        <w:rPr>
          <w:noProof/>
        </w:rPr>
      </w:r>
      <w:r>
        <w:rPr>
          <w:noProof/>
        </w:rPr>
        <w:fldChar w:fldCharType="separate"/>
      </w:r>
      <w:r>
        <w:rPr>
          <w:noProof/>
        </w:rPr>
        <w:t>135</w:t>
      </w:r>
      <w:r>
        <w:rPr>
          <w:noProof/>
        </w:rPr>
        <w:fldChar w:fldCharType="end"/>
      </w:r>
    </w:p>
    <w:p w14:paraId="6C144F66" w14:textId="5DDEA807"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_Toc195349241 \h </w:instrText>
      </w:r>
      <w:r>
        <w:rPr>
          <w:noProof/>
        </w:rPr>
      </w:r>
      <w:r>
        <w:rPr>
          <w:noProof/>
        </w:rPr>
        <w:fldChar w:fldCharType="separate"/>
      </w:r>
      <w:r>
        <w:rPr>
          <w:noProof/>
        </w:rPr>
        <w:t>135</w:t>
      </w:r>
      <w:r>
        <w:rPr>
          <w:noProof/>
        </w:rPr>
        <w:fldChar w:fldCharType="end"/>
      </w:r>
    </w:p>
    <w:p w14:paraId="6236E58D" w14:textId="717EF6F1" w:rsidR="00E90C55" w:rsidRDefault="00E90C55">
      <w:pPr>
        <w:pStyle w:val="TOC4"/>
        <w:rPr>
          <w:rFonts w:asciiTheme="minorHAnsi" w:eastAsiaTheme="minorEastAsia" w:hAnsiTheme="minorHAnsi" w:cstheme="minorBidi"/>
          <w:noProof/>
          <w:sz w:val="22"/>
          <w:szCs w:val="22"/>
          <w:lang w:val="en-US"/>
        </w:rPr>
      </w:pPr>
      <w:r>
        <w:rPr>
          <w:noProof/>
          <w:lang w:eastAsia="zh-CN"/>
        </w:rPr>
        <w:t>6.5</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_Toc195349242 \h </w:instrText>
      </w:r>
      <w:r>
        <w:rPr>
          <w:noProof/>
        </w:rPr>
      </w:r>
      <w:r>
        <w:rPr>
          <w:noProof/>
        </w:rPr>
        <w:fldChar w:fldCharType="separate"/>
      </w:r>
      <w:r>
        <w:rPr>
          <w:noProof/>
        </w:rPr>
        <w:t>136</w:t>
      </w:r>
      <w:r>
        <w:rPr>
          <w:noProof/>
        </w:rPr>
        <w:fldChar w:fldCharType="end"/>
      </w:r>
    </w:p>
    <w:p w14:paraId="6F1148D5" w14:textId="5CD650C8"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_Toc195349243 \h </w:instrText>
      </w:r>
      <w:r>
        <w:rPr>
          <w:noProof/>
        </w:rPr>
      </w:r>
      <w:r>
        <w:rPr>
          <w:noProof/>
        </w:rPr>
        <w:fldChar w:fldCharType="separate"/>
      </w:r>
      <w:r>
        <w:rPr>
          <w:noProof/>
        </w:rPr>
        <w:t>136</w:t>
      </w:r>
      <w:r>
        <w:rPr>
          <w:noProof/>
        </w:rPr>
        <w:fldChar w:fldCharType="end"/>
      </w:r>
    </w:p>
    <w:p w14:paraId="052401D4" w14:textId="748B770D"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_Toc195349244 \h </w:instrText>
      </w:r>
      <w:r>
        <w:rPr>
          <w:noProof/>
        </w:rPr>
      </w:r>
      <w:r>
        <w:rPr>
          <w:noProof/>
        </w:rPr>
        <w:fldChar w:fldCharType="separate"/>
      </w:r>
      <w:r>
        <w:rPr>
          <w:noProof/>
        </w:rPr>
        <w:t>136</w:t>
      </w:r>
      <w:r>
        <w:rPr>
          <w:noProof/>
        </w:rPr>
        <w:fldChar w:fldCharType="end"/>
      </w:r>
    </w:p>
    <w:p w14:paraId="5166CB9A" w14:textId="65E296FF" w:rsidR="00E90C55" w:rsidRDefault="00E90C55">
      <w:pPr>
        <w:pStyle w:val="TOC4"/>
        <w:rPr>
          <w:rFonts w:asciiTheme="minorHAnsi" w:eastAsiaTheme="minorEastAsia" w:hAnsiTheme="minorHAnsi" w:cstheme="minorBidi"/>
          <w:noProof/>
          <w:sz w:val="22"/>
          <w:szCs w:val="22"/>
          <w:lang w:val="en-US"/>
        </w:rPr>
      </w:pPr>
      <w:r>
        <w:rPr>
          <w:noProof/>
          <w:lang w:eastAsia="zh-CN"/>
        </w:rPr>
        <w:t>6.5</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_Toc195349245 \h </w:instrText>
      </w:r>
      <w:r>
        <w:rPr>
          <w:noProof/>
        </w:rPr>
      </w:r>
      <w:r>
        <w:rPr>
          <w:noProof/>
        </w:rPr>
        <w:fldChar w:fldCharType="separate"/>
      </w:r>
      <w:r>
        <w:rPr>
          <w:noProof/>
        </w:rPr>
        <w:t>136</w:t>
      </w:r>
      <w:r>
        <w:rPr>
          <w:noProof/>
        </w:rPr>
        <w:fldChar w:fldCharType="end"/>
      </w:r>
    </w:p>
    <w:p w14:paraId="6F9DA584" w14:textId="03FD2B25"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_Toc195349246 \h </w:instrText>
      </w:r>
      <w:r>
        <w:rPr>
          <w:noProof/>
        </w:rPr>
      </w:r>
      <w:r>
        <w:rPr>
          <w:noProof/>
        </w:rPr>
        <w:fldChar w:fldCharType="separate"/>
      </w:r>
      <w:r>
        <w:rPr>
          <w:noProof/>
        </w:rPr>
        <w:t>136</w:t>
      </w:r>
      <w:r>
        <w:rPr>
          <w:noProof/>
        </w:rPr>
        <w:fldChar w:fldCharType="end"/>
      </w:r>
    </w:p>
    <w:p w14:paraId="0DE3993D" w14:textId="0F8304B1" w:rsidR="00E90C55" w:rsidRDefault="00E90C5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_Toc195349247 \h </w:instrText>
      </w:r>
      <w:r>
        <w:rPr>
          <w:noProof/>
        </w:rPr>
      </w:r>
      <w:r>
        <w:rPr>
          <w:noProof/>
        </w:rPr>
        <w:fldChar w:fldCharType="separate"/>
      </w:r>
      <w:r>
        <w:rPr>
          <w:noProof/>
        </w:rPr>
        <w:t>136</w:t>
      </w:r>
      <w:r>
        <w:rPr>
          <w:noProof/>
        </w:rPr>
        <w:fldChar w:fldCharType="end"/>
      </w:r>
    </w:p>
    <w:p w14:paraId="6F7A7C5E" w14:textId="0C26AC91"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_Toc195349248 \h </w:instrText>
      </w:r>
      <w:r>
        <w:rPr>
          <w:noProof/>
        </w:rPr>
      </w:r>
      <w:r>
        <w:rPr>
          <w:noProof/>
        </w:rPr>
        <w:fldChar w:fldCharType="separate"/>
      </w:r>
      <w:r>
        <w:rPr>
          <w:noProof/>
        </w:rPr>
        <w:t>136</w:t>
      </w:r>
      <w:r>
        <w:rPr>
          <w:noProof/>
        </w:rPr>
        <w:fldChar w:fldCharType="end"/>
      </w:r>
    </w:p>
    <w:p w14:paraId="49021FBA" w14:textId="51811CA5"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_Toc195349249 \h </w:instrText>
      </w:r>
      <w:r>
        <w:rPr>
          <w:noProof/>
        </w:rPr>
      </w:r>
      <w:r>
        <w:rPr>
          <w:noProof/>
        </w:rPr>
        <w:fldChar w:fldCharType="separate"/>
      </w:r>
      <w:r>
        <w:rPr>
          <w:noProof/>
        </w:rPr>
        <w:t>136</w:t>
      </w:r>
      <w:r>
        <w:rPr>
          <w:noProof/>
        </w:rPr>
        <w:fldChar w:fldCharType="end"/>
      </w:r>
    </w:p>
    <w:p w14:paraId="71880CE4" w14:textId="38EE84C8"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_Toc195349250 \h </w:instrText>
      </w:r>
      <w:r>
        <w:rPr>
          <w:noProof/>
        </w:rPr>
      </w:r>
      <w:r>
        <w:rPr>
          <w:noProof/>
        </w:rPr>
        <w:fldChar w:fldCharType="separate"/>
      </w:r>
      <w:r>
        <w:rPr>
          <w:noProof/>
        </w:rPr>
        <w:t>136</w:t>
      </w:r>
      <w:r>
        <w:rPr>
          <w:noProof/>
        </w:rPr>
        <w:fldChar w:fldCharType="end"/>
      </w:r>
    </w:p>
    <w:p w14:paraId="0B637D5E" w14:textId="4A65B537" w:rsidR="00E90C55" w:rsidRDefault="00E90C5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_Toc195349251 \h </w:instrText>
      </w:r>
      <w:r>
        <w:rPr>
          <w:noProof/>
        </w:rPr>
      </w:r>
      <w:r>
        <w:rPr>
          <w:noProof/>
        </w:rPr>
        <w:fldChar w:fldCharType="separate"/>
      </w:r>
      <w:r>
        <w:rPr>
          <w:noProof/>
        </w:rPr>
        <w:t>136</w:t>
      </w:r>
      <w:r>
        <w:rPr>
          <w:noProof/>
        </w:rPr>
        <w:fldChar w:fldCharType="end"/>
      </w:r>
    </w:p>
    <w:p w14:paraId="02CD406A" w14:textId="066D70D7"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_Toc195349252 \h </w:instrText>
      </w:r>
      <w:r>
        <w:rPr>
          <w:noProof/>
        </w:rPr>
      </w:r>
      <w:r>
        <w:rPr>
          <w:noProof/>
        </w:rPr>
        <w:fldChar w:fldCharType="separate"/>
      </w:r>
      <w:r>
        <w:rPr>
          <w:noProof/>
        </w:rPr>
        <w:t>137</w:t>
      </w:r>
      <w:r>
        <w:rPr>
          <w:noProof/>
        </w:rPr>
        <w:fldChar w:fldCharType="end"/>
      </w:r>
    </w:p>
    <w:p w14:paraId="172CDE01" w14:textId="1A15AA36" w:rsidR="00E90C55" w:rsidRDefault="00E90C5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_Toc195349253 \h </w:instrText>
      </w:r>
      <w:r>
        <w:rPr>
          <w:noProof/>
        </w:rPr>
      </w:r>
      <w:r>
        <w:rPr>
          <w:noProof/>
        </w:rPr>
        <w:fldChar w:fldCharType="separate"/>
      </w:r>
      <w:r>
        <w:rPr>
          <w:noProof/>
        </w:rPr>
        <w:t>137</w:t>
      </w:r>
      <w:r>
        <w:rPr>
          <w:noProof/>
        </w:rPr>
        <w:fldChar w:fldCharType="end"/>
      </w:r>
    </w:p>
    <w:p w14:paraId="2F4D8862" w14:textId="7EDFB565" w:rsidR="00E90C55" w:rsidRDefault="00E90C5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_Toc195349254 \h </w:instrText>
      </w:r>
      <w:r>
        <w:rPr>
          <w:noProof/>
        </w:rPr>
      </w:r>
      <w:r>
        <w:rPr>
          <w:noProof/>
        </w:rPr>
        <w:fldChar w:fldCharType="separate"/>
      </w:r>
      <w:r>
        <w:rPr>
          <w:noProof/>
        </w:rPr>
        <w:t>138</w:t>
      </w:r>
      <w:r>
        <w:rPr>
          <w:noProof/>
        </w:rPr>
        <w:fldChar w:fldCharType="end"/>
      </w:r>
    </w:p>
    <w:p w14:paraId="4C75F509" w14:textId="75370AD9" w:rsidR="00E90C55" w:rsidRDefault="00E90C5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_Toc195349255 \h </w:instrText>
      </w:r>
      <w:r>
        <w:rPr>
          <w:noProof/>
        </w:rPr>
      </w:r>
      <w:r>
        <w:rPr>
          <w:noProof/>
        </w:rPr>
        <w:fldChar w:fldCharType="separate"/>
      </w:r>
      <w:r>
        <w:rPr>
          <w:noProof/>
        </w:rPr>
        <w:t>138</w:t>
      </w:r>
      <w:r>
        <w:rPr>
          <w:noProof/>
        </w:rPr>
        <w:fldChar w:fldCharType="end"/>
      </w:r>
    </w:p>
    <w:p w14:paraId="64464783" w14:textId="5E4A561D" w:rsidR="00E90C55" w:rsidRDefault="00E90C5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_Toc195349256 \h </w:instrText>
      </w:r>
      <w:r>
        <w:rPr>
          <w:noProof/>
        </w:rPr>
      </w:r>
      <w:r>
        <w:rPr>
          <w:noProof/>
        </w:rPr>
        <w:fldChar w:fldCharType="separate"/>
      </w:r>
      <w:r>
        <w:rPr>
          <w:noProof/>
        </w:rPr>
        <w:t>138</w:t>
      </w:r>
      <w:r>
        <w:rPr>
          <w:noProof/>
        </w:rPr>
        <w:fldChar w:fldCharType="end"/>
      </w:r>
    </w:p>
    <w:p w14:paraId="77326658" w14:textId="5AF43ACA" w:rsidR="00E90C55" w:rsidRDefault="00E90C5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_Toc195349257 \h </w:instrText>
      </w:r>
      <w:r>
        <w:rPr>
          <w:noProof/>
        </w:rPr>
      </w:r>
      <w:r>
        <w:rPr>
          <w:noProof/>
        </w:rPr>
        <w:fldChar w:fldCharType="separate"/>
      </w:r>
      <w:r>
        <w:rPr>
          <w:noProof/>
        </w:rPr>
        <w:t>138</w:t>
      </w:r>
      <w:r>
        <w:rPr>
          <w:noProof/>
        </w:rPr>
        <w:fldChar w:fldCharType="end"/>
      </w:r>
    </w:p>
    <w:p w14:paraId="638D448A" w14:textId="7DE4773F" w:rsidR="00E90C55" w:rsidRDefault="00E90C5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_Toc195349258 \h </w:instrText>
      </w:r>
      <w:r>
        <w:rPr>
          <w:noProof/>
        </w:rPr>
      </w:r>
      <w:r>
        <w:rPr>
          <w:noProof/>
        </w:rPr>
        <w:fldChar w:fldCharType="separate"/>
      </w:r>
      <w:r>
        <w:rPr>
          <w:noProof/>
        </w:rPr>
        <w:t>138</w:t>
      </w:r>
      <w:r>
        <w:rPr>
          <w:noProof/>
        </w:rPr>
        <w:fldChar w:fldCharType="end"/>
      </w:r>
    </w:p>
    <w:p w14:paraId="3D8B44AA" w14:textId="1825FECF" w:rsidR="00E90C55" w:rsidRDefault="00E90C5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2B2F5C">
        <w:rPr>
          <w:rFonts w:eastAsia="Calibri"/>
          <w:noProof/>
        </w:rPr>
        <w:t>Flight Path Monitoring Configurations</w:t>
      </w:r>
      <w:r>
        <w:rPr>
          <w:noProof/>
        </w:rPr>
        <w:tab/>
      </w:r>
      <w:r>
        <w:rPr>
          <w:noProof/>
        </w:rPr>
        <w:fldChar w:fldCharType="begin"/>
      </w:r>
      <w:r>
        <w:rPr>
          <w:noProof/>
        </w:rPr>
        <w:instrText xml:space="preserve"> PAGEREF _Toc195349259 \h </w:instrText>
      </w:r>
      <w:r>
        <w:rPr>
          <w:noProof/>
        </w:rPr>
      </w:r>
      <w:r>
        <w:rPr>
          <w:noProof/>
        </w:rPr>
        <w:fldChar w:fldCharType="separate"/>
      </w:r>
      <w:r>
        <w:rPr>
          <w:noProof/>
        </w:rPr>
        <w:t>139</w:t>
      </w:r>
      <w:r>
        <w:rPr>
          <w:noProof/>
        </w:rPr>
        <w:fldChar w:fldCharType="end"/>
      </w:r>
    </w:p>
    <w:p w14:paraId="22D60221" w14:textId="0002BBAF" w:rsidR="00E90C55" w:rsidRDefault="00E90C5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_Toc195349260 \h </w:instrText>
      </w:r>
      <w:r>
        <w:rPr>
          <w:noProof/>
        </w:rPr>
      </w:r>
      <w:r>
        <w:rPr>
          <w:noProof/>
        </w:rPr>
        <w:fldChar w:fldCharType="separate"/>
      </w:r>
      <w:r>
        <w:rPr>
          <w:noProof/>
        </w:rPr>
        <w:t>139</w:t>
      </w:r>
      <w:r>
        <w:rPr>
          <w:noProof/>
        </w:rPr>
        <w:fldChar w:fldCharType="end"/>
      </w:r>
    </w:p>
    <w:p w14:paraId="071C73B3" w14:textId="4D57FE99" w:rsidR="00E90C55" w:rsidRDefault="00E90C5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_Toc195349261 \h </w:instrText>
      </w:r>
      <w:r>
        <w:rPr>
          <w:noProof/>
        </w:rPr>
      </w:r>
      <w:r>
        <w:rPr>
          <w:noProof/>
        </w:rPr>
        <w:fldChar w:fldCharType="separate"/>
      </w:r>
      <w:r>
        <w:rPr>
          <w:noProof/>
        </w:rPr>
        <w:t>139</w:t>
      </w:r>
      <w:r>
        <w:rPr>
          <w:noProof/>
        </w:rPr>
        <w:fldChar w:fldCharType="end"/>
      </w:r>
    </w:p>
    <w:p w14:paraId="698F46FB" w14:textId="764F7217" w:rsidR="00E90C55" w:rsidRDefault="00E90C5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_Toc195349262 \h </w:instrText>
      </w:r>
      <w:r>
        <w:rPr>
          <w:noProof/>
        </w:rPr>
      </w:r>
      <w:r>
        <w:rPr>
          <w:noProof/>
        </w:rPr>
        <w:fldChar w:fldCharType="separate"/>
      </w:r>
      <w:r>
        <w:rPr>
          <w:noProof/>
        </w:rPr>
        <w:t>139</w:t>
      </w:r>
      <w:r>
        <w:rPr>
          <w:noProof/>
        </w:rPr>
        <w:fldChar w:fldCharType="end"/>
      </w:r>
    </w:p>
    <w:p w14:paraId="38A30ACA" w14:textId="10202C14" w:rsidR="00E90C55" w:rsidRDefault="00E90C55">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_Toc195349263 \h </w:instrText>
      </w:r>
      <w:r>
        <w:rPr>
          <w:noProof/>
        </w:rPr>
      </w:r>
      <w:r>
        <w:rPr>
          <w:noProof/>
        </w:rPr>
        <w:fldChar w:fldCharType="separate"/>
      </w:r>
      <w:r>
        <w:rPr>
          <w:noProof/>
        </w:rPr>
        <w:t>139</w:t>
      </w:r>
      <w:r>
        <w:rPr>
          <w:noProof/>
        </w:rPr>
        <w:fldChar w:fldCharType="end"/>
      </w:r>
    </w:p>
    <w:p w14:paraId="61E1A7AB" w14:textId="2B975520" w:rsidR="00E90C55" w:rsidRDefault="00E90C55">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_Toc195349264 \h </w:instrText>
      </w:r>
      <w:r>
        <w:rPr>
          <w:noProof/>
        </w:rPr>
      </w:r>
      <w:r>
        <w:rPr>
          <w:noProof/>
        </w:rPr>
        <w:fldChar w:fldCharType="separate"/>
      </w:r>
      <w:r>
        <w:rPr>
          <w:noProof/>
        </w:rPr>
        <w:t>140</w:t>
      </w:r>
      <w:r>
        <w:rPr>
          <w:noProof/>
        </w:rPr>
        <w:fldChar w:fldCharType="end"/>
      </w:r>
    </w:p>
    <w:p w14:paraId="28EA457B" w14:textId="3B43D992" w:rsidR="00E90C55" w:rsidRDefault="00E90C5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_Toc195349265 \h </w:instrText>
      </w:r>
      <w:r>
        <w:rPr>
          <w:noProof/>
        </w:rPr>
      </w:r>
      <w:r>
        <w:rPr>
          <w:noProof/>
        </w:rPr>
        <w:fldChar w:fldCharType="separate"/>
      </w:r>
      <w:r>
        <w:rPr>
          <w:noProof/>
        </w:rPr>
        <w:t>141</w:t>
      </w:r>
      <w:r>
        <w:rPr>
          <w:noProof/>
        </w:rPr>
        <w:fldChar w:fldCharType="end"/>
      </w:r>
    </w:p>
    <w:p w14:paraId="3E784AE9" w14:textId="44E7779A" w:rsidR="00E90C55" w:rsidRDefault="00E90C5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2B2F5C">
        <w:rPr>
          <w:rFonts w:eastAsia="Calibri"/>
          <w:noProof/>
        </w:rPr>
        <w:t>Flight Path Monitoring Configuration</w:t>
      </w:r>
      <w:r>
        <w:rPr>
          <w:noProof/>
        </w:rPr>
        <w:tab/>
      </w:r>
      <w:r>
        <w:rPr>
          <w:noProof/>
        </w:rPr>
        <w:fldChar w:fldCharType="begin"/>
      </w:r>
      <w:r>
        <w:rPr>
          <w:noProof/>
        </w:rPr>
        <w:instrText xml:space="preserve"> PAGEREF _Toc195349266 \h </w:instrText>
      </w:r>
      <w:r>
        <w:rPr>
          <w:noProof/>
        </w:rPr>
      </w:r>
      <w:r>
        <w:rPr>
          <w:noProof/>
        </w:rPr>
        <w:fldChar w:fldCharType="separate"/>
      </w:r>
      <w:r>
        <w:rPr>
          <w:noProof/>
        </w:rPr>
        <w:t>141</w:t>
      </w:r>
      <w:r>
        <w:rPr>
          <w:noProof/>
        </w:rPr>
        <w:fldChar w:fldCharType="end"/>
      </w:r>
    </w:p>
    <w:p w14:paraId="27DEB492" w14:textId="2C21410A" w:rsidR="00E90C55" w:rsidRDefault="00E90C5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_Toc195349267 \h </w:instrText>
      </w:r>
      <w:r>
        <w:rPr>
          <w:noProof/>
        </w:rPr>
      </w:r>
      <w:r>
        <w:rPr>
          <w:noProof/>
        </w:rPr>
        <w:fldChar w:fldCharType="separate"/>
      </w:r>
      <w:r>
        <w:rPr>
          <w:noProof/>
        </w:rPr>
        <w:t>141</w:t>
      </w:r>
      <w:r>
        <w:rPr>
          <w:noProof/>
        </w:rPr>
        <w:fldChar w:fldCharType="end"/>
      </w:r>
    </w:p>
    <w:p w14:paraId="25C21C68" w14:textId="6E919FF9" w:rsidR="00E90C55" w:rsidRDefault="00E90C5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_Toc195349268 \h </w:instrText>
      </w:r>
      <w:r>
        <w:rPr>
          <w:noProof/>
        </w:rPr>
      </w:r>
      <w:r>
        <w:rPr>
          <w:noProof/>
        </w:rPr>
        <w:fldChar w:fldCharType="separate"/>
      </w:r>
      <w:r>
        <w:rPr>
          <w:noProof/>
        </w:rPr>
        <w:t>141</w:t>
      </w:r>
      <w:r>
        <w:rPr>
          <w:noProof/>
        </w:rPr>
        <w:fldChar w:fldCharType="end"/>
      </w:r>
    </w:p>
    <w:p w14:paraId="22C893AE" w14:textId="4D6FF9ED" w:rsidR="00E90C55" w:rsidRDefault="00E90C5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w:instrText>
      </w:r>
      <w:r>
        <w:rPr>
          <w:noProof/>
        </w:rPr>
        <w:lastRenderedPageBreak/>
        <w:instrText xml:space="preserve">oc195349269 \h </w:instrText>
      </w:r>
      <w:r>
        <w:rPr>
          <w:noProof/>
        </w:rPr>
      </w:r>
      <w:r>
        <w:rPr>
          <w:noProof/>
        </w:rPr>
        <w:fldChar w:fldCharType="separate"/>
      </w:r>
      <w:r>
        <w:rPr>
          <w:noProof/>
        </w:rPr>
        <w:t>142</w:t>
      </w:r>
      <w:r>
        <w:rPr>
          <w:noProof/>
        </w:rPr>
        <w:fldChar w:fldCharType="end"/>
      </w:r>
    </w:p>
    <w:p w14:paraId="03D64225" w14:textId="1F9990CA" w:rsidR="00E90C55" w:rsidRDefault="00E90C55">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_Toc195349270 \h </w:instrText>
      </w:r>
      <w:r>
        <w:rPr>
          <w:noProof/>
        </w:rPr>
      </w:r>
      <w:r>
        <w:rPr>
          <w:noProof/>
        </w:rPr>
        <w:fldChar w:fldCharType="separate"/>
      </w:r>
      <w:r>
        <w:rPr>
          <w:noProof/>
        </w:rPr>
        <w:t>142</w:t>
      </w:r>
      <w:r>
        <w:rPr>
          <w:noProof/>
        </w:rPr>
        <w:fldChar w:fldCharType="end"/>
      </w:r>
    </w:p>
    <w:p w14:paraId="4DB4474E" w14:textId="00C853EC" w:rsidR="00E90C55" w:rsidRDefault="00E90C55">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_Toc195349271 \h </w:instrText>
      </w:r>
      <w:r>
        <w:rPr>
          <w:noProof/>
        </w:rPr>
      </w:r>
      <w:r>
        <w:rPr>
          <w:noProof/>
        </w:rPr>
        <w:fldChar w:fldCharType="separate"/>
      </w:r>
      <w:r>
        <w:rPr>
          <w:noProof/>
        </w:rPr>
        <w:t>143</w:t>
      </w:r>
      <w:r>
        <w:rPr>
          <w:noProof/>
        </w:rPr>
        <w:fldChar w:fldCharType="end"/>
      </w:r>
    </w:p>
    <w:p w14:paraId="18204837" w14:textId="686DE337" w:rsidR="00E90C55" w:rsidRDefault="00E90C55">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_Toc195349272 \h </w:instrText>
      </w:r>
      <w:r>
        <w:rPr>
          <w:noProof/>
        </w:rPr>
      </w:r>
      <w:r>
        <w:rPr>
          <w:noProof/>
        </w:rPr>
        <w:fldChar w:fldCharType="separate"/>
      </w:r>
      <w:r>
        <w:rPr>
          <w:noProof/>
        </w:rPr>
        <w:t>144</w:t>
      </w:r>
      <w:r>
        <w:rPr>
          <w:noProof/>
        </w:rPr>
        <w:fldChar w:fldCharType="end"/>
      </w:r>
    </w:p>
    <w:p w14:paraId="297F2765" w14:textId="7FFCB695" w:rsidR="00E90C55" w:rsidRDefault="00E90C55">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_Toc195349273 \h </w:instrText>
      </w:r>
      <w:r>
        <w:rPr>
          <w:noProof/>
        </w:rPr>
      </w:r>
      <w:r>
        <w:rPr>
          <w:noProof/>
        </w:rPr>
        <w:fldChar w:fldCharType="separate"/>
      </w:r>
      <w:r>
        <w:rPr>
          <w:noProof/>
        </w:rPr>
        <w:t>145</w:t>
      </w:r>
      <w:r>
        <w:rPr>
          <w:noProof/>
        </w:rPr>
        <w:fldChar w:fldCharType="end"/>
      </w:r>
    </w:p>
    <w:p w14:paraId="0E171720" w14:textId="564F8915" w:rsidR="00E90C55" w:rsidRDefault="00E90C5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_Toc195349274 \h </w:instrText>
      </w:r>
      <w:r>
        <w:rPr>
          <w:noProof/>
        </w:rPr>
      </w:r>
      <w:r>
        <w:rPr>
          <w:noProof/>
        </w:rPr>
        <w:fldChar w:fldCharType="separate"/>
      </w:r>
      <w:r>
        <w:rPr>
          <w:noProof/>
        </w:rPr>
        <w:t>146</w:t>
      </w:r>
      <w:r>
        <w:rPr>
          <w:noProof/>
        </w:rPr>
        <w:fldChar w:fldCharType="end"/>
      </w:r>
    </w:p>
    <w:p w14:paraId="26DEDA67" w14:textId="7F76EBBF" w:rsidR="00E90C55" w:rsidRDefault="00E90C5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_Toc195349275 \h </w:instrText>
      </w:r>
      <w:r>
        <w:rPr>
          <w:noProof/>
        </w:rPr>
      </w:r>
      <w:r>
        <w:rPr>
          <w:noProof/>
        </w:rPr>
        <w:fldChar w:fldCharType="separate"/>
      </w:r>
      <w:r>
        <w:rPr>
          <w:noProof/>
        </w:rPr>
        <w:t>146</w:t>
      </w:r>
      <w:r>
        <w:rPr>
          <w:noProof/>
        </w:rPr>
        <w:fldChar w:fldCharType="end"/>
      </w:r>
    </w:p>
    <w:p w14:paraId="4E6D6899" w14:textId="517BBED4" w:rsidR="00E90C55" w:rsidRDefault="00E90C5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_Toc195349276 \h </w:instrText>
      </w:r>
      <w:r>
        <w:rPr>
          <w:noProof/>
        </w:rPr>
      </w:r>
      <w:r>
        <w:rPr>
          <w:noProof/>
        </w:rPr>
        <w:fldChar w:fldCharType="separate"/>
      </w:r>
      <w:r>
        <w:rPr>
          <w:noProof/>
        </w:rPr>
        <w:t>146</w:t>
      </w:r>
      <w:r>
        <w:rPr>
          <w:noProof/>
        </w:rPr>
        <w:fldChar w:fldCharType="end"/>
      </w:r>
    </w:p>
    <w:p w14:paraId="5652A4D9" w14:textId="33E34EC2" w:rsidR="00E90C55" w:rsidRDefault="00E90C5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_Toc195349277 \h </w:instrText>
      </w:r>
      <w:r>
        <w:rPr>
          <w:noProof/>
        </w:rPr>
      </w:r>
      <w:r>
        <w:rPr>
          <w:noProof/>
        </w:rPr>
        <w:fldChar w:fldCharType="separate"/>
      </w:r>
      <w:r>
        <w:rPr>
          <w:noProof/>
        </w:rPr>
        <w:t>146</w:t>
      </w:r>
      <w:r>
        <w:rPr>
          <w:noProof/>
        </w:rPr>
        <w:fldChar w:fldCharType="end"/>
      </w:r>
    </w:p>
    <w:p w14:paraId="3B8B0EEB" w14:textId="4BB1451B" w:rsidR="00E90C55" w:rsidRDefault="00E90C55">
      <w:pPr>
        <w:pStyle w:val="TOC4"/>
        <w:rPr>
          <w:rFonts w:asciiTheme="minorHAnsi" w:eastAsiaTheme="minorEastAsia" w:hAnsiTheme="minorHAnsi" w:cstheme="minorBidi"/>
          <w:noProof/>
          <w:sz w:val="22"/>
          <w:szCs w:val="22"/>
          <w:lang w:val="en-US"/>
        </w:rPr>
      </w:pPr>
      <w:r>
        <w:rPr>
          <w:noProof/>
        </w:rPr>
        <w:t>6.6.5</w:t>
      </w:r>
      <w:r w:rsidRPr="002B2F5C">
        <w:rPr>
          <w:noProof/>
          <w:lang w:val="en-US"/>
        </w:rPr>
        <w:t>.2</w:t>
      </w:r>
      <w:r>
        <w:rPr>
          <w:rFonts w:asciiTheme="minorHAnsi" w:eastAsiaTheme="minorEastAsia" w:hAnsiTheme="minorHAnsi" w:cstheme="minorBidi"/>
          <w:noProof/>
          <w:sz w:val="22"/>
          <w:szCs w:val="22"/>
          <w:lang w:val="en-US"/>
        </w:rPr>
        <w:tab/>
      </w:r>
      <w:r w:rsidRPr="002B2F5C">
        <w:rPr>
          <w:rFonts w:eastAsia="Calibri"/>
          <w:noProof/>
        </w:rPr>
        <w:t xml:space="preserve">Flight Path Monitoring Configuration </w:t>
      </w:r>
      <w:r w:rsidRPr="002B2F5C">
        <w:rPr>
          <w:noProof/>
          <w:lang w:val="en-US"/>
        </w:rPr>
        <w:t>Completion Status Notification</w:t>
      </w:r>
      <w:r>
        <w:rPr>
          <w:noProof/>
        </w:rPr>
        <w:tab/>
      </w:r>
      <w:r>
        <w:rPr>
          <w:noProof/>
        </w:rPr>
        <w:fldChar w:fldCharType="begin"/>
      </w:r>
      <w:r>
        <w:rPr>
          <w:noProof/>
        </w:rPr>
        <w:instrText xml:space="preserve"> PAGEREF _Toc195349278 \h </w:instrText>
      </w:r>
      <w:r>
        <w:rPr>
          <w:noProof/>
        </w:rPr>
      </w:r>
      <w:r>
        <w:rPr>
          <w:noProof/>
        </w:rPr>
        <w:fldChar w:fldCharType="separate"/>
      </w:r>
      <w:r>
        <w:rPr>
          <w:noProof/>
        </w:rPr>
        <w:t>146</w:t>
      </w:r>
      <w:r>
        <w:rPr>
          <w:noProof/>
        </w:rPr>
        <w:fldChar w:fldCharType="end"/>
      </w:r>
    </w:p>
    <w:p w14:paraId="60C83166" w14:textId="2EC54A28" w:rsidR="00E90C55" w:rsidRDefault="00E90C55">
      <w:pPr>
        <w:pStyle w:val="TOC5"/>
        <w:rPr>
          <w:rFonts w:asciiTheme="minorHAnsi" w:eastAsiaTheme="minorEastAsia" w:hAnsiTheme="minorHAnsi" w:cstheme="minorBidi"/>
          <w:noProof/>
          <w:sz w:val="22"/>
          <w:szCs w:val="22"/>
          <w:lang w:val="en-US"/>
        </w:rPr>
      </w:pPr>
      <w:r>
        <w:rPr>
          <w:noProof/>
        </w:rPr>
        <w:t>6.6.5</w:t>
      </w:r>
      <w:r w:rsidRPr="002B2F5C">
        <w:rPr>
          <w:noProof/>
          <w:lang w:val="en-US"/>
        </w:rPr>
        <w:t>.2.1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_Toc195349279 \h </w:instrText>
      </w:r>
      <w:r>
        <w:rPr>
          <w:noProof/>
        </w:rPr>
      </w:r>
      <w:r>
        <w:rPr>
          <w:noProof/>
        </w:rPr>
        <w:fldChar w:fldCharType="separate"/>
      </w:r>
      <w:r>
        <w:rPr>
          <w:noProof/>
        </w:rPr>
        <w:t>146</w:t>
      </w:r>
      <w:r>
        <w:rPr>
          <w:noProof/>
        </w:rPr>
        <w:fldChar w:fldCharType="end"/>
      </w:r>
    </w:p>
    <w:p w14:paraId="7B1C02B3" w14:textId="752AFA16" w:rsidR="00E90C55" w:rsidRDefault="00E90C5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_Toc195349280 \h </w:instrText>
      </w:r>
      <w:r>
        <w:rPr>
          <w:noProof/>
        </w:rPr>
      </w:r>
      <w:r>
        <w:rPr>
          <w:noProof/>
        </w:rPr>
        <w:fldChar w:fldCharType="separate"/>
      </w:r>
      <w:r>
        <w:rPr>
          <w:noProof/>
        </w:rPr>
        <w:t>146</w:t>
      </w:r>
      <w:r>
        <w:rPr>
          <w:noProof/>
        </w:rPr>
        <w:fldChar w:fldCharType="end"/>
      </w:r>
    </w:p>
    <w:p w14:paraId="7CA07566" w14:textId="6C4ADB27" w:rsidR="00E90C55" w:rsidRDefault="00E90C55">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_Toc195349281 \h </w:instrText>
      </w:r>
      <w:r>
        <w:rPr>
          <w:noProof/>
        </w:rPr>
      </w:r>
      <w:r>
        <w:rPr>
          <w:noProof/>
        </w:rPr>
        <w:fldChar w:fldCharType="separate"/>
      </w:r>
      <w:r>
        <w:rPr>
          <w:noProof/>
        </w:rPr>
        <w:t>147</w:t>
      </w:r>
      <w:r>
        <w:rPr>
          <w:noProof/>
        </w:rPr>
        <w:fldChar w:fldCharType="end"/>
      </w:r>
    </w:p>
    <w:p w14:paraId="32C4CB4F" w14:textId="4B9AB013" w:rsidR="00E90C55" w:rsidRDefault="00E90C55">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_Toc195349282 \h </w:instrText>
      </w:r>
      <w:r>
        <w:rPr>
          <w:noProof/>
        </w:rPr>
      </w:r>
      <w:r>
        <w:rPr>
          <w:noProof/>
        </w:rPr>
        <w:fldChar w:fldCharType="separate"/>
      </w:r>
      <w:r>
        <w:rPr>
          <w:noProof/>
        </w:rPr>
        <w:t>147</w:t>
      </w:r>
      <w:r>
        <w:rPr>
          <w:noProof/>
        </w:rPr>
        <w:fldChar w:fldCharType="end"/>
      </w:r>
    </w:p>
    <w:p w14:paraId="42B855EA" w14:textId="540FE6C8" w:rsidR="00E90C55" w:rsidRDefault="00E90C55">
      <w:pPr>
        <w:pStyle w:val="TOC4"/>
        <w:rPr>
          <w:rFonts w:asciiTheme="minorHAnsi" w:eastAsiaTheme="minorEastAsia" w:hAnsiTheme="minorHAnsi" w:cstheme="minorBidi"/>
          <w:noProof/>
          <w:sz w:val="22"/>
          <w:szCs w:val="22"/>
          <w:lang w:val="en-US"/>
        </w:rPr>
      </w:pPr>
      <w:r>
        <w:rPr>
          <w:noProof/>
        </w:rPr>
        <w:t>6.6.5</w:t>
      </w:r>
      <w:r w:rsidRPr="002B2F5C">
        <w:rPr>
          <w:noProof/>
          <w:lang w:val="en-US"/>
        </w:rPr>
        <w:t>.3</w:t>
      </w:r>
      <w:r>
        <w:rPr>
          <w:rFonts w:asciiTheme="minorHAnsi" w:eastAsiaTheme="minorEastAsia" w:hAnsiTheme="minorHAnsi" w:cstheme="minorBidi"/>
          <w:noProof/>
          <w:sz w:val="22"/>
          <w:szCs w:val="22"/>
          <w:lang w:val="en-US"/>
        </w:rPr>
        <w:tab/>
      </w:r>
      <w:r w:rsidRPr="002B2F5C">
        <w:rPr>
          <w:rFonts w:eastAsia="Calibri"/>
          <w:noProof/>
        </w:rPr>
        <w:t xml:space="preserve">Flight Path Monitoring </w:t>
      </w:r>
      <w:r w:rsidRPr="002B2F5C">
        <w:rPr>
          <w:noProof/>
          <w:lang w:val="en-US"/>
        </w:rPr>
        <w:t>Events Notification</w:t>
      </w:r>
      <w:r>
        <w:rPr>
          <w:noProof/>
        </w:rPr>
        <w:tab/>
      </w:r>
      <w:r>
        <w:rPr>
          <w:noProof/>
        </w:rPr>
        <w:fldChar w:fldCharType="begin"/>
      </w:r>
      <w:r>
        <w:rPr>
          <w:noProof/>
        </w:rPr>
        <w:instrText xml:space="preserve"> PAGEREF _Toc195349283 \h </w:instrText>
      </w:r>
      <w:r>
        <w:rPr>
          <w:noProof/>
        </w:rPr>
      </w:r>
      <w:r>
        <w:rPr>
          <w:noProof/>
        </w:rPr>
        <w:fldChar w:fldCharType="separate"/>
      </w:r>
      <w:r>
        <w:rPr>
          <w:noProof/>
        </w:rPr>
        <w:t>148</w:t>
      </w:r>
      <w:r>
        <w:rPr>
          <w:noProof/>
        </w:rPr>
        <w:fldChar w:fldCharType="end"/>
      </w:r>
    </w:p>
    <w:p w14:paraId="34C4BF09" w14:textId="10A5E626" w:rsidR="00E90C55" w:rsidRDefault="00E90C55">
      <w:pPr>
        <w:pStyle w:val="TOC5"/>
        <w:rPr>
          <w:rFonts w:asciiTheme="minorHAnsi" w:eastAsiaTheme="minorEastAsia" w:hAnsiTheme="minorHAnsi" w:cstheme="minorBidi"/>
          <w:noProof/>
          <w:sz w:val="22"/>
          <w:szCs w:val="22"/>
          <w:lang w:val="en-US"/>
        </w:rPr>
      </w:pPr>
      <w:r>
        <w:rPr>
          <w:noProof/>
        </w:rPr>
        <w:t>6.6.5</w:t>
      </w:r>
      <w:r w:rsidRPr="002B2F5C">
        <w:rPr>
          <w:noProof/>
          <w:lang w:val="en-US"/>
        </w:rPr>
        <w:t>.3.1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_Toc195349284 \h </w:instrText>
      </w:r>
      <w:r>
        <w:rPr>
          <w:noProof/>
        </w:rPr>
      </w:r>
      <w:r>
        <w:rPr>
          <w:noProof/>
        </w:rPr>
        <w:fldChar w:fldCharType="separate"/>
      </w:r>
      <w:r>
        <w:rPr>
          <w:noProof/>
        </w:rPr>
        <w:t>148</w:t>
      </w:r>
      <w:r>
        <w:rPr>
          <w:noProof/>
        </w:rPr>
        <w:fldChar w:fldCharType="end"/>
      </w:r>
    </w:p>
    <w:p w14:paraId="7AE18B9E" w14:textId="01D1A647" w:rsidR="00E90C55" w:rsidRDefault="00E90C5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_Toc195349285 \h </w:instrText>
      </w:r>
      <w:r>
        <w:rPr>
          <w:noProof/>
        </w:rPr>
      </w:r>
      <w:r>
        <w:rPr>
          <w:noProof/>
        </w:rPr>
        <w:fldChar w:fldCharType="separate"/>
      </w:r>
      <w:r>
        <w:rPr>
          <w:noProof/>
        </w:rPr>
        <w:t>148</w:t>
      </w:r>
      <w:r>
        <w:rPr>
          <w:noProof/>
        </w:rPr>
        <w:fldChar w:fldCharType="end"/>
      </w:r>
    </w:p>
    <w:p w14:paraId="39B613F3" w14:textId="1DCEF898" w:rsidR="00E90C55" w:rsidRDefault="00E90C5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_Toc195349286 \h </w:instrText>
      </w:r>
      <w:r>
        <w:rPr>
          <w:noProof/>
        </w:rPr>
      </w:r>
      <w:r>
        <w:rPr>
          <w:noProof/>
        </w:rPr>
        <w:fldChar w:fldCharType="separate"/>
      </w:r>
      <w:r>
        <w:rPr>
          <w:noProof/>
        </w:rPr>
        <w:t>148</w:t>
      </w:r>
      <w:r>
        <w:rPr>
          <w:noProof/>
        </w:rPr>
        <w:fldChar w:fldCharType="end"/>
      </w:r>
    </w:p>
    <w:p w14:paraId="19282C51" w14:textId="56792942" w:rsidR="00E90C55" w:rsidRDefault="00E90C55">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_Toc195349287 \h </w:instrText>
      </w:r>
      <w:r>
        <w:rPr>
          <w:noProof/>
        </w:rPr>
      </w:r>
      <w:r>
        <w:rPr>
          <w:noProof/>
        </w:rPr>
        <w:fldChar w:fldCharType="separate"/>
      </w:r>
      <w:r>
        <w:rPr>
          <w:noProof/>
        </w:rPr>
        <w:t>148</w:t>
      </w:r>
      <w:r>
        <w:rPr>
          <w:noProof/>
        </w:rPr>
        <w:fldChar w:fldCharType="end"/>
      </w:r>
    </w:p>
    <w:p w14:paraId="3538ED81" w14:textId="64D313F4" w:rsidR="00E90C55" w:rsidRDefault="00E90C5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_Toc195349288 \h </w:instrText>
      </w:r>
      <w:r>
        <w:rPr>
          <w:noProof/>
        </w:rPr>
      </w:r>
      <w:r>
        <w:rPr>
          <w:noProof/>
        </w:rPr>
        <w:fldChar w:fldCharType="separate"/>
      </w:r>
      <w:r>
        <w:rPr>
          <w:noProof/>
        </w:rPr>
        <w:t>149</w:t>
      </w:r>
      <w:r>
        <w:rPr>
          <w:noProof/>
        </w:rPr>
        <w:fldChar w:fldCharType="end"/>
      </w:r>
    </w:p>
    <w:p w14:paraId="63FC2BAD" w14:textId="544B1D85" w:rsidR="00E90C55" w:rsidRDefault="00E90C5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_Toc195349289 \h </w:instrText>
      </w:r>
      <w:r>
        <w:rPr>
          <w:noProof/>
        </w:rPr>
      </w:r>
      <w:r>
        <w:rPr>
          <w:noProof/>
        </w:rPr>
        <w:fldChar w:fldCharType="separate"/>
      </w:r>
      <w:r>
        <w:rPr>
          <w:noProof/>
        </w:rPr>
        <w:t>149</w:t>
      </w:r>
      <w:r>
        <w:rPr>
          <w:noProof/>
        </w:rPr>
        <w:fldChar w:fldCharType="end"/>
      </w:r>
    </w:p>
    <w:p w14:paraId="5C24866E" w14:textId="3C50D4C5" w:rsidR="00E90C55" w:rsidRDefault="00E90C55">
      <w:pPr>
        <w:pStyle w:val="TOC4"/>
        <w:rPr>
          <w:rFonts w:asciiTheme="minorHAnsi" w:eastAsiaTheme="minorEastAsia" w:hAnsiTheme="minorHAnsi" w:cstheme="minorBidi"/>
          <w:noProof/>
          <w:sz w:val="22"/>
          <w:szCs w:val="22"/>
          <w:lang w:val="en-US"/>
        </w:rPr>
      </w:pPr>
      <w:r>
        <w:rPr>
          <w:noProof/>
        </w:rPr>
        <w:t>6.6</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_Toc195349290 \h </w:instrText>
      </w:r>
      <w:r>
        <w:rPr>
          <w:noProof/>
        </w:rPr>
      </w:r>
      <w:r>
        <w:rPr>
          <w:noProof/>
        </w:rPr>
        <w:fldChar w:fldCharType="separate"/>
      </w:r>
      <w:r>
        <w:rPr>
          <w:noProof/>
        </w:rPr>
        <w:t>150</w:t>
      </w:r>
      <w:r>
        <w:rPr>
          <w:noProof/>
        </w:rPr>
        <w:fldChar w:fldCharType="end"/>
      </w:r>
    </w:p>
    <w:p w14:paraId="00460A19" w14:textId="03289F35" w:rsidR="00E90C55" w:rsidRDefault="00E90C5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_Toc195349291 \h </w:instrText>
      </w:r>
      <w:r>
        <w:rPr>
          <w:noProof/>
        </w:rPr>
      </w:r>
      <w:r>
        <w:rPr>
          <w:noProof/>
        </w:rPr>
        <w:fldChar w:fldCharType="separate"/>
      </w:r>
      <w:r>
        <w:rPr>
          <w:noProof/>
        </w:rPr>
        <w:t>150</w:t>
      </w:r>
      <w:r>
        <w:rPr>
          <w:noProof/>
        </w:rPr>
        <w:fldChar w:fldCharType="end"/>
      </w:r>
    </w:p>
    <w:p w14:paraId="19FE1649" w14:textId="6FAE3C01" w:rsidR="00E90C55" w:rsidRDefault="00E90C5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_Toc195349292 \h </w:instrText>
      </w:r>
      <w:r>
        <w:rPr>
          <w:noProof/>
        </w:rPr>
      </w:r>
      <w:r>
        <w:rPr>
          <w:noProof/>
        </w:rPr>
        <w:fldChar w:fldCharType="separate"/>
      </w:r>
      <w:r>
        <w:rPr>
          <w:noProof/>
        </w:rPr>
        <w:t>150</w:t>
      </w:r>
      <w:r>
        <w:rPr>
          <w:noProof/>
        </w:rPr>
        <w:fldChar w:fldCharType="end"/>
      </w:r>
    </w:p>
    <w:p w14:paraId="43A9A0A6" w14:textId="524DC858" w:rsidR="00E90C55" w:rsidRDefault="00E90C5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_Toc195349293 \h </w:instrText>
      </w:r>
      <w:r>
        <w:rPr>
          <w:noProof/>
        </w:rPr>
      </w:r>
      <w:r>
        <w:rPr>
          <w:noProof/>
        </w:rPr>
        <w:fldChar w:fldCharType="separate"/>
      </w:r>
      <w:r>
        <w:rPr>
          <w:noProof/>
        </w:rPr>
        <w:t>150</w:t>
      </w:r>
      <w:r>
        <w:rPr>
          <w:noProof/>
        </w:rPr>
        <w:fldChar w:fldCharType="end"/>
      </w:r>
    </w:p>
    <w:p w14:paraId="5D84D601" w14:textId="338737E7" w:rsidR="00E90C55" w:rsidRDefault="00E90C5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_Toc195349294 \h </w:instrText>
      </w:r>
      <w:r>
        <w:rPr>
          <w:noProof/>
        </w:rPr>
      </w:r>
      <w:r>
        <w:rPr>
          <w:noProof/>
        </w:rPr>
        <w:fldChar w:fldCharType="separate"/>
      </w:r>
      <w:r>
        <w:rPr>
          <w:noProof/>
        </w:rPr>
        <w:t>151</w:t>
      </w:r>
      <w:r>
        <w:rPr>
          <w:noProof/>
        </w:rPr>
        <w:fldChar w:fldCharType="end"/>
      </w:r>
    </w:p>
    <w:p w14:paraId="4C12BE47" w14:textId="7E3DF2A5" w:rsidR="00E90C55" w:rsidRDefault="00E90C55">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_Toc195349295 \h </w:instrText>
      </w:r>
      <w:r>
        <w:rPr>
          <w:noProof/>
        </w:rPr>
      </w:r>
      <w:r>
        <w:rPr>
          <w:noProof/>
        </w:rPr>
        <w:fldChar w:fldCharType="separate"/>
      </w:r>
      <w:r>
        <w:rPr>
          <w:noProof/>
        </w:rPr>
        <w:t>151</w:t>
      </w:r>
      <w:r>
        <w:rPr>
          <w:noProof/>
        </w:rPr>
        <w:fldChar w:fldCharType="end"/>
      </w:r>
    </w:p>
    <w:p w14:paraId="061A8270" w14:textId="6E02D902" w:rsidR="00E90C55" w:rsidRDefault="00E90C5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_Toc195349296 \h </w:instrText>
      </w:r>
      <w:r>
        <w:rPr>
          <w:noProof/>
        </w:rPr>
      </w:r>
      <w:r>
        <w:rPr>
          <w:noProof/>
        </w:rPr>
        <w:fldChar w:fldCharType="separate"/>
      </w:r>
      <w:r>
        <w:rPr>
          <w:noProof/>
        </w:rPr>
        <w:t>152</w:t>
      </w:r>
      <w:r>
        <w:rPr>
          <w:noProof/>
        </w:rPr>
        <w:fldChar w:fldCharType="end"/>
      </w:r>
    </w:p>
    <w:p w14:paraId="420AB198" w14:textId="4384D4BC" w:rsidR="00E90C55" w:rsidRDefault="00E90C5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_Toc195349297 \h </w:instrText>
      </w:r>
      <w:r>
        <w:rPr>
          <w:noProof/>
        </w:rPr>
      </w:r>
      <w:r>
        <w:rPr>
          <w:noProof/>
        </w:rPr>
        <w:fldChar w:fldCharType="separate"/>
      </w:r>
      <w:r>
        <w:rPr>
          <w:noProof/>
        </w:rPr>
        <w:t>152</w:t>
      </w:r>
      <w:r>
        <w:rPr>
          <w:noProof/>
        </w:rPr>
        <w:fldChar w:fldCharType="end"/>
      </w:r>
    </w:p>
    <w:p w14:paraId="2F4BE2D2" w14:textId="4F705A78" w:rsidR="00E90C55" w:rsidRDefault="00E90C5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_Toc195349298 \h </w:instrText>
      </w:r>
      <w:r>
        <w:rPr>
          <w:noProof/>
        </w:rPr>
      </w:r>
      <w:r>
        <w:rPr>
          <w:noProof/>
        </w:rPr>
        <w:fldChar w:fldCharType="separate"/>
      </w:r>
      <w:r>
        <w:rPr>
          <w:noProof/>
        </w:rPr>
        <w:t>153</w:t>
      </w:r>
      <w:r>
        <w:rPr>
          <w:noProof/>
        </w:rPr>
        <w:fldChar w:fldCharType="end"/>
      </w:r>
    </w:p>
    <w:p w14:paraId="0D495A86" w14:textId="5E26F689" w:rsidR="00E90C55" w:rsidRDefault="00E90C5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_Toc195349299 \h </w:instrText>
      </w:r>
      <w:r>
        <w:rPr>
          <w:noProof/>
        </w:rPr>
      </w:r>
      <w:r>
        <w:rPr>
          <w:noProof/>
        </w:rPr>
        <w:fldChar w:fldCharType="separate"/>
      </w:r>
      <w:r>
        <w:rPr>
          <w:noProof/>
        </w:rPr>
        <w:t>153</w:t>
      </w:r>
      <w:r>
        <w:rPr>
          <w:noProof/>
        </w:rPr>
        <w:fldChar w:fldCharType="end"/>
      </w:r>
    </w:p>
    <w:p w14:paraId="52227E0D" w14:textId="1E3B1FD3" w:rsidR="00E90C55" w:rsidRDefault="00E90C5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w:t>
      </w:r>
      <w:r>
        <w:rPr>
          <w:noProof/>
        </w:rPr>
        <w:lastRenderedPageBreak/>
        <w:t>thMonNotif</w:t>
      </w:r>
      <w:r>
        <w:rPr>
          <w:noProof/>
        </w:rPr>
        <w:tab/>
      </w:r>
      <w:r>
        <w:rPr>
          <w:noProof/>
        </w:rPr>
        <w:fldChar w:fldCharType="begin"/>
      </w:r>
      <w:r>
        <w:rPr>
          <w:noProof/>
        </w:rPr>
        <w:instrText xml:space="preserve"> PAGEREF _Toc195349300 \h </w:instrText>
      </w:r>
      <w:r>
        <w:rPr>
          <w:noProof/>
        </w:rPr>
      </w:r>
      <w:r>
        <w:rPr>
          <w:noProof/>
        </w:rPr>
        <w:fldChar w:fldCharType="separate"/>
      </w:r>
      <w:r>
        <w:rPr>
          <w:noProof/>
        </w:rPr>
        <w:t>153</w:t>
      </w:r>
      <w:r>
        <w:rPr>
          <w:noProof/>
        </w:rPr>
        <w:fldChar w:fldCharType="end"/>
      </w:r>
    </w:p>
    <w:p w14:paraId="104A9B7B" w14:textId="6AEA1F01" w:rsidR="00E90C55" w:rsidRDefault="00E90C5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_Toc195349301 \h </w:instrText>
      </w:r>
      <w:r>
        <w:rPr>
          <w:noProof/>
        </w:rPr>
      </w:r>
      <w:r>
        <w:rPr>
          <w:noProof/>
        </w:rPr>
        <w:fldChar w:fldCharType="separate"/>
      </w:r>
      <w:r>
        <w:rPr>
          <w:noProof/>
        </w:rPr>
        <w:t>153</w:t>
      </w:r>
      <w:r>
        <w:rPr>
          <w:noProof/>
        </w:rPr>
        <w:fldChar w:fldCharType="end"/>
      </w:r>
    </w:p>
    <w:p w14:paraId="193B8099" w14:textId="7F72EE81" w:rsidR="00E90C55" w:rsidRDefault="00E90C55">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_Toc195349302 \h </w:instrText>
      </w:r>
      <w:r>
        <w:rPr>
          <w:noProof/>
        </w:rPr>
      </w:r>
      <w:r>
        <w:rPr>
          <w:noProof/>
        </w:rPr>
        <w:fldChar w:fldCharType="separate"/>
      </w:r>
      <w:r>
        <w:rPr>
          <w:noProof/>
        </w:rPr>
        <w:t>154</w:t>
      </w:r>
      <w:r>
        <w:rPr>
          <w:noProof/>
        </w:rPr>
        <w:fldChar w:fldCharType="end"/>
      </w:r>
    </w:p>
    <w:p w14:paraId="1AC128EE" w14:textId="73F30F63" w:rsidR="00E90C55" w:rsidRDefault="00E90C55">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_Toc195349303 \h </w:instrText>
      </w:r>
      <w:r>
        <w:rPr>
          <w:noProof/>
        </w:rPr>
      </w:r>
      <w:r>
        <w:rPr>
          <w:noProof/>
        </w:rPr>
        <w:fldChar w:fldCharType="separate"/>
      </w:r>
      <w:r>
        <w:rPr>
          <w:noProof/>
        </w:rPr>
        <w:t>155</w:t>
      </w:r>
      <w:r>
        <w:rPr>
          <w:noProof/>
        </w:rPr>
        <w:fldChar w:fldCharType="end"/>
      </w:r>
    </w:p>
    <w:p w14:paraId="7F4BE08A" w14:textId="679BCB83" w:rsidR="00E90C55" w:rsidRDefault="00E90C55">
      <w:pPr>
        <w:pStyle w:val="TOC4"/>
        <w:rPr>
          <w:rFonts w:asciiTheme="minorHAnsi" w:eastAsiaTheme="minorEastAsia" w:hAnsiTheme="minorHAnsi" w:cstheme="minorBidi"/>
          <w:noProof/>
          <w:sz w:val="22"/>
          <w:szCs w:val="22"/>
          <w:lang w:val="en-US"/>
        </w:rPr>
      </w:pPr>
      <w:r>
        <w:rPr>
          <w:noProof/>
        </w:rPr>
        <w:t>6.6</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_Toc195349304 \h </w:instrText>
      </w:r>
      <w:r>
        <w:rPr>
          <w:noProof/>
        </w:rPr>
      </w:r>
      <w:r>
        <w:rPr>
          <w:noProof/>
        </w:rPr>
        <w:fldChar w:fldCharType="separate"/>
      </w:r>
      <w:r>
        <w:rPr>
          <w:noProof/>
        </w:rPr>
        <w:t>155</w:t>
      </w:r>
      <w:r>
        <w:rPr>
          <w:noProof/>
        </w:rPr>
        <w:fldChar w:fldCharType="end"/>
      </w:r>
    </w:p>
    <w:p w14:paraId="1CF2032C" w14:textId="4621E6A9" w:rsidR="00E90C55" w:rsidRDefault="00E90C5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_Toc195349305 \h </w:instrText>
      </w:r>
      <w:r>
        <w:rPr>
          <w:noProof/>
        </w:rPr>
      </w:r>
      <w:r>
        <w:rPr>
          <w:noProof/>
        </w:rPr>
        <w:fldChar w:fldCharType="separate"/>
      </w:r>
      <w:r>
        <w:rPr>
          <w:noProof/>
        </w:rPr>
        <w:t>155</w:t>
      </w:r>
      <w:r>
        <w:rPr>
          <w:noProof/>
        </w:rPr>
        <w:fldChar w:fldCharType="end"/>
      </w:r>
    </w:p>
    <w:p w14:paraId="0B707E56" w14:textId="1907B6F6" w:rsidR="00E90C55" w:rsidRDefault="00E90C5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_Toc195349306 \h </w:instrText>
      </w:r>
      <w:r>
        <w:rPr>
          <w:noProof/>
        </w:rPr>
      </w:r>
      <w:r>
        <w:rPr>
          <w:noProof/>
        </w:rPr>
        <w:fldChar w:fldCharType="separate"/>
      </w:r>
      <w:r>
        <w:rPr>
          <w:noProof/>
        </w:rPr>
        <w:t>155</w:t>
      </w:r>
      <w:r>
        <w:rPr>
          <w:noProof/>
        </w:rPr>
        <w:fldChar w:fldCharType="end"/>
      </w:r>
    </w:p>
    <w:p w14:paraId="75AB6A6D" w14:textId="0D98D35C" w:rsidR="00E90C55" w:rsidRDefault="00E90C5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_Toc195349307 \h </w:instrText>
      </w:r>
      <w:r>
        <w:rPr>
          <w:noProof/>
        </w:rPr>
      </w:r>
      <w:r>
        <w:rPr>
          <w:noProof/>
        </w:rPr>
        <w:fldChar w:fldCharType="separate"/>
      </w:r>
      <w:r>
        <w:rPr>
          <w:noProof/>
        </w:rPr>
        <w:t>155</w:t>
      </w:r>
      <w:r>
        <w:rPr>
          <w:noProof/>
        </w:rPr>
        <w:fldChar w:fldCharType="end"/>
      </w:r>
    </w:p>
    <w:p w14:paraId="4C1ED8D9" w14:textId="438721B0" w:rsidR="00E90C55" w:rsidRDefault="00E90C5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_Toc195349308 \h </w:instrText>
      </w:r>
      <w:r>
        <w:rPr>
          <w:noProof/>
        </w:rPr>
      </w:r>
      <w:r>
        <w:rPr>
          <w:noProof/>
        </w:rPr>
        <w:fldChar w:fldCharType="separate"/>
      </w:r>
      <w:r>
        <w:rPr>
          <w:noProof/>
        </w:rPr>
        <w:t>155</w:t>
      </w:r>
      <w:r>
        <w:rPr>
          <w:noProof/>
        </w:rPr>
        <w:fldChar w:fldCharType="end"/>
      </w:r>
    </w:p>
    <w:p w14:paraId="5671E368" w14:textId="0D30C129" w:rsidR="00E90C55" w:rsidRDefault="00E90C55">
      <w:pPr>
        <w:pStyle w:val="TOC4"/>
        <w:rPr>
          <w:rFonts w:asciiTheme="minorHAnsi" w:eastAsiaTheme="minorEastAsia" w:hAnsiTheme="minorHAnsi" w:cstheme="minorBidi"/>
          <w:noProof/>
          <w:sz w:val="22"/>
          <w:szCs w:val="22"/>
          <w:lang w:val="en-US"/>
        </w:rPr>
      </w:pPr>
      <w:r>
        <w:rPr>
          <w:noProof/>
        </w:rPr>
        <w:t>6.6</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_Toc195349309 \h </w:instrText>
      </w:r>
      <w:r>
        <w:rPr>
          <w:noProof/>
        </w:rPr>
      </w:r>
      <w:r>
        <w:rPr>
          <w:noProof/>
        </w:rPr>
        <w:fldChar w:fldCharType="separate"/>
      </w:r>
      <w:r>
        <w:rPr>
          <w:noProof/>
        </w:rPr>
        <w:t>156</w:t>
      </w:r>
      <w:r>
        <w:rPr>
          <w:noProof/>
        </w:rPr>
        <w:fldChar w:fldCharType="end"/>
      </w:r>
    </w:p>
    <w:p w14:paraId="6A2E002B" w14:textId="5FE4F5A9" w:rsidR="00E90C55" w:rsidRDefault="00E90C5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_Toc195349310 \h </w:instrText>
      </w:r>
      <w:r>
        <w:rPr>
          <w:noProof/>
        </w:rPr>
      </w:r>
      <w:r>
        <w:rPr>
          <w:noProof/>
        </w:rPr>
        <w:fldChar w:fldCharType="separate"/>
      </w:r>
      <w:r>
        <w:rPr>
          <w:noProof/>
        </w:rPr>
        <w:t>156</w:t>
      </w:r>
      <w:r>
        <w:rPr>
          <w:noProof/>
        </w:rPr>
        <w:fldChar w:fldCharType="end"/>
      </w:r>
    </w:p>
    <w:p w14:paraId="01C96756" w14:textId="5E1E8FF3" w:rsidR="00E90C55" w:rsidRDefault="00E90C5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_Toc195349311 \h </w:instrText>
      </w:r>
      <w:r>
        <w:rPr>
          <w:noProof/>
        </w:rPr>
      </w:r>
      <w:r>
        <w:rPr>
          <w:noProof/>
        </w:rPr>
        <w:fldChar w:fldCharType="separate"/>
      </w:r>
      <w:r>
        <w:rPr>
          <w:noProof/>
        </w:rPr>
        <w:t>156</w:t>
      </w:r>
      <w:r>
        <w:rPr>
          <w:noProof/>
        </w:rPr>
        <w:fldChar w:fldCharType="end"/>
      </w:r>
    </w:p>
    <w:p w14:paraId="268E0F6F" w14:textId="7CD265A8" w:rsidR="00E90C55" w:rsidRDefault="00E90C5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_Toc195349312 \h </w:instrText>
      </w:r>
      <w:r>
        <w:rPr>
          <w:noProof/>
        </w:rPr>
      </w:r>
      <w:r>
        <w:rPr>
          <w:noProof/>
        </w:rPr>
        <w:fldChar w:fldCharType="separate"/>
      </w:r>
      <w:r>
        <w:rPr>
          <w:noProof/>
        </w:rPr>
        <w:t>156</w:t>
      </w:r>
      <w:r>
        <w:rPr>
          <w:noProof/>
        </w:rPr>
        <w:fldChar w:fldCharType="end"/>
      </w:r>
    </w:p>
    <w:p w14:paraId="32F2C9DA" w14:textId="53CBFDFB" w:rsidR="00E90C55" w:rsidRDefault="00E90C5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_Toc195349313 \h </w:instrText>
      </w:r>
      <w:r>
        <w:rPr>
          <w:noProof/>
        </w:rPr>
      </w:r>
      <w:r>
        <w:rPr>
          <w:noProof/>
        </w:rPr>
        <w:fldChar w:fldCharType="separate"/>
      </w:r>
      <w:r>
        <w:rPr>
          <w:noProof/>
        </w:rPr>
        <w:t>156</w:t>
      </w:r>
      <w:r>
        <w:rPr>
          <w:noProof/>
        </w:rPr>
        <w:fldChar w:fldCharType="end"/>
      </w:r>
    </w:p>
    <w:p w14:paraId="27368757" w14:textId="02B36B30" w:rsidR="00E90C55" w:rsidRDefault="00E90C5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_Toc195349314 \h </w:instrText>
      </w:r>
      <w:r>
        <w:rPr>
          <w:noProof/>
        </w:rPr>
      </w:r>
      <w:r>
        <w:rPr>
          <w:noProof/>
        </w:rPr>
        <w:fldChar w:fldCharType="separate"/>
      </w:r>
      <w:r>
        <w:rPr>
          <w:noProof/>
        </w:rPr>
        <w:t>156</w:t>
      </w:r>
      <w:r>
        <w:rPr>
          <w:noProof/>
        </w:rPr>
        <w:fldChar w:fldCharType="end"/>
      </w:r>
    </w:p>
    <w:p w14:paraId="71F2D198" w14:textId="4FF78D87" w:rsidR="00E90C55" w:rsidRDefault="00E90C5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_Toc195349315 \h </w:instrText>
      </w:r>
      <w:r>
        <w:rPr>
          <w:noProof/>
        </w:rPr>
      </w:r>
      <w:r>
        <w:rPr>
          <w:noProof/>
        </w:rPr>
        <w:fldChar w:fldCharType="separate"/>
      </w:r>
      <w:r>
        <w:rPr>
          <w:noProof/>
        </w:rPr>
        <w:t>156</w:t>
      </w:r>
      <w:r>
        <w:rPr>
          <w:noProof/>
        </w:rPr>
        <w:fldChar w:fldCharType="end"/>
      </w:r>
    </w:p>
    <w:p w14:paraId="0B5FAEE1" w14:textId="1B100C20" w:rsidR="00E90C55" w:rsidRDefault="00E90C5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_Toc195349316 \h </w:instrText>
      </w:r>
      <w:r>
        <w:rPr>
          <w:noProof/>
        </w:rPr>
      </w:r>
      <w:r>
        <w:rPr>
          <w:noProof/>
        </w:rPr>
        <w:fldChar w:fldCharType="separate"/>
      </w:r>
      <w:r>
        <w:rPr>
          <w:noProof/>
        </w:rPr>
        <w:t>156</w:t>
      </w:r>
      <w:r>
        <w:rPr>
          <w:noProof/>
        </w:rPr>
        <w:fldChar w:fldCharType="end"/>
      </w:r>
    </w:p>
    <w:p w14:paraId="70C4AE8C" w14:textId="5C315B3A" w:rsidR="00E90C55" w:rsidRDefault="00E90C5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_Toc195349317 \h </w:instrText>
      </w:r>
      <w:r>
        <w:rPr>
          <w:noProof/>
        </w:rPr>
      </w:r>
      <w:r>
        <w:rPr>
          <w:noProof/>
        </w:rPr>
        <w:fldChar w:fldCharType="separate"/>
      </w:r>
      <w:r>
        <w:rPr>
          <w:noProof/>
        </w:rPr>
        <w:t>156</w:t>
      </w:r>
      <w:r>
        <w:rPr>
          <w:noProof/>
        </w:rPr>
        <w:fldChar w:fldCharType="end"/>
      </w:r>
    </w:p>
    <w:p w14:paraId="446935A2" w14:textId="19123588" w:rsidR="00E90C55" w:rsidRDefault="00E90C5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_Toc195349318 \h </w:instrText>
      </w:r>
      <w:r>
        <w:rPr>
          <w:noProof/>
        </w:rPr>
      </w:r>
      <w:r>
        <w:rPr>
          <w:noProof/>
        </w:rPr>
        <w:fldChar w:fldCharType="separate"/>
      </w:r>
      <w:r>
        <w:rPr>
          <w:noProof/>
        </w:rPr>
        <w:t>157</w:t>
      </w:r>
      <w:r>
        <w:rPr>
          <w:noProof/>
        </w:rPr>
        <w:fldChar w:fldCharType="end"/>
      </w:r>
    </w:p>
    <w:p w14:paraId="133B5C99" w14:textId="7CBEF250" w:rsidR="00E90C55" w:rsidRDefault="00E90C55">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_Toc195349319 \h </w:instrText>
      </w:r>
      <w:r>
        <w:rPr>
          <w:noProof/>
        </w:rPr>
      </w:r>
      <w:r>
        <w:rPr>
          <w:noProof/>
        </w:rPr>
        <w:fldChar w:fldCharType="separate"/>
      </w:r>
      <w:r>
        <w:rPr>
          <w:noProof/>
        </w:rPr>
        <w:t>157</w:t>
      </w:r>
      <w:r>
        <w:rPr>
          <w:noProof/>
        </w:rPr>
        <w:fldChar w:fldCharType="end"/>
      </w:r>
    </w:p>
    <w:p w14:paraId="675C1DC4" w14:textId="2E945105" w:rsidR="00E90C55" w:rsidRDefault="00E90C55">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_Toc195349320 \h </w:instrText>
      </w:r>
      <w:r>
        <w:rPr>
          <w:noProof/>
        </w:rPr>
      </w:r>
      <w:r>
        <w:rPr>
          <w:noProof/>
        </w:rPr>
        <w:fldChar w:fldCharType="separate"/>
      </w:r>
      <w:r>
        <w:rPr>
          <w:noProof/>
        </w:rPr>
        <w:t>157</w:t>
      </w:r>
      <w:r>
        <w:rPr>
          <w:noProof/>
        </w:rPr>
        <w:fldChar w:fldCharType="end"/>
      </w:r>
    </w:p>
    <w:p w14:paraId="53EECD48" w14:textId="531AED1C" w:rsidR="00E90C55" w:rsidRDefault="00E90C55">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_Toc195349321 \h </w:instrText>
      </w:r>
      <w:r>
        <w:rPr>
          <w:noProof/>
        </w:rPr>
      </w:r>
      <w:r>
        <w:rPr>
          <w:noProof/>
        </w:rPr>
        <w:fldChar w:fldCharType="separate"/>
      </w:r>
      <w:r>
        <w:rPr>
          <w:noProof/>
        </w:rPr>
        <w:t>157</w:t>
      </w:r>
      <w:r>
        <w:rPr>
          <w:noProof/>
        </w:rPr>
        <w:fldChar w:fldCharType="end"/>
      </w:r>
    </w:p>
    <w:p w14:paraId="0B461E46" w14:textId="421ED7CE" w:rsidR="00E90C55" w:rsidRDefault="00E90C55">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_Toc195349322 \h </w:instrText>
      </w:r>
      <w:r>
        <w:rPr>
          <w:noProof/>
        </w:rPr>
      </w:r>
      <w:r>
        <w:rPr>
          <w:noProof/>
        </w:rPr>
        <w:fldChar w:fldCharType="separate"/>
      </w:r>
      <w:r>
        <w:rPr>
          <w:noProof/>
        </w:rPr>
        <w:t>157</w:t>
      </w:r>
      <w:r>
        <w:rPr>
          <w:noProof/>
        </w:rPr>
        <w:fldChar w:fldCharType="end"/>
      </w:r>
    </w:p>
    <w:p w14:paraId="1C04121D" w14:textId="0CE4845D" w:rsidR="00E90C55" w:rsidRDefault="00E90C55">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_Toc195349323 \h </w:instrText>
      </w:r>
      <w:r>
        <w:rPr>
          <w:noProof/>
        </w:rPr>
      </w:r>
      <w:r>
        <w:rPr>
          <w:noProof/>
        </w:rPr>
        <w:fldChar w:fldCharType="separate"/>
      </w:r>
      <w:r>
        <w:rPr>
          <w:noProof/>
        </w:rPr>
        <w:t>157</w:t>
      </w:r>
      <w:r>
        <w:rPr>
          <w:noProof/>
        </w:rPr>
        <w:fldChar w:fldCharType="end"/>
      </w:r>
    </w:p>
    <w:p w14:paraId="63379C3A" w14:textId="7DC7ACB6" w:rsidR="00E90C55" w:rsidRDefault="00E90C55">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_Toc195349324 \h </w:instrText>
      </w:r>
      <w:r>
        <w:rPr>
          <w:noProof/>
        </w:rPr>
      </w:r>
      <w:r>
        <w:rPr>
          <w:noProof/>
        </w:rPr>
        <w:fldChar w:fldCharType="separate"/>
      </w:r>
      <w:r>
        <w:rPr>
          <w:noProof/>
        </w:rPr>
        <w:t>158</w:t>
      </w:r>
      <w:r>
        <w:rPr>
          <w:noProof/>
        </w:rPr>
        <w:fldChar w:fldCharType="end"/>
      </w:r>
    </w:p>
    <w:p w14:paraId="67715807" w14:textId="7BD3E652" w:rsidR="00E90C55" w:rsidRDefault="00E90C55">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_Toc195349325 \h </w:instrText>
      </w:r>
      <w:r>
        <w:rPr>
          <w:noProof/>
        </w:rPr>
      </w:r>
      <w:r>
        <w:rPr>
          <w:noProof/>
        </w:rPr>
        <w:fldChar w:fldCharType="separate"/>
      </w:r>
      <w:r>
        <w:rPr>
          <w:noProof/>
        </w:rPr>
        <w:t>158</w:t>
      </w:r>
      <w:r>
        <w:rPr>
          <w:noProof/>
        </w:rPr>
        <w:fldChar w:fldCharType="end"/>
      </w:r>
    </w:p>
    <w:p w14:paraId="024AE129" w14:textId="1B8C277B" w:rsidR="00E90C55" w:rsidRDefault="00E90C55">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_Toc195349326 \h </w:instrText>
      </w:r>
      <w:r>
        <w:rPr>
          <w:noProof/>
        </w:rPr>
      </w:r>
      <w:r>
        <w:rPr>
          <w:noProof/>
        </w:rPr>
        <w:fldChar w:fldCharType="separate"/>
      </w:r>
      <w:r>
        <w:rPr>
          <w:noProof/>
        </w:rPr>
        <w:t>158</w:t>
      </w:r>
      <w:r>
        <w:rPr>
          <w:noProof/>
        </w:rPr>
        <w:fldChar w:fldCharType="end"/>
      </w:r>
    </w:p>
    <w:p w14:paraId="0DAC827E" w14:textId="4101CD8A" w:rsidR="00E90C55" w:rsidRDefault="00E90C55">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_Toc195349327 \h </w:instrText>
      </w:r>
      <w:r>
        <w:rPr>
          <w:noProof/>
        </w:rPr>
      </w:r>
      <w:r>
        <w:rPr>
          <w:noProof/>
        </w:rPr>
        <w:fldChar w:fldCharType="separate"/>
      </w:r>
      <w:r>
        <w:rPr>
          <w:noProof/>
        </w:rPr>
        <w:t>159</w:t>
      </w:r>
      <w:r>
        <w:rPr>
          <w:noProof/>
        </w:rPr>
        <w:fldChar w:fldCharType="end"/>
      </w:r>
    </w:p>
    <w:p w14:paraId="2E16CFC7" w14:textId="6C239FA0" w:rsidR="00E90C55" w:rsidRDefault="00E90C55">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_Toc195349328 \h </w:instrText>
      </w:r>
      <w:r>
        <w:rPr>
          <w:noProof/>
        </w:rPr>
      </w:r>
      <w:r>
        <w:rPr>
          <w:noProof/>
        </w:rPr>
        <w:fldChar w:fldCharType="separate"/>
      </w:r>
      <w:r>
        <w:rPr>
          <w:noProof/>
        </w:rPr>
        <w:t>159</w:t>
      </w:r>
      <w:r>
        <w:rPr>
          <w:noProof/>
        </w:rPr>
        <w:fldChar w:fldCharType="end"/>
      </w:r>
    </w:p>
    <w:p w14:paraId="3C2DD205" w14:textId="79842D73" w:rsidR="00E90C55" w:rsidRDefault="00E90C55">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_Toc195349329 \h </w:instrText>
      </w:r>
      <w:r>
        <w:rPr>
          <w:noProof/>
        </w:rPr>
      </w:r>
      <w:r>
        <w:rPr>
          <w:noProof/>
        </w:rPr>
        <w:fldChar w:fldCharType="separate"/>
      </w:r>
      <w:r>
        <w:rPr>
          <w:noProof/>
        </w:rPr>
        <w:t>159</w:t>
      </w:r>
      <w:r>
        <w:rPr>
          <w:noProof/>
        </w:rPr>
        <w:fldChar w:fldCharType="end"/>
      </w:r>
    </w:p>
    <w:p w14:paraId="44DEE3A8" w14:textId="63D083F8" w:rsidR="00E90C55" w:rsidRDefault="00E90C55">
      <w:pPr>
        <w:pStyle w:val="TOC4"/>
        <w:rPr>
          <w:rFonts w:asciiTheme="minorHAnsi" w:eastAsiaTheme="minorEastAsia" w:hAnsiTheme="minorHAnsi" w:cstheme="minorBidi"/>
          <w:noProof/>
          <w:sz w:val="22"/>
          <w:szCs w:val="22"/>
          <w:lang w:val="en-US"/>
        </w:rPr>
      </w:pPr>
      <w:r>
        <w:rPr>
          <w:noProof/>
        </w:rPr>
        <w:t>6.7</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_Toc195349330 \h </w:instrText>
      </w:r>
      <w:r>
        <w:rPr>
          <w:noProof/>
        </w:rPr>
      </w:r>
      <w:r>
        <w:rPr>
          <w:noProof/>
        </w:rPr>
        <w:fldChar w:fldCharType="separate"/>
      </w:r>
      <w:r>
        <w:rPr>
          <w:noProof/>
        </w:rPr>
        <w:t>159</w:t>
      </w:r>
      <w:r>
        <w:rPr>
          <w:noProof/>
        </w:rPr>
        <w:fldChar w:fldCharType="end"/>
      </w:r>
    </w:p>
    <w:p w14:paraId="35D075B4" w14:textId="00CCDC97" w:rsidR="00E90C55" w:rsidRDefault="00E90C55">
      <w:pPr>
        <w:pStyle w:val="TOC5"/>
        <w:rPr>
          <w:rFonts w:asciiTheme="minorHAnsi" w:eastAsiaTheme="minorEastAsia" w:hAnsiTheme="minorHAnsi" w:cstheme="minorBidi"/>
          <w:noProof/>
          <w:sz w:val="22"/>
          <w:szCs w:val="22"/>
          <w:lang w:val="en-US"/>
        </w:rPr>
      </w:pPr>
      <w:r>
        <w:rPr>
          <w:noProof/>
        </w:rPr>
        <w:t>6.7.6.</w:t>
      </w:r>
      <w:r>
        <w:rPr>
          <w:noProof/>
        </w:rPr>
        <w:lastRenderedPageBreak/>
        <w:t>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_Toc195349331 \h </w:instrText>
      </w:r>
      <w:r>
        <w:rPr>
          <w:noProof/>
        </w:rPr>
      </w:r>
      <w:r>
        <w:rPr>
          <w:noProof/>
        </w:rPr>
        <w:fldChar w:fldCharType="separate"/>
      </w:r>
      <w:r>
        <w:rPr>
          <w:noProof/>
        </w:rPr>
        <w:t>159</w:t>
      </w:r>
      <w:r>
        <w:rPr>
          <w:noProof/>
        </w:rPr>
        <w:fldChar w:fldCharType="end"/>
      </w:r>
    </w:p>
    <w:p w14:paraId="194053C8" w14:textId="461DAD92" w:rsidR="00E90C55" w:rsidRDefault="00E90C55">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_Toc195349332 \h </w:instrText>
      </w:r>
      <w:r>
        <w:rPr>
          <w:noProof/>
        </w:rPr>
      </w:r>
      <w:r>
        <w:rPr>
          <w:noProof/>
        </w:rPr>
        <w:fldChar w:fldCharType="separate"/>
      </w:r>
      <w:r>
        <w:rPr>
          <w:noProof/>
        </w:rPr>
        <w:t>160</w:t>
      </w:r>
      <w:r>
        <w:rPr>
          <w:noProof/>
        </w:rPr>
        <w:fldChar w:fldCharType="end"/>
      </w:r>
    </w:p>
    <w:p w14:paraId="53DAEDE1" w14:textId="61390DB0" w:rsidR="00E90C55" w:rsidRDefault="00E90C55">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_Toc195349333 \h </w:instrText>
      </w:r>
      <w:r>
        <w:rPr>
          <w:noProof/>
        </w:rPr>
      </w:r>
      <w:r>
        <w:rPr>
          <w:noProof/>
        </w:rPr>
        <w:fldChar w:fldCharType="separate"/>
      </w:r>
      <w:r>
        <w:rPr>
          <w:noProof/>
        </w:rPr>
        <w:t>160</w:t>
      </w:r>
      <w:r>
        <w:rPr>
          <w:noProof/>
        </w:rPr>
        <w:fldChar w:fldCharType="end"/>
      </w:r>
    </w:p>
    <w:p w14:paraId="10E4C2DB" w14:textId="3AF629DC" w:rsidR="00E90C55" w:rsidRDefault="00E90C55">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_Toc195349334 \h </w:instrText>
      </w:r>
      <w:r>
        <w:rPr>
          <w:noProof/>
        </w:rPr>
      </w:r>
      <w:r>
        <w:rPr>
          <w:noProof/>
        </w:rPr>
        <w:fldChar w:fldCharType="separate"/>
      </w:r>
      <w:r>
        <w:rPr>
          <w:noProof/>
        </w:rPr>
        <w:t>161</w:t>
      </w:r>
      <w:r>
        <w:rPr>
          <w:noProof/>
        </w:rPr>
        <w:fldChar w:fldCharType="end"/>
      </w:r>
    </w:p>
    <w:p w14:paraId="33141789" w14:textId="7034809C" w:rsidR="00E90C55" w:rsidRDefault="00E90C55">
      <w:pPr>
        <w:pStyle w:val="TOC4"/>
        <w:rPr>
          <w:rFonts w:asciiTheme="minorHAnsi" w:eastAsiaTheme="minorEastAsia" w:hAnsiTheme="minorHAnsi" w:cstheme="minorBidi"/>
          <w:noProof/>
          <w:sz w:val="22"/>
          <w:szCs w:val="22"/>
          <w:lang w:val="en-US"/>
        </w:rPr>
      </w:pPr>
      <w:r>
        <w:rPr>
          <w:noProof/>
        </w:rPr>
        <w:t>6.7</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_Toc195349335 \h </w:instrText>
      </w:r>
      <w:r>
        <w:rPr>
          <w:noProof/>
        </w:rPr>
      </w:r>
      <w:r>
        <w:rPr>
          <w:noProof/>
        </w:rPr>
        <w:fldChar w:fldCharType="separate"/>
      </w:r>
      <w:r>
        <w:rPr>
          <w:noProof/>
        </w:rPr>
        <w:t>161</w:t>
      </w:r>
      <w:r>
        <w:rPr>
          <w:noProof/>
        </w:rPr>
        <w:fldChar w:fldCharType="end"/>
      </w:r>
    </w:p>
    <w:p w14:paraId="24D7C3A7" w14:textId="55D243D0" w:rsidR="00E90C55" w:rsidRDefault="00E90C55">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_Toc195349336 \h </w:instrText>
      </w:r>
      <w:r>
        <w:rPr>
          <w:noProof/>
        </w:rPr>
      </w:r>
      <w:r>
        <w:rPr>
          <w:noProof/>
        </w:rPr>
        <w:fldChar w:fldCharType="separate"/>
      </w:r>
      <w:r>
        <w:rPr>
          <w:noProof/>
        </w:rPr>
        <w:t>161</w:t>
      </w:r>
      <w:r>
        <w:rPr>
          <w:noProof/>
        </w:rPr>
        <w:fldChar w:fldCharType="end"/>
      </w:r>
    </w:p>
    <w:p w14:paraId="0479B231" w14:textId="2B240B19" w:rsidR="00E90C55" w:rsidRDefault="00E90C55">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_Toc195349337 \h </w:instrText>
      </w:r>
      <w:r>
        <w:rPr>
          <w:noProof/>
        </w:rPr>
      </w:r>
      <w:r>
        <w:rPr>
          <w:noProof/>
        </w:rPr>
        <w:fldChar w:fldCharType="separate"/>
      </w:r>
      <w:r>
        <w:rPr>
          <w:noProof/>
        </w:rPr>
        <w:t>161</w:t>
      </w:r>
      <w:r>
        <w:rPr>
          <w:noProof/>
        </w:rPr>
        <w:fldChar w:fldCharType="end"/>
      </w:r>
    </w:p>
    <w:p w14:paraId="4BB5B115" w14:textId="3226E3D6" w:rsidR="00E90C55" w:rsidRDefault="00E90C55">
      <w:pPr>
        <w:pStyle w:val="TOC4"/>
        <w:rPr>
          <w:rFonts w:asciiTheme="minorHAnsi" w:eastAsiaTheme="minorEastAsia" w:hAnsiTheme="minorHAnsi" w:cstheme="minorBidi"/>
          <w:noProof/>
          <w:sz w:val="22"/>
          <w:szCs w:val="22"/>
          <w:lang w:val="en-US"/>
        </w:rPr>
      </w:pPr>
      <w:r>
        <w:rPr>
          <w:noProof/>
        </w:rPr>
        <w:t>6.7</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_Toc195349338 \h </w:instrText>
      </w:r>
      <w:r>
        <w:rPr>
          <w:noProof/>
        </w:rPr>
      </w:r>
      <w:r>
        <w:rPr>
          <w:noProof/>
        </w:rPr>
        <w:fldChar w:fldCharType="separate"/>
      </w:r>
      <w:r>
        <w:rPr>
          <w:noProof/>
        </w:rPr>
        <w:t>161</w:t>
      </w:r>
      <w:r>
        <w:rPr>
          <w:noProof/>
        </w:rPr>
        <w:fldChar w:fldCharType="end"/>
      </w:r>
    </w:p>
    <w:p w14:paraId="14573DB6" w14:textId="3B64852C" w:rsidR="00E90C55" w:rsidRDefault="00E90C55">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_Toc195349339 \h </w:instrText>
      </w:r>
      <w:r>
        <w:rPr>
          <w:noProof/>
        </w:rPr>
      </w:r>
      <w:r>
        <w:rPr>
          <w:noProof/>
        </w:rPr>
        <w:fldChar w:fldCharType="separate"/>
      </w:r>
      <w:r>
        <w:rPr>
          <w:noProof/>
        </w:rPr>
        <w:t>161</w:t>
      </w:r>
      <w:r>
        <w:rPr>
          <w:noProof/>
        </w:rPr>
        <w:fldChar w:fldCharType="end"/>
      </w:r>
    </w:p>
    <w:p w14:paraId="71E722BD" w14:textId="6619C80E" w:rsidR="00E90C55" w:rsidRDefault="00E90C55">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_Toc195349340 \h </w:instrText>
      </w:r>
      <w:r>
        <w:rPr>
          <w:noProof/>
        </w:rPr>
      </w:r>
      <w:r>
        <w:rPr>
          <w:noProof/>
        </w:rPr>
        <w:fldChar w:fldCharType="separate"/>
      </w:r>
      <w:r>
        <w:rPr>
          <w:noProof/>
        </w:rPr>
        <w:t>161</w:t>
      </w:r>
      <w:r>
        <w:rPr>
          <w:noProof/>
        </w:rPr>
        <w:fldChar w:fldCharType="end"/>
      </w:r>
    </w:p>
    <w:p w14:paraId="4B2CB2A2" w14:textId="370E437F" w:rsidR="00E90C55" w:rsidRDefault="00E90C55">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_Toc195349341 \h </w:instrText>
      </w:r>
      <w:r>
        <w:rPr>
          <w:noProof/>
        </w:rPr>
      </w:r>
      <w:r>
        <w:rPr>
          <w:noProof/>
        </w:rPr>
        <w:fldChar w:fldCharType="separate"/>
      </w:r>
      <w:r>
        <w:rPr>
          <w:noProof/>
        </w:rPr>
        <w:t>162</w:t>
      </w:r>
      <w:r>
        <w:rPr>
          <w:noProof/>
        </w:rPr>
        <w:fldChar w:fldCharType="end"/>
      </w:r>
    </w:p>
    <w:p w14:paraId="0CCDC201" w14:textId="725EADC5" w:rsidR="00E90C55" w:rsidRDefault="00E90C55">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_Toc195349342 \h </w:instrText>
      </w:r>
      <w:r>
        <w:rPr>
          <w:noProof/>
        </w:rPr>
      </w:r>
      <w:r>
        <w:rPr>
          <w:noProof/>
        </w:rPr>
        <w:fldChar w:fldCharType="separate"/>
      </w:r>
      <w:r>
        <w:rPr>
          <w:noProof/>
        </w:rPr>
        <w:t>162</w:t>
      </w:r>
      <w:r>
        <w:rPr>
          <w:noProof/>
        </w:rPr>
        <w:fldChar w:fldCharType="end"/>
      </w:r>
    </w:p>
    <w:p w14:paraId="4C9848F9" w14:textId="7FF9466B" w:rsidR="00E90C55" w:rsidRDefault="00E90C55">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_Toc195349343 \h </w:instrText>
      </w:r>
      <w:r>
        <w:rPr>
          <w:noProof/>
        </w:rPr>
      </w:r>
      <w:r>
        <w:rPr>
          <w:noProof/>
        </w:rPr>
        <w:fldChar w:fldCharType="separate"/>
      </w:r>
      <w:r>
        <w:rPr>
          <w:noProof/>
        </w:rPr>
        <w:t>162</w:t>
      </w:r>
      <w:r>
        <w:rPr>
          <w:noProof/>
        </w:rPr>
        <w:fldChar w:fldCharType="end"/>
      </w:r>
    </w:p>
    <w:p w14:paraId="09346389" w14:textId="2E4F14A0" w:rsidR="00E90C55" w:rsidRDefault="00E90C55">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_Toc195349344 \h </w:instrText>
      </w:r>
      <w:r>
        <w:rPr>
          <w:noProof/>
        </w:rPr>
      </w:r>
      <w:r>
        <w:rPr>
          <w:noProof/>
        </w:rPr>
        <w:fldChar w:fldCharType="separate"/>
      </w:r>
      <w:r>
        <w:rPr>
          <w:noProof/>
        </w:rPr>
        <w:t>162</w:t>
      </w:r>
      <w:r>
        <w:rPr>
          <w:noProof/>
        </w:rPr>
        <w:fldChar w:fldCharType="end"/>
      </w:r>
    </w:p>
    <w:p w14:paraId="39DB2189" w14:textId="50C71A9C" w:rsidR="00E90C55" w:rsidRDefault="00E90C55">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_Toc195349345 \h </w:instrText>
      </w:r>
      <w:r>
        <w:rPr>
          <w:noProof/>
        </w:rPr>
      </w:r>
      <w:r>
        <w:rPr>
          <w:noProof/>
        </w:rPr>
        <w:fldChar w:fldCharType="separate"/>
      </w:r>
      <w:r>
        <w:rPr>
          <w:noProof/>
        </w:rPr>
        <w:t>162</w:t>
      </w:r>
      <w:r>
        <w:rPr>
          <w:noProof/>
        </w:rPr>
        <w:fldChar w:fldCharType="end"/>
      </w:r>
    </w:p>
    <w:p w14:paraId="26A26966" w14:textId="3EB2DAC1" w:rsidR="00E90C55" w:rsidRDefault="00E90C55">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_Toc195349346 \h </w:instrText>
      </w:r>
      <w:r>
        <w:rPr>
          <w:noProof/>
        </w:rPr>
      </w:r>
      <w:r>
        <w:rPr>
          <w:noProof/>
        </w:rPr>
        <w:fldChar w:fldCharType="separate"/>
      </w:r>
      <w:r>
        <w:rPr>
          <w:noProof/>
        </w:rPr>
        <w:t>162</w:t>
      </w:r>
      <w:r>
        <w:rPr>
          <w:noProof/>
        </w:rPr>
        <w:fldChar w:fldCharType="end"/>
      </w:r>
    </w:p>
    <w:p w14:paraId="3FB245B9" w14:textId="42FE54A1" w:rsidR="00E90C55" w:rsidRDefault="00E90C55">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_Toc195349347 \h </w:instrText>
      </w:r>
      <w:r>
        <w:rPr>
          <w:noProof/>
        </w:rPr>
      </w:r>
      <w:r>
        <w:rPr>
          <w:noProof/>
        </w:rPr>
        <w:fldChar w:fldCharType="separate"/>
      </w:r>
      <w:r>
        <w:rPr>
          <w:noProof/>
        </w:rPr>
        <w:t>163</w:t>
      </w:r>
      <w:r>
        <w:rPr>
          <w:noProof/>
        </w:rPr>
        <w:fldChar w:fldCharType="end"/>
      </w:r>
    </w:p>
    <w:p w14:paraId="3529919D" w14:textId="19F6C200" w:rsidR="00E90C55" w:rsidRDefault="00E90C55">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_Toc195349348 \h </w:instrText>
      </w:r>
      <w:r>
        <w:rPr>
          <w:noProof/>
        </w:rPr>
      </w:r>
      <w:r>
        <w:rPr>
          <w:noProof/>
        </w:rPr>
        <w:fldChar w:fldCharType="separate"/>
      </w:r>
      <w:r>
        <w:rPr>
          <w:noProof/>
        </w:rPr>
        <w:t>163</w:t>
      </w:r>
      <w:r>
        <w:rPr>
          <w:noProof/>
        </w:rPr>
        <w:fldChar w:fldCharType="end"/>
      </w:r>
    </w:p>
    <w:p w14:paraId="16C411D9" w14:textId="3F06047C" w:rsidR="00E90C55" w:rsidRDefault="00E90C55">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_Toc195349349 \h </w:instrText>
      </w:r>
      <w:r>
        <w:rPr>
          <w:noProof/>
        </w:rPr>
      </w:r>
      <w:r>
        <w:rPr>
          <w:noProof/>
        </w:rPr>
        <w:fldChar w:fldCharType="separate"/>
      </w:r>
      <w:r>
        <w:rPr>
          <w:noProof/>
        </w:rPr>
        <w:t>163</w:t>
      </w:r>
      <w:r>
        <w:rPr>
          <w:noProof/>
        </w:rPr>
        <w:fldChar w:fldCharType="end"/>
      </w:r>
    </w:p>
    <w:p w14:paraId="7AED7530" w14:textId="78400F1D" w:rsidR="00E90C55" w:rsidRDefault="00E90C55">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_Toc195349350 \h </w:instrText>
      </w:r>
      <w:r>
        <w:rPr>
          <w:noProof/>
        </w:rPr>
      </w:r>
      <w:r>
        <w:rPr>
          <w:noProof/>
        </w:rPr>
        <w:fldChar w:fldCharType="separate"/>
      </w:r>
      <w:r>
        <w:rPr>
          <w:noProof/>
        </w:rPr>
        <w:t>163</w:t>
      </w:r>
      <w:r>
        <w:rPr>
          <w:noProof/>
        </w:rPr>
        <w:fldChar w:fldCharType="end"/>
      </w:r>
    </w:p>
    <w:p w14:paraId="02B5BDF5" w14:textId="077E7B2A" w:rsidR="00E90C55" w:rsidRDefault="00E90C55">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_Toc195349351 \h </w:instrText>
      </w:r>
      <w:r>
        <w:rPr>
          <w:noProof/>
        </w:rPr>
      </w:r>
      <w:r>
        <w:rPr>
          <w:noProof/>
        </w:rPr>
        <w:fldChar w:fldCharType="separate"/>
      </w:r>
      <w:r>
        <w:rPr>
          <w:noProof/>
        </w:rPr>
        <w:t>163</w:t>
      </w:r>
      <w:r>
        <w:rPr>
          <w:noProof/>
        </w:rPr>
        <w:fldChar w:fldCharType="end"/>
      </w:r>
    </w:p>
    <w:p w14:paraId="11451BE0" w14:textId="440C029D" w:rsidR="00E90C55" w:rsidRDefault="00E90C55">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2B2F5C">
        <w:rPr>
          <w:rFonts w:eastAsia="Calibri"/>
          <w:noProof/>
        </w:rPr>
        <w:t>NTZ Configurations</w:t>
      </w:r>
      <w:r>
        <w:rPr>
          <w:noProof/>
        </w:rPr>
        <w:tab/>
      </w:r>
      <w:r>
        <w:rPr>
          <w:noProof/>
        </w:rPr>
        <w:fldChar w:fldCharType="begin"/>
      </w:r>
      <w:r>
        <w:rPr>
          <w:noProof/>
        </w:rPr>
        <w:instrText xml:space="preserve"> PAGEREF _Toc195349352 \h </w:instrText>
      </w:r>
      <w:r>
        <w:rPr>
          <w:noProof/>
        </w:rPr>
      </w:r>
      <w:r>
        <w:rPr>
          <w:noProof/>
        </w:rPr>
        <w:fldChar w:fldCharType="separate"/>
      </w:r>
      <w:r>
        <w:rPr>
          <w:noProof/>
        </w:rPr>
        <w:t>164</w:t>
      </w:r>
      <w:r>
        <w:rPr>
          <w:noProof/>
        </w:rPr>
        <w:fldChar w:fldCharType="end"/>
      </w:r>
    </w:p>
    <w:p w14:paraId="234B18E0" w14:textId="1D696754" w:rsidR="00E90C55" w:rsidRDefault="00E90C55">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_Toc195349353 \h </w:instrText>
      </w:r>
      <w:r>
        <w:rPr>
          <w:noProof/>
        </w:rPr>
      </w:r>
      <w:r>
        <w:rPr>
          <w:noProof/>
        </w:rPr>
        <w:fldChar w:fldCharType="separate"/>
      </w:r>
      <w:r>
        <w:rPr>
          <w:noProof/>
        </w:rPr>
        <w:t>164</w:t>
      </w:r>
      <w:r>
        <w:rPr>
          <w:noProof/>
        </w:rPr>
        <w:fldChar w:fldCharType="end"/>
      </w:r>
    </w:p>
    <w:p w14:paraId="13061235" w14:textId="0B6BBC2B" w:rsidR="00E90C55" w:rsidRDefault="00E90C55">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_Toc195349354 \h </w:instrText>
      </w:r>
      <w:r>
        <w:rPr>
          <w:noProof/>
        </w:rPr>
      </w:r>
      <w:r>
        <w:rPr>
          <w:noProof/>
        </w:rPr>
        <w:fldChar w:fldCharType="separate"/>
      </w:r>
      <w:r>
        <w:rPr>
          <w:noProof/>
        </w:rPr>
        <w:t>164</w:t>
      </w:r>
      <w:r>
        <w:rPr>
          <w:noProof/>
        </w:rPr>
        <w:fldChar w:fldCharType="end"/>
      </w:r>
    </w:p>
    <w:p w14:paraId="6AF54402" w14:textId="1B93C090" w:rsidR="00E90C55" w:rsidRDefault="00E90C55">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_Toc195349355 \h </w:instrText>
      </w:r>
      <w:r>
        <w:rPr>
          <w:noProof/>
        </w:rPr>
      </w:r>
      <w:r>
        <w:rPr>
          <w:noProof/>
        </w:rPr>
        <w:fldChar w:fldCharType="separate"/>
      </w:r>
      <w:r>
        <w:rPr>
          <w:noProof/>
        </w:rPr>
        <w:t>164</w:t>
      </w:r>
      <w:r>
        <w:rPr>
          <w:noProof/>
        </w:rPr>
        <w:fldChar w:fldCharType="end"/>
      </w:r>
    </w:p>
    <w:p w14:paraId="5E3EE8E0" w14:textId="5AD6F9C1" w:rsidR="00E90C55" w:rsidRDefault="00E90C55">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_Toc195349356 \h </w:instrText>
      </w:r>
      <w:r>
        <w:rPr>
          <w:noProof/>
        </w:rPr>
      </w:r>
      <w:r>
        <w:rPr>
          <w:noProof/>
        </w:rPr>
        <w:fldChar w:fldCharType="separate"/>
      </w:r>
      <w:r>
        <w:rPr>
          <w:noProof/>
        </w:rPr>
        <w:t>164</w:t>
      </w:r>
      <w:r>
        <w:rPr>
          <w:noProof/>
        </w:rPr>
        <w:fldChar w:fldCharType="end"/>
      </w:r>
    </w:p>
    <w:p w14:paraId="2E78C5CC" w14:textId="66EB67BF" w:rsidR="00E90C55" w:rsidRDefault="00E90C55">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_Toc195349357 \h </w:instrText>
      </w:r>
      <w:r>
        <w:rPr>
          <w:noProof/>
        </w:rPr>
      </w:r>
      <w:r>
        <w:rPr>
          <w:noProof/>
        </w:rPr>
        <w:fldChar w:fldCharType="separate"/>
      </w:r>
      <w:r>
        <w:rPr>
          <w:noProof/>
        </w:rPr>
        <w:t>165</w:t>
      </w:r>
      <w:r>
        <w:rPr>
          <w:noProof/>
        </w:rPr>
        <w:fldChar w:fldCharType="end"/>
      </w:r>
    </w:p>
    <w:p w14:paraId="6A48F694" w14:textId="361E2505" w:rsidR="00E90C55" w:rsidRDefault="00E90C55">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_Toc195349358 \h </w:instrText>
      </w:r>
      <w:r>
        <w:rPr>
          <w:noProof/>
        </w:rPr>
      </w:r>
      <w:r>
        <w:rPr>
          <w:noProof/>
        </w:rPr>
        <w:fldChar w:fldCharType="separate"/>
      </w:r>
      <w:r>
        <w:rPr>
          <w:noProof/>
        </w:rPr>
        <w:t>166</w:t>
      </w:r>
      <w:r>
        <w:rPr>
          <w:noProof/>
        </w:rPr>
        <w:fldChar w:fldCharType="end"/>
      </w:r>
    </w:p>
    <w:p w14:paraId="0C2872F2" w14:textId="3E5D535C" w:rsidR="00E90C55" w:rsidRDefault="00E90C55">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2B2F5C">
        <w:rPr>
          <w:rFonts w:eastAsia="Calibri"/>
          <w:noProof/>
        </w:rPr>
        <w:t>NTZ Configuration</w:t>
      </w:r>
      <w:r>
        <w:rPr>
          <w:noProof/>
        </w:rPr>
        <w:tab/>
      </w:r>
      <w:r>
        <w:rPr>
          <w:noProof/>
        </w:rPr>
        <w:fldChar w:fldCharType="begin"/>
      </w:r>
      <w:r>
        <w:rPr>
          <w:noProof/>
        </w:rPr>
        <w:instrText xml:space="preserve"> PAGEREF _Toc195349359 \h </w:instrText>
      </w:r>
      <w:r>
        <w:rPr>
          <w:noProof/>
        </w:rPr>
      </w:r>
      <w:r>
        <w:rPr>
          <w:noProof/>
        </w:rPr>
        <w:fldChar w:fldCharType="separate"/>
      </w:r>
      <w:r>
        <w:rPr>
          <w:noProof/>
        </w:rPr>
        <w:t>166</w:t>
      </w:r>
      <w:r>
        <w:rPr>
          <w:noProof/>
        </w:rPr>
        <w:fldChar w:fldCharType="end"/>
      </w:r>
    </w:p>
    <w:p w14:paraId="06CE65F7" w14:textId="2B2D9852" w:rsidR="00E90C55" w:rsidRDefault="00E90C55">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_Toc195349360 \h </w:instrText>
      </w:r>
      <w:r>
        <w:rPr>
          <w:noProof/>
        </w:rPr>
      </w:r>
      <w:r>
        <w:rPr>
          <w:noProof/>
        </w:rPr>
        <w:fldChar w:fldCharType="separate"/>
      </w:r>
      <w:r>
        <w:rPr>
          <w:noProof/>
        </w:rPr>
        <w:t>166</w:t>
      </w:r>
      <w:r>
        <w:rPr>
          <w:noProof/>
        </w:rPr>
        <w:fldChar w:fldCharType="end"/>
      </w:r>
    </w:p>
    <w:p w14:paraId="372A631D" w14:textId="150DE375" w:rsidR="00E90C55" w:rsidRDefault="00E90C55">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_Toc195349361 \h </w:instrText>
      </w:r>
      <w:r>
        <w:rPr>
          <w:noProof/>
        </w:rPr>
      </w:r>
      <w:r>
        <w:rPr>
          <w:noProof/>
        </w:rPr>
        <w:fldChar w:fldCharType="separate"/>
      </w:r>
      <w:r>
        <w:rPr>
          <w:noProof/>
        </w:rPr>
        <w:t>166</w:t>
      </w:r>
      <w:r>
        <w:rPr>
          <w:noProof/>
        </w:rPr>
        <w:fldChar w:fldCharType="end"/>
      </w:r>
    </w:p>
    <w:p w14:paraId="702913B8" w14:textId="7007B6C1" w:rsidR="00E90C55" w:rsidRDefault="00E90C55">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_Toc195349362 \h </w:instrText>
      </w:r>
      <w:r>
        <w:rPr>
          <w:noProof/>
        </w:rPr>
      </w:r>
      <w:r>
        <w:rPr>
          <w:noProof/>
        </w:rPr>
        <w:fldChar w:fldCharType="separate"/>
      </w:r>
      <w:r>
        <w:rPr>
          <w:noProof/>
        </w:rPr>
        <w:t>166</w:t>
      </w:r>
      <w:r>
        <w:rPr>
          <w:noProof/>
        </w:rPr>
        <w:fldChar w:fldCharType="end"/>
      </w:r>
    </w:p>
    <w:p w14:paraId="72E65EEB" w14:textId="66A6C18E" w:rsidR="00E90C55" w:rsidRDefault="00E90C55">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_Toc195349363 \h </w:instrText>
      </w:r>
      <w:r>
        <w:rPr>
          <w:noProof/>
        </w:rPr>
      </w:r>
      <w:r>
        <w:rPr>
          <w:noProof/>
        </w:rPr>
        <w:fldChar w:fldCharType="separate"/>
      </w:r>
      <w:r>
        <w:rPr>
          <w:noProof/>
        </w:rPr>
        <w:t>166</w:t>
      </w:r>
      <w:r>
        <w:rPr>
          <w:noProof/>
        </w:rPr>
        <w:fldChar w:fldCharType="end"/>
      </w:r>
    </w:p>
    <w:p w14:paraId="0AD45EED" w14:textId="01987A52" w:rsidR="00E90C55" w:rsidRDefault="00E90C55">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_Toc195349364 \h </w:instrText>
      </w:r>
      <w:r>
        <w:rPr>
          <w:noProof/>
        </w:rPr>
      </w:r>
      <w:r>
        <w:rPr>
          <w:noProof/>
        </w:rPr>
        <w:fldChar w:fldCharType="separate"/>
      </w:r>
      <w:r>
        <w:rPr>
          <w:noProof/>
        </w:rPr>
        <w:t>167</w:t>
      </w:r>
      <w:r>
        <w:rPr>
          <w:noProof/>
        </w:rPr>
        <w:fldChar w:fldCharType="end"/>
      </w:r>
    </w:p>
    <w:p w14:paraId="104A5FD3" w14:textId="04761FFC" w:rsidR="00E90C55" w:rsidRDefault="00E90C55">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_Toc195349365 \h </w:instrText>
      </w:r>
      <w:r>
        <w:rPr>
          <w:noProof/>
        </w:rPr>
      </w:r>
      <w:r>
        <w:rPr>
          <w:noProof/>
        </w:rPr>
        <w:fldChar w:fldCharType="separate"/>
      </w:r>
      <w:r>
        <w:rPr>
          <w:noProof/>
        </w:rPr>
        <w:t>168</w:t>
      </w:r>
      <w:r>
        <w:rPr>
          <w:noProof/>
        </w:rPr>
        <w:fldChar w:fldCharType="end"/>
      </w:r>
    </w:p>
    <w:p w14:paraId="104ADE33" w14:textId="3EBB3AC8" w:rsidR="00E90C55" w:rsidRDefault="00E90C55">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_Toc195349366 \h </w:instrText>
      </w:r>
      <w:r>
        <w:rPr>
          <w:noProof/>
        </w:rPr>
      </w:r>
      <w:r>
        <w:rPr>
          <w:noProof/>
        </w:rPr>
        <w:fldChar w:fldCharType="separate"/>
      </w:r>
      <w:r>
        <w:rPr>
          <w:noProof/>
        </w:rPr>
        <w:t>170</w:t>
      </w:r>
      <w:r>
        <w:rPr>
          <w:noProof/>
        </w:rPr>
        <w:fldChar w:fldCharType="end"/>
      </w:r>
    </w:p>
    <w:p w14:paraId="233AF504" w14:textId="323B32EF" w:rsidR="00E90C55" w:rsidRDefault="00E90C55">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_Toc195349367 \h </w:instrText>
      </w:r>
      <w:r>
        <w:rPr>
          <w:noProof/>
        </w:rPr>
      </w:r>
      <w:r>
        <w:rPr>
          <w:noProof/>
        </w:rPr>
        <w:fldChar w:fldCharType="separate"/>
      </w:r>
      <w:r>
        <w:rPr>
          <w:noProof/>
        </w:rPr>
        <w:t>170</w:t>
      </w:r>
      <w:r>
        <w:rPr>
          <w:noProof/>
        </w:rPr>
        <w:fldChar w:fldCharType="end"/>
      </w:r>
    </w:p>
    <w:p w14:paraId="27D64D8E" w14:textId="5BB65404" w:rsidR="00E90C55" w:rsidRDefault="00E90C55">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_Toc195349368 \h </w:instrText>
      </w:r>
      <w:r>
        <w:rPr>
          <w:noProof/>
        </w:rPr>
      </w:r>
      <w:r>
        <w:rPr>
          <w:noProof/>
        </w:rPr>
        <w:fldChar w:fldCharType="separate"/>
      </w:r>
      <w:r>
        <w:rPr>
          <w:noProof/>
        </w:rPr>
        <w:t>171</w:t>
      </w:r>
      <w:r>
        <w:rPr>
          <w:noProof/>
        </w:rPr>
        <w:fldChar w:fldCharType="end"/>
      </w:r>
    </w:p>
    <w:p w14:paraId="636A15C7" w14:textId="10C4033C" w:rsidR="00E90C55" w:rsidRDefault="00E90C55">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_Toc195349369 \h </w:instrText>
      </w:r>
      <w:r>
        <w:rPr>
          <w:noProof/>
        </w:rPr>
      </w:r>
      <w:r>
        <w:rPr>
          <w:noProof/>
        </w:rPr>
        <w:fldChar w:fldCharType="separate"/>
      </w:r>
      <w:r>
        <w:rPr>
          <w:noProof/>
        </w:rPr>
        <w:t>171</w:t>
      </w:r>
      <w:r>
        <w:rPr>
          <w:noProof/>
        </w:rPr>
        <w:fldChar w:fldCharType="end"/>
      </w:r>
    </w:p>
    <w:p w14:paraId="77D26149" w14:textId="76935F03" w:rsidR="00E90C55" w:rsidRDefault="00E90C55">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_Toc195349370 \h </w:instrText>
      </w:r>
      <w:r>
        <w:rPr>
          <w:noProof/>
        </w:rPr>
      </w:r>
      <w:r>
        <w:rPr>
          <w:noProof/>
        </w:rPr>
        <w:fldChar w:fldCharType="separate"/>
      </w:r>
      <w:r>
        <w:rPr>
          <w:noProof/>
        </w:rPr>
        <w:t>171</w:t>
      </w:r>
      <w:r>
        <w:rPr>
          <w:noProof/>
        </w:rPr>
        <w:fldChar w:fldCharType="end"/>
      </w:r>
    </w:p>
    <w:p w14:paraId="5CEB203C" w14:textId="4978F971" w:rsidR="00E90C55" w:rsidRDefault="00E90C55">
      <w:pPr>
        <w:pStyle w:val="TOC4"/>
        <w:rPr>
          <w:rFonts w:asciiTheme="minorHAnsi" w:eastAsiaTheme="minorEastAsia" w:hAnsiTheme="minorHAnsi" w:cstheme="minorBidi"/>
          <w:noProof/>
          <w:sz w:val="22"/>
          <w:szCs w:val="22"/>
          <w:lang w:val="en-US"/>
        </w:rPr>
      </w:pPr>
      <w:r>
        <w:rPr>
          <w:noProof/>
        </w:rPr>
        <w:t>6.8.5</w:t>
      </w:r>
      <w:r w:rsidRPr="002B2F5C">
        <w:rPr>
          <w:noProof/>
          <w:lang w:val="en-US"/>
        </w:rPr>
        <w:t>.2</w:t>
      </w:r>
      <w:r>
        <w:rPr>
          <w:rFonts w:asciiTheme="minorHAnsi" w:eastAsiaTheme="minorEastAsia" w:hAnsiTheme="minorHAnsi" w:cstheme="minorBidi"/>
          <w:noProof/>
          <w:sz w:val="22"/>
          <w:szCs w:val="22"/>
          <w:lang w:val="en-US"/>
        </w:rPr>
        <w:tab/>
      </w:r>
      <w:r w:rsidRPr="002B2F5C">
        <w:rPr>
          <w:rFonts w:eastAsia="Calibri"/>
          <w:noProof/>
        </w:rPr>
        <w:t xml:space="preserve">NTZ Configuration </w:t>
      </w:r>
      <w:r w:rsidRPr="002B2F5C">
        <w:rPr>
          <w:noProof/>
          <w:lang w:val="en-US"/>
        </w:rPr>
        <w:t>Completion Status Notification</w:t>
      </w:r>
      <w:r>
        <w:rPr>
          <w:noProof/>
        </w:rPr>
        <w:tab/>
      </w:r>
      <w:r>
        <w:rPr>
          <w:noProof/>
        </w:rPr>
        <w:fldChar w:fldCharType="begin"/>
      </w:r>
      <w:r>
        <w:rPr>
          <w:noProof/>
        </w:rPr>
        <w:instrText xml:space="preserve"> PAGEREF _Toc195349371 \h </w:instrText>
      </w:r>
      <w:r>
        <w:rPr>
          <w:noProof/>
        </w:rPr>
      </w:r>
      <w:r>
        <w:rPr>
          <w:noProof/>
        </w:rPr>
        <w:fldChar w:fldCharType="separate"/>
      </w:r>
      <w:r>
        <w:rPr>
          <w:noProof/>
        </w:rPr>
        <w:t>171</w:t>
      </w:r>
      <w:r>
        <w:rPr>
          <w:noProof/>
        </w:rPr>
        <w:fldChar w:fldCharType="end"/>
      </w:r>
    </w:p>
    <w:p w14:paraId="43407B3C" w14:textId="731663EC" w:rsidR="00E90C55" w:rsidRDefault="00E90C55">
      <w:pPr>
        <w:pStyle w:val="TOC5"/>
        <w:rPr>
          <w:rFonts w:asciiTheme="minorHAnsi" w:eastAsiaTheme="minorEastAsia" w:hAnsiTheme="minorHAnsi" w:cstheme="minorBidi"/>
          <w:noProof/>
          <w:sz w:val="22"/>
          <w:szCs w:val="22"/>
          <w:lang w:val="en-US"/>
        </w:rPr>
      </w:pPr>
      <w:r>
        <w:rPr>
          <w:noProof/>
        </w:rPr>
        <w:t>6.8.5</w:t>
      </w:r>
      <w:r w:rsidRPr="002B2F5C">
        <w:rPr>
          <w:noProof/>
          <w:lang w:val="en-US"/>
        </w:rPr>
        <w:t>.2.1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_Toc195349372 \h </w:instrText>
      </w:r>
      <w:r>
        <w:rPr>
          <w:noProof/>
        </w:rPr>
      </w:r>
      <w:r>
        <w:rPr>
          <w:noProof/>
        </w:rPr>
        <w:fldChar w:fldCharType="separate"/>
      </w:r>
      <w:r>
        <w:rPr>
          <w:noProof/>
        </w:rPr>
        <w:t>171</w:t>
      </w:r>
      <w:r>
        <w:rPr>
          <w:noProof/>
        </w:rPr>
        <w:fldChar w:fldCharType="end"/>
      </w:r>
    </w:p>
    <w:p w14:paraId="1BC473AE" w14:textId="4B55DF27" w:rsidR="00E90C55" w:rsidRDefault="00E90C55">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_Toc195349373 \h </w:instrText>
      </w:r>
      <w:r>
        <w:rPr>
          <w:noProof/>
        </w:rPr>
      </w:r>
      <w:r>
        <w:rPr>
          <w:noProof/>
        </w:rPr>
        <w:fldChar w:fldCharType="separate"/>
      </w:r>
      <w:r>
        <w:rPr>
          <w:noProof/>
        </w:rPr>
        <w:t>171</w:t>
      </w:r>
      <w:r>
        <w:rPr>
          <w:noProof/>
        </w:rPr>
        <w:fldChar w:fldCharType="end"/>
      </w:r>
    </w:p>
    <w:p w14:paraId="5A96AD9B" w14:textId="12775AFA" w:rsidR="00E90C55" w:rsidRDefault="00E90C55">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_Toc195349374 \h </w:instrText>
      </w:r>
      <w:r>
        <w:rPr>
          <w:noProof/>
        </w:rPr>
      </w:r>
      <w:r>
        <w:rPr>
          <w:noProof/>
        </w:rPr>
        <w:fldChar w:fldCharType="separate"/>
      </w:r>
      <w:r>
        <w:rPr>
          <w:noProof/>
        </w:rPr>
        <w:t>171</w:t>
      </w:r>
      <w:r>
        <w:rPr>
          <w:noProof/>
        </w:rPr>
        <w:fldChar w:fldCharType="end"/>
      </w:r>
    </w:p>
    <w:p w14:paraId="618EF384" w14:textId="2DBB572B" w:rsidR="00E90C55" w:rsidRPr="00E90C55" w:rsidRDefault="00E90C55">
      <w:pPr>
        <w:pStyle w:val="TOC6"/>
        <w:rPr>
          <w:rFonts w:asciiTheme="minorHAnsi" w:eastAsiaTheme="minorEastAsia" w:hAnsiTheme="minorHAnsi" w:cstheme="minorBidi"/>
          <w:noProof/>
          <w:sz w:val="22"/>
          <w:szCs w:val="22"/>
          <w:lang w:val="fr-FR"/>
        </w:rPr>
      </w:pPr>
      <w:r w:rsidRPr="00E90C55">
        <w:rPr>
          <w:noProof/>
          <w:lang w:val="fr-FR"/>
        </w:rPr>
        <w:t>6.8.5.2.3.1</w:t>
      </w:r>
      <w:r w:rsidRPr="00E90C55">
        <w:rPr>
          <w:rFonts w:asciiTheme="minorHAnsi" w:eastAsiaTheme="minorEastAsia" w:hAnsiTheme="minorHAnsi" w:cstheme="minorBidi"/>
          <w:noProof/>
          <w:sz w:val="22"/>
          <w:szCs w:val="22"/>
          <w:lang w:val="fr-FR"/>
        </w:rPr>
        <w:tab/>
      </w:r>
      <w:r w:rsidRPr="00E90C55">
        <w:rPr>
          <w:noProof/>
          <w:lang w:val="fr-FR"/>
        </w:rPr>
        <w:t>POST</w:t>
      </w:r>
      <w:r w:rsidRPr="00E90C55">
        <w:rPr>
          <w:noProof/>
          <w:lang w:val="fr-FR"/>
        </w:rPr>
        <w:tab/>
      </w:r>
      <w:r>
        <w:rPr>
          <w:noProof/>
        </w:rPr>
        <w:fldChar w:fldCharType="begin"/>
      </w:r>
      <w:r w:rsidRPr="00E90C55">
        <w:rPr>
          <w:noProof/>
          <w:lang w:val="fr-FR"/>
        </w:rPr>
        <w:instrText xml:space="preserve"> PAGEREF _Toc195349375 \h </w:instrText>
      </w:r>
      <w:r>
        <w:rPr>
          <w:noProof/>
        </w:rPr>
      </w:r>
      <w:r>
        <w:rPr>
          <w:noProof/>
        </w:rPr>
        <w:fldChar w:fldCharType="separate"/>
      </w:r>
      <w:r w:rsidRPr="00E90C55">
        <w:rPr>
          <w:noProof/>
          <w:lang w:val="fr-FR"/>
        </w:rPr>
        <w:t>171</w:t>
      </w:r>
      <w:r>
        <w:rPr>
          <w:noProof/>
        </w:rPr>
        <w:fldChar w:fldCharType="end"/>
      </w:r>
    </w:p>
    <w:p w14:paraId="4420F17C" w14:textId="20F1B984" w:rsidR="00E90C55" w:rsidRPr="00E90C55" w:rsidRDefault="00E90C55">
      <w:pPr>
        <w:pStyle w:val="TOC4"/>
        <w:rPr>
          <w:rFonts w:asciiTheme="minorHAnsi" w:eastAsiaTheme="minorEastAsia" w:hAnsiTheme="minorHAnsi" w:cstheme="minorBidi"/>
          <w:noProof/>
          <w:sz w:val="22"/>
          <w:szCs w:val="22"/>
          <w:lang w:val="fr-FR"/>
        </w:rPr>
      </w:pPr>
      <w:r w:rsidRPr="00E90C55">
        <w:rPr>
          <w:noProof/>
          <w:lang w:val="fr-FR"/>
        </w:rPr>
        <w:t>6.8.5.3</w:t>
      </w:r>
      <w:r w:rsidRPr="00E90C55">
        <w:rPr>
          <w:rFonts w:asciiTheme="minorHAnsi" w:eastAsiaTheme="minorEastAsia" w:hAnsiTheme="minorHAnsi" w:cstheme="minorBidi"/>
          <w:noProof/>
          <w:sz w:val="22"/>
          <w:szCs w:val="22"/>
          <w:lang w:val="fr-FR"/>
        </w:rPr>
        <w:tab/>
      </w:r>
      <w:r w:rsidRPr="00E90C55">
        <w:rPr>
          <w:rFonts w:eastAsia="Calibri"/>
          <w:noProof/>
          <w:lang w:val="fr-FR"/>
        </w:rPr>
        <w:t xml:space="preserve">NTZ </w:t>
      </w:r>
      <w:r w:rsidRPr="00E90C55">
        <w:rPr>
          <w:noProof/>
          <w:lang w:val="fr-FR"/>
        </w:rPr>
        <w:t>Events Notification</w:t>
      </w:r>
      <w:r w:rsidRPr="00E90C55">
        <w:rPr>
          <w:noProof/>
          <w:lang w:val="fr-FR"/>
        </w:rPr>
        <w:tab/>
      </w:r>
      <w:r>
        <w:rPr>
          <w:noProof/>
        </w:rPr>
        <w:fldChar w:fldCharType="begin"/>
      </w:r>
      <w:r w:rsidRPr="00E90C55">
        <w:rPr>
          <w:noProof/>
          <w:lang w:val="fr-FR"/>
        </w:rPr>
        <w:instrText xml:space="preserve"> PAGEREF _Toc195349376 \h </w:instrText>
      </w:r>
      <w:r>
        <w:rPr>
          <w:noProof/>
        </w:rPr>
      </w:r>
      <w:r>
        <w:rPr>
          <w:noProof/>
        </w:rPr>
        <w:fldChar w:fldCharType="separate"/>
      </w:r>
      <w:r w:rsidRPr="00E90C55">
        <w:rPr>
          <w:noProof/>
          <w:lang w:val="fr-FR"/>
        </w:rPr>
        <w:t>172</w:t>
      </w:r>
      <w:r>
        <w:rPr>
          <w:noProof/>
        </w:rPr>
        <w:fldChar w:fldCharType="end"/>
      </w:r>
    </w:p>
    <w:p w14:paraId="3EDCF66B" w14:textId="42D67A17" w:rsidR="00E90C55" w:rsidRPr="00E90C55" w:rsidRDefault="00E90C55">
      <w:pPr>
        <w:pStyle w:val="TOC5"/>
        <w:rPr>
          <w:rFonts w:asciiTheme="minorHAnsi" w:eastAsiaTheme="minorEastAsia" w:hAnsiTheme="minorHAnsi" w:cstheme="minorBidi"/>
          <w:noProof/>
          <w:sz w:val="22"/>
          <w:szCs w:val="22"/>
          <w:lang w:val="fr-FR"/>
        </w:rPr>
      </w:pPr>
      <w:r w:rsidRPr="00E90C55">
        <w:rPr>
          <w:noProof/>
          <w:lang w:val="fr-FR"/>
        </w:rPr>
        <w:t>6.8.5.3.1</w:t>
      </w:r>
      <w:r w:rsidRPr="00E90C55">
        <w:rPr>
          <w:rFonts w:asciiTheme="minorHAnsi" w:eastAsiaTheme="minorEastAsia" w:hAnsiTheme="minorHAnsi" w:cstheme="minorBidi"/>
          <w:noProof/>
          <w:sz w:val="22"/>
          <w:szCs w:val="22"/>
          <w:lang w:val="fr-FR"/>
        </w:rPr>
        <w:tab/>
      </w:r>
      <w:r w:rsidRPr="00E90C55">
        <w:rPr>
          <w:noProof/>
          <w:lang w:val="fr-FR"/>
        </w:rPr>
        <w:t>Description</w:t>
      </w:r>
      <w:r w:rsidRPr="00E90C55">
        <w:rPr>
          <w:noProof/>
          <w:lang w:val="fr-FR"/>
        </w:rPr>
        <w:tab/>
      </w:r>
      <w:r>
        <w:rPr>
          <w:noProof/>
        </w:rPr>
        <w:fldChar w:fldCharType="begin"/>
      </w:r>
      <w:r w:rsidRPr="00E90C55">
        <w:rPr>
          <w:noProof/>
          <w:lang w:val="fr-FR"/>
        </w:rPr>
        <w:instrText xml:space="preserve"> PAGEREF _Toc195349377 \h </w:instrText>
      </w:r>
      <w:r>
        <w:rPr>
          <w:noProof/>
        </w:rPr>
      </w:r>
      <w:r>
        <w:rPr>
          <w:noProof/>
        </w:rPr>
        <w:fldChar w:fldCharType="separate"/>
      </w:r>
      <w:r w:rsidRPr="00E90C55">
        <w:rPr>
          <w:noProof/>
          <w:lang w:val="fr-FR"/>
        </w:rPr>
        <w:t>172</w:t>
      </w:r>
      <w:r>
        <w:rPr>
          <w:noProof/>
        </w:rPr>
        <w:fldChar w:fldCharType="end"/>
      </w:r>
    </w:p>
    <w:p w14:paraId="3DE62E94" w14:textId="3B80BB4C" w:rsidR="00E90C55" w:rsidRDefault="00E90C55">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_Toc195349378 \h </w:instrText>
      </w:r>
      <w:r>
        <w:rPr>
          <w:noProof/>
        </w:rPr>
      </w:r>
      <w:r>
        <w:rPr>
          <w:noProof/>
        </w:rPr>
        <w:fldChar w:fldCharType="separate"/>
      </w:r>
      <w:r>
        <w:rPr>
          <w:noProof/>
        </w:rPr>
        <w:t>172</w:t>
      </w:r>
      <w:r>
        <w:rPr>
          <w:noProof/>
        </w:rPr>
        <w:fldChar w:fldCharType="end"/>
      </w:r>
    </w:p>
    <w:p w14:paraId="4295B716" w14:textId="24BE18FC" w:rsidR="00E90C55" w:rsidRDefault="00E90C55">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_Toc195349379 \h </w:instrText>
      </w:r>
      <w:r>
        <w:rPr>
          <w:noProof/>
        </w:rPr>
      </w:r>
      <w:r>
        <w:rPr>
          <w:noProof/>
        </w:rPr>
        <w:fldChar w:fldCharType="separate"/>
      </w:r>
      <w:r>
        <w:rPr>
          <w:noProof/>
        </w:rPr>
        <w:t>173</w:t>
      </w:r>
      <w:r>
        <w:rPr>
          <w:noProof/>
        </w:rPr>
        <w:fldChar w:fldCharType="end"/>
      </w:r>
    </w:p>
    <w:p w14:paraId="049DA03C" w14:textId="0727839D" w:rsidR="00E90C55" w:rsidRDefault="00E90C55">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_Toc195349380 \h </w:instrText>
      </w:r>
      <w:r>
        <w:rPr>
          <w:noProof/>
        </w:rPr>
      </w:r>
      <w:r>
        <w:rPr>
          <w:noProof/>
        </w:rPr>
        <w:fldChar w:fldCharType="separate"/>
      </w:r>
      <w:r>
        <w:rPr>
          <w:noProof/>
        </w:rPr>
        <w:t>173</w:t>
      </w:r>
      <w:r>
        <w:rPr>
          <w:noProof/>
        </w:rPr>
        <w:fldChar w:fldCharType="end"/>
      </w:r>
    </w:p>
    <w:p w14:paraId="2E18DE16" w14:textId="7A7C27C3" w:rsidR="00E90C55" w:rsidRDefault="00E90C55">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_Toc195349381 \h </w:instrText>
      </w:r>
      <w:r>
        <w:rPr>
          <w:noProof/>
        </w:rPr>
      </w:r>
      <w:r>
        <w:rPr>
          <w:noProof/>
        </w:rPr>
        <w:fldChar w:fldCharType="separate"/>
      </w:r>
      <w:r>
        <w:rPr>
          <w:noProof/>
        </w:rPr>
        <w:t>173</w:t>
      </w:r>
      <w:r>
        <w:rPr>
          <w:noProof/>
        </w:rPr>
        <w:fldChar w:fldCharType="end"/>
      </w:r>
    </w:p>
    <w:p w14:paraId="0B0CC5FE" w14:textId="478C075D" w:rsidR="00E90C55" w:rsidRDefault="00E90C55">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_Toc195349382 \h </w:instrText>
      </w:r>
      <w:r>
        <w:rPr>
          <w:noProof/>
        </w:rPr>
      </w:r>
      <w:r>
        <w:rPr>
          <w:noProof/>
        </w:rPr>
        <w:fldChar w:fldCharType="separate"/>
      </w:r>
      <w:r>
        <w:rPr>
          <w:noProof/>
        </w:rPr>
        <w:t>173</w:t>
      </w:r>
      <w:r>
        <w:rPr>
          <w:noProof/>
        </w:rPr>
        <w:fldChar w:fldCharType="end"/>
      </w:r>
    </w:p>
    <w:p w14:paraId="04144624" w14:textId="0D0CCD09" w:rsidR="00E90C55" w:rsidRDefault="00E90C55">
      <w:pPr>
        <w:pStyle w:val="TOC4"/>
        <w:rPr>
          <w:rFonts w:asciiTheme="minorHAnsi" w:eastAsiaTheme="minorEastAsia" w:hAnsiTheme="minorHAnsi" w:cstheme="minorBidi"/>
          <w:noProof/>
          <w:sz w:val="22"/>
          <w:szCs w:val="22"/>
          <w:lang w:val="en-US"/>
        </w:rPr>
      </w:pPr>
      <w:r>
        <w:rPr>
          <w:noProof/>
        </w:rPr>
        <w:t>6.8</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_Toc195349383 \h </w:instrText>
      </w:r>
      <w:r>
        <w:rPr>
          <w:noProof/>
        </w:rPr>
      </w:r>
      <w:r>
        <w:rPr>
          <w:noProof/>
        </w:rPr>
        <w:fldChar w:fldCharType="separate"/>
      </w:r>
      <w:r>
        <w:rPr>
          <w:noProof/>
        </w:rPr>
        <w:t>174</w:t>
      </w:r>
      <w:r>
        <w:rPr>
          <w:noProof/>
        </w:rPr>
        <w:fldChar w:fldCharType="end"/>
      </w:r>
    </w:p>
    <w:p w14:paraId="18D394A5" w14:textId="554FDE73" w:rsidR="00E90C55" w:rsidRDefault="00E90C55">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_Toc195349384 \h </w:instrText>
      </w:r>
      <w:r>
        <w:rPr>
          <w:noProof/>
        </w:rPr>
      </w:r>
      <w:r>
        <w:rPr>
          <w:noProof/>
        </w:rPr>
        <w:fldChar w:fldCharType="separate"/>
      </w:r>
      <w:r>
        <w:rPr>
          <w:noProof/>
        </w:rPr>
        <w:t>174</w:t>
      </w:r>
      <w:r>
        <w:rPr>
          <w:noProof/>
        </w:rPr>
        <w:fldChar w:fldCharType="end"/>
      </w:r>
    </w:p>
    <w:p w14:paraId="07FA2EF3" w14:textId="6F4EDF17" w:rsidR="00E90C55" w:rsidRDefault="00E90C55">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_Toc195349385 \h </w:instrText>
      </w:r>
      <w:r>
        <w:rPr>
          <w:noProof/>
        </w:rPr>
      </w:r>
      <w:r>
        <w:rPr>
          <w:noProof/>
        </w:rPr>
        <w:fldChar w:fldCharType="separate"/>
      </w:r>
      <w:r>
        <w:rPr>
          <w:noProof/>
        </w:rPr>
        <w:t>175</w:t>
      </w:r>
      <w:r>
        <w:rPr>
          <w:noProof/>
        </w:rPr>
        <w:fldChar w:fldCharType="end"/>
      </w:r>
    </w:p>
    <w:p w14:paraId="23E7CBD0" w14:textId="7518B07C" w:rsidR="00E90C55" w:rsidRDefault="00E90C55">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_Toc195349386 \h </w:instrText>
      </w:r>
      <w:r>
        <w:rPr>
          <w:noProof/>
        </w:rPr>
      </w:r>
      <w:r>
        <w:rPr>
          <w:noProof/>
        </w:rPr>
        <w:fldChar w:fldCharType="separate"/>
      </w:r>
      <w:r>
        <w:rPr>
          <w:noProof/>
        </w:rPr>
        <w:t>175</w:t>
      </w:r>
      <w:r>
        <w:rPr>
          <w:noProof/>
        </w:rPr>
        <w:fldChar w:fldCharType="end"/>
      </w:r>
    </w:p>
    <w:p w14:paraId="0E82B27F" w14:textId="197E6104" w:rsidR="00E90C55" w:rsidRDefault="00E90C55">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_Toc195349387 \h </w:instrText>
      </w:r>
      <w:r>
        <w:rPr>
          <w:noProof/>
        </w:rPr>
      </w:r>
      <w:r>
        <w:rPr>
          <w:noProof/>
        </w:rPr>
        <w:fldChar w:fldCharType="separate"/>
      </w:r>
      <w:r>
        <w:rPr>
          <w:noProof/>
        </w:rPr>
        <w:t>175</w:t>
      </w:r>
      <w:r>
        <w:rPr>
          <w:noProof/>
        </w:rPr>
        <w:fldChar w:fldCharType="end"/>
      </w:r>
    </w:p>
    <w:p w14:paraId="47067400" w14:textId="691B3AE0" w:rsidR="00E90C55" w:rsidRDefault="00E90C55">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_Toc195349388 \h </w:instrText>
      </w:r>
      <w:r>
        <w:rPr>
          <w:noProof/>
        </w:rPr>
      </w:r>
      <w:r>
        <w:rPr>
          <w:noProof/>
        </w:rPr>
        <w:fldChar w:fldCharType="separate"/>
      </w:r>
      <w:r>
        <w:rPr>
          <w:noProof/>
        </w:rPr>
        <w:t>175</w:t>
      </w:r>
      <w:r>
        <w:rPr>
          <w:noProof/>
        </w:rPr>
        <w:fldChar w:fldCharType="end"/>
      </w:r>
    </w:p>
    <w:p w14:paraId="5D9CF0E0" w14:textId="391C27A7" w:rsidR="00E90C55" w:rsidRDefault="00E90C55">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_Toc195349389 \h </w:instrText>
      </w:r>
      <w:r>
        <w:rPr>
          <w:noProof/>
        </w:rPr>
      </w:r>
      <w:r>
        <w:rPr>
          <w:noProof/>
        </w:rPr>
        <w:fldChar w:fldCharType="separate"/>
      </w:r>
      <w:r>
        <w:rPr>
          <w:noProof/>
        </w:rPr>
        <w:t>176</w:t>
      </w:r>
      <w:r>
        <w:rPr>
          <w:noProof/>
        </w:rPr>
        <w:fldChar w:fldCharType="end"/>
      </w:r>
    </w:p>
    <w:p w14:paraId="68D1A926" w14:textId="5962C0CA" w:rsidR="00E90C55" w:rsidRDefault="00E90C55">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_Toc195349390 \h </w:instrText>
      </w:r>
      <w:r>
        <w:rPr>
          <w:noProof/>
        </w:rPr>
      </w:r>
      <w:r>
        <w:rPr>
          <w:noProof/>
        </w:rPr>
        <w:fldChar w:fldCharType="separate"/>
      </w:r>
      <w:r>
        <w:rPr>
          <w:noProof/>
        </w:rPr>
        <w:t>176</w:t>
      </w:r>
      <w:r>
        <w:rPr>
          <w:noProof/>
        </w:rPr>
        <w:fldChar w:fldCharType="end"/>
      </w:r>
    </w:p>
    <w:p w14:paraId="4E530699" w14:textId="79D6BCCF" w:rsidR="00E90C55" w:rsidRDefault="00E90C55">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_Toc195349391 \h </w:instrText>
      </w:r>
      <w:r>
        <w:rPr>
          <w:noProof/>
        </w:rPr>
      </w:r>
      <w:r>
        <w:rPr>
          <w:noProof/>
        </w:rPr>
        <w:fldChar w:fldCharType="separate"/>
      </w:r>
      <w:r>
        <w:rPr>
          <w:noProof/>
        </w:rPr>
        <w:t>176</w:t>
      </w:r>
      <w:r>
        <w:rPr>
          <w:noProof/>
        </w:rPr>
        <w:fldChar w:fldCharType="end"/>
      </w:r>
    </w:p>
    <w:p w14:paraId="6230F5B8" w14:textId="7D6A206E" w:rsidR="00E90C55" w:rsidRDefault="00E90C55">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_Toc195349392 \h </w:instrText>
      </w:r>
      <w:r>
        <w:rPr>
          <w:noProof/>
        </w:rPr>
      </w:r>
      <w:r>
        <w:rPr>
          <w:noProof/>
        </w:rPr>
        <w:fldChar w:fldCharType="separate"/>
      </w:r>
      <w:r>
        <w:rPr>
          <w:noProof/>
        </w:rPr>
        <w:t>177</w:t>
      </w:r>
      <w:r>
        <w:rPr>
          <w:noProof/>
        </w:rPr>
        <w:fldChar w:fldCharType="end"/>
      </w:r>
    </w:p>
    <w:p w14:paraId="0B4F8164" w14:textId="5B8D7498" w:rsidR="00E90C55" w:rsidRDefault="00E90C55">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_Toc195349393 \h </w:instrText>
      </w:r>
      <w:r>
        <w:rPr>
          <w:noProof/>
        </w:rPr>
      </w:r>
      <w:r>
        <w:rPr>
          <w:noProof/>
        </w:rPr>
        <w:fldChar w:fldCharType="separate"/>
      </w:r>
      <w:r>
        <w:rPr>
          <w:noProof/>
        </w:rPr>
        <w:t>177</w:t>
      </w:r>
      <w:r>
        <w:rPr>
          <w:noProof/>
        </w:rPr>
        <w:fldChar w:fldCharType="end"/>
      </w:r>
    </w:p>
    <w:p w14:paraId="0423A23D" w14:textId="78D69F86" w:rsidR="00E90C55" w:rsidRDefault="00E90C55">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_Toc195349394 \h </w:instrText>
      </w:r>
      <w:r>
        <w:rPr>
          <w:noProof/>
        </w:rPr>
      </w:r>
      <w:r>
        <w:rPr>
          <w:noProof/>
        </w:rPr>
        <w:fldChar w:fldCharType="separate"/>
      </w:r>
      <w:r>
        <w:rPr>
          <w:noProof/>
        </w:rPr>
        <w:t>177</w:t>
      </w:r>
      <w:r>
        <w:rPr>
          <w:noProof/>
        </w:rPr>
        <w:fldChar w:fldCharType="end"/>
      </w:r>
    </w:p>
    <w:p w14:paraId="6613A785" w14:textId="760EEC6F" w:rsidR="00E90C55" w:rsidRDefault="00E90C55">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_Toc195349395 \h </w:instrText>
      </w:r>
      <w:r>
        <w:rPr>
          <w:noProof/>
        </w:rPr>
      </w:r>
      <w:r>
        <w:rPr>
          <w:noProof/>
        </w:rPr>
        <w:fldChar w:fldCharType="separate"/>
      </w:r>
      <w:r>
        <w:rPr>
          <w:noProof/>
        </w:rPr>
        <w:t>178</w:t>
      </w:r>
      <w:r>
        <w:rPr>
          <w:noProof/>
        </w:rPr>
        <w:fldChar w:fldCharType="end"/>
      </w:r>
    </w:p>
    <w:p w14:paraId="1B0E7D59" w14:textId="168AF4F7" w:rsidR="00E90C55" w:rsidRDefault="00E90C55">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_Toc195349396 \h </w:instrText>
      </w:r>
      <w:r>
        <w:rPr>
          <w:noProof/>
        </w:rPr>
      </w:r>
      <w:r>
        <w:rPr>
          <w:noProof/>
        </w:rPr>
        <w:fldChar w:fldCharType="separate"/>
      </w:r>
      <w:r>
        <w:rPr>
          <w:noProof/>
        </w:rPr>
        <w:t>178</w:t>
      </w:r>
      <w:r>
        <w:rPr>
          <w:noProof/>
        </w:rPr>
        <w:fldChar w:fldCharType="end"/>
      </w:r>
    </w:p>
    <w:p w14:paraId="15EB859E" w14:textId="4C82A7B4" w:rsidR="00E90C55" w:rsidRDefault="00E90C55">
      <w:pPr>
        <w:pStyle w:val="TOC4"/>
        <w:rPr>
          <w:rFonts w:asciiTheme="minorHAnsi" w:eastAsiaTheme="minorEastAsia" w:hAnsiTheme="minorHAnsi" w:cstheme="minorBidi"/>
          <w:noProof/>
          <w:sz w:val="22"/>
          <w:szCs w:val="22"/>
          <w:lang w:val="en-US"/>
        </w:rPr>
      </w:pPr>
      <w:r>
        <w:rPr>
          <w:noProof/>
        </w:rPr>
        <w:t>6.8</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_Toc195349397 \h </w:instrText>
      </w:r>
      <w:r>
        <w:rPr>
          <w:noProof/>
        </w:rPr>
      </w:r>
      <w:r>
        <w:rPr>
          <w:noProof/>
        </w:rPr>
        <w:fldChar w:fldCharType="separate"/>
      </w:r>
      <w:r>
        <w:rPr>
          <w:noProof/>
        </w:rPr>
        <w:t>178</w:t>
      </w:r>
      <w:r>
        <w:rPr>
          <w:noProof/>
        </w:rPr>
        <w:fldChar w:fldCharType="end"/>
      </w:r>
    </w:p>
    <w:p w14:paraId="0771C06A" w14:textId="3450141F" w:rsidR="00E90C55" w:rsidRDefault="00E90C55">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_Toc195349398 \h </w:instrText>
      </w:r>
      <w:r>
        <w:rPr>
          <w:noProof/>
        </w:rPr>
      </w:r>
      <w:r>
        <w:rPr>
          <w:noProof/>
        </w:rPr>
        <w:fldChar w:fldCharType="separate"/>
      </w:r>
      <w:r>
        <w:rPr>
          <w:noProof/>
        </w:rPr>
        <w:t>178</w:t>
      </w:r>
      <w:r>
        <w:rPr>
          <w:noProof/>
        </w:rPr>
        <w:fldChar w:fldCharType="end"/>
      </w:r>
    </w:p>
    <w:p w14:paraId="31EF56F5" w14:textId="13EF9539" w:rsidR="00E90C55" w:rsidRDefault="00E90C55">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_Toc195349399 \h </w:instrText>
      </w:r>
      <w:r>
        <w:rPr>
          <w:noProof/>
        </w:rPr>
      </w:r>
      <w:r>
        <w:rPr>
          <w:noProof/>
        </w:rPr>
        <w:fldChar w:fldCharType="separate"/>
      </w:r>
      <w:r>
        <w:rPr>
          <w:noProof/>
        </w:rPr>
        <w:t>178</w:t>
      </w:r>
      <w:r>
        <w:rPr>
          <w:noProof/>
        </w:rPr>
        <w:fldChar w:fldCharType="end"/>
      </w:r>
    </w:p>
    <w:p w14:paraId="45E7D48A" w14:textId="51DA942C" w:rsidR="00E90C55" w:rsidRDefault="00E90C55">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_Toc195349400 \h </w:instrText>
      </w:r>
      <w:r>
        <w:rPr>
          <w:noProof/>
        </w:rPr>
      </w:r>
      <w:r>
        <w:rPr>
          <w:noProof/>
        </w:rPr>
        <w:fldChar w:fldCharType="separate"/>
      </w:r>
      <w:r>
        <w:rPr>
          <w:noProof/>
        </w:rPr>
        <w:t>178</w:t>
      </w:r>
      <w:r>
        <w:rPr>
          <w:noProof/>
        </w:rPr>
        <w:fldChar w:fldCharType="end"/>
      </w:r>
    </w:p>
    <w:p w14:paraId="69D17C4F" w14:textId="4968AB74" w:rsidR="00E90C55" w:rsidRDefault="00E90C55">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_Toc195349401 \h </w:instrText>
      </w:r>
      <w:r>
        <w:rPr>
          <w:noProof/>
        </w:rPr>
      </w:r>
      <w:r>
        <w:rPr>
          <w:noProof/>
        </w:rPr>
        <w:fldChar w:fldCharType="separate"/>
      </w:r>
      <w:r>
        <w:rPr>
          <w:noProof/>
        </w:rPr>
        <w:t>179</w:t>
      </w:r>
      <w:r>
        <w:rPr>
          <w:noProof/>
        </w:rPr>
        <w:fldChar w:fldCharType="end"/>
      </w:r>
    </w:p>
    <w:p w14:paraId="249ADC29" w14:textId="2815CE6F" w:rsidR="00E90C55" w:rsidRDefault="00E90C55">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_Toc195349402 \h </w:instrText>
      </w:r>
      <w:r>
        <w:rPr>
          <w:noProof/>
        </w:rPr>
      </w:r>
      <w:r>
        <w:rPr>
          <w:noProof/>
        </w:rPr>
        <w:fldChar w:fldCharType="separate"/>
      </w:r>
      <w:r>
        <w:rPr>
          <w:noProof/>
        </w:rPr>
        <w:t>179</w:t>
      </w:r>
      <w:r>
        <w:rPr>
          <w:noProof/>
        </w:rPr>
        <w:fldChar w:fldCharType="end"/>
      </w:r>
    </w:p>
    <w:p w14:paraId="63FCD53A" w14:textId="3A588639" w:rsidR="00E90C55" w:rsidRDefault="00E90C55">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_Toc195349403 \h </w:instrText>
      </w:r>
      <w:r>
        <w:rPr>
          <w:noProof/>
        </w:rPr>
      </w:r>
      <w:r>
        <w:rPr>
          <w:noProof/>
        </w:rPr>
        <w:fldChar w:fldCharType="separate"/>
      </w:r>
      <w:r>
        <w:rPr>
          <w:noProof/>
        </w:rPr>
        <w:t>179</w:t>
      </w:r>
      <w:r>
        <w:rPr>
          <w:noProof/>
        </w:rPr>
        <w:fldChar w:fldCharType="end"/>
      </w:r>
    </w:p>
    <w:p w14:paraId="758D0515" w14:textId="04E969B5" w:rsidR="00E90C55" w:rsidRDefault="00E90C55">
      <w:pPr>
        <w:pStyle w:val="TOC4"/>
        <w:rPr>
          <w:rFonts w:asciiTheme="minorHAnsi" w:eastAsiaTheme="minorEastAsia" w:hAnsiTheme="minorHAnsi" w:cstheme="minorBidi"/>
          <w:noProof/>
          <w:sz w:val="22"/>
          <w:szCs w:val="22"/>
          <w:lang w:val="en-US"/>
        </w:rPr>
      </w:pPr>
      <w:r>
        <w:rPr>
          <w:noProof/>
        </w:rPr>
        <w:t>6.8</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_Toc195349404 \h </w:instrText>
      </w:r>
      <w:r>
        <w:rPr>
          <w:noProof/>
        </w:rPr>
      </w:r>
      <w:r>
        <w:rPr>
          <w:noProof/>
        </w:rPr>
        <w:fldChar w:fldCharType="separate"/>
      </w:r>
      <w:r>
        <w:rPr>
          <w:noProof/>
        </w:rPr>
        <w:t>179</w:t>
      </w:r>
      <w:r>
        <w:rPr>
          <w:noProof/>
        </w:rPr>
        <w:fldChar w:fldCharType="end"/>
      </w:r>
    </w:p>
    <w:p w14:paraId="3E08EFDD" w14:textId="30B14921" w:rsidR="00E90C55" w:rsidRDefault="00E90C55">
      <w:pPr>
        <w:pStyle w:val="TOC4"/>
        <w:rPr>
          <w:rFonts w:asciiTheme="minorHAnsi" w:eastAsiaTheme="minorEastAsia" w:hAnsiTheme="minorHAnsi" w:cstheme="minorBidi"/>
          <w:noProof/>
          <w:sz w:val="22"/>
          <w:szCs w:val="22"/>
          <w:lang w:val="en-US"/>
        </w:rPr>
      </w:pPr>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_Toc195349405 \h </w:instrText>
      </w:r>
      <w:r>
        <w:rPr>
          <w:noProof/>
        </w:rPr>
      </w:r>
      <w:r>
        <w:rPr>
          <w:noProof/>
        </w:rPr>
        <w:fldChar w:fldCharType="separate"/>
      </w:r>
      <w:r>
        <w:rPr>
          <w:noProof/>
        </w:rPr>
        <w:t>179</w:t>
      </w:r>
      <w:r>
        <w:rPr>
          <w:noProof/>
        </w:rPr>
        <w:fldChar w:fldCharType="end"/>
      </w:r>
    </w:p>
    <w:p w14:paraId="77E6C73A" w14:textId="26D83CE3" w:rsidR="00E90C55" w:rsidRDefault="00E90C55">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_Toc195349406 \h </w:instrText>
      </w:r>
      <w:r>
        <w:rPr>
          <w:noProof/>
        </w:rPr>
      </w:r>
      <w:r>
        <w:rPr>
          <w:noProof/>
        </w:rPr>
        <w:fldChar w:fldCharType="separate"/>
      </w:r>
      <w:r>
        <w:rPr>
          <w:noProof/>
        </w:rPr>
        <w:t>179</w:t>
      </w:r>
      <w:r>
        <w:rPr>
          <w:noProof/>
        </w:rPr>
        <w:fldChar w:fldCharType="end"/>
      </w:r>
    </w:p>
    <w:p w14:paraId="6B75E305" w14:textId="04B510E0" w:rsidR="00E90C55" w:rsidRDefault="00E90C55">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_Toc195349407 \h </w:instrText>
      </w:r>
      <w:r>
        <w:rPr>
          <w:noProof/>
        </w:rPr>
      </w:r>
      <w:r>
        <w:rPr>
          <w:noProof/>
        </w:rPr>
        <w:fldChar w:fldCharType="separate"/>
      </w:r>
      <w:r>
        <w:rPr>
          <w:noProof/>
        </w:rPr>
        <w:t>180</w:t>
      </w:r>
      <w:r>
        <w:rPr>
          <w:noProof/>
        </w:rPr>
        <w:fldChar w:fldCharType="end"/>
      </w:r>
    </w:p>
    <w:p w14:paraId="249326D6" w14:textId="20D42AD3" w:rsidR="00E90C55" w:rsidRDefault="00E90C55">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_Toc195349408 \h </w:instrText>
      </w:r>
      <w:r>
        <w:rPr>
          <w:noProof/>
        </w:rPr>
      </w:r>
      <w:r>
        <w:rPr>
          <w:noProof/>
        </w:rPr>
        <w:fldChar w:fldCharType="separate"/>
      </w:r>
      <w:r>
        <w:rPr>
          <w:noProof/>
        </w:rPr>
        <w:t>180</w:t>
      </w:r>
      <w:r>
        <w:rPr>
          <w:noProof/>
        </w:rPr>
        <w:fldChar w:fldCharType="end"/>
      </w:r>
    </w:p>
    <w:p w14:paraId="3C45A880" w14:textId="34F99AA7" w:rsidR="00E90C55" w:rsidRDefault="00E90C55">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_Toc195349409 \h </w:instrText>
      </w:r>
      <w:r>
        <w:rPr>
          <w:noProof/>
        </w:rPr>
      </w:r>
      <w:r>
        <w:rPr>
          <w:noProof/>
        </w:rPr>
        <w:fldChar w:fldCharType="separate"/>
      </w:r>
      <w:r>
        <w:rPr>
          <w:noProof/>
        </w:rPr>
        <w:t>180</w:t>
      </w:r>
      <w:r>
        <w:rPr>
          <w:noProof/>
        </w:rPr>
        <w:fldChar w:fldCharType="end"/>
      </w:r>
    </w:p>
    <w:p w14:paraId="575DF849" w14:textId="2BE2102F" w:rsidR="00E90C55" w:rsidRDefault="00E90C55">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_Toc195349410 \h </w:instrText>
      </w:r>
      <w:r>
        <w:rPr>
          <w:noProof/>
        </w:rPr>
      </w:r>
      <w:r>
        <w:rPr>
          <w:noProof/>
        </w:rPr>
        <w:fldChar w:fldCharType="separate"/>
      </w:r>
      <w:r>
        <w:rPr>
          <w:noProof/>
        </w:rPr>
        <w:t>180</w:t>
      </w:r>
      <w:r>
        <w:rPr>
          <w:noProof/>
        </w:rPr>
        <w:fldChar w:fldCharType="end"/>
      </w:r>
    </w:p>
    <w:p w14:paraId="4B0AF4CA" w14:textId="6CB8DBCC" w:rsidR="00E90C55" w:rsidRDefault="00E90C55">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_Toc195349411 \h </w:instrText>
      </w:r>
      <w:r>
        <w:rPr>
          <w:noProof/>
        </w:rPr>
      </w:r>
      <w:r>
        <w:rPr>
          <w:noProof/>
        </w:rPr>
        <w:fldChar w:fldCharType="separate"/>
      </w:r>
      <w:r>
        <w:rPr>
          <w:noProof/>
        </w:rPr>
        <w:t>180</w:t>
      </w:r>
      <w:r>
        <w:rPr>
          <w:noProof/>
        </w:rPr>
        <w:fldChar w:fldCharType="end"/>
      </w:r>
    </w:p>
    <w:p w14:paraId="7E5DD547" w14:textId="027ED584" w:rsidR="00E90C55" w:rsidRDefault="00E90C55">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_Toc195349412 \h </w:instrText>
      </w:r>
      <w:r>
        <w:rPr>
          <w:noProof/>
        </w:rPr>
      </w:r>
      <w:r>
        <w:rPr>
          <w:noProof/>
        </w:rPr>
        <w:fldChar w:fldCharType="separate"/>
      </w:r>
      <w:r>
        <w:rPr>
          <w:noProof/>
        </w:rPr>
        <w:t>180</w:t>
      </w:r>
      <w:r>
        <w:rPr>
          <w:noProof/>
        </w:rPr>
        <w:fldChar w:fldCharType="end"/>
      </w:r>
    </w:p>
    <w:p w14:paraId="70CBF435" w14:textId="4D1F2410" w:rsidR="00E90C55" w:rsidRDefault="00E90C5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_Toc195349413 \h </w:instrText>
      </w:r>
      <w:r>
        <w:rPr>
          <w:noProof/>
        </w:rPr>
      </w:r>
      <w:r>
        <w:rPr>
          <w:noProof/>
        </w:rPr>
        <w:fldChar w:fldCharType="separate"/>
      </w:r>
      <w:r>
        <w:rPr>
          <w:noProof/>
        </w:rPr>
        <w:t>181</w:t>
      </w:r>
      <w:r>
        <w:rPr>
          <w:noProof/>
        </w:rPr>
        <w:fldChar w:fldCharType="end"/>
      </w:r>
    </w:p>
    <w:p w14:paraId="5B64995A" w14:textId="6BECAB3E" w:rsidR="00E90C55" w:rsidRDefault="00E90C5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_Toc195349414 \h </w:instrText>
      </w:r>
      <w:r>
        <w:rPr>
          <w:noProof/>
        </w:rPr>
      </w:r>
      <w:r>
        <w:rPr>
          <w:noProof/>
        </w:rPr>
        <w:fldChar w:fldCharType="separate"/>
      </w:r>
      <w:r>
        <w:rPr>
          <w:noProof/>
        </w:rPr>
        <w:t>181</w:t>
      </w:r>
      <w:r>
        <w:rPr>
          <w:noProof/>
        </w:rPr>
        <w:fldChar w:fldCharType="end"/>
      </w:r>
    </w:p>
    <w:p w14:paraId="3D5BF487" w14:textId="3DD87F2D" w:rsidR="00E90C55" w:rsidRDefault="00E90C5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_Toc195349415 \h </w:instrText>
      </w:r>
      <w:r>
        <w:rPr>
          <w:noProof/>
        </w:rPr>
      </w:r>
      <w:r>
        <w:rPr>
          <w:noProof/>
        </w:rPr>
        <w:fldChar w:fldCharType="separate"/>
      </w:r>
      <w:r>
        <w:rPr>
          <w:noProof/>
        </w:rPr>
        <w:t>181</w:t>
      </w:r>
      <w:r>
        <w:rPr>
          <w:noProof/>
        </w:rPr>
        <w:fldChar w:fldCharType="end"/>
      </w:r>
    </w:p>
    <w:p w14:paraId="0BC0A8ED" w14:textId="4DDB825C" w:rsidR="00E90C55" w:rsidRDefault="00E90C55">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_Toc195349416 \h </w:instrText>
      </w:r>
      <w:r>
        <w:rPr>
          <w:noProof/>
        </w:rPr>
      </w:r>
      <w:r>
        <w:rPr>
          <w:noProof/>
        </w:rPr>
        <w:fldChar w:fldCharType="separate"/>
      </w:r>
      <w:r>
        <w:rPr>
          <w:noProof/>
        </w:rPr>
        <w:t>182</w:t>
      </w:r>
      <w:r>
        <w:rPr>
          <w:noProof/>
        </w:rPr>
        <w:fldChar w:fldCharType="end"/>
      </w:r>
    </w:p>
    <w:p w14:paraId="791D4351" w14:textId="7B9C608F" w:rsidR="00E90C55" w:rsidRDefault="00E90C5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_Toc195349417 \h </w:instrText>
      </w:r>
      <w:r>
        <w:rPr>
          <w:noProof/>
        </w:rPr>
      </w:r>
      <w:r>
        <w:rPr>
          <w:noProof/>
        </w:rPr>
        <w:fldChar w:fldCharType="separate"/>
      </w:r>
      <w:r>
        <w:rPr>
          <w:noProof/>
        </w:rPr>
        <w:t>182</w:t>
      </w:r>
      <w:r>
        <w:rPr>
          <w:noProof/>
        </w:rPr>
        <w:fldChar w:fldCharType="end"/>
      </w:r>
    </w:p>
    <w:p w14:paraId="72AC759B" w14:textId="3C303D89" w:rsidR="00E90C55" w:rsidRDefault="00E90C5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_Toc195349418 \h </w:instrText>
      </w:r>
      <w:r>
        <w:rPr>
          <w:noProof/>
        </w:rPr>
      </w:r>
      <w:r>
        <w:rPr>
          <w:noProof/>
        </w:rPr>
        <w:fldChar w:fldCharType="separate"/>
      </w:r>
      <w:r>
        <w:rPr>
          <w:noProof/>
        </w:rPr>
        <w:t>183</w:t>
      </w:r>
      <w:r>
        <w:rPr>
          <w:noProof/>
        </w:rPr>
        <w:fldChar w:fldCharType="end"/>
      </w:r>
    </w:p>
    <w:p w14:paraId="5D28ACD3" w14:textId="4156DED3" w:rsidR="00E90C55" w:rsidRDefault="00E90C5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_Toc195349419 \h </w:instrText>
      </w:r>
      <w:r>
        <w:rPr>
          <w:noProof/>
        </w:rPr>
      </w:r>
      <w:r>
        <w:rPr>
          <w:noProof/>
        </w:rPr>
        <w:fldChar w:fldCharType="separate"/>
      </w:r>
      <w:r>
        <w:rPr>
          <w:noProof/>
        </w:rPr>
        <w:t>191</w:t>
      </w:r>
      <w:r>
        <w:rPr>
          <w:noProof/>
        </w:rPr>
        <w:fldChar w:fldCharType="end"/>
      </w:r>
    </w:p>
    <w:p w14:paraId="7C7AFBAE" w14:textId="1246C61C" w:rsidR="00E90C55" w:rsidRDefault="00E90C5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_Toc195349420 \h </w:instrText>
      </w:r>
      <w:r>
        <w:rPr>
          <w:noProof/>
        </w:rPr>
      </w:r>
      <w:r>
        <w:rPr>
          <w:noProof/>
        </w:rPr>
        <w:fldChar w:fldCharType="separate"/>
      </w:r>
      <w:r>
        <w:rPr>
          <w:noProof/>
        </w:rPr>
        <w:t>196</w:t>
      </w:r>
      <w:r>
        <w:rPr>
          <w:noProof/>
        </w:rPr>
        <w:fldChar w:fldCharType="end"/>
      </w:r>
    </w:p>
    <w:p w14:paraId="15164B08" w14:textId="2041AEA5" w:rsidR="00E90C55" w:rsidRDefault="00E90C5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_Toc195349421 \h </w:instrText>
      </w:r>
      <w:r>
        <w:rPr>
          <w:noProof/>
        </w:rPr>
      </w:r>
      <w:r>
        <w:rPr>
          <w:noProof/>
        </w:rPr>
        <w:fldChar w:fldCharType="separate"/>
      </w:r>
      <w:r>
        <w:rPr>
          <w:noProof/>
        </w:rPr>
        <w:t>205</w:t>
      </w:r>
      <w:r>
        <w:rPr>
          <w:noProof/>
        </w:rPr>
        <w:fldChar w:fldCharType="end"/>
      </w:r>
    </w:p>
    <w:p w14:paraId="13493F76" w14:textId="64894E08" w:rsidR="00E90C55" w:rsidRDefault="00E90C5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_Toc195349422 \h </w:instrText>
      </w:r>
      <w:r>
        <w:rPr>
          <w:noProof/>
        </w:rPr>
      </w:r>
      <w:r>
        <w:rPr>
          <w:noProof/>
        </w:rPr>
        <w:fldChar w:fldCharType="separate"/>
      </w:r>
      <w:r>
        <w:rPr>
          <w:noProof/>
        </w:rPr>
        <w:t>214</w:t>
      </w:r>
      <w:r>
        <w:rPr>
          <w:noProof/>
        </w:rPr>
        <w:fldChar w:fldCharType="end"/>
      </w:r>
    </w:p>
    <w:p w14:paraId="7C144544" w14:textId="0A5D7284" w:rsidR="00E90C55" w:rsidRDefault="00E90C5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_Toc195349423 \h </w:instrText>
      </w:r>
      <w:r>
        <w:rPr>
          <w:noProof/>
        </w:rPr>
      </w:r>
      <w:r>
        <w:rPr>
          <w:noProof/>
        </w:rPr>
        <w:fldChar w:fldCharType="separate"/>
      </w:r>
      <w:r>
        <w:rPr>
          <w:noProof/>
        </w:rPr>
        <w:t>220</w:t>
      </w:r>
      <w:r>
        <w:rPr>
          <w:noProof/>
        </w:rPr>
        <w:fldChar w:fldCharType="end"/>
      </w:r>
    </w:p>
    <w:p w14:paraId="30B232C5" w14:textId="61FB9DAB" w:rsidR="00E90C55" w:rsidRDefault="00E90C5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_Toc195349424 \h </w:instrText>
      </w:r>
      <w:r>
        <w:rPr>
          <w:noProof/>
        </w:rPr>
      </w:r>
      <w:r>
        <w:rPr>
          <w:noProof/>
        </w:rPr>
        <w:fldChar w:fldCharType="separate"/>
      </w:r>
      <w:r>
        <w:rPr>
          <w:noProof/>
        </w:rPr>
        <w:t>229</w:t>
      </w:r>
      <w:r>
        <w:rPr>
          <w:noProof/>
        </w:rPr>
        <w:fldChar w:fldCharType="end"/>
      </w:r>
    </w:p>
    <w:p w14:paraId="3F528D27" w14:textId="231B27D9" w:rsidR="00E90C55" w:rsidRDefault="00E90C55">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_Toc195349425 \h </w:instrText>
      </w:r>
      <w:r>
        <w:rPr>
          <w:noProof/>
        </w:rPr>
      </w:r>
      <w:r>
        <w:rPr>
          <w:noProof/>
        </w:rPr>
        <w:fldChar w:fldCharType="separate"/>
      </w:r>
      <w:r>
        <w:rPr>
          <w:noProof/>
        </w:rPr>
        <w:t>232</w:t>
      </w:r>
      <w:r>
        <w:rPr>
          <w:noProof/>
        </w:rPr>
        <w:fldChar w:fldCharType="end"/>
      </w:r>
    </w:p>
    <w:p w14:paraId="5CFDE5FC" w14:textId="3D21FCED" w:rsidR="00E90C55" w:rsidRDefault="00E90C5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_Toc195349426 \h </w:instrText>
      </w:r>
      <w:r>
        <w:rPr>
          <w:noProof/>
        </w:rPr>
      </w:r>
      <w:r>
        <w:rPr>
          <w:noProof/>
        </w:rPr>
        <w:fldChar w:fldCharType="separate"/>
      </w:r>
      <w:r>
        <w:rPr>
          <w:noProof/>
        </w:rPr>
        <w:t>241</w:t>
      </w:r>
      <w:r>
        <w:rPr>
          <w:noProof/>
        </w:rPr>
        <w:fldChar w:fldCharType="end"/>
      </w:r>
    </w:p>
    <w:p w14:paraId="136CE611" w14:textId="28E67156" w:rsidR="00E90C55" w:rsidRDefault="00E90C5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_Toc195349427 \h </w:instrText>
      </w:r>
      <w:r>
        <w:rPr>
          <w:noProof/>
        </w:rPr>
      </w:r>
      <w:r>
        <w:rPr>
          <w:noProof/>
        </w:rPr>
        <w:fldChar w:fldCharType="separate"/>
      </w:r>
      <w:r>
        <w:rPr>
          <w:noProof/>
        </w:rPr>
        <w:t>241</w:t>
      </w:r>
      <w:r>
        <w:rPr>
          <w:noProof/>
        </w:rPr>
        <w:fldChar w:fldCharType="end"/>
      </w:r>
    </w:p>
    <w:p w14:paraId="53C2D4C5" w14:textId="22CF4E79" w:rsidR="00E90C55" w:rsidRDefault="00E90C5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_Toc195349428 \h </w:instrText>
      </w:r>
      <w:r>
        <w:rPr>
          <w:noProof/>
        </w:rPr>
      </w:r>
      <w:r>
        <w:rPr>
          <w:noProof/>
        </w:rPr>
        <w:fldChar w:fldCharType="separate"/>
      </w:r>
      <w:r>
        <w:rPr>
          <w:noProof/>
        </w:rPr>
        <w:t>241</w:t>
      </w:r>
      <w:r>
        <w:rPr>
          <w:noProof/>
        </w:rPr>
        <w:fldChar w:fldCharType="end"/>
      </w:r>
    </w:p>
    <w:p w14:paraId="7469650D" w14:textId="5B3C338A" w:rsidR="00E90C55" w:rsidRDefault="00E90C5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_Toc195349429 \h </w:instrText>
      </w:r>
      <w:r>
        <w:rPr>
          <w:noProof/>
        </w:rPr>
      </w:r>
      <w:r>
        <w:rPr>
          <w:noProof/>
        </w:rPr>
        <w:fldChar w:fldCharType="separate"/>
      </w:r>
      <w:r>
        <w:rPr>
          <w:noProof/>
        </w:rPr>
        <w:t>241</w:t>
      </w:r>
      <w:r>
        <w:rPr>
          <w:noProof/>
        </w:rPr>
        <w:fldChar w:fldCharType="end"/>
      </w:r>
    </w:p>
    <w:p w14:paraId="0A569B9D" w14:textId="4651ADD5" w:rsidR="00E90C55" w:rsidRDefault="00E90C5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_Toc195349430 \h </w:instrText>
      </w:r>
      <w:r>
        <w:rPr>
          <w:noProof/>
        </w:rPr>
      </w:r>
      <w:r>
        <w:rPr>
          <w:noProof/>
        </w:rPr>
        <w:fldChar w:fldCharType="separate"/>
      </w:r>
      <w:r>
        <w:rPr>
          <w:noProof/>
        </w:rPr>
        <w:t>241</w:t>
      </w:r>
      <w:r>
        <w:rPr>
          <w:noProof/>
        </w:rPr>
        <w:fldChar w:fldCharType="end"/>
      </w:r>
    </w:p>
    <w:p w14:paraId="379C7B20" w14:textId="1460B612" w:rsidR="00E90C55" w:rsidRDefault="00E90C5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_Toc195349431 \h </w:instrText>
      </w:r>
      <w:r>
        <w:rPr>
          <w:noProof/>
        </w:rPr>
      </w:r>
      <w:r>
        <w:rPr>
          <w:noProof/>
        </w:rPr>
        <w:fldChar w:fldCharType="separate"/>
      </w:r>
      <w:r>
        <w:rPr>
          <w:noProof/>
        </w:rPr>
        <w:t>241</w:t>
      </w:r>
      <w:r>
        <w:rPr>
          <w:noProof/>
        </w:rPr>
        <w:fldChar w:fldCharType="end"/>
      </w:r>
    </w:p>
    <w:p w14:paraId="092C5119" w14:textId="02233714" w:rsidR="00E90C55" w:rsidRDefault="00E90C5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_Toc195349432 \h </w:instrText>
      </w:r>
      <w:r>
        <w:rPr>
          <w:noProof/>
        </w:rPr>
      </w:r>
      <w:r>
        <w:rPr>
          <w:noProof/>
        </w:rPr>
        <w:fldChar w:fldCharType="separate"/>
      </w:r>
      <w:r>
        <w:rPr>
          <w:noProof/>
        </w:rPr>
        <w:t>242</w:t>
      </w:r>
      <w:r>
        <w:rPr>
          <w:noProof/>
        </w:rPr>
        <w:fldChar w:fldCharType="end"/>
      </w:r>
    </w:p>
    <w:p w14:paraId="042FD0BA" w14:textId="3C9E2A3C" w:rsidR="00E90C55" w:rsidRDefault="00E90C5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_Toc195349433 \h </w:instrText>
      </w:r>
      <w:r>
        <w:rPr>
          <w:noProof/>
        </w:rPr>
      </w:r>
      <w:r>
        <w:rPr>
          <w:noProof/>
        </w:rPr>
        <w:fldChar w:fldCharType="separate"/>
      </w:r>
      <w:r>
        <w:rPr>
          <w:noProof/>
        </w:rPr>
        <w:t>243</w:t>
      </w:r>
      <w:r>
        <w:rPr>
          <w:noProof/>
        </w:rPr>
        <w:fldChar w:fldCharType="end"/>
      </w:r>
    </w:p>
    <w:p w14:paraId="39671C3A" w14:textId="78B061F9" w:rsidR="00E90C55" w:rsidRDefault="00E90C5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_Toc195349434 \h </w:instrText>
      </w:r>
      <w:r>
        <w:rPr>
          <w:noProof/>
        </w:rPr>
      </w:r>
      <w:r>
        <w:rPr>
          <w:noProof/>
        </w:rPr>
        <w:fldChar w:fldCharType="separate"/>
      </w:r>
      <w:r>
        <w:rPr>
          <w:noProof/>
        </w:rPr>
        <w:t>244</w:t>
      </w:r>
      <w:r>
        <w:rPr>
          <w:noProof/>
        </w:rPr>
        <w:fldChar w:fldCharType="end"/>
      </w:r>
    </w:p>
    <w:p w14:paraId="43B2C0CD" w14:textId="3E5D0822" w:rsidR="00E90C55" w:rsidRDefault="00E90C55">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_Toc195349435 \h </w:instrText>
      </w:r>
      <w:r>
        <w:rPr>
          <w:noProof/>
        </w:rPr>
      </w:r>
      <w:r>
        <w:rPr>
          <w:noProof/>
        </w:rPr>
        <w:fldChar w:fldCharType="separate"/>
      </w:r>
      <w:r>
        <w:rPr>
          <w:noProof/>
        </w:rPr>
        <w:t>245</w:t>
      </w:r>
      <w:r>
        <w:rPr>
          <w:noProof/>
        </w:rPr>
        <w:fldChar w:fldCharType="end"/>
      </w:r>
    </w:p>
    <w:p w14:paraId="3B9B493F" w14:textId="7E02B431" w:rsidR="00E90C55" w:rsidRDefault="00E90C5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_Toc195349436 \h </w:instrText>
      </w:r>
      <w:r>
        <w:rPr>
          <w:noProof/>
        </w:rPr>
      </w:r>
      <w:r>
        <w:rPr>
          <w:noProof/>
        </w:rPr>
        <w:fldChar w:fldCharType="separate"/>
      </w:r>
      <w:r>
        <w:rPr>
          <w:noProof/>
        </w:rPr>
        <w:t>246</w:t>
      </w:r>
      <w:r>
        <w:rPr>
          <w:noProof/>
        </w:rPr>
        <w:fldChar w:fldCharType="end"/>
      </w:r>
    </w:p>
    <w:p w14:paraId="7F0B2BF3" w14:textId="7D73CEDB"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End w:id="11"/>
      <w:r w:rsidRPr="009131CE">
        <w:rPr>
          <w:lang w:val="en-US"/>
        </w:rPr>
        <w:t>Foreword</w:t>
      </w:r>
      <w:bookmarkEnd w:id="12"/>
      <w:bookmarkEnd w:id="13"/>
      <w:bookmarkEnd w:id="14"/>
      <w:bookmarkEnd w:id="15"/>
      <w:bookmarkEnd w:id="16"/>
      <w:bookmarkEnd w:id="17"/>
      <w:bookmarkEnd w:id="18"/>
      <w:bookmarkEnd w:id="19"/>
      <w:bookmarkEnd w:id="20"/>
      <w:bookmarkEnd w:id="21"/>
      <w:bookmarkEnd w:id="22"/>
      <w:bookmarkEnd w:id="23"/>
      <w:bookmarkEnd w:id="24"/>
    </w:p>
    <w:p w14:paraId="64445196" w14:textId="77777777" w:rsidR="00CE57B7" w:rsidRPr="009131CE" w:rsidRDefault="003319AF">
      <w:pPr>
        <w:rPr>
          <w:lang w:val="en-US"/>
        </w:rPr>
      </w:pPr>
      <w:r w:rsidRPr="009131CE">
        <w:rPr>
          <w:lang w:val="en-US"/>
        </w:rPr>
        <w:t xml:space="preserve">This Technical </w:t>
      </w:r>
      <w:bookmarkStart w:id="25" w:name="spectype3"/>
      <w:r w:rsidRPr="009131CE">
        <w:rPr>
          <w:lang w:val="en-US"/>
        </w:rPr>
        <w:t>Specification</w:t>
      </w:r>
      <w:bookmarkEnd w:id="2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6" w:name="introduction"/>
      <w:bookmarkEnd w:id="26"/>
      <w:r>
        <w:br w:type="page"/>
      </w:r>
      <w:bookmarkStart w:id="27" w:name="_Toc510696578"/>
      <w:bookmarkStart w:id="28" w:name="_Toc35971370"/>
      <w:bookmarkStart w:id="29" w:name="_Toc96843319"/>
      <w:bookmarkStart w:id="30" w:name="_Toc96844294"/>
      <w:bookmarkStart w:id="31" w:name="_Toc100739867"/>
      <w:bookmarkStart w:id="32" w:name="_Toc133408789"/>
      <w:bookmarkStart w:id="33" w:name="_Toc160452595"/>
      <w:bookmarkStart w:id="34" w:name="_Toc164869523"/>
      <w:bookmarkStart w:id="35" w:name="_Toc175350487"/>
      <w:bookmarkStart w:id="36" w:name="_Toc180146424"/>
      <w:bookmarkStart w:id="37" w:name="_Toc180248922"/>
      <w:bookmarkStart w:id="38" w:name="_Toc183378863"/>
      <w:bookmarkStart w:id="39" w:name="_Toc195348856"/>
      <w:r>
        <w:t>1</w:t>
      </w:r>
      <w:r>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0" w:name="_Toc510696579"/>
      <w:bookmarkStart w:id="41" w:name="_Toc35971371"/>
      <w:bookmarkStart w:id="42" w:name="_Toc96843320"/>
      <w:bookmarkStart w:id="43" w:name="_Toc96844295"/>
      <w:bookmarkStart w:id="44" w:name="_Toc100739868"/>
      <w:bookmarkStart w:id="45" w:name="_Toc133408790"/>
      <w:bookmarkStart w:id="46" w:name="_Toc160452596"/>
      <w:bookmarkStart w:id="47" w:name="_Toc164869524"/>
      <w:bookmarkStart w:id="48" w:name="_Toc175350488"/>
      <w:bookmarkStart w:id="49" w:name="_Toc180146425"/>
      <w:bookmarkStart w:id="50" w:name="_Toc180248923"/>
      <w:bookmarkStart w:id="51" w:name="_Toc183378864"/>
      <w:bookmarkStart w:id="52" w:name="_Toc195348857"/>
      <w:r>
        <w:t>2</w:t>
      </w:r>
      <w:r>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3" w:name="OLE_LINK1"/>
      <w:bookmarkStart w:id="54" w:name="OLE_LINK2"/>
      <w:bookmarkStart w:id="55" w:name="OLE_LINK3"/>
      <w:bookmarkStart w:id="5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3"/>
    <w:bookmarkEnd w:id="54"/>
    <w:bookmarkEnd w:id="55"/>
    <w:bookmarkEnd w:id="5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7" w:name="_Toc510696580"/>
      <w:bookmarkStart w:id="5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9" w:name="_Hlk506360308"/>
      <w:r>
        <w:t>Common API Framework for 3GPP Northbound APIs</w:t>
      </w:r>
      <w:bookmarkEnd w:id="5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6" w:name="_Toc175350489"/>
      <w:bookmarkStart w:id="67" w:name="_Toc180146426"/>
      <w:bookmarkStart w:id="68" w:name="_Toc180248924"/>
      <w:bookmarkStart w:id="69"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0" w:name="_Toc195348858"/>
      <w:r>
        <w:t>3</w:t>
      </w:r>
      <w:r>
        <w:tab/>
        <w:t>Definitions, symbols and abbreviations</w:t>
      </w:r>
      <w:bookmarkEnd w:id="57"/>
      <w:bookmarkEnd w:id="58"/>
      <w:bookmarkEnd w:id="60"/>
      <w:bookmarkEnd w:id="61"/>
      <w:bookmarkEnd w:id="62"/>
      <w:bookmarkEnd w:id="63"/>
      <w:bookmarkEnd w:id="64"/>
      <w:bookmarkEnd w:id="65"/>
      <w:bookmarkEnd w:id="66"/>
      <w:bookmarkEnd w:id="67"/>
      <w:bookmarkEnd w:id="68"/>
      <w:bookmarkEnd w:id="69"/>
      <w:bookmarkEnd w:id="70"/>
    </w:p>
    <w:p w14:paraId="7E32FB82" w14:textId="77777777" w:rsidR="00CE57B7" w:rsidRDefault="003319AF">
      <w:pPr>
        <w:pStyle w:val="Heading2"/>
      </w:pPr>
      <w:bookmarkStart w:id="71" w:name="_Toc510696581"/>
      <w:bookmarkStart w:id="72" w:name="_Toc35971373"/>
      <w:bookmarkStart w:id="73" w:name="_Toc96843322"/>
      <w:bookmarkStart w:id="74" w:name="_Toc96844297"/>
      <w:bookmarkStart w:id="75" w:name="_Toc100739870"/>
      <w:bookmarkStart w:id="76" w:name="_Toc133408792"/>
      <w:bookmarkStart w:id="77" w:name="_Toc160452598"/>
      <w:bookmarkStart w:id="78" w:name="_Toc164869526"/>
      <w:bookmarkStart w:id="79" w:name="_Toc175350490"/>
      <w:bookmarkStart w:id="80" w:name="_Toc180146427"/>
      <w:bookmarkStart w:id="81" w:name="_Toc180248925"/>
      <w:bookmarkStart w:id="82" w:name="_Toc183378866"/>
      <w:bookmarkStart w:id="83" w:name="_Toc195348859"/>
      <w:r>
        <w:t>3.1</w:t>
      </w:r>
      <w:r>
        <w:tab/>
        <w:t>Definitions</w:t>
      </w:r>
      <w:bookmarkEnd w:id="71"/>
      <w:bookmarkEnd w:id="72"/>
      <w:bookmarkEnd w:id="73"/>
      <w:bookmarkEnd w:id="74"/>
      <w:bookmarkEnd w:id="75"/>
      <w:bookmarkEnd w:id="76"/>
      <w:bookmarkEnd w:id="77"/>
      <w:bookmarkEnd w:id="78"/>
      <w:bookmarkEnd w:id="79"/>
      <w:bookmarkEnd w:id="80"/>
      <w:bookmarkEnd w:id="81"/>
      <w:bookmarkEnd w:id="82"/>
      <w:bookmarkEnd w:id="83"/>
    </w:p>
    <w:p w14:paraId="04E794DA" w14:textId="452D0CB1" w:rsidR="00CE57B7" w:rsidRDefault="003319AF">
      <w:r>
        <w:t xml:space="preserve">For the purposes of the present document, the terms and definitions given in </w:t>
      </w:r>
      <w:bookmarkStart w:id="84" w:name="OLE_LINK6"/>
      <w:bookmarkStart w:id="85" w:name="OLE_LINK7"/>
      <w:bookmarkStart w:id="86" w:name="OLE_LINK8"/>
      <w:r>
        <w:t>3GPP</w:t>
      </w:r>
      <w:bookmarkEnd w:id="84"/>
      <w:bookmarkEnd w:id="85"/>
      <w:bookmarkEnd w:id="8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7" w:name="_Toc510696582"/>
      <w:bookmarkStart w:id="88" w:name="_Toc35971374"/>
      <w:bookmarkStart w:id="89" w:name="_Toc96843323"/>
      <w:bookmarkStart w:id="90" w:name="_Toc96844298"/>
      <w:bookmarkStart w:id="91" w:name="_Toc100739871"/>
      <w:bookmarkStart w:id="92" w:name="_Toc133408793"/>
      <w:bookmarkStart w:id="93" w:name="_Toc160452599"/>
      <w:bookmarkStart w:id="9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5" w:name="_Toc175350491"/>
      <w:bookmarkStart w:id="96" w:name="_Toc180146428"/>
      <w:bookmarkStart w:id="97" w:name="_Toc180248926"/>
      <w:bookmarkStart w:id="98" w:name="_Toc183378867"/>
      <w:bookmarkStart w:id="99" w:name="_Toc195348860"/>
      <w:r>
        <w:t>3.2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44EFAF3E" w14:textId="77777777" w:rsidR="00CE57B7" w:rsidRDefault="00997A09" w:rsidP="00997A09">
      <w:pPr>
        <w:keepNext/>
      </w:pPr>
      <w:r>
        <w:t>Void.</w:t>
      </w:r>
    </w:p>
    <w:p w14:paraId="3A22BA83" w14:textId="77777777" w:rsidR="00CE57B7" w:rsidRDefault="003319AF">
      <w:pPr>
        <w:pStyle w:val="Heading2"/>
      </w:pPr>
      <w:bookmarkStart w:id="100" w:name="_Toc510696583"/>
      <w:bookmarkStart w:id="101" w:name="_Toc35971375"/>
      <w:bookmarkStart w:id="102" w:name="_Toc96843324"/>
      <w:bookmarkStart w:id="103" w:name="_Toc96844299"/>
      <w:bookmarkStart w:id="104" w:name="_Toc100739872"/>
      <w:bookmarkStart w:id="105" w:name="_Toc133408794"/>
      <w:bookmarkStart w:id="106" w:name="_Toc160452600"/>
      <w:bookmarkStart w:id="107" w:name="_Toc164869528"/>
      <w:bookmarkStart w:id="108" w:name="_Toc175350492"/>
      <w:bookmarkStart w:id="109" w:name="_Toc180146429"/>
      <w:bookmarkStart w:id="110" w:name="_Toc180248927"/>
      <w:bookmarkStart w:id="111" w:name="_Toc183378868"/>
      <w:bookmarkStart w:id="112" w:name="_Toc195348861"/>
      <w:r>
        <w:t>3.3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3" w:name="_Toc510696584"/>
      <w:bookmarkStart w:id="11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5" w:name="clause4"/>
      <w:bookmarkEnd w:id="115"/>
    </w:p>
    <w:p w14:paraId="6F7CAD49" w14:textId="77777777" w:rsidR="00B81263" w:rsidRPr="006916E3" w:rsidRDefault="00B81263" w:rsidP="00B81263">
      <w:pPr>
        <w:pStyle w:val="EW"/>
      </w:pPr>
      <w:bookmarkStart w:id="116" w:name="_Toc96843325"/>
      <w:bookmarkStart w:id="117" w:name="_Toc96844300"/>
      <w:bookmarkStart w:id="11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9" w:name="_Toc133408795"/>
      <w:bookmarkStart w:id="120" w:name="_Toc160452601"/>
      <w:bookmarkStart w:id="121" w:name="_Toc164869529"/>
      <w:bookmarkStart w:id="122" w:name="_Toc175350493"/>
      <w:bookmarkStart w:id="123" w:name="_Toc180146430"/>
      <w:bookmarkStart w:id="124" w:name="_Toc180248928"/>
      <w:bookmarkStart w:id="125" w:name="_Toc183378869"/>
      <w:bookmarkStart w:id="126" w:name="_Toc195348862"/>
      <w:r w:rsidR="003319AF">
        <w:t>4</w:t>
      </w:r>
      <w:r w:rsidR="003319AF">
        <w:tab/>
        <w:t>Overview</w:t>
      </w:r>
      <w:bookmarkEnd w:id="113"/>
      <w:bookmarkEnd w:id="114"/>
      <w:bookmarkEnd w:id="116"/>
      <w:bookmarkEnd w:id="117"/>
      <w:bookmarkEnd w:id="118"/>
      <w:bookmarkEnd w:id="119"/>
      <w:bookmarkEnd w:id="120"/>
      <w:bookmarkEnd w:id="121"/>
      <w:bookmarkEnd w:id="122"/>
      <w:bookmarkEnd w:id="123"/>
      <w:bookmarkEnd w:id="124"/>
      <w:bookmarkEnd w:id="125"/>
      <w:bookmarkEnd w:id="126"/>
    </w:p>
    <w:p w14:paraId="4B69EB3A" w14:textId="35D3C753" w:rsidR="00997A09" w:rsidRPr="00690A26" w:rsidRDefault="00997A09" w:rsidP="00997A09">
      <w:pPr>
        <w:rPr>
          <w:lang w:val="en-US"/>
        </w:rPr>
      </w:pPr>
      <w:bookmarkStart w:id="12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05962351" r:id="rId14"/>
        </w:object>
      </w:r>
    </w:p>
    <w:p w14:paraId="7F12D06F" w14:textId="77777777" w:rsidR="00997A09" w:rsidRPr="00690A26" w:rsidRDefault="00997A09" w:rsidP="00997A09">
      <w:pPr>
        <w:pStyle w:val="TF"/>
        <w:rPr>
          <w:lang w:val="en-US"/>
        </w:rPr>
      </w:pPr>
      <w:bookmarkStart w:id="12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9" w:name="_Toc510696585"/>
      <w:bookmarkStart w:id="130" w:name="_Toc35971377"/>
      <w:bookmarkStart w:id="131" w:name="_Toc96843326"/>
      <w:bookmarkStart w:id="132" w:name="_Toc96844301"/>
      <w:bookmarkStart w:id="133" w:name="_Toc100739874"/>
      <w:bookmarkEnd w:id="128"/>
      <w:r>
        <w:br w:type="page"/>
      </w:r>
      <w:bookmarkStart w:id="134" w:name="_Toc133408796"/>
      <w:bookmarkStart w:id="135" w:name="_Toc160452602"/>
      <w:bookmarkStart w:id="136" w:name="_Toc164869530"/>
      <w:bookmarkStart w:id="137" w:name="_Toc175350494"/>
      <w:bookmarkStart w:id="138" w:name="_Toc180146431"/>
      <w:bookmarkStart w:id="139" w:name="_Toc180248929"/>
      <w:bookmarkStart w:id="140" w:name="_Toc183378870"/>
      <w:bookmarkStart w:id="141" w:name="_Toc195348863"/>
      <w:r w:rsidR="003319AF">
        <w:t>5</w:t>
      </w:r>
      <w:r w:rsidR="003319AF">
        <w:tab/>
        <w:t xml:space="preserve">Services offered by the </w:t>
      </w:r>
      <w:bookmarkEnd w:id="129"/>
      <w:bookmarkEnd w:id="130"/>
      <w:r w:rsidR="003319AF">
        <w:t>UAE Server</w:t>
      </w:r>
      <w:bookmarkEnd w:id="131"/>
      <w:bookmarkEnd w:id="132"/>
      <w:bookmarkEnd w:id="133"/>
      <w:bookmarkEnd w:id="134"/>
      <w:bookmarkEnd w:id="135"/>
      <w:bookmarkEnd w:id="136"/>
      <w:bookmarkEnd w:id="137"/>
      <w:bookmarkEnd w:id="138"/>
      <w:bookmarkEnd w:id="139"/>
      <w:bookmarkEnd w:id="140"/>
      <w:bookmarkEnd w:id="141"/>
    </w:p>
    <w:p w14:paraId="3140F9A8" w14:textId="77777777" w:rsidR="00CE57B7" w:rsidRDefault="003319AF">
      <w:pPr>
        <w:pStyle w:val="Heading2"/>
      </w:pPr>
      <w:bookmarkStart w:id="142" w:name="_Toc510696586"/>
      <w:bookmarkStart w:id="143" w:name="_Toc35971378"/>
      <w:bookmarkStart w:id="144" w:name="_Toc96843327"/>
      <w:bookmarkStart w:id="145" w:name="_Toc96844302"/>
      <w:bookmarkStart w:id="146" w:name="_Toc100739875"/>
      <w:bookmarkStart w:id="147" w:name="_Toc133408797"/>
      <w:bookmarkStart w:id="148" w:name="_Toc160452603"/>
      <w:bookmarkStart w:id="149" w:name="_Toc164869531"/>
      <w:bookmarkStart w:id="150" w:name="_Toc175350495"/>
      <w:bookmarkStart w:id="151" w:name="_Toc180146432"/>
      <w:bookmarkStart w:id="152" w:name="_Toc180248930"/>
      <w:bookmarkStart w:id="153" w:name="_Toc183378871"/>
      <w:bookmarkStart w:id="154" w:name="_Toc195348864"/>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6" w:name="_Toc510696587"/>
      <w:bookmarkStart w:id="157" w:name="_Toc35971379"/>
      <w:bookmarkStart w:id="158" w:name="_Toc96843328"/>
      <w:bookmarkStart w:id="159" w:name="_Toc96844303"/>
      <w:bookmarkStart w:id="16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1" w:name="_Toc133408798"/>
      <w:bookmarkStart w:id="162" w:name="_Toc160452604"/>
      <w:bookmarkStart w:id="163" w:name="_Toc164869532"/>
      <w:bookmarkStart w:id="164" w:name="_Toc175350496"/>
      <w:bookmarkStart w:id="165" w:name="_Toc180146433"/>
      <w:bookmarkStart w:id="166" w:name="_Toc180248931"/>
      <w:bookmarkStart w:id="167" w:name="_Toc183378872"/>
      <w:bookmarkStart w:id="168" w:name="_Toc195348865"/>
      <w:r>
        <w:t>5.2</w:t>
      </w:r>
      <w:r>
        <w:tab/>
      </w:r>
      <w:r w:rsidR="008A5781">
        <w:t>UAE_C2OperationModeManagement</w:t>
      </w:r>
      <w:r>
        <w:t xml:space="preserve"> Service</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0A8500A1" w14:textId="77777777" w:rsidR="00CE57B7" w:rsidRDefault="003319AF">
      <w:pPr>
        <w:pStyle w:val="Heading3"/>
      </w:pPr>
      <w:bookmarkStart w:id="169" w:name="_Toc510696588"/>
      <w:bookmarkStart w:id="170" w:name="_Toc35971380"/>
      <w:bookmarkStart w:id="171" w:name="_Toc96843329"/>
      <w:bookmarkStart w:id="172" w:name="_Toc96844304"/>
      <w:bookmarkStart w:id="173" w:name="_Toc100739877"/>
      <w:bookmarkStart w:id="174" w:name="_Toc133408799"/>
      <w:bookmarkStart w:id="175" w:name="_Toc160452605"/>
      <w:bookmarkStart w:id="176" w:name="_Toc164869533"/>
      <w:bookmarkStart w:id="177" w:name="_Toc175350497"/>
      <w:bookmarkStart w:id="178" w:name="_Toc180146434"/>
      <w:bookmarkStart w:id="179" w:name="_Toc180248932"/>
      <w:bookmarkStart w:id="180" w:name="_Toc183378873"/>
      <w:bookmarkStart w:id="181" w:name="_Toc195348866"/>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2B75C61B" w14:textId="7AA9A7AE" w:rsidR="008A5781" w:rsidRDefault="008A5781" w:rsidP="008A5781">
      <w:bookmarkStart w:id="182" w:name="_Toc510696589"/>
      <w:bookmarkStart w:id="1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4" w:name="_Toc96843330"/>
      <w:bookmarkStart w:id="185" w:name="_Toc96844305"/>
      <w:bookmarkStart w:id="186" w:name="_Toc100739878"/>
      <w:bookmarkStart w:id="187" w:name="_Toc133408800"/>
      <w:bookmarkStart w:id="188" w:name="_Toc160452606"/>
      <w:bookmarkStart w:id="189" w:name="_Toc164869534"/>
      <w:bookmarkStart w:id="190" w:name="_Toc175350498"/>
      <w:bookmarkStart w:id="191" w:name="_Toc180146435"/>
      <w:bookmarkStart w:id="192" w:name="_Toc180248933"/>
      <w:bookmarkStart w:id="193" w:name="_Toc183378874"/>
      <w:bookmarkStart w:id="194" w:name="_Toc195348867"/>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27E18ECB" w14:textId="77777777" w:rsidR="00CE57B7" w:rsidRDefault="003319AF">
      <w:pPr>
        <w:pStyle w:val="Heading4"/>
      </w:pPr>
      <w:bookmarkStart w:id="195" w:name="_Toc510696590"/>
      <w:bookmarkStart w:id="196" w:name="_Toc35971382"/>
      <w:bookmarkStart w:id="197" w:name="_Toc96843331"/>
      <w:bookmarkStart w:id="198" w:name="_Toc96844306"/>
      <w:bookmarkStart w:id="199" w:name="_Toc100739879"/>
      <w:bookmarkStart w:id="200" w:name="_Toc133408801"/>
      <w:bookmarkStart w:id="201" w:name="_Toc160452607"/>
      <w:bookmarkStart w:id="202" w:name="_Toc164869535"/>
      <w:bookmarkStart w:id="203" w:name="_Toc175350499"/>
      <w:bookmarkStart w:id="204" w:name="_Toc180146436"/>
      <w:bookmarkStart w:id="205" w:name="_Toc180248934"/>
      <w:bookmarkStart w:id="206" w:name="_Toc183378875"/>
      <w:bookmarkStart w:id="207" w:name="_Toc195348868"/>
      <w:r>
        <w:t>5.2.2.1</w:t>
      </w:r>
      <w:r>
        <w:tab/>
        <w:t>Introduction</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32FD2E6" w14:textId="2019E0A6" w:rsidR="008A5781" w:rsidRDefault="008A5781" w:rsidP="008A5781">
      <w:bookmarkStart w:id="208" w:name="_Toc510696591"/>
      <w:bookmarkStart w:id="20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10" w:name="_Toc96843332"/>
      <w:bookmarkStart w:id="211" w:name="_Toc96844307"/>
      <w:bookmarkStart w:id="212" w:name="_Toc100739880"/>
      <w:bookmarkStart w:id="213" w:name="_Toc133408802"/>
      <w:bookmarkStart w:id="214" w:name="_Toc160452608"/>
      <w:bookmarkStart w:id="215" w:name="_Toc164869536"/>
      <w:bookmarkStart w:id="216" w:name="_Toc175350500"/>
      <w:bookmarkStart w:id="217" w:name="_Toc180146437"/>
      <w:bookmarkStart w:id="218" w:name="_Toc180248935"/>
      <w:bookmarkStart w:id="219" w:name="_Toc183378876"/>
      <w:bookmarkStart w:id="220" w:name="_Toc195348869"/>
      <w:r>
        <w:t>5.2.2.2</w:t>
      </w:r>
      <w:r>
        <w:tab/>
      </w:r>
      <w:r w:rsidR="008A5781">
        <w:t>UAE_C2OperationModeManagement_</w:t>
      </w:r>
      <w:bookmarkEnd w:id="208"/>
      <w:bookmarkEnd w:id="209"/>
      <w:r w:rsidR="00EA69A9">
        <w:t>Initiate</w:t>
      </w:r>
      <w:bookmarkEnd w:id="210"/>
      <w:bookmarkEnd w:id="211"/>
      <w:bookmarkEnd w:id="212"/>
      <w:bookmarkEnd w:id="213"/>
      <w:bookmarkEnd w:id="214"/>
      <w:bookmarkEnd w:id="215"/>
      <w:bookmarkEnd w:id="216"/>
      <w:bookmarkEnd w:id="217"/>
      <w:bookmarkEnd w:id="218"/>
      <w:bookmarkEnd w:id="219"/>
      <w:bookmarkEnd w:id="220"/>
    </w:p>
    <w:p w14:paraId="4D018511" w14:textId="77777777" w:rsidR="00CE57B7" w:rsidRDefault="003319AF">
      <w:pPr>
        <w:pStyle w:val="Heading5"/>
      </w:pPr>
      <w:bookmarkStart w:id="221" w:name="_Toc510696592"/>
      <w:bookmarkStart w:id="222" w:name="_Toc35971384"/>
      <w:bookmarkStart w:id="223" w:name="_Toc96843333"/>
      <w:bookmarkStart w:id="224" w:name="_Toc96844308"/>
      <w:bookmarkStart w:id="225" w:name="_Toc100739881"/>
      <w:bookmarkStart w:id="226" w:name="_Toc133408803"/>
      <w:bookmarkStart w:id="227" w:name="_Toc160452609"/>
      <w:bookmarkStart w:id="228" w:name="_Toc164869537"/>
      <w:bookmarkStart w:id="229" w:name="_Toc175350501"/>
      <w:bookmarkStart w:id="230" w:name="_Toc180146438"/>
      <w:bookmarkStart w:id="231" w:name="_Toc180248936"/>
      <w:bookmarkStart w:id="232" w:name="_Toc183378877"/>
      <w:bookmarkStart w:id="233" w:name="_Toc195348870"/>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4E5ACCBE" w14:textId="19D84D6A" w:rsidR="008A5781" w:rsidRDefault="008A5781" w:rsidP="008A5781">
      <w:bookmarkStart w:id="234" w:name="_Toc510696593"/>
      <w:bookmarkStart w:id="23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6" w:name="_Toc96843334"/>
      <w:bookmarkStart w:id="237" w:name="_Toc96844309"/>
      <w:bookmarkStart w:id="238" w:name="_Toc100739882"/>
      <w:bookmarkStart w:id="239" w:name="_Toc133408804"/>
      <w:bookmarkStart w:id="240" w:name="_Toc160452610"/>
      <w:bookmarkStart w:id="241" w:name="_Toc164869538"/>
      <w:bookmarkStart w:id="242" w:name="_Toc175350502"/>
      <w:bookmarkStart w:id="243" w:name="_Toc180146439"/>
      <w:bookmarkStart w:id="244" w:name="_Toc180248937"/>
      <w:bookmarkStart w:id="245" w:name="_Toc183378878"/>
      <w:bookmarkStart w:id="246" w:name="_Toc195348871"/>
      <w:r>
        <w:t>5.2.2.2.2</w:t>
      </w:r>
      <w:r>
        <w:tab/>
      </w:r>
      <w:r w:rsidR="008A5781">
        <w:t xml:space="preserve">C2 Operation Mode </w:t>
      </w:r>
      <w:bookmarkEnd w:id="234"/>
      <w:bookmarkEnd w:id="235"/>
      <w:r w:rsidR="00EA69A9">
        <w:t>Initiation</w:t>
      </w:r>
      <w:bookmarkEnd w:id="236"/>
      <w:bookmarkEnd w:id="237"/>
      <w:bookmarkEnd w:id="238"/>
      <w:bookmarkEnd w:id="239"/>
      <w:bookmarkEnd w:id="240"/>
      <w:bookmarkEnd w:id="241"/>
      <w:bookmarkEnd w:id="242"/>
      <w:bookmarkEnd w:id="243"/>
      <w:bookmarkEnd w:id="244"/>
      <w:bookmarkEnd w:id="245"/>
      <w:bookmarkEnd w:id="246"/>
    </w:p>
    <w:p w14:paraId="5CBA4DF9" w14:textId="75F54724" w:rsidR="008A5781" w:rsidRDefault="008A5781" w:rsidP="008A5781">
      <w:bookmarkStart w:id="247" w:name="_Toc510696594"/>
      <w:bookmarkStart w:id="24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0596235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9" w:name="_Toc510696595"/>
      <w:bookmarkStart w:id="250" w:name="_Toc35971387"/>
      <w:bookmarkStart w:id="251" w:name="_Toc96843335"/>
      <w:bookmarkStart w:id="252" w:name="_Toc96844310"/>
      <w:bookmarkStart w:id="253" w:name="_Toc100739883"/>
      <w:bookmarkStart w:id="254" w:name="_Toc133408805"/>
      <w:bookmarkStart w:id="255" w:name="_Toc160452611"/>
      <w:bookmarkStart w:id="256" w:name="_Toc164869539"/>
      <w:bookmarkStart w:id="257" w:name="_Toc175350503"/>
      <w:bookmarkStart w:id="258" w:name="_Toc180146440"/>
      <w:bookmarkStart w:id="259" w:name="_Toc180248938"/>
      <w:bookmarkStart w:id="260" w:name="_Toc183378879"/>
      <w:bookmarkStart w:id="261" w:name="_Toc195348872"/>
      <w:bookmarkEnd w:id="247"/>
      <w:bookmarkEnd w:id="248"/>
      <w:r>
        <w:t>5.2.2.3</w:t>
      </w:r>
      <w:r>
        <w:tab/>
      </w:r>
      <w:r w:rsidR="008A5781" w:rsidRPr="005D3838">
        <w:t>UAE_C2OperationModeManagement_Notify</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6DB375D" w14:textId="77777777" w:rsidR="008A5781" w:rsidRDefault="008A5781" w:rsidP="008A5781">
      <w:pPr>
        <w:pStyle w:val="Heading5"/>
      </w:pPr>
      <w:bookmarkStart w:id="262" w:name="_Toc96843336"/>
      <w:bookmarkStart w:id="263" w:name="_Toc96844311"/>
      <w:bookmarkStart w:id="264" w:name="_Toc100739884"/>
      <w:bookmarkStart w:id="265" w:name="_Toc133408806"/>
      <w:bookmarkStart w:id="266" w:name="_Toc160452612"/>
      <w:bookmarkStart w:id="267" w:name="_Toc164869540"/>
      <w:bookmarkStart w:id="268" w:name="_Toc175350504"/>
      <w:bookmarkStart w:id="269" w:name="_Toc180146441"/>
      <w:bookmarkStart w:id="270" w:name="_Toc180248939"/>
      <w:bookmarkStart w:id="271" w:name="_Toc183378880"/>
      <w:bookmarkStart w:id="272" w:name="_Toc510696596"/>
      <w:bookmarkStart w:id="273" w:name="_Toc35971388"/>
      <w:bookmarkStart w:id="274" w:name="_Toc195348873"/>
      <w:r>
        <w:t>5.2.2.3.1</w:t>
      </w:r>
      <w:r>
        <w:tab/>
        <w:t>General</w:t>
      </w:r>
      <w:bookmarkEnd w:id="262"/>
      <w:bookmarkEnd w:id="263"/>
      <w:bookmarkEnd w:id="264"/>
      <w:bookmarkEnd w:id="265"/>
      <w:bookmarkEnd w:id="266"/>
      <w:bookmarkEnd w:id="267"/>
      <w:bookmarkEnd w:id="268"/>
      <w:bookmarkEnd w:id="269"/>
      <w:bookmarkEnd w:id="270"/>
      <w:bookmarkEnd w:id="271"/>
      <w:bookmarkEnd w:id="27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5" w:name="_Toc96843337"/>
      <w:bookmarkStart w:id="276" w:name="_Toc96844312"/>
      <w:bookmarkStart w:id="277" w:name="_Toc100739885"/>
      <w:bookmarkStart w:id="278" w:name="_Toc133408807"/>
      <w:bookmarkStart w:id="279" w:name="_Toc160452613"/>
      <w:bookmarkStart w:id="280" w:name="_Toc164869541"/>
      <w:bookmarkStart w:id="281" w:name="_Toc175350505"/>
      <w:bookmarkStart w:id="282" w:name="_Toc180146442"/>
      <w:bookmarkStart w:id="283" w:name="_Toc180248940"/>
      <w:bookmarkStart w:id="284" w:name="_Toc183378881"/>
      <w:bookmarkStart w:id="285" w:name="_Toc195348874"/>
      <w:r>
        <w:t>5.2.2.3.2</w:t>
      </w:r>
      <w:r>
        <w:tab/>
      </w:r>
      <w:r w:rsidRPr="00455038">
        <w:t xml:space="preserve">C2 </w:t>
      </w:r>
      <w:r>
        <w:t>Operation</w:t>
      </w:r>
      <w:r w:rsidRPr="00455038">
        <w:t xml:space="preserve"> Mode </w:t>
      </w:r>
      <w:r>
        <w:t xml:space="preserve">Management Completion </w:t>
      </w:r>
      <w:r w:rsidRPr="00455038">
        <w:t>Notification</w:t>
      </w:r>
      <w:bookmarkEnd w:id="275"/>
      <w:bookmarkEnd w:id="276"/>
      <w:bookmarkEnd w:id="277"/>
      <w:bookmarkEnd w:id="278"/>
      <w:bookmarkEnd w:id="279"/>
      <w:bookmarkEnd w:id="280"/>
      <w:bookmarkEnd w:id="281"/>
      <w:bookmarkEnd w:id="282"/>
      <w:bookmarkEnd w:id="283"/>
      <w:bookmarkEnd w:id="284"/>
      <w:bookmarkEnd w:id="28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0596235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6" w:name="_Toc96843338"/>
      <w:bookmarkStart w:id="287" w:name="_Toc96844313"/>
      <w:bookmarkStart w:id="288" w:name="_Toc100739886"/>
      <w:bookmarkStart w:id="289" w:name="_Toc133408808"/>
      <w:bookmarkStart w:id="290" w:name="_Toc160452614"/>
      <w:bookmarkStart w:id="291" w:name="_Toc164869542"/>
      <w:bookmarkStart w:id="292" w:name="_Toc175350506"/>
      <w:bookmarkStart w:id="293" w:name="_Toc180146443"/>
      <w:bookmarkStart w:id="294" w:name="_Toc180248941"/>
      <w:bookmarkStart w:id="295" w:name="_Toc183378882"/>
      <w:bookmarkStart w:id="296" w:name="_Toc195348875"/>
      <w:r>
        <w:t>5.2.2.3.</w:t>
      </w:r>
      <w:r w:rsidR="009E0A7C">
        <w:t>3</w:t>
      </w:r>
      <w:r>
        <w:tab/>
      </w:r>
      <w:r w:rsidRPr="00455038">
        <w:t>Selected C2 Communication Mode Notification</w:t>
      </w:r>
      <w:bookmarkEnd w:id="286"/>
      <w:bookmarkEnd w:id="287"/>
      <w:bookmarkEnd w:id="288"/>
      <w:bookmarkEnd w:id="289"/>
      <w:bookmarkEnd w:id="290"/>
      <w:bookmarkEnd w:id="291"/>
      <w:bookmarkEnd w:id="292"/>
      <w:bookmarkEnd w:id="293"/>
      <w:bookmarkEnd w:id="294"/>
      <w:bookmarkEnd w:id="295"/>
      <w:bookmarkEnd w:id="29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0596235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7" w:name="_Toc96843339"/>
      <w:bookmarkStart w:id="298" w:name="_Toc96844314"/>
      <w:bookmarkStart w:id="299" w:name="_Toc100739887"/>
      <w:bookmarkStart w:id="300" w:name="_Toc133408809"/>
      <w:bookmarkStart w:id="301" w:name="_Toc160452615"/>
      <w:bookmarkStart w:id="302" w:name="_Toc164869543"/>
      <w:bookmarkStart w:id="303" w:name="_Toc175350507"/>
      <w:bookmarkStart w:id="304" w:name="_Toc180146444"/>
      <w:bookmarkStart w:id="305" w:name="_Toc180248942"/>
      <w:bookmarkStart w:id="306" w:name="_Toc183378883"/>
      <w:bookmarkStart w:id="307" w:name="_Toc195348876"/>
      <w:r>
        <w:t>5.2.2.3.</w:t>
      </w:r>
      <w:r w:rsidR="00617378">
        <w:t>4</w:t>
      </w:r>
      <w:r>
        <w:tab/>
      </w:r>
      <w:r w:rsidRPr="00455038">
        <w:t>C2 Communication Mode Switching Notification</w:t>
      </w:r>
      <w:bookmarkEnd w:id="297"/>
      <w:bookmarkEnd w:id="298"/>
      <w:bookmarkEnd w:id="299"/>
      <w:bookmarkEnd w:id="300"/>
      <w:bookmarkEnd w:id="301"/>
      <w:bookmarkEnd w:id="302"/>
      <w:bookmarkEnd w:id="303"/>
      <w:bookmarkEnd w:id="304"/>
      <w:bookmarkEnd w:id="305"/>
      <w:bookmarkEnd w:id="306"/>
      <w:bookmarkEnd w:id="30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0596235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8" w:name="_Toc96843340"/>
      <w:bookmarkStart w:id="309" w:name="_Toc96844315"/>
      <w:bookmarkStart w:id="310" w:name="_Toc100739888"/>
      <w:r>
        <w:br w:type="page"/>
      </w:r>
      <w:bookmarkStart w:id="311" w:name="_Toc133408810"/>
      <w:bookmarkStart w:id="312" w:name="_Toc160452616"/>
      <w:bookmarkStart w:id="313" w:name="_Toc164869544"/>
      <w:bookmarkStart w:id="314" w:name="_Toc175350508"/>
      <w:bookmarkStart w:id="315" w:name="_Toc180146445"/>
      <w:bookmarkStart w:id="316" w:name="_Toc180248943"/>
      <w:bookmarkStart w:id="317" w:name="_Toc183378884"/>
      <w:bookmarkStart w:id="318" w:name="_Toc195348877"/>
      <w:r w:rsidR="003319AF">
        <w:lastRenderedPageBreak/>
        <w:t>5.3</w:t>
      </w:r>
      <w:r w:rsidR="003319AF">
        <w:tab/>
      </w:r>
      <w:r w:rsidR="00197220">
        <w:t>UAE_RealtimeUAVStatus</w:t>
      </w:r>
      <w:r w:rsidR="003319AF">
        <w:t xml:space="preserve"> Service</w:t>
      </w:r>
      <w:bookmarkEnd w:id="272"/>
      <w:bookmarkEnd w:id="273"/>
      <w:bookmarkEnd w:id="308"/>
      <w:bookmarkEnd w:id="309"/>
      <w:bookmarkEnd w:id="310"/>
      <w:bookmarkEnd w:id="311"/>
      <w:bookmarkEnd w:id="312"/>
      <w:bookmarkEnd w:id="313"/>
      <w:bookmarkEnd w:id="314"/>
      <w:bookmarkEnd w:id="315"/>
      <w:bookmarkEnd w:id="316"/>
      <w:bookmarkEnd w:id="317"/>
      <w:bookmarkEnd w:id="318"/>
    </w:p>
    <w:p w14:paraId="6C0C156D" w14:textId="718A4124" w:rsidR="00197220" w:rsidRDefault="00197220" w:rsidP="00197220">
      <w:pPr>
        <w:pStyle w:val="Heading3"/>
      </w:pPr>
      <w:bookmarkStart w:id="319" w:name="_Toc96843341"/>
      <w:bookmarkStart w:id="320" w:name="_Toc96844316"/>
      <w:bookmarkStart w:id="321" w:name="_Toc100739889"/>
      <w:bookmarkStart w:id="322" w:name="_Toc133408811"/>
      <w:bookmarkStart w:id="323" w:name="_Toc160452617"/>
      <w:bookmarkStart w:id="324" w:name="_Toc164869545"/>
      <w:bookmarkStart w:id="325" w:name="_Toc175350509"/>
      <w:bookmarkStart w:id="326" w:name="_Toc180146446"/>
      <w:bookmarkStart w:id="327" w:name="_Toc180248944"/>
      <w:bookmarkStart w:id="328" w:name="_Toc183378885"/>
      <w:bookmarkStart w:id="329" w:name="_Toc195348878"/>
      <w:r>
        <w:t>5.3.</w:t>
      </w:r>
      <w:r w:rsidR="00077605">
        <w:t>1</w:t>
      </w:r>
      <w:r>
        <w:tab/>
        <w:t>Service Description</w:t>
      </w:r>
      <w:bookmarkEnd w:id="319"/>
      <w:bookmarkEnd w:id="320"/>
      <w:bookmarkEnd w:id="321"/>
      <w:bookmarkEnd w:id="322"/>
      <w:bookmarkEnd w:id="323"/>
      <w:bookmarkEnd w:id="324"/>
      <w:bookmarkEnd w:id="325"/>
      <w:bookmarkEnd w:id="326"/>
      <w:bookmarkEnd w:id="327"/>
      <w:bookmarkEnd w:id="328"/>
      <w:bookmarkEnd w:id="32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30" w:name="_Toc96843342"/>
      <w:bookmarkStart w:id="331" w:name="_Toc96844317"/>
      <w:bookmarkStart w:id="332" w:name="_Toc100739890"/>
      <w:bookmarkStart w:id="333" w:name="_Toc133408812"/>
      <w:bookmarkStart w:id="334" w:name="_Toc160452618"/>
      <w:bookmarkStart w:id="335" w:name="_Toc164869546"/>
      <w:bookmarkStart w:id="336" w:name="_Toc175350510"/>
      <w:bookmarkStart w:id="337" w:name="_Toc180146447"/>
      <w:bookmarkStart w:id="338" w:name="_Toc180248945"/>
      <w:bookmarkStart w:id="339" w:name="_Toc183378886"/>
      <w:bookmarkStart w:id="340" w:name="_Toc195348879"/>
      <w:r>
        <w:t>5.3.2</w:t>
      </w:r>
      <w:r>
        <w:tab/>
        <w:t>Service Operations</w:t>
      </w:r>
      <w:bookmarkEnd w:id="330"/>
      <w:bookmarkEnd w:id="331"/>
      <w:bookmarkEnd w:id="332"/>
      <w:bookmarkEnd w:id="333"/>
      <w:bookmarkEnd w:id="334"/>
      <w:bookmarkEnd w:id="335"/>
      <w:bookmarkEnd w:id="336"/>
      <w:bookmarkEnd w:id="337"/>
      <w:bookmarkEnd w:id="338"/>
      <w:bookmarkEnd w:id="339"/>
      <w:bookmarkEnd w:id="340"/>
    </w:p>
    <w:p w14:paraId="68A5C73B" w14:textId="3F91DB3E" w:rsidR="00077605" w:rsidRDefault="00077605" w:rsidP="00077605">
      <w:pPr>
        <w:pStyle w:val="Heading4"/>
      </w:pPr>
      <w:bookmarkStart w:id="341" w:name="_Toc96843343"/>
      <w:bookmarkStart w:id="342" w:name="_Toc96844318"/>
      <w:bookmarkStart w:id="343" w:name="_Toc100739891"/>
      <w:bookmarkStart w:id="344" w:name="_Toc133408813"/>
      <w:bookmarkStart w:id="345" w:name="_Toc160452619"/>
      <w:bookmarkStart w:id="346" w:name="_Toc164869547"/>
      <w:bookmarkStart w:id="347" w:name="_Toc175350511"/>
      <w:bookmarkStart w:id="348" w:name="_Toc180146448"/>
      <w:bookmarkStart w:id="349" w:name="_Toc180248946"/>
      <w:bookmarkStart w:id="350" w:name="_Toc183378887"/>
      <w:bookmarkStart w:id="351" w:name="_Toc195348880"/>
      <w:r>
        <w:t>5.3.2.1</w:t>
      </w:r>
      <w:r>
        <w:tab/>
        <w:t>Introduction</w:t>
      </w:r>
      <w:bookmarkEnd w:id="341"/>
      <w:bookmarkEnd w:id="342"/>
      <w:bookmarkEnd w:id="343"/>
      <w:bookmarkEnd w:id="344"/>
      <w:bookmarkEnd w:id="345"/>
      <w:bookmarkEnd w:id="346"/>
      <w:bookmarkEnd w:id="347"/>
      <w:bookmarkEnd w:id="348"/>
      <w:bookmarkEnd w:id="349"/>
      <w:bookmarkEnd w:id="350"/>
      <w:bookmarkEnd w:id="35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2" w:name="_Toc96843344"/>
      <w:bookmarkStart w:id="353" w:name="_Toc96844319"/>
      <w:bookmarkStart w:id="354" w:name="_Toc100739892"/>
      <w:bookmarkStart w:id="355" w:name="_Toc133408814"/>
      <w:bookmarkStart w:id="356" w:name="_Toc160452620"/>
      <w:bookmarkStart w:id="357" w:name="_Toc164869548"/>
      <w:bookmarkStart w:id="358" w:name="_Toc175350512"/>
      <w:bookmarkStart w:id="359" w:name="_Toc180146449"/>
      <w:bookmarkStart w:id="360" w:name="_Toc180248947"/>
      <w:bookmarkStart w:id="361" w:name="_Toc183378888"/>
      <w:bookmarkStart w:id="362" w:name="_Toc195348881"/>
      <w:r>
        <w:t>5.3.2.2</w:t>
      </w:r>
      <w:r>
        <w:tab/>
        <w:t>UAE_RealtimeUAVStatus_Subscribe</w:t>
      </w:r>
      <w:bookmarkEnd w:id="352"/>
      <w:bookmarkEnd w:id="353"/>
      <w:bookmarkEnd w:id="354"/>
      <w:bookmarkEnd w:id="355"/>
      <w:bookmarkEnd w:id="356"/>
      <w:bookmarkEnd w:id="357"/>
      <w:bookmarkEnd w:id="358"/>
      <w:bookmarkEnd w:id="359"/>
      <w:bookmarkEnd w:id="360"/>
      <w:bookmarkEnd w:id="361"/>
      <w:bookmarkEnd w:id="362"/>
    </w:p>
    <w:p w14:paraId="1F983DB1" w14:textId="7EAD9F2C" w:rsidR="00077605" w:rsidRDefault="00077605" w:rsidP="00077605">
      <w:pPr>
        <w:pStyle w:val="Heading5"/>
      </w:pPr>
      <w:bookmarkStart w:id="363" w:name="_Toc96843345"/>
      <w:bookmarkStart w:id="364" w:name="_Toc96844320"/>
      <w:bookmarkStart w:id="365" w:name="_Toc100739893"/>
      <w:bookmarkStart w:id="366" w:name="_Toc133408815"/>
      <w:bookmarkStart w:id="367" w:name="_Toc160452621"/>
      <w:bookmarkStart w:id="368" w:name="_Toc164869549"/>
      <w:bookmarkStart w:id="369" w:name="_Toc175350513"/>
      <w:bookmarkStart w:id="370" w:name="_Toc180146450"/>
      <w:bookmarkStart w:id="371" w:name="_Toc180248948"/>
      <w:bookmarkStart w:id="372" w:name="_Toc183378889"/>
      <w:bookmarkStart w:id="373" w:name="_Toc195348882"/>
      <w:r>
        <w:t>5.3.2.2.1</w:t>
      </w:r>
      <w:r>
        <w:tab/>
        <w:t>General</w:t>
      </w:r>
      <w:bookmarkEnd w:id="363"/>
      <w:bookmarkEnd w:id="364"/>
      <w:bookmarkEnd w:id="365"/>
      <w:bookmarkEnd w:id="366"/>
      <w:bookmarkEnd w:id="367"/>
      <w:bookmarkEnd w:id="368"/>
      <w:bookmarkEnd w:id="369"/>
      <w:bookmarkEnd w:id="370"/>
      <w:bookmarkEnd w:id="371"/>
      <w:bookmarkEnd w:id="372"/>
      <w:bookmarkEnd w:id="37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4" w:name="_Toc96843346"/>
      <w:bookmarkStart w:id="375" w:name="_Toc96844321"/>
      <w:bookmarkStart w:id="376" w:name="_Toc100739894"/>
      <w:bookmarkStart w:id="377" w:name="_Toc133408816"/>
      <w:bookmarkStart w:id="378" w:name="_Toc160452622"/>
      <w:bookmarkStart w:id="379" w:name="_Toc164869550"/>
      <w:bookmarkStart w:id="380" w:name="_Toc175350514"/>
      <w:bookmarkStart w:id="381" w:name="_Toc180146451"/>
      <w:bookmarkStart w:id="382" w:name="_Toc180248949"/>
      <w:bookmarkStart w:id="383" w:name="_Toc183378890"/>
      <w:bookmarkStart w:id="384" w:name="_Toc195348883"/>
      <w:r>
        <w:t>5.3.2.2.2</w:t>
      </w:r>
      <w:r>
        <w:tab/>
        <w:t>Subscribe</w:t>
      </w:r>
      <w:r w:rsidRPr="00272965">
        <w:t xml:space="preserve"> to real-time UAV status information reporting</w:t>
      </w:r>
      <w:bookmarkEnd w:id="374"/>
      <w:bookmarkEnd w:id="375"/>
      <w:bookmarkEnd w:id="376"/>
      <w:bookmarkEnd w:id="377"/>
      <w:bookmarkEnd w:id="378"/>
      <w:bookmarkEnd w:id="379"/>
      <w:bookmarkEnd w:id="380"/>
      <w:bookmarkEnd w:id="381"/>
      <w:bookmarkEnd w:id="382"/>
      <w:bookmarkEnd w:id="383"/>
      <w:bookmarkEnd w:id="38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0596235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5" w:name="_Toc89425593"/>
      <w:bookmarkStart w:id="386" w:name="_Toc96843347"/>
      <w:bookmarkStart w:id="387" w:name="_Toc96844322"/>
      <w:bookmarkStart w:id="388" w:name="_Toc100739895"/>
      <w:bookmarkStart w:id="389" w:name="_Toc133408817"/>
      <w:bookmarkStart w:id="390" w:name="_Toc160452623"/>
      <w:bookmarkStart w:id="391" w:name="_Toc164869551"/>
      <w:bookmarkStart w:id="392" w:name="_Toc175350515"/>
      <w:bookmarkStart w:id="393" w:name="_Toc180146452"/>
      <w:bookmarkStart w:id="394" w:name="_Toc180248950"/>
      <w:bookmarkStart w:id="395" w:name="_Toc183378891"/>
      <w:bookmarkStart w:id="396" w:name="_Toc195348884"/>
      <w:r>
        <w:t>5.3.2.2.3</w:t>
      </w:r>
      <w:r>
        <w:tab/>
        <w:t>Update an existing</w:t>
      </w:r>
      <w:r w:rsidRPr="00272965">
        <w:t xml:space="preserve"> real-time UAV status information reporting</w:t>
      </w:r>
      <w:bookmarkEnd w:id="385"/>
      <w:r>
        <w:t xml:space="preserve"> subscription</w:t>
      </w:r>
      <w:bookmarkEnd w:id="386"/>
      <w:bookmarkEnd w:id="387"/>
      <w:bookmarkEnd w:id="388"/>
      <w:bookmarkEnd w:id="389"/>
      <w:bookmarkEnd w:id="390"/>
      <w:bookmarkEnd w:id="391"/>
      <w:bookmarkEnd w:id="392"/>
      <w:bookmarkEnd w:id="393"/>
      <w:bookmarkEnd w:id="394"/>
      <w:bookmarkEnd w:id="395"/>
      <w:bookmarkEnd w:id="39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0596235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7" w:name="_Toc96843348"/>
      <w:bookmarkStart w:id="398" w:name="_Toc96844323"/>
      <w:bookmarkStart w:id="399" w:name="_Toc100739896"/>
      <w:bookmarkStart w:id="400" w:name="_Toc133408818"/>
      <w:bookmarkStart w:id="401" w:name="_Toc160452624"/>
      <w:bookmarkStart w:id="402" w:name="_Toc164869552"/>
      <w:bookmarkStart w:id="403" w:name="_Toc175350516"/>
      <w:bookmarkStart w:id="404" w:name="_Toc180146453"/>
      <w:bookmarkStart w:id="405" w:name="_Toc180248951"/>
      <w:bookmarkStart w:id="406" w:name="_Toc183378892"/>
      <w:bookmarkStart w:id="407" w:name="_Toc195348885"/>
      <w:r>
        <w:t>5.3.2.3</w:t>
      </w:r>
      <w:r>
        <w:tab/>
        <w:t>UAE_RealtimeUAVStatus_Unsubscribe</w:t>
      </w:r>
      <w:bookmarkEnd w:id="397"/>
      <w:bookmarkEnd w:id="398"/>
      <w:bookmarkEnd w:id="399"/>
      <w:bookmarkEnd w:id="400"/>
      <w:bookmarkEnd w:id="401"/>
      <w:bookmarkEnd w:id="402"/>
      <w:bookmarkEnd w:id="403"/>
      <w:bookmarkEnd w:id="404"/>
      <w:bookmarkEnd w:id="405"/>
      <w:bookmarkEnd w:id="406"/>
      <w:bookmarkEnd w:id="407"/>
    </w:p>
    <w:p w14:paraId="7F7A29E5" w14:textId="368B7631" w:rsidR="00077605" w:rsidRDefault="00077605" w:rsidP="00077605">
      <w:pPr>
        <w:pStyle w:val="Heading5"/>
      </w:pPr>
      <w:bookmarkStart w:id="408" w:name="_Toc96843349"/>
      <w:bookmarkStart w:id="409" w:name="_Toc96844324"/>
      <w:bookmarkStart w:id="410" w:name="_Toc100739897"/>
      <w:bookmarkStart w:id="411" w:name="_Toc133408819"/>
      <w:bookmarkStart w:id="412" w:name="_Toc160452625"/>
      <w:bookmarkStart w:id="413" w:name="_Toc164869553"/>
      <w:bookmarkStart w:id="414" w:name="_Toc175350517"/>
      <w:bookmarkStart w:id="415" w:name="_Toc180146454"/>
      <w:bookmarkStart w:id="416" w:name="_Toc180248952"/>
      <w:bookmarkStart w:id="417" w:name="_Toc183378893"/>
      <w:bookmarkStart w:id="418" w:name="_Toc195348886"/>
      <w:r>
        <w:t>5.3.2.3.1</w:t>
      </w:r>
      <w:r>
        <w:tab/>
        <w:t>General</w:t>
      </w:r>
      <w:bookmarkEnd w:id="408"/>
      <w:bookmarkEnd w:id="409"/>
      <w:bookmarkEnd w:id="410"/>
      <w:bookmarkEnd w:id="411"/>
      <w:bookmarkEnd w:id="412"/>
      <w:bookmarkEnd w:id="413"/>
      <w:bookmarkEnd w:id="414"/>
      <w:bookmarkEnd w:id="415"/>
      <w:bookmarkEnd w:id="416"/>
      <w:bookmarkEnd w:id="417"/>
      <w:bookmarkEnd w:id="41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9" w:name="_Toc96843350"/>
      <w:bookmarkStart w:id="420" w:name="_Toc96844325"/>
      <w:bookmarkStart w:id="421" w:name="_Toc100739898"/>
      <w:bookmarkStart w:id="422" w:name="_Toc133408820"/>
      <w:bookmarkStart w:id="423" w:name="_Toc160452626"/>
      <w:bookmarkStart w:id="424" w:name="_Toc164869554"/>
      <w:bookmarkStart w:id="425" w:name="_Toc175350518"/>
      <w:bookmarkStart w:id="426" w:name="_Toc180146455"/>
      <w:bookmarkStart w:id="427" w:name="_Toc180248953"/>
      <w:bookmarkStart w:id="428" w:name="_Toc183378894"/>
      <w:bookmarkStart w:id="429" w:name="_Toc195348887"/>
      <w:r>
        <w:t>5.3.2.3.2</w:t>
      </w:r>
      <w:r>
        <w:tab/>
        <w:t>Unsubscribe from</w:t>
      </w:r>
      <w:r w:rsidRPr="00272965">
        <w:t xml:space="preserve"> real-time UAV status information reporting</w:t>
      </w:r>
      <w:bookmarkEnd w:id="419"/>
      <w:bookmarkEnd w:id="420"/>
      <w:bookmarkEnd w:id="421"/>
      <w:bookmarkEnd w:id="422"/>
      <w:bookmarkEnd w:id="423"/>
      <w:bookmarkEnd w:id="424"/>
      <w:bookmarkEnd w:id="425"/>
      <w:bookmarkEnd w:id="426"/>
      <w:bookmarkEnd w:id="427"/>
      <w:bookmarkEnd w:id="428"/>
      <w:bookmarkEnd w:id="42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0596235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30" w:name="_Toc96843351"/>
      <w:bookmarkStart w:id="431" w:name="_Toc96844326"/>
      <w:bookmarkStart w:id="432" w:name="_Toc100739899"/>
      <w:bookmarkStart w:id="433" w:name="_Toc133408821"/>
      <w:bookmarkStart w:id="434" w:name="_Toc160452627"/>
      <w:bookmarkStart w:id="435" w:name="_Toc164869555"/>
      <w:bookmarkStart w:id="436" w:name="_Toc175350519"/>
      <w:bookmarkStart w:id="437" w:name="_Toc180146456"/>
      <w:bookmarkStart w:id="438" w:name="_Toc180248954"/>
      <w:bookmarkStart w:id="439" w:name="_Toc183378895"/>
      <w:bookmarkStart w:id="440" w:name="_Toc195348888"/>
      <w:r>
        <w:t>5.3.2.4</w:t>
      </w:r>
      <w:r>
        <w:tab/>
      </w:r>
      <w:r w:rsidRPr="00A076E8">
        <w:t>UAE_RealtimeUAVStatus_</w:t>
      </w:r>
      <w:r w:rsidRPr="005D3838">
        <w:t>Notify</w:t>
      </w:r>
      <w:bookmarkEnd w:id="430"/>
      <w:bookmarkEnd w:id="431"/>
      <w:bookmarkEnd w:id="432"/>
      <w:bookmarkEnd w:id="433"/>
      <w:bookmarkEnd w:id="434"/>
      <w:bookmarkEnd w:id="435"/>
      <w:bookmarkEnd w:id="436"/>
      <w:bookmarkEnd w:id="437"/>
      <w:bookmarkEnd w:id="438"/>
      <w:bookmarkEnd w:id="439"/>
      <w:bookmarkEnd w:id="440"/>
    </w:p>
    <w:p w14:paraId="4BBBE174" w14:textId="547F581B" w:rsidR="00077605" w:rsidRDefault="00077605" w:rsidP="00077605">
      <w:pPr>
        <w:pStyle w:val="Heading5"/>
      </w:pPr>
      <w:bookmarkStart w:id="441" w:name="_Toc96843352"/>
      <w:bookmarkStart w:id="442" w:name="_Toc96844327"/>
      <w:bookmarkStart w:id="443" w:name="_Toc100739900"/>
      <w:bookmarkStart w:id="444" w:name="_Toc133408822"/>
      <w:bookmarkStart w:id="445" w:name="_Toc160452628"/>
      <w:bookmarkStart w:id="446" w:name="_Toc164869556"/>
      <w:bookmarkStart w:id="447" w:name="_Toc175350520"/>
      <w:bookmarkStart w:id="448" w:name="_Toc180146457"/>
      <w:bookmarkStart w:id="449" w:name="_Toc180248955"/>
      <w:bookmarkStart w:id="450" w:name="_Toc183378896"/>
      <w:bookmarkStart w:id="451" w:name="_Toc195348889"/>
      <w:r>
        <w:t>5.3.2.4.1</w:t>
      </w:r>
      <w:r>
        <w:tab/>
        <w:t>General</w:t>
      </w:r>
      <w:bookmarkEnd w:id="441"/>
      <w:bookmarkEnd w:id="442"/>
      <w:bookmarkEnd w:id="443"/>
      <w:bookmarkEnd w:id="444"/>
      <w:bookmarkEnd w:id="445"/>
      <w:bookmarkEnd w:id="446"/>
      <w:bookmarkEnd w:id="447"/>
      <w:bookmarkEnd w:id="448"/>
      <w:bookmarkEnd w:id="449"/>
      <w:bookmarkEnd w:id="450"/>
      <w:bookmarkEnd w:id="45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2" w:name="_Toc96843353"/>
      <w:bookmarkStart w:id="453" w:name="_Toc96844328"/>
      <w:bookmarkStart w:id="454" w:name="_Toc100739901"/>
      <w:bookmarkStart w:id="455" w:name="_Toc133408823"/>
      <w:bookmarkStart w:id="456" w:name="_Toc160452629"/>
      <w:bookmarkStart w:id="457" w:name="_Toc164869557"/>
      <w:bookmarkStart w:id="458" w:name="_Toc175350521"/>
      <w:bookmarkStart w:id="459" w:name="_Toc180146458"/>
      <w:bookmarkStart w:id="460" w:name="_Toc180248956"/>
      <w:bookmarkStart w:id="461" w:name="_Toc183378897"/>
      <w:bookmarkStart w:id="462" w:name="_Toc195348890"/>
      <w:r w:rsidRPr="00682DF1">
        <w:t>5.3.</w:t>
      </w:r>
      <w:r>
        <w:t>2</w:t>
      </w:r>
      <w:r w:rsidRPr="00682DF1">
        <w:t>.4.2</w:t>
      </w:r>
      <w:r w:rsidRPr="00682DF1">
        <w:tab/>
        <w:t>Real-time UAV Status Notification</w:t>
      </w:r>
      <w:bookmarkEnd w:id="452"/>
      <w:bookmarkEnd w:id="453"/>
      <w:bookmarkEnd w:id="454"/>
      <w:bookmarkEnd w:id="455"/>
      <w:bookmarkEnd w:id="456"/>
      <w:bookmarkEnd w:id="457"/>
      <w:bookmarkEnd w:id="458"/>
      <w:bookmarkEnd w:id="459"/>
      <w:bookmarkEnd w:id="460"/>
      <w:bookmarkEnd w:id="461"/>
      <w:bookmarkEnd w:id="4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0596235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3" w:name="_Toc510696597"/>
      <w:bookmarkStart w:id="464" w:name="_Toc35971389"/>
      <w:bookmarkStart w:id="465" w:name="_Toc96843354"/>
      <w:bookmarkStart w:id="466" w:name="_Toc96844329"/>
      <w:bookmarkStart w:id="467" w:name="_Toc100739902"/>
      <w:r>
        <w:br w:type="page"/>
      </w:r>
      <w:bookmarkStart w:id="468" w:name="_Toc160452630"/>
      <w:bookmarkStart w:id="469" w:name="_Toc164869558"/>
      <w:bookmarkStart w:id="470" w:name="_Toc175350522"/>
      <w:bookmarkStart w:id="471" w:name="_Toc180146459"/>
      <w:bookmarkStart w:id="472" w:name="_Toc180248957"/>
      <w:bookmarkStart w:id="473" w:name="_Toc183378898"/>
      <w:bookmarkStart w:id="474" w:name="_Toc133408824"/>
      <w:bookmarkStart w:id="475" w:name="_Toc195348891"/>
      <w:r w:rsidR="00535E7D" w:rsidRPr="00535E7D">
        <w:lastRenderedPageBreak/>
        <w:t>5.4</w:t>
      </w:r>
      <w:r w:rsidR="00535E7D" w:rsidRPr="00535E7D">
        <w:tab/>
        <w:t>UAE_ChangeUSSManagement Service</w:t>
      </w:r>
      <w:bookmarkEnd w:id="468"/>
      <w:bookmarkEnd w:id="469"/>
      <w:bookmarkEnd w:id="470"/>
      <w:bookmarkEnd w:id="471"/>
      <w:bookmarkEnd w:id="472"/>
      <w:bookmarkEnd w:id="473"/>
      <w:bookmarkEnd w:id="475"/>
    </w:p>
    <w:p w14:paraId="3A108AED" w14:textId="77777777" w:rsidR="00535E7D" w:rsidRPr="00535E7D" w:rsidRDefault="00535E7D" w:rsidP="00535E7D">
      <w:pPr>
        <w:pStyle w:val="Heading3"/>
      </w:pPr>
      <w:bookmarkStart w:id="476" w:name="_Toc129252462"/>
      <w:bookmarkStart w:id="477" w:name="_Toc160452631"/>
      <w:bookmarkStart w:id="478" w:name="_Toc164869559"/>
      <w:bookmarkStart w:id="479" w:name="_Toc175350523"/>
      <w:bookmarkStart w:id="480" w:name="_Toc180146460"/>
      <w:bookmarkStart w:id="481" w:name="_Toc180248958"/>
      <w:bookmarkStart w:id="482" w:name="_Toc183378899"/>
      <w:bookmarkStart w:id="483" w:name="_Toc195348892"/>
      <w:r w:rsidRPr="00535E7D">
        <w:t>5.4.1</w:t>
      </w:r>
      <w:r w:rsidRPr="00535E7D">
        <w:tab/>
        <w:t>Service Description</w:t>
      </w:r>
      <w:bookmarkEnd w:id="476"/>
      <w:bookmarkEnd w:id="477"/>
      <w:bookmarkEnd w:id="478"/>
      <w:bookmarkEnd w:id="479"/>
      <w:bookmarkEnd w:id="480"/>
      <w:bookmarkEnd w:id="481"/>
      <w:bookmarkEnd w:id="482"/>
      <w:bookmarkEnd w:id="48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4" w:name="_Toc129252463"/>
      <w:bookmarkStart w:id="485" w:name="_Toc160452632"/>
      <w:bookmarkStart w:id="486" w:name="_Toc164869560"/>
      <w:bookmarkStart w:id="487" w:name="_Toc175350524"/>
      <w:bookmarkStart w:id="488" w:name="_Toc180146461"/>
      <w:bookmarkStart w:id="489" w:name="_Toc180248959"/>
      <w:bookmarkStart w:id="490" w:name="_Toc183378900"/>
      <w:bookmarkStart w:id="491" w:name="_Toc195348893"/>
      <w:r w:rsidRPr="00535E7D">
        <w:t>5.4.2</w:t>
      </w:r>
      <w:r w:rsidRPr="00535E7D">
        <w:tab/>
        <w:t>Service Operations</w:t>
      </w:r>
      <w:bookmarkEnd w:id="484"/>
      <w:bookmarkEnd w:id="485"/>
      <w:bookmarkEnd w:id="486"/>
      <w:bookmarkEnd w:id="487"/>
      <w:bookmarkEnd w:id="488"/>
      <w:bookmarkEnd w:id="489"/>
      <w:bookmarkEnd w:id="490"/>
      <w:bookmarkEnd w:id="491"/>
    </w:p>
    <w:p w14:paraId="12B5A23D" w14:textId="77777777" w:rsidR="00535E7D" w:rsidRPr="00535E7D" w:rsidRDefault="00535E7D" w:rsidP="00535E7D">
      <w:pPr>
        <w:pStyle w:val="Heading4"/>
      </w:pPr>
      <w:bookmarkStart w:id="492" w:name="_Toc129252464"/>
      <w:bookmarkStart w:id="493" w:name="_Toc160452633"/>
      <w:bookmarkStart w:id="494" w:name="_Toc164869561"/>
      <w:bookmarkStart w:id="495" w:name="_Toc175350525"/>
      <w:bookmarkStart w:id="496" w:name="_Toc180146462"/>
      <w:bookmarkStart w:id="497" w:name="_Toc180248960"/>
      <w:bookmarkStart w:id="498" w:name="_Toc183378901"/>
      <w:bookmarkStart w:id="499" w:name="_Toc195348894"/>
      <w:r w:rsidRPr="00535E7D">
        <w:t>5.4.2.1</w:t>
      </w:r>
      <w:r w:rsidRPr="00535E7D">
        <w:tab/>
        <w:t>Introduction</w:t>
      </w:r>
      <w:bookmarkEnd w:id="492"/>
      <w:bookmarkEnd w:id="493"/>
      <w:bookmarkEnd w:id="494"/>
      <w:bookmarkEnd w:id="495"/>
      <w:bookmarkEnd w:id="496"/>
      <w:bookmarkEnd w:id="497"/>
      <w:bookmarkEnd w:id="498"/>
      <w:bookmarkEnd w:id="4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00" w:name="_Toc129252465"/>
      <w:bookmarkStart w:id="501" w:name="_Toc160452634"/>
      <w:bookmarkStart w:id="502" w:name="_Toc164869562"/>
      <w:bookmarkStart w:id="503" w:name="_Toc175350526"/>
      <w:bookmarkStart w:id="504" w:name="_Toc180146463"/>
      <w:bookmarkStart w:id="505" w:name="_Toc180248961"/>
      <w:bookmarkStart w:id="506" w:name="_Toc183378902"/>
      <w:bookmarkStart w:id="507" w:name="_Toc195348895"/>
      <w:r w:rsidRPr="00535E7D">
        <w:t>5.4.2.2</w:t>
      </w:r>
      <w:r w:rsidRPr="00535E7D">
        <w:tab/>
      </w:r>
      <w:bookmarkEnd w:id="500"/>
      <w:r w:rsidRPr="00535E7D">
        <w:t>UAE_ChangeUSSManagement_ManageUSS</w:t>
      </w:r>
      <w:bookmarkEnd w:id="501"/>
      <w:bookmarkEnd w:id="502"/>
      <w:bookmarkEnd w:id="503"/>
      <w:bookmarkEnd w:id="504"/>
      <w:bookmarkEnd w:id="505"/>
      <w:bookmarkEnd w:id="506"/>
      <w:bookmarkEnd w:id="507"/>
    </w:p>
    <w:p w14:paraId="78072D90" w14:textId="77777777" w:rsidR="00535E7D" w:rsidRPr="00535E7D" w:rsidRDefault="00535E7D" w:rsidP="00535E7D">
      <w:pPr>
        <w:pStyle w:val="Heading5"/>
      </w:pPr>
      <w:bookmarkStart w:id="508" w:name="_Toc129252466"/>
      <w:bookmarkStart w:id="509" w:name="_Toc160452635"/>
      <w:bookmarkStart w:id="510" w:name="_Toc164869563"/>
      <w:bookmarkStart w:id="511" w:name="_Toc175350527"/>
      <w:bookmarkStart w:id="512" w:name="_Toc180146464"/>
      <w:bookmarkStart w:id="513" w:name="_Toc180248962"/>
      <w:bookmarkStart w:id="514" w:name="_Toc183378903"/>
      <w:bookmarkStart w:id="515" w:name="_Toc195348896"/>
      <w:r w:rsidRPr="00535E7D">
        <w:t>5.4.2.2.1</w:t>
      </w:r>
      <w:r w:rsidRPr="00535E7D">
        <w:tab/>
        <w:t>General</w:t>
      </w:r>
      <w:bookmarkEnd w:id="508"/>
      <w:bookmarkEnd w:id="509"/>
      <w:bookmarkEnd w:id="510"/>
      <w:bookmarkEnd w:id="511"/>
      <w:bookmarkEnd w:id="512"/>
      <w:bookmarkEnd w:id="513"/>
      <w:bookmarkEnd w:id="514"/>
      <w:bookmarkEnd w:id="5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7" w:name="_Toc160452636"/>
      <w:bookmarkStart w:id="518" w:name="_Toc164869564"/>
      <w:bookmarkStart w:id="519" w:name="_Toc175350528"/>
      <w:bookmarkStart w:id="520" w:name="_Toc180146465"/>
      <w:bookmarkStart w:id="521" w:name="_Toc180248963"/>
      <w:bookmarkStart w:id="522" w:name="_Toc183378904"/>
      <w:bookmarkStart w:id="523" w:name="_Toc195348897"/>
      <w:r w:rsidRPr="00535E7D">
        <w:t>5.4.2.2.2</w:t>
      </w:r>
      <w:r w:rsidRPr="00535E7D">
        <w:tab/>
      </w:r>
      <w:bookmarkEnd w:id="516"/>
      <w:r w:rsidRPr="00535E7D">
        <w:t>USS Change Policy Creation</w:t>
      </w:r>
      <w:bookmarkEnd w:id="517"/>
      <w:bookmarkEnd w:id="518"/>
      <w:bookmarkEnd w:id="519"/>
      <w:bookmarkEnd w:id="520"/>
      <w:bookmarkEnd w:id="521"/>
      <w:bookmarkEnd w:id="522"/>
      <w:bookmarkEnd w:id="52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4" w:name="_MON_1766868265"/>
    <w:bookmarkEnd w:id="524"/>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596236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5" w:name="_Toc129252468"/>
      <w:bookmarkStart w:id="526" w:name="_Toc160452637"/>
      <w:bookmarkStart w:id="527" w:name="_Toc164869565"/>
      <w:bookmarkStart w:id="528" w:name="_Toc175350529"/>
      <w:bookmarkStart w:id="529" w:name="_Toc180146466"/>
      <w:bookmarkStart w:id="530" w:name="_Toc180248964"/>
      <w:bookmarkStart w:id="531" w:name="_Toc183378905"/>
      <w:bookmarkStart w:id="532" w:name="_Toc195348898"/>
      <w:r w:rsidRPr="00535E7D">
        <w:t>5.4.2.2.3</w:t>
      </w:r>
      <w:r w:rsidRPr="00535E7D">
        <w:tab/>
      </w:r>
      <w:bookmarkEnd w:id="525"/>
      <w:r w:rsidRPr="00535E7D">
        <w:t>USS Change Policy Update</w:t>
      </w:r>
      <w:bookmarkEnd w:id="526"/>
      <w:bookmarkEnd w:id="527"/>
      <w:bookmarkEnd w:id="528"/>
      <w:bookmarkEnd w:id="529"/>
      <w:bookmarkEnd w:id="530"/>
      <w:bookmarkEnd w:id="531"/>
      <w:bookmarkEnd w:id="53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3" w:name="_MON_1766868299"/>
    <w:bookmarkEnd w:id="533"/>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596236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4" w:name="_Toc160452638"/>
      <w:bookmarkStart w:id="535" w:name="_Toc164869566"/>
      <w:bookmarkStart w:id="536" w:name="_Toc175350530"/>
      <w:bookmarkStart w:id="537" w:name="_Toc180146467"/>
      <w:bookmarkStart w:id="538" w:name="_Toc180248965"/>
      <w:bookmarkStart w:id="539" w:name="_Toc183378906"/>
      <w:bookmarkStart w:id="540" w:name="_Toc129252469"/>
      <w:bookmarkStart w:id="541" w:name="_Toc195348899"/>
      <w:r w:rsidRPr="00535E7D">
        <w:t>5.4.2.2.</w:t>
      </w:r>
      <w:r w:rsidR="00077689">
        <w:t>4</w:t>
      </w:r>
      <w:r w:rsidRPr="00535E7D">
        <w:tab/>
        <w:t>USS Change Policy Deletion</w:t>
      </w:r>
      <w:bookmarkEnd w:id="534"/>
      <w:bookmarkEnd w:id="535"/>
      <w:bookmarkEnd w:id="536"/>
      <w:bookmarkEnd w:id="537"/>
      <w:bookmarkEnd w:id="538"/>
      <w:bookmarkEnd w:id="539"/>
      <w:bookmarkEnd w:id="54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2" w:name="_MON_1766868311"/>
    <w:bookmarkEnd w:id="54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596236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3" w:name="_Toc160452639"/>
      <w:bookmarkStart w:id="544" w:name="_Toc164869567"/>
      <w:bookmarkStart w:id="545" w:name="_Toc175350531"/>
      <w:bookmarkStart w:id="546" w:name="_Toc180146468"/>
      <w:bookmarkStart w:id="547" w:name="_Toc180248966"/>
      <w:bookmarkStart w:id="548" w:name="_Toc183378907"/>
      <w:bookmarkStart w:id="549" w:name="_Toc195348900"/>
      <w:r w:rsidRPr="00535E7D">
        <w:t>5.4.2.3</w:t>
      </w:r>
      <w:r w:rsidRPr="00535E7D">
        <w:tab/>
      </w:r>
      <w:bookmarkEnd w:id="540"/>
      <w:r w:rsidRPr="00535E7D">
        <w:t>UAE_ChangeUSSManagement_RequestUSSChange</w:t>
      </w:r>
      <w:bookmarkEnd w:id="543"/>
      <w:bookmarkEnd w:id="544"/>
      <w:bookmarkEnd w:id="545"/>
      <w:bookmarkEnd w:id="546"/>
      <w:bookmarkEnd w:id="547"/>
      <w:bookmarkEnd w:id="548"/>
      <w:bookmarkEnd w:id="549"/>
    </w:p>
    <w:p w14:paraId="7D2A5821" w14:textId="77777777" w:rsidR="00535E7D" w:rsidRPr="00535E7D" w:rsidRDefault="00535E7D" w:rsidP="00535E7D">
      <w:pPr>
        <w:pStyle w:val="Heading5"/>
      </w:pPr>
      <w:bookmarkStart w:id="550" w:name="_Toc129252470"/>
      <w:bookmarkStart w:id="551" w:name="_Toc160452640"/>
      <w:bookmarkStart w:id="552" w:name="_Toc164869568"/>
      <w:bookmarkStart w:id="553" w:name="_Toc175350532"/>
      <w:bookmarkStart w:id="554" w:name="_Toc180146469"/>
      <w:bookmarkStart w:id="555" w:name="_Toc180248967"/>
      <w:bookmarkStart w:id="556" w:name="_Toc183378908"/>
      <w:bookmarkStart w:id="557" w:name="_Toc195348901"/>
      <w:r w:rsidRPr="00535E7D">
        <w:t>5.4.2.3.1</w:t>
      </w:r>
      <w:r w:rsidRPr="00535E7D">
        <w:tab/>
        <w:t>General</w:t>
      </w:r>
      <w:bookmarkEnd w:id="550"/>
      <w:bookmarkEnd w:id="551"/>
      <w:bookmarkEnd w:id="552"/>
      <w:bookmarkEnd w:id="553"/>
      <w:bookmarkEnd w:id="554"/>
      <w:bookmarkEnd w:id="555"/>
      <w:bookmarkEnd w:id="556"/>
      <w:bookmarkEnd w:id="55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8" w:name="_Toc129252471"/>
      <w:bookmarkStart w:id="559" w:name="_Toc160452641"/>
      <w:bookmarkStart w:id="560" w:name="_Toc164869569"/>
      <w:bookmarkStart w:id="561" w:name="_Toc175350533"/>
      <w:bookmarkStart w:id="562" w:name="_Toc180146470"/>
      <w:bookmarkStart w:id="563" w:name="_Toc180248968"/>
      <w:bookmarkStart w:id="564" w:name="_Toc183378909"/>
      <w:bookmarkStart w:id="565" w:name="_Toc195348902"/>
      <w:r w:rsidRPr="00535E7D">
        <w:t>5.4.2.3.2</w:t>
      </w:r>
      <w:r w:rsidRPr="00535E7D">
        <w:tab/>
      </w:r>
      <w:bookmarkEnd w:id="558"/>
      <w:r w:rsidRPr="00535E7D">
        <w:t>USS Change Request</w:t>
      </w:r>
      <w:bookmarkEnd w:id="559"/>
      <w:bookmarkEnd w:id="560"/>
      <w:bookmarkEnd w:id="561"/>
      <w:bookmarkEnd w:id="562"/>
      <w:bookmarkEnd w:id="563"/>
      <w:bookmarkEnd w:id="564"/>
      <w:bookmarkEnd w:id="56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6" w:name="_MON_1766868321"/>
    <w:bookmarkEnd w:id="56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596236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7" w:name="_Toc129252472"/>
      <w:bookmarkStart w:id="568" w:name="_Toc160452642"/>
      <w:bookmarkStart w:id="569" w:name="_Toc164869570"/>
      <w:bookmarkStart w:id="570" w:name="_Toc175350534"/>
      <w:bookmarkStart w:id="571" w:name="_Toc180146471"/>
      <w:bookmarkStart w:id="572" w:name="_Toc180248969"/>
      <w:bookmarkStart w:id="573" w:name="_Toc183378910"/>
      <w:bookmarkStart w:id="574" w:name="_Toc195348903"/>
      <w:r w:rsidRPr="00535E7D">
        <w:t>5.4.2.4</w:t>
      </w:r>
      <w:r w:rsidRPr="00535E7D">
        <w:tab/>
      </w:r>
      <w:bookmarkEnd w:id="567"/>
      <w:r w:rsidRPr="00535E7D">
        <w:t>UAE_ChangeUSSManagement_Notify</w:t>
      </w:r>
      <w:bookmarkEnd w:id="568"/>
      <w:bookmarkEnd w:id="569"/>
      <w:bookmarkEnd w:id="570"/>
      <w:bookmarkEnd w:id="571"/>
      <w:bookmarkEnd w:id="572"/>
      <w:bookmarkEnd w:id="573"/>
      <w:bookmarkEnd w:id="574"/>
    </w:p>
    <w:p w14:paraId="3D9F0CD2" w14:textId="77777777" w:rsidR="00535E7D" w:rsidRPr="00535E7D" w:rsidRDefault="00535E7D" w:rsidP="00535E7D">
      <w:pPr>
        <w:pStyle w:val="Heading5"/>
      </w:pPr>
      <w:bookmarkStart w:id="575" w:name="_Toc129252457"/>
      <w:bookmarkStart w:id="576" w:name="_Toc160452643"/>
      <w:bookmarkStart w:id="577" w:name="_Toc164869571"/>
      <w:bookmarkStart w:id="578" w:name="_Toc175350535"/>
      <w:bookmarkStart w:id="579" w:name="_Toc180146472"/>
      <w:bookmarkStart w:id="580" w:name="_Toc180248970"/>
      <w:bookmarkStart w:id="581" w:name="_Toc183378911"/>
      <w:bookmarkStart w:id="582" w:name="_Toc195348904"/>
      <w:r w:rsidRPr="00535E7D">
        <w:t>5.4.2.4.1</w:t>
      </w:r>
      <w:r w:rsidRPr="00535E7D">
        <w:tab/>
        <w:t>General</w:t>
      </w:r>
      <w:bookmarkEnd w:id="575"/>
      <w:bookmarkEnd w:id="576"/>
      <w:bookmarkEnd w:id="577"/>
      <w:bookmarkEnd w:id="578"/>
      <w:bookmarkEnd w:id="579"/>
      <w:bookmarkEnd w:id="580"/>
      <w:bookmarkEnd w:id="581"/>
      <w:bookmarkEnd w:id="5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3" w:name="_Toc129252458"/>
      <w:bookmarkStart w:id="584" w:name="_Toc160452644"/>
      <w:bookmarkStart w:id="585" w:name="_Toc164869572"/>
      <w:bookmarkStart w:id="586" w:name="_Toc175350536"/>
      <w:bookmarkStart w:id="587" w:name="_Toc180146473"/>
      <w:bookmarkStart w:id="588" w:name="_Toc180248971"/>
      <w:bookmarkStart w:id="589" w:name="_Toc183378912"/>
      <w:bookmarkStart w:id="590" w:name="_Toc195348905"/>
      <w:r w:rsidRPr="00535E7D">
        <w:t>5.4.2.4.2</w:t>
      </w:r>
      <w:r w:rsidRPr="00535E7D">
        <w:tab/>
      </w:r>
      <w:bookmarkEnd w:id="583"/>
      <w:r w:rsidRPr="00535E7D">
        <w:rPr>
          <w:lang w:val="en-US"/>
        </w:rPr>
        <w:t>USS Change Notification</w:t>
      </w:r>
      <w:bookmarkEnd w:id="584"/>
      <w:bookmarkEnd w:id="585"/>
      <w:bookmarkEnd w:id="586"/>
      <w:bookmarkEnd w:id="587"/>
      <w:bookmarkEnd w:id="588"/>
      <w:bookmarkEnd w:id="589"/>
      <w:bookmarkEnd w:id="59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1" w:name="_MON_1766868057"/>
    <w:bookmarkEnd w:id="59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0596236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2" w:name="_Toc160452645"/>
      <w:bookmarkStart w:id="593" w:name="_Toc164869573"/>
      <w:bookmarkStart w:id="594" w:name="_Toc175350537"/>
      <w:bookmarkStart w:id="595" w:name="_Toc180146474"/>
      <w:bookmarkStart w:id="596" w:name="_Toc180248972"/>
      <w:bookmarkStart w:id="597" w:name="_Toc183378913"/>
      <w:bookmarkStart w:id="598" w:name="_Toc195348906"/>
      <w:r w:rsidR="00705544" w:rsidRPr="00705544">
        <w:lastRenderedPageBreak/>
        <w:t>5.5</w:t>
      </w:r>
      <w:r w:rsidR="00705544" w:rsidRPr="00705544">
        <w:tab/>
        <w:t>UAE_DAASupport Service</w:t>
      </w:r>
      <w:bookmarkEnd w:id="592"/>
      <w:bookmarkEnd w:id="593"/>
      <w:bookmarkEnd w:id="594"/>
      <w:bookmarkEnd w:id="595"/>
      <w:bookmarkEnd w:id="596"/>
      <w:bookmarkEnd w:id="597"/>
      <w:bookmarkEnd w:id="598"/>
    </w:p>
    <w:p w14:paraId="5D083A8E" w14:textId="77777777" w:rsidR="00705544" w:rsidRPr="00705544" w:rsidRDefault="00705544" w:rsidP="00705544">
      <w:pPr>
        <w:pStyle w:val="Heading3"/>
      </w:pPr>
      <w:bookmarkStart w:id="599" w:name="_Toc160452646"/>
      <w:bookmarkStart w:id="600" w:name="_Toc164869574"/>
      <w:bookmarkStart w:id="601" w:name="_Toc175350538"/>
      <w:bookmarkStart w:id="602" w:name="_Toc180146475"/>
      <w:bookmarkStart w:id="603" w:name="_Toc180248973"/>
      <w:bookmarkStart w:id="604" w:name="_Toc183378914"/>
      <w:bookmarkStart w:id="605" w:name="_Toc195348907"/>
      <w:r w:rsidRPr="00705544">
        <w:t>5.5.1</w:t>
      </w:r>
      <w:r w:rsidRPr="00705544">
        <w:tab/>
        <w:t>Service Description</w:t>
      </w:r>
      <w:bookmarkEnd w:id="599"/>
      <w:bookmarkEnd w:id="600"/>
      <w:bookmarkEnd w:id="601"/>
      <w:bookmarkEnd w:id="602"/>
      <w:bookmarkEnd w:id="603"/>
      <w:bookmarkEnd w:id="604"/>
      <w:bookmarkEnd w:id="60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6" w:name="_Toc160452647"/>
      <w:bookmarkStart w:id="607" w:name="_Toc164869575"/>
      <w:bookmarkStart w:id="608" w:name="_Toc175350539"/>
      <w:bookmarkStart w:id="609" w:name="_Toc180146476"/>
      <w:bookmarkStart w:id="610" w:name="_Toc180248974"/>
      <w:bookmarkStart w:id="611" w:name="_Toc183378915"/>
      <w:bookmarkStart w:id="612" w:name="_Toc195348908"/>
      <w:r w:rsidRPr="00705544">
        <w:t>5.5.2</w:t>
      </w:r>
      <w:r w:rsidRPr="00705544">
        <w:tab/>
        <w:t>Service Operations</w:t>
      </w:r>
      <w:bookmarkEnd w:id="606"/>
      <w:bookmarkEnd w:id="607"/>
      <w:bookmarkEnd w:id="608"/>
      <w:bookmarkEnd w:id="609"/>
      <w:bookmarkEnd w:id="610"/>
      <w:bookmarkEnd w:id="611"/>
      <w:bookmarkEnd w:id="612"/>
    </w:p>
    <w:p w14:paraId="004C85E2" w14:textId="77777777" w:rsidR="00705544" w:rsidRPr="00705544" w:rsidRDefault="00705544" w:rsidP="00705544">
      <w:pPr>
        <w:pStyle w:val="Heading4"/>
      </w:pPr>
      <w:bookmarkStart w:id="613" w:name="_Toc160452648"/>
      <w:bookmarkStart w:id="614" w:name="_Toc164869576"/>
      <w:bookmarkStart w:id="615" w:name="_Toc175350540"/>
      <w:bookmarkStart w:id="616" w:name="_Toc180146477"/>
      <w:bookmarkStart w:id="617" w:name="_Toc180248975"/>
      <w:bookmarkStart w:id="618" w:name="_Toc183378916"/>
      <w:bookmarkStart w:id="619" w:name="_Toc195348909"/>
      <w:r w:rsidRPr="00705544">
        <w:t>5.5.2.1</w:t>
      </w:r>
      <w:r w:rsidRPr="00705544">
        <w:tab/>
        <w:t>Introduction</w:t>
      </w:r>
      <w:bookmarkEnd w:id="613"/>
      <w:bookmarkEnd w:id="614"/>
      <w:bookmarkEnd w:id="615"/>
      <w:bookmarkEnd w:id="616"/>
      <w:bookmarkEnd w:id="617"/>
      <w:bookmarkEnd w:id="618"/>
      <w:bookmarkEnd w:id="61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20" w:name="_Hlk134523495"/>
            <w:r w:rsidRPr="00705544">
              <w:t>Notify</w:t>
            </w:r>
            <w:bookmarkEnd w:id="62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1" w:name="_Toc160452649"/>
      <w:bookmarkStart w:id="622" w:name="_Toc164869577"/>
      <w:bookmarkStart w:id="623" w:name="_Toc175350541"/>
      <w:bookmarkStart w:id="624" w:name="_Toc180146478"/>
      <w:bookmarkStart w:id="625" w:name="_Toc180248976"/>
      <w:bookmarkStart w:id="626" w:name="_Toc183378917"/>
      <w:bookmarkStart w:id="627" w:name="_Toc195348910"/>
      <w:r w:rsidRPr="00705544">
        <w:t>5.5.2.2</w:t>
      </w:r>
      <w:r w:rsidRPr="00705544">
        <w:tab/>
        <w:t>UAE_DAASupport_Manage</w:t>
      </w:r>
      <w:bookmarkEnd w:id="621"/>
      <w:bookmarkEnd w:id="622"/>
      <w:bookmarkEnd w:id="623"/>
      <w:bookmarkEnd w:id="624"/>
      <w:bookmarkEnd w:id="625"/>
      <w:bookmarkEnd w:id="626"/>
      <w:bookmarkEnd w:id="627"/>
    </w:p>
    <w:p w14:paraId="152A7016" w14:textId="77777777" w:rsidR="00705544" w:rsidRPr="00705544" w:rsidRDefault="00705544" w:rsidP="00705544">
      <w:pPr>
        <w:pStyle w:val="Heading5"/>
      </w:pPr>
      <w:bookmarkStart w:id="628" w:name="_Toc160452650"/>
      <w:bookmarkStart w:id="629" w:name="_Toc164869578"/>
      <w:bookmarkStart w:id="630" w:name="_Toc175350542"/>
      <w:bookmarkStart w:id="631" w:name="_Toc180146479"/>
      <w:bookmarkStart w:id="632" w:name="_Toc180248977"/>
      <w:bookmarkStart w:id="633" w:name="_Toc183378918"/>
      <w:bookmarkStart w:id="634" w:name="_Toc195348911"/>
      <w:r w:rsidRPr="00705544">
        <w:t>5.5.2.2.1</w:t>
      </w:r>
      <w:r w:rsidRPr="00705544">
        <w:tab/>
        <w:t>General</w:t>
      </w:r>
      <w:bookmarkEnd w:id="628"/>
      <w:bookmarkEnd w:id="629"/>
      <w:bookmarkEnd w:id="630"/>
      <w:bookmarkEnd w:id="631"/>
      <w:bookmarkEnd w:id="632"/>
      <w:bookmarkEnd w:id="633"/>
      <w:bookmarkEnd w:id="63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5" w:name="_Toc160452651"/>
      <w:bookmarkStart w:id="636" w:name="_Toc164869579"/>
      <w:bookmarkStart w:id="637" w:name="_Toc175350543"/>
      <w:bookmarkStart w:id="638" w:name="_Toc180146480"/>
      <w:bookmarkStart w:id="639" w:name="_Toc180248978"/>
      <w:bookmarkStart w:id="640" w:name="_Toc183378919"/>
      <w:bookmarkStart w:id="641" w:name="_Toc195348912"/>
      <w:r w:rsidRPr="00705544">
        <w:t>5.5.2.2.2</w:t>
      </w:r>
      <w:r w:rsidRPr="00705544">
        <w:tab/>
        <w:t>DAA Policy Creation</w:t>
      </w:r>
      <w:bookmarkEnd w:id="635"/>
      <w:bookmarkEnd w:id="636"/>
      <w:bookmarkEnd w:id="637"/>
      <w:bookmarkEnd w:id="638"/>
      <w:bookmarkEnd w:id="639"/>
      <w:bookmarkEnd w:id="640"/>
      <w:bookmarkEnd w:id="64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2" w:name="_MON_1767298811"/>
    <w:bookmarkEnd w:id="64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596236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3" w:name="_Toc160452652"/>
      <w:bookmarkStart w:id="644" w:name="_Toc164869580"/>
      <w:bookmarkStart w:id="645" w:name="_Toc175350544"/>
      <w:bookmarkStart w:id="646" w:name="_Toc180146481"/>
      <w:bookmarkStart w:id="647" w:name="_Toc180248979"/>
      <w:bookmarkStart w:id="648" w:name="_Toc183378920"/>
      <w:bookmarkStart w:id="649" w:name="_Toc195348913"/>
      <w:r w:rsidRPr="00705544">
        <w:t>5.5.2.2.3</w:t>
      </w:r>
      <w:r w:rsidRPr="00705544">
        <w:tab/>
        <w:t>DAA Policy Update</w:t>
      </w:r>
      <w:bookmarkEnd w:id="643"/>
      <w:bookmarkEnd w:id="644"/>
      <w:bookmarkEnd w:id="645"/>
      <w:bookmarkEnd w:id="646"/>
      <w:bookmarkEnd w:id="647"/>
      <w:bookmarkEnd w:id="648"/>
      <w:bookmarkEnd w:id="6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50" w:name="_MON_1767298801"/>
    <w:bookmarkEnd w:id="650"/>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596236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1" w:name="_Toc160452653"/>
      <w:bookmarkStart w:id="652" w:name="_Toc164869581"/>
      <w:bookmarkStart w:id="653" w:name="_Toc175350545"/>
      <w:bookmarkStart w:id="654" w:name="_Toc180146482"/>
      <w:bookmarkStart w:id="655" w:name="_Toc180248980"/>
      <w:bookmarkStart w:id="656" w:name="_Toc183378921"/>
      <w:bookmarkStart w:id="657" w:name="_Toc195348914"/>
      <w:r w:rsidRPr="00705544">
        <w:t>5.5.2.2.</w:t>
      </w:r>
      <w:r w:rsidR="001B2B03">
        <w:t>4</w:t>
      </w:r>
      <w:r w:rsidRPr="00705544">
        <w:tab/>
        <w:t>DAA Policy Deletion</w:t>
      </w:r>
      <w:bookmarkEnd w:id="651"/>
      <w:bookmarkEnd w:id="652"/>
      <w:bookmarkEnd w:id="653"/>
      <w:bookmarkEnd w:id="654"/>
      <w:bookmarkEnd w:id="655"/>
      <w:bookmarkEnd w:id="656"/>
      <w:bookmarkEnd w:id="65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8" w:name="_MON_1767298792"/>
    <w:bookmarkEnd w:id="65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596236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9" w:name="_Toc160452654"/>
      <w:bookmarkStart w:id="660" w:name="_Toc164869582"/>
      <w:bookmarkStart w:id="661" w:name="_Toc175350546"/>
      <w:bookmarkStart w:id="662" w:name="_Toc180146483"/>
      <w:bookmarkStart w:id="663" w:name="_Toc180248981"/>
      <w:bookmarkStart w:id="664" w:name="_Toc183378922"/>
      <w:bookmarkStart w:id="665" w:name="_Toc195348915"/>
      <w:r w:rsidRPr="00705544">
        <w:t>5.5.2.3</w:t>
      </w:r>
      <w:r w:rsidRPr="00705544">
        <w:tab/>
        <w:t>UAE_DAASupport_InformDAAEvent</w:t>
      </w:r>
      <w:r w:rsidR="00A64886">
        <w:t>s</w:t>
      </w:r>
      <w:bookmarkEnd w:id="659"/>
      <w:bookmarkEnd w:id="660"/>
      <w:bookmarkEnd w:id="661"/>
      <w:bookmarkEnd w:id="662"/>
      <w:bookmarkEnd w:id="663"/>
      <w:bookmarkEnd w:id="664"/>
      <w:bookmarkEnd w:id="665"/>
    </w:p>
    <w:p w14:paraId="5DFF45F2" w14:textId="77777777" w:rsidR="00705544" w:rsidRPr="00705544" w:rsidRDefault="00705544" w:rsidP="00705544">
      <w:pPr>
        <w:pStyle w:val="Heading5"/>
      </w:pPr>
      <w:bookmarkStart w:id="666" w:name="_Toc160452655"/>
      <w:bookmarkStart w:id="667" w:name="_Toc164869583"/>
      <w:bookmarkStart w:id="668" w:name="_Toc175350547"/>
      <w:bookmarkStart w:id="669" w:name="_Toc180146484"/>
      <w:bookmarkStart w:id="670" w:name="_Toc180248982"/>
      <w:bookmarkStart w:id="671" w:name="_Toc183378923"/>
      <w:bookmarkStart w:id="672" w:name="_Toc195348916"/>
      <w:r w:rsidRPr="00705544">
        <w:t>5.5.2.3.1</w:t>
      </w:r>
      <w:r w:rsidRPr="00705544">
        <w:tab/>
        <w:t>General</w:t>
      </w:r>
      <w:bookmarkEnd w:id="666"/>
      <w:bookmarkEnd w:id="667"/>
      <w:bookmarkEnd w:id="668"/>
      <w:bookmarkEnd w:id="669"/>
      <w:bookmarkEnd w:id="670"/>
      <w:bookmarkEnd w:id="671"/>
      <w:bookmarkEnd w:id="67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3" w:name="_Toc160452656"/>
      <w:bookmarkStart w:id="674" w:name="_Toc164869584"/>
      <w:bookmarkStart w:id="675" w:name="_Toc175350548"/>
      <w:bookmarkStart w:id="676" w:name="_Toc180146485"/>
      <w:bookmarkStart w:id="677" w:name="_Toc180248983"/>
      <w:bookmarkStart w:id="678" w:name="_Toc183378924"/>
      <w:bookmarkStart w:id="679" w:name="_Toc195348917"/>
      <w:r w:rsidRPr="00705544">
        <w:rPr>
          <w:lang w:val="fr-FR"/>
        </w:rPr>
        <w:t>5.5.2.3.2</w:t>
      </w:r>
      <w:r w:rsidRPr="00705544">
        <w:rPr>
          <w:lang w:val="fr-FR"/>
        </w:rPr>
        <w:tab/>
        <w:t>DAA Events Information Request</w:t>
      </w:r>
      <w:bookmarkEnd w:id="673"/>
      <w:bookmarkEnd w:id="674"/>
      <w:bookmarkEnd w:id="675"/>
      <w:bookmarkEnd w:id="676"/>
      <w:bookmarkEnd w:id="677"/>
      <w:bookmarkEnd w:id="678"/>
      <w:bookmarkEnd w:id="67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80" w:name="_MON_1767298766"/>
    <w:bookmarkEnd w:id="680"/>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596236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1" w:name="_Toc160452657"/>
      <w:bookmarkStart w:id="682" w:name="_Toc164869585"/>
      <w:bookmarkStart w:id="683" w:name="_Toc175350549"/>
      <w:bookmarkStart w:id="684" w:name="_Toc180146486"/>
      <w:bookmarkStart w:id="685" w:name="_Toc180248984"/>
      <w:bookmarkStart w:id="686" w:name="_Toc183378925"/>
      <w:bookmarkStart w:id="687" w:name="_Toc195348918"/>
      <w:r w:rsidRPr="00705544">
        <w:t>5.5.2.4</w:t>
      </w:r>
      <w:r w:rsidRPr="00705544">
        <w:tab/>
        <w:t>UAE_DAASupport_Notify</w:t>
      </w:r>
      <w:bookmarkEnd w:id="681"/>
      <w:bookmarkEnd w:id="682"/>
      <w:bookmarkEnd w:id="683"/>
      <w:bookmarkEnd w:id="684"/>
      <w:bookmarkEnd w:id="685"/>
      <w:bookmarkEnd w:id="686"/>
      <w:bookmarkEnd w:id="687"/>
    </w:p>
    <w:p w14:paraId="7C3E8EA1" w14:textId="77777777" w:rsidR="00705544" w:rsidRPr="00705544" w:rsidRDefault="00705544" w:rsidP="00705544">
      <w:pPr>
        <w:pStyle w:val="Heading5"/>
      </w:pPr>
      <w:bookmarkStart w:id="688" w:name="_Toc160452658"/>
      <w:bookmarkStart w:id="689" w:name="_Toc164869586"/>
      <w:bookmarkStart w:id="690" w:name="_Toc175350550"/>
      <w:bookmarkStart w:id="691" w:name="_Toc180146487"/>
      <w:bookmarkStart w:id="692" w:name="_Toc180248985"/>
      <w:bookmarkStart w:id="693" w:name="_Toc183378926"/>
      <w:bookmarkStart w:id="694" w:name="_Toc195348919"/>
      <w:r w:rsidRPr="00705544">
        <w:t>5.5.2.4.1</w:t>
      </w:r>
      <w:r w:rsidRPr="00705544">
        <w:tab/>
        <w:t>General</w:t>
      </w:r>
      <w:bookmarkEnd w:id="688"/>
      <w:bookmarkEnd w:id="689"/>
      <w:bookmarkEnd w:id="690"/>
      <w:bookmarkEnd w:id="691"/>
      <w:bookmarkEnd w:id="692"/>
      <w:bookmarkEnd w:id="693"/>
      <w:bookmarkEnd w:id="69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5" w:name="_Toc160452659"/>
      <w:bookmarkStart w:id="696" w:name="_Toc164869587"/>
      <w:bookmarkStart w:id="697" w:name="_Toc175350551"/>
      <w:bookmarkStart w:id="698" w:name="_Toc180146488"/>
      <w:bookmarkStart w:id="699" w:name="_Toc180248986"/>
      <w:bookmarkStart w:id="700" w:name="_Toc183378927"/>
      <w:bookmarkStart w:id="701" w:name="_Toc195348920"/>
      <w:r w:rsidRPr="00705544">
        <w:t>5.5.2.4.2</w:t>
      </w:r>
      <w:r w:rsidRPr="00705544">
        <w:tab/>
      </w:r>
      <w:r w:rsidRPr="00705544">
        <w:rPr>
          <w:lang w:val="en-US"/>
        </w:rPr>
        <w:t>DAA Policy Configuration Completion Status Notification</w:t>
      </w:r>
      <w:bookmarkEnd w:id="695"/>
      <w:bookmarkEnd w:id="696"/>
      <w:bookmarkEnd w:id="697"/>
      <w:bookmarkEnd w:id="698"/>
      <w:bookmarkEnd w:id="699"/>
      <w:bookmarkEnd w:id="700"/>
      <w:bookmarkEnd w:id="70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2" w:name="_MON_1767298749"/>
    <w:bookmarkEnd w:id="702"/>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0596236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3" w:name="_Toc160452660"/>
      <w:bookmarkStart w:id="704" w:name="_Toc164869588"/>
      <w:bookmarkStart w:id="705" w:name="_Toc175350552"/>
      <w:bookmarkStart w:id="706" w:name="_Toc180146489"/>
      <w:bookmarkStart w:id="707" w:name="_Toc180248987"/>
      <w:bookmarkStart w:id="708" w:name="_Toc183378928"/>
      <w:bookmarkStart w:id="709" w:name="_Toc195348921"/>
      <w:r w:rsidRPr="00705544">
        <w:t>5.5.2.4.3</w:t>
      </w:r>
      <w:r w:rsidRPr="00705544">
        <w:tab/>
      </w:r>
      <w:r w:rsidRPr="00705544">
        <w:rPr>
          <w:lang w:val="en-US"/>
        </w:rPr>
        <w:t>DAA Event</w:t>
      </w:r>
      <w:r w:rsidR="00A8798E">
        <w:rPr>
          <w:lang w:val="en-US"/>
        </w:rPr>
        <w:t>s</w:t>
      </w:r>
      <w:r w:rsidRPr="00705544">
        <w:rPr>
          <w:lang w:val="en-US"/>
        </w:rPr>
        <w:t xml:space="preserve"> Notification</w:t>
      </w:r>
      <w:bookmarkEnd w:id="703"/>
      <w:bookmarkEnd w:id="704"/>
      <w:bookmarkEnd w:id="705"/>
      <w:bookmarkEnd w:id="706"/>
      <w:bookmarkEnd w:id="707"/>
      <w:bookmarkEnd w:id="708"/>
      <w:bookmarkEnd w:id="7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10" w:name="_MON_1767298557"/>
    <w:bookmarkEnd w:id="710"/>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0596237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1" w:name="_Toc160452661"/>
      <w:bookmarkStart w:id="712" w:name="_Toc164869589"/>
      <w:bookmarkStart w:id="713" w:name="_Toc175350553"/>
      <w:bookmarkStart w:id="714" w:name="_Toc180146490"/>
      <w:bookmarkStart w:id="715" w:name="_Toc180248988"/>
      <w:bookmarkStart w:id="716" w:name="_Toc183378929"/>
      <w:bookmarkStart w:id="717" w:name="_Toc195348922"/>
      <w:r w:rsidR="007F7810" w:rsidRPr="007F7810">
        <w:lastRenderedPageBreak/>
        <w:t>5.6</w:t>
      </w:r>
      <w:r w:rsidR="007F7810" w:rsidRPr="007F7810">
        <w:tab/>
        <w:t>UAE_UAVDynamicInfo</w:t>
      </w:r>
      <w:bookmarkEnd w:id="711"/>
      <w:bookmarkEnd w:id="712"/>
      <w:bookmarkEnd w:id="713"/>
      <w:bookmarkEnd w:id="714"/>
      <w:bookmarkEnd w:id="715"/>
      <w:bookmarkEnd w:id="716"/>
      <w:bookmarkEnd w:id="717"/>
    </w:p>
    <w:p w14:paraId="2ABBEF3B" w14:textId="77777777" w:rsidR="007F7810" w:rsidRPr="007F7810" w:rsidRDefault="007F7810" w:rsidP="007F7810">
      <w:pPr>
        <w:pStyle w:val="Heading3"/>
      </w:pPr>
      <w:bookmarkStart w:id="718" w:name="_Toc151743066"/>
      <w:bookmarkStart w:id="719" w:name="_Toc151743531"/>
      <w:bookmarkStart w:id="720" w:name="_Toc160452662"/>
      <w:bookmarkStart w:id="721" w:name="_Toc164869590"/>
      <w:bookmarkStart w:id="722" w:name="_Toc175350554"/>
      <w:bookmarkStart w:id="723" w:name="_Toc180146491"/>
      <w:bookmarkStart w:id="724" w:name="_Toc180248989"/>
      <w:bookmarkStart w:id="725" w:name="_Toc183378930"/>
      <w:bookmarkStart w:id="726" w:name="_Toc195348923"/>
      <w:r w:rsidRPr="007F7810">
        <w:t>5.6.1</w:t>
      </w:r>
      <w:r w:rsidRPr="007F7810">
        <w:tab/>
        <w:t>Service Description</w:t>
      </w:r>
      <w:bookmarkEnd w:id="718"/>
      <w:bookmarkEnd w:id="719"/>
      <w:bookmarkEnd w:id="720"/>
      <w:bookmarkEnd w:id="721"/>
      <w:bookmarkEnd w:id="722"/>
      <w:bookmarkEnd w:id="723"/>
      <w:bookmarkEnd w:id="724"/>
      <w:bookmarkEnd w:id="725"/>
      <w:bookmarkEnd w:id="72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7" w:name="_Toc151743067"/>
      <w:bookmarkStart w:id="72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9" w:name="_Toc160452663"/>
      <w:bookmarkStart w:id="730" w:name="_Toc164869591"/>
      <w:bookmarkStart w:id="731" w:name="_Toc175350555"/>
      <w:bookmarkStart w:id="732" w:name="_Toc180146492"/>
      <w:bookmarkStart w:id="733" w:name="_Toc180248990"/>
      <w:bookmarkStart w:id="734" w:name="_Toc183378931"/>
      <w:bookmarkStart w:id="735" w:name="_Toc195348924"/>
      <w:r w:rsidRPr="007F7810">
        <w:t>5.6.2</w:t>
      </w:r>
      <w:r w:rsidRPr="007F7810">
        <w:tab/>
        <w:t>Service Operations</w:t>
      </w:r>
      <w:bookmarkEnd w:id="729"/>
      <w:bookmarkEnd w:id="730"/>
      <w:bookmarkEnd w:id="731"/>
      <w:bookmarkEnd w:id="732"/>
      <w:bookmarkEnd w:id="733"/>
      <w:bookmarkEnd w:id="734"/>
      <w:bookmarkEnd w:id="735"/>
    </w:p>
    <w:p w14:paraId="51D8A975" w14:textId="77777777" w:rsidR="007F7810" w:rsidRPr="007F7810" w:rsidRDefault="007F7810" w:rsidP="007F7810">
      <w:pPr>
        <w:pStyle w:val="Heading4"/>
      </w:pPr>
      <w:bookmarkStart w:id="736" w:name="_Toc160452664"/>
      <w:bookmarkStart w:id="737" w:name="_Toc164869592"/>
      <w:bookmarkStart w:id="738" w:name="_Toc175350556"/>
      <w:bookmarkStart w:id="739" w:name="_Toc180146493"/>
      <w:bookmarkStart w:id="740" w:name="_Toc180248991"/>
      <w:bookmarkStart w:id="741" w:name="_Toc183378932"/>
      <w:bookmarkStart w:id="742" w:name="_Toc195348925"/>
      <w:r w:rsidRPr="007F7810">
        <w:t>5.6.2.1</w:t>
      </w:r>
      <w:r w:rsidRPr="007F7810">
        <w:tab/>
        <w:t>Introduction</w:t>
      </w:r>
      <w:bookmarkEnd w:id="727"/>
      <w:bookmarkEnd w:id="728"/>
      <w:bookmarkEnd w:id="736"/>
      <w:bookmarkEnd w:id="737"/>
      <w:bookmarkEnd w:id="738"/>
      <w:bookmarkEnd w:id="739"/>
      <w:bookmarkEnd w:id="740"/>
      <w:bookmarkEnd w:id="741"/>
      <w:bookmarkEnd w:id="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3" w:name="_Toc160452665"/>
      <w:bookmarkStart w:id="744" w:name="_Toc164869593"/>
      <w:bookmarkStart w:id="745" w:name="_Toc175350557"/>
      <w:bookmarkStart w:id="746" w:name="_Toc180146494"/>
      <w:bookmarkStart w:id="747" w:name="_Toc180248992"/>
      <w:bookmarkStart w:id="748" w:name="_Toc183378933"/>
      <w:bookmarkStart w:id="749" w:name="_Toc195348926"/>
      <w:r w:rsidRPr="007F7810">
        <w:t>5.6.2.2</w:t>
      </w:r>
      <w:r w:rsidRPr="007F7810">
        <w:tab/>
        <w:t>UAE_UAVDynamicInfo_Subscribe</w:t>
      </w:r>
      <w:bookmarkEnd w:id="743"/>
      <w:bookmarkEnd w:id="744"/>
      <w:bookmarkEnd w:id="745"/>
      <w:bookmarkEnd w:id="746"/>
      <w:bookmarkEnd w:id="747"/>
      <w:bookmarkEnd w:id="748"/>
      <w:bookmarkEnd w:id="749"/>
    </w:p>
    <w:p w14:paraId="0DBF3465" w14:textId="77777777" w:rsidR="007F7810" w:rsidRPr="007F7810" w:rsidRDefault="007F7810" w:rsidP="007F7810">
      <w:pPr>
        <w:pStyle w:val="Heading5"/>
      </w:pPr>
      <w:bookmarkStart w:id="750" w:name="_Toc160452666"/>
      <w:bookmarkStart w:id="751" w:name="_Toc164869594"/>
      <w:bookmarkStart w:id="752" w:name="_Toc175350558"/>
      <w:bookmarkStart w:id="753" w:name="_Toc180146495"/>
      <w:bookmarkStart w:id="754" w:name="_Toc180248993"/>
      <w:bookmarkStart w:id="755" w:name="_Toc183378934"/>
      <w:bookmarkStart w:id="756" w:name="_Toc195348927"/>
      <w:r w:rsidRPr="007F7810">
        <w:t>5.6.2.2.1</w:t>
      </w:r>
      <w:r w:rsidRPr="007F7810">
        <w:tab/>
        <w:t>General</w:t>
      </w:r>
      <w:bookmarkEnd w:id="750"/>
      <w:bookmarkEnd w:id="751"/>
      <w:bookmarkEnd w:id="752"/>
      <w:bookmarkEnd w:id="753"/>
      <w:bookmarkEnd w:id="754"/>
      <w:bookmarkEnd w:id="755"/>
      <w:bookmarkEnd w:id="75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7" w:name="_Toc160452667"/>
      <w:bookmarkStart w:id="758" w:name="_Toc164869595"/>
      <w:bookmarkStart w:id="759" w:name="_Toc175350559"/>
      <w:bookmarkStart w:id="760" w:name="_Toc180146496"/>
      <w:bookmarkStart w:id="761" w:name="_Toc180248994"/>
      <w:bookmarkStart w:id="762" w:name="_Toc183378935"/>
      <w:bookmarkStart w:id="763" w:name="_Toc195348928"/>
      <w:r w:rsidRPr="007F7810">
        <w:t>5.6.2.2.2</w:t>
      </w:r>
      <w:r w:rsidRPr="007F7810">
        <w:tab/>
      </w:r>
      <w:r w:rsidRPr="007F7810">
        <w:rPr>
          <w:bCs/>
        </w:rPr>
        <w:t>UAV Dynamic Information Subscription</w:t>
      </w:r>
      <w:r w:rsidRPr="007F7810">
        <w:t xml:space="preserve"> Creation</w:t>
      </w:r>
      <w:bookmarkEnd w:id="757"/>
      <w:bookmarkEnd w:id="758"/>
      <w:bookmarkEnd w:id="759"/>
      <w:bookmarkEnd w:id="760"/>
      <w:bookmarkEnd w:id="761"/>
      <w:bookmarkEnd w:id="762"/>
      <w:bookmarkEnd w:id="76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4" w:name="_MON_1766341430"/>
    <w:bookmarkEnd w:id="764"/>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0596237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5" w:name="_Toc160452668"/>
      <w:bookmarkStart w:id="766" w:name="_Toc164869596"/>
      <w:bookmarkStart w:id="767" w:name="_Toc175350560"/>
      <w:bookmarkStart w:id="768" w:name="_Toc180146497"/>
      <w:bookmarkStart w:id="769" w:name="_Toc180248995"/>
      <w:bookmarkStart w:id="770" w:name="_Toc183378936"/>
      <w:bookmarkStart w:id="771" w:name="_Toc195348929"/>
      <w:r w:rsidRPr="007F7810">
        <w:t>5.6.2.2.3</w:t>
      </w:r>
      <w:r w:rsidRPr="007F7810">
        <w:tab/>
      </w:r>
      <w:r w:rsidRPr="007F7810">
        <w:rPr>
          <w:bCs/>
        </w:rPr>
        <w:t>UAV Dynamic Information Subscription</w:t>
      </w:r>
      <w:r w:rsidRPr="007F7810">
        <w:t xml:space="preserve"> Update</w:t>
      </w:r>
      <w:bookmarkEnd w:id="765"/>
      <w:bookmarkEnd w:id="766"/>
      <w:bookmarkEnd w:id="767"/>
      <w:bookmarkEnd w:id="768"/>
      <w:bookmarkEnd w:id="769"/>
      <w:bookmarkEnd w:id="770"/>
      <w:bookmarkEnd w:id="77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2" w:name="_MON_1766341502"/>
    <w:bookmarkEnd w:id="772"/>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0596237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3" w:name="_Toc160452669"/>
      <w:bookmarkStart w:id="774" w:name="_Toc164869597"/>
      <w:bookmarkStart w:id="775" w:name="_Toc175350561"/>
      <w:bookmarkStart w:id="776" w:name="_Toc180146498"/>
      <w:bookmarkStart w:id="777" w:name="_Toc180248996"/>
      <w:bookmarkStart w:id="778" w:name="_Toc183378937"/>
      <w:bookmarkStart w:id="779" w:name="_Toc195348930"/>
      <w:r w:rsidRPr="007F7810">
        <w:t>5.6.2.2.4</w:t>
      </w:r>
      <w:r w:rsidRPr="007F7810">
        <w:tab/>
      </w:r>
      <w:r w:rsidRPr="007F7810">
        <w:rPr>
          <w:bCs/>
        </w:rPr>
        <w:t>UAV Dynamic Information Subscription</w:t>
      </w:r>
      <w:r w:rsidRPr="007F7810">
        <w:t xml:space="preserve"> </w:t>
      </w:r>
      <w:r w:rsidRPr="007F7810">
        <w:rPr>
          <w:lang w:val="en-US"/>
        </w:rPr>
        <w:t>Deletion</w:t>
      </w:r>
      <w:bookmarkEnd w:id="773"/>
      <w:bookmarkEnd w:id="774"/>
      <w:bookmarkEnd w:id="775"/>
      <w:bookmarkEnd w:id="776"/>
      <w:bookmarkEnd w:id="777"/>
      <w:bookmarkEnd w:id="778"/>
      <w:bookmarkEnd w:id="77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80" w:name="_MON_1766341650"/>
    <w:bookmarkEnd w:id="780"/>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0596237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1" w:name="_Toc144024139"/>
      <w:bookmarkStart w:id="782" w:name="_Toc148176838"/>
      <w:bookmarkStart w:id="783" w:name="_Toc148358888"/>
      <w:bookmarkStart w:id="784" w:name="_Toc151743082"/>
      <w:bookmarkStart w:id="785" w:name="_Toc151743547"/>
      <w:bookmarkStart w:id="786" w:name="_Toc160452670"/>
      <w:bookmarkStart w:id="787" w:name="_Toc164869598"/>
      <w:bookmarkStart w:id="788" w:name="_Toc175350562"/>
      <w:bookmarkStart w:id="789" w:name="_Toc180146499"/>
      <w:bookmarkStart w:id="790" w:name="_Toc180248997"/>
      <w:bookmarkStart w:id="791" w:name="_Toc183378938"/>
      <w:bookmarkStart w:id="792" w:name="_Toc195348931"/>
      <w:r w:rsidRPr="007F7810">
        <w:t>5.6.2.3</w:t>
      </w:r>
      <w:r w:rsidRPr="007F7810">
        <w:tab/>
      </w:r>
      <w:bookmarkEnd w:id="781"/>
      <w:bookmarkEnd w:id="782"/>
      <w:bookmarkEnd w:id="783"/>
      <w:bookmarkEnd w:id="784"/>
      <w:bookmarkEnd w:id="785"/>
      <w:r w:rsidRPr="007F7810">
        <w:t>UAE_UAVDynamicInfo_Notify</w:t>
      </w:r>
      <w:bookmarkEnd w:id="786"/>
      <w:bookmarkEnd w:id="787"/>
      <w:bookmarkEnd w:id="788"/>
      <w:bookmarkEnd w:id="789"/>
      <w:bookmarkEnd w:id="790"/>
      <w:bookmarkEnd w:id="791"/>
      <w:bookmarkEnd w:id="792"/>
    </w:p>
    <w:p w14:paraId="45CC5E84" w14:textId="77777777" w:rsidR="007F7810" w:rsidRPr="007F7810" w:rsidRDefault="007F7810" w:rsidP="007F7810">
      <w:pPr>
        <w:pStyle w:val="Heading5"/>
      </w:pPr>
      <w:bookmarkStart w:id="793" w:name="_Toc144024140"/>
      <w:bookmarkStart w:id="794" w:name="_Toc148176839"/>
      <w:bookmarkStart w:id="795" w:name="_Toc148358889"/>
      <w:bookmarkStart w:id="796" w:name="_Toc151743083"/>
      <w:bookmarkStart w:id="797" w:name="_Toc151743548"/>
      <w:bookmarkStart w:id="798" w:name="_Toc160452671"/>
      <w:bookmarkStart w:id="799" w:name="_Toc164869599"/>
      <w:bookmarkStart w:id="800" w:name="_Toc175350563"/>
      <w:bookmarkStart w:id="801" w:name="_Toc180146500"/>
      <w:bookmarkStart w:id="802" w:name="_Toc180248998"/>
      <w:bookmarkStart w:id="803" w:name="_Toc183378939"/>
      <w:bookmarkStart w:id="804" w:name="_Toc195348932"/>
      <w:r w:rsidRPr="007F7810">
        <w:t>5.6.2.3.1</w:t>
      </w:r>
      <w:r w:rsidRPr="007F7810">
        <w:tab/>
        <w:t>General</w:t>
      </w:r>
      <w:bookmarkEnd w:id="793"/>
      <w:bookmarkEnd w:id="794"/>
      <w:bookmarkEnd w:id="795"/>
      <w:bookmarkEnd w:id="796"/>
      <w:bookmarkEnd w:id="797"/>
      <w:bookmarkEnd w:id="798"/>
      <w:bookmarkEnd w:id="799"/>
      <w:bookmarkEnd w:id="800"/>
      <w:bookmarkEnd w:id="801"/>
      <w:bookmarkEnd w:id="802"/>
      <w:bookmarkEnd w:id="803"/>
      <w:bookmarkEnd w:id="80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5" w:name="_Toc144024141"/>
      <w:bookmarkStart w:id="806" w:name="_Toc148176840"/>
      <w:bookmarkStart w:id="807" w:name="_Toc148358890"/>
      <w:bookmarkStart w:id="808" w:name="_Toc151743084"/>
      <w:bookmarkStart w:id="809" w:name="_Toc151743549"/>
      <w:bookmarkStart w:id="810" w:name="_Toc160452672"/>
      <w:bookmarkStart w:id="811" w:name="_Toc164869600"/>
      <w:bookmarkStart w:id="812" w:name="_Toc175350564"/>
      <w:bookmarkStart w:id="813" w:name="_Toc180146501"/>
      <w:bookmarkStart w:id="814" w:name="_Toc180248999"/>
      <w:bookmarkStart w:id="815" w:name="_Toc183378940"/>
      <w:bookmarkStart w:id="816" w:name="_Toc195348933"/>
      <w:r w:rsidRPr="007F7810">
        <w:t>5.6.2.3.2</w:t>
      </w:r>
      <w:r w:rsidRPr="007F7810">
        <w:tab/>
      </w:r>
      <w:r w:rsidRPr="007F7810">
        <w:rPr>
          <w:bCs/>
        </w:rPr>
        <w:t xml:space="preserve">UAV Dynamic Information </w:t>
      </w:r>
      <w:r w:rsidRPr="007F7810">
        <w:rPr>
          <w:lang w:val="en-US"/>
        </w:rPr>
        <w:t>Notification</w:t>
      </w:r>
      <w:bookmarkEnd w:id="805"/>
      <w:bookmarkEnd w:id="806"/>
      <w:bookmarkEnd w:id="807"/>
      <w:bookmarkEnd w:id="808"/>
      <w:bookmarkEnd w:id="809"/>
      <w:bookmarkEnd w:id="810"/>
      <w:bookmarkEnd w:id="811"/>
      <w:bookmarkEnd w:id="812"/>
      <w:bookmarkEnd w:id="813"/>
      <w:bookmarkEnd w:id="814"/>
      <w:bookmarkEnd w:id="815"/>
      <w:bookmarkEnd w:id="81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0596237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7" w:name="_Toc175350565"/>
      <w:bookmarkStart w:id="818" w:name="_Toc180146502"/>
      <w:bookmarkStart w:id="819" w:name="_Toc180249000"/>
      <w:bookmarkStart w:id="820" w:name="_Toc183378941"/>
      <w:bookmarkStart w:id="821" w:name="_Toc195348934"/>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7"/>
      <w:bookmarkEnd w:id="818"/>
      <w:bookmarkEnd w:id="819"/>
      <w:bookmarkEnd w:id="820"/>
      <w:bookmarkEnd w:id="821"/>
    </w:p>
    <w:p w14:paraId="1F36ADAA" w14:textId="77777777" w:rsidR="00194A80" w:rsidRPr="00535E7D" w:rsidRDefault="00194A80" w:rsidP="00194A80">
      <w:pPr>
        <w:pStyle w:val="Heading3"/>
      </w:pPr>
      <w:bookmarkStart w:id="822" w:name="_Toc175350566"/>
      <w:bookmarkStart w:id="823" w:name="_Toc180146503"/>
      <w:bookmarkStart w:id="824" w:name="_Toc180249001"/>
      <w:bookmarkStart w:id="825" w:name="_Toc183378942"/>
      <w:bookmarkStart w:id="826" w:name="_Toc195348935"/>
      <w:r w:rsidRPr="00535E7D">
        <w:t>5.</w:t>
      </w:r>
      <w:r>
        <w:t>7</w:t>
      </w:r>
      <w:r w:rsidRPr="00535E7D">
        <w:t>.1</w:t>
      </w:r>
      <w:r w:rsidRPr="00535E7D">
        <w:tab/>
        <w:t>Service Description</w:t>
      </w:r>
      <w:bookmarkEnd w:id="822"/>
      <w:bookmarkEnd w:id="823"/>
      <w:bookmarkEnd w:id="824"/>
      <w:bookmarkEnd w:id="825"/>
      <w:bookmarkEnd w:id="82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7" w:name="_Toc175350567"/>
      <w:bookmarkStart w:id="828" w:name="_Toc180146504"/>
      <w:bookmarkStart w:id="829" w:name="_Toc180249002"/>
      <w:bookmarkStart w:id="830" w:name="_Toc183378943"/>
      <w:bookmarkStart w:id="831" w:name="_Toc195348936"/>
      <w:r w:rsidRPr="00535E7D">
        <w:t>5.</w:t>
      </w:r>
      <w:r>
        <w:t>7</w:t>
      </w:r>
      <w:r w:rsidRPr="00535E7D">
        <w:t>.2</w:t>
      </w:r>
      <w:r w:rsidRPr="00535E7D">
        <w:tab/>
        <w:t>Service Operations</w:t>
      </w:r>
      <w:bookmarkEnd w:id="827"/>
      <w:bookmarkEnd w:id="828"/>
      <w:bookmarkEnd w:id="829"/>
      <w:bookmarkEnd w:id="830"/>
      <w:bookmarkEnd w:id="831"/>
    </w:p>
    <w:p w14:paraId="0B378573" w14:textId="77777777" w:rsidR="00194A80" w:rsidRPr="00535E7D" w:rsidRDefault="00194A80" w:rsidP="00194A80">
      <w:pPr>
        <w:pStyle w:val="Heading4"/>
      </w:pPr>
      <w:bookmarkStart w:id="832" w:name="_Toc175350568"/>
      <w:bookmarkStart w:id="833" w:name="_Toc180146505"/>
      <w:bookmarkStart w:id="834" w:name="_Toc180249003"/>
      <w:bookmarkStart w:id="835" w:name="_Toc183378944"/>
      <w:bookmarkStart w:id="836" w:name="_Toc195348937"/>
      <w:r w:rsidRPr="00535E7D">
        <w:t>5.</w:t>
      </w:r>
      <w:r>
        <w:t>7</w:t>
      </w:r>
      <w:r w:rsidRPr="00535E7D">
        <w:t>.2.1</w:t>
      </w:r>
      <w:r w:rsidRPr="00535E7D">
        <w:tab/>
        <w:t>Introduction</w:t>
      </w:r>
      <w:bookmarkEnd w:id="832"/>
      <w:bookmarkEnd w:id="833"/>
      <w:bookmarkEnd w:id="834"/>
      <w:bookmarkEnd w:id="835"/>
      <w:bookmarkEnd w:id="83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7" w:name="_Toc175350569"/>
      <w:bookmarkStart w:id="838" w:name="_Toc180146506"/>
      <w:bookmarkStart w:id="839" w:name="_Toc180249004"/>
      <w:bookmarkStart w:id="840" w:name="_Toc183378945"/>
      <w:bookmarkStart w:id="841" w:name="_Toc195348938"/>
      <w:r w:rsidRPr="00535E7D">
        <w:t>5.</w:t>
      </w:r>
      <w:r>
        <w:t>7</w:t>
      </w:r>
      <w:r w:rsidRPr="00535E7D">
        <w:t>.2.2</w:t>
      </w:r>
      <w:r w:rsidRPr="00535E7D">
        <w:tab/>
      </w:r>
      <w:r w:rsidRPr="00937AC3">
        <w:t>UAE_FlightPathMonitoring</w:t>
      </w:r>
      <w:r w:rsidRPr="00535E7D">
        <w:t>_Manage</w:t>
      </w:r>
      <w:bookmarkEnd w:id="837"/>
      <w:bookmarkEnd w:id="838"/>
      <w:bookmarkEnd w:id="839"/>
      <w:bookmarkEnd w:id="840"/>
      <w:bookmarkEnd w:id="841"/>
    </w:p>
    <w:p w14:paraId="1E6A47A5" w14:textId="77777777" w:rsidR="00194A80" w:rsidRPr="00535E7D" w:rsidRDefault="00194A80" w:rsidP="00194A80">
      <w:pPr>
        <w:pStyle w:val="Heading5"/>
      </w:pPr>
      <w:bookmarkStart w:id="842" w:name="_Toc175350570"/>
      <w:bookmarkStart w:id="843" w:name="_Toc180146507"/>
      <w:bookmarkStart w:id="844" w:name="_Toc180249005"/>
      <w:bookmarkStart w:id="845" w:name="_Toc183378946"/>
      <w:bookmarkStart w:id="846" w:name="_Toc195348939"/>
      <w:r w:rsidRPr="00535E7D">
        <w:t>5.</w:t>
      </w:r>
      <w:r>
        <w:t>7</w:t>
      </w:r>
      <w:r w:rsidRPr="00535E7D">
        <w:t>.2.2.1</w:t>
      </w:r>
      <w:r w:rsidRPr="00535E7D">
        <w:tab/>
        <w:t>General</w:t>
      </w:r>
      <w:bookmarkEnd w:id="842"/>
      <w:bookmarkEnd w:id="843"/>
      <w:bookmarkEnd w:id="844"/>
      <w:bookmarkEnd w:id="845"/>
      <w:bookmarkEnd w:id="84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7" w:name="_Toc175350571"/>
      <w:bookmarkStart w:id="848" w:name="_Toc180146508"/>
      <w:bookmarkStart w:id="849" w:name="_Toc180249006"/>
      <w:bookmarkStart w:id="850" w:name="_Toc183378947"/>
      <w:bookmarkStart w:id="851" w:name="_Toc195348940"/>
      <w:r w:rsidRPr="00535E7D">
        <w:t>5.</w:t>
      </w:r>
      <w:r>
        <w:t>7</w:t>
      </w:r>
      <w:r w:rsidRPr="00535E7D">
        <w:t>.2.2.2</w:t>
      </w:r>
      <w:r w:rsidRPr="00535E7D">
        <w:tab/>
      </w:r>
      <w:r>
        <w:t>Flight Path Monitoring Configuration</w:t>
      </w:r>
      <w:r w:rsidRPr="00535E7D">
        <w:t xml:space="preserve"> Creation</w:t>
      </w:r>
      <w:bookmarkEnd w:id="847"/>
      <w:bookmarkEnd w:id="848"/>
      <w:bookmarkEnd w:id="849"/>
      <w:bookmarkEnd w:id="850"/>
      <w:bookmarkEnd w:id="8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0596237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2" w:name="_Toc175350572"/>
      <w:bookmarkStart w:id="853" w:name="_Toc180146509"/>
      <w:bookmarkStart w:id="854" w:name="_Toc180249007"/>
      <w:bookmarkStart w:id="855" w:name="_Toc183378948"/>
      <w:bookmarkStart w:id="856" w:name="_Toc195348941"/>
      <w:r w:rsidRPr="00535E7D">
        <w:t>5.</w:t>
      </w:r>
      <w:r>
        <w:t>7</w:t>
      </w:r>
      <w:r w:rsidRPr="00535E7D">
        <w:t>.2.2.3</w:t>
      </w:r>
      <w:r w:rsidRPr="00535E7D">
        <w:tab/>
      </w:r>
      <w:r>
        <w:t>Flight Path Monitoring Configuration</w:t>
      </w:r>
      <w:r w:rsidRPr="00535E7D">
        <w:t xml:space="preserve"> Update</w:t>
      </w:r>
      <w:bookmarkEnd w:id="852"/>
      <w:bookmarkEnd w:id="853"/>
      <w:bookmarkEnd w:id="854"/>
      <w:bookmarkEnd w:id="855"/>
      <w:bookmarkEnd w:id="85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0596237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7" w:name="_Toc175350573"/>
      <w:bookmarkStart w:id="858" w:name="_Toc180146510"/>
      <w:bookmarkStart w:id="859" w:name="_Toc180249008"/>
      <w:bookmarkStart w:id="860" w:name="_Toc183378949"/>
      <w:bookmarkStart w:id="861" w:name="_Toc195348942"/>
      <w:r w:rsidRPr="00535E7D">
        <w:lastRenderedPageBreak/>
        <w:t>5.</w:t>
      </w:r>
      <w:r>
        <w:t>7</w:t>
      </w:r>
      <w:r w:rsidRPr="00535E7D">
        <w:t>.2.2.</w:t>
      </w:r>
      <w:r>
        <w:t>4</w:t>
      </w:r>
      <w:r w:rsidRPr="00535E7D">
        <w:tab/>
      </w:r>
      <w:r>
        <w:t>Flight Path Monitoring Configuration</w:t>
      </w:r>
      <w:r w:rsidRPr="00535E7D">
        <w:t xml:space="preserve"> Deletion</w:t>
      </w:r>
      <w:bookmarkEnd w:id="857"/>
      <w:bookmarkEnd w:id="858"/>
      <w:bookmarkEnd w:id="859"/>
      <w:bookmarkEnd w:id="860"/>
      <w:bookmarkEnd w:id="86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0596237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2" w:name="_Toc175350574"/>
      <w:bookmarkStart w:id="863" w:name="_Toc180146511"/>
      <w:bookmarkStart w:id="864" w:name="_Toc180249009"/>
      <w:bookmarkStart w:id="865" w:name="_Toc183378950"/>
      <w:bookmarkStart w:id="866" w:name="_Toc195348943"/>
      <w:r w:rsidRPr="00535E7D">
        <w:t>5.</w:t>
      </w:r>
      <w:r>
        <w:t>7</w:t>
      </w:r>
      <w:r w:rsidRPr="00535E7D">
        <w:t>.2.</w:t>
      </w:r>
      <w:r>
        <w:t>3</w:t>
      </w:r>
      <w:r w:rsidRPr="00535E7D">
        <w:tab/>
      </w:r>
      <w:r w:rsidRPr="00937AC3">
        <w:t>UAE_FlightPathMonitoring</w:t>
      </w:r>
      <w:r w:rsidRPr="00535E7D">
        <w:t>_Notify</w:t>
      </w:r>
      <w:bookmarkEnd w:id="862"/>
      <w:bookmarkEnd w:id="863"/>
      <w:bookmarkEnd w:id="864"/>
      <w:bookmarkEnd w:id="865"/>
      <w:bookmarkEnd w:id="866"/>
    </w:p>
    <w:p w14:paraId="1CF84114" w14:textId="77777777" w:rsidR="00194A80" w:rsidRPr="00535E7D" w:rsidRDefault="00194A80" w:rsidP="00194A80">
      <w:pPr>
        <w:pStyle w:val="Heading5"/>
      </w:pPr>
      <w:bookmarkStart w:id="867" w:name="_Toc175350575"/>
      <w:bookmarkStart w:id="868" w:name="_Toc180146512"/>
      <w:bookmarkStart w:id="869" w:name="_Toc180249010"/>
      <w:bookmarkStart w:id="870" w:name="_Toc183378951"/>
      <w:bookmarkStart w:id="871" w:name="_Toc195348944"/>
      <w:r w:rsidRPr="00535E7D">
        <w:t>5.</w:t>
      </w:r>
      <w:r>
        <w:t>7</w:t>
      </w:r>
      <w:r w:rsidRPr="00535E7D">
        <w:t>.2.</w:t>
      </w:r>
      <w:r>
        <w:t>3</w:t>
      </w:r>
      <w:r w:rsidRPr="00535E7D">
        <w:t>.1</w:t>
      </w:r>
      <w:r w:rsidRPr="00535E7D">
        <w:tab/>
        <w:t>General</w:t>
      </w:r>
      <w:bookmarkEnd w:id="867"/>
      <w:bookmarkEnd w:id="868"/>
      <w:bookmarkEnd w:id="869"/>
      <w:bookmarkEnd w:id="870"/>
      <w:bookmarkEnd w:id="87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2" w:name="_Toc175350576"/>
      <w:bookmarkStart w:id="873" w:name="_Toc180146513"/>
      <w:bookmarkStart w:id="874" w:name="_Toc180249011"/>
      <w:bookmarkStart w:id="875" w:name="_Toc183378952"/>
      <w:bookmarkStart w:id="876" w:name="_Toc19534894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2"/>
      <w:bookmarkEnd w:id="873"/>
      <w:bookmarkEnd w:id="874"/>
      <w:bookmarkEnd w:id="875"/>
      <w:bookmarkEnd w:id="87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7" w:name="_MON_1795421334"/>
    <w:bookmarkEnd w:id="877"/>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0596237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8" w:name="_Toc175350577"/>
      <w:bookmarkStart w:id="879" w:name="_Toc180146514"/>
      <w:bookmarkStart w:id="880" w:name="_Toc180249012"/>
      <w:bookmarkStart w:id="881" w:name="_Toc183378953"/>
      <w:bookmarkStart w:id="882" w:name="_Toc19534894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8"/>
      <w:bookmarkEnd w:id="879"/>
      <w:bookmarkEnd w:id="880"/>
      <w:bookmarkEnd w:id="881"/>
      <w:bookmarkEnd w:id="88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3" w:name="_MON_1795421320"/>
    <w:bookmarkEnd w:id="883"/>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0596237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4" w:name="_Toc175350578"/>
      <w:bookmarkStart w:id="885" w:name="_Toc180146515"/>
      <w:bookmarkStart w:id="886" w:name="_Toc180249013"/>
      <w:bookmarkStart w:id="887" w:name="_Toc183378954"/>
      <w:bookmarkStart w:id="888" w:name="_Toc195348947"/>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4"/>
      <w:bookmarkEnd w:id="885"/>
      <w:bookmarkEnd w:id="886"/>
      <w:bookmarkEnd w:id="887"/>
      <w:bookmarkEnd w:id="888"/>
    </w:p>
    <w:p w14:paraId="06FD6187" w14:textId="77777777" w:rsidR="00CB1A86" w:rsidRPr="00535E7D" w:rsidRDefault="00CB1A86" w:rsidP="00CB1A86">
      <w:pPr>
        <w:pStyle w:val="Heading3"/>
      </w:pPr>
      <w:bookmarkStart w:id="889" w:name="_Toc175350579"/>
      <w:bookmarkStart w:id="890" w:name="_Toc180146516"/>
      <w:bookmarkStart w:id="891" w:name="_Toc180249014"/>
      <w:bookmarkStart w:id="892" w:name="_Toc183378955"/>
      <w:bookmarkStart w:id="893" w:name="_Toc195348948"/>
      <w:r w:rsidRPr="00535E7D">
        <w:t>5.</w:t>
      </w:r>
      <w:r>
        <w:t>8</w:t>
      </w:r>
      <w:r w:rsidRPr="00535E7D">
        <w:t>.1</w:t>
      </w:r>
      <w:r w:rsidRPr="00535E7D">
        <w:tab/>
        <w:t>Service Description</w:t>
      </w:r>
      <w:bookmarkEnd w:id="889"/>
      <w:bookmarkEnd w:id="890"/>
      <w:bookmarkEnd w:id="891"/>
      <w:bookmarkEnd w:id="892"/>
      <w:bookmarkEnd w:id="89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894" w:name="_Toc175350580"/>
      <w:bookmarkStart w:id="895" w:name="_Toc180146517"/>
      <w:bookmarkStart w:id="896" w:name="_Toc180249015"/>
      <w:bookmarkStart w:id="897" w:name="_Toc183378956"/>
      <w:bookmarkStart w:id="898" w:name="_Toc195348949"/>
      <w:r w:rsidRPr="00535E7D">
        <w:t>5.</w:t>
      </w:r>
      <w:r>
        <w:t>8</w:t>
      </w:r>
      <w:r w:rsidRPr="00535E7D">
        <w:t>.2</w:t>
      </w:r>
      <w:r w:rsidRPr="00535E7D">
        <w:tab/>
        <w:t>Service Operations</w:t>
      </w:r>
      <w:bookmarkEnd w:id="894"/>
      <w:bookmarkEnd w:id="895"/>
      <w:bookmarkEnd w:id="896"/>
      <w:bookmarkEnd w:id="897"/>
      <w:bookmarkEnd w:id="898"/>
    </w:p>
    <w:p w14:paraId="4BA2D657" w14:textId="77777777" w:rsidR="00CB1A86" w:rsidRPr="00535E7D" w:rsidRDefault="00CB1A86" w:rsidP="00CB1A86">
      <w:pPr>
        <w:pStyle w:val="Heading4"/>
      </w:pPr>
      <w:bookmarkStart w:id="899" w:name="_Toc175350581"/>
      <w:bookmarkStart w:id="900" w:name="_Toc180146518"/>
      <w:bookmarkStart w:id="901" w:name="_Toc180249016"/>
      <w:bookmarkStart w:id="902" w:name="_Toc183378957"/>
      <w:bookmarkStart w:id="903" w:name="_Toc195348950"/>
      <w:r w:rsidRPr="00535E7D">
        <w:t>5.</w:t>
      </w:r>
      <w:r>
        <w:t>8</w:t>
      </w:r>
      <w:r w:rsidRPr="00535E7D">
        <w:t>.2.1</w:t>
      </w:r>
      <w:r w:rsidRPr="00535E7D">
        <w:tab/>
        <w:t>Introduction</w:t>
      </w:r>
      <w:bookmarkEnd w:id="899"/>
      <w:bookmarkEnd w:id="900"/>
      <w:bookmarkEnd w:id="901"/>
      <w:bookmarkEnd w:id="902"/>
      <w:bookmarkEnd w:id="90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4" w:name="_Toc175350582"/>
      <w:bookmarkStart w:id="905" w:name="_Toc180146519"/>
      <w:bookmarkStart w:id="906" w:name="_Toc180249017"/>
      <w:bookmarkStart w:id="907" w:name="_Toc183378958"/>
      <w:bookmarkStart w:id="908" w:name="_Toc195348951"/>
      <w:r w:rsidRPr="00535E7D">
        <w:t>5.</w:t>
      </w:r>
      <w:r>
        <w:t>8</w:t>
      </w:r>
      <w:r w:rsidRPr="00535E7D">
        <w:t>.2.2</w:t>
      </w:r>
      <w:r w:rsidRPr="00535E7D">
        <w:tab/>
      </w:r>
      <w:r w:rsidRPr="00937AC3">
        <w:t>UAE_Flight</w:t>
      </w:r>
      <w:r>
        <w:t>RouteSupport</w:t>
      </w:r>
      <w:r w:rsidRPr="00535E7D">
        <w:t>_Manage</w:t>
      </w:r>
      <w:bookmarkEnd w:id="904"/>
      <w:bookmarkEnd w:id="905"/>
      <w:bookmarkEnd w:id="906"/>
      <w:bookmarkEnd w:id="907"/>
      <w:bookmarkEnd w:id="908"/>
    </w:p>
    <w:p w14:paraId="2C0E1EA1" w14:textId="77777777" w:rsidR="00CB1A86" w:rsidRPr="00535E7D" w:rsidRDefault="00CB1A86" w:rsidP="00CB1A86">
      <w:pPr>
        <w:pStyle w:val="Heading5"/>
      </w:pPr>
      <w:bookmarkStart w:id="909" w:name="_Toc175350583"/>
      <w:bookmarkStart w:id="910" w:name="_Toc180146520"/>
      <w:bookmarkStart w:id="911" w:name="_Toc180249018"/>
      <w:bookmarkStart w:id="912" w:name="_Toc183378959"/>
      <w:bookmarkStart w:id="913" w:name="_Toc195348952"/>
      <w:r w:rsidRPr="00535E7D">
        <w:t>5.</w:t>
      </w:r>
      <w:r>
        <w:t>8</w:t>
      </w:r>
      <w:r w:rsidRPr="00535E7D">
        <w:t>.2.2.1</w:t>
      </w:r>
      <w:r w:rsidRPr="00535E7D">
        <w:tab/>
        <w:t>General</w:t>
      </w:r>
      <w:bookmarkEnd w:id="909"/>
      <w:bookmarkEnd w:id="910"/>
      <w:bookmarkEnd w:id="911"/>
      <w:bookmarkEnd w:id="912"/>
      <w:bookmarkEnd w:id="9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4" w:name="_Toc175350584"/>
      <w:bookmarkStart w:id="915" w:name="_Toc180146521"/>
      <w:bookmarkStart w:id="916" w:name="_Toc180249019"/>
      <w:bookmarkStart w:id="917" w:name="_Toc183378960"/>
      <w:bookmarkStart w:id="918" w:name="_Toc195348953"/>
      <w:r w:rsidRPr="00535E7D">
        <w:t>5.</w:t>
      </w:r>
      <w:r>
        <w:t>8</w:t>
      </w:r>
      <w:r w:rsidRPr="00535E7D">
        <w:t>.2.2.2</w:t>
      </w:r>
      <w:r w:rsidRPr="00535E7D">
        <w:tab/>
      </w:r>
      <w:r>
        <w:t>Flight Route Request</w:t>
      </w:r>
      <w:bookmarkEnd w:id="914"/>
      <w:bookmarkEnd w:id="915"/>
      <w:bookmarkEnd w:id="916"/>
      <w:bookmarkEnd w:id="917"/>
      <w:bookmarkEnd w:id="91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0596238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9" w:name="_Toc183378961"/>
      <w:bookmarkStart w:id="920" w:name="_Toc160452673"/>
      <w:bookmarkStart w:id="921" w:name="_Toc164869601"/>
      <w:bookmarkStart w:id="922" w:name="_Toc175350585"/>
      <w:bookmarkStart w:id="923" w:name="_Toc180146522"/>
      <w:bookmarkStart w:id="924" w:name="_Toc180249020"/>
      <w:bookmarkStart w:id="925" w:name="_Toc195348954"/>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9"/>
      <w:bookmarkEnd w:id="925"/>
    </w:p>
    <w:p w14:paraId="384F51BF" w14:textId="77777777" w:rsidR="00425998" w:rsidRPr="00425998" w:rsidRDefault="00425998" w:rsidP="00425998">
      <w:pPr>
        <w:pStyle w:val="Heading3"/>
        <w:rPr>
          <w:lang w:val="en-US"/>
        </w:rPr>
      </w:pPr>
      <w:bookmarkStart w:id="926" w:name="_Toc168599386"/>
      <w:bookmarkStart w:id="927" w:name="_Toc183378962"/>
      <w:bookmarkStart w:id="928" w:name="_Toc195348955"/>
      <w:r w:rsidRPr="00425998">
        <w:rPr>
          <w:lang w:val="en-US"/>
        </w:rPr>
        <w:t>5.9.1</w:t>
      </w:r>
      <w:r w:rsidRPr="00425998">
        <w:rPr>
          <w:lang w:val="en-US"/>
        </w:rPr>
        <w:tab/>
        <w:t>Service Description</w:t>
      </w:r>
      <w:bookmarkEnd w:id="926"/>
      <w:bookmarkEnd w:id="927"/>
      <w:bookmarkEnd w:id="92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9" w:name="_Toc168599387"/>
      <w:bookmarkStart w:id="930" w:name="_Toc183378963"/>
      <w:bookmarkStart w:id="931" w:name="_Toc195348956"/>
      <w:r w:rsidRPr="00425998">
        <w:t>5.9.2</w:t>
      </w:r>
      <w:r w:rsidRPr="00425998">
        <w:tab/>
        <w:t>Service Operations</w:t>
      </w:r>
      <w:bookmarkEnd w:id="929"/>
      <w:bookmarkEnd w:id="930"/>
      <w:bookmarkEnd w:id="931"/>
    </w:p>
    <w:p w14:paraId="6DE784DE" w14:textId="77777777" w:rsidR="00425998" w:rsidRPr="00425998" w:rsidRDefault="00425998" w:rsidP="00425998">
      <w:pPr>
        <w:pStyle w:val="Heading4"/>
      </w:pPr>
      <w:bookmarkStart w:id="932" w:name="_Toc168599388"/>
      <w:bookmarkStart w:id="933" w:name="_Toc183378964"/>
      <w:bookmarkStart w:id="934" w:name="_Toc195348957"/>
      <w:r w:rsidRPr="00425998">
        <w:t>5.9.2.1</w:t>
      </w:r>
      <w:r w:rsidRPr="00425998">
        <w:tab/>
        <w:t>Introduction</w:t>
      </w:r>
      <w:bookmarkEnd w:id="932"/>
      <w:bookmarkEnd w:id="933"/>
      <w:bookmarkEnd w:id="9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5" w:name="_Toc168599389"/>
      <w:bookmarkStart w:id="936" w:name="_Toc183378965"/>
      <w:bookmarkStart w:id="937" w:name="_Toc195348958"/>
      <w:r w:rsidRPr="00425998">
        <w:t>5.9.2.2</w:t>
      </w:r>
      <w:r w:rsidRPr="00425998">
        <w:tab/>
        <w:t>UAE_NTZManagement_Manage</w:t>
      </w:r>
      <w:bookmarkEnd w:id="935"/>
      <w:bookmarkEnd w:id="936"/>
      <w:bookmarkEnd w:id="937"/>
    </w:p>
    <w:p w14:paraId="24E65A73" w14:textId="77777777" w:rsidR="00425998" w:rsidRPr="00425998" w:rsidRDefault="00425998" w:rsidP="00425998">
      <w:pPr>
        <w:pStyle w:val="Heading5"/>
      </w:pPr>
      <w:bookmarkStart w:id="938" w:name="_Toc168599390"/>
      <w:bookmarkStart w:id="939" w:name="_Toc183378966"/>
      <w:bookmarkStart w:id="940" w:name="_Toc195348959"/>
      <w:r w:rsidRPr="00425998">
        <w:t>5.9.2.2.1</w:t>
      </w:r>
      <w:r w:rsidRPr="00425998">
        <w:tab/>
        <w:t>General</w:t>
      </w:r>
      <w:bookmarkEnd w:id="938"/>
      <w:bookmarkEnd w:id="939"/>
      <w:bookmarkEnd w:id="94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1" w:name="_Toc168599391"/>
      <w:bookmarkStart w:id="942" w:name="_Toc183378967"/>
      <w:bookmarkStart w:id="943" w:name="_Toc195348960"/>
      <w:r w:rsidRPr="00425998">
        <w:t>5.9.2.2.2</w:t>
      </w:r>
      <w:r w:rsidRPr="00425998">
        <w:tab/>
        <w:t>NTZ Configuration Creation</w:t>
      </w:r>
      <w:bookmarkEnd w:id="941"/>
      <w:bookmarkEnd w:id="942"/>
      <w:bookmarkEnd w:id="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0596238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4" w:name="_Toc168599392"/>
      <w:bookmarkStart w:id="945" w:name="_Toc183378968"/>
      <w:bookmarkStart w:id="946" w:name="_Toc195348961"/>
      <w:r w:rsidRPr="00425998">
        <w:t>5.9.2.2.3</w:t>
      </w:r>
      <w:r w:rsidRPr="00425998">
        <w:tab/>
        <w:t>NTZ Configuration Update</w:t>
      </w:r>
      <w:bookmarkEnd w:id="944"/>
      <w:bookmarkEnd w:id="945"/>
      <w:bookmarkEnd w:id="94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0596238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7" w:name="_Toc168599393"/>
      <w:bookmarkStart w:id="948" w:name="_Toc183378969"/>
      <w:bookmarkStart w:id="949" w:name="_Toc195348962"/>
      <w:r w:rsidRPr="00425998">
        <w:lastRenderedPageBreak/>
        <w:t>5.9.2.2.4</w:t>
      </w:r>
      <w:r w:rsidRPr="00425998">
        <w:tab/>
        <w:t>NTZ Configuration Deletion</w:t>
      </w:r>
      <w:bookmarkEnd w:id="947"/>
      <w:bookmarkEnd w:id="948"/>
      <w:bookmarkEnd w:id="94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0596238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50" w:name="_Toc168599397"/>
      <w:bookmarkStart w:id="951" w:name="_Toc183378970"/>
      <w:bookmarkStart w:id="952" w:name="_Toc195348963"/>
      <w:r w:rsidRPr="00425998">
        <w:t>5.9.2.3</w:t>
      </w:r>
      <w:r w:rsidRPr="00425998">
        <w:tab/>
        <w:t>UAE_NTZManagement_Notify</w:t>
      </w:r>
      <w:bookmarkEnd w:id="950"/>
      <w:bookmarkEnd w:id="951"/>
      <w:bookmarkEnd w:id="952"/>
    </w:p>
    <w:p w14:paraId="742FCD43" w14:textId="77777777" w:rsidR="00425998" w:rsidRPr="00425998" w:rsidRDefault="00425998" w:rsidP="00425998">
      <w:pPr>
        <w:pStyle w:val="Heading5"/>
      </w:pPr>
      <w:bookmarkStart w:id="953" w:name="_Toc168599398"/>
      <w:bookmarkStart w:id="954" w:name="_Toc183378971"/>
      <w:bookmarkStart w:id="955" w:name="_Toc195348964"/>
      <w:r w:rsidRPr="00425998">
        <w:t>5.9.2.3.1</w:t>
      </w:r>
      <w:r w:rsidRPr="00425998">
        <w:tab/>
        <w:t>General</w:t>
      </w:r>
      <w:bookmarkEnd w:id="953"/>
      <w:bookmarkEnd w:id="954"/>
      <w:bookmarkEnd w:id="95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7" w:name="_Toc183378972"/>
      <w:bookmarkStart w:id="958" w:name="_Toc195348965"/>
      <w:r w:rsidRPr="00425998">
        <w:t>5.9.2.3.2</w:t>
      </w:r>
      <w:r w:rsidRPr="00425998">
        <w:tab/>
      </w:r>
      <w:bookmarkEnd w:id="956"/>
      <w:r w:rsidRPr="00425998">
        <w:t>NTZ</w:t>
      </w:r>
      <w:r w:rsidRPr="00425998">
        <w:rPr>
          <w:rFonts w:eastAsia="Calibri"/>
        </w:rPr>
        <w:t xml:space="preserve"> Configuration </w:t>
      </w:r>
      <w:r w:rsidRPr="00425998">
        <w:rPr>
          <w:lang w:val="en-US"/>
        </w:rPr>
        <w:t>Completion Status Notification</w:t>
      </w:r>
      <w:bookmarkEnd w:id="957"/>
      <w:bookmarkEnd w:id="958"/>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959" w:name="_MON_1795426319"/>
    <w:bookmarkEnd w:id="959"/>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0596238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60" w:name="_Toc183378973"/>
      <w:bookmarkStart w:id="961" w:name="_Toc195348966"/>
      <w:r w:rsidRPr="00425998">
        <w:t>5.9.2.3.3</w:t>
      </w:r>
      <w:r w:rsidRPr="00425998">
        <w:tab/>
        <w:t>NTZ</w:t>
      </w:r>
      <w:r w:rsidRPr="00425998">
        <w:rPr>
          <w:rFonts w:eastAsia="Calibri"/>
        </w:rPr>
        <w:t xml:space="preserve"> </w:t>
      </w:r>
      <w:r w:rsidRPr="00425998">
        <w:rPr>
          <w:lang w:val="en-US"/>
        </w:rPr>
        <w:t>Events Notification</w:t>
      </w:r>
      <w:bookmarkEnd w:id="960"/>
      <w:bookmarkEnd w:id="96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962" w:name="_MON_1795426344"/>
    <w:bookmarkEnd w:id="962"/>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0596238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3" w:name="_Toc183378974"/>
      <w:bookmarkStart w:id="964" w:name="_Toc195348967"/>
      <w:r w:rsidR="003319AF">
        <w:lastRenderedPageBreak/>
        <w:t>6</w:t>
      </w:r>
      <w:r w:rsidR="003319AF">
        <w:tab/>
        <w:t>API Definitions</w:t>
      </w:r>
      <w:bookmarkEnd w:id="463"/>
      <w:bookmarkEnd w:id="464"/>
      <w:bookmarkEnd w:id="465"/>
      <w:bookmarkEnd w:id="466"/>
      <w:bookmarkEnd w:id="467"/>
      <w:bookmarkEnd w:id="474"/>
      <w:bookmarkEnd w:id="920"/>
      <w:bookmarkEnd w:id="921"/>
      <w:bookmarkEnd w:id="922"/>
      <w:bookmarkEnd w:id="923"/>
      <w:bookmarkEnd w:id="924"/>
      <w:bookmarkEnd w:id="963"/>
      <w:bookmarkEnd w:id="964"/>
    </w:p>
    <w:p w14:paraId="5E4D34EA" w14:textId="77777777" w:rsidR="00CE57B7" w:rsidRDefault="003319AF">
      <w:pPr>
        <w:pStyle w:val="Heading2"/>
      </w:pPr>
      <w:bookmarkStart w:id="965" w:name="_Toc510696598"/>
      <w:bookmarkStart w:id="966" w:name="_Toc35971390"/>
      <w:bookmarkStart w:id="967" w:name="_Toc96843355"/>
      <w:bookmarkStart w:id="968" w:name="_Toc96844330"/>
      <w:bookmarkStart w:id="969" w:name="_Toc100739903"/>
      <w:bookmarkStart w:id="970" w:name="_Toc133408825"/>
      <w:bookmarkStart w:id="971" w:name="_Toc160452674"/>
      <w:bookmarkStart w:id="972" w:name="_Toc164869602"/>
      <w:bookmarkStart w:id="973" w:name="_Toc175350586"/>
      <w:bookmarkStart w:id="974" w:name="_Toc180146523"/>
      <w:bookmarkStart w:id="975" w:name="_Toc180249021"/>
      <w:bookmarkStart w:id="976" w:name="_Toc183378975"/>
      <w:bookmarkStart w:id="977" w:name="_Toc195348968"/>
      <w:r>
        <w:t>6.1</w:t>
      </w:r>
      <w:r>
        <w:tab/>
      </w:r>
      <w:r w:rsidR="007406B4">
        <w:t>UAE_C2OperationModeManagement</w:t>
      </w:r>
      <w:r>
        <w:t xml:space="preserve"> Service API</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52F3DC09" w14:textId="77777777" w:rsidR="00CE57B7" w:rsidRDefault="003319AF">
      <w:pPr>
        <w:pStyle w:val="Heading3"/>
      </w:pPr>
      <w:bookmarkStart w:id="978" w:name="_Toc510696599"/>
      <w:bookmarkStart w:id="979" w:name="_Toc35971391"/>
      <w:bookmarkStart w:id="980" w:name="_Toc96843356"/>
      <w:bookmarkStart w:id="981" w:name="_Toc96844331"/>
      <w:bookmarkStart w:id="982" w:name="_Toc100739904"/>
      <w:bookmarkStart w:id="983" w:name="_Toc133408826"/>
      <w:bookmarkStart w:id="984" w:name="_Toc160452675"/>
      <w:bookmarkStart w:id="985" w:name="_Toc164869603"/>
      <w:bookmarkStart w:id="986" w:name="_Toc175350587"/>
      <w:bookmarkStart w:id="987" w:name="_Toc180146524"/>
      <w:bookmarkStart w:id="988" w:name="_Toc180249022"/>
      <w:bookmarkStart w:id="989" w:name="_Toc183378976"/>
      <w:bookmarkStart w:id="990" w:name="_Toc195348969"/>
      <w:r>
        <w:t>6.1.1</w:t>
      </w:r>
      <w:r>
        <w:tab/>
        <w:t>Introduction</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704D15BD" w14:textId="77777777" w:rsidR="00CE57B7" w:rsidRDefault="003319AF">
      <w:pPr>
        <w:rPr>
          <w:noProof/>
          <w:lang w:eastAsia="zh-CN"/>
        </w:rPr>
      </w:pPr>
      <w:bookmarkStart w:id="99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2" w:name="_Toc35971392"/>
      <w:bookmarkStart w:id="993" w:name="_Toc96843357"/>
      <w:bookmarkStart w:id="994" w:name="_Toc96844332"/>
      <w:bookmarkStart w:id="99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6" w:name="_Toc133408827"/>
      <w:bookmarkStart w:id="997" w:name="_Toc160452676"/>
      <w:bookmarkStart w:id="998" w:name="_Toc164869604"/>
      <w:bookmarkStart w:id="999" w:name="_Toc175350588"/>
      <w:bookmarkStart w:id="1000" w:name="_Toc180146525"/>
      <w:bookmarkStart w:id="1001" w:name="_Toc180249023"/>
      <w:bookmarkStart w:id="1002" w:name="_Toc183378977"/>
      <w:bookmarkStart w:id="1003" w:name="_Toc195348970"/>
      <w:r>
        <w:t>6.1.2</w:t>
      </w:r>
      <w:r>
        <w:tab/>
        <w:t>Usage of HTTP</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7273E08" w14:textId="2D4D6D28" w:rsidR="007406B4" w:rsidRPr="001F47A6" w:rsidRDefault="007406B4" w:rsidP="007406B4">
      <w:bookmarkStart w:id="1004" w:name="_Toc510696607"/>
      <w:bookmarkStart w:id="100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6" w:name="_Toc96843358"/>
      <w:bookmarkStart w:id="1007" w:name="_Toc96844333"/>
      <w:bookmarkStart w:id="1008" w:name="_Toc100739906"/>
      <w:bookmarkStart w:id="1009" w:name="_Toc133408828"/>
      <w:bookmarkStart w:id="1010" w:name="_Toc160452677"/>
      <w:bookmarkStart w:id="1011" w:name="_Toc164869605"/>
      <w:bookmarkStart w:id="1012" w:name="_Toc175350589"/>
      <w:bookmarkStart w:id="1013" w:name="_Toc180146526"/>
      <w:bookmarkStart w:id="1014" w:name="_Toc180249024"/>
      <w:bookmarkStart w:id="1015" w:name="_Toc183378978"/>
      <w:bookmarkStart w:id="1016" w:name="_Toc195348971"/>
      <w:r>
        <w:t>6.1.3</w:t>
      </w:r>
      <w:r>
        <w:tab/>
        <w:t>Resources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CCFA481" w14:textId="77777777" w:rsidR="006B3451" w:rsidRDefault="006B3451" w:rsidP="006B3451">
      <w:bookmarkStart w:id="1017" w:name="_Toc510696608"/>
      <w:bookmarkStart w:id="1018" w:name="_Toc35971399"/>
      <w:r>
        <w:t>There are no resources defined for this API in this release of the specification.</w:t>
      </w:r>
    </w:p>
    <w:p w14:paraId="14E695E6" w14:textId="77777777" w:rsidR="00CE57B7" w:rsidRDefault="003319AF">
      <w:pPr>
        <w:pStyle w:val="Heading3"/>
      </w:pPr>
      <w:bookmarkStart w:id="1019" w:name="_Toc510696622"/>
      <w:bookmarkStart w:id="1020" w:name="_Toc35971413"/>
      <w:bookmarkStart w:id="1021" w:name="_Toc96843359"/>
      <w:bookmarkStart w:id="1022" w:name="_Toc96844334"/>
      <w:bookmarkStart w:id="1023" w:name="_Toc100739907"/>
      <w:bookmarkStart w:id="1024" w:name="_Toc133408829"/>
      <w:bookmarkStart w:id="1025" w:name="_Toc160452678"/>
      <w:bookmarkStart w:id="1026" w:name="_Toc164869606"/>
      <w:bookmarkStart w:id="1027" w:name="_Toc175350590"/>
      <w:bookmarkStart w:id="1028" w:name="_Toc180146527"/>
      <w:bookmarkStart w:id="1029" w:name="_Toc180249025"/>
      <w:bookmarkStart w:id="1030" w:name="_Toc183378979"/>
      <w:bookmarkStart w:id="1031" w:name="_Toc195348972"/>
      <w:bookmarkEnd w:id="1017"/>
      <w:bookmarkEnd w:id="1018"/>
      <w:r>
        <w:t>6.1.4</w:t>
      </w:r>
      <w:r>
        <w:tab/>
        <w:t>Custom Operations without associated resources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D115266" w14:textId="77777777" w:rsidR="00CE57B7" w:rsidRDefault="003319AF">
      <w:pPr>
        <w:pStyle w:val="Heading4"/>
      </w:pPr>
      <w:bookmarkStart w:id="1032" w:name="_Toc510696623"/>
      <w:bookmarkStart w:id="1033" w:name="_Toc35971414"/>
      <w:bookmarkStart w:id="1034" w:name="_Toc96843360"/>
      <w:bookmarkStart w:id="1035" w:name="_Toc96844335"/>
      <w:bookmarkStart w:id="1036" w:name="_Toc100739908"/>
      <w:bookmarkStart w:id="1037" w:name="_Toc133408830"/>
      <w:bookmarkStart w:id="1038" w:name="_Toc160452679"/>
      <w:bookmarkStart w:id="1039" w:name="_Toc164869607"/>
      <w:bookmarkStart w:id="1040" w:name="_Toc175350591"/>
      <w:bookmarkStart w:id="1041" w:name="_Toc180146528"/>
      <w:bookmarkStart w:id="1042" w:name="_Toc180249026"/>
      <w:bookmarkStart w:id="1043" w:name="_Toc183378980"/>
      <w:bookmarkStart w:id="1044" w:name="_Toc195348973"/>
      <w:r>
        <w:t>6.1.4.1</w:t>
      </w:r>
      <w:r>
        <w:tab/>
        <w:t>Overview</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0596238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5" w:name="_Toc510696624"/>
      <w:bookmarkStart w:id="1046" w:name="_Toc35971415"/>
      <w:bookmarkStart w:id="1047" w:name="_Toc96843361"/>
      <w:bookmarkStart w:id="1048" w:name="_Toc96844336"/>
      <w:bookmarkStart w:id="1049" w:name="_Toc100739909"/>
      <w:bookmarkStart w:id="1050" w:name="_Toc133408831"/>
      <w:bookmarkStart w:id="1051" w:name="_Toc160452680"/>
      <w:bookmarkStart w:id="1052" w:name="_Toc164869608"/>
      <w:bookmarkStart w:id="1053" w:name="_Toc175350592"/>
      <w:bookmarkStart w:id="1054" w:name="_Toc180146529"/>
      <w:bookmarkStart w:id="1055" w:name="_Toc180249027"/>
      <w:bookmarkStart w:id="1056" w:name="_Toc183378981"/>
      <w:bookmarkStart w:id="1057" w:name="_Toc195348974"/>
      <w:r>
        <w:t>6.1.4.2</w:t>
      </w:r>
      <w:r>
        <w:tab/>
        <w:t xml:space="preserve">Operation: </w:t>
      </w:r>
      <w:bookmarkEnd w:id="1045"/>
      <w:bookmarkEnd w:id="1046"/>
      <w:r w:rsidR="002750C0">
        <w:t>Initiate</w:t>
      </w:r>
      <w:bookmarkEnd w:id="1047"/>
      <w:bookmarkEnd w:id="1048"/>
      <w:bookmarkEnd w:id="1049"/>
      <w:bookmarkEnd w:id="1050"/>
      <w:bookmarkEnd w:id="1051"/>
      <w:bookmarkEnd w:id="1052"/>
      <w:bookmarkEnd w:id="1053"/>
      <w:bookmarkEnd w:id="1054"/>
      <w:bookmarkEnd w:id="1055"/>
      <w:bookmarkEnd w:id="1056"/>
      <w:bookmarkEnd w:id="1057"/>
    </w:p>
    <w:p w14:paraId="1A437D94" w14:textId="77777777" w:rsidR="00CE57B7" w:rsidRDefault="003319AF">
      <w:pPr>
        <w:pStyle w:val="Heading5"/>
      </w:pPr>
      <w:bookmarkStart w:id="1058" w:name="_Toc510696625"/>
      <w:bookmarkStart w:id="1059" w:name="_Toc35971416"/>
      <w:bookmarkStart w:id="1060" w:name="_Toc96843362"/>
      <w:bookmarkStart w:id="1061" w:name="_Toc96844337"/>
      <w:bookmarkStart w:id="1062" w:name="_Toc100739910"/>
      <w:bookmarkStart w:id="1063" w:name="_Toc133408832"/>
      <w:bookmarkStart w:id="1064" w:name="_Toc160452681"/>
      <w:bookmarkStart w:id="1065" w:name="_Toc164869609"/>
      <w:bookmarkStart w:id="1066" w:name="_Toc175350593"/>
      <w:bookmarkStart w:id="1067" w:name="_Toc180146530"/>
      <w:bookmarkStart w:id="1068" w:name="_Toc180249028"/>
      <w:bookmarkStart w:id="1069" w:name="_Toc183378982"/>
      <w:bookmarkStart w:id="1070" w:name="_Toc195348975"/>
      <w:r>
        <w:t>6.1.4.2.1</w:t>
      </w:r>
      <w:r>
        <w:tab/>
        <w:t>Description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A354FA3" w14:textId="7C9F3A88" w:rsidR="008B06A9" w:rsidRDefault="008B06A9" w:rsidP="008B06A9">
      <w:bookmarkStart w:id="1071" w:name="_Toc510696626"/>
      <w:bookmarkStart w:id="107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3" w:name="_Toc96843363"/>
      <w:bookmarkStart w:id="1074" w:name="_Toc96844338"/>
      <w:bookmarkStart w:id="1075" w:name="_Toc100739911"/>
      <w:bookmarkStart w:id="1076" w:name="_Toc133408833"/>
      <w:bookmarkStart w:id="1077" w:name="_Toc160452682"/>
      <w:bookmarkStart w:id="1078" w:name="_Toc164869610"/>
      <w:bookmarkStart w:id="1079" w:name="_Toc175350594"/>
      <w:bookmarkStart w:id="1080" w:name="_Toc180146531"/>
      <w:bookmarkStart w:id="1081" w:name="_Toc180249029"/>
      <w:bookmarkStart w:id="1082" w:name="_Toc183378983"/>
      <w:bookmarkStart w:id="1083" w:name="_Toc195348976"/>
      <w:r>
        <w:t>6.1.4.2.2</w:t>
      </w:r>
      <w:r>
        <w:tab/>
        <w:t>Operation Definition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4" w:name="_Toc510696627"/>
      <w:bookmarkStart w:id="10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6" w:name="_Toc510696628"/>
      <w:bookmarkStart w:id="1087" w:name="_Toc35971419"/>
      <w:bookmarkStart w:id="1088" w:name="_Toc96843364"/>
      <w:bookmarkStart w:id="1089" w:name="_Toc96844339"/>
      <w:bookmarkStart w:id="1090" w:name="_Toc100739912"/>
      <w:bookmarkStart w:id="1091" w:name="_Toc133408834"/>
      <w:bookmarkStart w:id="1092" w:name="_Toc160452683"/>
      <w:bookmarkStart w:id="1093" w:name="_Toc164869611"/>
      <w:bookmarkStart w:id="1094" w:name="_Toc175350595"/>
      <w:bookmarkStart w:id="1095" w:name="_Toc180146532"/>
      <w:bookmarkStart w:id="1096" w:name="_Toc180249030"/>
      <w:bookmarkStart w:id="1097" w:name="_Toc183378984"/>
      <w:bookmarkStart w:id="1098" w:name="_Toc195348977"/>
      <w:bookmarkEnd w:id="1084"/>
      <w:bookmarkEnd w:id="1085"/>
      <w:r>
        <w:t>6.1.5</w:t>
      </w:r>
      <w:r>
        <w:tab/>
        <w:t>Notifications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F229D5E" w14:textId="77777777" w:rsidR="00CE57B7" w:rsidRDefault="003319AF">
      <w:pPr>
        <w:pStyle w:val="Heading4"/>
      </w:pPr>
      <w:bookmarkStart w:id="1099" w:name="_Toc510696629"/>
      <w:bookmarkStart w:id="1100" w:name="_Toc35971420"/>
      <w:bookmarkStart w:id="1101" w:name="_Toc96843365"/>
      <w:bookmarkStart w:id="1102" w:name="_Toc96844340"/>
      <w:bookmarkStart w:id="1103" w:name="_Toc100739913"/>
      <w:bookmarkStart w:id="1104" w:name="_Toc133408835"/>
      <w:bookmarkStart w:id="1105" w:name="_Toc160452684"/>
      <w:bookmarkStart w:id="1106" w:name="_Toc164869612"/>
      <w:bookmarkStart w:id="1107" w:name="_Toc175350596"/>
      <w:bookmarkStart w:id="1108" w:name="_Toc180146533"/>
      <w:bookmarkStart w:id="1109" w:name="_Toc180249031"/>
      <w:bookmarkStart w:id="1110" w:name="_Toc183378985"/>
      <w:bookmarkStart w:id="1111" w:name="_Toc195348978"/>
      <w:r>
        <w:t>6.1.5.1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4DFBF743" w14:textId="23F72EBA" w:rsidR="00CE57B7" w:rsidRDefault="003319AF">
      <w:pPr>
        <w:rPr>
          <w:noProof/>
        </w:rPr>
      </w:pPr>
      <w:bookmarkStart w:id="1112" w:name="_Toc510696630"/>
      <w:bookmarkStart w:id="111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4" w:name="_Toc96843366"/>
      <w:bookmarkStart w:id="1115" w:name="_Toc96844341"/>
      <w:bookmarkStart w:id="1116" w:name="_Toc100739914"/>
      <w:bookmarkStart w:id="1117" w:name="_Toc133408836"/>
      <w:bookmarkStart w:id="1118" w:name="_Toc160452685"/>
      <w:bookmarkStart w:id="1119" w:name="_Toc164869613"/>
      <w:bookmarkStart w:id="1120" w:name="_Toc175350597"/>
      <w:bookmarkStart w:id="1121" w:name="_Toc180146534"/>
      <w:bookmarkStart w:id="1122" w:name="_Toc180249032"/>
      <w:bookmarkStart w:id="1123" w:name="_Toc183378986"/>
      <w:bookmarkStart w:id="1124" w:name="_Toc35971421"/>
      <w:bookmarkStart w:id="1125" w:name="_Toc195348979"/>
      <w:r w:rsidRPr="00FD52F1">
        <w:rPr>
          <w:lang w:val="fr-FR"/>
        </w:rPr>
        <w:t>6.1.5.2</w:t>
      </w:r>
      <w:r w:rsidRPr="00FD52F1">
        <w:rPr>
          <w:lang w:val="fr-FR"/>
        </w:rPr>
        <w:tab/>
        <w:t>C2 Operation Mode Management Completion Notification</w:t>
      </w:r>
      <w:bookmarkEnd w:id="1114"/>
      <w:bookmarkEnd w:id="1115"/>
      <w:bookmarkEnd w:id="1116"/>
      <w:bookmarkEnd w:id="1117"/>
      <w:bookmarkEnd w:id="1118"/>
      <w:bookmarkEnd w:id="1119"/>
      <w:bookmarkEnd w:id="1120"/>
      <w:bookmarkEnd w:id="1121"/>
      <w:bookmarkEnd w:id="1122"/>
      <w:bookmarkEnd w:id="1123"/>
      <w:bookmarkEnd w:id="1125"/>
    </w:p>
    <w:p w14:paraId="1CE8C264" w14:textId="77777777" w:rsidR="00ED786F" w:rsidRPr="00FD52F1" w:rsidRDefault="00ED786F" w:rsidP="00ED786F">
      <w:pPr>
        <w:pStyle w:val="Heading5"/>
        <w:rPr>
          <w:noProof/>
          <w:lang w:val="fr-FR"/>
        </w:rPr>
      </w:pPr>
      <w:bookmarkStart w:id="1126" w:name="_Toc96843367"/>
      <w:bookmarkStart w:id="1127" w:name="_Toc96844342"/>
      <w:bookmarkStart w:id="1128" w:name="_Toc100739915"/>
      <w:bookmarkStart w:id="1129" w:name="_Toc133408837"/>
      <w:bookmarkStart w:id="1130" w:name="_Toc160452686"/>
      <w:bookmarkStart w:id="1131" w:name="_Toc164869614"/>
      <w:bookmarkStart w:id="1132" w:name="_Toc175350598"/>
      <w:bookmarkStart w:id="1133" w:name="_Toc180146535"/>
      <w:bookmarkStart w:id="1134" w:name="_Toc180249033"/>
      <w:bookmarkStart w:id="1135" w:name="_Toc183378987"/>
      <w:bookmarkStart w:id="1136" w:name="_Toc195348980"/>
      <w:r w:rsidRPr="00FD52F1">
        <w:rPr>
          <w:lang w:val="fr-FR"/>
        </w:rPr>
        <w:t>6.1.5.2</w:t>
      </w:r>
      <w:r w:rsidRPr="00FD52F1">
        <w:rPr>
          <w:noProof/>
          <w:lang w:val="fr-FR"/>
        </w:rPr>
        <w:t>.1</w:t>
      </w:r>
      <w:r w:rsidRPr="00FD52F1">
        <w:rPr>
          <w:noProof/>
          <w:lang w:val="fr-FR"/>
        </w:rPr>
        <w:tab/>
        <w:t>Description</w:t>
      </w:r>
      <w:bookmarkEnd w:id="1126"/>
      <w:bookmarkEnd w:id="1127"/>
      <w:bookmarkEnd w:id="1128"/>
      <w:bookmarkEnd w:id="1129"/>
      <w:bookmarkEnd w:id="1130"/>
      <w:bookmarkEnd w:id="1131"/>
      <w:bookmarkEnd w:id="1132"/>
      <w:bookmarkEnd w:id="1133"/>
      <w:bookmarkEnd w:id="1134"/>
      <w:bookmarkEnd w:id="1135"/>
      <w:bookmarkEnd w:id="113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7" w:name="_Toc96843368"/>
      <w:bookmarkStart w:id="1138" w:name="_Toc96844343"/>
      <w:bookmarkStart w:id="1139" w:name="_Toc100739916"/>
      <w:bookmarkStart w:id="1140" w:name="_Toc133408838"/>
      <w:bookmarkStart w:id="1141" w:name="_Toc160452687"/>
      <w:bookmarkStart w:id="1142" w:name="_Toc164869615"/>
      <w:bookmarkStart w:id="1143" w:name="_Toc175350599"/>
      <w:bookmarkStart w:id="1144" w:name="_Toc180146536"/>
      <w:bookmarkStart w:id="1145" w:name="_Toc180249034"/>
      <w:bookmarkStart w:id="1146" w:name="_Toc183378988"/>
      <w:bookmarkStart w:id="1147" w:name="_Toc195348981"/>
      <w:r>
        <w:t>6.1.5.2</w:t>
      </w:r>
      <w:r>
        <w:rPr>
          <w:noProof/>
        </w:rPr>
        <w:t>.2</w:t>
      </w:r>
      <w:r>
        <w:rPr>
          <w:noProof/>
        </w:rPr>
        <w:tab/>
        <w:t>Target URI</w:t>
      </w:r>
      <w:bookmarkEnd w:id="1137"/>
      <w:bookmarkEnd w:id="1138"/>
      <w:bookmarkEnd w:id="1139"/>
      <w:bookmarkEnd w:id="1140"/>
      <w:bookmarkEnd w:id="1141"/>
      <w:bookmarkEnd w:id="1142"/>
      <w:bookmarkEnd w:id="1143"/>
      <w:bookmarkEnd w:id="1144"/>
      <w:bookmarkEnd w:id="1145"/>
      <w:bookmarkEnd w:id="1146"/>
      <w:bookmarkEnd w:id="1147"/>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8" w:name="_Toc96843369"/>
      <w:bookmarkStart w:id="1149" w:name="_Toc96844344"/>
      <w:bookmarkStart w:id="1150" w:name="_Toc100739917"/>
      <w:bookmarkStart w:id="1151" w:name="_Toc133408839"/>
      <w:bookmarkStart w:id="1152" w:name="_Toc160452688"/>
      <w:bookmarkStart w:id="1153" w:name="_Toc164869616"/>
      <w:bookmarkStart w:id="1154" w:name="_Toc175350600"/>
      <w:bookmarkStart w:id="1155" w:name="_Toc180146537"/>
      <w:bookmarkStart w:id="1156" w:name="_Toc180249035"/>
      <w:bookmarkStart w:id="1157" w:name="_Toc183378989"/>
      <w:bookmarkStart w:id="1158" w:name="_Toc195348982"/>
      <w:r>
        <w:t>6.1.5.2</w:t>
      </w:r>
      <w:r>
        <w:rPr>
          <w:noProof/>
        </w:rPr>
        <w:t>.3</w:t>
      </w:r>
      <w:r>
        <w:rPr>
          <w:noProof/>
        </w:rPr>
        <w:tab/>
        <w:t>Standard Methods</w:t>
      </w:r>
      <w:bookmarkEnd w:id="1148"/>
      <w:bookmarkEnd w:id="1149"/>
      <w:bookmarkEnd w:id="1150"/>
      <w:bookmarkEnd w:id="1151"/>
      <w:bookmarkEnd w:id="1152"/>
      <w:bookmarkEnd w:id="1153"/>
      <w:bookmarkEnd w:id="1154"/>
      <w:bookmarkEnd w:id="1155"/>
      <w:bookmarkEnd w:id="1156"/>
      <w:bookmarkEnd w:id="1157"/>
      <w:bookmarkEnd w:id="1158"/>
    </w:p>
    <w:p w14:paraId="32CEDB7D" w14:textId="77777777" w:rsidR="00ED786F" w:rsidRDefault="00ED786F" w:rsidP="00F544AD">
      <w:pPr>
        <w:pStyle w:val="Heading6"/>
        <w:rPr>
          <w:noProof/>
        </w:rPr>
      </w:pPr>
      <w:bookmarkStart w:id="1159" w:name="_Toc96843370"/>
      <w:bookmarkStart w:id="1160" w:name="_Toc96844345"/>
      <w:bookmarkStart w:id="1161" w:name="_Toc100739918"/>
      <w:bookmarkStart w:id="1162" w:name="_Toc133408840"/>
      <w:bookmarkStart w:id="1163" w:name="_Toc160452689"/>
      <w:bookmarkStart w:id="1164" w:name="_Toc164869617"/>
      <w:bookmarkStart w:id="1165" w:name="_Toc175350601"/>
      <w:bookmarkStart w:id="1166" w:name="_Toc180146538"/>
      <w:bookmarkStart w:id="1167" w:name="_Toc180249036"/>
      <w:bookmarkStart w:id="1168" w:name="_Toc183378990"/>
      <w:bookmarkStart w:id="1169" w:name="_Toc195348983"/>
      <w:r>
        <w:t>6.1.5.2.3</w:t>
      </w:r>
      <w:r>
        <w:rPr>
          <w:noProof/>
        </w:rPr>
        <w:t>.1</w:t>
      </w:r>
      <w:r>
        <w:rPr>
          <w:noProof/>
        </w:rPr>
        <w:tab/>
        <w:t>POST</w:t>
      </w:r>
      <w:bookmarkEnd w:id="1159"/>
      <w:bookmarkEnd w:id="1160"/>
      <w:bookmarkEnd w:id="1161"/>
      <w:bookmarkEnd w:id="1162"/>
      <w:bookmarkEnd w:id="1163"/>
      <w:bookmarkEnd w:id="1164"/>
      <w:bookmarkEnd w:id="1165"/>
      <w:bookmarkEnd w:id="1166"/>
      <w:bookmarkEnd w:id="1167"/>
      <w:bookmarkEnd w:id="1168"/>
      <w:bookmarkEnd w:id="116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70" w:name="_Toc96843371"/>
      <w:bookmarkStart w:id="1171" w:name="_Toc96844346"/>
      <w:bookmarkStart w:id="1172" w:name="_Toc100739919"/>
      <w:bookmarkStart w:id="1173" w:name="_Toc133408841"/>
      <w:bookmarkStart w:id="1174" w:name="_Toc160452690"/>
      <w:bookmarkStart w:id="1175" w:name="_Toc164869618"/>
      <w:bookmarkStart w:id="1176" w:name="_Toc175350602"/>
      <w:bookmarkStart w:id="1177" w:name="_Toc180146539"/>
      <w:bookmarkStart w:id="1178" w:name="_Toc180249037"/>
      <w:bookmarkStart w:id="1179" w:name="_Toc183378991"/>
      <w:bookmarkStart w:id="1180" w:name="_Toc195348984"/>
      <w:r>
        <w:t>6.1.5.</w:t>
      </w:r>
      <w:r w:rsidR="00D35505">
        <w:t>3</w:t>
      </w:r>
      <w:r>
        <w:tab/>
      </w:r>
      <w:r w:rsidR="00221054">
        <w:t xml:space="preserve">Selected </w:t>
      </w:r>
      <w:r w:rsidR="00221054" w:rsidRPr="001856EE">
        <w:t>C2 Communication Mode Notification</w:t>
      </w:r>
      <w:bookmarkEnd w:id="1112"/>
      <w:bookmarkEnd w:id="1124"/>
      <w:bookmarkEnd w:id="1170"/>
      <w:bookmarkEnd w:id="1171"/>
      <w:bookmarkEnd w:id="1172"/>
      <w:bookmarkEnd w:id="1173"/>
      <w:bookmarkEnd w:id="1174"/>
      <w:bookmarkEnd w:id="1175"/>
      <w:bookmarkEnd w:id="1176"/>
      <w:bookmarkEnd w:id="1177"/>
      <w:bookmarkEnd w:id="1178"/>
      <w:bookmarkEnd w:id="1179"/>
      <w:bookmarkEnd w:id="1180"/>
    </w:p>
    <w:p w14:paraId="2C7B705E" w14:textId="77777777" w:rsidR="00CE57B7" w:rsidRDefault="003319AF">
      <w:pPr>
        <w:pStyle w:val="Heading5"/>
        <w:rPr>
          <w:noProof/>
        </w:rPr>
      </w:pPr>
      <w:bookmarkStart w:id="1181" w:name="_Toc532994455"/>
      <w:bookmarkStart w:id="1182" w:name="_Toc35971422"/>
      <w:bookmarkStart w:id="1183" w:name="_Toc96843372"/>
      <w:bookmarkStart w:id="1184" w:name="_Toc96844347"/>
      <w:bookmarkStart w:id="1185" w:name="_Toc100739920"/>
      <w:bookmarkStart w:id="1186" w:name="_Toc133408842"/>
      <w:bookmarkStart w:id="1187" w:name="_Toc160452691"/>
      <w:bookmarkStart w:id="1188" w:name="_Toc164869619"/>
      <w:bookmarkStart w:id="1189" w:name="_Toc175350603"/>
      <w:bookmarkStart w:id="1190" w:name="_Toc180146540"/>
      <w:bookmarkStart w:id="1191" w:name="_Toc180249038"/>
      <w:bookmarkStart w:id="1192" w:name="_Toc183378992"/>
      <w:bookmarkStart w:id="1193" w:name="_Toc510696631"/>
      <w:bookmarkStart w:id="1194" w:name="_Toc195348985"/>
      <w:r>
        <w:t>6.1.5.</w:t>
      </w:r>
      <w:r w:rsidR="00D35505">
        <w:t>3</w:t>
      </w:r>
      <w:r>
        <w:rPr>
          <w:noProof/>
        </w:rPr>
        <w:t>.1</w:t>
      </w:r>
      <w:r>
        <w:rPr>
          <w:noProof/>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4"/>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5" w:name="_Toc532994456"/>
      <w:bookmarkStart w:id="1196" w:name="_Toc35971423"/>
      <w:bookmarkStart w:id="1197" w:name="_Toc96843373"/>
      <w:bookmarkStart w:id="1198" w:name="_Toc96844348"/>
      <w:bookmarkStart w:id="1199" w:name="_Toc100739921"/>
      <w:bookmarkStart w:id="1200" w:name="_Toc133408843"/>
      <w:bookmarkStart w:id="1201" w:name="_Toc160452692"/>
      <w:bookmarkStart w:id="1202" w:name="_Toc164869620"/>
      <w:bookmarkStart w:id="1203" w:name="_Toc175350604"/>
      <w:bookmarkStart w:id="1204" w:name="_Toc180146541"/>
      <w:bookmarkStart w:id="1205" w:name="_Toc180249039"/>
      <w:bookmarkStart w:id="1206" w:name="_Toc183378993"/>
      <w:bookmarkStart w:id="1207" w:name="_Toc195348986"/>
      <w:r>
        <w:t>6.1.5.</w:t>
      </w:r>
      <w:r w:rsidR="00D35505">
        <w:t>3</w:t>
      </w:r>
      <w:r>
        <w:rPr>
          <w:noProof/>
        </w:rPr>
        <w:t>.2</w:t>
      </w:r>
      <w:r>
        <w:rPr>
          <w:noProof/>
        </w:rPr>
        <w:tab/>
        <w:t>Target URI</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8" w:name="_Toc532994457"/>
      <w:bookmarkStart w:id="1209" w:name="_Toc35971424"/>
      <w:bookmarkStart w:id="1210" w:name="_Toc96843374"/>
      <w:bookmarkStart w:id="1211" w:name="_Toc96844349"/>
      <w:bookmarkStart w:id="1212" w:name="_Toc100739922"/>
      <w:bookmarkStart w:id="1213" w:name="_Toc133408844"/>
      <w:bookmarkStart w:id="1214" w:name="_Toc160452693"/>
      <w:bookmarkStart w:id="1215" w:name="_Toc164869621"/>
      <w:bookmarkStart w:id="1216" w:name="_Toc175350605"/>
      <w:bookmarkStart w:id="1217" w:name="_Toc180146542"/>
      <w:bookmarkStart w:id="1218" w:name="_Toc180249040"/>
      <w:bookmarkStart w:id="1219" w:name="_Toc183378994"/>
      <w:bookmarkStart w:id="1220" w:name="_Toc195348987"/>
      <w:r>
        <w:lastRenderedPageBreak/>
        <w:t>6.1.5.</w:t>
      </w:r>
      <w:r w:rsidR="00D35505">
        <w:t>3</w:t>
      </w:r>
      <w:r>
        <w:rPr>
          <w:noProof/>
        </w:rPr>
        <w:t>.3</w:t>
      </w:r>
      <w:r>
        <w:rPr>
          <w:noProof/>
        </w:rPr>
        <w:tab/>
        <w:t>Standard Methods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0876D3C" w14:textId="77777777" w:rsidR="00CE57B7" w:rsidRDefault="003319AF" w:rsidP="00F544AD">
      <w:pPr>
        <w:pStyle w:val="Heading6"/>
        <w:rPr>
          <w:noProof/>
        </w:rPr>
      </w:pPr>
      <w:bookmarkStart w:id="1221" w:name="_Toc532994458"/>
      <w:bookmarkStart w:id="1222" w:name="_Toc35971425"/>
      <w:bookmarkStart w:id="1223" w:name="_Toc96843375"/>
      <w:bookmarkStart w:id="1224" w:name="_Toc96844350"/>
      <w:bookmarkStart w:id="1225" w:name="_Toc100739923"/>
      <w:bookmarkStart w:id="1226" w:name="_Toc133408845"/>
      <w:bookmarkStart w:id="1227" w:name="_Toc160452694"/>
      <w:bookmarkStart w:id="1228" w:name="_Toc164869622"/>
      <w:bookmarkStart w:id="1229" w:name="_Toc175350606"/>
      <w:bookmarkStart w:id="1230" w:name="_Toc180146543"/>
      <w:bookmarkStart w:id="1231" w:name="_Toc180249041"/>
      <w:bookmarkStart w:id="1232" w:name="_Toc183378995"/>
      <w:bookmarkStart w:id="1233" w:name="_Toc195348988"/>
      <w:r>
        <w:t>6.1.5.</w:t>
      </w:r>
      <w:r w:rsidR="00D35505">
        <w:t>3</w:t>
      </w:r>
      <w:r>
        <w:t>.3</w:t>
      </w:r>
      <w:r>
        <w:rPr>
          <w:noProof/>
        </w:rPr>
        <w:t>.1</w:t>
      </w:r>
      <w:r>
        <w:rPr>
          <w:noProof/>
        </w:rPr>
        <w:tab/>
        <w:t>POST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5" w:name="_Toc96843376"/>
      <w:bookmarkStart w:id="1236" w:name="_Toc96844351"/>
      <w:bookmarkStart w:id="1237" w:name="_Toc100739924"/>
      <w:bookmarkStart w:id="1238" w:name="_Toc133408846"/>
      <w:bookmarkStart w:id="1239" w:name="_Toc160452695"/>
      <w:bookmarkStart w:id="1240" w:name="_Toc164869623"/>
      <w:bookmarkStart w:id="1241" w:name="_Toc175350607"/>
      <w:bookmarkStart w:id="1242" w:name="_Toc180146544"/>
      <w:bookmarkStart w:id="1243" w:name="_Toc180249042"/>
      <w:bookmarkStart w:id="1244" w:name="_Toc183378996"/>
      <w:bookmarkStart w:id="1245" w:name="_Toc195348989"/>
      <w:r>
        <w:t>6.1.5.</w:t>
      </w:r>
      <w:r w:rsidR="003F423F">
        <w:t>4</w:t>
      </w:r>
      <w:r>
        <w:tab/>
      </w:r>
      <w:r w:rsidR="006E51AA" w:rsidRPr="001856EE">
        <w:t>C2 Communication Mode Switching Notification</w:t>
      </w:r>
      <w:bookmarkEnd w:id="1193"/>
      <w:bookmarkEnd w:id="1234"/>
      <w:bookmarkEnd w:id="1235"/>
      <w:bookmarkEnd w:id="1236"/>
      <w:bookmarkEnd w:id="1237"/>
      <w:bookmarkEnd w:id="1238"/>
      <w:bookmarkEnd w:id="1239"/>
      <w:bookmarkEnd w:id="1240"/>
      <w:bookmarkEnd w:id="1241"/>
      <w:bookmarkEnd w:id="1242"/>
      <w:bookmarkEnd w:id="1243"/>
      <w:bookmarkEnd w:id="1244"/>
      <w:bookmarkEnd w:id="1245"/>
    </w:p>
    <w:p w14:paraId="07925135" w14:textId="77777777" w:rsidR="006E51AA" w:rsidRDefault="006E51AA" w:rsidP="006E51AA">
      <w:pPr>
        <w:pStyle w:val="Heading5"/>
        <w:rPr>
          <w:noProof/>
        </w:rPr>
      </w:pPr>
      <w:bookmarkStart w:id="1246" w:name="_Toc96843377"/>
      <w:bookmarkStart w:id="1247" w:name="_Toc96844352"/>
      <w:bookmarkStart w:id="1248" w:name="_Toc100739925"/>
      <w:bookmarkStart w:id="1249" w:name="_Toc133408847"/>
      <w:bookmarkStart w:id="1250" w:name="_Toc160452696"/>
      <w:bookmarkStart w:id="1251" w:name="_Toc164869624"/>
      <w:bookmarkStart w:id="1252" w:name="_Toc175350608"/>
      <w:bookmarkStart w:id="1253" w:name="_Toc180146545"/>
      <w:bookmarkStart w:id="1254" w:name="_Toc180249043"/>
      <w:bookmarkStart w:id="1255" w:name="_Toc183378997"/>
      <w:bookmarkStart w:id="1256" w:name="_Toc35971427"/>
      <w:bookmarkStart w:id="1257" w:name="_Toc195348990"/>
      <w:r>
        <w:t>6.1.5.</w:t>
      </w:r>
      <w:r w:rsidR="003F423F">
        <w:t>4</w:t>
      </w:r>
      <w:r>
        <w:rPr>
          <w:noProof/>
        </w:rPr>
        <w:t>.1</w:t>
      </w:r>
      <w:r>
        <w:rPr>
          <w:noProof/>
        </w:rPr>
        <w:tab/>
        <w:t>Description</w:t>
      </w:r>
      <w:bookmarkEnd w:id="1246"/>
      <w:bookmarkEnd w:id="1247"/>
      <w:bookmarkEnd w:id="1248"/>
      <w:bookmarkEnd w:id="1249"/>
      <w:bookmarkEnd w:id="1250"/>
      <w:bookmarkEnd w:id="1251"/>
      <w:bookmarkEnd w:id="1252"/>
      <w:bookmarkEnd w:id="1253"/>
      <w:bookmarkEnd w:id="1254"/>
      <w:bookmarkEnd w:id="1255"/>
      <w:bookmarkEnd w:id="125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8" w:name="_Toc96843378"/>
      <w:bookmarkStart w:id="1259" w:name="_Toc96844353"/>
      <w:bookmarkStart w:id="1260" w:name="_Toc100739926"/>
      <w:bookmarkStart w:id="1261" w:name="_Toc133408848"/>
      <w:bookmarkStart w:id="1262" w:name="_Toc160452697"/>
      <w:bookmarkStart w:id="1263" w:name="_Toc164869625"/>
      <w:bookmarkStart w:id="1264" w:name="_Toc175350609"/>
      <w:bookmarkStart w:id="1265" w:name="_Toc180146546"/>
      <w:bookmarkStart w:id="1266" w:name="_Toc180249044"/>
      <w:bookmarkStart w:id="1267" w:name="_Toc183378998"/>
      <w:bookmarkStart w:id="1268" w:name="_Toc195348991"/>
      <w:r>
        <w:lastRenderedPageBreak/>
        <w:t>6.1.5.</w:t>
      </w:r>
      <w:r w:rsidR="003F423F">
        <w:t>4</w:t>
      </w:r>
      <w:r>
        <w:rPr>
          <w:noProof/>
        </w:rPr>
        <w:t>.2</w:t>
      </w:r>
      <w:r>
        <w:rPr>
          <w:noProof/>
        </w:rPr>
        <w:tab/>
        <w:t>Target URI</w:t>
      </w:r>
      <w:bookmarkEnd w:id="1258"/>
      <w:bookmarkEnd w:id="1259"/>
      <w:bookmarkEnd w:id="1260"/>
      <w:bookmarkEnd w:id="1261"/>
      <w:bookmarkEnd w:id="1262"/>
      <w:bookmarkEnd w:id="1263"/>
      <w:bookmarkEnd w:id="1264"/>
      <w:bookmarkEnd w:id="1265"/>
      <w:bookmarkEnd w:id="1266"/>
      <w:bookmarkEnd w:id="1267"/>
      <w:bookmarkEnd w:id="126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9" w:name="_Toc96843379"/>
      <w:bookmarkStart w:id="1270" w:name="_Toc96844354"/>
      <w:bookmarkStart w:id="1271" w:name="_Toc100739927"/>
      <w:bookmarkStart w:id="1272" w:name="_Toc133408849"/>
      <w:bookmarkStart w:id="1273" w:name="_Toc160452698"/>
      <w:bookmarkStart w:id="1274" w:name="_Toc164869626"/>
      <w:bookmarkStart w:id="1275" w:name="_Toc175350610"/>
      <w:bookmarkStart w:id="1276" w:name="_Toc180146547"/>
      <w:bookmarkStart w:id="1277" w:name="_Toc180249045"/>
      <w:bookmarkStart w:id="1278" w:name="_Toc183378999"/>
      <w:bookmarkStart w:id="1279" w:name="_Toc195348992"/>
      <w:r>
        <w:t>6.1.5.</w:t>
      </w:r>
      <w:r w:rsidR="003F423F">
        <w:t>4</w:t>
      </w:r>
      <w:r>
        <w:rPr>
          <w:noProof/>
        </w:rPr>
        <w:t>.3</w:t>
      </w:r>
      <w:r>
        <w:rPr>
          <w:noProof/>
        </w:rPr>
        <w:tab/>
        <w:t>Standard Methods</w:t>
      </w:r>
      <w:bookmarkEnd w:id="1269"/>
      <w:bookmarkEnd w:id="1270"/>
      <w:bookmarkEnd w:id="1271"/>
      <w:bookmarkEnd w:id="1272"/>
      <w:bookmarkEnd w:id="1273"/>
      <w:bookmarkEnd w:id="1274"/>
      <w:bookmarkEnd w:id="1275"/>
      <w:bookmarkEnd w:id="1276"/>
      <w:bookmarkEnd w:id="1277"/>
      <w:bookmarkEnd w:id="1278"/>
      <w:bookmarkEnd w:id="1279"/>
    </w:p>
    <w:p w14:paraId="1AAE38FF" w14:textId="77777777" w:rsidR="006E51AA" w:rsidRDefault="006E51AA" w:rsidP="00F544AD">
      <w:pPr>
        <w:pStyle w:val="Heading6"/>
        <w:rPr>
          <w:noProof/>
        </w:rPr>
      </w:pPr>
      <w:bookmarkStart w:id="1280" w:name="_Toc96843380"/>
      <w:bookmarkStart w:id="1281" w:name="_Toc96844355"/>
      <w:bookmarkStart w:id="1282" w:name="_Toc100739928"/>
      <w:bookmarkStart w:id="1283" w:name="_Toc133408850"/>
      <w:bookmarkStart w:id="1284" w:name="_Toc160452699"/>
      <w:bookmarkStart w:id="1285" w:name="_Toc164869627"/>
      <w:bookmarkStart w:id="1286" w:name="_Toc175350611"/>
      <w:bookmarkStart w:id="1287" w:name="_Toc180146548"/>
      <w:bookmarkStart w:id="1288" w:name="_Toc180249046"/>
      <w:bookmarkStart w:id="1289" w:name="_Toc183379000"/>
      <w:bookmarkStart w:id="1290" w:name="_Toc195348993"/>
      <w:r>
        <w:t>6.1.5.</w:t>
      </w:r>
      <w:r w:rsidR="003F423F">
        <w:t>4</w:t>
      </w:r>
      <w:r>
        <w:t>.3</w:t>
      </w:r>
      <w:r>
        <w:rPr>
          <w:noProof/>
        </w:rPr>
        <w:t>.1</w:t>
      </w:r>
      <w:r>
        <w:rPr>
          <w:noProof/>
        </w:rPr>
        <w:tab/>
        <w:t>POST</w:t>
      </w:r>
      <w:bookmarkEnd w:id="1280"/>
      <w:bookmarkEnd w:id="1281"/>
      <w:bookmarkEnd w:id="1282"/>
      <w:bookmarkEnd w:id="1283"/>
      <w:bookmarkEnd w:id="1284"/>
      <w:bookmarkEnd w:id="1285"/>
      <w:bookmarkEnd w:id="1286"/>
      <w:bookmarkEnd w:id="1287"/>
      <w:bookmarkEnd w:id="1288"/>
      <w:bookmarkEnd w:id="1289"/>
      <w:bookmarkEnd w:id="129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91" w:name="_Toc96843381"/>
      <w:bookmarkStart w:id="1292" w:name="_Toc96844356"/>
      <w:bookmarkStart w:id="1293" w:name="_Toc100739929"/>
      <w:bookmarkStart w:id="1294" w:name="_Toc133408851"/>
      <w:bookmarkStart w:id="1295" w:name="_Toc160452700"/>
      <w:bookmarkStart w:id="1296" w:name="_Toc164869628"/>
      <w:bookmarkStart w:id="1297" w:name="_Toc175350612"/>
      <w:bookmarkStart w:id="1298" w:name="_Toc180146549"/>
      <w:bookmarkStart w:id="1299" w:name="_Toc180249047"/>
      <w:bookmarkStart w:id="1300" w:name="_Toc183379001"/>
      <w:bookmarkStart w:id="1301" w:name="_Toc195348994"/>
      <w:r>
        <w:t>6.1.6</w:t>
      </w:r>
      <w:r>
        <w:tab/>
        <w:t>Data Model</w:t>
      </w:r>
      <w:bookmarkEnd w:id="1113"/>
      <w:bookmarkEnd w:id="1256"/>
      <w:bookmarkEnd w:id="1291"/>
      <w:bookmarkEnd w:id="1292"/>
      <w:bookmarkEnd w:id="1293"/>
      <w:bookmarkEnd w:id="1294"/>
      <w:bookmarkEnd w:id="1295"/>
      <w:bookmarkEnd w:id="1296"/>
      <w:bookmarkEnd w:id="1297"/>
      <w:bookmarkEnd w:id="1298"/>
      <w:bookmarkEnd w:id="1299"/>
      <w:bookmarkEnd w:id="1300"/>
      <w:bookmarkEnd w:id="1301"/>
    </w:p>
    <w:p w14:paraId="00A6EE0E" w14:textId="77777777" w:rsidR="00CE57B7" w:rsidRDefault="003319AF">
      <w:pPr>
        <w:pStyle w:val="Heading4"/>
      </w:pPr>
      <w:bookmarkStart w:id="1302" w:name="_Toc510696633"/>
      <w:bookmarkStart w:id="1303" w:name="_Toc35971428"/>
      <w:bookmarkStart w:id="1304" w:name="_Toc96843382"/>
      <w:bookmarkStart w:id="1305" w:name="_Toc96844357"/>
      <w:bookmarkStart w:id="1306" w:name="_Toc100739930"/>
      <w:bookmarkStart w:id="1307" w:name="_Toc133408852"/>
      <w:bookmarkStart w:id="1308" w:name="_Toc160452701"/>
      <w:bookmarkStart w:id="1309" w:name="_Toc164869629"/>
      <w:bookmarkStart w:id="1310" w:name="_Toc175350613"/>
      <w:bookmarkStart w:id="1311" w:name="_Toc180146550"/>
      <w:bookmarkStart w:id="1312" w:name="_Toc180249048"/>
      <w:bookmarkStart w:id="1313" w:name="_Toc183379002"/>
      <w:bookmarkStart w:id="1314" w:name="_Toc195348995"/>
      <w:r>
        <w:t>6.1.6.1</w:t>
      </w:r>
      <w: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5" w:name="_Toc510696634"/>
      <w:bookmarkStart w:id="1316" w:name="_Toc35971429"/>
      <w:bookmarkStart w:id="1317" w:name="_Toc96843383"/>
      <w:bookmarkStart w:id="1318" w:name="_Toc96844358"/>
      <w:bookmarkStart w:id="1319" w:name="_Toc100739931"/>
      <w:bookmarkStart w:id="1320" w:name="_Toc133408853"/>
      <w:bookmarkStart w:id="1321" w:name="_Toc160452702"/>
      <w:bookmarkStart w:id="1322" w:name="_Toc164869630"/>
      <w:bookmarkStart w:id="1323" w:name="_Toc175350614"/>
      <w:bookmarkStart w:id="1324" w:name="_Toc180146551"/>
      <w:bookmarkStart w:id="1325" w:name="_Toc180249049"/>
      <w:bookmarkStart w:id="1326" w:name="_Toc183379003"/>
      <w:bookmarkStart w:id="1327" w:name="_Toc195348996"/>
      <w:r>
        <w:rPr>
          <w:lang w:val="en-US"/>
        </w:rPr>
        <w:t>6.1.6.2</w:t>
      </w:r>
      <w:r>
        <w:rPr>
          <w:lang w:val="en-US"/>
        </w:rPr>
        <w:tab/>
        <w:t>Structured data types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9233281" w14:textId="77777777" w:rsidR="00CE57B7" w:rsidRDefault="003319AF">
      <w:pPr>
        <w:pStyle w:val="Heading5"/>
      </w:pPr>
      <w:bookmarkStart w:id="1328" w:name="_Toc510696635"/>
      <w:bookmarkStart w:id="1329" w:name="_Toc35971430"/>
      <w:bookmarkStart w:id="1330" w:name="_Toc96843384"/>
      <w:bookmarkStart w:id="1331" w:name="_Toc96844359"/>
      <w:bookmarkStart w:id="1332" w:name="_Toc100739932"/>
      <w:bookmarkStart w:id="1333" w:name="_Toc133408854"/>
      <w:bookmarkStart w:id="1334" w:name="_Toc160452703"/>
      <w:bookmarkStart w:id="1335" w:name="_Toc164869631"/>
      <w:bookmarkStart w:id="1336" w:name="_Toc175350615"/>
      <w:bookmarkStart w:id="1337" w:name="_Toc180146552"/>
      <w:bookmarkStart w:id="1338" w:name="_Toc180249050"/>
      <w:bookmarkStart w:id="1339" w:name="_Toc183379004"/>
      <w:bookmarkStart w:id="1340" w:name="_Toc195348997"/>
      <w:r>
        <w:t>6.1.6.2.1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41" w:name="_Toc510696636"/>
      <w:bookmarkStart w:id="1342" w:name="_Toc35971431"/>
      <w:bookmarkStart w:id="1343" w:name="_Toc96843385"/>
      <w:bookmarkStart w:id="1344" w:name="_Toc96844360"/>
      <w:bookmarkStart w:id="1345" w:name="_Toc100739933"/>
      <w:bookmarkStart w:id="1346" w:name="_Toc133408855"/>
      <w:bookmarkStart w:id="1347" w:name="_Toc160452704"/>
      <w:bookmarkStart w:id="1348" w:name="_Toc164869632"/>
      <w:bookmarkStart w:id="1349" w:name="_Toc175350616"/>
      <w:bookmarkStart w:id="1350" w:name="_Toc180146553"/>
      <w:bookmarkStart w:id="1351" w:name="_Toc180249051"/>
      <w:bookmarkStart w:id="1352" w:name="_Toc183379005"/>
      <w:bookmarkStart w:id="1353" w:name="_Toc195348998"/>
      <w:r>
        <w:lastRenderedPageBreak/>
        <w:t>6.1.6.2.2</w:t>
      </w:r>
      <w:r>
        <w:tab/>
        <w:t xml:space="preserve">Type: </w:t>
      </w:r>
      <w:bookmarkEnd w:id="1341"/>
      <w:bookmarkEnd w:id="1342"/>
      <w:r w:rsidR="006C7310">
        <w:t>ConfigureData</w:t>
      </w:r>
      <w:bookmarkEnd w:id="1343"/>
      <w:bookmarkEnd w:id="1344"/>
      <w:bookmarkEnd w:id="1345"/>
      <w:bookmarkEnd w:id="1346"/>
      <w:bookmarkEnd w:id="1347"/>
      <w:bookmarkEnd w:id="1348"/>
      <w:bookmarkEnd w:id="1349"/>
      <w:bookmarkEnd w:id="1350"/>
      <w:bookmarkEnd w:id="1351"/>
      <w:bookmarkEnd w:id="1352"/>
      <w:bookmarkEnd w:id="135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4" w:name="_Toc510696637"/>
      <w:bookmarkStart w:id="1355" w:name="_Toc35971432"/>
      <w:bookmarkStart w:id="1356" w:name="_Toc96843386"/>
      <w:bookmarkStart w:id="1357" w:name="_Toc96844361"/>
      <w:bookmarkStart w:id="1358" w:name="_Toc100739934"/>
      <w:bookmarkStart w:id="1359" w:name="_Toc133408856"/>
      <w:bookmarkStart w:id="1360" w:name="_Toc160452705"/>
      <w:bookmarkStart w:id="1361" w:name="_Toc164869633"/>
      <w:bookmarkStart w:id="1362" w:name="_Toc175350617"/>
      <w:bookmarkStart w:id="1363" w:name="_Toc180146554"/>
      <w:bookmarkStart w:id="1364" w:name="_Toc180249052"/>
      <w:bookmarkStart w:id="1365" w:name="_Toc183379006"/>
      <w:bookmarkStart w:id="1366" w:name="_Toc195348999"/>
      <w:r>
        <w:lastRenderedPageBreak/>
        <w:t>6.1.6.2.3</w:t>
      </w:r>
      <w:r>
        <w:tab/>
        <w:t xml:space="preserve">Type: </w:t>
      </w:r>
      <w:r w:rsidR="00EB3E1B" w:rsidRPr="000073D4">
        <w:t>SelectedC2CommModeNotif</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BE63413" w14:textId="77777777" w:rsidR="00EB3E1B" w:rsidRDefault="00EB3E1B" w:rsidP="00EB3E1B">
      <w:pPr>
        <w:pStyle w:val="TH"/>
      </w:pPr>
      <w:bookmarkStart w:id="1367" w:name="_Toc510696638"/>
      <w:bookmarkStart w:id="136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9" w:name="_Toc96843387"/>
      <w:bookmarkStart w:id="1370" w:name="_Toc96844362"/>
      <w:bookmarkStart w:id="1371" w:name="_Toc100739935"/>
      <w:bookmarkStart w:id="1372" w:name="_Toc133408857"/>
      <w:bookmarkStart w:id="1373" w:name="_Toc160452706"/>
      <w:bookmarkStart w:id="1374" w:name="_Toc164869634"/>
      <w:bookmarkStart w:id="1375" w:name="_Toc175350618"/>
      <w:bookmarkStart w:id="1376" w:name="_Toc180146555"/>
      <w:bookmarkStart w:id="1377" w:name="_Toc180249053"/>
      <w:bookmarkStart w:id="1378" w:name="_Toc183379007"/>
      <w:bookmarkStart w:id="1379" w:name="_Toc195349000"/>
      <w:r>
        <w:t>6.1.6.2.4</w:t>
      </w:r>
      <w:r>
        <w:tab/>
      </w:r>
      <w:r w:rsidR="00E45AA1">
        <w:t xml:space="preserve">Type: </w:t>
      </w:r>
      <w:r w:rsidRPr="00004689">
        <w:t>C2</w:t>
      </w:r>
      <w:r>
        <w:t>Comm</w:t>
      </w:r>
      <w:r w:rsidRPr="00004689">
        <w:t>ModeSwitchNotif</w:t>
      </w:r>
      <w:bookmarkEnd w:id="1369"/>
      <w:bookmarkEnd w:id="1370"/>
      <w:bookmarkEnd w:id="1371"/>
      <w:bookmarkEnd w:id="1372"/>
      <w:bookmarkEnd w:id="1373"/>
      <w:bookmarkEnd w:id="1374"/>
      <w:bookmarkEnd w:id="1375"/>
      <w:bookmarkEnd w:id="1376"/>
      <w:bookmarkEnd w:id="1377"/>
      <w:bookmarkEnd w:id="1378"/>
      <w:bookmarkEnd w:id="137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80" w:name="_Toc96843388"/>
      <w:bookmarkStart w:id="1381" w:name="_Toc96844363"/>
      <w:bookmarkStart w:id="1382" w:name="_Toc100739936"/>
      <w:bookmarkStart w:id="1383" w:name="_Toc133408858"/>
      <w:bookmarkStart w:id="1384" w:name="_Toc160452707"/>
      <w:bookmarkStart w:id="1385" w:name="_Toc164869635"/>
      <w:bookmarkStart w:id="1386" w:name="_Toc175350619"/>
      <w:bookmarkStart w:id="1387" w:name="_Toc180146556"/>
      <w:bookmarkStart w:id="1388" w:name="_Toc180249054"/>
      <w:bookmarkStart w:id="1389" w:name="_Toc183379008"/>
      <w:bookmarkStart w:id="1390" w:name="_Toc195349001"/>
      <w:r>
        <w:lastRenderedPageBreak/>
        <w:t>6.1.6.2.5</w:t>
      </w:r>
      <w:r>
        <w:tab/>
      </w:r>
      <w:r w:rsidR="00E45AA1">
        <w:t xml:space="preserve">Type: </w:t>
      </w:r>
      <w:r>
        <w:t>C2Result</w:t>
      </w:r>
      <w:bookmarkEnd w:id="1380"/>
      <w:bookmarkEnd w:id="1381"/>
      <w:bookmarkEnd w:id="1382"/>
      <w:bookmarkEnd w:id="1383"/>
      <w:bookmarkEnd w:id="1384"/>
      <w:bookmarkEnd w:id="1385"/>
      <w:bookmarkEnd w:id="1386"/>
      <w:bookmarkEnd w:id="1387"/>
      <w:bookmarkEnd w:id="1388"/>
      <w:bookmarkEnd w:id="1389"/>
      <w:bookmarkEnd w:id="139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91" w:name="_Toc96843389"/>
      <w:bookmarkStart w:id="1392" w:name="_Toc96844364"/>
      <w:bookmarkStart w:id="1393" w:name="_Toc100739937"/>
      <w:bookmarkStart w:id="1394" w:name="_Toc133408859"/>
      <w:bookmarkStart w:id="1395" w:name="_Toc160452708"/>
      <w:bookmarkStart w:id="1396" w:name="_Toc164869636"/>
      <w:bookmarkStart w:id="1397" w:name="_Toc175350620"/>
      <w:bookmarkStart w:id="1398" w:name="_Toc180146557"/>
      <w:bookmarkStart w:id="1399" w:name="_Toc180249055"/>
      <w:bookmarkStart w:id="1400" w:name="_Toc183379009"/>
      <w:bookmarkStart w:id="1401" w:name="_Toc195349002"/>
      <w:r>
        <w:t>6.1.6.2.6</w:t>
      </w:r>
      <w:r>
        <w:tab/>
        <w:t>Type: UasId</w:t>
      </w:r>
      <w:bookmarkEnd w:id="1391"/>
      <w:bookmarkEnd w:id="1392"/>
      <w:bookmarkEnd w:id="1393"/>
      <w:bookmarkEnd w:id="1394"/>
      <w:bookmarkEnd w:id="1395"/>
      <w:bookmarkEnd w:id="1396"/>
      <w:bookmarkEnd w:id="1397"/>
      <w:bookmarkEnd w:id="1398"/>
      <w:bookmarkEnd w:id="1399"/>
      <w:bookmarkEnd w:id="1400"/>
      <w:bookmarkEnd w:id="140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2" w:name="_Toc96843390"/>
      <w:bookmarkStart w:id="1403" w:name="_Toc96844365"/>
      <w:bookmarkStart w:id="1404" w:name="_Toc100739938"/>
      <w:bookmarkStart w:id="1405" w:name="_Toc133408860"/>
      <w:bookmarkStart w:id="1406" w:name="_Toc160452709"/>
      <w:bookmarkStart w:id="1407" w:name="_Toc164869637"/>
      <w:bookmarkStart w:id="1408" w:name="_Toc175350621"/>
      <w:bookmarkStart w:id="1409" w:name="_Toc180146558"/>
      <w:bookmarkStart w:id="1410" w:name="_Toc180249056"/>
      <w:bookmarkStart w:id="1411" w:name="_Toc183379010"/>
      <w:bookmarkStart w:id="1412" w:name="_Toc195349003"/>
      <w:r>
        <w:t>6.1.6.2.7</w:t>
      </w:r>
      <w:r>
        <w:tab/>
        <w:t>Type: UavId</w:t>
      </w:r>
      <w:bookmarkEnd w:id="1402"/>
      <w:bookmarkEnd w:id="1403"/>
      <w:bookmarkEnd w:id="1404"/>
      <w:bookmarkEnd w:id="1405"/>
      <w:bookmarkEnd w:id="1406"/>
      <w:bookmarkEnd w:id="1407"/>
      <w:bookmarkEnd w:id="1408"/>
      <w:bookmarkEnd w:id="1409"/>
      <w:bookmarkEnd w:id="1410"/>
      <w:bookmarkEnd w:id="1411"/>
      <w:bookmarkEnd w:id="1412"/>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3" w:name="_Toc96843391"/>
      <w:bookmarkStart w:id="1414" w:name="_Toc96844366"/>
      <w:bookmarkStart w:id="1415" w:name="_Toc100739939"/>
      <w:bookmarkStart w:id="1416" w:name="_Toc133408861"/>
      <w:bookmarkStart w:id="1417" w:name="_Toc160452710"/>
      <w:bookmarkStart w:id="1418" w:name="_Toc164869638"/>
      <w:bookmarkStart w:id="1419" w:name="_Toc175350622"/>
      <w:bookmarkStart w:id="1420" w:name="_Toc180146559"/>
      <w:bookmarkStart w:id="1421" w:name="_Toc180249057"/>
      <w:bookmarkStart w:id="1422" w:name="_Toc183379011"/>
      <w:bookmarkStart w:id="1423" w:name="_Toc195349004"/>
      <w:r>
        <w:lastRenderedPageBreak/>
        <w:t>6.1.6.2.8</w:t>
      </w:r>
      <w:r>
        <w:tab/>
        <w:t>Type: C2ServiceArea</w:t>
      </w:r>
      <w:bookmarkEnd w:id="1413"/>
      <w:bookmarkEnd w:id="1414"/>
      <w:bookmarkEnd w:id="1415"/>
      <w:bookmarkEnd w:id="1416"/>
      <w:bookmarkEnd w:id="1417"/>
      <w:bookmarkEnd w:id="1418"/>
      <w:bookmarkEnd w:id="1419"/>
      <w:bookmarkEnd w:id="1420"/>
      <w:bookmarkEnd w:id="1421"/>
      <w:bookmarkEnd w:id="1422"/>
      <w:bookmarkEnd w:id="14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4" w:name="_Toc96843392"/>
      <w:bookmarkStart w:id="1425" w:name="_Toc96844367"/>
      <w:bookmarkStart w:id="1426" w:name="_Toc100739940"/>
      <w:bookmarkStart w:id="1427" w:name="_Toc133408862"/>
      <w:bookmarkStart w:id="1428" w:name="_Toc160452711"/>
      <w:bookmarkStart w:id="1429" w:name="_Toc164869639"/>
      <w:bookmarkStart w:id="1430" w:name="_Toc175350623"/>
      <w:bookmarkStart w:id="1431" w:name="_Toc180146560"/>
      <w:bookmarkStart w:id="1432" w:name="_Toc180249058"/>
      <w:bookmarkStart w:id="1433" w:name="_Toc183379012"/>
      <w:bookmarkStart w:id="1434" w:name="_Toc195349005"/>
      <w:r>
        <w:t>6.1.6.2.9</w:t>
      </w:r>
      <w:r>
        <w:tab/>
        <w:t xml:space="preserve">Type: </w:t>
      </w:r>
      <w:r w:rsidRPr="00A36D3A">
        <w:t>C2OpModeMngtCompStatus</w:t>
      </w:r>
      <w:bookmarkEnd w:id="1424"/>
      <w:bookmarkEnd w:id="1425"/>
      <w:bookmarkEnd w:id="1426"/>
      <w:bookmarkEnd w:id="1427"/>
      <w:bookmarkEnd w:id="1428"/>
      <w:bookmarkEnd w:id="1429"/>
      <w:bookmarkEnd w:id="1430"/>
      <w:bookmarkEnd w:id="1431"/>
      <w:bookmarkEnd w:id="1432"/>
      <w:bookmarkEnd w:id="1433"/>
      <w:bookmarkEnd w:id="1434"/>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5" w:name="_Toc96843393"/>
      <w:bookmarkStart w:id="1436" w:name="_Toc96844368"/>
      <w:bookmarkStart w:id="1437" w:name="_Toc100739941"/>
      <w:bookmarkStart w:id="1438" w:name="_Toc133408863"/>
      <w:bookmarkStart w:id="1439" w:name="_Toc160452712"/>
      <w:bookmarkStart w:id="1440" w:name="_Toc164869640"/>
      <w:bookmarkStart w:id="1441" w:name="_Toc175350624"/>
      <w:bookmarkStart w:id="1442" w:name="_Toc180146561"/>
      <w:bookmarkStart w:id="1443" w:name="_Toc180249059"/>
      <w:bookmarkStart w:id="1444" w:name="_Toc183379013"/>
      <w:bookmarkStart w:id="1445" w:name="_Toc195349006"/>
      <w:r>
        <w:t>6.1.6.2.10</w:t>
      </w:r>
      <w:r>
        <w:tab/>
        <w:t>Type: C2SwitchPolicies</w:t>
      </w:r>
      <w:bookmarkEnd w:id="1435"/>
      <w:bookmarkEnd w:id="1436"/>
      <w:bookmarkEnd w:id="1437"/>
      <w:bookmarkEnd w:id="1438"/>
      <w:bookmarkEnd w:id="1439"/>
      <w:bookmarkEnd w:id="1440"/>
      <w:bookmarkEnd w:id="1441"/>
      <w:bookmarkEnd w:id="1442"/>
      <w:bookmarkEnd w:id="1443"/>
      <w:bookmarkEnd w:id="1444"/>
      <w:bookmarkEnd w:id="1445"/>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6" w:name="_Toc96843394"/>
      <w:bookmarkStart w:id="1447" w:name="_Toc96844369"/>
      <w:bookmarkStart w:id="1448" w:name="_Toc100739942"/>
      <w:bookmarkStart w:id="1449" w:name="_Toc133408864"/>
      <w:bookmarkStart w:id="1450" w:name="_Toc160452713"/>
      <w:bookmarkStart w:id="1451" w:name="_Toc164869641"/>
      <w:bookmarkStart w:id="1452" w:name="_Toc175350625"/>
      <w:bookmarkStart w:id="1453" w:name="_Toc180146562"/>
      <w:bookmarkStart w:id="1454" w:name="_Toc180249060"/>
      <w:bookmarkStart w:id="1455" w:name="_Toc183379014"/>
      <w:bookmarkStart w:id="1456" w:name="_Toc195349007"/>
      <w:r>
        <w:lastRenderedPageBreak/>
        <w:t>6.1.6.2.11</w:t>
      </w:r>
      <w:r>
        <w:tab/>
        <w:t xml:space="preserve">Type: </w:t>
      </w:r>
      <w:r w:rsidRPr="00354686">
        <w:t>C2LinkQuality</w:t>
      </w:r>
      <w:r>
        <w:t>Thrlds</w:t>
      </w:r>
      <w:bookmarkEnd w:id="1446"/>
      <w:bookmarkEnd w:id="1447"/>
      <w:bookmarkEnd w:id="1448"/>
      <w:bookmarkEnd w:id="1449"/>
      <w:bookmarkEnd w:id="1450"/>
      <w:bookmarkEnd w:id="1451"/>
      <w:bookmarkEnd w:id="1452"/>
      <w:bookmarkEnd w:id="1453"/>
      <w:bookmarkEnd w:id="1454"/>
      <w:bookmarkEnd w:id="1455"/>
      <w:bookmarkEnd w:id="145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7" w:name="_Toc175350626"/>
      <w:bookmarkStart w:id="1458" w:name="_Toc180146563"/>
      <w:bookmarkStart w:id="1459" w:name="_Toc180249061"/>
      <w:bookmarkStart w:id="1460" w:name="_Toc183379015"/>
      <w:bookmarkStart w:id="1461" w:name="_Toc96843395"/>
      <w:bookmarkStart w:id="1462" w:name="_Toc96844370"/>
      <w:bookmarkStart w:id="1463" w:name="_Toc100739943"/>
      <w:bookmarkStart w:id="1464" w:name="_Toc133408865"/>
      <w:bookmarkStart w:id="1465" w:name="_Toc160452714"/>
      <w:bookmarkStart w:id="1466" w:name="_Toc164869642"/>
      <w:bookmarkStart w:id="1467" w:name="_Toc195349008"/>
      <w:r>
        <w:lastRenderedPageBreak/>
        <w:t>6.1.6.2.1</w:t>
      </w:r>
      <w:r w:rsidRPr="007B7E6A">
        <w:t>2</w:t>
      </w:r>
      <w:r>
        <w:tab/>
        <w:t>Type: C2DirectAvailRepReqs</w:t>
      </w:r>
      <w:bookmarkEnd w:id="1457"/>
      <w:bookmarkEnd w:id="1458"/>
      <w:bookmarkEnd w:id="1459"/>
      <w:bookmarkEnd w:id="1460"/>
      <w:bookmarkEnd w:id="1467"/>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8" w:name="_Toc175350627"/>
      <w:bookmarkStart w:id="1469" w:name="_Toc180146564"/>
      <w:bookmarkStart w:id="1470" w:name="_Toc180249062"/>
      <w:bookmarkStart w:id="1471" w:name="_Toc183379016"/>
      <w:bookmarkStart w:id="1472" w:name="_Toc195349009"/>
      <w:r>
        <w:t>6.1.6.2.</w:t>
      </w:r>
      <w:r w:rsidRPr="00221224">
        <w:t>13</w:t>
      </w:r>
      <w:r>
        <w:tab/>
        <w:t>Type: DualC2Data</w:t>
      </w:r>
      <w:bookmarkEnd w:id="1468"/>
      <w:bookmarkEnd w:id="1469"/>
      <w:bookmarkEnd w:id="1470"/>
      <w:bookmarkEnd w:id="1471"/>
      <w:bookmarkEnd w:id="147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3" w:name="_Toc175350628"/>
      <w:bookmarkStart w:id="1474" w:name="_Toc180146565"/>
      <w:bookmarkStart w:id="1475" w:name="_Toc180249063"/>
      <w:bookmarkStart w:id="1476" w:name="_Toc183379017"/>
      <w:bookmarkStart w:id="1477" w:name="_Toc195349010"/>
      <w:r>
        <w:rPr>
          <w:lang w:val="en-US"/>
        </w:rPr>
        <w:t>6.1.6.3</w:t>
      </w:r>
      <w:r>
        <w:rPr>
          <w:lang w:val="en-US"/>
        </w:rPr>
        <w:tab/>
        <w:t>Simple data types and enumerations</w:t>
      </w:r>
      <w:bookmarkEnd w:id="1367"/>
      <w:bookmarkEnd w:id="1368"/>
      <w:bookmarkEnd w:id="1461"/>
      <w:bookmarkEnd w:id="1462"/>
      <w:bookmarkEnd w:id="1463"/>
      <w:bookmarkEnd w:id="1464"/>
      <w:bookmarkEnd w:id="1465"/>
      <w:bookmarkEnd w:id="1466"/>
      <w:bookmarkEnd w:id="1473"/>
      <w:bookmarkEnd w:id="1474"/>
      <w:bookmarkEnd w:id="1475"/>
      <w:bookmarkEnd w:id="1476"/>
      <w:bookmarkEnd w:id="1477"/>
    </w:p>
    <w:p w14:paraId="3F2D1F6D" w14:textId="77777777" w:rsidR="00CE57B7" w:rsidRDefault="003319AF">
      <w:pPr>
        <w:pStyle w:val="Heading5"/>
      </w:pPr>
      <w:bookmarkStart w:id="1478" w:name="_Toc510696639"/>
      <w:bookmarkStart w:id="1479" w:name="_Toc35971434"/>
      <w:bookmarkStart w:id="1480" w:name="_Toc96843396"/>
      <w:bookmarkStart w:id="1481" w:name="_Toc96844371"/>
      <w:bookmarkStart w:id="1482" w:name="_Toc100739944"/>
      <w:bookmarkStart w:id="1483" w:name="_Toc133408866"/>
      <w:bookmarkStart w:id="1484" w:name="_Toc160452715"/>
      <w:bookmarkStart w:id="1485" w:name="_Toc164869643"/>
      <w:bookmarkStart w:id="1486" w:name="_Toc175350629"/>
      <w:bookmarkStart w:id="1487" w:name="_Toc180146566"/>
      <w:bookmarkStart w:id="1488" w:name="_Toc180249064"/>
      <w:bookmarkStart w:id="1489" w:name="_Toc183379018"/>
      <w:bookmarkStart w:id="1490" w:name="_Toc195349011"/>
      <w:r>
        <w:t>6.1.6.3.1</w:t>
      </w:r>
      <w:r>
        <w:tab/>
        <w:t>Introduction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91" w:name="_Toc510696640"/>
      <w:bookmarkStart w:id="1492" w:name="_Toc35971435"/>
      <w:bookmarkStart w:id="1493" w:name="_Toc96843397"/>
      <w:bookmarkStart w:id="1494" w:name="_Toc96844372"/>
      <w:bookmarkStart w:id="1495" w:name="_Toc100739945"/>
      <w:bookmarkStart w:id="1496" w:name="_Toc133408867"/>
      <w:bookmarkStart w:id="1497" w:name="_Toc160452716"/>
      <w:bookmarkStart w:id="1498" w:name="_Toc164869644"/>
      <w:bookmarkStart w:id="1499" w:name="_Toc175350630"/>
      <w:bookmarkStart w:id="1500" w:name="_Toc180146567"/>
      <w:bookmarkStart w:id="1501" w:name="_Toc180249065"/>
      <w:bookmarkStart w:id="1502" w:name="_Toc183379019"/>
      <w:bookmarkStart w:id="1503" w:name="_Toc195349012"/>
      <w:r>
        <w:t>6.1.6.3.2</w:t>
      </w:r>
      <w:r>
        <w:tab/>
        <w:t>Simple data types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4" w:name="_Toc510696641"/>
      <w:bookmarkStart w:id="1505" w:name="_Toc35971436"/>
      <w:bookmarkStart w:id="1506" w:name="_Toc96843398"/>
      <w:bookmarkStart w:id="1507" w:name="_Toc96844373"/>
      <w:bookmarkStart w:id="1508" w:name="_Toc100739946"/>
      <w:bookmarkStart w:id="1509" w:name="_Toc133408868"/>
      <w:bookmarkStart w:id="1510" w:name="_Toc160452717"/>
      <w:bookmarkStart w:id="1511" w:name="_Toc164869645"/>
      <w:bookmarkStart w:id="1512" w:name="_Toc175350631"/>
      <w:bookmarkStart w:id="1513" w:name="_Toc180146568"/>
      <w:bookmarkStart w:id="1514" w:name="_Toc180249066"/>
      <w:bookmarkStart w:id="1515" w:name="_Toc183379020"/>
      <w:bookmarkStart w:id="1516" w:name="_Toc195349013"/>
      <w:r>
        <w:t>6.1.6.3.3</w:t>
      </w:r>
      <w:r>
        <w:tab/>
        <w:t xml:space="preserve">Enumeration: </w:t>
      </w:r>
      <w:r w:rsidR="00E45AA1" w:rsidRPr="000B0D7A">
        <w:t>C2CommMode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173CB"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7" w:name="_Toc510696642"/>
      <w:bookmarkStart w:id="1518" w:name="_Toc35971437"/>
      <w:bookmarkStart w:id="1519" w:name="_Toc96843399"/>
      <w:bookmarkStart w:id="1520" w:name="_Toc96844374"/>
      <w:bookmarkStart w:id="1521" w:name="_Toc100739947"/>
      <w:bookmarkStart w:id="1522" w:name="_Toc133408869"/>
      <w:bookmarkStart w:id="1523" w:name="_Toc160452718"/>
      <w:bookmarkStart w:id="1524" w:name="_Toc164869646"/>
      <w:bookmarkStart w:id="1525" w:name="_Toc175350632"/>
      <w:bookmarkStart w:id="1526" w:name="_Toc180146569"/>
      <w:bookmarkStart w:id="1527" w:name="_Toc180249067"/>
      <w:bookmarkStart w:id="1528" w:name="_Toc183379021"/>
      <w:bookmarkStart w:id="1529" w:name="_Toc195349014"/>
      <w:r>
        <w:t>6.1.6.3.4</w:t>
      </w:r>
      <w:r>
        <w:tab/>
        <w:t xml:space="preserve">Enumeration: </w:t>
      </w:r>
      <w:r w:rsidR="00E45AA1" w:rsidRPr="000B0D7A">
        <w:t>C2</w:t>
      </w:r>
      <w:r w:rsidR="00E45AA1">
        <w:t>Comm</w:t>
      </w:r>
      <w:r w:rsidR="00E45AA1" w:rsidRPr="000B0D7A">
        <w:t>ModeSwitching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C7E7296" w14:textId="630E1AA5" w:rsidR="00E45AA1" w:rsidRDefault="00E45AA1" w:rsidP="00E45AA1">
      <w:bookmarkStart w:id="1530" w:name="_Toc510696643"/>
      <w:bookmarkStart w:id="15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2" w:name="_Toc96843400"/>
      <w:bookmarkStart w:id="1533" w:name="_Toc96844375"/>
      <w:bookmarkStart w:id="1534" w:name="_Toc100739948"/>
      <w:bookmarkStart w:id="1535" w:name="_Toc133408870"/>
      <w:bookmarkStart w:id="1536" w:name="_Toc160452719"/>
      <w:bookmarkStart w:id="1537" w:name="_Toc164869647"/>
      <w:bookmarkStart w:id="1538" w:name="_Toc175350633"/>
      <w:bookmarkStart w:id="1539" w:name="_Toc180146570"/>
      <w:bookmarkStart w:id="1540" w:name="_Toc180249068"/>
      <w:bookmarkStart w:id="1541" w:name="_Toc183379022"/>
      <w:bookmarkStart w:id="1542" w:name="_Toc195349015"/>
      <w:r>
        <w:lastRenderedPageBreak/>
        <w:t>6.1.6.3.5</w:t>
      </w:r>
      <w:r>
        <w:tab/>
        <w:t xml:space="preserve">Enumeration: </w:t>
      </w:r>
      <w:r w:rsidRPr="000B0D7A">
        <w:t>C2</w:t>
      </w:r>
      <w:r>
        <w:t>SwitchingCause</w:t>
      </w:r>
      <w:bookmarkEnd w:id="1532"/>
      <w:bookmarkEnd w:id="1533"/>
      <w:bookmarkEnd w:id="1534"/>
      <w:bookmarkEnd w:id="1535"/>
      <w:bookmarkEnd w:id="1536"/>
      <w:bookmarkEnd w:id="1537"/>
      <w:bookmarkEnd w:id="1538"/>
      <w:bookmarkEnd w:id="1539"/>
      <w:bookmarkEnd w:id="1540"/>
      <w:bookmarkEnd w:id="1541"/>
      <w:bookmarkEnd w:id="1542"/>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3" w:name="_Toc96843401"/>
      <w:bookmarkStart w:id="1544" w:name="_Toc96844376"/>
      <w:bookmarkStart w:id="1545" w:name="_Toc100739949"/>
      <w:bookmarkStart w:id="1546" w:name="_Toc133408871"/>
      <w:bookmarkStart w:id="1547" w:name="_Toc160452720"/>
      <w:bookmarkStart w:id="1548" w:name="_Toc164869648"/>
      <w:bookmarkStart w:id="1549" w:name="_Toc175350634"/>
      <w:bookmarkStart w:id="1550" w:name="_Toc180146571"/>
      <w:bookmarkStart w:id="1551" w:name="_Toc180249069"/>
      <w:bookmarkStart w:id="1552" w:name="_Toc183379023"/>
      <w:bookmarkStart w:id="1553" w:name="_Toc195349016"/>
      <w:r>
        <w:t>6.1.6.3.6</w:t>
      </w:r>
      <w:r>
        <w:tab/>
        <w:t xml:space="preserve">Enumeration: </w:t>
      </w:r>
      <w:r w:rsidRPr="00A36D3A">
        <w:t>C2OpModeStatus</w:t>
      </w:r>
      <w:bookmarkEnd w:id="1543"/>
      <w:bookmarkEnd w:id="1544"/>
      <w:bookmarkEnd w:id="1545"/>
      <w:bookmarkEnd w:id="1546"/>
      <w:bookmarkEnd w:id="1547"/>
      <w:bookmarkEnd w:id="1548"/>
      <w:bookmarkEnd w:id="1549"/>
      <w:bookmarkEnd w:id="1550"/>
      <w:bookmarkEnd w:id="1551"/>
      <w:bookmarkEnd w:id="1552"/>
      <w:bookmarkEnd w:id="1553"/>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4" w:name="_Toc96843402"/>
      <w:bookmarkStart w:id="1555" w:name="_Toc96844377"/>
      <w:bookmarkStart w:id="1556" w:name="_Toc100739950"/>
      <w:bookmarkStart w:id="1557" w:name="_Toc133408872"/>
      <w:bookmarkStart w:id="1558" w:name="_Toc160452721"/>
      <w:bookmarkStart w:id="1559" w:name="_Toc164869649"/>
      <w:bookmarkStart w:id="1560" w:name="_Toc175350635"/>
      <w:bookmarkStart w:id="1561" w:name="_Toc180146572"/>
      <w:bookmarkStart w:id="1562" w:name="_Toc180249070"/>
      <w:bookmarkStart w:id="1563" w:name="_Toc183379024"/>
      <w:bookmarkStart w:id="1564" w:name="_Toc19534901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
      <w:bookmarkEnd w:id="1531"/>
      <w:bookmarkEnd w:id="1554"/>
      <w:bookmarkEnd w:id="1555"/>
      <w:bookmarkEnd w:id="1556"/>
      <w:bookmarkEnd w:id="1557"/>
      <w:bookmarkEnd w:id="1558"/>
      <w:bookmarkEnd w:id="1559"/>
      <w:bookmarkEnd w:id="1560"/>
      <w:bookmarkEnd w:id="1561"/>
      <w:bookmarkEnd w:id="1562"/>
      <w:bookmarkEnd w:id="1563"/>
      <w:bookmarkEnd w:id="1564"/>
    </w:p>
    <w:p w14:paraId="071FE246" w14:textId="77777777" w:rsidR="00A72977" w:rsidRDefault="00A72977" w:rsidP="00A72977">
      <w:bookmarkStart w:id="1565" w:name="_Toc510696644"/>
      <w:bookmarkStart w:id="156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7" w:name="_Toc510696646"/>
      <w:bookmarkStart w:id="1568" w:name="_Toc35971441"/>
      <w:bookmarkStart w:id="1569" w:name="_Toc96843403"/>
      <w:bookmarkStart w:id="1570" w:name="_Toc96844378"/>
      <w:bookmarkStart w:id="1571" w:name="_Toc100739951"/>
      <w:bookmarkStart w:id="1572" w:name="_Toc133408873"/>
      <w:bookmarkStart w:id="1573" w:name="_Toc160452722"/>
      <w:bookmarkStart w:id="1574" w:name="_Toc164869650"/>
      <w:bookmarkStart w:id="1575" w:name="_Toc175350636"/>
      <w:bookmarkStart w:id="1576" w:name="_Toc180146573"/>
      <w:bookmarkStart w:id="1577" w:name="_Toc180249071"/>
      <w:bookmarkStart w:id="1578" w:name="_Toc183379025"/>
      <w:bookmarkStart w:id="1579" w:name="_Toc195349018"/>
      <w:bookmarkEnd w:id="1565"/>
      <w:bookmarkEnd w:id="1566"/>
      <w:r>
        <w:lastRenderedPageBreak/>
        <w:t>6.1.6.5</w:t>
      </w:r>
      <w:r>
        <w:tab/>
        <w:t>Binary data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EC1477" w14:textId="77777777" w:rsidR="00CE57B7" w:rsidRDefault="003319AF">
      <w:pPr>
        <w:pStyle w:val="Heading5"/>
      </w:pPr>
      <w:bookmarkStart w:id="1580" w:name="_Toc35971442"/>
      <w:bookmarkStart w:id="1581" w:name="_Toc96843404"/>
      <w:bookmarkStart w:id="1582" w:name="_Toc96844379"/>
      <w:bookmarkStart w:id="1583" w:name="_Toc100739952"/>
      <w:bookmarkStart w:id="1584" w:name="_Toc133408874"/>
      <w:bookmarkStart w:id="1585" w:name="_Toc160452723"/>
      <w:bookmarkStart w:id="1586" w:name="_Toc164869651"/>
      <w:bookmarkStart w:id="1587" w:name="_Toc175350637"/>
      <w:bookmarkStart w:id="1588" w:name="_Toc180146574"/>
      <w:bookmarkStart w:id="1589" w:name="_Toc180249072"/>
      <w:bookmarkStart w:id="1590" w:name="_Toc183379026"/>
      <w:bookmarkStart w:id="1591" w:name="_Toc195349019"/>
      <w:r>
        <w:t>6.1.6.5.1</w:t>
      </w:r>
      <w:r>
        <w:tab/>
        <w:t>Binary Data Types</w:t>
      </w:r>
      <w:bookmarkEnd w:id="1580"/>
      <w:bookmarkEnd w:id="1581"/>
      <w:bookmarkEnd w:id="1582"/>
      <w:bookmarkEnd w:id="1583"/>
      <w:bookmarkEnd w:id="1584"/>
      <w:bookmarkEnd w:id="1585"/>
      <w:bookmarkEnd w:id="1586"/>
      <w:bookmarkEnd w:id="1587"/>
      <w:bookmarkEnd w:id="1588"/>
      <w:bookmarkEnd w:id="1589"/>
      <w:bookmarkEnd w:id="1590"/>
      <w:bookmarkEnd w:id="159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2" w:name="_Toc510696647"/>
      <w:bookmarkStart w:id="1593" w:name="_Toc35971443"/>
      <w:bookmarkStart w:id="1594" w:name="_Toc96843405"/>
      <w:bookmarkStart w:id="1595" w:name="_Toc96844380"/>
      <w:bookmarkStart w:id="1596" w:name="_Toc100739953"/>
      <w:bookmarkStart w:id="1597" w:name="_Toc133408875"/>
      <w:bookmarkStart w:id="1598" w:name="_Toc160452724"/>
      <w:bookmarkStart w:id="1599" w:name="_Toc164869652"/>
      <w:bookmarkStart w:id="1600" w:name="_Toc175350638"/>
      <w:bookmarkStart w:id="1601" w:name="_Toc180146575"/>
      <w:bookmarkStart w:id="1602" w:name="_Toc180249073"/>
      <w:bookmarkStart w:id="1603" w:name="_Toc183379027"/>
      <w:bookmarkStart w:id="1604" w:name="_Toc195349020"/>
      <w:r>
        <w:t>6.1.7</w:t>
      </w:r>
      <w:r>
        <w:tab/>
        <w:t>Error Handling</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10A67C7A" w14:textId="77777777" w:rsidR="00CE57B7" w:rsidRDefault="003319AF">
      <w:pPr>
        <w:pStyle w:val="Heading4"/>
      </w:pPr>
      <w:bookmarkStart w:id="1605" w:name="_Toc35971444"/>
      <w:bookmarkStart w:id="1606" w:name="_Toc96843406"/>
      <w:bookmarkStart w:id="1607" w:name="_Toc96844381"/>
      <w:bookmarkStart w:id="1608" w:name="_Toc100739954"/>
      <w:bookmarkStart w:id="1609" w:name="_Toc133408876"/>
      <w:bookmarkStart w:id="1610" w:name="_Toc160452725"/>
      <w:bookmarkStart w:id="1611" w:name="_Toc164869653"/>
      <w:bookmarkStart w:id="1612" w:name="_Toc175350639"/>
      <w:bookmarkStart w:id="1613" w:name="_Toc180146576"/>
      <w:bookmarkStart w:id="1614" w:name="_Toc180249074"/>
      <w:bookmarkStart w:id="1615" w:name="_Toc183379028"/>
      <w:bookmarkStart w:id="1616" w:name="_Toc195349021"/>
      <w:r>
        <w:t>6.1.7.1</w:t>
      </w:r>
      <w:r>
        <w:tab/>
        <w:t>General</w:t>
      </w:r>
      <w:bookmarkEnd w:id="1605"/>
      <w:bookmarkEnd w:id="1606"/>
      <w:bookmarkEnd w:id="1607"/>
      <w:bookmarkEnd w:id="1608"/>
      <w:bookmarkEnd w:id="1609"/>
      <w:bookmarkEnd w:id="1610"/>
      <w:bookmarkEnd w:id="1611"/>
      <w:bookmarkEnd w:id="1612"/>
      <w:bookmarkEnd w:id="1613"/>
      <w:bookmarkEnd w:id="1614"/>
      <w:bookmarkEnd w:id="1615"/>
      <w:bookmarkEnd w:id="161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7" w:name="_Toc35971445"/>
      <w:bookmarkStart w:id="1618" w:name="_Toc96843407"/>
      <w:bookmarkStart w:id="1619" w:name="_Toc96844382"/>
      <w:bookmarkStart w:id="1620" w:name="_Toc100739955"/>
      <w:bookmarkStart w:id="1621" w:name="_Toc133408877"/>
      <w:bookmarkStart w:id="1622" w:name="_Toc160452726"/>
      <w:bookmarkStart w:id="1623" w:name="_Toc164869654"/>
      <w:bookmarkStart w:id="1624" w:name="_Toc175350640"/>
      <w:bookmarkStart w:id="1625" w:name="_Toc180146577"/>
      <w:bookmarkStart w:id="1626" w:name="_Toc180249075"/>
      <w:bookmarkStart w:id="1627" w:name="_Toc183379029"/>
      <w:bookmarkStart w:id="1628" w:name="_Toc195349022"/>
      <w:r>
        <w:t>6.1.7.2</w:t>
      </w:r>
      <w:r>
        <w:tab/>
        <w:t>Protocol Errors</w:t>
      </w:r>
      <w:bookmarkEnd w:id="1617"/>
      <w:bookmarkEnd w:id="1618"/>
      <w:bookmarkEnd w:id="1619"/>
      <w:bookmarkEnd w:id="1620"/>
      <w:bookmarkEnd w:id="1621"/>
      <w:bookmarkEnd w:id="1622"/>
      <w:bookmarkEnd w:id="1623"/>
      <w:bookmarkEnd w:id="1624"/>
      <w:bookmarkEnd w:id="1625"/>
      <w:bookmarkEnd w:id="1626"/>
      <w:bookmarkEnd w:id="1627"/>
      <w:bookmarkEnd w:id="162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9" w:name="_Toc35971446"/>
      <w:bookmarkStart w:id="1630" w:name="_Toc96843408"/>
      <w:bookmarkStart w:id="1631" w:name="_Toc96844383"/>
      <w:bookmarkStart w:id="1632" w:name="_Toc100739956"/>
      <w:bookmarkStart w:id="1633" w:name="_Toc133408878"/>
      <w:bookmarkStart w:id="1634" w:name="_Toc160452727"/>
      <w:bookmarkStart w:id="1635" w:name="_Toc164869655"/>
      <w:bookmarkStart w:id="1636" w:name="_Toc175350641"/>
      <w:bookmarkStart w:id="1637" w:name="_Toc180146578"/>
      <w:bookmarkStart w:id="1638" w:name="_Toc180249076"/>
      <w:bookmarkStart w:id="1639" w:name="_Toc183379030"/>
      <w:bookmarkStart w:id="1640" w:name="_Toc195349023"/>
      <w:r>
        <w:t>6.1.7.3</w:t>
      </w:r>
      <w:r>
        <w:tab/>
        <w:t>Application Errors</w:t>
      </w:r>
      <w:bookmarkEnd w:id="1629"/>
      <w:bookmarkEnd w:id="1630"/>
      <w:bookmarkEnd w:id="1631"/>
      <w:bookmarkEnd w:id="1632"/>
      <w:bookmarkEnd w:id="1633"/>
      <w:bookmarkEnd w:id="1634"/>
      <w:bookmarkEnd w:id="1635"/>
      <w:bookmarkEnd w:id="1636"/>
      <w:bookmarkEnd w:id="1637"/>
      <w:bookmarkEnd w:id="1638"/>
      <w:bookmarkEnd w:id="1639"/>
      <w:bookmarkEnd w:id="1640"/>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41" w:name="_Toc492899751"/>
      <w:bookmarkStart w:id="1642" w:name="_Toc492900030"/>
      <w:bookmarkStart w:id="1643" w:name="_Toc492967832"/>
      <w:bookmarkStart w:id="1644" w:name="_Toc492972920"/>
      <w:bookmarkStart w:id="1645" w:name="_Toc492973140"/>
      <w:bookmarkStart w:id="1646" w:name="_Toc493774060"/>
      <w:bookmarkStart w:id="1647" w:name="_Toc508285804"/>
      <w:bookmarkStart w:id="1648" w:name="_Toc508287269"/>
      <w:bookmarkStart w:id="1649" w:name="_Toc510696648"/>
      <w:bookmarkStart w:id="1650" w:name="_Toc35971447"/>
    </w:p>
    <w:p w14:paraId="7200935D" w14:textId="77777777" w:rsidR="00CE57B7" w:rsidRDefault="003319AF">
      <w:pPr>
        <w:pStyle w:val="Heading3"/>
        <w:rPr>
          <w:lang w:eastAsia="zh-CN"/>
        </w:rPr>
      </w:pPr>
      <w:bookmarkStart w:id="1651" w:name="_Toc96843409"/>
      <w:bookmarkStart w:id="1652" w:name="_Toc96844384"/>
      <w:bookmarkStart w:id="1653" w:name="_Toc100739957"/>
      <w:bookmarkStart w:id="1654" w:name="_Toc133408879"/>
      <w:bookmarkStart w:id="1655" w:name="_Toc160452728"/>
      <w:bookmarkStart w:id="1656" w:name="_Toc164869656"/>
      <w:bookmarkStart w:id="1657" w:name="_Toc175350642"/>
      <w:bookmarkStart w:id="1658" w:name="_Toc180146579"/>
      <w:bookmarkStart w:id="1659" w:name="_Toc180249077"/>
      <w:bookmarkStart w:id="1660" w:name="_Toc183379031"/>
      <w:bookmarkStart w:id="1661" w:name="_Toc195349024"/>
      <w:r>
        <w:t>6.1.8</w:t>
      </w:r>
      <w:r>
        <w:rPr>
          <w:lang w:eastAsia="zh-CN"/>
        </w:rPr>
        <w:tab/>
        <w:t>Feature negotiation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2" w:name="_Toc532994477"/>
      <w:bookmarkStart w:id="1663" w:name="_Toc35971448"/>
      <w:bookmarkStart w:id="1664" w:name="_Hlk525137310"/>
      <w:bookmarkStart w:id="1665" w:name="_Toc510696649"/>
    </w:p>
    <w:p w14:paraId="1838209A" w14:textId="77777777" w:rsidR="00CE57B7" w:rsidRDefault="003319AF">
      <w:pPr>
        <w:pStyle w:val="Heading3"/>
      </w:pPr>
      <w:bookmarkStart w:id="1666" w:name="_Toc96843410"/>
      <w:bookmarkStart w:id="1667" w:name="_Toc96844385"/>
      <w:bookmarkStart w:id="1668" w:name="_Toc100739958"/>
      <w:bookmarkStart w:id="1669" w:name="_Toc133408880"/>
      <w:bookmarkStart w:id="1670" w:name="_Toc160452729"/>
      <w:bookmarkStart w:id="1671" w:name="_Toc164869657"/>
      <w:bookmarkStart w:id="1672" w:name="_Toc175350643"/>
      <w:bookmarkStart w:id="1673" w:name="_Toc180146580"/>
      <w:bookmarkStart w:id="1674" w:name="_Toc180249078"/>
      <w:bookmarkStart w:id="1675" w:name="_Toc183379032"/>
      <w:bookmarkStart w:id="1676" w:name="_Toc195349025"/>
      <w:r>
        <w:lastRenderedPageBreak/>
        <w:t>6.1.9</w:t>
      </w:r>
      <w:r>
        <w:tab/>
        <w:t>Security</w:t>
      </w:r>
      <w:bookmarkEnd w:id="1662"/>
      <w:bookmarkEnd w:id="1663"/>
      <w:bookmarkEnd w:id="1666"/>
      <w:bookmarkEnd w:id="1667"/>
      <w:bookmarkEnd w:id="1668"/>
      <w:bookmarkEnd w:id="1669"/>
      <w:bookmarkEnd w:id="1670"/>
      <w:bookmarkEnd w:id="1671"/>
      <w:bookmarkEnd w:id="1672"/>
      <w:bookmarkEnd w:id="1673"/>
      <w:bookmarkEnd w:id="1674"/>
      <w:bookmarkEnd w:id="1675"/>
      <w:bookmarkEnd w:id="1676"/>
    </w:p>
    <w:p w14:paraId="3C4764B9" w14:textId="3DBE7EEE" w:rsidR="007406B4" w:rsidRDefault="007406B4" w:rsidP="007406B4">
      <w:pPr>
        <w:rPr>
          <w:noProof/>
          <w:lang w:eastAsia="zh-CN"/>
        </w:rPr>
      </w:pPr>
      <w:bookmarkStart w:id="1677" w:name="_Toc35971449"/>
      <w:bookmarkEnd w:id="166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8" w:name="_Toc96843411"/>
      <w:bookmarkStart w:id="1679" w:name="_Toc96844386"/>
      <w:bookmarkStart w:id="1680" w:name="_Toc100739959"/>
      <w:r>
        <w:br w:type="page"/>
      </w:r>
      <w:bookmarkStart w:id="1681" w:name="_Toc133408881"/>
      <w:bookmarkStart w:id="1682" w:name="_Toc160452730"/>
      <w:bookmarkStart w:id="1683" w:name="_Toc164869658"/>
      <w:bookmarkStart w:id="1684" w:name="_Toc175350644"/>
      <w:bookmarkStart w:id="1685" w:name="_Toc180146581"/>
      <w:bookmarkStart w:id="1686" w:name="_Toc180249079"/>
      <w:bookmarkStart w:id="1687" w:name="_Toc183379033"/>
      <w:bookmarkStart w:id="1688" w:name="_Toc195349026"/>
      <w:r w:rsidR="003319AF">
        <w:lastRenderedPageBreak/>
        <w:t>6.2</w:t>
      </w:r>
      <w:r w:rsidR="003319AF">
        <w:tab/>
      </w:r>
      <w:r w:rsidR="00BF43DB" w:rsidRPr="005E74E0">
        <w:t>UAE_RealtimeUAVStatus</w:t>
      </w:r>
      <w:r w:rsidR="003319AF">
        <w:t xml:space="preserve"> Service API</w:t>
      </w:r>
      <w:bookmarkEnd w:id="1665"/>
      <w:bookmarkEnd w:id="1677"/>
      <w:bookmarkEnd w:id="1678"/>
      <w:bookmarkEnd w:id="1679"/>
      <w:bookmarkEnd w:id="1680"/>
      <w:bookmarkEnd w:id="1681"/>
      <w:bookmarkEnd w:id="1682"/>
      <w:bookmarkEnd w:id="1683"/>
      <w:bookmarkEnd w:id="1684"/>
      <w:bookmarkEnd w:id="1685"/>
      <w:bookmarkEnd w:id="1686"/>
      <w:bookmarkEnd w:id="1687"/>
      <w:bookmarkEnd w:id="1688"/>
    </w:p>
    <w:p w14:paraId="5979E58C" w14:textId="77777777" w:rsidR="00BF43DB" w:rsidRDefault="00BF43DB" w:rsidP="00BF43DB">
      <w:pPr>
        <w:pStyle w:val="Heading3"/>
      </w:pPr>
      <w:bookmarkStart w:id="1689" w:name="_Toc96843412"/>
      <w:bookmarkStart w:id="1690" w:name="_Toc96844387"/>
      <w:bookmarkStart w:id="1691" w:name="_Toc100739960"/>
      <w:bookmarkStart w:id="1692" w:name="_Toc133408882"/>
      <w:bookmarkStart w:id="1693" w:name="_Toc160452731"/>
      <w:bookmarkStart w:id="1694" w:name="_Toc164869659"/>
      <w:bookmarkStart w:id="1695" w:name="_Toc175350645"/>
      <w:bookmarkStart w:id="1696" w:name="_Toc180146582"/>
      <w:bookmarkStart w:id="1697" w:name="_Toc180249080"/>
      <w:bookmarkStart w:id="1698" w:name="_Toc183379034"/>
      <w:bookmarkStart w:id="1699" w:name="_Toc195349027"/>
      <w:r>
        <w:t>6.2.1</w:t>
      </w:r>
      <w:r>
        <w:tab/>
        <w:t>Introduction</w:t>
      </w:r>
      <w:bookmarkEnd w:id="1689"/>
      <w:bookmarkEnd w:id="1690"/>
      <w:bookmarkEnd w:id="1691"/>
      <w:bookmarkEnd w:id="1692"/>
      <w:bookmarkEnd w:id="1693"/>
      <w:bookmarkEnd w:id="1694"/>
      <w:bookmarkEnd w:id="1695"/>
      <w:bookmarkEnd w:id="1696"/>
      <w:bookmarkEnd w:id="1697"/>
      <w:bookmarkEnd w:id="1698"/>
      <w:bookmarkEnd w:id="169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700" w:name="_Toc96843413"/>
      <w:bookmarkStart w:id="1701" w:name="_Toc96844388"/>
      <w:bookmarkStart w:id="170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3" w:name="_Toc133408883"/>
      <w:bookmarkStart w:id="1704" w:name="_Toc160452732"/>
      <w:bookmarkStart w:id="1705" w:name="_Toc164869660"/>
      <w:bookmarkStart w:id="1706" w:name="_Toc175350646"/>
      <w:bookmarkStart w:id="1707" w:name="_Toc180146583"/>
      <w:bookmarkStart w:id="1708" w:name="_Toc180249081"/>
      <w:bookmarkStart w:id="1709" w:name="_Toc183379035"/>
      <w:bookmarkStart w:id="1710" w:name="_Toc195349028"/>
      <w:r>
        <w:t>6.2.2</w:t>
      </w:r>
      <w:r>
        <w:tab/>
        <w:t>Usage of HTTP</w:t>
      </w:r>
      <w:bookmarkEnd w:id="1700"/>
      <w:bookmarkEnd w:id="1701"/>
      <w:bookmarkEnd w:id="1702"/>
      <w:bookmarkEnd w:id="1703"/>
      <w:bookmarkEnd w:id="1704"/>
      <w:bookmarkEnd w:id="1705"/>
      <w:bookmarkEnd w:id="1706"/>
      <w:bookmarkEnd w:id="1707"/>
      <w:bookmarkEnd w:id="1708"/>
      <w:bookmarkEnd w:id="1709"/>
      <w:bookmarkEnd w:id="171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1" w:name="_Toc67903522"/>
      <w:bookmarkStart w:id="1712" w:name="_Toc96843414"/>
      <w:bookmarkStart w:id="1713" w:name="_Toc96844389"/>
      <w:bookmarkStart w:id="1714" w:name="_Toc100739962"/>
      <w:bookmarkStart w:id="1715" w:name="_Toc133408884"/>
      <w:bookmarkStart w:id="1716" w:name="_Toc160452733"/>
      <w:bookmarkStart w:id="1717" w:name="_Toc164869661"/>
      <w:bookmarkStart w:id="1718" w:name="_Toc175350647"/>
      <w:bookmarkStart w:id="1719" w:name="_Toc180146584"/>
      <w:bookmarkStart w:id="1720" w:name="_Toc180249082"/>
      <w:bookmarkStart w:id="1721" w:name="_Toc183379036"/>
      <w:bookmarkStart w:id="1722" w:name="_Toc195349029"/>
      <w:r>
        <w:t>6.2.3</w:t>
      </w:r>
      <w:r>
        <w:tab/>
        <w:t>Resources</w:t>
      </w:r>
      <w:bookmarkEnd w:id="1711"/>
      <w:bookmarkEnd w:id="1712"/>
      <w:bookmarkEnd w:id="1713"/>
      <w:bookmarkEnd w:id="1714"/>
      <w:bookmarkEnd w:id="1715"/>
      <w:bookmarkEnd w:id="1716"/>
      <w:bookmarkEnd w:id="1717"/>
      <w:bookmarkEnd w:id="1718"/>
      <w:bookmarkEnd w:id="1719"/>
      <w:bookmarkEnd w:id="1720"/>
      <w:bookmarkEnd w:id="1721"/>
      <w:bookmarkEnd w:id="1722"/>
    </w:p>
    <w:p w14:paraId="4D8C8923" w14:textId="77777777" w:rsidR="006E79F0" w:rsidRPr="000A7435" w:rsidRDefault="006E79F0" w:rsidP="006E79F0">
      <w:pPr>
        <w:pStyle w:val="Heading4"/>
      </w:pPr>
      <w:bookmarkStart w:id="1723" w:name="_Toc67903523"/>
      <w:bookmarkStart w:id="1724" w:name="_Toc96843415"/>
      <w:bookmarkStart w:id="1725" w:name="_Toc96844390"/>
      <w:bookmarkStart w:id="1726" w:name="_Toc100739963"/>
      <w:bookmarkStart w:id="1727" w:name="_Toc133408885"/>
      <w:bookmarkStart w:id="1728" w:name="_Toc160452734"/>
      <w:bookmarkStart w:id="1729" w:name="_Toc164869662"/>
      <w:bookmarkStart w:id="1730" w:name="_Toc175350648"/>
      <w:bookmarkStart w:id="1731" w:name="_Toc180146585"/>
      <w:bookmarkStart w:id="1732" w:name="_Toc180249083"/>
      <w:bookmarkStart w:id="1733" w:name="_Toc183379037"/>
      <w:bookmarkStart w:id="1734" w:name="_Toc195349030"/>
      <w:r>
        <w:t>6.2.3.1</w:t>
      </w:r>
      <w:r>
        <w:tab/>
        <w:t>Overview</w:t>
      </w:r>
      <w:bookmarkEnd w:id="1723"/>
      <w:bookmarkEnd w:id="1724"/>
      <w:bookmarkEnd w:id="1725"/>
      <w:bookmarkEnd w:id="1726"/>
      <w:bookmarkEnd w:id="1727"/>
      <w:bookmarkEnd w:id="1728"/>
      <w:bookmarkEnd w:id="1729"/>
      <w:bookmarkEnd w:id="1730"/>
      <w:bookmarkEnd w:id="1731"/>
      <w:bookmarkEnd w:id="1732"/>
      <w:bookmarkEnd w:id="1733"/>
      <w:bookmarkEnd w:id="1734"/>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0596238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5" w:name="_Toc510696609"/>
      <w:bookmarkStart w:id="1736" w:name="_Toc35971400"/>
      <w:bookmarkStart w:id="1737" w:name="_Toc67903524"/>
      <w:bookmarkStart w:id="1738" w:name="_Toc96843416"/>
      <w:bookmarkStart w:id="1739" w:name="_Toc96844391"/>
      <w:bookmarkStart w:id="1740" w:name="_Toc100739964"/>
      <w:bookmarkStart w:id="1741" w:name="_Toc133408886"/>
      <w:bookmarkStart w:id="1742" w:name="_Toc160452735"/>
      <w:bookmarkStart w:id="1743" w:name="_Toc164869663"/>
      <w:bookmarkStart w:id="1744" w:name="_Toc175350649"/>
      <w:bookmarkStart w:id="1745" w:name="_Toc180146586"/>
      <w:bookmarkStart w:id="1746" w:name="_Toc180249084"/>
      <w:bookmarkStart w:id="1747" w:name="_Toc183379038"/>
      <w:bookmarkStart w:id="1748" w:name="_Toc195349031"/>
      <w:r>
        <w:t>6.2.3.2</w:t>
      </w:r>
      <w:r>
        <w:tab/>
        <w:t xml:space="preserve">Resource: </w:t>
      </w:r>
      <w:bookmarkEnd w:id="1735"/>
      <w:bookmarkEnd w:id="1736"/>
      <w:bookmarkEnd w:id="1737"/>
      <w:r w:rsidRPr="00B14C1D">
        <w:t>Real-time UAV Status Subscriptions</w:t>
      </w:r>
      <w:bookmarkEnd w:id="1738"/>
      <w:bookmarkEnd w:id="1739"/>
      <w:bookmarkEnd w:id="1740"/>
      <w:bookmarkEnd w:id="1741"/>
      <w:bookmarkEnd w:id="1742"/>
      <w:bookmarkEnd w:id="1743"/>
      <w:bookmarkEnd w:id="1744"/>
      <w:bookmarkEnd w:id="1745"/>
      <w:bookmarkEnd w:id="1746"/>
      <w:bookmarkEnd w:id="1747"/>
      <w:bookmarkEnd w:id="1748"/>
    </w:p>
    <w:p w14:paraId="6FB6ACBA" w14:textId="77777777" w:rsidR="006E79F0" w:rsidRDefault="006E79F0" w:rsidP="006E79F0">
      <w:pPr>
        <w:pStyle w:val="Heading5"/>
      </w:pPr>
      <w:bookmarkStart w:id="1749" w:name="_Toc510696610"/>
      <w:bookmarkStart w:id="1750" w:name="_Toc35971401"/>
      <w:bookmarkStart w:id="1751" w:name="_Toc67903525"/>
      <w:bookmarkStart w:id="1752" w:name="_Toc96843417"/>
      <w:bookmarkStart w:id="1753" w:name="_Toc96844392"/>
      <w:bookmarkStart w:id="1754" w:name="_Toc100739965"/>
      <w:bookmarkStart w:id="1755" w:name="_Toc133408887"/>
      <w:bookmarkStart w:id="1756" w:name="_Toc160452736"/>
      <w:bookmarkStart w:id="1757" w:name="_Toc164869664"/>
      <w:bookmarkStart w:id="1758" w:name="_Toc175350650"/>
      <w:bookmarkStart w:id="1759" w:name="_Toc180146587"/>
      <w:bookmarkStart w:id="1760" w:name="_Toc180249085"/>
      <w:bookmarkStart w:id="1761" w:name="_Toc183379039"/>
      <w:bookmarkStart w:id="1762" w:name="_Toc195349032"/>
      <w:r>
        <w:t>6.2.3.2.1</w:t>
      </w:r>
      <w:r>
        <w:tab/>
        <w:t>Description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3" w:name="_Toc35971402"/>
      <w:bookmarkStart w:id="1764" w:name="_Toc67903526"/>
      <w:bookmarkStart w:id="1765" w:name="_Toc96843418"/>
      <w:bookmarkStart w:id="1766" w:name="_Toc96844393"/>
      <w:bookmarkStart w:id="1767" w:name="_Toc100739966"/>
      <w:bookmarkStart w:id="1768" w:name="_Toc133408888"/>
      <w:bookmarkStart w:id="1769" w:name="_Toc160452737"/>
      <w:bookmarkStart w:id="1770" w:name="_Toc164869665"/>
      <w:bookmarkStart w:id="1771" w:name="_Toc175350651"/>
      <w:bookmarkStart w:id="1772" w:name="_Toc180146588"/>
      <w:bookmarkStart w:id="1773" w:name="_Toc180249086"/>
      <w:bookmarkStart w:id="1774" w:name="_Toc183379040"/>
      <w:bookmarkStart w:id="1775" w:name="_Toc510696612"/>
      <w:bookmarkStart w:id="1776" w:name="_Toc195349033"/>
      <w:r>
        <w:t>6.2.3.2.2</w:t>
      </w:r>
      <w:r>
        <w:tab/>
        <w:t>Resource Definition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7" w:name="_Toc35971403"/>
      <w:bookmarkStart w:id="1778" w:name="_Toc67903527"/>
      <w:bookmarkStart w:id="1779" w:name="_Toc96843419"/>
      <w:bookmarkStart w:id="1780" w:name="_Toc96844394"/>
      <w:bookmarkStart w:id="1781" w:name="_Toc100739967"/>
      <w:bookmarkStart w:id="1782" w:name="_Toc133408889"/>
      <w:bookmarkStart w:id="1783" w:name="_Toc160452738"/>
      <w:bookmarkStart w:id="1784" w:name="_Toc164869666"/>
      <w:bookmarkStart w:id="1785" w:name="_Toc175350652"/>
      <w:bookmarkStart w:id="1786" w:name="_Toc180146589"/>
      <w:bookmarkStart w:id="1787" w:name="_Toc180249087"/>
      <w:bookmarkStart w:id="1788" w:name="_Toc183379041"/>
      <w:bookmarkStart w:id="1789" w:name="_Toc195349034"/>
      <w:r>
        <w:t>6.2.3.2.3</w:t>
      </w:r>
      <w:r>
        <w:tab/>
        <w:t>Resource Standard Methods</w:t>
      </w:r>
      <w:bookmarkEnd w:id="1775"/>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5B81381" w14:textId="77777777" w:rsidR="006E79F0" w:rsidRPr="00384E92" w:rsidRDefault="006E79F0" w:rsidP="006E79F0">
      <w:pPr>
        <w:pStyle w:val="Heading6"/>
      </w:pPr>
      <w:bookmarkStart w:id="1790" w:name="_Toc510696613"/>
      <w:bookmarkStart w:id="1791" w:name="_Toc35971404"/>
      <w:bookmarkStart w:id="1792" w:name="_Toc96843420"/>
      <w:bookmarkStart w:id="1793" w:name="_Toc96844395"/>
      <w:bookmarkStart w:id="1794" w:name="_Toc100739968"/>
      <w:bookmarkStart w:id="1795" w:name="_Toc133408890"/>
      <w:bookmarkStart w:id="1796" w:name="_Toc160452739"/>
      <w:bookmarkStart w:id="1797" w:name="_Toc164869667"/>
      <w:bookmarkStart w:id="1798" w:name="_Toc175350653"/>
      <w:bookmarkStart w:id="1799" w:name="_Toc180146590"/>
      <w:bookmarkStart w:id="1800" w:name="_Toc180249088"/>
      <w:bookmarkStart w:id="1801" w:name="_Toc183379042"/>
      <w:bookmarkStart w:id="1802" w:name="_Toc195349035"/>
      <w:r w:rsidRPr="00384E92">
        <w:t>6.</w:t>
      </w:r>
      <w:r>
        <w:t>2.3.2.3</w:t>
      </w:r>
      <w:r w:rsidRPr="00384E92">
        <w:t>.1</w:t>
      </w:r>
      <w:r w:rsidRPr="00384E92">
        <w:tab/>
      </w:r>
      <w:bookmarkEnd w:id="1790"/>
      <w:bookmarkEnd w:id="1791"/>
      <w:r>
        <w:t>GET</w:t>
      </w:r>
      <w:bookmarkEnd w:id="1792"/>
      <w:bookmarkEnd w:id="1793"/>
      <w:bookmarkEnd w:id="1794"/>
      <w:bookmarkEnd w:id="1795"/>
      <w:bookmarkEnd w:id="1796"/>
      <w:bookmarkEnd w:id="1797"/>
      <w:bookmarkEnd w:id="1798"/>
      <w:bookmarkEnd w:id="1799"/>
      <w:bookmarkEnd w:id="1800"/>
      <w:bookmarkEnd w:id="1801"/>
      <w:bookmarkEnd w:id="180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3" w:name="_Toc96843421"/>
      <w:bookmarkStart w:id="1804" w:name="_Toc96844396"/>
      <w:bookmarkStart w:id="1805" w:name="_Toc100739969"/>
      <w:bookmarkStart w:id="1806" w:name="_Toc133408891"/>
      <w:bookmarkStart w:id="1807" w:name="_Toc160452740"/>
      <w:bookmarkStart w:id="1808" w:name="_Toc164869668"/>
      <w:bookmarkStart w:id="1809" w:name="_Toc175350654"/>
      <w:bookmarkStart w:id="1810" w:name="_Toc180146591"/>
      <w:bookmarkStart w:id="1811" w:name="_Toc180249089"/>
      <w:bookmarkStart w:id="1812" w:name="_Toc183379043"/>
      <w:bookmarkStart w:id="1813" w:name="_Toc195349036"/>
      <w:r w:rsidRPr="00384E92">
        <w:t>6.</w:t>
      </w:r>
      <w:r>
        <w:t>2.3.2.3</w:t>
      </w:r>
      <w:r w:rsidRPr="00384E92">
        <w:t>.</w:t>
      </w:r>
      <w:r>
        <w:t>2</w:t>
      </w:r>
      <w:r w:rsidRPr="00384E92">
        <w:tab/>
      </w:r>
      <w:r>
        <w:t>POST</w:t>
      </w:r>
      <w:bookmarkEnd w:id="1803"/>
      <w:bookmarkEnd w:id="1804"/>
      <w:bookmarkEnd w:id="1805"/>
      <w:bookmarkEnd w:id="1806"/>
      <w:bookmarkEnd w:id="1807"/>
      <w:bookmarkEnd w:id="1808"/>
      <w:bookmarkEnd w:id="1809"/>
      <w:bookmarkEnd w:id="1810"/>
      <w:bookmarkEnd w:id="1811"/>
      <w:bookmarkEnd w:id="1812"/>
      <w:bookmarkEnd w:id="1813"/>
    </w:p>
    <w:p w14:paraId="77471BDB" w14:textId="55DF746C" w:rsidR="005B38C8" w:rsidRDefault="006E79F0" w:rsidP="006E79F0">
      <w:pPr>
        <w:rPr>
          <w:noProof/>
          <w:lang w:eastAsia="zh-CN"/>
        </w:rPr>
      </w:pPr>
      <w:bookmarkStart w:id="1814" w:name="_Toc510696615"/>
      <w:bookmarkStart w:id="1815" w:name="_Toc35971406"/>
      <w:bookmarkStart w:id="181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7" w:name="_Toc96843422"/>
      <w:bookmarkStart w:id="1818" w:name="_Toc96844397"/>
      <w:bookmarkStart w:id="1819" w:name="_Toc100739970"/>
      <w:bookmarkStart w:id="1820" w:name="_Toc133408892"/>
      <w:bookmarkStart w:id="1821" w:name="_Toc160452741"/>
      <w:bookmarkStart w:id="1822" w:name="_Toc164869669"/>
      <w:bookmarkStart w:id="1823" w:name="_Toc175350655"/>
      <w:bookmarkStart w:id="1824" w:name="_Toc180146592"/>
      <w:bookmarkStart w:id="1825" w:name="_Toc180249090"/>
      <w:bookmarkStart w:id="1826" w:name="_Toc183379044"/>
      <w:bookmarkStart w:id="1827" w:name="_Toc195349037"/>
      <w:r>
        <w:t>6.2.3.2.4</w:t>
      </w:r>
      <w:r>
        <w:tab/>
        <w:t>Resource Custom Operations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8" w:name="_Toc510696621"/>
      <w:bookmarkStart w:id="1829" w:name="_Toc35971412"/>
      <w:bookmarkStart w:id="1830" w:name="_Toc67903529"/>
      <w:bookmarkStart w:id="1831" w:name="_Toc96843423"/>
      <w:bookmarkStart w:id="1832" w:name="_Toc96844398"/>
      <w:bookmarkStart w:id="1833" w:name="_Toc100739971"/>
      <w:bookmarkStart w:id="1834" w:name="_Toc133408893"/>
      <w:bookmarkStart w:id="1835" w:name="_Toc160452742"/>
      <w:bookmarkStart w:id="1836" w:name="_Toc164869670"/>
      <w:bookmarkStart w:id="1837" w:name="_Toc175350656"/>
      <w:bookmarkStart w:id="1838" w:name="_Toc180146593"/>
      <w:bookmarkStart w:id="1839" w:name="_Toc180249091"/>
      <w:bookmarkStart w:id="1840" w:name="_Toc183379045"/>
      <w:bookmarkStart w:id="1841" w:name="_Toc195349038"/>
      <w:r>
        <w:t>6.2.3.3</w:t>
      </w:r>
      <w:r>
        <w:tab/>
        <w:t xml:space="preserve">Resource: </w:t>
      </w:r>
      <w:bookmarkEnd w:id="1828"/>
      <w:bookmarkEnd w:id="1829"/>
      <w:bookmarkEnd w:id="1830"/>
      <w:r>
        <w:t xml:space="preserve">Individual </w:t>
      </w:r>
      <w:r w:rsidRPr="00B14C1D">
        <w:t>Re</w:t>
      </w:r>
      <w:r>
        <w:t>al-time UAV Status Subscription</w:t>
      </w:r>
      <w:bookmarkEnd w:id="1831"/>
      <w:bookmarkEnd w:id="1832"/>
      <w:bookmarkEnd w:id="1833"/>
      <w:bookmarkEnd w:id="1834"/>
      <w:bookmarkEnd w:id="1835"/>
      <w:bookmarkEnd w:id="1836"/>
      <w:bookmarkEnd w:id="1837"/>
      <w:bookmarkEnd w:id="1838"/>
      <w:bookmarkEnd w:id="1839"/>
      <w:bookmarkEnd w:id="1840"/>
      <w:bookmarkEnd w:id="1841"/>
    </w:p>
    <w:p w14:paraId="5F5551E4" w14:textId="77777777" w:rsidR="006E79F0" w:rsidRDefault="006E79F0" w:rsidP="006E79F0">
      <w:pPr>
        <w:pStyle w:val="Heading5"/>
      </w:pPr>
      <w:bookmarkStart w:id="1842" w:name="_Toc96843424"/>
      <w:bookmarkStart w:id="1843" w:name="_Toc96844399"/>
      <w:bookmarkStart w:id="1844" w:name="_Toc100739972"/>
      <w:bookmarkStart w:id="1845" w:name="_Toc133408894"/>
      <w:bookmarkStart w:id="1846" w:name="_Toc160452743"/>
      <w:bookmarkStart w:id="1847" w:name="_Toc164869671"/>
      <w:bookmarkStart w:id="1848" w:name="_Toc175350657"/>
      <w:bookmarkStart w:id="1849" w:name="_Toc180146594"/>
      <w:bookmarkStart w:id="1850" w:name="_Toc180249092"/>
      <w:bookmarkStart w:id="1851" w:name="_Toc183379046"/>
      <w:bookmarkStart w:id="1852" w:name="_Toc195349039"/>
      <w:r>
        <w:t>6.2.3.3.1</w:t>
      </w:r>
      <w:r>
        <w:tab/>
        <w:t>Description</w:t>
      </w:r>
      <w:bookmarkEnd w:id="1842"/>
      <w:bookmarkEnd w:id="1843"/>
      <w:bookmarkEnd w:id="1844"/>
      <w:bookmarkEnd w:id="1845"/>
      <w:bookmarkEnd w:id="1846"/>
      <w:bookmarkEnd w:id="1847"/>
      <w:bookmarkEnd w:id="1848"/>
      <w:bookmarkEnd w:id="1849"/>
      <w:bookmarkEnd w:id="1850"/>
      <w:bookmarkEnd w:id="1851"/>
      <w:bookmarkEnd w:id="185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3" w:name="_Toc96843425"/>
      <w:bookmarkStart w:id="1854" w:name="_Toc96844400"/>
      <w:bookmarkStart w:id="1855" w:name="_Toc100739973"/>
      <w:bookmarkStart w:id="1856" w:name="_Toc133408895"/>
      <w:bookmarkStart w:id="1857" w:name="_Toc160452744"/>
      <w:bookmarkStart w:id="1858" w:name="_Toc164869672"/>
      <w:bookmarkStart w:id="1859" w:name="_Toc175350658"/>
      <w:bookmarkStart w:id="1860" w:name="_Toc180146595"/>
      <w:bookmarkStart w:id="1861" w:name="_Toc180249093"/>
      <w:bookmarkStart w:id="1862" w:name="_Toc183379047"/>
      <w:bookmarkStart w:id="1863" w:name="_Toc195349040"/>
      <w:r>
        <w:t>6.2.3.3.2</w:t>
      </w:r>
      <w:r>
        <w:tab/>
        <w:t>Resource Definition</w:t>
      </w:r>
      <w:bookmarkEnd w:id="1853"/>
      <w:bookmarkEnd w:id="1854"/>
      <w:bookmarkEnd w:id="1855"/>
      <w:bookmarkEnd w:id="1856"/>
      <w:bookmarkEnd w:id="1857"/>
      <w:bookmarkEnd w:id="1858"/>
      <w:bookmarkEnd w:id="1859"/>
      <w:bookmarkEnd w:id="1860"/>
      <w:bookmarkEnd w:id="1861"/>
      <w:bookmarkEnd w:id="1862"/>
      <w:bookmarkEnd w:id="186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4" w:name="_Toc96843426"/>
      <w:bookmarkStart w:id="1865" w:name="_Toc96844401"/>
      <w:bookmarkStart w:id="1866" w:name="_Toc100739974"/>
      <w:bookmarkStart w:id="1867" w:name="_Toc133408896"/>
      <w:bookmarkStart w:id="1868" w:name="_Toc160452745"/>
      <w:bookmarkStart w:id="1869" w:name="_Toc164869673"/>
      <w:bookmarkStart w:id="1870" w:name="_Toc175350659"/>
      <w:bookmarkStart w:id="1871" w:name="_Toc180146596"/>
      <w:bookmarkStart w:id="1872" w:name="_Toc180249094"/>
      <w:bookmarkStart w:id="1873" w:name="_Toc183379048"/>
      <w:bookmarkStart w:id="1874" w:name="_Toc195349041"/>
      <w:r>
        <w:t>6.2.3.3.3</w:t>
      </w:r>
      <w:r>
        <w:tab/>
        <w:t>Resource Standard Methods</w:t>
      </w:r>
      <w:bookmarkEnd w:id="1864"/>
      <w:bookmarkEnd w:id="1865"/>
      <w:bookmarkEnd w:id="1866"/>
      <w:bookmarkEnd w:id="1867"/>
      <w:bookmarkEnd w:id="1868"/>
      <w:bookmarkEnd w:id="1869"/>
      <w:bookmarkEnd w:id="1870"/>
      <w:bookmarkEnd w:id="1871"/>
      <w:bookmarkEnd w:id="1872"/>
      <w:bookmarkEnd w:id="1873"/>
      <w:bookmarkEnd w:id="1874"/>
    </w:p>
    <w:p w14:paraId="59FD6533" w14:textId="77777777" w:rsidR="006E79F0" w:rsidRPr="00384E92" w:rsidRDefault="006E79F0" w:rsidP="006E79F0">
      <w:pPr>
        <w:pStyle w:val="Heading6"/>
      </w:pPr>
      <w:bookmarkStart w:id="1875" w:name="_Toc96843427"/>
      <w:bookmarkStart w:id="1876" w:name="_Toc96844402"/>
      <w:bookmarkStart w:id="1877" w:name="_Toc100739975"/>
      <w:bookmarkStart w:id="1878" w:name="_Toc133408897"/>
      <w:bookmarkStart w:id="1879" w:name="_Toc160452746"/>
      <w:bookmarkStart w:id="1880" w:name="_Toc164869674"/>
      <w:bookmarkStart w:id="1881" w:name="_Toc175350660"/>
      <w:bookmarkStart w:id="1882" w:name="_Toc180146597"/>
      <w:bookmarkStart w:id="1883" w:name="_Toc180249095"/>
      <w:bookmarkStart w:id="1884" w:name="_Toc183379049"/>
      <w:bookmarkStart w:id="1885" w:name="_Toc195349042"/>
      <w:r w:rsidRPr="00384E92">
        <w:t>6.</w:t>
      </w:r>
      <w:r>
        <w:t>2.3.3.3</w:t>
      </w:r>
      <w:r w:rsidRPr="00384E92">
        <w:t>.1</w:t>
      </w:r>
      <w:r w:rsidRPr="00384E92">
        <w:tab/>
      </w:r>
      <w:r>
        <w:t>GET</w:t>
      </w:r>
      <w:bookmarkEnd w:id="1875"/>
      <w:bookmarkEnd w:id="1876"/>
      <w:bookmarkEnd w:id="1877"/>
      <w:bookmarkEnd w:id="1878"/>
      <w:bookmarkEnd w:id="1879"/>
      <w:bookmarkEnd w:id="1880"/>
      <w:bookmarkEnd w:id="1881"/>
      <w:bookmarkEnd w:id="1882"/>
      <w:bookmarkEnd w:id="1883"/>
      <w:bookmarkEnd w:id="1884"/>
      <w:bookmarkEnd w:id="188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6" w:name="_Toc96843428"/>
      <w:bookmarkStart w:id="1887" w:name="_Toc96844403"/>
      <w:bookmarkStart w:id="1888" w:name="_Toc100739976"/>
      <w:bookmarkStart w:id="1889" w:name="_Toc133408898"/>
      <w:bookmarkStart w:id="1890" w:name="_Toc160452747"/>
      <w:bookmarkStart w:id="1891" w:name="_Toc164869675"/>
      <w:bookmarkStart w:id="1892" w:name="_Toc175350661"/>
      <w:bookmarkStart w:id="1893" w:name="_Toc180146598"/>
      <w:bookmarkStart w:id="1894" w:name="_Toc180249096"/>
      <w:bookmarkStart w:id="1895" w:name="_Toc183379050"/>
      <w:bookmarkStart w:id="1896" w:name="_Toc195349043"/>
      <w:r w:rsidRPr="00384E92">
        <w:t>6.</w:t>
      </w:r>
      <w:r>
        <w:t>2.3.3.3</w:t>
      </w:r>
      <w:r w:rsidRPr="00384E92">
        <w:t>.</w:t>
      </w:r>
      <w:r>
        <w:t>2</w:t>
      </w:r>
      <w:r w:rsidRPr="00384E92">
        <w:tab/>
      </w:r>
      <w:r>
        <w:t>PUT</w:t>
      </w:r>
      <w:bookmarkEnd w:id="1886"/>
      <w:bookmarkEnd w:id="1887"/>
      <w:bookmarkEnd w:id="1888"/>
      <w:bookmarkEnd w:id="1889"/>
      <w:bookmarkEnd w:id="1890"/>
      <w:bookmarkEnd w:id="1891"/>
      <w:bookmarkEnd w:id="1892"/>
      <w:bookmarkEnd w:id="1893"/>
      <w:bookmarkEnd w:id="1894"/>
      <w:bookmarkEnd w:id="1895"/>
      <w:bookmarkEnd w:id="189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7" w:name="_Toc96843429"/>
      <w:bookmarkStart w:id="1898" w:name="_Toc96844404"/>
      <w:bookmarkStart w:id="1899" w:name="_Toc100739977"/>
      <w:bookmarkStart w:id="1900" w:name="_Toc133408899"/>
      <w:bookmarkStart w:id="1901" w:name="_Toc160452748"/>
      <w:bookmarkStart w:id="1902" w:name="_Toc164869676"/>
      <w:bookmarkStart w:id="1903" w:name="_Toc175350662"/>
      <w:bookmarkStart w:id="1904" w:name="_Toc180146599"/>
      <w:bookmarkStart w:id="1905" w:name="_Toc180249097"/>
      <w:bookmarkStart w:id="1906" w:name="_Toc183379051"/>
      <w:bookmarkStart w:id="1907" w:name="_Toc195349044"/>
      <w:r w:rsidRPr="00384E92">
        <w:t>6.</w:t>
      </w:r>
      <w:r>
        <w:t>2.3.3.3</w:t>
      </w:r>
      <w:r w:rsidRPr="00384E92">
        <w:t>.</w:t>
      </w:r>
      <w:r w:rsidR="00834BCA">
        <w:t>3</w:t>
      </w:r>
      <w:r w:rsidRPr="00384E92">
        <w:tab/>
      </w:r>
      <w:r>
        <w:t>DELETE</w:t>
      </w:r>
      <w:bookmarkEnd w:id="1897"/>
      <w:bookmarkEnd w:id="1898"/>
      <w:bookmarkEnd w:id="1899"/>
      <w:bookmarkEnd w:id="1900"/>
      <w:bookmarkEnd w:id="1901"/>
      <w:bookmarkEnd w:id="1902"/>
      <w:bookmarkEnd w:id="1903"/>
      <w:bookmarkEnd w:id="1904"/>
      <w:bookmarkEnd w:id="1905"/>
      <w:bookmarkEnd w:id="1906"/>
      <w:bookmarkEnd w:id="190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8" w:name="_Toc96843430"/>
      <w:bookmarkStart w:id="1909" w:name="_Toc96844405"/>
      <w:bookmarkStart w:id="1910" w:name="_Toc100739978"/>
      <w:bookmarkStart w:id="1911" w:name="_Toc133408900"/>
      <w:bookmarkStart w:id="1912" w:name="_Toc160452749"/>
      <w:bookmarkStart w:id="1913" w:name="_Toc164869677"/>
      <w:bookmarkStart w:id="1914" w:name="_Toc175350663"/>
      <w:bookmarkStart w:id="1915" w:name="_Toc180146600"/>
      <w:bookmarkStart w:id="1916" w:name="_Toc180249098"/>
      <w:bookmarkStart w:id="1917" w:name="_Toc183379052"/>
      <w:bookmarkStart w:id="1918" w:name="_Toc195349045"/>
      <w:r>
        <w:t>6.2.3.3.4</w:t>
      </w:r>
      <w:r>
        <w:tab/>
        <w:t>Resource Custom Operations</w:t>
      </w:r>
      <w:bookmarkEnd w:id="1908"/>
      <w:bookmarkEnd w:id="1909"/>
      <w:bookmarkEnd w:id="1910"/>
      <w:bookmarkEnd w:id="1911"/>
      <w:bookmarkEnd w:id="1912"/>
      <w:bookmarkEnd w:id="1913"/>
      <w:bookmarkEnd w:id="1914"/>
      <w:bookmarkEnd w:id="1915"/>
      <w:bookmarkEnd w:id="1916"/>
      <w:bookmarkEnd w:id="1917"/>
      <w:bookmarkEnd w:id="191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9" w:name="_Toc93679383"/>
      <w:bookmarkStart w:id="1920" w:name="_Toc96843431"/>
      <w:bookmarkStart w:id="1921" w:name="_Toc96844406"/>
      <w:bookmarkStart w:id="1922" w:name="_Toc100739979"/>
      <w:bookmarkStart w:id="1923" w:name="_Toc133408901"/>
      <w:bookmarkStart w:id="1924" w:name="_Toc160452750"/>
      <w:bookmarkStart w:id="1925" w:name="_Toc164869678"/>
      <w:bookmarkStart w:id="1926" w:name="_Toc175350664"/>
      <w:bookmarkStart w:id="1927" w:name="_Toc180146601"/>
      <w:bookmarkStart w:id="1928" w:name="_Toc180249099"/>
      <w:bookmarkStart w:id="1929" w:name="_Toc183379053"/>
      <w:bookmarkStart w:id="1930" w:name="_Toc195349046"/>
      <w:r>
        <w:t>6.2.4</w:t>
      </w:r>
      <w:r>
        <w:tab/>
      </w:r>
      <w:bookmarkEnd w:id="1919"/>
      <w:r>
        <w:t>Custom Operations without associated resources</w:t>
      </w:r>
      <w:bookmarkEnd w:id="1920"/>
      <w:bookmarkEnd w:id="1921"/>
      <w:bookmarkEnd w:id="1922"/>
      <w:bookmarkEnd w:id="1923"/>
      <w:bookmarkEnd w:id="1924"/>
      <w:bookmarkEnd w:id="1925"/>
      <w:bookmarkEnd w:id="1926"/>
      <w:bookmarkEnd w:id="1927"/>
      <w:bookmarkEnd w:id="1928"/>
      <w:bookmarkEnd w:id="1929"/>
      <w:bookmarkEnd w:id="193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1" w:name="_Toc96843432"/>
      <w:bookmarkStart w:id="1932" w:name="_Toc96844407"/>
      <w:bookmarkStart w:id="1933" w:name="_Toc100739980"/>
      <w:bookmarkStart w:id="1934" w:name="_Toc133408902"/>
      <w:bookmarkStart w:id="1935" w:name="_Toc160452751"/>
      <w:bookmarkStart w:id="1936" w:name="_Toc164869679"/>
      <w:bookmarkStart w:id="1937" w:name="_Toc175350665"/>
      <w:bookmarkStart w:id="1938" w:name="_Toc180146602"/>
      <w:bookmarkStart w:id="1939" w:name="_Toc180249100"/>
      <w:bookmarkStart w:id="1940" w:name="_Toc183379054"/>
      <w:bookmarkStart w:id="1941" w:name="_Toc195349047"/>
      <w:r>
        <w:lastRenderedPageBreak/>
        <w:t>6.2.5</w:t>
      </w:r>
      <w:r>
        <w:tab/>
        <w:t>Notifications</w:t>
      </w:r>
      <w:bookmarkEnd w:id="1931"/>
      <w:bookmarkEnd w:id="1932"/>
      <w:bookmarkEnd w:id="1933"/>
      <w:bookmarkEnd w:id="1934"/>
      <w:bookmarkEnd w:id="1935"/>
      <w:bookmarkEnd w:id="1936"/>
      <w:bookmarkEnd w:id="1937"/>
      <w:bookmarkEnd w:id="1938"/>
      <w:bookmarkEnd w:id="1939"/>
      <w:bookmarkEnd w:id="1940"/>
      <w:bookmarkEnd w:id="1941"/>
    </w:p>
    <w:p w14:paraId="0ACAFFB9" w14:textId="77777777" w:rsidR="006E79F0" w:rsidRDefault="006E79F0" w:rsidP="006E79F0">
      <w:pPr>
        <w:pStyle w:val="Heading4"/>
      </w:pPr>
      <w:bookmarkStart w:id="1942" w:name="_Toc96843433"/>
      <w:bookmarkStart w:id="1943" w:name="_Toc96844408"/>
      <w:bookmarkStart w:id="1944" w:name="_Toc100739981"/>
      <w:bookmarkStart w:id="1945" w:name="_Toc133408903"/>
      <w:bookmarkStart w:id="1946" w:name="_Toc160452752"/>
      <w:bookmarkStart w:id="1947" w:name="_Toc164869680"/>
      <w:bookmarkStart w:id="1948" w:name="_Toc175350666"/>
      <w:bookmarkStart w:id="1949" w:name="_Toc180146603"/>
      <w:bookmarkStart w:id="1950" w:name="_Toc180249101"/>
      <w:bookmarkStart w:id="1951" w:name="_Toc183379055"/>
      <w:bookmarkStart w:id="1952" w:name="_Toc195349048"/>
      <w:r>
        <w:t>6.2.5.1</w:t>
      </w:r>
      <w:r>
        <w:tab/>
        <w:t>General</w:t>
      </w:r>
      <w:bookmarkEnd w:id="1942"/>
      <w:bookmarkEnd w:id="1943"/>
      <w:bookmarkEnd w:id="1944"/>
      <w:bookmarkEnd w:id="1945"/>
      <w:bookmarkEnd w:id="1946"/>
      <w:bookmarkEnd w:id="1947"/>
      <w:bookmarkEnd w:id="1948"/>
      <w:bookmarkEnd w:id="1949"/>
      <w:bookmarkEnd w:id="1950"/>
      <w:bookmarkEnd w:id="1951"/>
      <w:bookmarkEnd w:id="195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3" w:name="_Toc96843434"/>
      <w:bookmarkStart w:id="1954" w:name="_Toc96844409"/>
      <w:bookmarkStart w:id="1955" w:name="_Toc100739982"/>
      <w:bookmarkStart w:id="1956" w:name="_Toc133408904"/>
      <w:bookmarkStart w:id="1957" w:name="_Toc160452753"/>
      <w:bookmarkStart w:id="1958" w:name="_Toc164869681"/>
      <w:bookmarkStart w:id="1959" w:name="_Toc175350667"/>
      <w:bookmarkStart w:id="1960" w:name="_Toc180146604"/>
      <w:bookmarkStart w:id="1961" w:name="_Toc180249102"/>
      <w:bookmarkStart w:id="1962" w:name="_Toc183379056"/>
      <w:bookmarkStart w:id="1963" w:name="_Toc195349049"/>
      <w:r w:rsidRPr="000C11A3">
        <w:rPr>
          <w:lang w:val="en-US"/>
        </w:rPr>
        <w:t>6.2.5.2</w:t>
      </w:r>
      <w:r w:rsidRPr="000C11A3">
        <w:rPr>
          <w:lang w:val="en-US"/>
        </w:rPr>
        <w:tab/>
        <w:t>Real-time UAV Status Notification</w:t>
      </w:r>
      <w:bookmarkEnd w:id="1953"/>
      <w:bookmarkEnd w:id="1954"/>
      <w:bookmarkEnd w:id="1955"/>
      <w:bookmarkEnd w:id="1956"/>
      <w:bookmarkEnd w:id="1957"/>
      <w:bookmarkEnd w:id="1958"/>
      <w:bookmarkEnd w:id="1959"/>
      <w:bookmarkEnd w:id="1960"/>
      <w:bookmarkEnd w:id="1961"/>
      <w:bookmarkEnd w:id="1962"/>
      <w:bookmarkEnd w:id="1963"/>
    </w:p>
    <w:p w14:paraId="118312CC" w14:textId="77777777" w:rsidR="006E79F0" w:rsidRPr="001E669E" w:rsidRDefault="006E79F0" w:rsidP="006E79F0">
      <w:pPr>
        <w:pStyle w:val="Heading5"/>
        <w:rPr>
          <w:noProof/>
          <w:lang w:val="en-US"/>
        </w:rPr>
      </w:pPr>
      <w:bookmarkStart w:id="1964" w:name="_Toc96843435"/>
      <w:bookmarkStart w:id="1965" w:name="_Toc96844410"/>
      <w:bookmarkStart w:id="1966" w:name="_Toc100739983"/>
      <w:bookmarkStart w:id="1967" w:name="_Toc133408905"/>
      <w:bookmarkStart w:id="1968" w:name="_Toc160452754"/>
      <w:bookmarkStart w:id="1969" w:name="_Toc164869682"/>
      <w:bookmarkStart w:id="1970" w:name="_Toc175350668"/>
      <w:bookmarkStart w:id="1971" w:name="_Toc180146605"/>
      <w:bookmarkStart w:id="1972" w:name="_Toc180249103"/>
      <w:bookmarkStart w:id="1973" w:name="_Toc183379057"/>
      <w:bookmarkStart w:id="1974" w:name="_Toc195349050"/>
      <w:r w:rsidRPr="001E669E">
        <w:rPr>
          <w:lang w:val="en-US"/>
        </w:rPr>
        <w:t>6.2.5.2</w:t>
      </w:r>
      <w:r w:rsidRPr="001E669E">
        <w:rPr>
          <w:noProof/>
          <w:lang w:val="en-US"/>
        </w:rPr>
        <w:t>.1</w:t>
      </w:r>
      <w:r w:rsidRPr="001E669E">
        <w:rPr>
          <w:noProof/>
          <w:lang w:val="en-US"/>
        </w:rPr>
        <w:tab/>
        <w:t>Description</w:t>
      </w:r>
      <w:bookmarkEnd w:id="1964"/>
      <w:bookmarkEnd w:id="1965"/>
      <w:bookmarkEnd w:id="1966"/>
      <w:bookmarkEnd w:id="1967"/>
      <w:bookmarkEnd w:id="1968"/>
      <w:bookmarkEnd w:id="1969"/>
      <w:bookmarkEnd w:id="1970"/>
      <w:bookmarkEnd w:id="1971"/>
      <w:bookmarkEnd w:id="1972"/>
      <w:bookmarkEnd w:id="1973"/>
      <w:bookmarkEnd w:id="197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5" w:name="_Toc96843436"/>
      <w:bookmarkStart w:id="1976" w:name="_Toc96844411"/>
      <w:bookmarkStart w:id="1977" w:name="_Toc100739984"/>
      <w:bookmarkStart w:id="1978" w:name="_Toc133408906"/>
      <w:bookmarkStart w:id="1979" w:name="_Toc160452755"/>
      <w:bookmarkStart w:id="1980" w:name="_Toc164869683"/>
      <w:bookmarkStart w:id="1981" w:name="_Toc175350669"/>
      <w:bookmarkStart w:id="1982" w:name="_Toc180146606"/>
      <w:bookmarkStart w:id="1983" w:name="_Toc180249104"/>
      <w:bookmarkStart w:id="1984" w:name="_Toc183379058"/>
      <w:bookmarkStart w:id="1985" w:name="_Toc195349051"/>
      <w:r>
        <w:t>6.2.5.2</w:t>
      </w:r>
      <w:r>
        <w:rPr>
          <w:noProof/>
        </w:rPr>
        <w:t>.2</w:t>
      </w:r>
      <w:r>
        <w:rPr>
          <w:noProof/>
        </w:rPr>
        <w:tab/>
        <w:t>Target URI</w:t>
      </w:r>
      <w:bookmarkEnd w:id="1975"/>
      <w:bookmarkEnd w:id="1976"/>
      <w:bookmarkEnd w:id="1977"/>
      <w:bookmarkEnd w:id="1978"/>
      <w:bookmarkEnd w:id="1979"/>
      <w:bookmarkEnd w:id="1980"/>
      <w:bookmarkEnd w:id="1981"/>
      <w:bookmarkEnd w:id="1982"/>
      <w:bookmarkEnd w:id="1983"/>
      <w:bookmarkEnd w:id="1984"/>
      <w:bookmarkEnd w:id="1985"/>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6" w:name="_Toc96843437"/>
      <w:bookmarkStart w:id="1987" w:name="_Toc96844412"/>
      <w:bookmarkStart w:id="1988" w:name="_Toc100739985"/>
      <w:bookmarkStart w:id="1989" w:name="_Toc133408907"/>
      <w:bookmarkStart w:id="1990" w:name="_Toc160452756"/>
      <w:bookmarkStart w:id="1991" w:name="_Toc164869684"/>
      <w:bookmarkStart w:id="1992" w:name="_Toc175350670"/>
      <w:bookmarkStart w:id="1993" w:name="_Toc180146607"/>
      <w:bookmarkStart w:id="1994" w:name="_Toc180249105"/>
      <w:bookmarkStart w:id="1995" w:name="_Toc183379059"/>
      <w:bookmarkStart w:id="1996" w:name="_Toc195349052"/>
      <w:r>
        <w:t>6.2.5.2</w:t>
      </w:r>
      <w:r>
        <w:rPr>
          <w:noProof/>
        </w:rPr>
        <w:t>.3</w:t>
      </w:r>
      <w:r>
        <w:rPr>
          <w:noProof/>
        </w:rPr>
        <w:tab/>
        <w:t>Standard Methods</w:t>
      </w:r>
      <w:bookmarkEnd w:id="1986"/>
      <w:bookmarkEnd w:id="1987"/>
      <w:bookmarkEnd w:id="1988"/>
      <w:bookmarkEnd w:id="1989"/>
      <w:bookmarkEnd w:id="1990"/>
      <w:bookmarkEnd w:id="1991"/>
      <w:bookmarkEnd w:id="1992"/>
      <w:bookmarkEnd w:id="1993"/>
      <w:bookmarkEnd w:id="1994"/>
      <w:bookmarkEnd w:id="1995"/>
      <w:bookmarkEnd w:id="1996"/>
    </w:p>
    <w:p w14:paraId="537E1548" w14:textId="77777777" w:rsidR="006E79F0" w:rsidRDefault="006E79F0" w:rsidP="006E79F0">
      <w:pPr>
        <w:pStyle w:val="Heading6"/>
        <w:rPr>
          <w:noProof/>
        </w:rPr>
      </w:pPr>
      <w:bookmarkStart w:id="1997" w:name="_Toc96843438"/>
      <w:bookmarkStart w:id="1998" w:name="_Toc96844413"/>
      <w:bookmarkStart w:id="1999" w:name="_Toc100739986"/>
      <w:bookmarkStart w:id="2000" w:name="_Toc133408908"/>
      <w:bookmarkStart w:id="2001" w:name="_Toc160452757"/>
      <w:bookmarkStart w:id="2002" w:name="_Toc164869685"/>
      <w:bookmarkStart w:id="2003" w:name="_Toc175350671"/>
      <w:bookmarkStart w:id="2004" w:name="_Toc180146608"/>
      <w:bookmarkStart w:id="2005" w:name="_Toc180249106"/>
      <w:bookmarkStart w:id="2006" w:name="_Toc183379060"/>
      <w:bookmarkStart w:id="2007" w:name="_Toc195349053"/>
      <w:r>
        <w:t>6.2.5.2.3</w:t>
      </w:r>
      <w:r>
        <w:rPr>
          <w:noProof/>
        </w:rPr>
        <w:t>.1</w:t>
      </w:r>
      <w:r>
        <w:rPr>
          <w:noProof/>
        </w:rPr>
        <w:tab/>
        <w:t>POST</w:t>
      </w:r>
      <w:bookmarkEnd w:id="1997"/>
      <w:bookmarkEnd w:id="1998"/>
      <w:bookmarkEnd w:id="1999"/>
      <w:bookmarkEnd w:id="2000"/>
      <w:bookmarkEnd w:id="2001"/>
      <w:bookmarkEnd w:id="2002"/>
      <w:bookmarkEnd w:id="2003"/>
      <w:bookmarkEnd w:id="2004"/>
      <w:bookmarkEnd w:id="2005"/>
      <w:bookmarkEnd w:id="2006"/>
      <w:bookmarkEnd w:id="20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8" w:name="_Toc96843439"/>
      <w:bookmarkStart w:id="2009" w:name="_Toc96844414"/>
      <w:bookmarkStart w:id="2010" w:name="_Toc100739987"/>
      <w:bookmarkStart w:id="2011" w:name="_Toc133408909"/>
      <w:bookmarkStart w:id="2012" w:name="_Toc160452758"/>
      <w:bookmarkStart w:id="2013" w:name="_Toc164869686"/>
      <w:bookmarkStart w:id="2014" w:name="_Toc175350672"/>
      <w:bookmarkStart w:id="2015" w:name="_Toc180146609"/>
      <w:bookmarkStart w:id="2016" w:name="_Toc180249107"/>
      <w:bookmarkStart w:id="2017" w:name="_Toc183379061"/>
      <w:bookmarkStart w:id="2018" w:name="_Toc67903500"/>
      <w:bookmarkStart w:id="2019" w:name="_Toc195349054"/>
      <w:r>
        <w:t>6.2.6</w:t>
      </w:r>
      <w:r>
        <w:tab/>
        <w:t>Data Model</w:t>
      </w:r>
      <w:bookmarkEnd w:id="2008"/>
      <w:bookmarkEnd w:id="2009"/>
      <w:bookmarkEnd w:id="2010"/>
      <w:bookmarkEnd w:id="2011"/>
      <w:bookmarkEnd w:id="2012"/>
      <w:bookmarkEnd w:id="2013"/>
      <w:bookmarkEnd w:id="2014"/>
      <w:bookmarkEnd w:id="2015"/>
      <w:bookmarkEnd w:id="2016"/>
      <w:bookmarkEnd w:id="2017"/>
      <w:bookmarkEnd w:id="2019"/>
    </w:p>
    <w:p w14:paraId="055DE2EF" w14:textId="77777777" w:rsidR="006E79F0" w:rsidRDefault="006E79F0" w:rsidP="006E79F0">
      <w:pPr>
        <w:pStyle w:val="Heading4"/>
      </w:pPr>
      <w:bookmarkStart w:id="2020" w:name="_Toc96843440"/>
      <w:bookmarkStart w:id="2021" w:name="_Toc96844415"/>
      <w:bookmarkStart w:id="2022" w:name="_Toc100739988"/>
      <w:bookmarkStart w:id="2023" w:name="_Toc133408910"/>
      <w:bookmarkStart w:id="2024" w:name="_Toc160452759"/>
      <w:bookmarkStart w:id="2025" w:name="_Toc164869687"/>
      <w:bookmarkStart w:id="2026" w:name="_Toc175350673"/>
      <w:bookmarkStart w:id="2027" w:name="_Toc180146610"/>
      <w:bookmarkStart w:id="2028" w:name="_Toc180249108"/>
      <w:bookmarkStart w:id="2029" w:name="_Toc183379062"/>
      <w:bookmarkStart w:id="2030" w:name="_Toc195349055"/>
      <w:r>
        <w:t>6.2.6.1</w:t>
      </w:r>
      <w:r>
        <w:tab/>
        <w:t>General</w:t>
      </w:r>
      <w:bookmarkEnd w:id="2020"/>
      <w:bookmarkEnd w:id="2021"/>
      <w:bookmarkEnd w:id="2022"/>
      <w:bookmarkEnd w:id="2023"/>
      <w:bookmarkEnd w:id="2024"/>
      <w:bookmarkEnd w:id="2025"/>
      <w:bookmarkEnd w:id="2026"/>
      <w:bookmarkEnd w:id="2027"/>
      <w:bookmarkEnd w:id="2028"/>
      <w:bookmarkEnd w:id="2029"/>
      <w:bookmarkEnd w:id="20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1" w:name="_Toc96843441"/>
      <w:bookmarkStart w:id="2032" w:name="_Toc96844416"/>
      <w:bookmarkStart w:id="2033" w:name="_Toc100739989"/>
      <w:bookmarkStart w:id="2034" w:name="_Toc133408911"/>
      <w:bookmarkStart w:id="2035" w:name="_Toc160452760"/>
      <w:bookmarkStart w:id="2036" w:name="_Toc164869688"/>
      <w:bookmarkStart w:id="2037" w:name="_Toc175350674"/>
      <w:bookmarkStart w:id="2038" w:name="_Toc180146611"/>
      <w:bookmarkStart w:id="2039" w:name="_Toc180249109"/>
      <w:bookmarkStart w:id="2040" w:name="_Toc183379063"/>
      <w:bookmarkStart w:id="2041" w:name="_Toc195349056"/>
      <w:r>
        <w:rPr>
          <w:lang w:val="en-US"/>
        </w:rPr>
        <w:t>6.2.6.2</w:t>
      </w:r>
      <w:r>
        <w:rPr>
          <w:lang w:val="en-US"/>
        </w:rPr>
        <w:tab/>
        <w:t>Structured data types</w:t>
      </w:r>
      <w:bookmarkEnd w:id="2031"/>
      <w:bookmarkEnd w:id="2032"/>
      <w:bookmarkEnd w:id="2033"/>
      <w:bookmarkEnd w:id="2034"/>
      <w:bookmarkEnd w:id="2035"/>
      <w:bookmarkEnd w:id="2036"/>
      <w:bookmarkEnd w:id="2037"/>
      <w:bookmarkEnd w:id="2038"/>
      <w:bookmarkEnd w:id="2039"/>
      <w:bookmarkEnd w:id="2040"/>
      <w:bookmarkEnd w:id="2041"/>
    </w:p>
    <w:p w14:paraId="366A04F9" w14:textId="77777777" w:rsidR="006E79F0" w:rsidRDefault="006E79F0" w:rsidP="006E79F0">
      <w:pPr>
        <w:pStyle w:val="Heading5"/>
      </w:pPr>
      <w:bookmarkStart w:id="2042" w:name="_Toc96843442"/>
      <w:bookmarkStart w:id="2043" w:name="_Toc96844417"/>
      <w:bookmarkStart w:id="2044" w:name="_Toc100739990"/>
      <w:bookmarkStart w:id="2045" w:name="_Toc133408912"/>
      <w:bookmarkStart w:id="2046" w:name="_Toc160452761"/>
      <w:bookmarkStart w:id="2047" w:name="_Toc164869689"/>
      <w:bookmarkStart w:id="2048" w:name="_Toc175350675"/>
      <w:bookmarkStart w:id="2049" w:name="_Toc180146612"/>
      <w:bookmarkStart w:id="2050" w:name="_Toc180249110"/>
      <w:bookmarkStart w:id="2051" w:name="_Toc183379064"/>
      <w:bookmarkStart w:id="2052" w:name="_Toc195349057"/>
      <w:r>
        <w:t>6.2.6.2.1</w:t>
      </w:r>
      <w:r>
        <w:tab/>
        <w:t>Introduction</w:t>
      </w:r>
      <w:bookmarkEnd w:id="2042"/>
      <w:bookmarkEnd w:id="2043"/>
      <w:bookmarkEnd w:id="2044"/>
      <w:bookmarkEnd w:id="2045"/>
      <w:bookmarkEnd w:id="2046"/>
      <w:bookmarkEnd w:id="2047"/>
      <w:bookmarkEnd w:id="2048"/>
      <w:bookmarkEnd w:id="2049"/>
      <w:bookmarkEnd w:id="2050"/>
      <w:bookmarkEnd w:id="2051"/>
      <w:bookmarkEnd w:id="205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3" w:name="_Toc96843443"/>
      <w:bookmarkStart w:id="2054" w:name="_Toc96844418"/>
      <w:bookmarkStart w:id="2055" w:name="_Toc100739991"/>
      <w:bookmarkStart w:id="2056" w:name="_Toc133408913"/>
      <w:bookmarkStart w:id="2057" w:name="_Toc160452762"/>
      <w:bookmarkStart w:id="2058" w:name="_Toc164869690"/>
      <w:bookmarkStart w:id="2059" w:name="_Toc175350676"/>
      <w:bookmarkStart w:id="2060" w:name="_Toc180146613"/>
      <w:bookmarkStart w:id="2061" w:name="_Toc180249111"/>
      <w:bookmarkStart w:id="2062" w:name="_Toc183379065"/>
      <w:bookmarkStart w:id="2063" w:name="_Toc195349058"/>
      <w:r>
        <w:t>6.2.6.2.2</w:t>
      </w:r>
      <w:r>
        <w:tab/>
        <w:t xml:space="preserve">Type: </w:t>
      </w:r>
      <w:r w:rsidRPr="00EF4E66">
        <w:t>RTUavStatusSubsc</w:t>
      </w:r>
      <w:bookmarkEnd w:id="2053"/>
      <w:bookmarkEnd w:id="2054"/>
      <w:bookmarkEnd w:id="2055"/>
      <w:bookmarkEnd w:id="2056"/>
      <w:bookmarkEnd w:id="2057"/>
      <w:bookmarkEnd w:id="2058"/>
      <w:bookmarkEnd w:id="2059"/>
      <w:bookmarkEnd w:id="2060"/>
      <w:bookmarkEnd w:id="2061"/>
      <w:bookmarkEnd w:id="2062"/>
      <w:bookmarkEnd w:id="20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4" w:name="_Toc96843444"/>
      <w:bookmarkStart w:id="2065" w:name="_Toc96844419"/>
      <w:bookmarkStart w:id="2066" w:name="_Toc100739992"/>
      <w:bookmarkStart w:id="2067" w:name="_Toc133408914"/>
      <w:bookmarkStart w:id="2068" w:name="_Toc160452763"/>
      <w:bookmarkStart w:id="2069" w:name="_Toc164869691"/>
      <w:bookmarkStart w:id="2070" w:name="_Toc175350677"/>
      <w:bookmarkStart w:id="2071" w:name="_Toc180146614"/>
      <w:bookmarkStart w:id="2072" w:name="_Toc180249112"/>
      <w:bookmarkStart w:id="2073" w:name="_Toc183379066"/>
      <w:bookmarkStart w:id="2074" w:name="_Toc195349059"/>
      <w:r>
        <w:t>6.2.6.2.3</w:t>
      </w:r>
      <w:r>
        <w:tab/>
        <w:t xml:space="preserve">Type: </w:t>
      </w:r>
      <w:r w:rsidRPr="00140596">
        <w:t>RTUavStatusNotif</w:t>
      </w:r>
      <w:bookmarkEnd w:id="2064"/>
      <w:bookmarkEnd w:id="2065"/>
      <w:bookmarkEnd w:id="2066"/>
      <w:bookmarkEnd w:id="2067"/>
      <w:bookmarkEnd w:id="2068"/>
      <w:bookmarkEnd w:id="2069"/>
      <w:bookmarkEnd w:id="2070"/>
      <w:bookmarkEnd w:id="2071"/>
      <w:bookmarkEnd w:id="2072"/>
      <w:bookmarkEnd w:id="2073"/>
      <w:bookmarkEnd w:id="207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5" w:name="_Toc96843445"/>
      <w:bookmarkStart w:id="2076" w:name="_Toc96844420"/>
      <w:bookmarkStart w:id="2077" w:name="_Toc100739993"/>
      <w:bookmarkStart w:id="2078" w:name="_Toc133408915"/>
      <w:bookmarkStart w:id="2079" w:name="_Toc160452764"/>
      <w:bookmarkStart w:id="2080" w:name="_Toc164869692"/>
      <w:bookmarkStart w:id="2081" w:name="_Toc175350678"/>
      <w:bookmarkStart w:id="2082" w:name="_Toc180146615"/>
      <w:bookmarkStart w:id="2083" w:name="_Toc180249113"/>
      <w:bookmarkStart w:id="2084" w:name="_Toc183379067"/>
      <w:bookmarkStart w:id="2085" w:name="_Toc195349060"/>
      <w:r>
        <w:lastRenderedPageBreak/>
        <w:t>6.2.6.2.4</w:t>
      </w:r>
      <w:r>
        <w:tab/>
        <w:t>Type: RTUavStatus</w:t>
      </w:r>
      <w:bookmarkEnd w:id="2075"/>
      <w:bookmarkEnd w:id="2076"/>
      <w:bookmarkEnd w:id="2077"/>
      <w:bookmarkEnd w:id="2078"/>
      <w:bookmarkEnd w:id="2079"/>
      <w:bookmarkEnd w:id="2080"/>
      <w:bookmarkEnd w:id="2081"/>
      <w:bookmarkEnd w:id="2082"/>
      <w:bookmarkEnd w:id="2083"/>
      <w:bookmarkEnd w:id="2084"/>
      <w:bookmarkEnd w:id="208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6" w:name="_Toc96843446"/>
      <w:bookmarkStart w:id="2087" w:name="_Toc96844421"/>
      <w:bookmarkStart w:id="2088" w:name="_Toc100739994"/>
      <w:bookmarkStart w:id="2089" w:name="_Toc133408916"/>
      <w:bookmarkStart w:id="2090" w:name="_Toc160452765"/>
      <w:bookmarkStart w:id="2091" w:name="_Toc164869693"/>
      <w:bookmarkStart w:id="2092" w:name="_Toc175350679"/>
      <w:bookmarkStart w:id="2093" w:name="_Toc180146616"/>
      <w:bookmarkStart w:id="2094" w:name="_Toc180249114"/>
      <w:bookmarkStart w:id="2095" w:name="_Toc183379068"/>
      <w:bookmarkStart w:id="2096" w:name="_Toc195349061"/>
      <w:r>
        <w:t>6.2.6.2.5</w:t>
      </w:r>
      <w:r>
        <w:tab/>
        <w:t>Type: UavNetConnStatus</w:t>
      </w:r>
      <w:bookmarkEnd w:id="2086"/>
      <w:bookmarkEnd w:id="2087"/>
      <w:bookmarkEnd w:id="2088"/>
      <w:bookmarkEnd w:id="2089"/>
      <w:bookmarkEnd w:id="2090"/>
      <w:bookmarkEnd w:id="2091"/>
      <w:bookmarkEnd w:id="2092"/>
      <w:bookmarkEnd w:id="2093"/>
      <w:bookmarkEnd w:id="2094"/>
      <w:bookmarkEnd w:id="2095"/>
      <w:bookmarkEnd w:id="209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7" w:name="_Toc96843447"/>
      <w:bookmarkStart w:id="2098" w:name="_Toc96844422"/>
      <w:bookmarkStart w:id="2099" w:name="_Toc100739995"/>
      <w:bookmarkStart w:id="2100" w:name="_Toc133408917"/>
      <w:bookmarkStart w:id="2101" w:name="_Toc160452766"/>
      <w:bookmarkStart w:id="2102" w:name="_Toc164869694"/>
      <w:bookmarkStart w:id="2103" w:name="_Toc175350680"/>
      <w:bookmarkStart w:id="2104" w:name="_Toc180146617"/>
      <w:bookmarkStart w:id="2105" w:name="_Toc180249115"/>
      <w:bookmarkStart w:id="2106" w:name="_Toc183379069"/>
      <w:bookmarkStart w:id="2107" w:name="_Toc195349062"/>
      <w:r>
        <w:rPr>
          <w:lang w:val="en-US"/>
        </w:rPr>
        <w:t>6.2.6.3</w:t>
      </w:r>
      <w:r>
        <w:rPr>
          <w:lang w:val="en-US"/>
        </w:rPr>
        <w:tab/>
        <w:t>Simple data types and enumerations</w:t>
      </w:r>
      <w:bookmarkEnd w:id="2097"/>
      <w:bookmarkEnd w:id="2098"/>
      <w:bookmarkEnd w:id="2099"/>
      <w:bookmarkEnd w:id="2100"/>
      <w:bookmarkEnd w:id="2101"/>
      <w:bookmarkEnd w:id="2102"/>
      <w:bookmarkEnd w:id="2103"/>
      <w:bookmarkEnd w:id="2104"/>
      <w:bookmarkEnd w:id="2105"/>
      <w:bookmarkEnd w:id="2106"/>
      <w:bookmarkEnd w:id="2107"/>
    </w:p>
    <w:p w14:paraId="58F10C80" w14:textId="77777777" w:rsidR="006E79F0" w:rsidRDefault="006E79F0" w:rsidP="006E79F0">
      <w:pPr>
        <w:pStyle w:val="Heading5"/>
      </w:pPr>
      <w:bookmarkStart w:id="2108" w:name="_Toc96843448"/>
      <w:bookmarkStart w:id="2109" w:name="_Toc96844423"/>
      <w:bookmarkStart w:id="2110" w:name="_Toc100739996"/>
      <w:bookmarkStart w:id="2111" w:name="_Toc133408918"/>
      <w:bookmarkStart w:id="2112" w:name="_Toc160452767"/>
      <w:bookmarkStart w:id="2113" w:name="_Toc164869695"/>
      <w:bookmarkStart w:id="2114" w:name="_Toc175350681"/>
      <w:bookmarkStart w:id="2115" w:name="_Toc180146618"/>
      <w:bookmarkStart w:id="2116" w:name="_Toc180249116"/>
      <w:bookmarkStart w:id="2117" w:name="_Toc183379070"/>
      <w:bookmarkStart w:id="2118" w:name="_Toc195349063"/>
      <w:r>
        <w:t>6.2.6.3.1</w:t>
      </w:r>
      <w:r>
        <w:tab/>
        <w:t>Introduction</w:t>
      </w:r>
      <w:bookmarkEnd w:id="2108"/>
      <w:bookmarkEnd w:id="2109"/>
      <w:bookmarkEnd w:id="2110"/>
      <w:bookmarkEnd w:id="2111"/>
      <w:bookmarkEnd w:id="2112"/>
      <w:bookmarkEnd w:id="2113"/>
      <w:bookmarkEnd w:id="2114"/>
      <w:bookmarkEnd w:id="2115"/>
      <w:bookmarkEnd w:id="2116"/>
      <w:bookmarkEnd w:id="2117"/>
      <w:bookmarkEnd w:id="211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9" w:name="_Toc96843449"/>
      <w:bookmarkStart w:id="2120" w:name="_Toc96844424"/>
      <w:bookmarkStart w:id="2121" w:name="_Toc100739997"/>
      <w:bookmarkStart w:id="2122" w:name="_Toc133408919"/>
      <w:bookmarkStart w:id="2123" w:name="_Toc160452768"/>
      <w:bookmarkStart w:id="2124" w:name="_Toc164869696"/>
      <w:bookmarkStart w:id="2125" w:name="_Toc175350682"/>
      <w:bookmarkStart w:id="2126" w:name="_Toc180146619"/>
      <w:bookmarkStart w:id="2127" w:name="_Toc180249117"/>
      <w:bookmarkStart w:id="2128" w:name="_Toc183379071"/>
      <w:bookmarkStart w:id="2129" w:name="_Toc195349064"/>
      <w:r>
        <w:t>6.2.6.3.2</w:t>
      </w:r>
      <w:r>
        <w:tab/>
        <w:t>Simple data types</w:t>
      </w:r>
      <w:bookmarkEnd w:id="2119"/>
      <w:bookmarkEnd w:id="2120"/>
      <w:bookmarkEnd w:id="2121"/>
      <w:bookmarkEnd w:id="2122"/>
      <w:bookmarkEnd w:id="2123"/>
      <w:bookmarkEnd w:id="2124"/>
      <w:bookmarkEnd w:id="2125"/>
      <w:bookmarkEnd w:id="2126"/>
      <w:bookmarkEnd w:id="2127"/>
      <w:bookmarkEnd w:id="2128"/>
      <w:bookmarkEnd w:id="212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30" w:name="_Toc96843450"/>
      <w:bookmarkStart w:id="2131" w:name="_Toc96844425"/>
      <w:bookmarkStart w:id="2132" w:name="_Toc100739998"/>
      <w:bookmarkStart w:id="2133" w:name="_Toc133408920"/>
      <w:bookmarkStart w:id="2134" w:name="_Toc160452769"/>
      <w:bookmarkStart w:id="2135" w:name="_Toc164869697"/>
      <w:bookmarkStart w:id="2136" w:name="_Toc175350683"/>
      <w:bookmarkStart w:id="2137" w:name="_Toc180146620"/>
      <w:bookmarkStart w:id="2138" w:name="_Toc180249118"/>
      <w:bookmarkStart w:id="2139" w:name="_Toc183379072"/>
      <w:bookmarkStart w:id="2140" w:name="_Toc19534906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30"/>
      <w:bookmarkEnd w:id="2131"/>
      <w:bookmarkEnd w:id="2132"/>
      <w:bookmarkEnd w:id="2133"/>
      <w:bookmarkEnd w:id="2134"/>
      <w:bookmarkEnd w:id="2135"/>
      <w:bookmarkEnd w:id="2136"/>
      <w:bookmarkEnd w:id="2137"/>
      <w:bookmarkEnd w:id="2138"/>
      <w:bookmarkEnd w:id="2139"/>
      <w:bookmarkEnd w:id="214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1" w:name="_Toc96843451"/>
      <w:bookmarkStart w:id="2142" w:name="_Toc96844426"/>
      <w:bookmarkStart w:id="2143" w:name="_Toc100739999"/>
      <w:bookmarkStart w:id="2144" w:name="_Toc133408921"/>
      <w:bookmarkStart w:id="2145" w:name="_Toc160452770"/>
      <w:bookmarkStart w:id="2146" w:name="_Toc164869698"/>
      <w:bookmarkStart w:id="2147" w:name="_Toc175350684"/>
      <w:bookmarkStart w:id="2148" w:name="_Toc180146621"/>
      <w:bookmarkStart w:id="2149" w:name="_Toc180249119"/>
      <w:bookmarkStart w:id="2150" w:name="_Toc183379073"/>
      <w:bookmarkStart w:id="2151" w:name="_Toc195349066"/>
      <w:r>
        <w:lastRenderedPageBreak/>
        <w:t>6.2.6.5</w:t>
      </w:r>
      <w:r>
        <w:tab/>
        <w:t>Binary data</w:t>
      </w:r>
      <w:bookmarkEnd w:id="2141"/>
      <w:bookmarkEnd w:id="2142"/>
      <w:bookmarkEnd w:id="2143"/>
      <w:bookmarkEnd w:id="2144"/>
      <w:bookmarkEnd w:id="2145"/>
      <w:bookmarkEnd w:id="2146"/>
      <w:bookmarkEnd w:id="2147"/>
      <w:bookmarkEnd w:id="2148"/>
      <w:bookmarkEnd w:id="2149"/>
      <w:bookmarkEnd w:id="2150"/>
      <w:bookmarkEnd w:id="2151"/>
    </w:p>
    <w:p w14:paraId="45B527F8" w14:textId="77777777" w:rsidR="006E79F0" w:rsidRDefault="006E79F0" w:rsidP="006E79F0">
      <w:pPr>
        <w:pStyle w:val="Heading5"/>
      </w:pPr>
      <w:bookmarkStart w:id="2152" w:name="_Toc96843452"/>
      <w:bookmarkStart w:id="2153" w:name="_Toc96844427"/>
      <w:bookmarkStart w:id="2154" w:name="_Toc100740000"/>
      <w:bookmarkStart w:id="2155" w:name="_Toc133408922"/>
      <w:bookmarkStart w:id="2156" w:name="_Toc160452771"/>
      <w:bookmarkStart w:id="2157" w:name="_Toc164869699"/>
      <w:bookmarkStart w:id="2158" w:name="_Toc175350685"/>
      <w:bookmarkStart w:id="2159" w:name="_Toc180146622"/>
      <w:bookmarkStart w:id="2160" w:name="_Toc180249120"/>
      <w:bookmarkStart w:id="2161" w:name="_Toc183379074"/>
      <w:bookmarkStart w:id="2162" w:name="_Toc195349067"/>
      <w:r>
        <w:t>6.2.6.5.1</w:t>
      </w:r>
      <w:r>
        <w:tab/>
        <w:t>Binary Data Types</w:t>
      </w:r>
      <w:bookmarkEnd w:id="2152"/>
      <w:bookmarkEnd w:id="2153"/>
      <w:bookmarkEnd w:id="2154"/>
      <w:bookmarkEnd w:id="2155"/>
      <w:bookmarkEnd w:id="2156"/>
      <w:bookmarkEnd w:id="2157"/>
      <w:bookmarkEnd w:id="2158"/>
      <w:bookmarkEnd w:id="2159"/>
      <w:bookmarkEnd w:id="2160"/>
      <w:bookmarkEnd w:id="2161"/>
      <w:bookmarkEnd w:id="216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3" w:name="_Toc96843453"/>
      <w:bookmarkStart w:id="2164" w:name="_Toc96844428"/>
      <w:bookmarkStart w:id="2165" w:name="_Toc100740001"/>
      <w:bookmarkStart w:id="2166" w:name="_Toc133408923"/>
      <w:bookmarkStart w:id="2167" w:name="_Toc160452772"/>
      <w:bookmarkStart w:id="2168" w:name="_Toc164869700"/>
      <w:bookmarkStart w:id="2169" w:name="_Toc175350686"/>
      <w:bookmarkStart w:id="2170" w:name="_Toc180146623"/>
      <w:bookmarkStart w:id="2171" w:name="_Toc180249121"/>
      <w:bookmarkStart w:id="2172" w:name="_Toc183379075"/>
      <w:bookmarkStart w:id="2173" w:name="_Toc195349068"/>
      <w:bookmarkEnd w:id="2018"/>
      <w:r>
        <w:t>6.2.7</w:t>
      </w:r>
      <w:r>
        <w:tab/>
        <w:t>Error Handling</w:t>
      </w:r>
      <w:bookmarkEnd w:id="2163"/>
      <w:bookmarkEnd w:id="2164"/>
      <w:bookmarkEnd w:id="2165"/>
      <w:bookmarkEnd w:id="2166"/>
      <w:bookmarkEnd w:id="2167"/>
      <w:bookmarkEnd w:id="2168"/>
      <w:bookmarkEnd w:id="2169"/>
      <w:bookmarkEnd w:id="2170"/>
      <w:bookmarkEnd w:id="2171"/>
      <w:bookmarkEnd w:id="2172"/>
      <w:bookmarkEnd w:id="2173"/>
    </w:p>
    <w:p w14:paraId="48076109" w14:textId="77777777" w:rsidR="00BF43DB" w:rsidRDefault="00BF43DB" w:rsidP="00BF43DB">
      <w:pPr>
        <w:pStyle w:val="Heading4"/>
      </w:pPr>
      <w:bookmarkStart w:id="2174" w:name="_Toc96843454"/>
      <w:bookmarkStart w:id="2175" w:name="_Toc96844429"/>
      <w:bookmarkStart w:id="2176" w:name="_Toc100740002"/>
      <w:bookmarkStart w:id="2177" w:name="_Toc133408924"/>
      <w:bookmarkStart w:id="2178" w:name="_Toc160452773"/>
      <w:bookmarkStart w:id="2179" w:name="_Toc164869701"/>
      <w:bookmarkStart w:id="2180" w:name="_Toc175350687"/>
      <w:bookmarkStart w:id="2181" w:name="_Toc180146624"/>
      <w:bookmarkStart w:id="2182" w:name="_Toc180249122"/>
      <w:bookmarkStart w:id="2183" w:name="_Toc183379076"/>
      <w:bookmarkStart w:id="2184" w:name="_Toc195349069"/>
      <w:r>
        <w:t>6.2.7.1</w:t>
      </w:r>
      <w:r>
        <w:tab/>
        <w:t>General</w:t>
      </w:r>
      <w:bookmarkEnd w:id="2174"/>
      <w:bookmarkEnd w:id="2175"/>
      <w:bookmarkEnd w:id="2176"/>
      <w:bookmarkEnd w:id="2177"/>
      <w:bookmarkEnd w:id="2178"/>
      <w:bookmarkEnd w:id="2179"/>
      <w:bookmarkEnd w:id="2180"/>
      <w:bookmarkEnd w:id="2181"/>
      <w:bookmarkEnd w:id="2182"/>
      <w:bookmarkEnd w:id="2183"/>
      <w:bookmarkEnd w:id="218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5" w:name="_Toc96843455"/>
      <w:bookmarkStart w:id="2186" w:name="_Toc96844430"/>
      <w:bookmarkStart w:id="2187" w:name="_Toc100740003"/>
      <w:bookmarkStart w:id="2188" w:name="_Toc133408925"/>
      <w:bookmarkStart w:id="2189" w:name="_Toc160452774"/>
      <w:bookmarkStart w:id="2190" w:name="_Toc164869702"/>
      <w:bookmarkStart w:id="2191" w:name="_Toc175350688"/>
      <w:bookmarkStart w:id="2192" w:name="_Toc180146625"/>
      <w:bookmarkStart w:id="2193" w:name="_Toc180249123"/>
      <w:bookmarkStart w:id="2194" w:name="_Toc183379077"/>
      <w:bookmarkStart w:id="2195" w:name="_Toc195349070"/>
      <w:r>
        <w:t>6.2.7.2</w:t>
      </w:r>
      <w:r>
        <w:tab/>
        <w:t>Protocol Errors</w:t>
      </w:r>
      <w:bookmarkEnd w:id="2185"/>
      <w:bookmarkEnd w:id="2186"/>
      <w:bookmarkEnd w:id="2187"/>
      <w:bookmarkEnd w:id="2188"/>
      <w:bookmarkEnd w:id="2189"/>
      <w:bookmarkEnd w:id="2190"/>
      <w:bookmarkEnd w:id="2191"/>
      <w:bookmarkEnd w:id="2192"/>
      <w:bookmarkEnd w:id="2193"/>
      <w:bookmarkEnd w:id="2194"/>
      <w:bookmarkEnd w:id="219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6" w:name="_Toc96843456"/>
      <w:bookmarkStart w:id="2197" w:name="_Toc96844431"/>
      <w:bookmarkStart w:id="2198" w:name="_Toc100740004"/>
      <w:bookmarkStart w:id="2199" w:name="_Toc133408926"/>
      <w:bookmarkStart w:id="2200" w:name="_Toc160452775"/>
      <w:bookmarkStart w:id="2201" w:name="_Toc164869703"/>
      <w:bookmarkStart w:id="2202" w:name="_Toc175350689"/>
      <w:bookmarkStart w:id="2203" w:name="_Toc180146626"/>
      <w:bookmarkStart w:id="2204" w:name="_Toc180249124"/>
      <w:bookmarkStart w:id="2205" w:name="_Toc183379078"/>
      <w:bookmarkStart w:id="2206" w:name="_Toc195349071"/>
      <w:r>
        <w:t>6.2.7.3</w:t>
      </w:r>
      <w:r>
        <w:tab/>
        <w:t>Application Errors</w:t>
      </w:r>
      <w:bookmarkEnd w:id="2196"/>
      <w:bookmarkEnd w:id="2197"/>
      <w:bookmarkEnd w:id="2198"/>
      <w:bookmarkEnd w:id="2199"/>
      <w:bookmarkEnd w:id="2200"/>
      <w:bookmarkEnd w:id="2201"/>
      <w:bookmarkEnd w:id="2202"/>
      <w:bookmarkEnd w:id="2203"/>
      <w:bookmarkEnd w:id="2204"/>
      <w:bookmarkEnd w:id="2205"/>
      <w:bookmarkEnd w:id="220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7" w:name="_Toc96843457"/>
      <w:bookmarkStart w:id="2208" w:name="_Toc96844432"/>
      <w:bookmarkStart w:id="2209" w:name="_Toc100740005"/>
      <w:bookmarkStart w:id="2210" w:name="_Toc133408927"/>
      <w:bookmarkStart w:id="2211" w:name="_Toc160452776"/>
      <w:bookmarkStart w:id="2212" w:name="_Toc164869704"/>
      <w:bookmarkStart w:id="2213" w:name="_Toc175350690"/>
      <w:bookmarkStart w:id="2214" w:name="_Toc180146627"/>
      <w:bookmarkStart w:id="2215" w:name="_Toc180249125"/>
      <w:bookmarkStart w:id="2216" w:name="_Toc183379079"/>
      <w:bookmarkStart w:id="2217" w:name="_Toc195349072"/>
      <w:r>
        <w:t>6.2.8</w:t>
      </w:r>
      <w:r>
        <w:rPr>
          <w:lang w:eastAsia="zh-CN"/>
        </w:rPr>
        <w:tab/>
        <w:t>Feature negotiation</w:t>
      </w:r>
      <w:bookmarkEnd w:id="2207"/>
      <w:bookmarkEnd w:id="2208"/>
      <w:bookmarkEnd w:id="2209"/>
      <w:bookmarkEnd w:id="2210"/>
      <w:bookmarkEnd w:id="2211"/>
      <w:bookmarkEnd w:id="2212"/>
      <w:bookmarkEnd w:id="2213"/>
      <w:bookmarkEnd w:id="2214"/>
      <w:bookmarkEnd w:id="2215"/>
      <w:bookmarkEnd w:id="2216"/>
      <w:bookmarkEnd w:id="221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8" w:name="_Toc96843458"/>
      <w:bookmarkStart w:id="2219" w:name="_Toc96844433"/>
      <w:bookmarkStart w:id="2220" w:name="_Toc100740006"/>
      <w:bookmarkStart w:id="2221" w:name="_Toc133408928"/>
      <w:bookmarkStart w:id="2222" w:name="_Toc160452777"/>
      <w:bookmarkStart w:id="2223" w:name="_Toc164869705"/>
      <w:bookmarkStart w:id="2224" w:name="_Toc175350691"/>
      <w:bookmarkStart w:id="2225" w:name="_Toc180146628"/>
      <w:bookmarkStart w:id="2226" w:name="_Toc180249126"/>
      <w:bookmarkStart w:id="2227" w:name="_Toc183379080"/>
      <w:bookmarkStart w:id="2228" w:name="_Toc195349073"/>
      <w:r>
        <w:t>6.2.9</w:t>
      </w:r>
      <w:r>
        <w:tab/>
        <w:t>Security</w:t>
      </w:r>
      <w:bookmarkEnd w:id="2218"/>
      <w:bookmarkEnd w:id="2219"/>
      <w:bookmarkEnd w:id="2220"/>
      <w:bookmarkEnd w:id="2221"/>
      <w:bookmarkEnd w:id="2222"/>
      <w:bookmarkEnd w:id="2223"/>
      <w:bookmarkEnd w:id="2224"/>
      <w:bookmarkEnd w:id="2225"/>
      <w:bookmarkEnd w:id="2226"/>
      <w:bookmarkEnd w:id="2227"/>
      <w:bookmarkEnd w:id="222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9" w:name="_Toc96843459"/>
      <w:bookmarkStart w:id="2230" w:name="_Toc96844434"/>
      <w:bookmarkStart w:id="2231" w:name="_Toc100740007"/>
      <w:r>
        <w:br w:type="page"/>
      </w:r>
      <w:bookmarkStart w:id="2232" w:name="_Toc129252532"/>
      <w:bookmarkStart w:id="2233" w:name="_Toc160452778"/>
      <w:bookmarkStart w:id="2234" w:name="_Toc164869706"/>
      <w:bookmarkStart w:id="2235" w:name="_Toc175350692"/>
      <w:bookmarkStart w:id="2236" w:name="_Toc180146629"/>
      <w:bookmarkStart w:id="2237" w:name="_Toc180249127"/>
      <w:bookmarkStart w:id="2238" w:name="_Toc183379081"/>
      <w:bookmarkStart w:id="2239" w:name="_Toc129252535"/>
      <w:bookmarkStart w:id="2240" w:name="_Toc133408929"/>
      <w:bookmarkStart w:id="2241" w:name="_Toc195349074"/>
      <w:r w:rsidR="00332316" w:rsidRPr="00332316">
        <w:lastRenderedPageBreak/>
        <w:t>6.3</w:t>
      </w:r>
      <w:r w:rsidR="00332316" w:rsidRPr="00332316">
        <w:tab/>
        <w:t>UAE_ChangeUSSManagement Service API</w:t>
      </w:r>
      <w:bookmarkEnd w:id="2232"/>
      <w:bookmarkEnd w:id="2233"/>
      <w:bookmarkEnd w:id="2234"/>
      <w:bookmarkEnd w:id="2235"/>
      <w:bookmarkEnd w:id="2236"/>
      <w:bookmarkEnd w:id="2237"/>
      <w:bookmarkEnd w:id="2238"/>
      <w:bookmarkEnd w:id="2241"/>
    </w:p>
    <w:p w14:paraId="6FEF08BB" w14:textId="77777777" w:rsidR="00332316" w:rsidRPr="00332316" w:rsidRDefault="00332316" w:rsidP="00332316">
      <w:pPr>
        <w:pStyle w:val="Heading3"/>
      </w:pPr>
      <w:bookmarkStart w:id="2242" w:name="_Toc129252533"/>
      <w:bookmarkStart w:id="2243" w:name="_Toc160452779"/>
      <w:bookmarkStart w:id="2244" w:name="_Toc164869707"/>
      <w:bookmarkStart w:id="2245" w:name="_Toc175350693"/>
      <w:bookmarkStart w:id="2246" w:name="_Toc180146630"/>
      <w:bookmarkStart w:id="2247" w:name="_Toc180249128"/>
      <w:bookmarkStart w:id="2248" w:name="_Toc183379082"/>
      <w:bookmarkStart w:id="2249" w:name="_Toc195349075"/>
      <w:r w:rsidRPr="00332316">
        <w:t>6.3.1</w:t>
      </w:r>
      <w:r w:rsidRPr="00332316">
        <w:tab/>
        <w:t>Introduction</w:t>
      </w:r>
      <w:bookmarkEnd w:id="2242"/>
      <w:bookmarkEnd w:id="2243"/>
      <w:bookmarkEnd w:id="2244"/>
      <w:bookmarkEnd w:id="2245"/>
      <w:bookmarkEnd w:id="2246"/>
      <w:bookmarkEnd w:id="2247"/>
      <w:bookmarkEnd w:id="2248"/>
      <w:bookmarkEnd w:id="224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50" w:name="_Toc129252534"/>
      <w:bookmarkStart w:id="2251" w:name="_Toc160452780"/>
      <w:bookmarkStart w:id="2252" w:name="_Toc164869708"/>
      <w:bookmarkStart w:id="2253" w:name="_Toc175350694"/>
      <w:bookmarkStart w:id="2254" w:name="_Toc180146631"/>
      <w:bookmarkStart w:id="2255" w:name="_Toc180249129"/>
      <w:bookmarkStart w:id="2256" w:name="_Toc183379083"/>
      <w:bookmarkStart w:id="2257" w:name="_Toc195349076"/>
      <w:r w:rsidRPr="00332316">
        <w:t>6.3.2</w:t>
      </w:r>
      <w:r w:rsidRPr="00332316">
        <w:tab/>
        <w:t>Usage of HTTP</w:t>
      </w:r>
      <w:bookmarkEnd w:id="2250"/>
      <w:bookmarkEnd w:id="2251"/>
      <w:bookmarkEnd w:id="2252"/>
      <w:bookmarkEnd w:id="2253"/>
      <w:bookmarkEnd w:id="2254"/>
      <w:bookmarkEnd w:id="2255"/>
      <w:bookmarkEnd w:id="2256"/>
      <w:bookmarkEnd w:id="225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8" w:name="_Toc160452781"/>
      <w:bookmarkStart w:id="2259" w:name="_Toc164869709"/>
      <w:bookmarkStart w:id="2260" w:name="_Toc175350695"/>
      <w:bookmarkStart w:id="2261" w:name="_Toc180146632"/>
      <w:bookmarkStart w:id="2262" w:name="_Toc180249130"/>
      <w:bookmarkStart w:id="2263" w:name="_Toc183379084"/>
      <w:bookmarkStart w:id="2264" w:name="_Toc195349077"/>
      <w:r w:rsidRPr="00332316">
        <w:t>6.3.3</w:t>
      </w:r>
      <w:r w:rsidRPr="00332316">
        <w:tab/>
        <w:t>Resources</w:t>
      </w:r>
      <w:bookmarkEnd w:id="2239"/>
      <w:bookmarkEnd w:id="2258"/>
      <w:bookmarkEnd w:id="2259"/>
      <w:bookmarkEnd w:id="2260"/>
      <w:bookmarkEnd w:id="2261"/>
      <w:bookmarkEnd w:id="2262"/>
      <w:bookmarkEnd w:id="2263"/>
      <w:bookmarkEnd w:id="2264"/>
    </w:p>
    <w:p w14:paraId="5D4E6A88" w14:textId="77777777" w:rsidR="00332316" w:rsidRPr="00332316" w:rsidRDefault="00332316" w:rsidP="00332316">
      <w:pPr>
        <w:pStyle w:val="Heading4"/>
      </w:pPr>
      <w:bookmarkStart w:id="2265" w:name="_Toc129252536"/>
      <w:bookmarkStart w:id="2266" w:name="_Toc160452782"/>
      <w:bookmarkStart w:id="2267" w:name="_Toc164869710"/>
      <w:bookmarkStart w:id="2268" w:name="_Toc175350696"/>
      <w:bookmarkStart w:id="2269" w:name="_Toc180146633"/>
      <w:bookmarkStart w:id="2270" w:name="_Toc180249131"/>
      <w:bookmarkStart w:id="2271" w:name="_Toc183379085"/>
      <w:bookmarkStart w:id="2272" w:name="_Toc195349078"/>
      <w:r w:rsidRPr="00332316">
        <w:t>6.3.3.1</w:t>
      </w:r>
      <w:r w:rsidRPr="00332316">
        <w:tab/>
        <w:t>Overview</w:t>
      </w:r>
      <w:bookmarkEnd w:id="2265"/>
      <w:bookmarkEnd w:id="2266"/>
      <w:bookmarkEnd w:id="2267"/>
      <w:bookmarkEnd w:id="2268"/>
      <w:bookmarkEnd w:id="2269"/>
      <w:bookmarkEnd w:id="2270"/>
      <w:bookmarkEnd w:id="2271"/>
      <w:bookmarkEnd w:id="227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3" w:name="_MON_1766868416"/>
    <w:bookmarkEnd w:id="2273"/>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05962388"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4" w:name="_Toc129252537"/>
      <w:bookmarkStart w:id="2275" w:name="_Toc160452783"/>
      <w:bookmarkStart w:id="2276" w:name="_Toc164869711"/>
      <w:bookmarkStart w:id="2277" w:name="_Toc175350697"/>
      <w:bookmarkStart w:id="2278" w:name="_Toc180146634"/>
      <w:bookmarkStart w:id="2279" w:name="_Toc180249132"/>
      <w:bookmarkStart w:id="2280" w:name="_Toc183379086"/>
      <w:bookmarkStart w:id="2281" w:name="_Toc195349079"/>
      <w:r w:rsidRPr="00332316">
        <w:t>6.3.3.2</w:t>
      </w:r>
      <w:r w:rsidRPr="00332316">
        <w:tab/>
        <w:t xml:space="preserve">Resource: </w:t>
      </w:r>
      <w:bookmarkEnd w:id="2274"/>
      <w:r w:rsidRPr="00332316">
        <w:t>USS Change Policies</w:t>
      </w:r>
      <w:bookmarkEnd w:id="2275"/>
      <w:bookmarkEnd w:id="2276"/>
      <w:bookmarkEnd w:id="2277"/>
      <w:bookmarkEnd w:id="2278"/>
      <w:bookmarkEnd w:id="2279"/>
      <w:bookmarkEnd w:id="2280"/>
      <w:bookmarkEnd w:id="2281"/>
    </w:p>
    <w:p w14:paraId="3E720ADF" w14:textId="77777777" w:rsidR="00332316" w:rsidRPr="00332316" w:rsidRDefault="00332316" w:rsidP="00332316">
      <w:pPr>
        <w:pStyle w:val="Heading5"/>
      </w:pPr>
      <w:bookmarkStart w:id="2282" w:name="_Toc129252538"/>
      <w:bookmarkStart w:id="2283" w:name="_Toc160452784"/>
      <w:bookmarkStart w:id="2284" w:name="_Toc164869712"/>
      <w:bookmarkStart w:id="2285" w:name="_Toc175350698"/>
      <w:bookmarkStart w:id="2286" w:name="_Toc180146635"/>
      <w:bookmarkStart w:id="2287" w:name="_Toc180249133"/>
      <w:bookmarkStart w:id="2288" w:name="_Toc183379087"/>
      <w:bookmarkStart w:id="2289" w:name="_Toc195349080"/>
      <w:r w:rsidRPr="00332316">
        <w:t>6.3.3.2.1</w:t>
      </w:r>
      <w:r w:rsidRPr="00332316">
        <w:tab/>
        <w:t>Description</w:t>
      </w:r>
      <w:bookmarkEnd w:id="2282"/>
      <w:bookmarkEnd w:id="2283"/>
      <w:bookmarkEnd w:id="2284"/>
      <w:bookmarkEnd w:id="2285"/>
      <w:bookmarkEnd w:id="2286"/>
      <w:bookmarkEnd w:id="2287"/>
      <w:bookmarkEnd w:id="2288"/>
      <w:bookmarkEnd w:id="22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90" w:name="_Toc129252539"/>
      <w:bookmarkStart w:id="2291" w:name="_Toc160452785"/>
      <w:bookmarkStart w:id="2292" w:name="_Toc164869713"/>
      <w:bookmarkStart w:id="2293" w:name="_Toc175350699"/>
      <w:bookmarkStart w:id="2294" w:name="_Toc180146636"/>
      <w:bookmarkStart w:id="2295" w:name="_Toc180249134"/>
      <w:bookmarkStart w:id="2296" w:name="_Toc183379088"/>
      <w:bookmarkStart w:id="2297" w:name="_Toc195349081"/>
      <w:r w:rsidRPr="00332316">
        <w:t>6.3.3.2.2</w:t>
      </w:r>
      <w:r w:rsidRPr="00332316">
        <w:tab/>
        <w:t>Resource Definition</w:t>
      </w:r>
      <w:bookmarkEnd w:id="2290"/>
      <w:bookmarkEnd w:id="2291"/>
      <w:bookmarkEnd w:id="2292"/>
      <w:bookmarkEnd w:id="2293"/>
      <w:bookmarkEnd w:id="2294"/>
      <w:bookmarkEnd w:id="2295"/>
      <w:bookmarkEnd w:id="2296"/>
      <w:bookmarkEnd w:id="229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8" w:name="_Hlk131952354"/>
      <w:r w:rsidRPr="00332316">
        <w:rPr>
          <w:b/>
          <w:noProof/>
        </w:rPr>
        <w:t>&lt;apiVersion&gt;</w:t>
      </w:r>
      <w:bookmarkEnd w:id="229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9" w:name="_Toc129252540"/>
      <w:bookmarkStart w:id="2300" w:name="_Toc160452786"/>
      <w:bookmarkStart w:id="2301" w:name="_Toc164869714"/>
      <w:bookmarkStart w:id="2302" w:name="_Toc175350700"/>
      <w:bookmarkStart w:id="2303" w:name="_Toc180146637"/>
      <w:bookmarkStart w:id="2304" w:name="_Toc180249135"/>
      <w:bookmarkStart w:id="2305" w:name="_Toc183379089"/>
      <w:bookmarkStart w:id="2306" w:name="_Toc195349082"/>
      <w:r w:rsidRPr="00332316">
        <w:t>6.3.3.2.3</w:t>
      </w:r>
      <w:r w:rsidRPr="00332316">
        <w:tab/>
        <w:t>Resource Standard Methods</w:t>
      </w:r>
      <w:bookmarkEnd w:id="2299"/>
      <w:bookmarkEnd w:id="2300"/>
      <w:bookmarkEnd w:id="2301"/>
      <w:bookmarkEnd w:id="2302"/>
      <w:bookmarkEnd w:id="2303"/>
      <w:bookmarkEnd w:id="2304"/>
      <w:bookmarkEnd w:id="2305"/>
      <w:bookmarkEnd w:id="2306"/>
    </w:p>
    <w:p w14:paraId="6AF0DD99" w14:textId="77777777" w:rsidR="00332316" w:rsidRPr="00332316" w:rsidRDefault="00332316" w:rsidP="00332316">
      <w:pPr>
        <w:pStyle w:val="Heading6"/>
      </w:pPr>
      <w:bookmarkStart w:id="2307" w:name="_Toc129252541"/>
      <w:bookmarkStart w:id="2308" w:name="_Toc160452787"/>
      <w:bookmarkStart w:id="2309" w:name="_Toc164869715"/>
      <w:bookmarkStart w:id="2310" w:name="_Toc175350701"/>
      <w:bookmarkStart w:id="2311" w:name="_Toc180146638"/>
      <w:bookmarkStart w:id="2312" w:name="_Toc180249136"/>
      <w:bookmarkStart w:id="2313" w:name="_Toc183379090"/>
      <w:bookmarkStart w:id="2314" w:name="_Toc195349083"/>
      <w:r w:rsidRPr="00332316">
        <w:t>6.3.3.2.3.1</w:t>
      </w:r>
      <w:r w:rsidRPr="00332316">
        <w:tab/>
        <w:t>GET</w:t>
      </w:r>
      <w:bookmarkEnd w:id="2307"/>
      <w:bookmarkEnd w:id="2308"/>
      <w:bookmarkEnd w:id="2309"/>
      <w:bookmarkEnd w:id="2310"/>
      <w:bookmarkEnd w:id="2311"/>
      <w:bookmarkEnd w:id="2312"/>
      <w:bookmarkEnd w:id="2313"/>
      <w:bookmarkEnd w:id="231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5" w:name="_Toc129252542"/>
      <w:bookmarkStart w:id="2316" w:name="_Toc160452788"/>
      <w:bookmarkStart w:id="2317" w:name="_Toc164869716"/>
      <w:bookmarkStart w:id="2318" w:name="_Toc175350702"/>
      <w:bookmarkStart w:id="2319" w:name="_Toc180146639"/>
      <w:bookmarkStart w:id="2320" w:name="_Toc180249137"/>
      <w:bookmarkStart w:id="2321" w:name="_Toc183379091"/>
      <w:bookmarkStart w:id="2322" w:name="_Toc195349084"/>
      <w:r w:rsidRPr="00332316">
        <w:t>6.3.3.2.3.2</w:t>
      </w:r>
      <w:r w:rsidRPr="00332316">
        <w:tab/>
        <w:t>POST</w:t>
      </w:r>
      <w:bookmarkEnd w:id="2315"/>
      <w:bookmarkEnd w:id="2316"/>
      <w:bookmarkEnd w:id="2317"/>
      <w:bookmarkEnd w:id="2318"/>
      <w:bookmarkEnd w:id="2319"/>
      <w:bookmarkEnd w:id="2320"/>
      <w:bookmarkEnd w:id="2321"/>
      <w:bookmarkEnd w:id="232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3" w:name="_Toc129252543"/>
      <w:bookmarkStart w:id="2324" w:name="_Toc160452789"/>
      <w:bookmarkStart w:id="2325" w:name="_Toc164869717"/>
      <w:bookmarkStart w:id="2326" w:name="_Toc175350703"/>
      <w:bookmarkStart w:id="2327" w:name="_Toc180146640"/>
      <w:bookmarkStart w:id="2328" w:name="_Toc180249138"/>
      <w:bookmarkStart w:id="2329" w:name="_Toc183379092"/>
      <w:bookmarkStart w:id="2330" w:name="_Toc195349085"/>
      <w:r w:rsidRPr="00332316">
        <w:t>6.3.3.2.4</w:t>
      </w:r>
      <w:r w:rsidRPr="00332316">
        <w:tab/>
        <w:t>Resource Custom Operations</w:t>
      </w:r>
      <w:bookmarkEnd w:id="2323"/>
      <w:bookmarkEnd w:id="2324"/>
      <w:bookmarkEnd w:id="2325"/>
      <w:bookmarkEnd w:id="2326"/>
      <w:bookmarkEnd w:id="2327"/>
      <w:bookmarkEnd w:id="2328"/>
      <w:bookmarkEnd w:id="2329"/>
      <w:bookmarkEnd w:id="233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1" w:name="_Toc129252544"/>
      <w:bookmarkStart w:id="2332" w:name="_Toc160452790"/>
      <w:bookmarkStart w:id="2333" w:name="_Toc164869718"/>
      <w:bookmarkStart w:id="2334" w:name="_Toc175350704"/>
      <w:bookmarkStart w:id="2335" w:name="_Toc180146641"/>
      <w:bookmarkStart w:id="2336" w:name="_Toc180249139"/>
      <w:bookmarkStart w:id="2337" w:name="_Toc183379093"/>
      <w:bookmarkStart w:id="2338" w:name="_Toc195349086"/>
      <w:r w:rsidRPr="00332316">
        <w:t>6.3.3.3</w:t>
      </w:r>
      <w:r w:rsidRPr="00332316">
        <w:tab/>
        <w:t xml:space="preserve">Resource: Individual </w:t>
      </w:r>
      <w:bookmarkEnd w:id="2331"/>
      <w:r w:rsidRPr="00332316">
        <w:t>USS Change Policy</w:t>
      </w:r>
      <w:bookmarkEnd w:id="2332"/>
      <w:bookmarkEnd w:id="2333"/>
      <w:bookmarkEnd w:id="2334"/>
      <w:bookmarkEnd w:id="2335"/>
      <w:bookmarkEnd w:id="2336"/>
      <w:bookmarkEnd w:id="2337"/>
      <w:bookmarkEnd w:id="2338"/>
    </w:p>
    <w:p w14:paraId="10F8AF5D" w14:textId="77777777" w:rsidR="00332316" w:rsidRPr="00332316" w:rsidRDefault="00332316" w:rsidP="00332316">
      <w:pPr>
        <w:pStyle w:val="Heading5"/>
      </w:pPr>
      <w:bookmarkStart w:id="2339" w:name="_Toc129252545"/>
      <w:bookmarkStart w:id="2340" w:name="_Toc160452791"/>
      <w:bookmarkStart w:id="2341" w:name="_Toc164869719"/>
      <w:bookmarkStart w:id="2342" w:name="_Toc175350705"/>
      <w:bookmarkStart w:id="2343" w:name="_Toc180146642"/>
      <w:bookmarkStart w:id="2344" w:name="_Toc180249140"/>
      <w:bookmarkStart w:id="2345" w:name="_Toc183379094"/>
      <w:bookmarkStart w:id="2346" w:name="_Toc195349087"/>
      <w:r w:rsidRPr="00332316">
        <w:t>6.3.3.3.1</w:t>
      </w:r>
      <w:r w:rsidRPr="00332316">
        <w:tab/>
        <w:t>Description</w:t>
      </w:r>
      <w:bookmarkEnd w:id="2339"/>
      <w:bookmarkEnd w:id="2340"/>
      <w:bookmarkEnd w:id="2341"/>
      <w:bookmarkEnd w:id="2342"/>
      <w:bookmarkEnd w:id="2343"/>
      <w:bookmarkEnd w:id="2344"/>
      <w:bookmarkEnd w:id="2345"/>
      <w:bookmarkEnd w:id="23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7" w:name="_Toc129252546"/>
      <w:bookmarkStart w:id="2348" w:name="_Toc160452792"/>
      <w:bookmarkStart w:id="2349" w:name="_Toc164869720"/>
      <w:bookmarkStart w:id="2350" w:name="_Toc175350706"/>
      <w:bookmarkStart w:id="2351" w:name="_Toc180146643"/>
      <w:bookmarkStart w:id="2352" w:name="_Toc180249141"/>
      <w:bookmarkStart w:id="2353" w:name="_Toc183379095"/>
      <w:bookmarkStart w:id="2354" w:name="_Toc195349088"/>
      <w:r w:rsidRPr="00332316">
        <w:t>6.3.3.3.2</w:t>
      </w:r>
      <w:r w:rsidRPr="00332316">
        <w:tab/>
        <w:t>Resource Definition</w:t>
      </w:r>
      <w:bookmarkEnd w:id="2347"/>
      <w:bookmarkEnd w:id="2348"/>
      <w:bookmarkEnd w:id="2349"/>
      <w:bookmarkEnd w:id="2350"/>
      <w:bookmarkEnd w:id="2351"/>
      <w:bookmarkEnd w:id="2352"/>
      <w:bookmarkEnd w:id="2353"/>
      <w:bookmarkEnd w:id="2354"/>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5" w:name="_Toc129252547"/>
      <w:bookmarkStart w:id="2356" w:name="_Toc160452793"/>
      <w:bookmarkStart w:id="2357" w:name="_Toc164869721"/>
      <w:bookmarkStart w:id="2358" w:name="_Toc175350707"/>
      <w:bookmarkStart w:id="2359" w:name="_Toc180146644"/>
      <w:bookmarkStart w:id="2360" w:name="_Toc180249142"/>
      <w:bookmarkStart w:id="2361" w:name="_Toc183379096"/>
      <w:bookmarkStart w:id="2362" w:name="_Toc195349089"/>
      <w:r w:rsidRPr="00332316">
        <w:t>6.3.3.3.3</w:t>
      </w:r>
      <w:r w:rsidRPr="00332316">
        <w:tab/>
        <w:t>Resource Standard Methods</w:t>
      </w:r>
      <w:bookmarkEnd w:id="2355"/>
      <w:bookmarkEnd w:id="2356"/>
      <w:bookmarkEnd w:id="2357"/>
      <w:bookmarkEnd w:id="2358"/>
      <w:bookmarkEnd w:id="2359"/>
      <w:bookmarkEnd w:id="2360"/>
      <w:bookmarkEnd w:id="2361"/>
      <w:bookmarkEnd w:id="2362"/>
    </w:p>
    <w:p w14:paraId="19B9F512" w14:textId="77777777" w:rsidR="00332316" w:rsidRPr="00332316" w:rsidRDefault="00332316" w:rsidP="00332316">
      <w:pPr>
        <w:pStyle w:val="Heading6"/>
      </w:pPr>
      <w:bookmarkStart w:id="2363" w:name="_Toc129252548"/>
      <w:bookmarkStart w:id="2364" w:name="_Toc160452794"/>
      <w:bookmarkStart w:id="2365" w:name="_Toc164869722"/>
      <w:bookmarkStart w:id="2366" w:name="_Toc175350708"/>
      <w:bookmarkStart w:id="2367" w:name="_Toc180146645"/>
      <w:bookmarkStart w:id="2368" w:name="_Toc180249143"/>
      <w:bookmarkStart w:id="2369" w:name="_Toc183379097"/>
      <w:bookmarkStart w:id="2370" w:name="_Toc195349090"/>
      <w:r w:rsidRPr="00332316">
        <w:t>6.3.3.3.3.1</w:t>
      </w:r>
      <w:r w:rsidRPr="00332316">
        <w:tab/>
        <w:t>GET</w:t>
      </w:r>
      <w:bookmarkEnd w:id="2363"/>
      <w:bookmarkEnd w:id="2364"/>
      <w:bookmarkEnd w:id="2365"/>
      <w:bookmarkEnd w:id="2366"/>
      <w:bookmarkEnd w:id="2367"/>
      <w:bookmarkEnd w:id="2368"/>
      <w:bookmarkEnd w:id="2369"/>
      <w:bookmarkEnd w:id="237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1" w:name="_Toc129252549"/>
      <w:bookmarkStart w:id="2372" w:name="_Toc160452795"/>
      <w:bookmarkStart w:id="2373" w:name="_Toc164869723"/>
      <w:bookmarkStart w:id="2374" w:name="_Toc175350709"/>
      <w:bookmarkStart w:id="2375" w:name="_Toc180146646"/>
      <w:bookmarkStart w:id="2376" w:name="_Toc180249144"/>
      <w:bookmarkStart w:id="2377" w:name="_Toc183379098"/>
      <w:bookmarkStart w:id="2378" w:name="_Toc195349091"/>
      <w:r w:rsidRPr="00332316">
        <w:t>6.3.3.3.3.2</w:t>
      </w:r>
      <w:r w:rsidRPr="00332316">
        <w:tab/>
        <w:t>PUT</w:t>
      </w:r>
      <w:bookmarkEnd w:id="2371"/>
      <w:bookmarkEnd w:id="2372"/>
      <w:bookmarkEnd w:id="2373"/>
      <w:bookmarkEnd w:id="2374"/>
      <w:bookmarkEnd w:id="2375"/>
      <w:bookmarkEnd w:id="2376"/>
      <w:bookmarkEnd w:id="2377"/>
      <w:bookmarkEnd w:id="237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9" w:name="_Toc160452796"/>
      <w:bookmarkStart w:id="2380" w:name="_Toc164869724"/>
      <w:bookmarkStart w:id="2381" w:name="_Toc175350710"/>
      <w:bookmarkStart w:id="2382" w:name="_Toc180146647"/>
      <w:bookmarkStart w:id="2383" w:name="_Toc180249145"/>
      <w:bookmarkStart w:id="2384" w:name="_Toc183379099"/>
      <w:bookmarkStart w:id="2385" w:name="_Toc129252550"/>
      <w:bookmarkStart w:id="2386" w:name="_Toc195349092"/>
      <w:r w:rsidRPr="00332316">
        <w:t>6.3.3.3.3.</w:t>
      </w:r>
      <w:r w:rsidR="000C549F">
        <w:t>3</w:t>
      </w:r>
      <w:r w:rsidRPr="00332316">
        <w:tab/>
        <w:t>PATCH</w:t>
      </w:r>
      <w:bookmarkEnd w:id="2379"/>
      <w:bookmarkEnd w:id="2380"/>
      <w:bookmarkEnd w:id="2381"/>
      <w:bookmarkEnd w:id="2382"/>
      <w:bookmarkEnd w:id="2383"/>
      <w:bookmarkEnd w:id="2384"/>
      <w:bookmarkEnd w:id="238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7" w:name="_Toc160452797"/>
      <w:bookmarkStart w:id="2388" w:name="_Toc164869725"/>
      <w:bookmarkStart w:id="2389" w:name="_Toc175350711"/>
      <w:bookmarkStart w:id="2390" w:name="_Toc180146648"/>
      <w:bookmarkStart w:id="2391" w:name="_Toc180249146"/>
      <w:bookmarkStart w:id="2392" w:name="_Toc183379100"/>
      <w:bookmarkStart w:id="2393" w:name="_Toc195349093"/>
      <w:r w:rsidRPr="00332316">
        <w:lastRenderedPageBreak/>
        <w:t>6.3.3.3.3.4</w:t>
      </w:r>
      <w:r w:rsidRPr="00332316">
        <w:tab/>
        <w:t>DELETE</w:t>
      </w:r>
      <w:bookmarkEnd w:id="2385"/>
      <w:bookmarkEnd w:id="2387"/>
      <w:bookmarkEnd w:id="2388"/>
      <w:bookmarkEnd w:id="2389"/>
      <w:bookmarkEnd w:id="2390"/>
      <w:bookmarkEnd w:id="2391"/>
      <w:bookmarkEnd w:id="2392"/>
      <w:bookmarkEnd w:id="239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4" w:name="_Toc129252551"/>
      <w:bookmarkStart w:id="2395" w:name="_Toc160452798"/>
      <w:bookmarkStart w:id="2396" w:name="_Toc164869726"/>
      <w:bookmarkStart w:id="2397" w:name="_Toc175350712"/>
      <w:bookmarkStart w:id="2398" w:name="_Toc180146649"/>
      <w:bookmarkStart w:id="2399" w:name="_Toc180249147"/>
      <w:bookmarkStart w:id="2400" w:name="_Toc183379101"/>
      <w:bookmarkStart w:id="2401" w:name="_Toc195349094"/>
      <w:r w:rsidRPr="00332316">
        <w:t>6.3.3.3.4</w:t>
      </w:r>
      <w:r w:rsidRPr="00332316">
        <w:tab/>
        <w:t>Resource Custom Operations</w:t>
      </w:r>
      <w:bookmarkEnd w:id="2394"/>
      <w:bookmarkEnd w:id="2395"/>
      <w:bookmarkEnd w:id="2396"/>
      <w:bookmarkEnd w:id="2397"/>
      <w:bookmarkEnd w:id="2398"/>
      <w:bookmarkEnd w:id="2399"/>
      <w:bookmarkEnd w:id="2400"/>
      <w:bookmarkEnd w:id="240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2" w:name="_Toc129252552"/>
      <w:bookmarkStart w:id="2403" w:name="_Toc160452799"/>
      <w:bookmarkStart w:id="2404" w:name="_Toc164869727"/>
      <w:bookmarkStart w:id="2405" w:name="_Toc175350713"/>
      <w:bookmarkStart w:id="2406" w:name="_Toc180146650"/>
      <w:bookmarkStart w:id="2407" w:name="_Toc180249148"/>
      <w:bookmarkStart w:id="2408" w:name="_Toc183379102"/>
      <w:bookmarkStart w:id="2409" w:name="_Toc195349095"/>
      <w:r w:rsidRPr="00332316">
        <w:lastRenderedPageBreak/>
        <w:t>6.3.4</w:t>
      </w:r>
      <w:r w:rsidRPr="00332316">
        <w:tab/>
        <w:t>Custom Operations without associated resources</w:t>
      </w:r>
      <w:bookmarkEnd w:id="2402"/>
      <w:bookmarkEnd w:id="2403"/>
      <w:bookmarkEnd w:id="2404"/>
      <w:bookmarkEnd w:id="2405"/>
      <w:bookmarkEnd w:id="2406"/>
      <w:bookmarkEnd w:id="2407"/>
      <w:bookmarkEnd w:id="2408"/>
      <w:bookmarkEnd w:id="2409"/>
    </w:p>
    <w:p w14:paraId="03BD0E87" w14:textId="77777777" w:rsidR="00332316" w:rsidRPr="00332316" w:rsidRDefault="00332316" w:rsidP="00332316">
      <w:pPr>
        <w:pStyle w:val="Heading4"/>
      </w:pPr>
      <w:bookmarkStart w:id="2410" w:name="_Toc129252481"/>
      <w:bookmarkStart w:id="2411" w:name="_Toc160452800"/>
      <w:bookmarkStart w:id="2412" w:name="_Toc164869728"/>
      <w:bookmarkStart w:id="2413" w:name="_Toc175350714"/>
      <w:bookmarkStart w:id="2414" w:name="_Toc180146651"/>
      <w:bookmarkStart w:id="2415" w:name="_Toc180249149"/>
      <w:bookmarkStart w:id="2416" w:name="_Toc183379103"/>
      <w:bookmarkStart w:id="2417" w:name="_Toc129252553"/>
      <w:bookmarkStart w:id="2418" w:name="_Toc195349096"/>
      <w:r w:rsidRPr="00332316">
        <w:t>6.3.4.1</w:t>
      </w:r>
      <w:r w:rsidRPr="00332316">
        <w:tab/>
        <w:t>Overview</w:t>
      </w:r>
      <w:bookmarkEnd w:id="2410"/>
      <w:bookmarkEnd w:id="2411"/>
      <w:bookmarkEnd w:id="2412"/>
      <w:bookmarkEnd w:id="2413"/>
      <w:bookmarkEnd w:id="2414"/>
      <w:bookmarkEnd w:id="2415"/>
      <w:bookmarkEnd w:id="2416"/>
      <w:bookmarkEnd w:id="2418"/>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9" w:name="_MON_1766869237"/>
    <w:bookmarkEnd w:id="2419"/>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0596238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20" w:name="_Toc129252482"/>
      <w:bookmarkStart w:id="2421" w:name="_Toc160452801"/>
      <w:bookmarkStart w:id="2422" w:name="_Toc164869729"/>
      <w:bookmarkStart w:id="2423" w:name="_Toc175350715"/>
      <w:bookmarkStart w:id="2424" w:name="_Toc180146652"/>
      <w:bookmarkStart w:id="2425" w:name="_Toc180249150"/>
      <w:bookmarkStart w:id="2426" w:name="_Toc183379104"/>
      <w:bookmarkStart w:id="2427" w:name="_Toc195349097"/>
      <w:r w:rsidRPr="00332316">
        <w:t>6.3.4.2</w:t>
      </w:r>
      <w:r w:rsidRPr="00332316">
        <w:tab/>
        <w:t xml:space="preserve">Operation: </w:t>
      </w:r>
      <w:bookmarkEnd w:id="2420"/>
      <w:r w:rsidRPr="00332316">
        <w:t>RequestUssChange</w:t>
      </w:r>
      <w:bookmarkEnd w:id="2421"/>
      <w:bookmarkEnd w:id="2422"/>
      <w:bookmarkEnd w:id="2423"/>
      <w:bookmarkEnd w:id="2424"/>
      <w:bookmarkEnd w:id="2425"/>
      <w:bookmarkEnd w:id="2426"/>
      <w:bookmarkEnd w:id="2427"/>
    </w:p>
    <w:p w14:paraId="263B8956" w14:textId="77777777" w:rsidR="00332316" w:rsidRPr="00332316" w:rsidRDefault="00332316" w:rsidP="00332316">
      <w:pPr>
        <w:pStyle w:val="Heading5"/>
      </w:pPr>
      <w:bookmarkStart w:id="2428" w:name="_Toc129252483"/>
      <w:bookmarkStart w:id="2429" w:name="_Toc160452802"/>
      <w:bookmarkStart w:id="2430" w:name="_Toc164869730"/>
      <w:bookmarkStart w:id="2431" w:name="_Toc175350716"/>
      <w:bookmarkStart w:id="2432" w:name="_Toc180146653"/>
      <w:bookmarkStart w:id="2433" w:name="_Toc180249151"/>
      <w:bookmarkStart w:id="2434" w:name="_Toc183379105"/>
      <w:bookmarkStart w:id="2435" w:name="_Toc195349098"/>
      <w:r w:rsidRPr="00332316">
        <w:t>6.3.4.2.1</w:t>
      </w:r>
      <w:r w:rsidRPr="00332316">
        <w:tab/>
        <w:t>Description</w:t>
      </w:r>
      <w:bookmarkEnd w:id="2428"/>
      <w:bookmarkEnd w:id="2429"/>
      <w:bookmarkEnd w:id="2430"/>
      <w:bookmarkEnd w:id="2431"/>
      <w:bookmarkEnd w:id="2432"/>
      <w:bookmarkEnd w:id="2433"/>
      <w:bookmarkEnd w:id="2434"/>
      <w:bookmarkEnd w:id="2435"/>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6" w:name="_Toc129252484"/>
      <w:bookmarkStart w:id="2437" w:name="_Toc160452803"/>
      <w:bookmarkStart w:id="2438" w:name="_Toc164869731"/>
      <w:bookmarkStart w:id="2439" w:name="_Toc175350717"/>
      <w:bookmarkStart w:id="2440" w:name="_Toc180146654"/>
      <w:bookmarkStart w:id="2441" w:name="_Toc180249152"/>
      <w:bookmarkStart w:id="2442" w:name="_Toc183379106"/>
      <w:bookmarkStart w:id="2443" w:name="_Toc195349099"/>
      <w:r w:rsidRPr="00332316">
        <w:t>6.3.4.2.2</w:t>
      </w:r>
      <w:r w:rsidRPr="00332316">
        <w:tab/>
        <w:t>Operation Definition</w:t>
      </w:r>
      <w:bookmarkEnd w:id="2436"/>
      <w:bookmarkEnd w:id="2437"/>
      <w:bookmarkEnd w:id="2438"/>
      <w:bookmarkEnd w:id="2439"/>
      <w:bookmarkEnd w:id="2440"/>
      <w:bookmarkEnd w:id="2441"/>
      <w:bookmarkEnd w:id="2442"/>
      <w:bookmarkEnd w:id="244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4" w:name="_Toc160452804"/>
      <w:bookmarkStart w:id="2445" w:name="_Toc164869732"/>
      <w:bookmarkStart w:id="2446" w:name="_Toc175350718"/>
      <w:bookmarkStart w:id="2447" w:name="_Toc180146655"/>
      <w:bookmarkStart w:id="2448" w:name="_Toc180249153"/>
      <w:bookmarkStart w:id="2449" w:name="_Toc183379107"/>
      <w:bookmarkStart w:id="2450" w:name="_Toc195349100"/>
      <w:r w:rsidRPr="00332316">
        <w:t>6.3.5</w:t>
      </w:r>
      <w:r w:rsidRPr="00332316">
        <w:tab/>
        <w:t>Notifications</w:t>
      </w:r>
      <w:bookmarkEnd w:id="2417"/>
      <w:bookmarkEnd w:id="2444"/>
      <w:bookmarkEnd w:id="2445"/>
      <w:bookmarkEnd w:id="2446"/>
      <w:bookmarkEnd w:id="2447"/>
      <w:bookmarkEnd w:id="2448"/>
      <w:bookmarkEnd w:id="2449"/>
      <w:bookmarkEnd w:id="2450"/>
    </w:p>
    <w:p w14:paraId="601BC9B1" w14:textId="77777777" w:rsidR="00332316" w:rsidRPr="00332316" w:rsidRDefault="00332316" w:rsidP="00332316">
      <w:pPr>
        <w:pStyle w:val="Heading4"/>
      </w:pPr>
      <w:bookmarkStart w:id="2451" w:name="_Toc129252554"/>
      <w:bookmarkStart w:id="2452" w:name="_Toc160452805"/>
      <w:bookmarkStart w:id="2453" w:name="_Toc164869733"/>
      <w:bookmarkStart w:id="2454" w:name="_Toc175350719"/>
      <w:bookmarkStart w:id="2455" w:name="_Toc180146656"/>
      <w:bookmarkStart w:id="2456" w:name="_Toc180249154"/>
      <w:bookmarkStart w:id="2457" w:name="_Toc183379108"/>
      <w:bookmarkStart w:id="2458" w:name="_Toc195349101"/>
      <w:r w:rsidRPr="00332316">
        <w:t>6.3.5.1</w:t>
      </w:r>
      <w:r w:rsidRPr="00332316">
        <w:tab/>
        <w:t>General</w:t>
      </w:r>
      <w:bookmarkEnd w:id="2451"/>
      <w:bookmarkEnd w:id="2452"/>
      <w:bookmarkEnd w:id="2453"/>
      <w:bookmarkEnd w:id="2454"/>
      <w:bookmarkEnd w:id="2455"/>
      <w:bookmarkEnd w:id="2456"/>
      <w:bookmarkEnd w:id="2457"/>
      <w:bookmarkEnd w:id="2458"/>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9" w:name="_Toc129252555"/>
      <w:bookmarkStart w:id="2460" w:name="_Toc160452806"/>
      <w:bookmarkStart w:id="2461" w:name="_Toc164869734"/>
      <w:bookmarkStart w:id="2462" w:name="_Toc175350720"/>
      <w:bookmarkStart w:id="2463" w:name="_Toc180146657"/>
      <w:bookmarkStart w:id="2464" w:name="_Toc180249155"/>
      <w:bookmarkStart w:id="2465" w:name="_Toc183379109"/>
      <w:bookmarkStart w:id="2466" w:name="_Toc195349102"/>
      <w:r w:rsidRPr="00332316">
        <w:t>6.3</w:t>
      </w:r>
      <w:r w:rsidRPr="00332316">
        <w:rPr>
          <w:lang w:val="en-US"/>
        </w:rPr>
        <w:t>.5.2</w:t>
      </w:r>
      <w:r w:rsidRPr="00332316">
        <w:rPr>
          <w:lang w:val="en-US"/>
        </w:rPr>
        <w:tab/>
        <w:t>USS Change Notification</w:t>
      </w:r>
      <w:bookmarkEnd w:id="2459"/>
      <w:bookmarkEnd w:id="2460"/>
      <w:bookmarkEnd w:id="2461"/>
      <w:bookmarkEnd w:id="2462"/>
      <w:bookmarkEnd w:id="2463"/>
      <w:bookmarkEnd w:id="2464"/>
      <w:bookmarkEnd w:id="2465"/>
      <w:bookmarkEnd w:id="2466"/>
    </w:p>
    <w:p w14:paraId="531A63A2" w14:textId="77777777" w:rsidR="00332316" w:rsidRPr="00332316" w:rsidRDefault="00332316" w:rsidP="00332316">
      <w:pPr>
        <w:pStyle w:val="Heading5"/>
        <w:rPr>
          <w:noProof/>
          <w:lang w:val="en-US"/>
        </w:rPr>
      </w:pPr>
      <w:bookmarkStart w:id="2467" w:name="_Toc129252556"/>
      <w:bookmarkStart w:id="2468" w:name="_Toc160452807"/>
      <w:bookmarkStart w:id="2469" w:name="_Toc164869735"/>
      <w:bookmarkStart w:id="2470" w:name="_Toc175350721"/>
      <w:bookmarkStart w:id="2471" w:name="_Toc180146658"/>
      <w:bookmarkStart w:id="2472" w:name="_Toc180249156"/>
      <w:bookmarkStart w:id="2473" w:name="_Toc183379110"/>
      <w:bookmarkStart w:id="2474" w:name="_Toc195349103"/>
      <w:r w:rsidRPr="00332316">
        <w:t>6.3</w:t>
      </w:r>
      <w:r w:rsidRPr="00332316">
        <w:rPr>
          <w:lang w:val="en-US"/>
        </w:rPr>
        <w:t>.5.2</w:t>
      </w:r>
      <w:r w:rsidRPr="00332316">
        <w:rPr>
          <w:noProof/>
          <w:lang w:val="en-US"/>
        </w:rPr>
        <w:t>.1</w:t>
      </w:r>
      <w:r w:rsidRPr="00332316">
        <w:rPr>
          <w:noProof/>
          <w:lang w:val="en-US"/>
        </w:rPr>
        <w:tab/>
        <w:t>Description</w:t>
      </w:r>
      <w:bookmarkEnd w:id="2467"/>
      <w:bookmarkEnd w:id="2468"/>
      <w:bookmarkEnd w:id="2469"/>
      <w:bookmarkEnd w:id="2470"/>
      <w:bookmarkEnd w:id="2471"/>
      <w:bookmarkEnd w:id="2472"/>
      <w:bookmarkEnd w:id="2473"/>
      <w:bookmarkEnd w:id="247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5" w:name="_Toc129252557"/>
      <w:bookmarkStart w:id="2476" w:name="_Toc160452808"/>
      <w:bookmarkStart w:id="2477" w:name="_Toc164869736"/>
      <w:bookmarkStart w:id="2478" w:name="_Toc175350722"/>
      <w:bookmarkStart w:id="2479" w:name="_Toc180146659"/>
      <w:bookmarkStart w:id="2480" w:name="_Toc180249157"/>
      <w:bookmarkStart w:id="2481" w:name="_Toc183379111"/>
      <w:bookmarkStart w:id="2482" w:name="_Toc195349104"/>
      <w:r w:rsidRPr="00332316">
        <w:lastRenderedPageBreak/>
        <w:t>6.3.5.2</w:t>
      </w:r>
      <w:r w:rsidRPr="00332316">
        <w:rPr>
          <w:noProof/>
        </w:rPr>
        <w:t>.2</w:t>
      </w:r>
      <w:r w:rsidRPr="00332316">
        <w:rPr>
          <w:noProof/>
        </w:rPr>
        <w:tab/>
        <w:t>Target URI</w:t>
      </w:r>
      <w:bookmarkEnd w:id="2475"/>
      <w:bookmarkEnd w:id="2476"/>
      <w:bookmarkEnd w:id="2477"/>
      <w:bookmarkEnd w:id="2478"/>
      <w:bookmarkEnd w:id="2479"/>
      <w:bookmarkEnd w:id="2480"/>
      <w:bookmarkEnd w:id="2481"/>
      <w:bookmarkEnd w:id="24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3" w:name="_Toc129252558"/>
      <w:bookmarkStart w:id="2484" w:name="_Toc160452809"/>
      <w:bookmarkStart w:id="2485" w:name="_Toc164869737"/>
      <w:bookmarkStart w:id="2486" w:name="_Toc175350723"/>
      <w:bookmarkStart w:id="2487" w:name="_Toc180146660"/>
      <w:bookmarkStart w:id="2488" w:name="_Toc180249158"/>
      <w:bookmarkStart w:id="2489" w:name="_Toc183379112"/>
      <w:bookmarkStart w:id="2490" w:name="_Toc195349105"/>
      <w:r w:rsidRPr="00332316">
        <w:t>6.3.5.2</w:t>
      </w:r>
      <w:r w:rsidRPr="00332316">
        <w:rPr>
          <w:noProof/>
        </w:rPr>
        <w:t>.3</w:t>
      </w:r>
      <w:r w:rsidRPr="00332316">
        <w:rPr>
          <w:noProof/>
        </w:rPr>
        <w:tab/>
        <w:t>Standard Methods</w:t>
      </w:r>
      <w:bookmarkEnd w:id="2483"/>
      <w:bookmarkEnd w:id="2484"/>
      <w:bookmarkEnd w:id="2485"/>
      <w:bookmarkEnd w:id="2486"/>
      <w:bookmarkEnd w:id="2487"/>
      <w:bookmarkEnd w:id="2488"/>
      <w:bookmarkEnd w:id="2489"/>
      <w:bookmarkEnd w:id="2490"/>
    </w:p>
    <w:p w14:paraId="3A75BC9E" w14:textId="77777777" w:rsidR="00332316" w:rsidRPr="00332316" w:rsidRDefault="00332316" w:rsidP="00332316">
      <w:pPr>
        <w:pStyle w:val="Heading6"/>
        <w:rPr>
          <w:noProof/>
        </w:rPr>
      </w:pPr>
      <w:bookmarkStart w:id="2491" w:name="_Toc129252559"/>
      <w:bookmarkStart w:id="2492" w:name="_Toc160452810"/>
      <w:bookmarkStart w:id="2493" w:name="_Toc164869738"/>
      <w:bookmarkStart w:id="2494" w:name="_Toc175350724"/>
      <w:bookmarkStart w:id="2495" w:name="_Toc180146661"/>
      <w:bookmarkStart w:id="2496" w:name="_Toc180249159"/>
      <w:bookmarkStart w:id="2497" w:name="_Toc183379113"/>
      <w:bookmarkStart w:id="2498" w:name="_Toc195349106"/>
      <w:r w:rsidRPr="00332316">
        <w:t>6.3.5.2.3</w:t>
      </w:r>
      <w:r w:rsidRPr="00332316">
        <w:rPr>
          <w:noProof/>
        </w:rPr>
        <w:t>.1</w:t>
      </w:r>
      <w:r w:rsidRPr="00332316">
        <w:rPr>
          <w:noProof/>
        </w:rPr>
        <w:tab/>
        <w:t>POST</w:t>
      </w:r>
      <w:bookmarkEnd w:id="2491"/>
      <w:bookmarkEnd w:id="2492"/>
      <w:bookmarkEnd w:id="2493"/>
      <w:bookmarkEnd w:id="2494"/>
      <w:bookmarkEnd w:id="2495"/>
      <w:bookmarkEnd w:id="2496"/>
      <w:bookmarkEnd w:id="2497"/>
      <w:bookmarkEnd w:id="249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9" w:name="_Toc160452811"/>
      <w:bookmarkStart w:id="2500" w:name="_Toc164869739"/>
      <w:bookmarkStart w:id="2501" w:name="_Toc175350725"/>
      <w:bookmarkStart w:id="2502" w:name="_Toc180146662"/>
      <w:bookmarkStart w:id="2503" w:name="_Toc180249160"/>
      <w:bookmarkStart w:id="2504" w:name="_Toc183379114"/>
      <w:bookmarkStart w:id="2505" w:name="_Toc129252574"/>
      <w:bookmarkStart w:id="2506" w:name="_Toc195349107"/>
      <w:r w:rsidRPr="00DD5C49">
        <w:t>6.3.6</w:t>
      </w:r>
      <w:r w:rsidRPr="00DD5C49">
        <w:tab/>
        <w:t>Data Model</w:t>
      </w:r>
      <w:bookmarkEnd w:id="2499"/>
      <w:bookmarkEnd w:id="2500"/>
      <w:bookmarkEnd w:id="2501"/>
      <w:bookmarkEnd w:id="2502"/>
      <w:bookmarkEnd w:id="2503"/>
      <w:bookmarkEnd w:id="2504"/>
      <w:bookmarkEnd w:id="2506"/>
    </w:p>
    <w:p w14:paraId="3E0F820A" w14:textId="77777777" w:rsidR="00DD5C49" w:rsidRPr="00DD5C49" w:rsidRDefault="00DD5C49" w:rsidP="00DD5C49">
      <w:pPr>
        <w:pStyle w:val="Heading4"/>
      </w:pPr>
      <w:bookmarkStart w:id="2507" w:name="_Toc129252561"/>
      <w:bookmarkStart w:id="2508" w:name="_Toc160452812"/>
      <w:bookmarkStart w:id="2509" w:name="_Toc164869740"/>
      <w:bookmarkStart w:id="2510" w:name="_Toc175350726"/>
      <w:bookmarkStart w:id="2511" w:name="_Toc180146663"/>
      <w:bookmarkStart w:id="2512" w:name="_Toc180249161"/>
      <w:bookmarkStart w:id="2513" w:name="_Toc183379115"/>
      <w:bookmarkStart w:id="2514" w:name="_Toc195349108"/>
      <w:r w:rsidRPr="00DD5C49">
        <w:t>6.3.6.1</w:t>
      </w:r>
      <w:r w:rsidRPr="00DD5C49">
        <w:tab/>
        <w:t>General</w:t>
      </w:r>
      <w:bookmarkEnd w:id="2507"/>
      <w:bookmarkEnd w:id="2508"/>
      <w:bookmarkEnd w:id="2509"/>
      <w:bookmarkEnd w:id="2510"/>
      <w:bookmarkEnd w:id="2511"/>
      <w:bookmarkEnd w:id="2512"/>
      <w:bookmarkEnd w:id="2513"/>
      <w:bookmarkEnd w:id="2514"/>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5" w:name="_Toc129252562"/>
      <w:bookmarkStart w:id="2516" w:name="_Toc160452813"/>
      <w:bookmarkStart w:id="2517" w:name="_Toc164869741"/>
      <w:bookmarkStart w:id="2518" w:name="_Toc175350727"/>
      <w:bookmarkStart w:id="2519" w:name="_Toc180146664"/>
      <w:bookmarkStart w:id="2520" w:name="_Toc180249162"/>
      <w:bookmarkStart w:id="2521" w:name="_Toc183379116"/>
      <w:bookmarkStart w:id="2522" w:name="_Toc195349109"/>
      <w:r w:rsidRPr="00DD5C49">
        <w:lastRenderedPageBreak/>
        <w:t>6.3</w:t>
      </w:r>
      <w:r w:rsidRPr="00DD5C49">
        <w:rPr>
          <w:lang w:val="en-US"/>
        </w:rPr>
        <w:t>.6.2</w:t>
      </w:r>
      <w:r w:rsidRPr="00DD5C49">
        <w:rPr>
          <w:lang w:val="en-US"/>
        </w:rPr>
        <w:tab/>
        <w:t>Structured data types</w:t>
      </w:r>
      <w:bookmarkEnd w:id="2515"/>
      <w:bookmarkEnd w:id="2516"/>
      <w:bookmarkEnd w:id="2517"/>
      <w:bookmarkEnd w:id="2518"/>
      <w:bookmarkEnd w:id="2519"/>
      <w:bookmarkEnd w:id="2520"/>
      <w:bookmarkEnd w:id="2521"/>
      <w:bookmarkEnd w:id="2522"/>
    </w:p>
    <w:p w14:paraId="788D5567" w14:textId="77777777" w:rsidR="00DD5C49" w:rsidRPr="00DD5C49" w:rsidRDefault="00DD5C49" w:rsidP="00DD5C49">
      <w:pPr>
        <w:pStyle w:val="Heading5"/>
      </w:pPr>
      <w:bookmarkStart w:id="2523" w:name="_Toc129252563"/>
      <w:bookmarkStart w:id="2524" w:name="_Toc160452814"/>
      <w:bookmarkStart w:id="2525" w:name="_Toc164869742"/>
      <w:bookmarkStart w:id="2526" w:name="_Toc175350728"/>
      <w:bookmarkStart w:id="2527" w:name="_Toc180146665"/>
      <w:bookmarkStart w:id="2528" w:name="_Toc180249163"/>
      <w:bookmarkStart w:id="2529" w:name="_Toc183379117"/>
      <w:bookmarkStart w:id="2530" w:name="_Toc195349110"/>
      <w:r w:rsidRPr="00DD5C49">
        <w:t>6.3.6.2.1</w:t>
      </w:r>
      <w:r w:rsidRPr="00DD5C49">
        <w:tab/>
        <w:t>Introduction</w:t>
      </w:r>
      <w:bookmarkEnd w:id="2523"/>
      <w:bookmarkEnd w:id="2524"/>
      <w:bookmarkEnd w:id="2525"/>
      <w:bookmarkEnd w:id="2526"/>
      <w:bookmarkEnd w:id="2527"/>
      <w:bookmarkEnd w:id="2528"/>
      <w:bookmarkEnd w:id="2529"/>
      <w:bookmarkEnd w:id="2530"/>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1" w:name="_Toc129252564"/>
      <w:bookmarkStart w:id="2532" w:name="_Toc160452815"/>
      <w:bookmarkStart w:id="2533" w:name="_Toc164869743"/>
      <w:bookmarkStart w:id="2534" w:name="_Toc175350729"/>
      <w:bookmarkStart w:id="2535" w:name="_Toc180146666"/>
      <w:bookmarkStart w:id="2536" w:name="_Toc180249164"/>
      <w:bookmarkStart w:id="2537" w:name="_Toc183379118"/>
      <w:bookmarkStart w:id="2538" w:name="_Toc195349111"/>
      <w:r w:rsidRPr="00DD5C49">
        <w:t>6.3.6.2.2</w:t>
      </w:r>
      <w:r w:rsidRPr="00DD5C49">
        <w:tab/>
        <w:t xml:space="preserve">Type: </w:t>
      </w:r>
      <w:bookmarkEnd w:id="2531"/>
      <w:r w:rsidRPr="00DD5C49">
        <w:t>USSChangePolReq</w:t>
      </w:r>
      <w:bookmarkEnd w:id="2532"/>
      <w:bookmarkEnd w:id="2533"/>
      <w:bookmarkEnd w:id="2534"/>
      <w:bookmarkEnd w:id="2535"/>
      <w:bookmarkEnd w:id="2536"/>
      <w:bookmarkEnd w:id="2537"/>
      <w:bookmarkEnd w:id="2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9" w:name="_Toc129252565"/>
      <w:bookmarkStart w:id="2540" w:name="_Toc160452816"/>
      <w:bookmarkStart w:id="2541" w:name="_Toc164869744"/>
      <w:bookmarkStart w:id="2542" w:name="_Toc175350730"/>
      <w:bookmarkStart w:id="2543" w:name="_Toc180146667"/>
      <w:bookmarkStart w:id="2544" w:name="_Toc180249165"/>
      <w:bookmarkStart w:id="2545" w:name="_Toc183379119"/>
      <w:bookmarkStart w:id="2546" w:name="_Toc195349112"/>
      <w:r w:rsidRPr="00DD5C49">
        <w:t>6.3.6.2.3</w:t>
      </w:r>
      <w:r w:rsidRPr="00DD5C49">
        <w:tab/>
        <w:t xml:space="preserve">Type: </w:t>
      </w:r>
      <w:bookmarkEnd w:id="2539"/>
      <w:r w:rsidRPr="00DD5C49">
        <w:t>USSChangePolResp</w:t>
      </w:r>
      <w:bookmarkEnd w:id="2540"/>
      <w:bookmarkEnd w:id="2541"/>
      <w:bookmarkEnd w:id="2542"/>
      <w:bookmarkEnd w:id="2543"/>
      <w:bookmarkEnd w:id="2544"/>
      <w:bookmarkEnd w:id="2545"/>
      <w:bookmarkEnd w:id="2546"/>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7" w:name="_Toc129252566"/>
      <w:bookmarkStart w:id="2548" w:name="_Toc160452817"/>
      <w:bookmarkStart w:id="2549" w:name="_Toc164869745"/>
      <w:bookmarkStart w:id="2550" w:name="_Toc175350731"/>
      <w:bookmarkStart w:id="2551" w:name="_Toc180146668"/>
      <w:bookmarkStart w:id="2552" w:name="_Toc180249166"/>
      <w:bookmarkStart w:id="2553" w:name="_Toc183379120"/>
      <w:bookmarkStart w:id="2554" w:name="_Toc129252568"/>
      <w:bookmarkStart w:id="2555" w:name="_Toc195349113"/>
      <w:r w:rsidRPr="00DD5C49">
        <w:lastRenderedPageBreak/>
        <w:t>6.3.6.2.4</w:t>
      </w:r>
      <w:r w:rsidRPr="00DD5C49">
        <w:tab/>
        <w:t xml:space="preserve">Type: </w:t>
      </w:r>
      <w:bookmarkEnd w:id="2547"/>
      <w:r w:rsidRPr="00DD5C49">
        <w:t>USSChangePolicy</w:t>
      </w:r>
      <w:bookmarkEnd w:id="2548"/>
      <w:bookmarkEnd w:id="2549"/>
      <w:bookmarkEnd w:id="2550"/>
      <w:bookmarkEnd w:id="2551"/>
      <w:bookmarkEnd w:id="2552"/>
      <w:bookmarkEnd w:id="2553"/>
      <w:bookmarkEnd w:id="255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6" w:name="_Toc160452818"/>
      <w:bookmarkStart w:id="2557" w:name="_Toc164869746"/>
      <w:bookmarkStart w:id="2558" w:name="_Toc175350732"/>
      <w:bookmarkStart w:id="2559" w:name="_Toc180146669"/>
      <w:bookmarkStart w:id="2560" w:name="_Toc180249167"/>
      <w:bookmarkStart w:id="2561" w:name="_Toc183379121"/>
      <w:bookmarkStart w:id="2562" w:name="_Toc195349114"/>
      <w:r w:rsidRPr="00DD5C49">
        <w:t>6.3.6.2.5</w:t>
      </w:r>
      <w:r w:rsidRPr="00DD5C49">
        <w:tab/>
        <w:t>Type: USSChangePolicyPatch</w:t>
      </w:r>
      <w:bookmarkEnd w:id="2556"/>
      <w:bookmarkEnd w:id="2557"/>
      <w:bookmarkEnd w:id="2558"/>
      <w:bookmarkEnd w:id="2559"/>
      <w:bookmarkEnd w:id="2560"/>
      <w:bookmarkEnd w:id="2561"/>
      <w:bookmarkEnd w:id="256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3" w:name="_Toc160452819"/>
      <w:bookmarkStart w:id="2564" w:name="_Toc164869747"/>
      <w:bookmarkStart w:id="2565" w:name="_Toc175350733"/>
      <w:bookmarkStart w:id="2566" w:name="_Toc180146670"/>
      <w:bookmarkStart w:id="2567" w:name="_Toc180249168"/>
      <w:bookmarkStart w:id="2568" w:name="_Toc183379122"/>
      <w:bookmarkStart w:id="2569" w:name="_Toc195349115"/>
      <w:r w:rsidRPr="00DD5C49">
        <w:t>6.3.6.2.6</w:t>
      </w:r>
      <w:r w:rsidRPr="00DD5C49">
        <w:tab/>
        <w:t>Type: MultiUssPol</w:t>
      </w:r>
      <w:bookmarkEnd w:id="2563"/>
      <w:bookmarkEnd w:id="2564"/>
      <w:bookmarkEnd w:id="2565"/>
      <w:bookmarkEnd w:id="2566"/>
      <w:bookmarkEnd w:id="2567"/>
      <w:bookmarkEnd w:id="2568"/>
      <w:bookmarkEnd w:id="256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70" w:name="_Toc129252512"/>
      <w:bookmarkStart w:id="2571" w:name="_Toc160452820"/>
      <w:bookmarkStart w:id="2572" w:name="_Toc164869748"/>
      <w:bookmarkStart w:id="2573" w:name="_Toc175350734"/>
      <w:bookmarkStart w:id="2574" w:name="_Toc180146671"/>
      <w:bookmarkStart w:id="2575" w:name="_Toc180249169"/>
      <w:bookmarkStart w:id="2576" w:name="_Toc183379123"/>
      <w:bookmarkStart w:id="2577" w:name="_Toc195349116"/>
      <w:r w:rsidRPr="00DD5C49">
        <w:lastRenderedPageBreak/>
        <w:t>6.3.6.2.7</w:t>
      </w:r>
      <w:r w:rsidRPr="00DD5C49">
        <w:tab/>
        <w:t xml:space="preserve">Type: </w:t>
      </w:r>
      <w:bookmarkEnd w:id="2570"/>
      <w:r w:rsidRPr="00DD5C49">
        <w:t>ServArea</w:t>
      </w:r>
      <w:bookmarkEnd w:id="2571"/>
      <w:bookmarkEnd w:id="2572"/>
      <w:bookmarkEnd w:id="2573"/>
      <w:bookmarkEnd w:id="2574"/>
      <w:bookmarkEnd w:id="2575"/>
      <w:bookmarkEnd w:id="2576"/>
      <w:bookmarkEnd w:id="257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8" w:name="_Toc160452821"/>
      <w:bookmarkStart w:id="2579" w:name="_Toc164869749"/>
      <w:bookmarkStart w:id="2580" w:name="_Toc175350735"/>
      <w:bookmarkStart w:id="2581" w:name="_Toc180146672"/>
      <w:bookmarkStart w:id="2582" w:name="_Toc180249170"/>
      <w:bookmarkStart w:id="2583" w:name="_Toc183379124"/>
      <w:bookmarkStart w:id="2584" w:name="_Toc195349117"/>
      <w:r w:rsidRPr="00DD5C49">
        <w:t>6.3.6.2.8</w:t>
      </w:r>
      <w:r w:rsidRPr="00DD5C49">
        <w:tab/>
        <w:t>Type: UasRoute</w:t>
      </w:r>
      <w:bookmarkEnd w:id="2578"/>
      <w:bookmarkEnd w:id="2579"/>
      <w:bookmarkEnd w:id="2580"/>
      <w:bookmarkEnd w:id="2581"/>
      <w:bookmarkEnd w:id="2582"/>
      <w:bookmarkEnd w:id="2583"/>
      <w:bookmarkEnd w:id="258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5" w:name="_Toc160452822"/>
      <w:bookmarkStart w:id="2586" w:name="_Toc164869750"/>
      <w:bookmarkStart w:id="2587" w:name="_Toc175350736"/>
      <w:bookmarkStart w:id="2588" w:name="_Toc180146673"/>
      <w:bookmarkStart w:id="2589" w:name="_Toc180249171"/>
      <w:bookmarkStart w:id="2590" w:name="_Toc183379125"/>
      <w:bookmarkStart w:id="2591" w:name="_Toc195349118"/>
      <w:r w:rsidRPr="00DD5C49">
        <w:t>6.3.6.</w:t>
      </w:r>
      <w:r w:rsidRPr="003F19D6">
        <w:t>2.9</w:t>
      </w:r>
      <w:r w:rsidRPr="003F19D6">
        <w:tab/>
        <w:t>Type: UssInfo</w:t>
      </w:r>
      <w:bookmarkEnd w:id="2585"/>
      <w:bookmarkEnd w:id="2586"/>
      <w:bookmarkEnd w:id="2587"/>
      <w:bookmarkEnd w:id="2588"/>
      <w:bookmarkEnd w:id="2589"/>
      <w:bookmarkEnd w:id="2590"/>
      <w:bookmarkEnd w:id="2591"/>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2" w:name="_Toc160452823"/>
      <w:bookmarkStart w:id="2593" w:name="_Toc164869751"/>
      <w:bookmarkStart w:id="2594" w:name="_Toc175350737"/>
      <w:bookmarkStart w:id="2595" w:name="_Toc180146674"/>
      <w:bookmarkStart w:id="2596" w:name="_Toc180249172"/>
      <w:bookmarkStart w:id="2597" w:name="_Toc183379126"/>
      <w:bookmarkStart w:id="2598" w:name="_Toc195349119"/>
      <w:r w:rsidRPr="003F19D6">
        <w:t>6.3.6.2.10</w:t>
      </w:r>
      <w:r w:rsidRPr="003F19D6">
        <w:tab/>
        <w:t>Type: ServReq</w:t>
      </w:r>
      <w:bookmarkEnd w:id="2592"/>
      <w:bookmarkEnd w:id="2593"/>
      <w:bookmarkEnd w:id="2594"/>
      <w:bookmarkEnd w:id="2595"/>
      <w:bookmarkEnd w:id="2596"/>
      <w:bookmarkEnd w:id="2597"/>
      <w:bookmarkEnd w:id="259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9" w:name="_Toc160452824"/>
      <w:bookmarkStart w:id="2600" w:name="_Toc164869752"/>
      <w:bookmarkStart w:id="2601" w:name="_Toc175350738"/>
      <w:bookmarkStart w:id="2602" w:name="_Toc180146675"/>
      <w:bookmarkStart w:id="2603" w:name="_Toc180249173"/>
      <w:bookmarkStart w:id="2604" w:name="_Toc183379127"/>
      <w:bookmarkStart w:id="2605" w:name="_Toc195349120"/>
      <w:r w:rsidRPr="00DD5C49">
        <w:lastRenderedPageBreak/>
        <w:t>6.3.6.2.</w:t>
      </w:r>
      <w:r w:rsidR="007963B0">
        <w:t>11</w:t>
      </w:r>
      <w:r w:rsidRPr="00DD5C49">
        <w:tab/>
        <w:t>Type: USSChangeReq</w:t>
      </w:r>
      <w:bookmarkEnd w:id="2599"/>
      <w:bookmarkEnd w:id="2600"/>
      <w:bookmarkEnd w:id="2601"/>
      <w:bookmarkEnd w:id="2602"/>
      <w:bookmarkEnd w:id="2603"/>
      <w:bookmarkEnd w:id="2604"/>
      <w:bookmarkEnd w:id="260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6" w:name="_Toc160452825"/>
      <w:bookmarkStart w:id="2607" w:name="_Toc164869753"/>
      <w:bookmarkStart w:id="2608" w:name="_Toc175350739"/>
      <w:bookmarkStart w:id="2609" w:name="_Toc180146676"/>
      <w:bookmarkStart w:id="2610" w:name="_Toc180249174"/>
      <w:bookmarkStart w:id="2611" w:name="_Toc183379128"/>
      <w:bookmarkStart w:id="2612" w:name="_Toc195349121"/>
      <w:r w:rsidRPr="00DD5C49">
        <w:t>6.3</w:t>
      </w:r>
      <w:r w:rsidRPr="00ED3E4D">
        <w:t>.6.2.12</w:t>
      </w:r>
      <w:r w:rsidRPr="00ED3E4D">
        <w:tab/>
        <w:t>Type: TgtUssInfo</w:t>
      </w:r>
      <w:bookmarkEnd w:id="2606"/>
      <w:bookmarkEnd w:id="2607"/>
      <w:bookmarkEnd w:id="2608"/>
      <w:bookmarkEnd w:id="2609"/>
      <w:bookmarkEnd w:id="2610"/>
      <w:bookmarkEnd w:id="2611"/>
      <w:bookmarkEnd w:id="261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3" w:name="_Toc160452826"/>
      <w:bookmarkStart w:id="2614" w:name="_Toc164869754"/>
      <w:bookmarkStart w:id="2615" w:name="_Toc175350740"/>
      <w:bookmarkStart w:id="2616" w:name="_Toc180146677"/>
      <w:bookmarkStart w:id="2617" w:name="_Toc180249175"/>
      <w:bookmarkStart w:id="2618" w:name="_Toc183379129"/>
      <w:bookmarkStart w:id="2619" w:name="_Toc195349122"/>
      <w:r w:rsidRPr="00DD5C49">
        <w:lastRenderedPageBreak/>
        <w:t>6.3.6.2.</w:t>
      </w:r>
      <w:r w:rsidR="008C2B0D" w:rsidRPr="00DD5C49">
        <w:t>1</w:t>
      </w:r>
      <w:r w:rsidR="008C2B0D">
        <w:t>3</w:t>
      </w:r>
      <w:r w:rsidRPr="00DD5C49">
        <w:tab/>
        <w:t>Type: USSChangeNotif</w:t>
      </w:r>
      <w:bookmarkEnd w:id="2613"/>
      <w:bookmarkEnd w:id="2614"/>
      <w:bookmarkEnd w:id="2615"/>
      <w:bookmarkEnd w:id="2616"/>
      <w:bookmarkEnd w:id="2617"/>
      <w:bookmarkEnd w:id="2618"/>
      <w:bookmarkEnd w:id="2619"/>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20" w:name="_Toc160452827"/>
      <w:bookmarkStart w:id="2621" w:name="_Toc164869755"/>
      <w:bookmarkStart w:id="2622" w:name="_Toc175350741"/>
      <w:bookmarkStart w:id="2623" w:name="_Toc180146678"/>
      <w:bookmarkStart w:id="2624" w:name="_Toc180249176"/>
      <w:bookmarkStart w:id="2625" w:name="_Toc183379130"/>
      <w:bookmarkStart w:id="2626" w:name="_Toc195349123"/>
      <w:r w:rsidRPr="00DD5C49">
        <w:t>6.3.6.2.</w:t>
      </w:r>
      <w:r>
        <w:t>14</w:t>
      </w:r>
      <w:r w:rsidRPr="00DD5C49">
        <w:tab/>
        <w:t xml:space="preserve">Type: </w:t>
      </w:r>
      <w:r>
        <w:t>UssChgInfo</w:t>
      </w:r>
      <w:bookmarkEnd w:id="2620"/>
      <w:bookmarkEnd w:id="2621"/>
      <w:bookmarkEnd w:id="2622"/>
      <w:bookmarkEnd w:id="2623"/>
      <w:bookmarkEnd w:id="2624"/>
      <w:bookmarkEnd w:id="2625"/>
      <w:bookmarkEnd w:id="262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7" w:name="_Toc160452828"/>
      <w:bookmarkStart w:id="2628" w:name="_Toc164869756"/>
      <w:bookmarkStart w:id="2629" w:name="_Toc175350742"/>
      <w:bookmarkStart w:id="2630" w:name="_Toc180146679"/>
      <w:bookmarkStart w:id="2631" w:name="_Toc180249177"/>
      <w:bookmarkStart w:id="2632" w:name="_Toc183379131"/>
      <w:bookmarkStart w:id="2633" w:name="_Toc195349124"/>
      <w:r w:rsidRPr="00DD5C49">
        <w:t>6.3</w:t>
      </w:r>
      <w:r w:rsidRPr="00DD5C49">
        <w:rPr>
          <w:lang w:val="en-US"/>
        </w:rPr>
        <w:t>.6.3</w:t>
      </w:r>
      <w:r w:rsidRPr="00DD5C49">
        <w:rPr>
          <w:lang w:val="en-US"/>
        </w:rPr>
        <w:tab/>
        <w:t>Simple data types and enumerations</w:t>
      </w:r>
      <w:bookmarkEnd w:id="2554"/>
      <w:bookmarkEnd w:id="2627"/>
      <w:bookmarkEnd w:id="2628"/>
      <w:bookmarkEnd w:id="2629"/>
      <w:bookmarkEnd w:id="2630"/>
      <w:bookmarkEnd w:id="2631"/>
      <w:bookmarkEnd w:id="2632"/>
      <w:bookmarkEnd w:id="2633"/>
    </w:p>
    <w:p w14:paraId="3A790D20" w14:textId="77777777" w:rsidR="00DD5C49" w:rsidRPr="00DD5C49" w:rsidRDefault="00DD5C49" w:rsidP="00DD5C49">
      <w:pPr>
        <w:pStyle w:val="Heading5"/>
      </w:pPr>
      <w:bookmarkStart w:id="2634" w:name="_Toc129252569"/>
      <w:bookmarkStart w:id="2635" w:name="_Toc160452829"/>
      <w:bookmarkStart w:id="2636" w:name="_Toc164869757"/>
      <w:bookmarkStart w:id="2637" w:name="_Toc175350743"/>
      <w:bookmarkStart w:id="2638" w:name="_Toc180146680"/>
      <w:bookmarkStart w:id="2639" w:name="_Toc180249178"/>
      <w:bookmarkStart w:id="2640" w:name="_Toc183379132"/>
      <w:bookmarkStart w:id="2641" w:name="_Toc195349125"/>
      <w:r w:rsidRPr="00DD5C49">
        <w:t>6.3.6.3.1</w:t>
      </w:r>
      <w:r w:rsidRPr="00DD5C49">
        <w:tab/>
        <w:t>Introduction</w:t>
      </w:r>
      <w:bookmarkEnd w:id="2634"/>
      <w:bookmarkEnd w:id="2635"/>
      <w:bookmarkEnd w:id="2636"/>
      <w:bookmarkEnd w:id="2637"/>
      <w:bookmarkEnd w:id="2638"/>
      <w:bookmarkEnd w:id="2639"/>
      <w:bookmarkEnd w:id="2640"/>
      <w:bookmarkEnd w:id="264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2" w:name="_Toc129252570"/>
      <w:bookmarkStart w:id="2643" w:name="_Toc160452830"/>
      <w:bookmarkStart w:id="2644" w:name="_Toc164869758"/>
      <w:bookmarkStart w:id="2645" w:name="_Toc175350744"/>
      <w:bookmarkStart w:id="2646" w:name="_Toc180146681"/>
      <w:bookmarkStart w:id="2647" w:name="_Toc180249179"/>
      <w:bookmarkStart w:id="2648" w:name="_Toc183379133"/>
      <w:bookmarkStart w:id="2649" w:name="_Toc195349126"/>
      <w:r w:rsidRPr="00DD5C49">
        <w:t>6.3.6.3.2</w:t>
      </w:r>
      <w:r w:rsidRPr="00DD5C49">
        <w:tab/>
        <w:t>Simple data types</w:t>
      </w:r>
      <w:bookmarkEnd w:id="2642"/>
      <w:bookmarkEnd w:id="2643"/>
      <w:bookmarkEnd w:id="2644"/>
      <w:bookmarkEnd w:id="2645"/>
      <w:bookmarkEnd w:id="2646"/>
      <w:bookmarkEnd w:id="2647"/>
      <w:bookmarkEnd w:id="2648"/>
      <w:bookmarkEnd w:id="264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50" w:name="_Toc144024185"/>
      <w:bookmarkStart w:id="2651" w:name="_Toc148176898"/>
      <w:bookmarkStart w:id="2652" w:name="_Toc151379277"/>
      <w:bookmarkStart w:id="2653" w:name="_Toc151445458"/>
      <w:bookmarkStart w:id="2654" w:name="_Toc151536616"/>
      <w:bookmarkStart w:id="2655" w:name="_Toc160452831"/>
      <w:bookmarkStart w:id="2656" w:name="_Toc164869759"/>
      <w:bookmarkStart w:id="2657" w:name="_Toc175350745"/>
      <w:bookmarkStart w:id="2658" w:name="_Toc180146682"/>
      <w:bookmarkStart w:id="2659" w:name="_Toc180249180"/>
      <w:bookmarkStart w:id="2660" w:name="_Toc183379134"/>
      <w:bookmarkStart w:id="2661" w:name="_Toc129252571"/>
      <w:bookmarkStart w:id="2662" w:name="_Toc195349127"/>
      <w:r w:rsidRPr="00DD5C49">
        <w:lastRenderedPageBreak/>
        <w:t>6.3.</w:t>
      </w:r>
      <w:r w:rsidRPr="00257EAB">
        <w:t>6.3.3</w:t>
      </w:r>
      <w:r w:rsidRPr="00257EAB">
        <w:tab/>
        <w:t xml:space="preserve">Enumeration: </w:t>
      </w:r>
      <w:bookmarkEnd w:id="2650"/>
      <w:bookmarkEnd w:id="2651"/>
      <w:bookmarkEnd w:id="2652"/>
      <w:bookmarkEnd w:id="2653"/>
      <w:bookmarkEnd w:id="2654"/>
      <w:r w:rsidRPr="00257EAB">
        <w:t>UssChangeEvent</w:t>
      </w:r>
      <w:bookmarkEnd w:id="2655"/>
      <w:bookmarkEnd w:id="2656"/>
      <w:bookmarkEnd w:id="2657"/>
      <w:bookmarkEnd w:id="2658"/>
      <w:bookmarkEnd w:id="2659"/>
      <w:bookmarkEnd w:id="2660"/>
      <w:bookmarkEnd w:id="266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3" w:name="_Toc160452832"/>
      <w:bookmarkStart w:id="2664" w:name="_Toc164869760"/>
      <w:bookmarkStart w:id="2665" w:name="_Toc175350746"/>
      <w:bookmarkStart w:id="2666" w:name="_Toc180146683"/>
      <w:bookmarkStart w:id="2667" w:name="_Toc180249181"/>
      <w:bookmarkStart w:id="2668" w:name="_Toc183379135"/>
      <w:bookmarkStart w:id="2669" w:name="_Toc195349128"/>
      <w:r w:rsidRPr="00DD5C49">
        <w:t>6</w:t>
      </w:r>
      <w:r w:rsidRPr="00693DD2">
        <w:t>.3.6.3.4</w:t>
      </w:r>
      <w:r w:rsidRPr="00693DD2">
        <w:tab/>
        <w:t>Enumeration: MobilityEvent</w:t>
      </w:r>
      <w:bookmarkEnd w:id="2663"/>
      <w:bookmarkEnd w:id="2664"/>
      <w:bookmarkEnd w:id="2665"/>
      <w:bookmarkEnd w:id="2666"/>
      <w:bookmarkEnd w:id="2667"/>
      <w:bookmarkEnd w:id="2668"/>
      <w:bookmarkEnd w:id="2669"/>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70" w:name="_Toc160452833"/>
      <w:bookmarkStart w:id="2671" w:name="_Toc164869761"/>
      <w:bookmarkStart w:id="2672" w:name="_Toc175350747"/>
      <w:bookmarkStart w:id="2673" w:name="_Toc180146684"/>
      <w:bookmarkStart w:id="2674" w:name="_Toc180249182"/>
      <w:bookmarkStart w:id="2675" w:name="_Toc183379136"/>
      <w:bookmarkStart w:id="2676" w:name="_Toc19534912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1"/>
      <w:bookmarkEnd w:id="2670"/>
      <w:bookmarkEnd w:id="2671"/>
      <w:bookmarkEnd w:id="2672"/>
      <w:bookmarkEnd w:id="2673"/>
      <w:bookmarkEnd w:id="2674"/>
      <w:bookmarkEnd w:id="2675"/>
      <w:bookmarkEnd w:id="267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7" w:name="_Toc129252572"/>
      <w:bookmarkStart w:id="2678" w:name="_Toc160452834"/>
      <w:bookmarkStart w:id="2679" w:name="_Toc164869762"/>
      <w:bookmarkStart w:id="2680" w:name="_Toc175350748"/>
      <w:bookmarkStart w:id="2681" w:name="_Toc180146685"/>
      <w:bookmarkStart w:id="2682" w:name="_Toc180249183"/>
      <w:bookmarkStart w:id="2683" w:name="_Toc183379137"/>
      <w:bookmarkStart w:id="2684" w:name="_Toc195349130"/>
      <w:r w:rsidRPr="00DD5C49">
        <w:t>6.3.6.5</w:t>
      </w:r>
      <w:r w:rsidRPr="00DD5C49">
        <w:tab/>
        <w:t>Binary data</w:t>
      </w:r>
      <w:bookmarkEnd w:id="2677"/>
      <w:bookmarkEnd w:id="2678"/>
      <w:bookmarkEnd w:id="2679"/>
      <w:bookmarkEnd w:id="2680"/>
      <w:bookmarkEnd w:id="2681"/>
      <w:bookmarkEnd w:id="2682"/>
      <w:bookmarkEnd w:id="2683"/>
      <w:bookmarkEnd w:id="2684"/>
    </w:p>
    <w:p w14:paraId="4780ACF6" w14:textId="77777777" w:rsidR="00DD5C49" w:rsidRPr="00DD5C49" w:rsidRDefault="00DD5C49" w:rsidP="00DD5C49">
      <w:pPr>
        <w:pStyle w:val="Heading5"/>
      </w:pPr>
      <w:bookmarkStart w:id="2685" w:name="_Toc129252573"/>
      <w:bookmarkStart w:id="2686" w:name="_Toc160452835"/>
      <w:bookmarkStart w:id="2687" w:name="_Toc164869763"/>
      <w:bookmarkStart w:id="2688" w:name="_Toc175350749"/>
      <w:bookmarkStart w:id="2689" w:name="_Toc180146686"/>
      <w:bookmarkStart w:id="2690" w:name="_Toc180249184"/>
      <w:bookmarkStart w:id="2691" w:name="_Toc183379138"/>
      <w:bookmarkStart w:id="2692" w:name="_Toc195349131"/>
      <w:r w:rsidRPr="00DD5C49">
        <w:t>6.3.6.5.1</w:t>
      </w:r>
      <w:r w:rsidRPr="00DD5C49">
        <w:tab/>
        <w:t>Binary Data Types</w:t>
      </w:r>
      <w:bookmarkEnd w:id="2685"/>
      <w:bookmarkEnd w:id="2686"/>
      <w:bookmarkEnd w:id="2687"/>
      <w:bookmarkEnd w:id="2688"/>
      <w:bookmarkEnd w:id="2689"/>
      <w:bookmarkEnd w:id="2690"/>
      <w:bookmarkEnd w:id="2691"/>
      <w:bookmarkEnd w:id="269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3" w:name="_Toc160452836"/>
      <w:bookmarkStart w:id="2694" w:name="_Toc164869764"/>
      <w:bookmarkStart w:id="2695" w:name="_Toc175350750"/>
      <w:bookmarkStart w:id="2696" w:name="_Toc180146687"/>
      <w:bookmarkStart w:id="2697" w:name="_Toc180249185"/>
      <w:bookmarkStart w:id="2698" w:name="_Toc183379139"/>
      <w:bookmarkStart w:id="2699" w:name="_Toc195349132"/>
      <w:r w:rsidRPr="00332316">
        <w:t>6.3.7</w:t>
      </w:r>
      <w:r w:rsidRPr="00332316">
        <w:tab/>
        <w:t>Error Handling</w:t>
      </w:r>
      <w:bookmarkEnd w:id="2505"/>
      <w:bookmarkEnd w:id="2693"/>
      <w:bookmarkEnd w:id="2694"/>
      <w:bookmarkEnd w:id="2695"/>
      <w:bookmarkEnd w:id="2696"/>
      <w:bookmarkEnd w:id="2697"/>
      <w:bookmarkEnd w:id="2698"/>
      <w:bookmarkEnd w:id="2699"/>
    </w:p>
    <w:p w14:paraId="7E323D1A" w14:textId="77777777" w:rsidR="00332316" w:rsidRPr="00332316" w:rsidRDefault="00332316" w:rsidP="00332316">
      <w:pPr>
        <w:pStyle w:val="Heading4"/>
      </w:pPr>
      <w:bookmarkStart w:id="2700" w:name="_Toc129252575"/>
      <w:bookmarkStart w:id="2701" w:name="_Toc160452837"/>
      <w:bookmarkStart w:id="2702" w:name="_Toc164869765"/>
      <w:bookmarkStart w:id="2703" w:name="_Toc175350751"/>
      <w:bookmarkStart w:id="2704" w:name="_Toc180146688"/>
      <w:bookmarkStart w:id="2705" w:name="_Toc180249186"/>
      <w:bookmarkStart w:id="2706" w:name="_Toc183379140"/>
      <w:bookmarkStart w:id="2707" w:name="_Toc195349133"/>
      <w:r w:rsidRPr="00332316">
        <w:t>6.3.7.1</w:t>
      </w:r>
      <w:r w:rsidRPr="00332316">
        <w:tab/>
        <w:t>General</w:t>
      </w:r>
      <w:bookmarkEnd w:id="2700"/>
      <w:bookmarkEnd w:id="2701"/>
      <w:bookmarkEnd w:id="2702"/>
      <w:bookmarkEnd w:id="2703"/>
      <w:bookmarkEnd w:id="2704"/>
      <w:bookmarkEnd w:id="2705"/>
      <w:bookmarkEnd w:id="2706"/>
      <w:bookmarkEnd w:id="270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8" w:name="_Toc129252576"/>
      <w:bookmarkStart w:id="2709" w:name="_Toc160452838"/>
      <w:bookmarkStart w:id="2710" w:name="_Toc164869766"/>
      <w:bookmarkStart w:id="2711" w:name="_Toc175350752"/>
      <w:bookmarkStart w:id="2712" w:name="_Toc180146689"/>
      <w:bookmarkStart w:id="2713" w:name="_Toc180249187"/>
      <w:bookmarkStart w:id="2714" w:name="_Toc183379141"/>
      <w:bookmarkStart w:id="2715" w:name="_Toc195349134"/>
      <w:r w:rsidRPr="00332316">
        <w:lastRenderedPageBreak/>
        <w:t>6.3.7.2</w:t>
      </w:r>
      <w:r w:rsidRPr="00332316">
        <w:tab/>
        <w:t>Protocol Errors</w:t>
      </w:r>
      <w:bookmarkEnd w:id="2708"/>
      <w:bookmarkEnd w:id="2709"/>
      <w:bookmarkEnd w:id="2710"/>
      <w:bookmarkEnd w:id="2711"/>
      <w:bookmarkEnd w:id="2712"/>
      <w:bookmarkEnd w:id="2713"/>
      <w:bookmarkEnd w:id="2714"/>
      <w:bookmarkEnd w:id="271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6" w:name="_Toc129252577"/>
      <w:bookmarkStart w:id="2717" w:name="_Toc160452839"/>
      <w:bookmarkStart w:id="2718" w:name="_Toc164869767"/>
      <w:bookmarkStart w:id="2719" w:name="_Toc175350753"/>
      <w:bookmarkStart w:id="2720" w:name="_Toc180146690"/>
      <w:bookmarkStart w:id="2721" w:name="_Toc180249188"/>
      <w:bookmarkStart w:id="2722" w:name="_Toc183379142"/>
      <w:bookmarkStart w:id="2723" w:name="_Toc195349135"/>
      <w:r w:rsidRPr="00332316">
        <w:t>6.3.7.3</w:t>
      </w:r>
      <w:r w:rsidRPr="00332316">
        <w:tab/>
        <w:t>Application Errors</w:t>
      </w:r>
      <w:bookmarkEnd w:id="2716"/>
      <w:bookmarkEnd w:id="2717"/>
      <w:bookmarkEnd w:id="2718"/>
      <w:bookmarkEnd w:id="2719"/>
      <w:bookmarkEnd w:id="2720"/>
      <w:bookmarkEnd w:id="2721"/>
      <w:bookmarkEnd w:id="2722"/>
      <w:bookmarkEnd w:id="272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4" w:name="_Toc129252578"/>
      <w:bookmarkStart w:id="2725" w:name="_Toc160452840"/>
      <w:bookmarkStart w:id="2726" w:name="_Toc164869768"/>
      <w:bookmarkStart w:id="2727" w:name="_Toc175350754"/>
      <w:bookmarkStart w:id="2728" w:name="_Toc180146691"/>
      <w:bookmarkStart w:id="2729" w:name="_Toc180249189"/>
      <w:bookmarkStart w:id="2730" w:name="_Toc183379143"/>
      <w:bookmarkStart w:id="2731" w:name="_Toc195349136"/>
      <w:r w:rsidRPr="00332316">
        <w:t>6.3.8</w:t>
      </w:r>
      <w:r w:rsidRPr="00332316">
        <w:rPr>
          <w:lang w:eastAsia="zh-CN"/>
        </w:rPr>
        <w:tab/>
        <w:t>Feature negotiation</w:t>
      </w:r>
      <w:bookmarkEnd w:id="2724"/>
      <w:bookmarkEnd w:id="2725"/>
      <w:bookmarkEnd w:id="2726"/>
      <w:bookmarkEnd w:id="2727"/>
      <w:bookmarkEnd w:id="2728"/>
      <w:bookmarkEnd w:id="2729"/>
      <w:bookmarkEnd w:id="2730"/>
      <w:bookmarkEnd w:id="273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2" w:name="_Toc129252579"/>
      <w:bookmarkStart w:id="2733" w:name="_Toc160452841"/>
      <w:bookmarkStart w:id="2734" w:name="_Toc164869769"/>
      <w:bookmarkStart w:id="2735" w:name="_Toc175350755"/>
      <w:bookmarkStart w:id="2736" w:name="_Toc180146692"/>
      <w:bookmarkStart w:id="2737" w:name="_Toc180249190"/>
      <w:bookmarkStart w:id="2738" w:name="_Toc183379144"/>
      <w:bookmarkStart w:id="2739" w:name="_Toc195349137"/>
      <w:r w:rsidRPr="00332316">
        <w:t>6.3.9</w:t>
      </w:r>
      <w:r w:rsidRPr="00332316">
        <w:tab/>
        <w:t>Security</w:t>
      </w:r>
      <w:bookmarkEnd w:id="2732"/>
      <w:bookmarkEnd w:id="2733"/>
      <w:bookmarkEnd w:id="2734"/>
      <w:bookmarkEnd w:id="2735"/>
      <w:bookmarkEnd w:id="2736"/>
      <w:bookmarkEnd w:id="2737"/>
      <w:bookmarkEnd w:id="2738"/>
      <w:bookmarkEnd w:id="273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40" w:name="_Toc160452842"/>
      <w:bookmarkStart w:id="2741" w:name="_Toc164869770"/>
      <w:bookmarkStart w:id="2742" w:name="_Toc175350756"/>
      <w:bookmarkStart w:id="2743" w:name="_Toc180146693"/>
      <w:bookmarkStart w:id="2744" w:name="_Toc180249191"/>
      <w:bookmarkStart w:id="2745" w:name="_Toc183379145"/>
      <w:bookmarkStart w:id="2746" w:name="_Toc195349138"/>
      <w:r w:rsidR="00FD7038" w:rsidRPr="00FD7038">
        <w:lastRenderedPageBreak/>
        <w:t>6.4</w:t>
      </w:r>
      <w:r w:rsidR="00FD7038" w:rsidRPr="00FD7038">
        <w:tab/>
        <w:t>UAE_DAASupport Service API</w:t>
      </w:r>
      <w:bookmarkEnd w:id="2740"/>
      <w:bookmarkEnd w:id="2741"/>
      <w:bookmarkEnd w:id="2742"/>
      <w:bookmarkEnd w:id="2743"/>
      <w:bookmarkEnd w:id="2744"/>
      <w:bookmarkEnd w:id="2745"/>
      <w:bookmarkEnd w:id="2746"/>
    </w:p>
    <w:p w14:paraId="03FE0A75" w14:textId="77777777" w:rsidR="00FD7038" w:rsidRPr="00FD7038" w:rsidRDefault="00FD7038" w:rsidP="00FD7038">
      <w:pPr>
        <w:pStyle w:val="Heading3"/>
      </w:pPr>
      <w:bookmarkStart w:id="2747" w:name="_Toc160452843"/>
      <w:bookmarkStart w:id="2748" w:name="_Toc164869771"/>
      <w:bookmarkStart w:id="2749" w:name="_Toc175350757"/>
      <w:bookmarkStart w:id="2750" w:name="_Toc180146694"/>
      <w:bookmarkStart w:id="2751" w:name="_Toc180249192"/>
      <w:bookmarkStart w:id="2752" w:name="_Toc183379146"/>
      <w:bookmarkStart w:id="2753" w:name="_Toc195349139"/>
      <w:r w:rsidRPr="00FD7038">
        <w:t>6.4.1</w:t>
      </w:r>
      <w:r w:rsidRPr="00FD7038">
        <w:tab/>
        <w:t>Introduction</w:t>
      </w:r>
      <w:bookmarkEnd w:id="2747"/>
      <w:bookmarkEnd w:id="2748"/>
      <w:bookmarkEnd w:id="2749"/>
      <w:bookmarkEnd w:id="2750"/>
      <w:bookmarkEnd w:id="2751"/>
      <w:bookmarkEnd w:id="2752"/>
      <w:bookmarkEnd w:id="275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4" w:name="_Toc160452844"/>
      <w:bookmarkStart w:id="2755" w:name="_Toc164869772"/>
      <w:bookmarkStart w:id="2756" w:name="_Toc175350758"/>
      <w:bookmarkStart w:id="2757" w:name="_Toc180146695"/>
      <w:bookmarkStart w:id="2758" w:name="_Toc180249193"/>
      <w:bookmarkStart w:id="2759" w:name="_Toc183379147"/>
      <w:bookmarkStart w:id="2760" w:name="_Toc195349140"/>
      <w:r w:rsidRPr="00FD7038">
        <w:t>6.4.2</w:t>
      </w:r>
      <w:r w:rsidRPr="00FD7038">
        <w:tab/>
        <w:t>Usage of HTTP</w:t>
      </w:r>
      <w:bookmarkEnd w:id="2754"/>
      <w:bookmarkEnd w:id="2755"/>
      <w:bookmarkEnd w:id="2756"/>
      <w:bookmarkEnd w:id="2757"/>
      <w:bookmarkEnd w:id="2758"/>
      <w:bookmarkEnd w:id="2759"/>
      <w:bookmarkEnd w:id="276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1" w:name="_Toc160452845"/>
      <w:bookmarkStart w:id="2762" w:name="_Toc164869773"/>
      <w:bookmarkStart w:id="2763" w:name="_Toc175350759"/>
      <w:bookmarkStart w:id="2764" w:name="_Toc180146696"/>
      <w:bookmarkStart w:id="2765" w:name="_Toc180249194"/>
      <w:bookmarkStart w:id="2766" w:name="_Toc183379148"/>
      <w:bookmarkStart w:id="2767" w:name="_Toc195349141"/>
      <w:r w:rsidRPr="00FD7038">
        <w:t>6.4.3</w:t>
      </w:r>
      <w:r w:rsidRPr="00FD7038">
        <w:tab/>
        <w:t>Resources</w:t>
      </w:r>
      <w:bookmarkEnd w:id="2761"/>
      <w:bookmarkEnd w:id="2762"/>
      <w:bookmarkEnd w:id="2763"/>
      <w:bookmarkEnd w:id="2764"/>
      <w:bookmarkEnd w:id="2765"/>
      <w:bookmarkEnd w:id="2766"/>
      <w:bookmarkEnd w:id="2767"/>
    </w:p>
    <w:p w14:paraId="330A4B87" w14:textId="77777777" w:rsidR="00FD7038" w:rsidRPr="00FD7038" w:rsidRDefault="00FD7038" w:rsidP="00FD7038">
      <w:pPr>
        <w:pStyle w:val="Heading4"/>
      </w:pPr>
      <w:bookmarkStart w:id="2768" w:name="_Toc160452846"/>
      <w:bookmarkStart w:id="2769" w:name="_Toc164869774"/>
      <w:bookmarkStart w:id="2770" w:name="_Toc175350760"/>
      <w:bookmarkStart w:id="2771" w:name="_Toc180146697"/>
      <w:bookmarkStart w:id="2772" w:name="_Toc180249195"/>
      <w:bookmarkStart w:id="2773" w:name="_Toc183379149"/>
      <w:bookmarkStart w:id="2774" w:name="_Toc195349142"/>
      <w:r w:rsidRPr="00FD7038">
        <w:t>6.4.3.1</w:t>
      </w:r>
      <w:r w:rsidRPr="00FD7038">
        <w:tab/>
        <w:t>Overview</w:t>
      </w:r>
      <w:bookmarkEnd w:id="2768"/>
      <w:bookmarkEnd w:id="2769"/>
      <w:bookmarkEnd w:id="2770"/>
      <w:bookmarkEnd w:id="2771"/>
      <w:bookmarkEnd w:id="2772"/>
      <w:bookmarkEnd w:id="2773"/>
      <w:bookmarkEnd w:id="277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05962390"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5" w:name="_Toc160452847"/>
      <w:bookmarkStart w:id="2776" w:name="_Toc164869775"/>
      <w:bookmarkStart w:id="2777" w:name="_Toc175350761"/>
      <w:bookmarkStart w:id="2778" w:name="_Toc180146698"/>
      <w:bookmarkStart w:id="2779" w:name="_Toc180249196"/>
      <w:bookmarkStart w:id="2780" w:name="_Toc183379150"/>
      <w:bookmarkStart w:id="2781" w:name="_Toc195349143"/>
      <w:r w:rsidRPr="00FD7038">
        <w:t>6.4.3.2</w:t>
      </w:r>
      <w:r w:rsidRPr="00FD7038">
        <w:tab/>
        <w:t>Resource: DAA Policies</w:t>
      </w:r>
      <w:bookmarkEnd w:id="2775"/>
      <w:bookmarkEnd w:id="2776"/>
      <w:bookmarkEnd w:id="2777"/>
      <w:bookmarkEnd w:id="2778"/>
      <w:bookmarkEnd w:id="2779"/>
      <w:bookmarkEnd w:id="2780"/>
      <w:bookmarkEnd w:id="2781"/>
    </w:p>
    <w:p w14:paraId="6BA734A6" w14:textId="77777777" w:rsidR="00FD7038" w:rsidRPr="00FD7038" w:rsidRDefault="00FD7038" w:rsidP="00FD7038">
      <w:pPr>
        <w:pStyle w:val="Heading5"/>
      </w:pPr>
      <w:bookmarkStart w:id="2782" w:name="_Toc160452848"/>
      <w:bookmarkStart w:id="2783" w:name="_Toc164869776"/>
      <w:bookmarkStart w:id="2784" w:name="_Toc175350762"/>
      <w:bookmarkStart w:id="2785" w:name="_Toc180146699"/>
      <w:bookmarkStart w:id="2786" w:name="_Toc180249197"/>
      <w:bookmarkStart w:id="2787" w:name="_Toc183379151"/>
      <w:bookmarkStart w:id="2788" w:name="_Toc195349144"/>
      <w:r w:rsidRPr="00FD7038">
        <w:t>6.4.3.2.1</w:t>
      </w:r>
      <w:r w:rsidRPr="00FD7038">
        <w:tab/>
        <w:t>Description</w:t>
      </w:r>
      <w:bookmarkEnd w:id="2782"/>
      <w:bookmarkEnd w:id="2783"/>
      <w:bookmarkEnd w:id="2784"/>
      <w:bookmarkEnd w:id="2785"/>
      <w:bookmarkEnd w:id="2786"/>
      <w:bookmarkEnd w:id="2787"/>
      <w:bookmarkEnd w:id="278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9" w:name="_Toc160452849"/>
      <w:bookmarkStart w:id="2790" w:name="_Toc164869777"/>
      <w:bookmarkStart w:id="2791" w:name="_Toc175350763"/>
      <w:bookmarkStart w:id="2792" w:name="_Toc180146700"/>
      <w:bookmarkStart w:id="2793" w:name="_Toc180249198"/>
      <w:bookmarkStart w:id="2794" w:name="_Toc183379152"/>
      <w:bookmarkStart w:id="2795" w:name="_Toc195349145"/>
      <w:r w:rsidRPr="00FD7038">
        <w:t>6.4.3.2.2</w:t>
      </w:r>
      <w:r w:rsidRPr="00FD7038">
        <w:tab/>
        <w:t>Resource Definition</w:t>
      </w:r>
      <w:bookmarkEnd w:id="2789"/>
      <w:bookmarkEnd w:id="2790"/>
      <w:bookmarkEnd w:id="2791"/>
      <w:bookmarkEnd w:id="2792"/>
      <w:bookmarkEnd w:id="2793"/>
      <w:bookmarkEnd w:id="2794"/>
      <w:bookmarkEnd w:id="279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6" w:name="_Toc160452850"/>
      <w:bookmarkStart w:id="2797" w:name="_Toc164869778"/>
      <w:bookmarkStart w:id="2798" w:name="_Toc175350764"/>
      <w:bookmarkStart w:id="2799" w:name="_Toc180146701"/>
      <w:bookmarkStart w:id="2800" w:name="_Toc180249199"/>
      <w:bookmarkStart w:id="2801" w:name="_Toc183379153"/>
      <w:bookmarkStart w:id="2802" w:name="_Toc195349146"/>
      <w:r w:rsidRPr="00FD7038">
        <w:t>6.4.3.2.3</w:t>
      </w:r>
      <w:r w:rsidRPr="00FD7038">
        <w:tab/>
        <w:t>Resource Standard Methods</w:t>
      </w:r>
      <w:bookmarkEnd w:id="2796"/>
      <w:bookmarkEnd w:id="2797"/>
      <w:bookmarkEnd w:id="2798"/>
      <w:bookmarkEnd w:id="2799"/>
      <w:bookmarkEnd w:id="2800"/>
      <w:bookmarkEnd w:id="2801"/>
      <w:bookmarkEnd w:id="2802"/>
    </w:p>
    <w:p w14:paraId="6F542FAE" w14:textId="77777777" w:rsidR="00FD7038" w:rsidRPr="00FD7038" w:rsidRDefault="00FD7038" w:rsidP="00FD7038">
      <w:pPr>
        <w:pStyle w:val="Heading6"/>
      </w:pPr>
      <w:bookmarkStart w:id="2803" w:name="_Toc160452851"/>
      <w:bookmarkStart w:id="2804" w:name="_Toc164869779"/>
      <w:bookmarkStart w:id="2805" w:name="_Toc175350765"/>
      <w:bookmarkStart w:id="2806" w:name="_Toc180146702"/>
      <w:bookmarkStart w:id="2807" w:name="_Toc180249200"/>
      <w:bookmarkStart w:id="2808" w:name="_Toc183379154"/>
      <w:bookmarkStart w:id="2809" w:name="_Toc195349147"/>
      <w:r w:rsidRPr="00FD7038">
        <w:t>6.4.3.2.3.1</w:t>
      </w:r>
      <w:r w:rsidRPr="00FD7038">
        <w:tab/>
        <w:t>GET</w:t>
      </w:r>
      <w:bookmarkEnd w:id="2803"/>
      <w:bookmarkEnd w:id="2804"/>
      <w:bookmarkEnd w:id="2805"/>
      <w:bookmarkEnd w:id="2806"/>
      <w:bookmarkEnd w:id="2807"/>
      <w:bookmarkEnd w:id="2808"/>
      <w:bookmarkEnd w:id="280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10" w:name="_Toc160452852"/>
      <w:bookmarkStart w:id="2811" w:name="_Toc164869780"/>
      <w:bookmarkStart w:id="2812" w:name="_Toc175350766"/>
      <w:bookmarkStart w:id="2813" w:name="_Toc180146703"/>
      <w:bookmarkStart w:id="2814" w:name="_Toc180249201"/>
      <w:bookmarkStart w:id="2815" w:name="_Toc183379155"/>
      <w:bookmarkStart w:id="2816" w:name="_Toc195349148"/>
      <w:r w:rsidRPr="00FD7038">
        <w:t>6.4.3.2.3.2</w:t>
      </w:r>
      <w:r w:rsidRPr="00FD7038">
        <w:tab/>
        <w:t>POST</w:t>
      </w:r>
      <w:bookmarkEnd w:id="2810"/>
      <w:bookmarkEnd w:id="2811"/>
      <w:bookmarkEnd w:id="2812"/>
      <w:bookmarkEnd w:id="2813"/>
      <w:bookmarkEnd w:id="2814"/>
      <w:bookmarkEnd w:id="2815"/>
      <w:bookmarkEnd w:id="2816"/>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7" w:name="_Toc160452853"/>
      <w:bookmarkStart w:id="2818" w:name="_Toc164869781"/>
      <w:bookmarkStart w:id="2819" w:name="_Toc175350767"/>
      <w:bookmarkStart w:id="2820" w:name="_Toc180146704"/>
      <w:bookmarkStart w:id="2821" w:name="_Toc180249202"/>
      <w:bookmarkStart w:id="2822" w:name="_Toc183379156"/>
      <w:bookmarkStart w:id="2823" w:name="_Toc195349149"/>
      <w:r w:rsidRPr="00FD7038">
        <w:t>6.4.3.2.4</w:t>
      </w:r>
      <w:r w:rsidRPr="00FD7038">
        <w:tab/>
        <w:t>Resource Custom Operations</w:t>
      </w:r>
      <w:bookmarkEnd w:id="2817"/>
      <w:bookmarkEnd w:id="2818"/>
      <w:bookmarkEnd w:id="2819"/>
      <w:bookmarkEnd w:id="2820"/>
      <w:bookmarkEnd w:id="2821"/>
      <w:bookmarkEnd w:id="2822"/>
      <w:bookmarkEnd w:id="282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4" w:name="_Toc160452854"/>
      <w:bookmarkStart w:id="2825" w:name="_Toc164869782"/>
      <w:bookmarkStart w:id="2826" w:name="_Toc175350768"/>
      <w:bookmarkStart w:id="2827" w:name="_Toc180146705"/>
      <w:bookmarkStart w:id="2828" w:name="_Toc180249203"/>
      <w:bookmarkStart w:id="2829" w:name="_Toc183379157"/>
      <w:bookmarkStart w:id="2830" w:name="_Toc195349150"/>
      <w:r w:rsidRPr="00FD7038">
        <w:t>6.4.3.3</w:t>
      </w:r>
      <w:r w:rsidRPr="00FD7038">
        <w:tab/>
        <w:t>Resource: Individual DAA Policy</w:t>
      </w:r>
      <w:bookmarkEnd w:id="2824"/>
      <w:bookmarkEnd w:id="2825"/>
      <w:bookmarkEnd w:id="2826"/>
      <w:bookmarkEnd w:id="2827"/>
      <w:bookmarkEnd w:id="2828"/>
      <w:bookmarkEnd w:id="2829"/>
      <w:bookmarkEnd w:id="2830"/>
    </w:p>
    <w:p w14:paraId="43A67C3A" w14:textId="77777777" w:rsidR="00FD7038" w:rsidRPr="00FD7038" w:rsidRDefault="00FD7038" w:rsidP="00FD7038">
      <w:pPr>
        <w:pStyle w:val="Heading5"/>
      </w:pPr>
      <w:bookmarkStart w:id="2831" w:name="_Toc160452855"/>
      <w:bookmarkStart w:id="2832" w:name="_Toc164869783"/>
      <w:bookmarkStart w:id="2833" w:name="_Toc175350769"/>
      <w:bookmarkStart w:id="2834" w:name="_Toc180146706"/>
      <w:bookmarkStart w:id="2835" w:name="_Toc180249204"/>
      <w:bookmarkStart w:id="2836" w:name="_Toc183379158"/>
      <w:bookmarkStart w:id="2837" w:name="_Toc195349151"/>
      <w:r w:rsidRPr="00FD7038">
        <w:t>6.4.3.3.1</w:t>
      </w:r>
      <w:r w:rsidRPr="00FD7038">
        <w:tab/>
        <w:t>Description</w:t>
      </w:r>
      <w:bookmarkEnd w:id="2831"/>
      <w:bookmarkEnd w:id="2832"/>
      <w:bookmarkEnd w:id="2833"/>
      <w:bookmarkEnd w:id="2834"/>
      <w:bookmarkEnd w:id="2835"/>
      <w:bookmarkEnd w:id="2836"/>
      <w:bookmarkEnd w:id="283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8" w:name="_Toc160452856"/>
      <w:bookmarkStart w:id="2839" w:name="_Toc164869784"/>
      <w:bookmarkStart w:id="2840" w:name="_Toc175350770"/>
      <w:bookmarkStart w:id="2841" w:name="_Toc180146707"/>
      <w:bookmarkStart w:id="2842" w:name="_Toc180249205"/>
      <w:bookmarkStart w:id="2843" w:name="_Toc183379159"/>
      <w:bookmarkStart w:id="2844" w:name="_Toc195349152"/>
      <w:r w:rsidRPr="00FD7038">
        <w:t>6.4.3.3.2</w:t>
      </w:r>
      <w:r w:rsidRPr="00FD7038">
        <w:tab/>
        <w:t>Resource Definition</w:t>
      </w:r>
      <w:bookmarkEnd w:id="2838"/>
      <w:bookmarkEnd w:id="2839"/>
      <w:bookmarkEnd w:id="2840"/>
      <w:bookmarkEnd w:id="2841"/>
      <w:bookmarkEnd w:id="2842"/>
      <w:bookmarkEnd w:id="2843"/>
      <w:bookmarkEnd w:id="2844"/>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5" w:name="_Toc160452857"/>
      <w:bookmarkStart w:id="2846" w:name="_Toc164869785"/>
      <w:bookmarkStart w:id="2847" w:name="_Toc175350771"/>
      <w:bookmarkStart w:id="2848" w:name="_Toc180146708"/>
      <w:bookmarkStart w:id="2849" w:name="_Toc180249206"/>
      <w:bookmarkStart w:id="2850" w:name="_Toc183379160"/>
      <w:bookmarkStart w:id="2851" w:name="_Toc195349153"/>
      <w:r w:rsidRPr="00FD7038">
        <w:t>6.4.3.3.3</w:t>
      </w:r>
      <w:r w:rsidRPr="00FD7038">
        <w:tab/>
        <w:t>Resource Standard Methods</w:t>
      </w:r>
      <w:bookmarkEnd w:id="2845"/>
      <w:bookmarkEnd w:id="2846"/>
      <w:bookmarkEnd w:id="2847"/>
      <w:bookmarkEnd w:id="2848"/>
      <w:bookmarkEnd w:id="2849"/>
      <w:bookmarkEnd w:id="2850"/>
      <w:bookmarkEnd w:id="2851"/>
    </w:p>
    <w:p w14:paraId="5B11F15B" w14:textId="77777777" w:rsidR="00FD7038" w:rsidRPr="00FD7038" w:rsidRDefault="00FD7038" w:rsidP="00FD7038">
      <w:pPr>
        <w:pStyle w:val="Heading6"/>
      </w:pPr>
      <w:bookmarkStart w:id="2852" w:name="_Toc160452858"/>
      <w:bookmarkStart w:id="2853" w:name="_Toc164869786"/>
      <w:bookmarkStart w:id="2854" w:name="_Toc175350772"/>
      <w:bookmarkStart w:id="2855" w:name="_Toc180146709"/>
      <w:bookmarkStart w:id="2856" w:name="_Toc180249207"/>
      <w:bookmarkStart w:id="2857" w:name="_Toc183379161"/>
      <w:bookmarkStart w:id="2858" w:name="_Toc195349154"/>
      <w:r w:rsidRPr="00FD7038">
        <w:t>6.4.3.3.3.1</w:t>
      </w:r>
      <w:r w:rsidRPr="00FD7038">
        <w:tab/>
        <w:t>GET</w:t>
      </w:r>
      <w:bookmarkEnd w:id="2852"/>
      <w:bookmarkEnd w:id="2853"/>
      <w:bookmarkEnd w:id="2854"/>
      <w:bookmarkEnd w:id="2855"/>
      <w:bookmarkEnd w:id="2856"/>
      <w:bookmarkEnd w:id="2857"/>
      <w:bookmarkEnd w:id="28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9" w:name="_Toc160452859"/>
      <w:bookmarkStart w:id="2860" w:name="_Toc164869787"/>
      <w:bookmarkStart w:id="2861" w:name="_Toc175350773"/>
      <w:bookmarkStart w:id="2862" w:name="_Toc180146710"/>
      <w:bookmarkStart w:id="2863" w:name="_Toc180249208"/>
      <w:bookmarkStart w:id="2864" w:name="_Toc183379162"/>
      <w:bookmarkStart w:id="2865" w:name="_Toc195349155"/>
      <w:r w:rsidRPr="00FD7038">
        <w:t>6.4.3.3.3.2</w:t>
      </w:r>
      <w:r w:rsidRPr="00FD7038">
        <w:tab/>
        <w:t>PUT</w:t>
      </w:r>
      <w:bookmarkEnd w:id="2859"/>
      <w:bookmarkEnd w:id="2860"/>
      <w:bookmarkEnd w:id="2861"/>
      <w:bookmarkEnd w:id="2862"/>
      <w:bookmarkEnd w:id="2863"/>
      <w:bookmarkEnd w:id="2864"/>
      <w:bookmarkEnd w:id="286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6" w:name="_Toc160452860"/>
      <w:bookmarkStart w:id="2867" w:name="_Toc164869788"/>
      <w:bookmarkStart w:id="2868" w:name="_Toc175350774"/>
      <w:bookmarkStart w:id="2869" w:name="_Toc180146711"/>
      <w:bookmarkStart w:id="2870" w:name="_Toc180249209"/>
      <w:bookmarkStart w:id="2871" w:name="_Toc183379163"/>
      <w:bookmarkStart w:id="2872" w:name="_Toc195349156"/>
      <w:r w:rsidRPr="00FD7038">
        <w:t>6.4.3.3.3.</w:t>
      </w:r>
      <w:r w:rsidR="00B31885">
        <w:t>3</w:t>
      </w:r>
      <w:r w:rsidRPr="00FD7038">
        <w:tab/>
        <w:t>PATCH</w:t>
      </w:r>
      <w:bookmarkEnd w:id="2866"/>
      <w:bookmarkEnd w:id="2867"/>
      <w:bookmarkEnd w:id="2868"/>
      <w:bookmarkEnd w:id="2869"/>
      <w:bookmarkEnd w:id="2870"/>
      <w:bookmarkEnd w:id="2871"/>
      <w:bookmarkEnd w:id="287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3" w:name="_Toc160452861"/>
      <w:bookmarkStart w:id="2874" w:name="_Toc164869789"/>
      <w:bookmarkStart w:id="2875" w:name="_Toc175350775"/>
      <w:bookmarkStart w:id="2876" w:name="_Toc180146712"/>
      <w:bookmarkStart w:id="2877" w:name="_Toc180249210"/>
      <w:bookmarkStart w:id="2878" w:name="_Toc183379164"/>
      <w:bookmarkStart w:id="2879" w:name="_Toc195349157"/>
      <w:r w:rsidRPr="00FD7038">
        <w:t>6.4.3.3.3.4</w:t>
      </w:r>
      <w:r w:rsidRPr="00FD7038">
        <w:tab/>
        <w:t>DELETE</w:t>
      </w:r>
      <w:bookmarkEnd w:id="2873"/>
      <w:bookmarkEnd w:id="2874"/>
      <w:bookmarkEnd w:id="2875"/>
      <w:bookmarkEnd w:id="2876"/>
      <w:bookmarkEnd w:id="2877"/>
      <w:bookmarkEnd w:id="2878"/>
      <w:bookmarkEnd w:id="287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80" w:name="_Toc160452862"/>
      <w:bookmarkStart w:id="2881" w:name="_Toc164869790"/>
      <w:bookmarkStart w:id="2882" w:name="_Toc175350776"/>
      <w:bookmarkStart w:id="2883" w:name="_Toc180146713"/>
      <w:bookmarkStart w:id="2884" w:name="_Toc180249211"/>
      <w:bookmarkStart w:id="2885" w:name="_Toc183379165"/>
      <w:bookmarkStart w:id="2886" w:name="_Toc195349158"/>
      <w:r w:rsidRPr="00FD7038">
        <w:t>6.4.3.3.4</w:t>
      </w:r>
      <w:r w:rsidRPr="00FD7038">
        <w:tab/>
        <w:t>Resource Custom Operations</w:t>
      </w:r>
      <w:bookmarkEnd w:id="2880"/>
      <w:bookmarkEnd w:id="2881"/>
      <w:bookmarkEnd w:id="2882"/>
      <w:bookmarkEnd w:id="2883"/>
      <w:bookmarkEnd w:id="2884"/>
      <w:bookmarkEnd w:id="2885"/>
      <w:bookmarkEnd w:id="2886"/>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7" w:name="_Toc160452863"/>
      <w:bookmarkStart w:id="2888" w:name="_Toc164869791"/>
      <w:bookmarkStart w:id="2889" w:name="_Toc175350777"/>
      <w:bookmarkStart w:id="2890" w:name="_Toc180146714"/>
      <w:bookmarkStart w:id="2891" w:name="_Toc180249212"/>
      <w:bookmarkStart w:id="2892" w:name="_Toc183379166"/>
      <w:bookmarkStart w:id="2893" w:name="_Toc195349159"/>
      <w:r w:rsidRPr="00FD7038">
        <w:t>6.4.4</w:t>
      </w:r>
      <w:r w:rsidRPr="00FD7038">
        <w:tab/>
        <w:t>Custom Operations without associated resources</w:t>
      </w:r>
      <w:bookmarkEnd w:id="2887"/>
      <w:bookmarkEnd w:id="2888"/>
      <w:bookmarkEnd w:id="2889"/>
      <w:bookmarkEnd w:id="2890"/>
      <w:bookmarkEnd w:id="2891"/>
      <w:bookmarkEnd w:id="2892"/>
      <w:bookmarkEnd w:id="2893"/>
    </w:p>
    <w:p w14:paraId="1E2F1F05" w14:textId="77777777" w:rsidR="00FD7038" w:rsidRPr="00FD7038" w:rsidRDefault="00FD7038" w:rsidP="00FD7038">
      <w:pPr>
        <w:pStyle w:val="Heading4"/>
      </w:pPr>
      <w:bookmarkStart w:id="2894" w:name="_Toc160452864"/>
      <w:bookmarkStart w:id="2895" w:name="_Toc164869792"/>
      <w:bookmarkStart w:id="2896" w:name="_Toc175350778"/>
      <w:bookmarkStart w:id="2897" w:name="_Toc180146715"/>
      <w:bookmarkStart w:id="2898" w:name="_Toc180249213"/>
      <w:bookmarkStart w:id="2899" w:name="_Toc183379167"/>
      <w:bookmarkStart w:id="2900" w:name="_Toc195349160"/>
      <w:r w:rsidRPr="00FD7038">
        <w:t>6.4.4.1</w:t>
      </w:r>
      <w:r w:rsidRPr="00FD7038">
        <w:tab/>
        <w:t>Overview</w:t>
      </w:r>
      <w:bookmarkEnd w:id="2894"/>
      <w:bookmarkEnd w:id="2895"/>
      <w:bookmarkEnd w:id="2896"/>
      <w:bookmarkEnd w:id="2897"/>
      <w:bookmarkEnd w:id="2898"/>
      <w:bookmarkEnd w:id="2899"/>
      <w:bookmarkEnd w:id="290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0596239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1" w:name="_Toc160452865"/>
      <w:bookmarkStart w:id="2902" w:name="_Toc164869793"/>
      <w:bookmarkStart w:id="2903" w:name="_Toc175350779"/>
      <w:bookmarkStart w:id="2904" w:name="_Toc180146716"/>
      <w:bookmarkStart w:id="2905" w:name="_Toc180249214"/>
      <w:bookmarkStart w:id="2906" w:name="_Toc183379168"/>
      <w:bookmarkStart w:id="2907" w:name="_Toc195349161"/>
      <w:r w:rsidRPr="00FD7038">
        <w:t>6.4.4.2</w:t>
      </w:r>
      <w:r w:rsidRPr="00FD7038">
        <w:tab/>
        <w:t>Operation: InformDAAEvents</w:t>
      </w:r>
      <w:bookmarkEnd w:id="2901"/>
      <w:bookmarkEnd w:id="2902"/>
      <w:bookmarkEnd w:id="2903"/>
      <w:bookmarkEnd w:id="2904"/>
      <w:bookmarkEnd w:id="2905"/>
      <w:bookmarkEnd w:id="2906"/>
      <w:bookmarkEnd w:id="2907"/>
    </w:p>
    <w:p w14:paraId="788E6D2A" w14:textId="77777777" w:rsidR="00FD7038" w:rsidRPr="00FD7038" w:rsidRDefault="00FD7038" w:rsidP="00FD7038">
      <w:pPr>
        <w:pStyle w:val="Heading5"/>
      </w:pPr>
      <w:bookmarkStart w:id="2908" w:name="_Toc160452866"/>
      <w:bookmarkStart w:id="2909" w:name="_Toc164869794"/>
      <w:bookmarkStart w:id="2910" w:name="_Toc175350780"/>
      <w:bookmarkStart w:id="2911" w:name="_Toc180146717"/>
      <w:bookmarkStart w:id="2912" w:name="_Toc180249215"/>
      <w:bookmarkStart w:id="2913" w:name="_Toc183379169"/>
      <w:bookmarkStart w:id="2914" w:name="_Toc195349162"/>
      <w:r w:rsidRPr="00FD7038">
        <w:t>6.4.4.2.1</w:t>
      </w:r>
      <w:r w:rsidRPr="00FD7038">
        <w:tab/>
        <w:t>Description</w:t>
      </w:r>
      <w:bookmarkEnd w:id="2908"/>
      <w:bookmarkEnd w:id="2909"/>
      <w:bookmarkEnd w:id="2910"/>
      <w:bookmarkEnd w:id="2911"/>
      <w:bookmarkEnd w:id="2912"/>
      <w:bookmarkEnd w:id="2913"/>
      <w:bookmarkEnd w:id="29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5" w:name="_Toc160452867"/>
      <w:bookmarkStart w:id="2916" w:name="_Toc164869795"/>
      <w:bookmarkStart w:id="2917" w:name="_Toc175350781"/>
      <w:bookmarkStart w:id="2918" w:name="_Toc180146718"/>
      <w:bookmarkStart w:id="2919" w:name="_Toc180249216"/>
      <w:bookmarkStart w:id="2920" w:name="_Toc183379170"/>
      <w:bookmarkStart w:id="2921" w:name="_Toc195349163"/>
      <w:r w:rsidRPr="00FD7038">
        <w:t>6.4.4.2.2</w:t>
      </w:r>
      <w:r w:rsidRPr="00FD7038">
        <w:tab/>
        <w:t>Operation Definition</w:t>
      </w:r>
      <w:bookmarkEnd w:id="2915"/>
      <w:bookmarkEnd w:id="2916"/>
      <w:bookmarkEnd w:id="2917"/>
      <w:bookmarkEnd w:id="2918"/>
      <w:bookmarkEnd w:id="2919"/>
      <w:bookmarkEnd w:id="2920"/>
      <w:bookmarkEnd w:id="292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2" w:name="_Toc160452868"/>
      <w:bookmarkStart w:id="2923" w:name="_Toc164869796"/>
      <w:bookmarkStart w:id="2924" w:name="_Toc175350782"/>
      <w:bookmarkStart w:id="2925" w:name="_Toc180146719"/>
      <w:bookmarkStart w:id="2926" w:name="_Toc180249217"/>
      <w:bookmarkStart w:id="2927" w:name="_Toc183379171"/>
      <w:bookmarkStart w:id="2928" w:name="_Toc195349164"/>
      <w:r w:rsidRPr="00FD7038">
        <w:t>6.4.5</w:t>
      </w:r>
      <w:r w:rsidRPr="00FD7038">
        <w:tab/>
        <w:t>Notifications</w:t>
      </w:r>
      <w:bookmarkEnd w:id="2922"/>
      <w:bookmarkEnd w:id="2923"/>
      <w:bookmarkEnd w:id="2924"/>
      <w:bookmarkEnd w:id="2925"/>
      <w:bookmarkEnd w:id="2926"/>
      <w:bookmarkEnd w:id="2927"/>
      <w:bookmarkEnd w:id="2928"/>
    </w:p>
    <w:p w14:paraId="27429DB5" w14:textId="77777777" w:rsidR="00FD7038" w:rsidRPr="00FD7038" w:rsidRDefault="00FD7038" w:rsidP="00FD7038">
      <w:pPr>
        <w:pStyle w:val="Heading4"/>
      </w:pPr>
      <w:bookmarkStart w:id="2929" w:name="_Toc160452869"/>
      <w:bookmarkStart w:id="2930" w:name="_Toc164869797"/>
      <w:bookmarkStart w:id="2931" w:name="_Toc175350783"/>
      <w:bookmarkStart w:id="2932" w:name="_Toc180146720"/>
      <w:bookmarkStart w:id="2933" w:name="_Toc180249218"/>
      <w:bookmarkStart w:id="2934" w:name="_Toc183379172"/>
      <w:bookmarkStart w:id="2935" w:name="_Toc195349165"/>
      <w:r w:rsidRPr="00FD7038">
        <w:t>6.4.5.1</w:t>
      </w:r>
      <w:r w:rsidRPr="00FD7038">
        <w:tab/>
        <w:t>General</w:t>
      </w:r>
      <w:bookmarkEnd w:id="2929"/>
      <w:bookmarkEnd w:id="2930"/>
      <w:bookmarkEnd w:id="2931"/>
      <w:bookmarkEnd w:id="2932"/>
      <w:bookmarkEnd w:id="2933"/>
      <w:bookmarkEnd w:id="2934"/>
      <w:bookmarkEnd w:id="293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6" w:name="_Toc160452870"/>
      <w:bookmarkStart w:id="2937" w:name="_Toc164869798"/>
      <w:bookmarkStart w:id="2938" w:name="_Toc175350784"/>
      <w:bookmarkStart w:id="2939" w:name="_Toc180146721"/>
      <w:bookmarkStart w:id="2940" w:name="_Toc180249219"/>
      <w:bookmarkStart w:id="2941" w:name="_Toc183379173"/>
      <w:bookmarkStart w:id="2942" w:name="_Toc195349166"/>
      <w:r w:rsidRPr="00FD7038">
        <w:lastRenderedPageBreak/>
        <w:t>6.4</w:t>
      </w:r>
      <w:r w:rsidRPr="00FD7038">
        <w:rPr>
          <w:lang w:val="en-US"/>
        </w:rPr>
        <w:t>.5.2</w:t>
      </w:r>
      <w:r w:rsidRPr="00FD7038">
        <w:rPr>
          <w:lang w:val="en-US"/>
        </w:rPr>
        <w:tab/>
        <w:t>DAA Policy Configuration Completion Status Notification</w:t>
      </w:r>
      <w:bookmarkEnd w:id="2936"/>
      <w:bookmarkEnd w:id="2937"/>
      <w:bookmarkEnd w:id="2938"/>
      <w:bookmarkEnd w:id="2939"/>
      <w:bookmarkEnd w:id="2940"/>
      <w:bookmarkEnd w:id="2941"/>
      <w:bookmarkEnd w:id="2942"/>
    </w:p>
    <w:p w14:paraId="44710290" w14:textId="77777777" w:rsidR="00FD7038" w:rsidRPr="00FD7038" w:rsidRDefault="00FD7038" w:rsidP="00FD7038">
      <w:pPr>
        <w:pStyle w:val="Heading5"/>
        <w:rPr>
          <w:noProof/>
          <w:lang w:val="en-US"/>
        </w:rPr>
      </w:pPr>
      <w:bookmarkStart w:id="2943" w:name="_Toc160452871"/>
      <w:bookmarkStart w:id="2944" w:name="_Toc164869799"/>
      <w:bookmarkStart w:id="2945" w:name="_Toc175350785"/>
      <w:bookmarkStart w:id="2946" w:name="_Toc180146722"/>
      <w:bookmarkStart w:id="2947" w:name="_Toc180249220"/>
      <w:bookmarkStart w:id="2948" w:name="_Toc183379174"/>
      <w:bookmarkStart w:id="2949" w:name="_Toc195349167"/>
      <w:r w:rsidRPr="00FD7038">
        <w:t>6.4</w:t>
      </w:r>
      <w:r w:rsidRPr="00FD7038">
        <w:rPr>
          <w:lang w:val="en-US"/>
        </w:rPr>
        <w:t>.5.2</w:t>
      </w:r>
      <w:r w:rsidRPr="00FD7038">
        <w:rPr>
          <w:noProof/>
          <w:lang w:val="en-US"/>
        </w:rPr>
        <w:t>.1</w:t>
      </w:r>
      <w:r w:rsidRPr="00FD7038">
        <w:rPr>
          <w:noProof/>
          <w:lang w:val="en-US"/>
        </w:rPr>
        <w:tab/>
        <w:t>Description</w:t>
      </w:r>
      <w:bookmarkEnd w:id="2943"/>
      <w:bookmarkEnd w:id="2944"/>
      <w:bookmarkEnd w:id="2945"/>
      <w:bookmarkEnd w:id="2946"/>
      <w:bookmarkEnd w:id="2947"/>
      <w:bookmarkEnd w:id="2948"/>
      <w:bookmarkEnd w:id="29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50" w:name="_Toc160452872"/>
      <w:bookmarkStart w:id="2951" w:name="_Toc164869800"/>
      <w:bookmarkStart w:id="2952" w:name="_Toc175350786"/>
      <w:bookmarkStart w:id="2953" w:name="_Toc180146723"/>
      <w:bookmarkStart w:id="2954" w:name="_Toc180249221"/>
      <w:bookmarkStart w:id="2955" w:name="_Toc183379175"/>
      <w:bookmarkStart w:id="2956" w:name="_Toc195349168"/>
      <w:r w:rsidRPr="00FD7038">
        <w:t>6.4.5.2</w:t>
      </w:r>
      <w:r w:rsidRPr="00FD7038">
        <w:rPr>
          <w:noProof/>
        </w:rPr>
        <w:t>.2</w:t>
      </w:r>
      <w:r w:rsidRPr="00FD7038">
        <w:rPr>
          <w:noProof/>
        </w:rPr>
        <w:tab/>
        <w:t>Target URI</w:t>
      </w:r>
      <w:bookmarkEnd w:id="2950"/>
      <w:bookmarkEnd w:id="2951"/>
      <w:bookmarkEnd w:id="2952"/>
      <w:bookmarkEnd w:id="2953"/>
      <w:bookmarkEnd w:id="2954"/>
      <w:bookmarkEnd w:id="2955"/>
      <w:bookmarkEnd w:id="2956"/>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7" w:name="_Toc160452873"/>
      <w:bookmarkStart w:id="2958" w:name="_Toc164869801"/>
      <w:bookmarkStart w:id="2959" w:name="_Toc175350787"/>
      <w:bookmarkStart w:id="2960" w:name="_Toc180146724"/>
      <w:bookmarkStart w:id="2961" w:name="_Toc180249222"/>
      <w:bookmarkStart w:id="2962" w:name="_Toc183379176"/>
      <w:bookmarkStart w:id="2963" w:name="_Toc195349169"/>
      <w:r w:rsidRPr="00FD7038">
        <w:t>6.4.5.2</w:t>
      </w:r>
      <w:r w:rsidRPr="00FD7038">
        <w:rPr>
          <w:noProof/>
        </w:rPr>
        <w:t>.3</w:t>
      </w:r>
      <w:r w:rsidRPr="00FD7038">
        <w:rPr>
          <w:noProof/>
        </w:rPr>
        <w:tab/>
        <w:t>Standard Methods</w:t>
      </w:r>
      <w:bookmarkEnd w:id="2957"/>
      <w:bookmarkEnd w:id="2958"/>
      <w:bookmarkEnd w:id="2959"/>
      <w:bookmarkEnd w:id="2960"/>
      <w:bookmarkEnd w:id="2961"/>
      <w:bookmarkEnd w:id="2962"/>
      <w:bookmarkEnd w:id="2963"/>
    </w:p>
    <w:p w14:paraId="7FF5E3D3" w14:textId="77777777" w:rsidR="00FD7038" w:rsidRPr="00FD7038" w:rsidRDefault="00FD7038" w:rsidP="00FD7038">
      <w:pPr>
        <w:pStyle w:val="Heading6"/>
        <w:rPr>
          <w:noProof/>
        </w:rPr>
      </w:pPr>
      <w:bookmarkStart w:id="2964" w:name="_Toc160452874"/>
      <w:bookmarkStart w:id="2965" w:name="_Toc164869802"/>
      <w:bookmarkStart w:id="2966" w:name="_Toc175350788"/>
      <w:bookmarkStart w:id="2967" w:name="_Toc180146725"/>
      <w:bookmarkStart w:id="2968" w:name="_Toc180249223"/>
      <w:bookmarkStart w:id="2969" w:name="_Toc183379177"/>
      <w:bookmarkStart w:id="2970" w:name="_Toc195349170"/>
      <w:r w:rsidRPr="00FD7038">
        <w:t>6.4.5.2.3</w:t>
      </w:r>
      <w:r w:rsidRPr="00FD7038">
        <w:rPr>
          <w:noProof/>
        </w:rPr>
        <w:t>.1</w:t>
      </w:r>
      <w:r w:rsidRPr="00FD7038">
        <w:rPr>
          <w:noProof/>
        </w:rPr>
        <w:tab/>
        <w:t>POST</w:t>
      </w:r>
      <w:bookmarkEnd w:id="2964"/>
      <w:bookmarkEnd w:id="2965"/>
      <w:bookmarkEnd w:id="2966"/>
      <w:bookmarkEnd w:id="2967"/>
      <w:bookmarkEnd w:id="2968"/>
      <w:bookmarkEnd w:id="2969"/>
      <w:bookmarkEnd w:id="297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1" w:name="_Toc160452875"/>
      <w:bookmarkStart w:id="2972" w:name="_Toc164869803"/>
      <w:bookmarkStart w:id="2973" w:name="_Toc175350789"/>
      <w:bookmarkStart w:id="2974" w:name="_Toc180146726"/>
      <w:bookmarkStart w:id="2975" w:name="_Toc180249224"/>
      <w:bookmarkStart w:id="2976" w:name="_Toc183379178"/>
      <w:bookmarkStart w:id="2977" w:name="_Toc19534917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1"/>
      <w:bookmarkEnd w:id="2972"/>
      <w:bookmarkEnd w:id="2973"/>
      <w:bookmarkEnd w:id="2974"/>
      <w:bookmarkEnd w:id="2975"/>
      <w:bookmarkEnd w:id="2976"/>
      <w:bookmarkEnd w:id="2977"/>
    </w:p>
    <w:p w14:paraId="5BB0259A" w14:textId="77777777" w:rsidR="00FD7038" w:rsidRPr="00FD7038" w:rsidRDefault="00FD7038" w:rsidP="00FD7038">
      <w:pPr>
        <w:pStyle w:val="Heading5"/>
        <w:rPr>
          <w:noProof/>
          <w:lang w:val="en-US"/>
        </w:rPr>
      </w:pPr>
      <w:bookmarkStart w:id="2978" w:name="_Toc160452876"/>
      <w:bookmarkStart w:id="2979" w:name="_Toc164869804"/>
      <w:bookmarkStart w:id="2980" w:name="_Toc175350790"/>
      <w:bookmarkStart w:id="2981" w:name="_Toc180146727"/>
      <w:bookmarkStart w:id="2982" w:name="_Toc180249225"/>
      <w:bookmarkStart w:id="2983" w:name="_Toc183379179"/>
      <w:bookmarkStart w:id="2984" w:name="_Toc195349172"/>
      <w:r w:rsidRPr="00FD7038">
        <w:t>6.4</w:t>
      </w:r>
      <w:r w:rsidRPr="00FD7038">
        <w:rPr>
          <w:lang w:val="en-US"/>
        </w:rPr>
        <w:t>.5.3</w:t>
      </w:r>
      <w:r w:rsidRPr="00FD7038">
        <w:rPr>
          <w:noProof/>
          <w:lang w:val="en-US"/>
        </w:rPr>
        <w:t>.1</w:t>
      </w:r>
      <w:r w:rsidRPr="00FD7038">
        <w:rPr>
          <w:noProof/>
          <w:lang w:val="en-US"/>
        </w:rPr>
        <w:tab/>
        <w:t>Description</w:t>
      </w:r>
      <w:bookmarkEnd w:id="2978"/>
      <w:bookmarkEnd w:id="2979"/>
      <w:bookmarkEnd w:id="2980"/>
      <w:bookmarkEnd w:id="2981"/>
      <w:bookmarkEnd w:id="2982"/>
      <w:bookmarkEnd w:id="2983"/>
      <w:bookmarkEnd w:id="298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5" w:name="_Toc160452877"/>
      <w:bookmarkStart w:id="2986" w:name="_Toc164869805"/>
      <w:bookmarkStart w:id="2987" w:name="_Toc175350791"/>
      <w:bookmarkStart w:id="2988" w:name="_Toc180146728"/>
      <w:bookmarkStart w:id="2989" w:name="_Toc180249226"/>
      <w:bookmarkStart w:id="2990" w:name="_Toc183379180"/>
      <w:bookmarkStart w:id="2991" w:name="_Toc195349173"/>
      <w:r w:rsidRPr="00FD7038">
        <w:t>6.4.5.3</w:t>
      </w:r>
      <w:r w:rsidRPr="00FD7038">
        <w:rPr>
          <w:noProof/>
        </w:rPr>
        <w:t>.2</w:t>
      </w:r>
      <w:r w:rsidRPr="00FD7038">
        <w:rPr>
          <w:noProof/>
        </w:rPr>
        <w:tab/>
        <w:t>Target URI</w:t>
      </w:r>
      <w:bookmarkEnd w:id="2985"/>
      <w:bookmarkEnd w:id="2986"/>
      <w:bookmarkEnd w:id="2987"/>
      <w:bookmarkEnd w:id="2988"/>
      <w:bookmarkEnd w:id="2989"/>
      <w:bookmarkEnd w:id="2990"/>
      <w:bookmarkEnd w:id="299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2" w:name="_Toc160452878"/>
      <w:bookmarkStart w:id="2993" w:name="_Toc164869806"/>
      <w:bookmarkStart w:id="2994" w:name="_Toc175350792"/>
      <w:bookmarkStart w:id="2995" w:name="_Toc180146729"/>
      <w:bookmarkStart w:id="2996" w:name="_Toc180249227"/>
      <w:bookmarkStart w:id="2997" w:name="_Toc183379181"/>
      <w:bookmarkStart w:id="2998" w:name="_Toc195349174"/>
      <w:r w:rsidRPr="00FD7038">
        <w:t>6.4.5.3</w:t>
      </w:r>
      <w:r w:rsidRPr="00FD7038">
        <w:rPr>
          <w:noProof/>
        </w:rPr>
        <w:t>.3</w:t>
      </w:r>
      <w:r w:rsidRPr="00FD7038">
        <w:rPr>
          <w:noProof/>
        </w:rPr>
        <w:tab/>
        <w:t>Standard Methods</w:t>
      </w:r>
      <w:bookmarkEnd w:id="2992"/>
      <w:bookmarkEnd w:id="2993"/>
      <w:bookmarkEnd w:id="2994"/>
      <w:bookmarkEnd w:id="2995"/>
      <w:bookmarkEnd w:id="2996"/>
      <w:bookmarkEnd w:id="2997"/>
      <w:bookmarkEnd w:id="2998"/>
    </w:p>
    <w:p w14:paraId="7D169772" w14:textId="77777777" w:rsidR="00FD7038" w:rsidRPr="00FD7038" w:rsidRDefault="00FD7038" w:rsidP="00FD7038">
      <w:pPr>
        <w:pStyle w:val="Heading6"/>
        <w:rPr>
          <w:noProof/>
        </w:rPr>
      </w:pPr>
      <w:bookmarkStart w:id="2999" w:name="_Toc160452879"/>
      <w:bookmarkStart w:id="3000" w:name="_Toc164869807"/>
      <w:bookmarkStart w:id="3001" w:name="_Toc175350793"/>
      <w:bookmarkStart w:id="3002" w:name="_Toc180146730"/>
      <w:bookmarkStart w:id="3003" w:name="_Toc180249228"/>
      <w:bookmarkStart w:id="3004" w:name="_Toc183379182"/>
      <w:bookmarkStart w:id="3005" w:name="_Toc195349175"/>
      <w:r w:rsidRPr="00FD7038">
        <w:t>6.4.5.3.3</w:t>
      </w:r>
      <w:r w:rsidRPr="00FD7038">
        <w:rPr>
          <w:noProof/>
        </w:rPr>
        <w:t>.1</w:t>
      </w:r>
      <w:r w:rsidRPr="00FD7038">
        <w:rPr>
          <w:noProof/>
        </w:rPr>
        <w:tab/>
        <w:t>POST</w:t>
      </w:r>
      <w:bookmarkEnd w:id="2999"/>
      <w:bookmarkEnd w:id="3000"/>
      <w:bookmarkEnd w:id="3001"/>
      <w:bookmarkEnd w:id="3002"/>
      <w:bookmarkEnd w:id="3003"/>
      <w:bookmarkEnd w:id="3004"/>
      <w:bookmarkEnd w:id="300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6" w:name="_Toc160452880"/>
      <w:bookmarkStart w:id="3007" w:name="_Toc164869808"/>
      <w:bookmarkStart w:id="3008" w:name="_Toc175350794"/>
      <w:bookmarkStart w:id="3009" w:name="_Toc180146731"/>
      <w:bookmarkStart w:id="3010" w:name="_Toc180249229"/>
      <w:bookmarkStart w:id="3011" w:name="_Toc183379183"/>
      <w:bookmarkStart w:id="3012" w:name="_Toc195349176"/>
      <w:r w:rsidRPr="00FD7038">
        <w:t>6.4.6</w:t>
      </w:r>
      <w:r w:rsidRPr="00FD7038">
        <w:tab/>
        <w:t>Data Model</w:t>
      </w:r>
      <w:bookmarkEnd w:id="3006"/>
      <w:bookmarkEnd w:id="3007"/>
      <w:bookmarkEnd w:id="3008"/>
      <w:bookmarkEnd w:id="3009"/>
      <w:bookmarkEnd w:id="3010"/>
      <w:bookmarkEnd w:id="3011"/>
      <w:bookmarkEnd w:id="3012"/>
    </w:p>
    <w:p w14:paraId="3E9A5720" w14:textId="77777777" w:rsidR="00FD7038" w:rsidRPr="00FD7038" w:rsidRDefault="00FD7038" w:rsidP="00FD7038">
      <w:pPr>
        <w:pStyle w:val="Heading4"/>
      </w:pPr>
      <w:bookmarkStart w:id="3013" w:name="_Toc160452881"/>
      <w:bookmarkStart w:id="3014" w:name="_Toc164869809"/>
      <w:bookmarkStart w:id="3015" w:name="_Toc175350795"/>
      <w:bookmarkStart w:id="3016" w:name="_Toc180146732"/>
      <w:bookmarkStart w:id="3017" w:name="_Toc180249230"/>
      <w:bookmarkStart w:id="3018" w:name="_Toc183379184"/>
      <w:bookmarkStart w:id="3019" w:name="_Toc195349177"/>
      <w:r w:rsidRPr="00FD7038">
        <w:t>6.4.6.1</w:t>
      </w:r>
      <w:r w:rsidRPr="00FD7038">
        <w:tab/>
        <w:t>General</w:t>
      </w:r>
      <w:bookmarkEnd w:id="3013"/>
      <w:bookmarkEnd w:id="3014"/>
      <w:bookmarkEnd w:id="3015"/>
      <w:bookmarkEnd w:id="3016"/>
      <w:bookmarkEnd w:id="3017"/>
      <w:bookmarkEnd w:id="3018"/>
      <w:bookmarkEnd w:id="301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20" w:name="_Toc160452882"/>
      <w:bookmarkStart w:id="3021" w:name="_Toc164869810"/>
      <w:bookmarkStart w:id="3022" w:name="_Toc175350796"/>
      <w:bookmarkStart w:id="3023" w:name="_Toc180146733"/>
      <w:bookmarkStart w:id="3024" w:name="_Toc180249231"/>
      <w:bookmarkStart w:id="3025" w:name="_Toc183379185"/>
      <w:bookmarkStart w:id="3026" w:name="_Toc195349178"/>
      <w:r w:rsidRPr="00FD7038">
        <w:t>6.4</w:t>
      </w:r>
      <w:r w:rsidRPr="00FD7038">
        <w:rPr>
          <w:lang w:val="en-US"/>
        </w:rPr>
        <w:t>.6.2</w:t>
      </w:r>
      <w:r w:rsidRPr="00FD7038">
        <w:rPr>
          <w:lang w:val="en-US"/>
        </w:rPr>
        <w:tab/>
        <w:t>Structured data types</w:t>
      </w:r>
      <w:bookmarkEnd w:id="3020"/>
      <w:bookmarkEnd w:id="3021"/>
      <w:bookmarkEnd w:id="3022"/>
      <w:bookmarkEnd w:id="3023"/>
      <w:bookmarkEnd w:id="3024"/>
      <w:bookmarkEnd w:id="3025"/>
      <w:bookmarkEnd w:id="3026"/>
    </w:p>
    <w:p w14:paraId="71CB4580" w14:textId="77777777" w:rsidR="00FD7038" w:rsidRPr="00FD7038" w:rsidRDefault="00FD7038" w:rsidP="00FD7038">
      <w:pPr>
        <w:pStyle w:val="Heading5"/>
      </w:pPr>
      <w:bookmarkStart w:id="3027" w:name="_Toc160452883"/>
      <w:bookmarkStart w:id="3028" w:name="_Toc164869811"/>
      <w:bookmarkStart w:id="3029" w:name="_Toc175350797"/>
      <w:bookmarkStart w:id="3030" w:name="_Toc180146734"/>
      <w:bookmarkStart w:id="3031" w:name="_Toc180249232"/>
      <w:bookmarkStart w:id="3032" w:name="_Toc183379186"/>
      <w:bookmarkStart w:id="3033" w:name="_Toc195349179"/>
      <w:r w:rsidRPr="00FD7038">
        <w:t>6.4.6.2.1</w:t>
      </w:r>
      <w:r w:rsidRPr="00FD7038">
        <w:tab/>
        <w:t>Introduction</w:t>
      </w:r>
      <w:bookmarkEnd w:id="3027"/>
      <w:bookmarkEnd w:id="3028"/>
      <w:bookmarkEnd w:id="3029"/>
      <w:bookmarkEnd w:id="3030"/>
      <w:bookmarkEnd w:id="3031"/>
      <w:bookmarkEnd w:id="3032"/>
      <w:bookmarkEnd w:id="303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4" w:name="_Toc160452884"/>
      <w:bookmarkStart w:id="3035" w:name="_Toc164869812"/>
      <w:bookmarkStart w:id="3036" w:name="_Toc175350798"/>
      <w:bookmarkStart w:id="3037" w:name="_Toc180146735"/>
      <w:bookmarkStart w:id="3038" w:name="_Toc180249233"/>
      <w:bookmarkStart w:id="3039" w:name="_Toc183379187"/>
      <w:bookmarkStart w:id="3040" w:name="_Toc195349180"/>
      <w:r w:rsidRPr="00FD7038">
        <w:lastRenderedPageBreak/>
        <w:t>6.4.6.2.2</w:t>
      </w:r>
      <w:r w:rsidRPr="00FD7038">
        <w:tab/>
        <w:t>Type: DAAPolReq</w:t>
      </w:r>
      <w:bookmarkEnd w:id="3034"/>
      <w:bookmarkEnd w:id="3035"/>
      <w:bookmarkEnd w:id="3036"/>
      <w:bookmarkEnd w:id="3037"/>
      <w:bookmarkEnd w:id="3038"/>
      <w:bookmarkEnd w:id="3039"/>
      <w:bookmarkEnd w:id="3040"/>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1" w:name="_Toc160452885"/>
      <w:bookmarkStart w:id="3042" w:name="_Toc164869813"/>
      <w:bookmarkStart w:id="3043" w:name="_Toc175350799"/>
      <w:bookmarkStart w:id="3044" w:name="_Toc180146736"/>
      <w:bookmarkStart w:id="3045" w:name="_Toc180249234"/>
      <w:bookmarkStart w:id="3046" w:name="_Toc183379188"/>
      <w:bookmarkStart w:id="3047" w:name="_Toc195349181"/>
      <w:r w:rsidRPr="00FD7038">
        <w:t>6.4.6.2.3</w:t>
      </w:r>
      <w:r w:rsidRPr="00FD7038">
        <w:tab/>
        <w:t>Type: DAAPolResp</w:t>
      </w:r>
      <w:bookmarkEnd w:id="3041"/>
      <w:bookmarkEnd w:id="3042"/>
      <w:bookmarkEnd w:id="3043"/>
      <w:bookmarkEnd w:id="3044"/>
      <w:bookmarkEnd w:id="3045"/>
      <w:bookmarkEnd w:id="3046"/>
      <w:bookmarkEnd w:id="3047"/>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8" w:name="_Toc160452886"/>
      <w:bookmarkStart w:id="3049" w:name="_Toc164869814"/>
      <w:bookmarkStart w:id="3050" w:name="_Toc175350800"/>
      <w:bookmarkStart w:id="3051" w:name="_Toc180146737"/>
      <w:bookmarkStart w:id="3052" w:name="_Toc180249235"/>
      <w:bookmarkStart w:id="3053" w:name="_Toc183379189"/>
      <w:bookmarkStart w:id="3054" w:name="_Toc195349182"/>
      <w:r w:rsidRPr="00FD7038">
        <w:t>6.4.6.2.4</w:t>
      </w:r>
      <w:r w:rsidRPr="00FD7038">
        <w:tab/>
        <w:t>Type: DAAPolicy</w:t>
      </w:r>
      <w:bookmarkEnd w:id="3048"/>
      <w:bookmarkEnd w:id="3049"/>
      <w:bookmarkEnd w:id="3050"/>
      <w:bookmarkEnd w:id="3051"/>
      <w:bookmarkEnd w:id="3052"/>
      <w:bookmarkEnd w:id="3053"/>
      <w:bookmarkEnd w:id="305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5" w:name="_Toc160452887"/>
      <w:bookmarkStart w:id="3056" w:name="_Toc164869815"/>
      <w:bookmarkStart w:id="3057" w:name="_Toc175350801"/>
      <w:bookmarkStart w:id="3058" w:name="_Toc180146738"/>
      <w:bookmarkStart w:id="3059" w:name="_Toc180249236"/>
      <w:bookmarkStart w:id="3060" w:name="_Toc183379190"/>
      <w:bookmarkStart w:id="3061" w:name="_Toc195349183"/>
      <w:r w:rsidRPr="00FD7038">
        <w:lastRenderedPageBreak/>
        <w:t>6.4.6.2.5</w:t>
      </w:r>
      <w:r w:rsidRPr="00FD7038">
        <w:tab/>
        <w:t>Type: DAAPolicyPatch</w:t>
      </w:r>
      <w:bookmarkEnd w:id="3055"/>
      <w:bookmarkEnd w:id="3056"/>
      <w:bookmarkEnd w:id="3057"/>
      <w:bookmarkEnd w:id="3058"/>
      <w:bookmarkEnd w:id="3059"/>
      <w:bookmarkEnd w:id="3060"/>
      <w:bookmarkEnd w:id="306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2" w:name="_Toc160452888"/>
      <w:bookmarkStart w:id="3063" w:name="_Toc164869816"/>
      <w:bookmarkStart w:id="3064" w:name="_Toc175350802"/>
      <w:bookmarkStart w:id="3065" w:name="_Toc180146739"/>
      <w:bookmarkStart w:id="3066" w:name="_Toc180249237"/>
      <w:bookmarkStart w:id="3067" w:name="_Toc183379191"/>
      <w:bookmarkStart w:id="3068" w:name="_Toc195349184"/>
      <w:r w:rsidRPr="00FD7038">
        <w:t>6.4.6.2.6</w:t>
      </w:r>
      <w:r w:rsidRPr="00FD7038">
        <w:tab/>
        <w:t>Type: DAAAppPolicy</w:t>
      </w:r>
      <w:bookmarkEnd w:id="3062"/>
      <w:bookmarkEnd w:id="3063"/>
      <w:bookmarkEnd w:id="3064"/>
      <w:bookmarkEnd w:id="3065"/>
      <w:bookmarkEnd w:id="3066"/>
      <w:bookmarkEnd w:id="3067"/>
      <w:bookmarkEnd w:id="306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9" w:name="_Toc160452889"/>
      <w:bookmarkStart w:id="3070" w:name="_Toc164869817"/>
      <w:bookmarkStart w:id="3071" w:name="_Toc175350803"/>
      <w:bookmarkStart w:id="3072" w:name="_Toc180146740"/>
      <w:bookmarkStart w:id="3073" w:name="_Toc180249238"/>
      <w:bookmarkStart w:id="3074" w:name="_Toc183379192"/>
      <w:bookmarkStart w:id="3075" w:name="_Toc195349185"/>
      <w:r w:rsidRPr="00FD7038">
        <w:lastRenderedPageBreak/>
        <w:t>6.4.6.2.7</w:t>
      </w:r>
      <w:r w:rsidRPr="00FD7038">
        <w:tab/>
        <w:t>Type: InformDAAEventsReq</w:t>
      </w:r>
      <w:bookmarkEnd w:id="3069"/>
      <w:bookmarkEnd w:id="3070"/>
      <w:bookmarkEnd w:id="3071"/>
      <w:bookmarkEnd w:id="3072"/>
      <w:bookmarkEnd w:id="3073"/>
      <w:bookmarkEnd w:id="3074"/>
      <w:bookmarkEnd w:id="307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6" w:name="_Toc160452890"/>
      <w:bookmarkStart w:id="3077" w:name="_Toc164869818"/>
      <w:bookmarkStart w:id="3078" w:name="_Toc175350804"/>
      <w:bookmarkStart w:id="3079" w:name="_Toc180146741"/>
      <w:bookmarkStart w:id="3080" w:name="_Toc180249239"/>
      <w:bookmarkStart w:id="3081" w:name="_Toc183379193"/>
      <w:bookmarkStart w:id="3082" w:name="_Toc195349186"/>
      <w:r w:rsidRPr="00FD7038">
        <w:t>6.4.6.2.8</w:t>
      </w:r>
      <w:r w:rsidRPr="00FD7038">
        <w:tab/>
        <w:t>Type: DAAPolConfigNotif</w:t>
      </w:r>
      <w:bookmarkEnd w:id="3076"/>
      <w:bookmarkEnd w:id="3077"/>
      <w:bookmarkEnd w:id="3078"/>
      <w:bookmarkEnd w:id="3079"/>
      <w:bookmarkEnd w:id="3080"/>
      <w:bookmarkEnd w:id="3081"/>
      <w:bookmarkEnd w:id="3082"/>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3" w:name="_Toc160452891"/>
      <w:bookmarkStart w:id="3084" w:name="_Toc164869819"/>
      <w:bookmarkStart w:id="3085" w:name="_Toc175350805"/>
      <w:bookmarkStart w:id="3086" w:name="_Toc180146742"/>
      <w:bookmarkStart w:id="3087" w:name="_Toc180249240"/>
      <w:bookmarkStart w:id="3088" w:name="_Toc183379194"/>
      <w:bookmarkStart w:id="3089" w:name="_Toc195349187"/>
      <w:r w:rsidRPr="00FD7038">
        <w:t>6.4.6.2.9</w:t>
      </w:r>
      <w:r w:rsidRPr="00FD7038">
        <w:tab/>
        <w:t>Type: DAAEventsInfo</w:t>
      </w:r>
      <w:bookmarkEnd w:id="3083"/>
      <w:bookmarkEnd w:id="3084"/>
      <w:bookmarkEnd w:id="3085"/>
      <w:bookmarkEnd w:id="3086"/>
      <w:bookmarkEnd w:id="3087"/>
      <w:bookmarkEnd w:id="3088"/>
      <w:bookmarkEnd w:id="30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90" w:name="_Toc160452892"/>
      <w:bookmarkStart w:id="3091" w:name="_Toc164869820"/>
      <w:bookmarkStart w:id="3092" w:name="_Toc175350806"/>
      <w:bookmarkStart w:id="3093" w:name="_Toc180146743"/>
      <w:bookmarkStart w:id="3094" w:name="_Toc180249241"/>
      <w:bookmarkStart w:id="3095" w:name="_Toc183379195"/>
      <w:bookmarkStart w:id="3096" w:name="_Toc195349188"/>
      <w:r w:rsidRPr="00FD7038">
        <w:t>6.4.6.2.10</w:t>
      </w:r>
      <w:r w:rsidRPr="00FD7038">
        <w:tab/>
        <w:t>Type: DAAEvent</w:t>
      </w:r>
      <w:bookmarkEnd w:id="3090"/>
      <w:bookmarkEnd w:id="3091"/>
      <w:bookmarkEnd w:id="3092"/>
      <w:bookmarkEnd w:id="3093"/>
      <w:bookmarkEnd w:id="3094"/>
      <w:bookmarkEnd w:id="3095"/>
      <w:bookmarkEnd w:id="309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7" w:name="_Toc180146744"/>
      <w:bookmarkStart w:id="3098" w:name="_Toc180249242"/>
      <w:bookmarkStart w:id="3099" w:name="_Toc183379196"/>
      <w:bookmarkStart w:id="3100" w:name="_Toc160452893"/>
      <w:bookmarkStart w:id="3101" w:name="_Toc164869821"/>
      <w:bookmarkStart w:id="3102" w:name="_Toc175350807"/>
      <w:bookmarkStart w:id="3103" w:name="_Toc195349189"/>
      <w:r w:rsidRPr="00FD7038">
        <w:lastRenderedPageBreak/>
        <w:t>6.4.6.</w:t>
      </w:r>
      <w:r w:rsidRPr="008F2097">
        <w:t>2.11</w:t>
      </w:r>
      <w:r w:rsidRPr="008F2097">
        <w:tab/>
        <w:t>Type: DAATriggThresholds</w:t>
      </w:r>
      <w:bookmarkEnd w:id="3097"/>
      <w:bookmarkEnd w:id="3098"/>
      <w:bookmarkEnd w:id="3099"/>
      <w:bookmarkEnd w:id="310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4" w:name="_Toc180146745"/>
      <w:bookmarkStart w:id="3105" w:name="_Toc180249243"/>
      <w:bookmarkStart w:id="3106" w:name="_Toc183379197"/>
      <w:bookmarkStart w:id="3107" w:name="_Toc195349190"/>
      <w:r w:rsidRPr="00FD7038">
        <w:t>6.4</w:t>
      </w:r>
      <w:r w:rsidRPr="00FD7038">
        <w:rPr>
          <w:lang w:val="en-US"/>
        </w:rPr>
        <w:t>.6.3</w:t>
      </w:r>
      <w:r w:rsidRPr="00FD7038">
        <w:rPr>
          <w:lang w:val="en-US"/>
        </w:rPr>
        <w:tab/>
        <w:t>Simple data types and enumerations</w:t>
      </w:r>
      <w:bookmarkEnd w:id="3100"/>
      <w:bookmarkEnd w:id="3101"/>
      <w:bookmarkEnd w:id="3102"/>
      <w:bookmarkEnd w:id="3104"/>
      <w:bookmarkEnd w:id="3105"/>
      <w:bookmarkEnd w:id="3106"/>
      <w:bookmarkEnd w:id="3107"/>
    </w:p>
    <w:p w14:paraId="054AF953" w14:textId="77777777" w:rsidR="00FD7038" w:rsidRPr="00FD7038" w:rsidRDefault="00FD7038" w:rsidP="00FD7038">
      <w:pPr>
        <w:pStyle w:val="Heading5"/>
      </w:pPr>
      <w:bookmarkStart w:id="3108" w:name="_Toc160452894"/>
      <w:bookmarkStart w:id="3109" w:name="_Toc164869822"/>
      <w:bookmarkStart w:id="3110" w:name="_Toc175350808"/>
      <w:bookmarkStart w:id="3111" w:name="_Toc180146746"/>
      <w:bookmarkStart w:id="3112" w:name="_Toc180249244"/>
      <w:bookmarkStart w:id="3113" w:name="_Toc183379198"/>
      <w:bookmarkStart w:id="3114" w:name="_Toc195349191"/>
      <w:r w:rsidRPr="00FD7038">
        <w:t>6.4.6.3.1</w:t>
      </w:r>
      <w:r w:rsidRPr="00FD7038">
        <w:tab/>
        <w:t>Introduction</w:t>
      </w:r>
      <w:bookmarkEnd w:id="3108"/>
      <w:bookmarkEnd w:id="3109"/>
      <w:bookmarkEnd w:id="3110"/>
      <w:bookmarkEnd w:id="3111"/>
      <w:bookmarkEnd w:id="3112"/>
      <w:bookmarkEnd w:id="3113"/>
      <w:bookmarkEnd w:id="3114"/>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5" w:name="_Toc160452895"/>
      <w:bookmarkStart w:id="3116" w:name="_Toc164869823"/>
      <w:bookmarkStart w:id="3117" w:name="_Toc175350809"/>
      <w:bookmarkStart w:id="3118" w:name="_Toc180146747"/>
      <w:bookmarkStart w:id="3119" w:name="_Toc180249245"/>
      <w:bookmarkStart w:id="3120" w:name="_Toc183379199"/>
      <w:bookmarkStart w:id="3121" w:name="_Toc195349192"/>
      <w:r w:rsidRPr="00FD7038">
        <w:t>6.4.6.3.2</w:t>
      </w:r>
      <w:r w:rsidRPr="00FD7038">
        <w:tab/>
        <w:t>Simple data types</w:t>
      </w:r>
      <w:bookmarkEnd w:id="3115"/>
      <w:bookmarkEnd w:id="3116"/>
      <w:bookmarkEnd w:id="3117"/>
      <w:bookmarkEnd w:id="3118"/>
      <w:bookmarkEnd w:id="3119"/>
      <w:bookmarkEnd w:id="3120"/>
      <w:bookmarkEnd w:id="312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2" w:name="_Toc129252522"/>
      <w:bookmarkStart w:id="3123" w:name="_Toc160452896"/>
      <w:bookmarkStart w:id="3124" w:name="_Toc164869824"/>
      <w:bookmarkStart w:id="3125" w:name="_Toc175350810"/>
      <w:bookmarkStart w:id="3126" w:name="_Toc180146748"/>
      <w:bookmarkStart w:id="3127" w:name="_Toc180249246"/>
      <w:bookmarkStart w:id="3128" w:name="_Toc183379200"/>
      <w:bookmarkStart w:id="3129" w:name="_Toc195349193"/>
      <w:r w:rsidRPr="00FD7038">
        <w:t>6.4.6.3.3</w:t>
      </w:r>
      <w:r w:rsidRPr="00FD7038">
        <w:tab/>
        <w:t xml:space="preserve">Enumeration: </w:t>
      </w:r>
      <w:bookmarkEnd w:id="3122"/>
      <w:r w:rsidRPr="00FD7038">
        <w:t>DAAPolConfigStatus</w:t>
      </w:r>
      <w:bookmarkEnd w:id="3123"/>
      <w:bookmarkEnd w:id="3124"/>
      <w:bookmarkEnd w:id="3125"/>
      <w:bookmarkEnd w:id="3126"/>
      <w:bookmarkEnd w:id="3127"/>
      <w:bookmarkEnd w:id="3128"/>
      <w:bookmarkEnd w:id="312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30" w:name="_Toc175350811"/>
      <w:bookmarkStart w:id="3131" w:name="_Toc180146749"/>
      <w:bookmarkStart w:id="3132" w:name="_Toc180249247"/>
      <w:bookmarkStart w:id="3133" w:name="_Toc183379201"/>
      <w:bookmarkStart w:id="3134" w:name="_Toc160452897"/>
      <w:bookmarkStart w:id="3135" w:name="_Toc164869825"/>
      <w:bookmarkStart w:id="3136" w:name="_Toc195349194"/>
      <w:r w:rsidRPr="00FD7038">
        <w:t>6.4.6.3.</w:t>
      </w:r>
      <w:r>
        <w:t>4</w:t>
      </w:r>
      <w:r w:rsidRPr="00FD7038">
        <w:tab/>
        <w:t xml:space="preserve">Enumeration: </w:t>
      </w:r>
      <w:r>
        <w:t>Alert</w:t>
      </w:r>
      <w:bookmarkEnd w:id="3130"/>
      <w:bookmarkEnd w:id="3131"/>
      <w:bookmarkEnd w:id="3132"/>
      <w:bookmarkEnd w:id="3133"/>
      <w:bookmarkEnd w:id="313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7" w:name="_Toc175350812"/>
      <w:bookmarkStart w:id="3138" w:name="_Toc180146750"/>
      <w:bookmarkStart w:id="3139" w:name="_Toc180249248"/>
      <w:bookmarkStart w:id="3140" w:name="_Toc183379202"/>
      <w:bookmarkStart w:id="3141" w:name="_Toc19534919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4"/>
      <w:bookmarkEnd w:id="3135"/>
      <w:bookmarkEnd w:id="3137"/>
      <w:bookmarkEnd w:id="3138"/>
      <w:bookmarkEnd w:id="3139"/>
      <w:bookmarkEnd w:id="3140"/>
      <w:bookmarkEnd w:id="314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2" w:name="_Toc160452898"/>
      <w:bookmarkStart w:id="3143" w:name="_Toc164869826"/>
      <w:bookmarkStart w:id="3144" w:name="_Toc175350813"/>
      <w:bookmarkStart w:id="3145" w:name="_Toc180146751"/>
      <w:bookmarkStart w:id="3146" w:name="_Toc180249249"/>
      <w:bookmarkStart w:id="3147" w:name="_Toc183379203"/>
      <w:bookmarkStart w:id="3148" w:name="_Toc195349196"/>
      <w:r w:rsidRPr="00FD7038">
        <w:t>6.4.6.5</w:t>
      </w:r>
      <w:r w:rsidRPr="00FD7038">
        <w:tab/>
        <w:t>Binary data</w:t>
      </w:r>
      <w:bookmarkEnd w:id="3142"/>
      <w:bookmarkEnd w:id="3143"/>
      <w:bookmarkEnd w:id="3144"/>
      <w:bookmarkEnd w:id="3145"/>
      <w:bookmarkEnd w:id="3146"/>
      <w:bookmarkEnd w:id="3147"/>
      <w:bookmarkEnd w:id="3148"/>
    </w:p>
    <w:p w14:paraId="26237E3C" w14:textId="77777777" w:rsidR="00FD7038" w:rsidRPr="00FD7038" w:rsidRDefault="00FD7038" w:rsidP="00FD7038">
      <w:pPr>
        <w:pStyle w:val="Heading5"/>
      </w:pPr>
      <w:bookmarkStart w:id="3149" w:name="_Toc160452899"/>
      <w:bookmarkStart w:id="3150" w:name="_Toc164869827"/>
      <w:bookmarkStart w:id="3151" w:name="_Toc175350814"/>
      <w:bookmarkStart w:id="3152" w:name="_Toc180146752"/>
      <w:bookmarkStart w:id="3153" w:name="_Toc180249250"/>
      <w:bookmarkStart w:id="3154" w:name="_Toc183379204"/>
      <w:bookmarkStart w:id="3155" w:name="_Toc195349197"/>
      <w:r w:rsidRPr="00FD7038">
        <w:t>6.4.6.5.1</w:t>
      </w:r>
      <w:r w:rsidRPr="00FD7038">
        <w:tab/>
        <w:t>Binary Data Types</w:t>
      </w:r>
      <w:bookmarkEnd w:id="3149"/>
      <w:bookmarkEnd w:id="3150"/>
      <w:bookmarkEnd w:id="3151"/>
      <w:bookmarkEnd w:id="3152"/>
      <w:bookmarkEnd w:id="3153"/>
      <w:bookmarkEnd w:id="3154"/>
      <w:bookmarkEnd w:id="315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6" w:name="_Toc160452900"/>
      <w:bookmarkStart w:id="3157" w:name="_Toc164869828"/>
      <w:bookmarkStart w:id="3158" w:name="_Toc175350815"/>
      <w:bookmarkStart w:id="3159" w:name="_Toc180146753"/>
      <w:bookmarkStart w:id="3160" w:name="_Toc180249251"/>
      <w:bookmarkStart w:id="3161" w:name="_Toc183379205"/>
      <w:bookmarkStart w:id="3162" w:name="_Toc195349198"/>
      <w:r w:rsidRPr="00FD7038">
        <w:t>6.4.7</w:t>
      </w:r>
      <w:r w:rsidRPr="00FD7038">
        <w:tab/>
        <w:t>Error Handling</w:t>
      </w:r>
      <w:bookmarkEnd w:id="3156"/>
      <w:bookmarkEnd w:id="3157"/>
      <w:bookmarkEnd w:id="3158"/>
      <w:bookmarkEnd w:id="3159"/>
      <w:bookmarkEnd w:id="3160"/>
      <w:bookmarkEnd w:id="3161"/>
      <w:bookmarkEnd w:id="3162"/>
    </w:p>
    <w:p w14:paraId="3156D97F" w14:textId="77777777" w:rsidR="00FD7038" w:rsidRPr="00FD7038" w:rsidRDefault="00FD7038" w:rsidP="00FD7038">
      <w:pPr>
        <w:pStyle w:val="Heading4"/>
      </w:pPr>
      <w:bookmarkStart w:id="3163" w:name="_Toc160452901"/>
      <w:bookmarkStart w:id="3164" w:name="_Toc164869829"/>
      <w:bookmarkStart w:id="3165" w:name="_Toc175350816"/>
      <w:bookmarkStart w:id="3166" w:name="_Toc180146754"/>
      <w:bookmarkStart w:id="3167" w:name="_Toc180249252"/>
      <w:bookmarkStart w:id="3168" w:name="_Toc183379206"/>
      <w:bookmarkStart w:id="3169" w:name="_Toc195349199"/>
      <w:r w:rsidRPr="00FD7038">
        <w:t>6.4.7.1</w:t>
      </w:r>
      <w:r w:rsidRPr="00FD7038">
        <w:tab/>
        <w:t>General</w:t>
      </w:r>
      <w:bookmarkEnd w:id="3163"/>
      <w:bookmarkEnd w:id="3164"/>
      <w:bookmarkEnd w:id="3165"/>
      <w:bookmarkEnd w:id="3166"/>
      <w:bookmarkEnd w:id="3167"/>
      <w:bookmarkEnd w:id="3168"/>
      <w:bookmarkEnd w:id="316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70" w:name="_Toc160452902"/>
      <w:bookmarkStart w:id="3171" w:name="_Toc164869830"/>
      <w:bookmarkStart w:id="3172" w:name="_Toc175350817"/>
      <w:bookmarkStart w:id="3173" w:name="_Toc180146755"/>
      <w:bookmarkStart w:id="3174" w:name="_Toc180249253"/>
      <w:bookmarkStart w:id="3175" w:name="_Toc183379207"/>
      <w:bookmarkStart w:id="3176" w:name="_Toc195349200"/>
      <w:r w:rsidRPr="00FD7038">
        <w:t>6.4.7.2</w:t>
      </w:r>
      <w:r w:rsidRPr="00FD7038">
        <w:tab/>
        <w:t>Protocol Errors</w:t>
      </w:r>
      <w:bookmarkEnd w:id="3170"/>
      <w:bookmarkEnd w:id="3171"/>
      <w:bookmarkEnd w:id="3172"/>
      <w:bookmarkEnd w:id="3173"/>
      <w:bookmarkEnd w:id="3174"/>
      <w:bookmarkEnd w:id="3175"/>
      <w:bookmarkEnd w:id="3176"/>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7" w:name="_Toc160452903"/>
      <w:bookmarkStart w:id="3178" w:name="_Toc164869831"/>
      <w:bookmarkStart w:id="3179" w:name="_Toc175350818"/>
      <w:bookmarkStart w:id="3180" w:name="_Toc180146756"/>
      <w:bookmarkStart w:id="3181" w:name="_Toc180249254"/>
      <w:bookmarkStart w:id="3182" w:name="_Toc183379208"/>
      <w:bookmarkStart w:id="3183" w:name="_Toc195349201"/>
      <w:r w:rsidRPr="00FD7038">
        <w:t>6.4.7.3</w:t>
      </w:r>
      <w:r w:rsidRPr="00FD7038">
        <w:tab/>
        <w:t>Application Errors</w:t>
      </w:r>
      <w:bookmarkEnd w:id="3177"/>
      <w:bookmarkEnd w:id="3178"/>
      <w:bookmarkEnd w:id="3179"/>
      <w:bookmarkEnd w:id="3180"/>
      <w:bookmarkEnd w:id="3181"/>
      <w:bookmarkEnd w:id="3182"/>
      <w:bookmarkEnd w:id="3183"/>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4" w:name="_Toc160452904"/>
      <w:bookmarkStart w:id="3185" w:name="_Toc164869832"/>
      <w:bookmarkStart w:id="3186" w:name="_Toc175350819"/>
      <w:bookmarkStart w:id="3187" w:name="_Toc180146757"/>
      <w:bookmarkStart w:id="3188" w:name="_Toc180249255"/>
      <w:bookmarkStart w:id="3189" w:name="_Toc183379209"/>
      <w:bookmarkStart w:id="3190" w:name="_Toc195349202"/>
      <w:r w:rsidRPr="00FD7038">
        <w:t>6.4.8</w:t>
      </w:r>
      <w:r w:rsidRPr="00FD7038">
        <w:rPr>
          <w:lang w:eastAsia="zh-CN"/>
        </w:rPr>
        <w:tab/>
        <w:t>Feature negotiation</w:t>
      </w:r>
      <w:bookmarkEnd w:id="3184"/>
      <w:bookmarkEnd w:id="3185"/>
      <w:bookmarkEnd w:id="3186"/>
      <w:bookmarkEnd w:id="3187"/>
      <w:bookmarkEnd w:id="3188"/>
      <w:bookmarkEnd w:id="3189"/>
      <w:bookmarkEnd w:id="3190"/>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1" w:name="_Toc160452905"/>
      <w:bookmarkStart w:id="3192" w:name="_Toc164869833"/>
      <w:bookmarkStart w:id="3193" w:name="_Toc175350820"/>
      <w:bookmarkStart w:id="3194" w:name="_Toc180146758"/>
      <w:bookmarkStart w:id="3195" w:name="_Toc180249256"/>
      <w:bookmarkStart w:id="3196" w:name="_Toc183379210"/>
      <w:bookmarkStart w:id="3197" w:name="_Toc195349203"/>
      <w:r w:rsidRPr="00FD7038">
        <w:t>6.4.9</w:t>
      </w:r>
      <w:r w:rsidRPr="00FD7038">
        <w:tab/>
        <w:t>Security</w:t>
      </w:r>
      <w:bookmarkEnd w:id="3191"/>
      <w:bookmarkEnd w:id="3192"/>
      <w:bookmarkEnd w:id="3193"/>
      <w:bookmarkEnd w:id="3194"/>
      <w:bookmarkEnd w:id="3195"/>
      <w:bookmarkEnd w:id="3196"/>
      <w:bookmarkEnd w:id="319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8" w:name="_Toc160452906"/>
      <w:bookmarkStart w:id="3199" w:name="_Toc164869834"/>
      <w:bookmarkStart w:id="3200" w:name="_Toc175350821"/>
      <w:bookmarkStart w:id="3201" w:name="_Toc180146759"/>
      <w:bookmarkStart w:id="3202" w:name="_Toc180249257"/>
      <w:bookmarkStart w:id="3203" w:name="_Toc183379211"/>
      <w:bookmarkStart w:id="3204" w:name="_Toc195349204"/>
      <w:r w:rsidR="009F09F1" w:rsidRPr="009F09F1">
        <w:rPr>
          <w:noProof/>
          <w:lang w:eastAsia="zh-CN"/>
        </w:rPr>
        <w:lastRenderedPageBreak/>
        <w:t>6.5</w:t>
      </w:r>
      <w:r w:rsidR="009F09F1" w:rsidRPr="009F09F1">
        <w:tab/>
        <w:t>UAE_UAVDynamicInfo API</w:t>
      </w:r>
      <w:bookmarkEnd w:id="3198"/>
      <w:bookmarkEnd w:id="3199"/>
      <w:bookmarkEnd w:id="3200"/>
      <w:bookmarkEnd w:id="3201"/>
      <w:bookmarkEnd w:id="3202"/>
      <w:bookmarkEnd w:id="3203"/>
      <w:bookmarkEnd w:id="3204"/>
    </w:p>
    <w:p w14:paraId="2277FF0F" w14:textId="77777777" w:rsidR="009F09F1" w:rsidRPr="009F09F1" w:rsidRDefault="009F09F1" w:rsidP="009F09F1">
      <w:pPr>
        <w:pStyle w:val="Heading3"/>
      </w:pPr>
      <w:bookmarkStart w:id="3205" w:name="_Toc144024232"/>
      <w:bookmarkStart w:id="3206" w:name="_Toc144459664"/>
      <w:bookmarkStart w:id="3207" w:name="_Toc160452907"/>
      <w:bookmarkStart w:id="3208" w:name="_Toc164869835"/>
      <w:bookmarkStart w:id="3209" w:name="_Toc175350822"/>
      <w:bookmarkStart w:id="3210" w:name="_Toc180146760"/>
      <w:bookmarkStart w:id="3211" w:name="_Toc180249258"/>
      <w:bookmarkStart w:id="3212" w:name="_Toc183379212"/>
      <w:bookmarkStart w:id="3213" w:name="_Toc195349205"/>
      <w:r w:rsidRPr="009F09F1">
        <w:rPr>
          <w:noProof/>
          <w:lang w:eastAsia="zh-CN"/>
        </w:rPr>
        <w:t>6.5</w:t>
      </w:r>
      <w:r w:rsidRPr="009F09F1">
        <w:t>.1</w:t>
      </w:r>
      <w:r w:rsidRPr="009F09F1">
        <w:tab/>
        <w:t>Introduction</w:t>
      </w:r>
      <w:bookmarkEnd w:id="3205"/>
      <w:bookmarkEnd w:id="3206"/>
      <w:bookmarkEnd w:id="3207"/>
      <w:bookmarkEnd w:id="3208"/>
      <w:bookmarkEnd w:id="3209"/>
      <w:bookmarkEnd w:id="3210"/>
      <w:bookmarkEnd w:id="3211"/>
      <w:bookmarkEnd w:id="3212"/>
      <w:bookmarkEnd w:id="321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4" w:name="_Toc144024233"/>
      <w:bookmarkStart w:id="321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6" w:name="_Toc160452908"/>
      <w:bookmarkStart w:id="3217" w:name="_Toc164869836"/>
      <w:bookmarkStart w:id="3218" w:name="_Toc175350823"/>
      <w:bookmarkStart w:id="3219" w:name="_Toc180146761"/>
      <w:bookmarkStart w:id="3220" w:name="_Toc180249259"/>
      <w:bookmarkStart w:id="3221" w:name="_Toc183379213"/>
      <w:bookmarkStart w:id="3222" w:name="_Toc195349206"/>
      <w:r w:rsidRPr="009F09F1">
        <w:rPr>
          <w:noProof/>
          <w:lang w:eastAsia="zh-CN"/>
        </w:rPr>
        <w:t>6.5</w:t>
      </w:r>
      <w:r w:rsidRPr="009F09F1">
        <w:t>.2</w:t>
      </w:r>
      <w:r w:rsidRPr="009F09F1">
        <w:tab/>
        <w:t>Usage of HTTP</w:t>
      </w:r>
      <w:bookmarkEnd w:id="3214"/>
      <w:bookmarkEnd w:id="3215"/>
      <w:bookmarkEnd w:id="3216"/>
      <w:bookmarkEnd w:id="3217"/>
      <w:bookmarkEnd w:id="3218"/>
      <w:bookmarkEnd w:id="3219"/>
      <w:bookmarkEnd w:id="3220"/>
      <w:bookmarkEnd w:id="3221"/>
      <w:bookmarkEnd w:id="3222"/>
    </w:p>
    <w:p w14:paraId="1F2CBDCE" w14:textId="77777777" w:rsidR="009F09F1" w:rsidRPr="009F09F1" w:rsidRDefault="009F09F1" w:rsidP="009F09F1">
      <w:bookmarkStart w:id="3223" w:name="_Toc144024234"/>
      <w:bookmarkStart w:id="3224"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5" w:name="_Toc160452909"/>
      <w:bookmarkStart w:id="3226" w:name="_Toc164869837"/>
      <w:bookmarkStart w:id="3227" w:name="_Toc175350824"/>
      <w:bookmarkStart w:id="3228" w:name="_Toc180146762"/>
      <w:bookmarkStart w:id="3229" w:name="_Toc180249260"/>
      <w:bookmarkStart w:id="3230" w:name="_Toc183379214"/>
      <w:bookmarkStart w:id="3231" w:name="_Toc195349207"/>
      <w:r w:rsidRPr="009F09F1">
        <w:rPr>
          <w:noProof/>
          <w:lang w:eastAsia="zh-CN"/>
        </w:rPr>
        <w:t>6.5</w:t>
      </w:r>
      <w:r w:rsidRPr="009F09F1">
        <w:t>.3</w:t>
      </w:r>
      <w:r w:rsidRPr="009F09F1">
        <w:tab/>
        <w:t>Resources</w:t>
      </w:r>
      <w:bookmarkEnd w:id="3223"/>
      <w:bookmarkEnd w:id="3224"/>
      <w:bookmarkEnd w:id="3225"/>
      <w:bookmarkEnd w:id="3226"/>
      <w:bookmarkEnd w:id="3227"/>
      <w:bookmarkEnd w:id="3228"/>
      <w:bookmarkEnd w:id="3229"/>
      <w:bookmarkEnd w:id="3230"/>
      <w:bookmarkEnd w:id="3231"/>
    </w:p>
    <w:p w14:paraId="79F11350" w14:textId="77777777" w:rsidR="009F09F1" w:rsidRPr="009F09F1" w:rsidRDefault="009F09F1" w:rsidP="009F09F1">
      <w:pPr>
        <w:pStyle w:val="Heading4"/>
      </w:pPr>
      <w:bookmarkStart w:id="3232" w:name="_Toc144024235"/>
      <w:bookmarkStart w:id="3233" w:name="_Toc144459667"/>
      <w:bookmarkStart w:id="3234" w:name="_Toc160452910"/>
      <w:bookmarkStart w:id="3235" w:name="_Toc164869838"/>
      <w:bookmarkStart w:id="3236" w:name="_Toc175350825"/>
      <w:bookmarkStart w:id="3237" w:name="_Toc180146763"/>
      <w:bookmarkStart w:id="3238" w:name="_Toc180249261"/>
      <w:bookmarkStart w:id="3239" w:name="_Toc183379215"/>
      <w:bookmarkStart w:id="3240" w:name="_Toc195349208"/>
      <w:r w:rsidRPr="009F09F1">
        <w:rPr>
          <w:noProof/>
          <w:lang w:eastAsia="zh-CN"/>
        </w:rPr>
        <w:t>6.5</w:t>
      </w:r>
      <w:r w:rsidRPr="009F09F1">
        <w:t>.3.1</w:t>
      </w:r>
      <w:r w:rsidRPr="009F09F1">
        <w:tab/>
        <w:t>Overview</w:t>
      </w:r>
      <w:bookmarkEnd w:id="3232"/>
      <w:bookmarkEnd w:id="3233"/>
      <w:bookmarkEnd w:id="3234"/>
      <w:bookmarkEnd w:id="3235"/>
      <w:bookmarkEnd w:id="3236"/>
      <w:bookmarkEnd w:id="3237"/>
      <w:bookmarkEnd w:id="3238"/>
      <w:bookmarkEnd w:id="3239"/>
      <w:bookmarkEnd w:id="324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1" w:name="_MON_1777657010"/>
    <w:bookmarkEnd w:id="324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0596239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2" w:name="_Toc151743199"/>
      <w:bookmarkStart w:id="3243" w:name="_Toc151743664"/>
      <w:bookmarkStart w:id="3244" w:name="_Toc160452911"/>
      <w:bookmarkStart w:id="3245" w:name="_Toc164869839"/>
      <w:bookmarkStart w:id="3246" w:name="_Toc175350826"/>
      <w:bookmarkStart w:id="3247" w:name="_Toc180146764"/>
      <w:bookmarkStart w:id="3248" w:name="_Toc180249262"/>
      <w:bookmarkStart w:id="3249" w:name="_Toc183379216"/>
      <w:bookmarkStart w:id="3250" w:name="_Toc19534920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2"/>
      <w:bookmarkEnd w:id="3243"/>
      <w:bookmarkEnd w:id="3244"/>
      <w:bookmarkEnd w:id="3245"/>
      <w:bookmarkEnd w:id="3246"/>
      <w:bookmarkEnd w:id="3247"/>
      <w:bookmarkEnd w:id="3248"/>
      <w:bookmarkEnd w:id="3249"/>
      <w:bookmarkEnd w:id="3250"/>
    </w:p>
    <w:p w14:paraId="1584966E" w14:textId="77777777" w:rsidR="009F09F1" w:rsidRPr="009F09F1" w:rsidRDefault="009F09F1" w:rsidP="009F09F1">
      <w:pPr>
        <w:pStyle w:val="Heading5"/>
        <w:rPr>
          <w:lang w:val="fr-FR"/>
        </w:rPr>
      </w:pPr>
      <w:bookmarkStart w:id="3251" w:name="_Toc151743200"/>
      <w:bookmarkStart w:id="3252" w:name="_Toc151743665"/>
      <w:bookmarkStart w:id="3253" w:name="_Toc160452912"/>
      <w:bookmarkStart w:id="3254" w:name="_Toc164869840"/>
      <w:bookmarkStart w:id="3255" w:name="_Toc175350827"/>
      <w:bookmarkStart w:id="3256" w:name="_Toc180146765"/>
      <w:bookmarkStart w:id="3257" w:name="_Toc180249263"/>
      <w:bookmarkStart w:id="3258" w:name="_Toc183379217"/>
      <w:bookmarkStart w:id="3259" w:name="_Toc195349210"/>
      <w:r w:rsidRPr="009F09F1">
        <w:rPr>
          <w:noProof/>
          <w:lang w:val="fr-FR" w:eastAsia="zh-CN"/>
        </w:rPr>
        <w:t>6.5</w:t>
      </w:r>
      <w:r w:rsidRPr="009F09F1">
        <w:rPr>
          <w:lang w:val="fr-FR"/>
        </w:rPr>
        <w:t>.3.2.1</w:t>
      </w:r>
      <w:r w:rsidRPr="009F09F1">
        <w:rPr>
          <w:lang w:val="fr-FR"/>
        </w:rPr>
        <w:tab/>
        <w:t>Description</w:t>
      </w:r>
      <w:bookmarkEnd w:id="3251"/>
      <w:bookmarkEnd w:id="3252"/>
      <w:bookmarkEnd w:id="3253"/>
      <w:bookmarkEnd w:id="3254"/>
      <w:bookmarkEnd w:id="3255"/>
      <w:bookmarkEnd w:id="3256"/>
      <w:bookmarkEnd w:id="3257"/>
      <w:bookmarkEnd w:id="3258"/>
      <w:bookmarkEnd w:id="3259"/>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60" w:name="_Toc151743201"/>
      <w:bookmarkStart w:id="3261" w:name="_Toc151743666"/>
      <w:bookmarkStart w:id="3262" w:name="_Toc160452913"/>
      <w:bookmarkStart w:id="3263" w:name="_Toc164869841"/>
      <w:bookmarkStart w:id="3264" w:name="_Toc175350828"/>
      <w:bookmarkStart w:id="3265" w:name="_Toc180146766"/>
      <w:bookmarkStart w:id="3266" w:name="_Toc180249264"/>
      <w:bookmarkStart w:id="3267" w:name="_Toc183379218"/>
      <w:bookmarkStart w:id="3268" w:name="_Toc195349211"/>
      <w:r w:rsidRPr="009F09F1">
        <w:rPr>
          <w:noProof/>
          <w:lang w:eastAsia="zh-CN"/>
        </w:rPr>
        <w:t>6.5</w:t>
      </w:r>
      <w:r w:rsidRPr="009F09F1">
        <w:t>.3.2.2</w:t>
      </w:r>
      <w:r w:rsidRPr="009F09F1">
        <w:tab/>
        <w:t>Resource Definition</w:t>
      </w:r>
      <w:bookmarkEnd w:id="3260"/>
      <w:bookmarkEnd w:id="3261"/>
      <w:bookmarkEnd w:id="3262"/>
      <w:bookmarkEnd w:id="3263"/>
      <w:bookmarkEnd w:id="3264"/>
      <w:bookmarkEnd w:id="3265"/>
      <w:bookmarkEnd w:id="3266"/>
      <w:bookmarkEnd w:id="3267"/>
      <w:bookmarkEnd w:id="3268"/>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9" w:name="_Toc151743202"/>
      <w:bookmarkStart w:id="3270" w:name="_Toc151743667"/>
      <w:bookmarkStart w:id="3271" w:name="_Toc160452914"/>
      <w:bookmarkStart w:id="3272" w:name="_Toc164869842"/>
      <w:bookmarkStart w:id="3273" w:name="_Toc175350829"/>
      <w:bookmarkStart w:id="3274" w:name="_Toc180146767"/>
      <w:bookmarkStart w:id="3275" w:name="_Toc180249265"/>
      <w:bookmarkStart w:id="3276" w:name="_Toc183379219"/>
      <w:bookmarkStart w:id="3277" w:name="_Toc195349212"/>
      <w:r w:rsidRPr="009F09F1">
        <w:rPr>
          <w:noProof/>
          <w:lang w:eastAsia="zh-CN"/>
        </w:rPr>
        <w:t>6.5</w:t>
      </w:r>
      <w:r w:rsidRPr="009F09F1">
        <w:t>.3.2.3</w:t>
      </w:r>
      <w:r w:rsidRPr="009F09F1">
        <w:tab/>
        <w:t>Resource Standard Methods</w:t>
      </w:r>
      <w:bookmarkEnd w:id="3269"/>
      <w:bookmarkEnd w:id="3270"/>
      <w:bookmarkEnd w:id="3271"/>
      <w:bookmarkEnd w:id="3272"/>
      <w:bookmarkEnd w:id="3273"/>
      <w:bookmarkEnd w:id="3274"/>
      <w:bookmarkEnd w:id="3275"/>
      <w:bookmarkEnd w:id="3276"/>
      <w:bookmarkEnd w:id="3277"/>
    </w:p>
    <w:p w14:paraId="574547E6" w14:textId="77777777" w:rsidR="00F52C3A" w:rsidRPr="00FD7038" w:rsidRDefault="00F52C3A" w:rsidP="00F52C3A">
      <w:pPr>
        <w:pStyle w:val="Heading6"/>
      </w:pPr>
      <w:bookmarkStart w:id="3278" w:name="_Toc175350830"/>
      <w:bookmarkStart w:id="3279" w:name="_Toc180146768"/>
      <w:bookmarkStart w:id="3280" w:name="_Toc180249266"/>
      <w:bookmarkStart w:id="3281" w:name="_Toc183379220"/>
      <w:bookmarkStart w:id="3282" w:name="_Toc151743203"/>
      <w:bookmarkStart w:id="3283" w:name="_Toc151743668"/>
      <w:bookmarkStart w:id="3284" w:name="_Toc160452915"/>
      <w:bookmarkStart w:id="3285" w:name="_Toc164869843"/>
      <w:bookmarkStart w:id="3286" w:name="_Toc195349213"/>
      <w:r w:rsidRPr="00FD7038">
        <w:t>6.</w:t>
      </w:r>
      <w:r>
        <w:t>5</w:t>
      </w:r>
      <w:r w:rsidRPr="00FD7038">
        <w:t>.3.2.3.1</w:t>
      </w:r>
      <w:r w:rsidRPr="00FD7038">
        <w:tab/>
        <w:t>GET</w:t>
      </w:r>
      <w:bookmarkEnd w:id="3278"/>
      <w:bookmarkEnd w:id="3279"/>
      <w:bookmarkEnd w:id="3280"/>
      <w:bookmarkEnd w:id="3281"/>
      <w:bookmarkEnd w:id="3286"/>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7" w:name="_Toc175350831"/>
      <w:bookmarkStart w:id="3288" w:name="_Toc180146769"/>
      <w:bookmarkStart w:id="3289" w:name="_Toc180249267"/>
      <w:bookmarkStart w:id="3290" w:name="_Toc183379221"/>
      <w:bookmarkStart w:id="3291" w:name="_Toc195349214"/>
      <w:r w:rsidRPr="009F09F1">
        <w:rPr>
          <w:noProof/>
          <w:lang w:eastAsia="zh-CN"/>
        </w:rPr>
        <w:t>6.5</w:t>
      </w:r>
      <w:r w:rsidRPr="009F09F1">
        <w:t>.3.2.3.2</w:t>
      </w:r>
      <w:r w:rsidRPr="009F09F1">
        <w:tab/>
        <w:t>POST</w:t>
      </w:r>
      <w:bookmarkEnd w:id="3282"/>
      <w:bookmarkEnd w:id="3283"/>
      <w:bookmarkEnd w:id="3284"/>
      <w:bookmarkEnd w:id="3285"/>
      <w:bookmarkEnd w:id="3287"/>
      <w:bookmarkEnd w:id="3288"/>
      <w:bookmarkEnd w:id="3289"/>
      <w:bookmarkEnd w:id="3290"/>
      <w:bookmarkEnd w:id="32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173CB"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2" w:name="_Toc151743204"/>
      <w:bookmarkStart w:id="3293" w:name="_Toc151743669"/>
      <w:bookmarkStart w:id="3294" w:name="_Toc160452916"/>
      <w:bookmarkStart w:id="3295" w:name="_Toc164869844"/>
      <w:bookmarkStart w:id="3296" w:name="_Toc175350832"/>
      <w:bookmarkStart w:id="3297" w:name="_Toc180146770"/>
      <w:bookmarkStart w:id="3298" w:name="_Toc180249268"/>
      <w:bookmarkStart w:id="3299" w:name="_Toc183379222"/>
      <w:bookmarkStart w:id="3300" w:name="_Toc195349215"/>
      <w:r w:rsidRPr="009F09F1">
        <w:rPr>
          <w:noProof/>
          <w:lang w:eastAsia="zh-CN"/>
        </w:rPr>
        <w:t>6.5</w:t>
      </w:r>
      <w:r w:rsidRPr="009F09F1">
        <w:t>.3.2.4</w:t>
      </w:r>
      <w:r w:rsidRPr="009F09F1">
        <w:tab/>
        <w:t>Resource Custom Operations</w:t>
      </w:r>
      <w:bookmarkEnd w:id="3292"/>
      <w:bookmarkEnd w:id="3293"/>
      <w:bookmarkEnd w:id="3294"/>
      <w:bookmarkEnd w:id="3295"/>
      <w:bookmarkEnd w:id="3296"/>
      <w:bookmarkEnd w:id="3297"/>
      <w:bookmarkEnd w:id="3298"/>
      <w:bookmarkEnd w:id="3299"/>
      <w:bookmarkEnd w:id="330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1" w:name="_Toc151743205"/>
      <w:bookmarkStart w:id="3302" w:name="_Toc151743670"/>
      <w:bookmarkStart w:id="3303" w:name="_Toc160452917"/>
      <w:bookmarkStart w:id="3304" w:name="_Toc164869845"/>
      <w:bookmarkStart w:id="3305" w:name="_Toc175350833"/>
      <w:bookmarkStart w:id="3306" w:name="_Toc180146771"/>
      <w:bookmarkStart w:id="3307" w:name="_Toc180249269"/>
      <w:bookmarkStart w:id="3308" w:name="_Toc183379223"/>
      <w:bookmarkStart w:id="3309" w:name="_Toc195349216"/>
      <w:r w:rsidRPr="009F09F1">
        <w:rPr>
          <w:noProof/>
          <w:lang w:eastAsia="zh-CN"/>
        </w:rPr>
        <w:t>6.5</w:t>
      </w:r>
      <w:r w:rsidRPr="009F09F1">
        <w:t>.3.3</w:t>
      </w:r>
      <w:r w:rsidRPr="009F09F1">
        <w:tab/>
        <w:t xml:space="preserve">Resource: Individual </w:t>
      </w:r>
      <w:bookmarkEnd w:id="3301"/>
      <w:bookmarkEnd w:id="3302"/>
      <w:r w:rsidRPr="009F09F1">
        <w:rPr>
          <w:bCs/>
        </w:rPr>
        <w:t>UAV Dynamic Information Subscription</w:t>
      </w:r>
      <w:bookmarkEnd w:id="3303"/>
      <w:bookmarkEnd w:id="3304"/>
      <w:bookmarkEnd w:id="3305"/>
      <w:bookmarkEnd w:id="3306"/>
      <w:bookmarkEnd w:id="3307"/>
      <w:bookmarkEnd w:id="3308"/>
      <w:bookmarkEnd w:id="3309"/>
    </w:p>
    <w:p w14:paraId="20FD7EF1" w14:textId="77777777" w:rsidR="009F09F1" w:rsidRPr="009F09F1" w:rsidRDefault="009F09F1" w:rsidP="009F09F1">
      <w:pPr>
        <w:pStyle w:val="Heading5"/>
      </w:pPr>
      <w:bookmarkStart w:id="3310" w:name="_Toc151743206"/>
      <w:bookmarkStart w:id="3311" w:name="_Toc151743671"/>
      <w:bookmarkStart w:id="3312" w:name="_Toc160452918"/>
      <w:bookmarkStart w:id="3313" w:name="_Toc164869846"/>
      <w:bookmarkStart w:id="3314" w:name="_Toc175350834"/>
      <w:bookmarkStart w:id="3315" w:name="_Toc180146772"/>
      <w:bookmarkStart w:id="3316" w:name="_Toc180249270"/>
      <w:bookmarkStart w:id="3317" w:name="_Toc183379224"/>
      <w:bookmarkStart w:id="3318" w:name="_Toc195349217"/>
      <w:r w:rsidRPr="009F09F1">
        <w:rPr>
          <w:noProof/>
          <w:lang w:eastAsia="zh-CN"/>
        </w:rPr>
        <w:t>6.5</w:t>
      </w:r>
      <w:r w:rsidRPr="009F09F1">
        <w:t>.3.3.1</w:t>
      </w:r>
      <w:r w:rsidRPr="009F09F1">
        <w:tab/>
        <w:t>Description</w:t>
      </w:r>
      <w:bookmarkEnd w:id="3310"/>
      <w:bookmarkEnd w:id="3311"/>
      <w:bookmarkEnd w:id="3312"/>
      <w:bookmarkEnd w:id="3313"/>
      <w:bookmarkEnd w:id="3314"/>
      <w:bookmarkEnd w:id="3315"/>
      <w:bookmarkEnd w:id="3316"/>
      <w:bookmarkEnd w:id="3317"/>
      <w:bookmarkEnd w:id="3318"/>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9" w:name="_Toc151743207"/>
      <w:bookmarkStart w:id="3320" w:name="_Toc151743672"/>
      <w:bookmarkStart w:id="3321" w:name="_Toc160452919"/>
      <w:bookmarkStart w:id="3322" w:name="_Toc164869847"/>
      <w:bookmarkStart w:id="3323" w:name="_Toc175350835"/>
      <w:bookmarkStart w:id="3324" w:name="_Toc180146773"/>
      <w:bookmarkStart w:id="3325" w:name="_Toc180249271"/>
      <w:bookmarkStart w:id="3326" w:name="_Toc183379225"/>
      <w:bookmarkStart w:id="3327" w:name="_Toc195349218"/>
      <w:r w:rsidRPr="009F09F1">
        <w:rPr>
          <w:noProof/>
          <w:lang w:eastAsia="zh-CN"/>
        </w:rPr>
        <w:t>6.5</w:t>
      </w:r>
      <w:r w:rsidRPr="009F09F1">
        <w:t>.3.3.2</w:t>
      </w:r>
      <w:r w:rsidRPr="009F09F1">
        <w:tab/>
        <w:t>Resource Definition</w:t>
      </w:r>
      <w:bookmarkEnd w:id="3319"/>
      <w:bookmarkEnd w:id="3320"/>
      <w:bookmarkEnd w:id="3321"/>
      <w:bookmarkEnd w:id="3322"/>
      <w:bookmarkEnd w:id="3323"/>
      <w:bookmarkEnd w:id="3324"/>
      <w:bookmarkEnd w:id="3325"/>
      <w:bookmarkEnd w:id="3326"/>
      <w:bookmarkEnd w:id="3327"/>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8" w:name="_Toc151743208"/>
      <w:bookmarkStart w:id="3329" w:name="_Toc151743673"/>
      <w:bookmarkStart w:id="3330" w:name="_Toc160452920"/>
      <w:bookmarkStart w:id="3331" w:name="_Toc164869848"/>
      <w:bookmarkStart w:id="3332" w:name="_Toc175350836"/>
      <w:bookmarkStart w:id="3333" w:name="_Toc180146774"/>
      <w:bookmarkStart w:id="3334" w:name="_Toc180249272"/>
      <w:bookmarkStart w:id="3335" w:name="_Toc183379226"/>
      <w:bookmarkStart w:id="3336" w:name="_Toc195349219"/>
      <w:r w:rsidRPr="009F09F1">
        <w:rPr>
          <w:noProof/>
          <w:lang w:eastAsia="zh-CN"/>
        </w:rPr>
        <w:lastRenderedPageBreak/>
        <w:t>6.5</w:t>
      </w:r>
      <w:r w:rsidRPr="009F09F1">
        <w:t>.3.3.3</w:t>
      </w:r>
      <w:r w:rsidRPr="009F09F1">
        <w:tab/>
        <w:t>Resource Standard Methods</w:t>
      </w:r>
      <w:bookmarkEnd w:id="3328"/>
      <w:bookmarkEnd w:id="3329"/>
      <w:bookmarkEnd w:id="3330"/>
      <w:bookmarkEnd w:id="3331"/>
      <w:bookmarkEnd w:id="3332"/>
      <w:bookmarkEnd w:id="3333"/>
      <w:bookmarkEnd w:id="3334"/>
      <w:bookmarkEnd w:id="3335"/>
      <w:bookmarkEnd w:id="3336"/>
    </w:p>
    <w:p w14:paraId="3F282E1C" w14:textId="77777777" w:rsidR="009F09F1" w:rsidRPr="009F09F1" w:rsidRDefault="009F09F1" w:rsidP="009F09F1">
      <w:pPr>
        <w:pStyle w:val="Heading6"/>
      </w:pPr>
      <w:bookmarkStart w:id="3337" w:name="_Toc151743209"/>
      <w:bookmarkStart w:id="3338" w:name="_Toc151743674"/>
      <w:bookmarkStart w:id="3339" w:name="_Toc160452921"/>
      <w:bookmarkStart w:id="3340" w:name="_Toc164869849"/>
      <w:bookmarkStart w:id="3341" w:name="_Toc175350837"/>
      <w:bookmarkStart w:id="3342" w:name="_Toc180146775"/>
      <w:bookmarkStart w:id="3343" w:name="_Toc180249273"/>
      <w:bookmarkStart w:id="3344" w:name="_Toc183379227"/>
      <w:bookmarkStart w:id="3345" w:name="_Toc195349220"/>
      <w:r w:rsidRPr="009F09F1">
        <w:rPr>
          <w:noProof/>
          <w:lang w:eastAsia="zh-CN"/>
        </w:rPr>
        <w:t>6.5</w:t>
      </w:r>
      <w:r w:rsidRPr="009F09F1">
        <w:t>.3.3.3.1</w:t>
      </w:r>
      <w:r w:rsidRPr="009F09F1">
        <w:tab/>
        <w:t>GET</w:t>
      </w:r>
      <w:bookmarkEnd w:id="3337"/>
      <w:bookmarkEnd w:id="3338"/>
      <w:bookmarkEnd w:id="3339"/>
      <w:bookmarkEnd w:id="3340"/>
      <w:bookmarkEnd w:id="3341"/>
      <w:bookmarkEnd w:id="3342"/>
      <w:bookmarkEnd w:id="3343"/>
      <w:bookmarkEnd w:id="3344"/>
      <w:bookmarkEnd w:id="334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6" w:name="_Toc151743210"/>
      <w:bookmarkStart w:id="3347" w:name="_Toc151743675"/>
      <w:bookmarkStart w:id="3348" w:name="_Toc160452922"/>
      <w:bookmarkStart w:id="3349" w:name="_Toc164869850"/>
      <w:bookmarkStart w:id="3350" w:name="_Toc175350838"/>
      <w:bookmarkStart w:id="3351" w:name="_Toc180146776"/>
      <w:bookmarkStart w:id="3352" w:name="_Toc180249274"/>
      <w:bookmarkStart w:id="3353" w:name="_Toc183379228"/>
      <w:bookmarkStart w:id="3354" w:name="_Toc195349221"/>
      <w:r w:rsidRPr="009F09F1">
        <w:rPr>
          <w:noProof/>
          <w:lang w:eastAsia="zh-CN"/>
        </w:rPr>
        <w:lastRenderedPageBreak/>
        <w:t>6.5</w:t>
      </w:r>
      <w:r w:rsidRPr="009F09F1">
        <w:t>.3.3.3.2</w:t>
      </w:r>
      <w:r w:rsidRPr="009F09F1">
        <w:tab/>
        <w:t>PUT</w:t>
      </w:r>
      <w:bookmarkEnd w:id="3346"/>
      <w:bookmarkEnd w:id="3347"/>
      <w:bookmarkEnd w:id="3348"/>
      <w:bookmarkEnd w:id="3349"/>
      <w:bookmarkEnd w:id="3350"/>
      <w:bookmarkEnd w:id="3351"/>
      <w:bookmarkEnd w:id="3352"/>
      <w:bookmarkEnd w:id="3353"/>
      <w:bookmarkEnd w:id="335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5" w:name="_Toc151743211"/>
      <w:bookmarkStart w:id="3356" w:name="_Toc151743676"/>
      <w:bookmarkStart w:id="3357" w:name="_Toc160452923"/>
      <w:bookmarkStart w:id="3358" w:name="_Toc164869851"/>
      <w:bookmarkStart w:id="3359" w:name="_Toc175350839"/>
      <w:bookmarkStart w:id="3360" w:name="_Toc180146777"/>
      <w:bookmarkStart w:id="3361" w:name="_Toc180249275"/>
      <w:bookmarkStart w:id="3362" w:name="_Toc183379229"/>
      <w:bookmarkStart w:id="3363" w:name="_Toc195349222"/>
      <w:r w:rsidRPr="009F09F1">
        <w:rPr>
          <w:noProof/>
          <w:lang w:eastAsia="zh-CN"/>
        </w:rPr>
        <w:t>6.5</w:t>
      </w:r>
      <w:r w:rsidRPr="009F09F1">
        <w:t>.3.3.3.3</w:t>
      </w:r>
      <w:r w:rsidRPr="009F09F1">
        <w:tab/>
        <w:t>PATCH</w:t>
      </w:r>
      <w:bookmarkEnd w:id="3355"/>
      <w:bookmarkEnd w:id="3356"/>
      <w:bookmarkEnd w:id="3357"/>
      <w:bookmarkEnd w:id="3358"/>
      <w:bookmarkEnd w:id="3359"/>
      <w:bookmarkEnd w:id="3360"/>
      <w:bookmarkEnd w:id="3361"/>
      <w:bookmarkEnd w:id="3362"/>
      <w:bookmarkEnd w:id="336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4" w:name="_Toc151743212"/>
      <w:bookmarkStart w:id="3365" w:name="_Toc151743677"/>
      <w:bookmarkStart w:id="3366" w:name="_Toc160452924"/>
      <w:bookmarkStart w:id="3367" w:name="_Toc164869852"/>
      <w:bookmarkStart w:id="3368" w:name="_Toc175350840"/>
      <w:bookmarkStart w:id="3369" w:name="_Toc180146778"/>
      <w:bookmarkStart w:id="3370" w:name="_Toc180249276"/>
      <w:bookmarkStart w:id="3371" w:name="_Toc183379230"/>
      <w:bookmarkStart w:id="3372" w:name="_Toc195349223"/>
      <w:r w:rsidRPr="009F09F1">
        <w:rPr>
          <w:noProof/>
          <w:lang w:eastAsia="zh-CN"/>
        </w:rPr>
        <w:t>6.5</w:t>
      </w:r>
      <w:r w:rsidRPr="009F09F1">
        <w:t>.3.3.3.4</w:t>
      </w:r>
      <w:r w:rsidRPr="009F09F1">
        <w:tab/>
        <w:t>DELETE</w:t>
      </w:r>
      <w:bookmarkEnd w:id="3364"/>
      <w:bookmarkEnd w:id="3365"/>
      <w:bookmarkEnd w:id="3366"/>
      <w:bookmarkEnd w:id="3367"/>
      <w:bookmarkEnd w:id="3368"/>
      <w:bookmarkEnd w:id="3369"/>
      <w:bookmarkEnd w:id="3370"/>
      <w:bookmarkEnd w:id="3371"/>
      <w:bookmarkEnd w:id="337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3" w:name="_Toc160452925"/>
      <w:bookmarkStart w:id="3374" w:name="_Toc164869853"/>
      <w:bookmarkStart w:id="3375" w:name="_Toc175350841"/>
      <w:bookmarkStart w:id="3376" w:name="_Toc180146779"/>
      <w:bookmarkStart w:id="3377" w:name="_Toc180249277"/>
      <w:bookmarkStart w:id="3378" w:name="_Toc183379231"/>
      <w:bookmarkStart w:id="3379" w:name="_Toc195349224"/>
      <w:r w:rsidRPr="009F09F1">
        <w:rPr>
          <w:noProof/>
          <w:lang w:eastAsia="zh-CN"/>
        </w:rPr>
        <w:t>6.5</w:t>
      </w:r>
      <w:r w:rsidRPr="009F09F1">
        <w:t>.3.3.4</w:t>
      </w:r>
      <w:r w:rsidRPr="009F09F1">
        <w:tab/>
        <w:t>Resource Custom Operations</w:t>
      </w:r>
      <w:bookmarkEnd w:id="3373"/>
      <w:bookmarkEnd w:id="3374"/>
      <w:bookmarkEnd w:id="3375"/>
      <w:bookmarkEnd w:id="3376"/>
      <w:bookmarkEnd w:id="3377"/>
      <w:bookmarkEnd w:id="3378"/>
      <w:bookmarkEnd w:id="337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80" w:name="_Toc160452926"/>
      <w:bookmarkStart w:id="3381" w:name="_Toc164869854"/>
      <w:bookmarkStart w:id="3382" w:name="_Toc175350842"/>
      <w:bookmarkStart w:id="3383" w:name="_Toc180146780"/>
      <w:bookmarkStart w:id="3384" w:name="_Toc180249278"/>
      <w:bookmarkStart w:id="3385" w:name="_Toc183379232"/>
      <w:bookmarkStart w:id="3386" w:name="_Toc195349225"/>
      <w:r w:rsidRPr="009F09F1">
        <w:rPr>
          <w:noProof/>
          <w:lang w:eastAsia="zh-CN"/>
        </w:rPr>
        <w:t>6.5</w:t>
      </w:r>
      <w:r w:rsidRPr="009F09F1">
        <w:t>.4</w:t>
      </w:r>
      <w:r w:rsidRPr="009F09F1">
        <w:tab/>
        <w:t>Custom Operations without associated resources</w:t>
      </w:r>
      <w:bookmarkEnd w:id="3380"/>
      <w:bookmarkEnd w:id="3381"/>
      <w:bookmarkEnd w:id="3382"/>
      <w:bookmarkEnd w:id="3383"/>
      <w:bookmarkEnd w:id="3384"/>
      <w:bookmarkEnd w:id="3385"/>
      <w:bookmarkEnd w:id="3386"/>
    </w:p>
    <w:p w14:paraId="54B75BBA" w14:textId="77777777" w:rsidR="009F09F1" w:rsidRPr="009F09F1" w:rsidRDefault="009F09F1" w:rsidP="009F09F1">
      <w:bookmarkStart w:id="3387" w:name="_Toc144024258"/>
      <w:bookmarkStart w:id="338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9" w:name="_Toc160452927"/>
      <w:bookmarkStart w:id="3390" w:name="_Toc164869855"/>
      <w:bookmarkStart w:id="3391" w:name="_Toc175350843"/>
      <w:bookmarkStart w:id="3392" w:name="_Toc180146781"/>
      <w:bookmarkStart w:id="3393" w:name="_Toc180249279"/>
      <w:bookmarkStart w:id="3394" w:name="_Toc183379233"/>
      <w:bookmarkStart w:id="3395" w:name="_Toc195349226"/>
      <w:r w:rsidRPr="009F09F1">
        <w:rPr>
          <w:noProof/>
          <w:lang w:eastAsia="zh-CN"/>
        </w:rPr>
        <w:t>6.5</w:t>
      </w:r>
      <w:r w:rsidRPr="009F09F1">
        <w:t>.5</w:t>
      </w:r>
      <w:r w:rsidRPr="009F09F1">
        <w:tab/>
        <w:t>Notifications</w:t>
      </w:r>
      <w:bookmarkEnd w:id="3387"/>
      <w:bookmarkEnd w:id="3388"/>
      <w:bookmarkEnd w:id="3389"/>
      <w:bookmarkEnd w:id="3390"/>
      <w:bookmarkEnd w:id="3391"/>
      <w:bookmarkEnd w:id="3392"/>
      <w:bookmarkEnd w:id="3393"/>
      <w:bookmarkEnd w:id="3394"/>
      <w:bookmarkEnd w:id="3395"/>
    </w:p>
    <w:p w14:paraId="4ECA900D" w14:textId="77777777" w:rsidR="009F09F1" w:rsidRPr="009F09F1" w:rsidRDefault="009F09F1" w:rsidP="009F09F1">
      <w:pPr>
        <w:pStyle w:val="Heading4"/>
      </w:pPr>
      <w:bookmarkStart w:id="3396" w:name="_Toc144024163"/>
      <w:bookmarkStart w:id="3397" w:name="_Toc148176876"/>
      <w:bookmarkStart w:id="3398" w:name="_Toc148358926"/>
      <w:bookmarkStart w:id="3399" w:name="_Toc151743216"/>
      <w:bookmarkStart w:id="3400" w:name="_Toc151743681"/>
      <w:bookmarkStart w:id="3401" w:name="_Toc160452928"/>
      <w:bookmarkStart w:id="3402" w:name="_Toc164869856"/>
      <w:bookmarkStart w:id="3403" w:name="_Toc175350844"/>
      <w:bookmarkStart w:id="3404" w:name="_Toc180146782"/>
      <w:bookmarkStart w:id="3405" w:name="_Toc180249280"/>
      <w:bookmarkStart w:id="3406" w:name="_Toc183379234"/>
      <w:bookmarkStart w:id="3407" w:name="_Toc195349227"/>
      <w:r w:rsidRPr="009F09F1">
        <w:rPr>
          <w:noProof/>
          <w:lang w:eastAsia="zh-CN"/>
        </w:rPr>
        <w:t>6.5</w:t>
      </w:r>
      <w:r w:rsidRPr="009F09F1">
        <w:t>.5.1</w:t>
      </w:r>
      <w:r w:rsidRPr="009F09F1">
        <w:tab/>
        <w:t>General</w:t>
      </w:r>
      <w:bookmarkEnd w:id="3396"/>
      <w:bookmarkEnd w:id="3397"/>
      <w:bookmarkEnd w:id="3398"/>
      <w:bookmarkEnd w:id="3399"/>
      <w:bookmarkEnd w:id="3400"/>
      <w:bookmarkEnd w:id="3401"/>
      <w:bookmarkEnd w:id="3402"/>
      <w:bookmarkEnd w:id="3403"/>
      <w:bookmarkEnd w:id="3404"/>
      <w:bookmarkEnd w:id="3405"/>
      <w:bookmarkEnd w:id="3406"/>
      <w:bookmarkEnd w:id="3407"/>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8" w:name="_Toc151743217"/>
      <w:bookmarkStart w:id="3409" w:name="_Toc151743682"/>
      <w:bookmarkStart w:id="3410" w:name="_Toc160452929"/>
      <w:bookmarkStart w:id="3411" w:name="_Toc164869857"/>
      <w:bookmarkStart w:id="3412" w:name="_Toc175350845"/>
      <w:bookmarkStart w:id="3413" w:name="_Toc180146783"/>
      <w:bookmarkStart w:id="3414" w:name="_Toc180249281"/>
      <w:bookmarkStart w:id="3415" w:name="_Toc183379235"/>
      <w:bookmarkStart w:id="3416" w:name="_Toc195349228"/>
      <w:r w:rsidRPr="009F09F1">
        <w:rPr>
          <w:noProof/>
          <w:lang w:eastAsia="zh-CN"/>
        </w:rPr>
        <w:t>6.5</w:t>
      </w:r>
      <w:r w:rsidRPr="009F09F1">
        <w:t>.5.2</w:t>
      </w:r>
      <w:r w:rsidRPr="009F09F1">
        <w:tab/>
      </w:r>
      <w:bookmarkEnd w:id="3408"/>
      <w:bookmarkEnd w:id="3409"/>
      <w:r w:rsidRPr="009F09F1">
        <w:rPr>
          <w:bCs/>
        </w:rPr>
        <w:t xml:space="preserve">UAV Dynamic Information </w:t>
      </w:r>
      <w:r w:rsidRPr="009F09F1">
        <w:t>Notification</w:t>
      </w:r>
      <w:bookmarkEnd w:id="3410"/>
      <w:bookmarkEnd w:id="3411"/>
      <w:bookmarkEnd w:id="3412"/>
      <w:bookmarkEnd w:id="3413"/>
      <w:bookmarkEnd w:id="3414"/>
      <w:bookmarkEnd w:id="3415"/>
      <w:bookmarkEnd w:id="3416"/>
    </w:p>
    <w:p w14:paraId="47B83091" w14:textId="77777777" w:rsidR="009F09F1" w:rsidRPr="009F09F1" w:rsidRDefault="009F09F1" w:rsidP="009F09F1">
      <w:pPr>
        <w:pStyle w:val="Heading5"/>
        <w:rPr>
          <w:noProof/>
        </w:rPr>
      </w:pPr>
      <w:bookmarkStart w:id="3417" w:name="_Toc151743218"/>
      <w:bookmarkStart w:id="3418" w:name="_Toc151743683"/>
      <w:bookmarkStart w:id="3419" w:name="_Toc160452930"/>
      <w:bookmarkStart w:id="3420" w:name="_Toc164869858"/>
      <w:bookmarkStart w:id="3421" w:name="_Toc175350846"/>
      <w:bookmarkStart w:id="3422" w:name="_Toc180146784"/>
      <w:bookmarkStart w:id="3423" w:name="_Toc180249282"/>
      <w:bookmarkStart w:id="3424" w:name="_Toc183379236"/>
      <w:bookmarkStart w:id="3425" w:name="_Toc195349229"/>
      <w:r w:rsidRPr="009F09F1">
        <w:rPr>
          <w:noProof/>
          <w:lang w:eastAsia="zh-CN"/>
        </w:rPr>
        <w:t>6.5</w:t>
      </w:r>
      <w:r w:rsidRPr="009F09F1">
        <w:t>.5.2</w:t>
      </w:r>
      <w:r w:rsidRPr="009F09F1">
        <w:rPr>
          <w:noProof/>
        </w:rPr>
        <w:t>.1</w:t>
      </w:r>
      <w:r w:rsidRPr="009F09F1">
        <w:rPr>
          <w:noProof/>
        </w:rPr>
        <w:tab/>
        <w:t>Description</w:t>
      </w:r>
      <w:bookmarkEnd w:id="3417"/>
      <w:bookmarkEnd w:id="3418"/>
      <w:bookmarkEnd w:id="3419"/>
      <w:bookmarkEnd w:id="3420"/>
      <w:bookmarkEnd w:id="3421"/>
      <w:bookmarkEnd w:id="3422"/>
      <w:bookmarkEnd w:id="3423"/>
      <w:bookmarkEnd w:id="3424"/>
      <w:bookmarkEnd w:id="342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6" w:name="_Toc151743219"/>
      <w:bookmarkStart w:id="3427" w:name="_Toc151743684"/>
      <w:bookmarkStart w:id="3428" w:name="_Toc160452931"/>
      <w:bookmarkStart w:id="3429" w:name="_Toc164869859"/>
      <w:bookmarkStart w:id="3430" w:name="_Toc175350847"/>
      <w:bookmarkStart w:id="3431" w:name="_Toc180146785"/>
      <w:bookmarkStart w:id="3432" w:name="_Toc180249283"/>
      <w:bookmarkStart w:id="3433" w:name="_Toc183379237"/>
      <w:bookmarkStart w:id="3434" w:name="_Toc195349230"/>
      <w:r w:rsidRPr="009F09F1">
        <w:rPr>
          <w:noProof/>
          <w:lang w:eastAsia="zh-CN"/>
        </w:rPr>
        <w:t>6.5</w:t>
      </w:r>
      <w:r w:rsidRPr="009F09F1">
        <w:t>.5.2</w:t>
      </w:r>
      <w:r w:rsidRPr="009F09F1">
        <w:rPr>
          <w:noProof/>
        </w:rPr>
        <w:t>.2</w:t>
      </w:r>
      <w:r w:rsidRPr="009F09F1">
        <w:rPr>
          <w:noProof/>
        </w:rPr>
        <w:tab/>
        <w:t>Target URI</w:t>
      </w:r>
      <w:bookmarkEnd w:id="3426"/>
      <w:bookmarkEnd w:id="3427"/>
      <w:bookmarkEnd w:id="3428"/>
      <w:bookmarkEnd w:id="3429"/>
      <w:bookmarkEnd w:id="3430"/>
      <w:bookmarkEnd w:id="3431"/>
      <w:bookmarkEnd w:id="3432"/>
      <w:bookmarkEnd w:id="3433"/>
      <w:bookmarkEnd w:id="3434"/>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5" w:name="_Toc151743220"/>
      <w:bookmarkStart w:id="3436" w:name="_Toc151743685"/>
      <w:bookmarkStart w:id="3437" w:name="_Toc160452932"/>
      <w:bookmarkStart w:id="3438" w:name="_Toc164869860"/>
      <w:bookmarkStart w:id="3439" w:name="_Toc175350848"/>
      <w:bookmarkStart w:id="3440" w:name="_Toc180146786"/>
      <w:bookmarkStart w:id="3441" w:name="_Toc180249284"/>
      <w:bookmarkStart w:id="3442" w:name="_Toc183379238"/>
      <w:bookmarkStart w:id="3443" w:name="_Toc195349231"/>
      <w:r w:rsidRPr="009F09F1">
        <w:rPr>
          <w:noProof/>
          <w:lang w:eastAsia="zh-CN"/>
        </w:rPr>
        <w:lastRenderedPageBreak/>
        <w:t>6.5</w:t>
      </w:r>
      <w:r w:rsidRPr="009F09F1">
        <w:t>.5.2</w:t>
      </w:r>
      <w:r w:rsidRPr="009F09F1">
        <w:rPr>
          <w:noProof/>
        </w:rPr>
        <w:t>.3</w:t>
      </w:r>
      <w:r w:rsidRPr="009F09F1">
        <w:rPr>
          <w:noProof/>
        </w:rPr>
        <w:tab/>
        <w:t>Standard Methods</w:t>
      </w:r>
      <w:bookmarkEnd w:id="3435"/>
      <w:bookmarkEnd w:id="3436"/>
      <w:bookmarkEnd w:id="3437"/>
      <w:bookmarkEnd w:id="3438"/>
      <w:bookmarkEnd w:id="3439"/>
      <w:bookmarkEnd w:id="3440"/>
      <w:bookmarkEnd w:id="3441"/>
      <w:bookmarkEnd w:id="3442"/>
      <w:bookmarkEnd w:id="3443"/>
    </w:p>
    <w:p w14:paraId="4E4A60D8" w14:textId="77777777" w:rsidR="009F09F1" w:rsidRPr="009F09F1" w:rsidRDefault="009F09F1" w:rsidP="00F52C3A">
      <w:pPr>
        <w:pStyle w:val="Heading6"/>
        <w:rPr>
          <w:noProof/>
        </w:rPr>
      </w:pPr>
      <w:bookmarkStart w:id="3444" w:name="_Toc175350849"/>
      <w:bookmarkStart w:id="3445" w:name="_Toc180146787"/>
      <w:bookmarkStart w:id="3446" w:name="_Toc180249285"/>
      <w:bookmarkStart w:id="3447" w:name="_Toc183379239"/>
      <w:bookmarkStart w:id="3448" w:name="_Toc195349232"/>
      <w:r w:rsidRPr="009F09F1">
        <w:rPr>
          <w:noProof/>
          <w:lang w:eastAsia="zh-CN"/>
        </w:rPr>
        <w:t>6.5</w:t>
      </w:r>
      <w:r w:rsidRPr="009F09F1">
        <w:t>.5.2.3</w:t>
      </w:r>
      <w:r w:rsidRPr="009F09F1">
        <w:rPr>
          <w:noProof/>
        </w:rPr>
        <w:t>.1</w:t>
      </w:r>
      <w:r w:rsidRPr="009F09F1">
        <w:rPr>
          <w:noProof/>
        </w:rPr>
        <w:tab/>
        <w:t>POST</w:t>
      </w:r>
      <w:bookmarkEnd w:id="3444"/>
      <w:bookmarkEnd w:id="3445"/>
      <w:bookmarkEnd w:id="3446"/>
      <w:bookmarkEnd w:id="3447"/>
      <w:bookmarkEnd w:id="344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9" w:name="_Toc160452933"/>
      <w:bookmarkStart w:id="3450" w:name="_Toc164869861"/>
      <w:bookmarkStart w:id="3451" w:name="_Toc175350850"/>
      <w:bookmarkStart w:id="3452" w:name="_Toc180146788"/>
      <w:bookmarkStart w:id="3453" w:name="_Toc180249286"/>
      <w:bookmarkStart w:id="3454" w:name="_Toc183379240"/>
      <w:bookmarkStart w:id="3455" w:name="_Toc195349233"/>
      <w:r w:rsidRPr="009F09F1">
        <w:rPr>
          <w:noProof/>
          <w:lang w:eastAsia="zh-CN"/>
        </w:rPr>
        <w:t>6.5</w:t>
      </w:r>
      <w:r w:rsidRPr="009F09F1">
        <w:t>.6</w:t>
      </w:r>
      <w:r w:rsidRPr="009F09F1">
        <w:tab/>
        <w:t>Data Model</w:t>
      </w:r>
      <w:bookmarkEnd w:id="3449"/>
      <w:bookmarkEnd w:id="3450"/>
      <w:bookmarkEnd w:id="3451"/>
      <w:bookmarkEnd w:id="3452"/>
      <w:bookmarkEnd w:id="3453"/>
      <w:bookmarkEnd w:id="3454"/>
      <w:bookmarkEnd w:id="3455"/>
    </w:p>
    <w:p w14:paraId="31652D6F" w14:textId="77777777" w:rsidR="009F09F1" w:rsidRPr="009F09F1" w:rsidRDefault="009F09F1" w:rsidP="009F09F1">
      <w:pPr>
        <w:pStyle w:val="Heading4"/>
      </w:pPr>
      <w:bookmarkStart w:id="3456" w:name="_Toc144024266"/>
      <w:bookmarkStart w:id="3457" w:name="_Toc144459698"/>
      <w:bookmarkStart w:id="3458" w:name="_Toc160452934"/>
      <w:bookmarkStart w:id="3459" w:name="_Toc164869862"/>
      <w:bookmarkStart w:id="3460" w:name="_Toc175350851"/>
      <w:bookmarkStart w:id="3461" w:name="_Toc180146789"/>
      <w:bookmarkStart w:id="3462" w:name="_Toc180249287"/>
      <w:bookmarkStart w:id="3463" w:name="_Toc183379241"/>
      <w:bookmarkStart w:id="3464" w:name="_Toc195349234"/>
      <w:r w:rsidRPr="009F09F1">
        <w:rPr>
          <w:noProof/>
          <w:lang w:eastAsia="zh-CN"/>
        </w:rPr>
        <w:t>6.5</w:t>
      </w:r>
      <w:r w:rsidRPr="009F09F1">
        <w:t>.6.1</w:t>
      </w:r>
      <w:r w:rsidRPr="009F09F1">
        <w:tab/>
        <w:t>General</w:t>
      </w:r>
      <w:bookmarkEnd w:id="3456"/>
      <w:bookmarkEnd w:id="3457"/>
      <w:bookmarkEnd w:id="3458"/>
      <w:bookmarkEnd w:id="3459"/>
      <w:bookmarkEnd w:id="3460"/>
      <w:bookmarkEnd w:id="3461"/>
      <w:bookmarkEnd w:id="3462"/>
      <w:bookmarkEnd w:id="3463"/>
      <w:bookmarkEnd w:id="346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5" w:name="_Toc144024267"/>
      <w:bookmarkStart w:id="3466" w:name="_Toc144459699"/>
      <w:bookmarkStart w:id="3467" w:name="_Toc160452935"/>
      <w:bookmarkStart w:id="3468" w:name="_Toc164869863"/>
      <w:bookmarkStart w:id="3469" w:name="_Toc175350852"/>
      <w:bookmarkStart w:id="3470" w:name="_Toc180146790"/>
      <w:bookmarkStart w:id="3471" w:name="_Toc180249288"/>
      <w:bookmarkStart w:id="3472" w:name="_Toc183379242"/>
      <w:bookmarkStart w:id="3473" w:name="_Toc195349235"/>
      <w:r w:rsidRPr="009F09F1">
        <w:rPr>
          <w:noProof/>
          <w:lang w:eastAsia="zh-CN"/>
        </w:rPr>
        <w:t>6.5</w:t>
      </w:r>
      <w:r w:rsidRPr="009F09F1">
        <w:rPr>
          <w:lang w:val="en-US"/>
        </w:rPr>
        <w:t>.6.2</w:t>
      </w:r>
      <w:r w:rsidRPr="009F09F1">
        <w:rPr>
          <w:lang w:val="en-US"/>
        </w:rPr>
        <w:tab/>
        <w:t>Structured data types</w:t>
      </w:r>
      <w:bookmarkEnd w:id="3465"/>
      <w:bookmarkEnd w:id="3466"/>
      <w:bookmarkEnd w:id="3467"/>
      <w:bookmarkEnd w:id="3468"/>
      <w:bookmarkEnd w:id="3469"/>
      <w:bookmarkEnd w:id="3470"/>
      <w:bookmarkEnd w:id="3471"/>
      <w:bookmarkEnd w:id="3472"/>
      <w:bookmarkEnd w:id="3473"/>
    </w:p>
    <w:p w14:paraId="26F0E8F4" w14:textId="77777777" w:rsidR="009F09F1" w:rsidRPr="009F09F1" w:rsidRDefault="009F09F1" w:rsidP="009F09F1">
      <w:pPr>
        <w:pStyle w:val="Heading5"/>
      </w:pPr>
      <w:bookmarkStart w:id="3474" w:name="_Toc144024268"/>
      <w:bookmarkStart w:id="3475" w:name="_Toc144459700"/>
      <w:bookmarkStart w:id="3476" w:name="_Toc160452936"/>
      <w:bookmarkStart w:id="3477" w:name="_Toc164869864"/>
      <w:bookmarkStart w:id="3478" w:name="_Toc175350853"/>
      <w:bookmarkStart w:id="3479" w:name="_Toc180146791"/>
      <w:bookmarkStart w:id="3480" w:name="_Toc180249289"/>
      <w:bookmarkStart w:id="3481" w:name="_Toc183379243"/>
      <w:bookmarkStart w:id="3482" w:name="_Toc195349236"/>
      <w:r w:rsidRPr="009F09F1">
        <w:rPr>
          <w:noProof/>
          <w:lang w:eastAsia="zh-CN"/>
        </w:rPr>
        <w:t>6.5</w:t>
      </w:r>
      <w:r w:rsidRPr="009F09F1">
        <w:t>.6.2.1</w:t>
      </w:r>
      <w:r w:rsidRPr="009F09F1">
        <w:tab/>
        <w:t>Introduction</w:t>
      </w:r>
      <w:bookmarkEnd w:id="3474"/>
      <w:bookmarkEnd w:id="3475"/>
      <w:bookmarkEnd w:id="3476"/>
      <w:bookmarkEnd w:id="3477"/>
      <w:bookmarkEnd w:id="3478"/>
      <w:bookmarkEnd w:id="3479"/>
      <w:bookmarkEnd w:id="3480"/>
      <w:bookmarkEnd w:id="3481"/>
      <w:bookmarkEnd w:id="348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3" w:name="_Toc160452937"/>
      <w:bookmarkStart w:id="3484" w:name="_Toc164869865"/>
      <w:bookmarkStart w:id="3485" w:name="_Toc175350854"/>
      <w:bookmarkStart w:id="3486" w:name="_Toc180146792"/>
      <w:bookmarkStart w:id="3487" w:name="_Toc180249290"/>
      <w:bookmarkStart w:id="3488" w:name="_Toc183379244"/>
      <w:bookmarkStart w:id="3489" w:name="_Toc195349237"/>
      <w:r w:rsidRPr="009F09F1">
        <w:rPr>
          <w:noProof/>
          <w:lang w:eastAsia="zh-CN"/>
        </w:rPr>
        <w:t>6.5</w:t>
      </w:r>
      <w:r w:rsidRPr="009F09F1">
        <w:t>.6.2.2</w:t>
      </w:r>
      <w:r w:rsidRPr="009F09F1">
        <w:tab/>
        <w:t>Type: UAVDynInfoSubsc</w:t>
      </w:r>
      <w:bookmarkEnd w:id="3483"/>
      <w:bookmarkEnd w:id="3484"/>
      <w:bookmarkEnd w:id="3485"/>
      <w:bookmarkEnd w:id="3486"/>
      <w:bookmarkEnd w:id="3487"/>
      <w:bookmarkEnd w:id="3488"/>
      <w:bookmarkEnd w:id="348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90" w:name="_Hlk149565478"/>
            <w:r w:rsidRPr="009F09F1">
              <w:rPr>
                <w:rFonts w:cs="Arial"/>
                <w:szCs w:val="18"/>
              </w:rPr>
              <w:t xml:space="preserve">the UAV dynamic information event(s) </w:t>
            </w:r>
            <w:bookmarkEnd w:id="3490"/>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1" w:name="_Toc160452938"/>
      <w:bookmarkStart w:id="3492" w:name="_Toc164869866"/>
      <w:bookmarkStart w:id="3493" w:name="_Toc175350855"/>
      <w:bookmarkStart w:id="3494" w:name="_Toc180146793"/>
      <w:bookmarkStart w:id="3495" w:name="_Toc180249291"/>
      <w:bookmarkStart w:id="3496" w:name="_Toc183379245"/>
      <w:bookmarkStart w:id="3497" w:name="_Toc195349238"/>
      <w:r w:rsidRPr="009F09F1">
        <w:rPr>
          <w:noProof/>
          <w:lang w:eastAsia="zh-CN"/>
        </w:rPr>
        <w:lastRenderedPageBreak/>
        <w:t>6.5</w:t>
      </w:r>
      <w:r w:rsidRPr="009F09F1">
        <w:t>.6.2.3</w:t>
      </w:r>
      <w:r w:rsidRPr="009F09F1">
        <w:tab/>
        <w:t>Type: UAVDynInfoSubscPatch</w:t>
      </w:r>
      <w:bookmarkEnd w:id="3491"/>
      <w:bookmarkEnd w:id="3492"/>
      <w:bookmarkEnd w:id="3493"/>
      <w:bookmarkEnd w:id="3494"/>
      <w:bookmarkEnd w:id="3495"/>
      <w:bookmarkEnd w:id="3496"/>
      <w:bookmarkEnd w:id="3497"/>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8" w:name="_Toc160452939"/>
      <w:bookmarkStart w:id="3499" w:name="_Toc164869867"/>
      <w:bookmarkStart w:id="3500" w:name="_Toc175350856"/>
      <w:bookmarkStart w:id="3501" w:name="_Toc180146794"/>
      <w:bookmarkStart w:id="3502" w:name="_Toc180249292"/>
      <w:bookmarkStart w:id="3503" w:name="_Toc183379246"/>
      <w:bookmarkStart w:id="3504" w:name="_Toc195349239"/>
      <w:r w:rsidRPr="009F09F1">
        <w:rPr>
          <w:noProof/>
          <w:lang w:eastAsia="zh-CN"/>
        </w:rPr>
        <w:t>6.5</w:t>
      </w:r>
      <w:r w:rsidRPr="009F09F1">
        <w:t>.6.2.4</w:t>
      </w:r>
      <w:r w:rsidRPr="009F09F1">
        <w:tab/>
        <w:t>Type: UAVDynInfoNotif</w:t>
      </w:r>
      <w:bookmarkEnd w:id="3498"/>
      <w:bookmarkEnd w:id="3499"/>
      <w:bookmarkEnd w:id="3500"/>
      <w:bookmarkEnd w:id="3501"/>
      <w:bookmarkEnd w:id="3502"/>
      <w:bookmarkEnd w:id="3503"/>
      <w:bookmarkEnd w:id="350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5" w:name="_Toc160452940"/>
      <w:bookmarkStart w:id="3506" w:name="_Toc164869868"/>
      <w:bookmarkStart w:id="3507" w:name="_Toc175350857"/>
      <w:bookmarkStart w:id="3508" w:name="_Toc180146795"/>
      <w:bookmarkStart w:id="3509" w:name="_Toc180249293"/>
      <w:bookmarkStart w:id="3510" w:name="_Toc183379247"/>
      <w:bookmarkStart w:id="3511" w:name="_Toc195349240"/>
      <w:r w:rsidRPr="009F09F1">
        <w:rPr>
          <w:noProof/>
          <w:lang w:eastAsia="zh-CN"/>
        </w:rPr>
        <w:t>6.5</w:t>
      </w:r>
      <w:r w:rsidRPr="009F09F1">
        <w:t>.6.2.5</w:t>
      </w:r>
      <w:r w:rsidRPr="009F09F1">
        <w:tab/>
        <w:t>Type: ProxRangInfo</w:t>
      </w:r>
      <w:bookmarkEnd w:id="3505"/>
      <w:bookmarkEnd w:id="3506"/>
      <w:bookmarkEnd w:id="3507"/>
      <w:bookmarkEnd w:id="3508"/>
      <w:bookmarkEnd w:id="3509"/>
      <w:bookmarkEnd w:id="3510"/>
      <w:bookmarkEnd w:id="35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2" w:name="_Toc160452941"/>
      <w:bookmarkStart w:id="3513" w:name="_Toc164869869"/>
      <w:bookmarkStart w:id="3514" w:name="_Toc175350858"/>
      <w:bookmarkStart w:id="3515" w:name="_Toc180146796"/>
      <w:bookmarkStart w:id="3516" w:name="_Toc180249294"/>
      <w:bookmarkStart w:id="3517" w:name="_Toc183379248"/>
      <w:bookmarkStart w:id="3518" w:name="_Toc195349241"/>
      <w:r w:rsidRPr="009F09F1">
        <w:rPr>
          <w:noProof/>
          <w:lang w:eastAsia="zh-CN"/>
        </w:rPr>
        <w:t>6.5</w:t>
      </w:r>
      <w:r w:rsidRPr="009F09F1">
        <w:t>.6.2.6</w:t>
      </w:r>
      <w:r w:rsidRPr="009F09F1">
        <w:tab/>
        <w:t>Type: UavInfo</w:t>
      </w:r>
      <w:bookmarkEnd w:id="3512"/>
      <w:bookmarkEnd w:id="3513"/>
      <w:bookmarkEnd w:id="3514"/>
      <w:bookmarkEnd w:id="3515"/>
      <w:bookmarkEnd w:id="3516"/>
      <w:bookmarkEnd w:id="3517"/>
      <w:bookmarkEnd w:id="3518"/>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9" w:name="_Toc160452942"/>
      <w:bookmarkStart w:id="3520" w:name="_Toc164869870"/>
      <w:bookmarkStart w:id="3521" w:name="_Toc175350859"/>
      <w:bookmarkStart w:id="3522" w:name="_Toc180146797"/>
      <w:bookmarkStart w:id="3523" w:name="_Toc180249295"/>
      <w:bookmarkStart w:id="3524" w:name="_Toc183379249"/>
      <w:bookmarkStart w:id="3525" w:name="_Toc195349242"/>
      <w:r w:rsidRPr="009F09F1">
        <w:rPr>
          <w:noProof/>
          <w:lang w:eastAsia="zh-CN"/>
        </w:rPr>
        <w:lastRenderedPageBreak/>
        <w:t>6.5</w:t>
      </w:r>
      <w:r w:rsidRPr="009F09F1">
        <w:rPr>
          <w:lang w:val="en-US"/>
        </w:rPr>
        <w:t>.6.3</w:t>
      </w:r>
      <w:r w:rsidRPr="009F09F1">
        <w:rPr>
          <w:lang w:val="en-US"/>
        </w:rPr>
        <w:tab/>
        <w:t>Simple data types and enumerations</w:t>
      </w:r>
      <w:bookmarkEnd w:id="3519"/>
      <w:bookmarkEnd w:id="3520"/>
      <w:bookmarkEnd w:id="3521"/>
      <w:bookmarkEnd w:id="3522"/>
      <w:bookmarkEnd w:id="3523"/>
      <w:bookmarkEnd w:id="3524"/>
      <w:bookmarkEnd w:id="3525"/>
    </w:p>
    <w:p w14:paraId="1422E7E8" w14:textId="77777777" w:rsidR="009F09F1" w:rsidRPr="009F09F1" w:rsidRDefault="009F09F1" w:rsidP="009F09F1">
      <w:pPr>
        <w:pStyle w:val="Heading5"/>
      </w:pPr>
      <w:bookmarkStart w:id="3526" w:name="_Toc144024279"/>
      <w:bookmarkStart w:id="3527" w:name="_Toc144459711"/>
      <w:bookmarkStart w:id="3528" w:name="_Toc160452943"/>
      <w:bookmarkStart w:id="3529" w:name="_Toc164869871"/>
      <w:bookmarkStart w:id="3530" w:name="_Toc175350860"/>
      <w:bookmarkStart w:id="3531" w:name="_Toc180146798"/>
      <w:bookmarkStart w:id="3532" w:name="_Toc180249296"/>
      <w:bookmarkStart w:id="3533" w:name="_Toc183379250"/>
      <w:bookmarkStart w:id="3534" w:name="_Toc195349243"/>
      <w:r w:rsidRPr="009F09F1">
        <w:rPr>
          <w:noProof/>
          <w:lang w:eastAsia="zh-CN"/>
        </w:rPr>
        <w:t>6.5</w:t>
      </w:r>
      <w:r w:rsidRPr="009F09F1">
        <w:t>.6.3.1</w:t>
      </w:r>
      <w:r w:rsidRPr="009F09F1">
        <w:tab/>
        <w:t>Introduction</w:t>
      </w:r>
      <w:bookmarkEnd w:id="3526"/>
      <w:bookmarkEnd w:id="3527"/>
      <w:bookmarkEnd w:id="3528"/>
      <w:bookmarkEnd w:id="3529"/>
      <w:bookmarkEnd w:id="3530"/>
      <w:bookmarkEnd w:id="3531"/>
      <w:bookmarkEnd w:id="3532"/>
      <w:bookmarkEnd w:id="3533"/>
      <w:bookmarkEnd w:id="353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5" w:name="_Toc144024280"/>
      <w:bookmarkStart w:id="3536" w:name="_Toc144459712"/>
      <w:bookmarkStart w:id="3537" w:name="_Toc160452944"/>
      <w:bookmarkStart w:id="3538" w:name="_Toc164869872"/>
      <w:bookmarkStart w:id="3539" w:name="_Toc175350861"/>
      <w:bookmarkStart w:id="3540" w:name="_Toc180146799"/>
      <w:bookmarkStart w:id="3541" w:name="_Toc180249297"/>
      <w:bookmarkStart w:id="3542" w:name="_Toc183379251"/>
      <w:bookmarkStart w:id="3543" w:name="_Toc195349244"/>
      <w:r w:rsidRPr="009F09F1">
        <w:rPr>
          <w:noProof/>
          <w:lang w:eastAsia="zh-CN"/>
        </w:rPr>
        <w:t>6.5</w:t>
      </w:r>
      <w:r w:rsidRPr="009F09F1">
        <w:t>.6.3.2</w:t>
      </w:r>
      <w:r w:rsidRPr="009F09F1">
        <w:tab/>
        <w:t>Simple data types</w:t>
      </w:r>
      <w:bookmarkEnd w:id="3535"/>
      <w:bookmarkEnd w:id="3536"/>
      <w:bookmarkEnd w:id="3537"/>
      <w:bookmarkEnd w:id="3538"/>
      <w:bookmarkEnd w:id="3539"/>
      <w:bookmarkEnd w:id="3540"/>
      <w:bookmarkEnd w:id="3541"/>
      <w:bookmarkEnd w:id="3542"/>
      <w:bookmarkEnd w:id="354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4" w:name="_Toc144024283"/>
      <w:bookmarkStart w:id="3545" w:name="_Toc144459715"/>
      <w:bookmarkStart w:id="3546" w:name="_Toc160452945"/>
      <w:bookmarkStart w:id="3547" w:name="_Toc164869873"/>
      <w:bookmarkStart w:id="3548" w:name="_Toc175350862"/>
      <w:bookmarkStart w:id="3549" w:name="_Toc180146800"/>
      <w:bookmarkStart w:id="3550" w:name="_Toc180249298"/>
      <w:bookmarkStart w:id="3551" w:name="_Toc183379252"/>
      <w:bookmarkStart w:id="3552" w:name="_Toc19534924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4"/>
      <w:bookmarkEnd w:id="3545"/>
      <w:bookmarkEnd w:id="3546"/>
      <w:bookmarkEnd w:id="3547"/>
      <w:bookmarkEnd w:id="3548"/>
      <w:bookmarkEnd w:id="3549"/>
      <w:bookmarkEnd w:id="3550"/>
      <w:bookmarkEnd w:id="3551"/>
      <w:bookmarkEnd w:id="3552"/>
    </w:p>
    <w:p w14:paraId="3F77DF94" w14:textId="77777777" w:rsidR="009F09F1" w:rsidRPr="009F09F1" w:rsidRDefault="009F09F1" w:rsidP="009F09F1">
      <w:bookmarkStart w:id="3553" w:name="_Toc144024284"/>
      <w:bookmarkStart w:id="355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5" w:name="_Toc160452946"/>
      <w:bookmarkStart w:id="3556" w:name="_Toc164869874"/>
      <w:bookmarkStart w:id="3557" w:name="_Toc175350863"/>
      <w:bookmarkStart w:id="3558" w:name="_Toc180146801"/>
      <w:bookmarkStart w:id="3559" w:name="_Toc180249299"/>
      <w:bookmarkStart w:id="3560" w:name="_Toc183379253"/>
      <w:bookmarkStart w:id="3561" w:name="_Toc195349246"/>
      <w:r w:rsidRPr="009F09F1">
        <w:rPr>
          <w:noProof/>
          <w:lang w:eastAsia="zh-CN"/>
        </w:rPr>
        <w:t>6.5</w:t>
      </w:r>
      <w:r w:rsidRPr="009F09F1">
        <w:t>.6.5</w:t>
      </w:r>
      <w:r w:rsidRPr="009F09F1">
        <w:tab/>
        <w:t>Binary data</w:t>
      </w:r>
      <w:bookmarkEnd w:id="3553"/>
      <w:bookmarkEnd w:id="3554"/>
      <w:bookmarkEnd w:id="3555"/>
      <w:bookmarkEnd w:id="3556"/>
      <w:bookmarkEnd w:id="3557"/>
      <w:bookmarkEnd w:id="3558"/>
      <w:bookmarkEnd w:id="3559"/>
      <w:bookmarkEnd w:id="3560"/>
      <w:bookmarkEnd w:id="3561"/>
    </w:p>
    <w:p w14:paraId="6060A5B4" w14:textId="77777777" w:rsidR="009F09F1" w:rsidRPr="009F09F1" w:rsidRDefault="009F09F1" w:rsidP="009F09F1">
      <w:pPr>
        <w:pStyle w:val="Heading5"/>
      </w:pPr>
      <w:bookmarkStart w:id="3562" w:name="_Toc144024285"/>
      <w:bookmarkStart w:id="3563" w:name="_Toc144459717"/>
      <w:bookmarkStart w:id="3564" w:name="_Toc160452947"/>
      <w:bookmarkStart w:id="3565" w:name="_Toc164869875"/>
      <w:bookmarkStart w:id="3566" w:name="_Toc175350864"/>
      <w:bookmarkStart w:id="3567" w:name="_Toc180146802"/>
      <w:bookmarkStart w:id="3568" w:name="_Toc180249300"/>
      <w:bookmarkStart w:id="3569" w:name="_Toc183379254"/>
      <w:bookmarkStart w:id="3570" w:name="_Toc195349247"/>
      <w:r w:rsidRPr="009F09F1">
        <w:rPr>
          <w:noProof/>
          <w:lang w:eastAsia="zh-CN"/>
        </w:rPr>
        <w:t>6.5</w:t>
      </w:r>
      <w:r w:rsidRPr="009F09F1">
        <w:t>.6.5.1</w:t>
      </w:r>
      <w:r w:rsidRPr="009F09F1">
        <w:tab/>
        <w:t>Binary Data Types</w:t>
      </w:r>
      <w:bookmarkEnd w:id="3562"/>
      <w:bookmarkEnd w:id="3563"/>
      <w:bookmarkEnd w:id="3564"/>
      <w:bookmarkEnd w:id="3565"/>
      <w:bookmarkEnd w:id="3566"/>
      <w:bookmarkEnd w:id="3567"/>
      <w:bookmarkEnd w:id="3568"/>
      <w:bookmarkEnd w:id="3569"/>
      <w:bookmarkEnd w:id="357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1" w:name="_Toc144024286"/>
      <w:bookmarkStart w:id="3572" w:name="_Toc144459718"/>
      <w:bookmarkStart w:id="3573" w:name="_Toc160452948"/>
      <w:bookmarkStart w:id="3574" w:name="_Toc164869876"/>
      <w:bookmarkStart w:id="3575" w:name="_Toc175350865"/>
      <w:bookmarkStart w:id="3576" w:name="_Toc180146803"/>
      <w:bookmarkStart w:id="3577" w:name="_Toc180249301"/>
      <w:bookmarkStart w:id="3578" w:name="_Toc183379255"/>
      <w:bookmarkStart w:id="3579" w:name="_Toc195349248"/>
      <w:r w:rsidRPr="009F09F1">
        <w:rPr>
          <w:noProof/>
          <w:lang w:eastAsia="zh-CN"/>
        </w:rPr>
        <w:t>6.5</w:t>
      </w:r>
      <w:r w:rsidRPr="009F09F1">
        <w:t>.7</w:t>
      </w:r>
      <w:r w:rsidRPr="009F09F1">
        <w:tab/>
        <w:t>Error Handling</w:t>
      </w:r>
      <w:bookmarkEnd w:id="3571"/>
      <w:bookmarkEnd w:id="3572"/>
      <w:bookmarkEnd w:id="3573"/>
      <w:bookmarkEnd w:id="3574"/>
      <w:bookmarkEnd w:id="3575"/>
      <w:bookmarkEnd w:id="3576"/>
      <w:bookmarkEnd w:id="3577"/>
      <w:bookmarkEnd w:id="3578"/>
      <w:bookmarkEnd w:id="3579"/>
    </w:p>
    <w:p w14:paraId="16F8D953" w14:textId="77777777" w:rsidR="009F09F1" w:rsidRPr="009F09F1" w:rsidRDefault="009F09F1" w:rsidP="009F09F1">
      <w:pPr>
        <w:pStyle w:val="Heading4"/>
      </w:pPr>
      <w:bookmarkStart w:id="3580" w:name="_Toc144024287"/>
      <w:bookmarkStart w:id="3581" w:name="_Toc144459719"/>
      <w:bookmarkStart w:id="3582" w:name="_Toc160452949"/>
      <w:bookmarkStart w:id="3583" w:name="_Toc164869877"/>
      <w:bookmarkStart w:id="3584" w:name="_Toc175350866"/>
      <w:bookmarkStart w:id="3585" w:name="_Toc180146804"/>
      <w:bookmarkStart w:id="3586" w:name="_Toc180249302"/>
      <w:bookmarkStart w:id="3587" w:name="_Toc183379256"/>
      <w:bookmarkStart w:id="3588" w:name="_Toc195349249"/>
      <w:r w:rsidRPr="009F09F1">
        <w:rPr>
          <w:noProof/>
          <w:lang w:eastAsia="zh-CN"/>
        </w:rPr>
        <w:t>6.5</w:t>
      </w:r>
      <w:r w:rsidRPr="009F09F1">
        <w:t>.7.1</w:t>
      </w:r>
      <w:r w:rsidRPr="009F09F1">
        <w:tab/>
        <w:t>General</w:t>
      </w:r>
      <w:bookmarkEnd w:id="3580"/>
      <w:bookmarkEnd w:id="3581"/>
      <w:bookmarkEnd w:id="3582"/>
      <w:bookmarkEnd w:id="3583"/>
      <w:bookmarkEnd w:id="3584"/>
      <w:bookmarkEnd w:id="3585"/>
      <w:bookmarkEnd w:id="3586"/>
      <w:bookmarkEnd w:id="3587"/>
      <w:bookmarkEnd w:id="35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9" w:name="_Toc144024288"/>
      <w:bookmarkStart w:id="3590" w:name="_Toc144459720"/>
      <w:bookmarkStart w:id="3591" w:name="_Toc160452950"/>
      <w:bookmarkStart w:id="3592" w:name="_Toc164869878"/>
      <w:bookmarkStart w:id="3593" w:name="_Toc175350867"/>
      <w:bookmarkStart w:id="3594" w:name="_Toc180146805"/>
      <w:bookmarkStart w:id="3595" w:name="_Toc180249303"/>
      <w:bookmarkStart w:id="3596" w:name="_Toc183379257"/>
      <w:bookmarkStart w:id="3597" w:name="_Toc195349250"/>
      <w:r w:rsidRPr="009F09F1">
        <w:rPr>
          <w:noProof/>
          <w:lang w:eastAsia="zh-CN"/>
        </w:rPr>
        <w:t>6.5</w:t>
      </w:r>
      <w:r w:rsidRPr="009F09F1">
        <w:t>.7.2</w:t>
      </w:r>
      <w:r w:rsidRPr="009F09F1">
        <w:tab/>
        <w:t>Protocol Errors</w:t>
      </w:r>
      <w:bookmarkEnd w:id="3589"/>
      <w:bookmarkEnd w:id="3590"/>
      <w:bookmarkEnd w:id="3591"/>
      <w:bookmarkEnd w:id="3592"/>
      <w:bookmarkEnd w:id="3593"/>
      <w:bookmarkEnd w:id="3594"/>
      <w:bookmarkEnd w:id="3595"/>
      <w:bookmarkEnd w:id="3596"/>
      <w:bookmarkEnd w:id="359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8" w:name="_Toc144024289"/>
      <w:bookmarkStart w:id="3599" w:name="_Toc144459721"/>
      <w:bookmarkStart w:id="3600" w:name="_Toc160452951"/>
      <w:bookmarkStart w:id="3601" w:name="_Toc164869879"/>
      <w:bookmarkStart w:id="3602" w:name="_Toc175350868"/>
      <w:bookmarkStart w:id="3603" w:name="_Toc180146806"/>
      <w:bookmarkStart w:id="3604" w:name="_Toc180249304"/>
      <w:bookmarkStart w:id="3605" w:name="_Toc183379258"/>
      <w:bookmarkStart w:id="3606" w:name="_Toc195349251"/>
      <w:r w:rsidRPr="009F09F1">
        <w:rPr>
          <w:noProof/>
          <w:lang w:eastAsia="zh-CN"/>
        </w:rPr>
        <w:t>6.5</w:t>
      </w:r>
      <w:r w:rsidRPr="009F09F1">
        <w:t>.7.3</w:t>
      </w:r>
      <w:r w:rsidRPr="009F09F1">
        <w:tab/>
        <w:t>Application Errors</w:t>
      </w:r>
      <w:bookmarkEnd w:id="3598"/>
      <w:bookmarkEnd w:id="3599"/>
      <w:bookmarkEnd w:id="3600"/>
      <w:bookmarkEnd w:id="3601"/>
      <w:bookmarkEnd w:id="3602"/>
      <w:bookmarkEnd w:id="3603"/>
      <w:bookmarkEnd w:id="3604"/>
      <w:bookmarkEnd w:id="3605"/>
      <w:bookmarkEnd w:id="3606"/>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7" w:name="_Toc144024290"/>
            <w:bookmarkStart w:id="3608"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9" w:name="_Toc160452952"/>
      <w:bookmarkStart w:id="3610" w:name="_Toc164869880"/>
      <w:bookmarkStart w:id="3611" w:name="_Toc175350869"/>
      <w:bookmarkStart w:id="3612" w:name="_Toc180146807"/>
      <w:bookmarkStart w:id="3613" w:name="_Toc180249305"/>
      <w:bookmarkStart w:id="3614" w:name="_Toc183379259"/>
      <w:bookmarkStart w:id="3615" w:name="_Toc195349252"/>
      <w:r w:rsidRPr="009F09F1">
        <w:rPr>
          <w:noProof/>
          <w:lang w:eastAsia="zh-CN"/>
        </w:rPr>
        <w:lastRenderedPageBreak/>
        <w:t>6.5</w:t>
      </w:r>
      <w:r w:rsidRPr="009F09F1">
        <w:t>.8</w:t>
      </w:r>
      <w:r w:rsidRPr="009F09F1">
        <w:rPr>
          <w:lang w:eastAsia="zh-CN"/>
        </w:rPr>
        <w:tab/>
        <w:t>Feature negotiation</w:t>
      </w:r>
      <w:bookmarkEnd w:id="3607"/>
      <w:bookmarkEnd w:id="3608"/>
      <w:bookmarkEnd w:id="3609"/>
      <w:bookmarkEnd w:id="3610"/>
      <w:bookmarkEnd w:id="3611"/>
      <w:bookmarkEnd w:id="3612"/>
      <w:bookmarkEnd w:id="3613"/>
      <w:bookmarkEnd w:id="3614"/>
      <w:bookmarkEnd w:id="36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6" w:name="_Toc144024291"/>
      <w:bookmarkStart w:id="3617" w:name="_Toc144459723"/>
      <w:bookmarkStart w:id="3618" w:name="_Toc160452953"/>
      <w:bookmarkStart w:id="3619" w:name="_Toc164869881"/>
      <w:bookmarkStart w:id="3620" w:name="_Toc175350870"/>
      <w:bookmarkStart w:id="3621" w:name="_Toc180146808"/>
      <w:bookmarkStart w:id="3622" w:name="_Toc180249306"/>
      <w:bookmarkStart w:id="3623" w:name="_Toc183379260"/>
      <w:bookmarkStart w:id="3624" w:name="_Toc195349253"/>
      <w:r w:rsidRPr="009F09F1">
        <w:rPr>
          <w:noProof/>
          <w:lang w:eastAsia="zh-CN"/>
        </w:rPr>
        <w:t>6.5</w:t>
      </w:r>
      <w:r w:rsidRPr="009F09F1">
        <w:t>.9</w:t>
      </w:r>
      <w:r w:rsidRPr="009F09F1">
        <w:tab/>
        <w:t>Security</w:t>
      </w:r>
      <w:bookmarkEnd w:id="3616"/>
      <w:bookmarkEnd w:id="3617"/>
      <w:bookmarkEnd w:id="3618"/>
      <w:bookmarkEnd w:id="3619"/>
      <w:bookmarkEnd w:id="3620"/>
      <w:bookmarkEnd w:id="3621"/>
      <w:bookmarkEnd w:id="3622"/>
      <w:bookmarkEnd w:id="3623"/>
      <w:bookmarkEnd w:id="36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5" w:name="_Toc175350871"/>
      <w:bookmarkStart w:id="3626" w:name="_Toc180146809"/>
      <w:bookmarkStart w:id="3627" w:name="_Toc180249307"/>
      <w:bookmarkStart w:id="3628" w:name="_Toc183379261"/>
      <w:bookmarkStart w:id="3629" w:name="_Toc195349254"/>
      <w:r w:rsidR="000C41B6" w:rsidRPr="00EF3043">
        <w:lastRenderedPageBreak/>
        <w:t>6.6</w:t>
      </w:r>
      <w:r w:rsidR="000C41B6" w:rsidRPr="00EF3043">
        <w:tab/>
        <w:t>UAE_FlightPathMonitoring Service API</w:t>
      </w:r>
      <w:bookmarkEnd w:id="3625"/>
      <w:bookmarkEnd w:id="3626"/>
      <w:bookmarkEnd w:id="3627"/>
      <w:bookmarkEnd w:id="3628"/>
      <w:bookmarkEnd w:id="3629"/>
    </w:p>
    <w:p w14:paraId="33EB2828" w14:textId="77777777" w:rsidR="000C41B6" w:rsidRPr="00EF3043" w:rsidRDefault="000C41B6" w:rsidP="000C41B6">
      <w:pPr>
        <w:pStyle w:val="Heading3"/>
      </w:pPr>
      <w:bookmarkStart w:id="3630" w:name="_Toc175350872"/>
      <w:bookmarkStart w:id="3631" w:name="_Toc180146810"/>
      <w:bookmarkStart w:id="3632" w:name="_Toc180249308"/>
      <w:bookmarkStart w:id="3633" w:name="_Toc183379262"/>
      <w:bookmarkStart w:id="3634" w:name="_Toc195349255"/>
      <w:r w:rsidRPr="00EF3043">
        <w:t>6.6.1</w:t>
      </w:r>
      <w:r w:rsidRPr="00EF3043">
        <w:tab/>
        <w:t>Introduction</w:t>
      </w:r>
      <w:bookmarkEnd w:id="3630"/>
      <w:bookmarkEnd w:id="3631"/>
      <w:bookmarkEnd w:id="3632"/>
      <w:bookmarkEnd w:id="3633"/>
      <w:bookmarkEnd w:id="363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5" w:name="_Toc175350873"/>
      <w:bookmarkStart w:id="3636" w:name="_Toc180146811"/>
      <w:bookmarkStart w:id="3637" w:name="_Toc180249309"/>
      <w:bookmarkStart w:id="3638" w:name="_Toc183379263"/>
      <w:bookmarkStart w:id="3639" w:name="_Toc195349256"/>
      <w:r w:rsidRPr="00EF3043">
        <w:t>6.6.2</w:t>
      </w:r>
      <w:r w:rsidRPr="00EF3043">
        <w:tab/>
        <w:t>Usage of HTTP</w:t>
      </w:r>
      <w:bookmarkEnd w:id="3635"/>
      <w:bookmarkEnd w:id="3636"/>
      <w:bookmarkEnd w:id="3637"/>
      <w:bookmarkEnd w:id="3638"/>
      <w:bookmarkEnd w:id="3639"/>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40" w:name="_Toc175350874"/>
      <w:bookmarkStart w:id="3641" w:name="_Toc180146812"/>
      <w:bookmarkStart w:id="3642" w:name="_Toc180249310"/>
      <w:bookmarkStart w:id="3643" w:name="_Toc183379264"/>
      <w:bookmarkStart w:id="3644" w:name="_Toc195349257"/>
      <w:r w:rsidRPr="00EF3043">
        <w:t>6.6.3</w:t>
      </w:r>
      <w:r w:rsidRPr="00EF3043">
        <w:tab/>
        <w:t>Resources</w:t>
      </w:r>
      <w:bookmarkEnd w:id="3640"/>
      <w:bookmarkEnd w:id="3641"/>
      <w:bookmarkEnd w:id="3642"/>
      <w:bookmarkEnd w:id="3643"/>
      <w:bookmarkEnd w:id="3644"/>
    </w:p>
    <w:p w14:paraId="08231AD7" w14:textId="77777777" w:rsidR="000C41B6" w:rsidRPr="00EF3043" w:rsidRDefault="000C41B6" w:rsidP="000C41B6">
      <w:pPr>
        <w:pStyle w:val="Heading4"/>
      </w:pPr>
      <w:bookmarkStart w:id="3645" w:name="_Toc175350875"/>
      <w:bookmarkStart w:id="3646" w:name="_Toc180146813"/>
      <w:bookmarkStart w:id="3647" w:name="_Toc180249311"/>
      <w:bookmarkStart w:id="3648" w:name="_Toc183379265"/>
      <w:bookmarkStart w:id="3649" w:name="_Toc195349258"/>
      <w:r w:rsidRPr="00EF3043">
        <w:t>6.6.3.1</w:t>
      </w:r>
      <w:r w:rsidRPr="00EF3043">
        <w:tab/>
        <w:t>Overview</w:t>
      </w:r>
      <w:bookmarkEnd w:id="3645"/>
      <w:bookmarkEnd w:id="3646"/>
      <w:bookmarkEnd w:id="3647"/>
      <w:bookmarkEnd w:id="3648"/>
      <w:bookmarkEnd w:id="3649"/>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05962393"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50" w:name="_Hlk171942669"/>
            <w:r w:rsidRPr="00EF3043">
              <w:t>configId</w:t>
            </w:r>
            <w:bookmarkEnd w:id="3650"/>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1" w:name="_Toc175350876"/>
      <w:bookmarkStart w:id="3652" w:name="_Toc180146814"/>
      <w:bookmarkStart w:id="3653" w:name="_Toc180249312"/>
      <w:bookmarkStart w:id="3654" w:name="_Toc183379266"/>
      <w:bookmarkStart w:id="3655" w:name="_Toc195349259"/>
      <w:r w:rsidRPr="00EF3043">
        <w:t>6.6.3.2</w:t>
      </w:r>
      <w:r w:rsidRPr="00EF3043">
        <w:tab/>
        <w:t xml:space="preserve">Resource: </w:t>
      </w:r>
      <w:r w:rsidRPr="00EF3043">
        <w:rPr>
          <w:rFonts w:eastAsia="Calibri"/>
        </w:rPr>
        <w:t>Flight Path Monitoring Configurations</w:t>
      </w:r>
      <w:bookmarkEnd w:id="3651"/>
      <w:bookmarkEnd w:id="3652"/>
      <w:bookmarkEnd w:id="3653"/>
      <w:bookmarkEnd w:id="3654"/>
      <w:bookmarkEnd w:id="3655"/>
    </w:p>
    <w:p w14:paraId="61438847" w14:textId="0FE326B0" w:rsidR="000C41B6" w:rsidRPr="00EF3043" w:rsidRDefault="000C41B6" w:rsidP="000C41B6">
      <w:pPr>
        <w:pStyle w:val="Heading5"/>
      </w:pPr>
      <w:bookmarkStart w:id="3656" w:name="_Toc175350877"/>
      <w:bookmarkStart w:id="3657" w:name="_Toc180146815"/>
      <w:bookmarkStart w:id="3658" w:name="_Toc180249313"/>
      <w:bookmarkStart w:id="3659" w:name="_Toc183379267"/>
      <w:bookmarkStart w:id="3660" w:name="_Toc195349260"/>
      <w:r w:rsidRPr="00EF3043">
        <w:t>6.6.3.2.1</w:t>
      </w:r>
      <w:r w:rsidRPr="00EF3043">
        <w:tab/>
        <w:t>Description</w:t>
      </w:r>
      <w:bookmarkEnd w:id="3656"/>
      <w:bookmarkEnd w:id="3657"/>
      <w:bookmarkEnd w:id="3658"/>
      <w:bookmarkEnd w:id="3659"/>
      <w:bookmarkEnd w:id="366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1" w:name="_Toc175350878"/>
      <w:bookmarkStart w:id="3662" w:name="_Toc180146816"/>
      <w:bookmarkStart w:id="3663" w:name="_Toc180249314"/>
      <w:bookmarkStart w:id="3664" w:name="_Toc183379268"/>
      <w:bookmarkStart w:id="3665" w:name="_Toc195349261"/>
      <w:r w:rsidRPr="00EF3043">
        <w:t>6.6.3.2.2</w:t>
      </w:r>
      <w:r w:rsidRPr="00EF3043">
        <w:tab/>
        <w:t>Resource Definition</w:t>
      </w:r>
      <w:bookmarkEnd w:id="3661"/>
      <w:bookmarkEnd w:id="3662"/>
      <w:bookmarkEnd w:id="3663"/>
      <w:bookmarkEnd w:id="3664"/>
      <w:bookmarkEnd w:id="3665"/>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6" w:name="_Toc175350879"/>
      <w:bookmarkStart w:id="3667" w:name="_Toc180146817"/>
      <w:bookmarkStart w:id="3668" w:name="_Toc180249315"/>
      <w:bookmarkStart w:id="3669" w:name="_Toc183379269"/>
      <w:bookmarkStart w:id="3670" w:name="_Toc195349262"/>
      <w:r w:rsidRPr="00EF3043">
        <w:t>6.6.3.2.3</w:t>
      </w:r>
      <w:r w:rsidRPr="00EF3043">
        <w:tab/>
        <w:t>Resource Standard Methods</w:t>
      </w:r>
      <w:bookmarkEnd w:id="3666"/>
      <w:bookmarkEnd w:id="3667"/>
      <w:bookmarkEnd w:id="3668"/>
      <w:bookmarkEnd w:id="3669"/>
      <w:bookmarkEnd w:id="3670"/>
    </w:p>
    <w:p w14:paraId="17ED9D84" w14:textId="441559C9" w:rsidR="000C41B6" w:rsidRPr="00EF3043" w:rsidRDefault="000C41B6" w:rsidP="000C41B6">
      <w:pPr>
        <w:pStyle w:val="Heading6"/>
      </w:pPr>
      <w:bookmarkStart w:id="3671" w:name="_Toc175350880"/>
      <w:bookmarkStart w:id="3672" w:name="_Toc180146818"/>
      <w:bookmarkStart w:id="3673" w:name="_Toc180249316"/>
      <w:bookmarkStart w:id="3674" w:name="_Toc183379270"/>
      <w:bookmarkStart w:id="3675" w:name="_Toc195349263"/>
      <w:r w:rsidRPr="00EF3043">
        <w:t>6.6.3.2.3.1</w:t>
      </w:r>
      <w:r w:rsidRPr="00EF3043">
        <w:tab/>
        <w:t>GET</w:t>
      </w:r>
      <w:bookmarkEnd w:id="3671"/>
      <w:bookmarkEnd w:id="3672"/>
      <w:bookmarkEnd w:id="3673"/>
      <w:bookmarkEnd w:id="3674"/>
      <w:bookmarkEnd w:id="367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6" w:name="_Toc175350881"/>
      <w:bookmarkStart w:id="3677" w:name="_Toc180146819"/>
      <w:bookmarkStart w:id="3678" w:name="_Toc180249317"/>
      <w:bookmarkStart w:id="3679" w:name="_Toc183379271"/>
      <w:bookmarkStart w:id="3680" w:name="_Toc195349264"/>
      <w:r w:rsidRPr="00EF3043">
        <w:t>6.6.3.2.3.2</w:t>
      </w:r>
      <w:r w:rsidRPr="00EF3043">
        <w:tab/>
        <w:t>POST</w:t>
      </w:r>
      <w:bookmarkEnd w:id="3676"/>
      <w:bookmarkEnd w:id="3677"/>
      <w:bookmarkEnd w:id="3678"/>
      <w:bookmarkEnd w:id="3679"/>
      <w:bookmarkEnd w:id="368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1" w:name="_Toc175350882"/>
      <w:bookmarkStart w:id="3682" w:name="_Toc180146820"/>
      <w:bookmarkStart w:id="3683" w:name="_Toc180249318"/>
      <w:bookmarkStart w:id="3684" w:name="_Toc183379272"/>
      <w:bookmarkStart w:id="3685" w:name="_Toc195349265"/>
      <w:r w:rsidRPr="00EF3043">
        <w:t>6.6.3.2.4</w:t>
      </w:r>
      <w:r w:rsidRPr="00EF3043">
        <w:tab/>
        <w:t>Resource Custom Operations</w:t>
      </w:r>
      <w:bookmarkEnd w:id="3681"/>
      <w:bookmarkEnd w:id="3682"/>
      <w:bookmarkEnd w:id="3683"/>
      <w:bookmarkEnd w:id="3684"/>
      <w:bookmarkEnd w:id="368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6" w:name="_Toc175350883"/>
      <w:bookmarkStart w:id="3687" w:name="_Toc180146821"/>
      <w:bookmarkStart w:id="3688" w:name="_Toc180249319"/>
      <w:bookmarkStart w:id="3689" w:name="_Toc183379273"/>
      <w:bookmarkStart w:id="3690" w:name="_Toc195349266"/>
      <w:r w:rsidRPr="00EF3043">
        <w:t>6.6.3.3</w:t>
      </w:r>
      <w:r w:rsidRPr="00EF3043">
        <w:tab/>
        <w:t xml:space="preserve">Resource: Individual </w:t>
      </w:r>
      <w:r w:rsidRPr="00EF3043">
        <w:rPr>
          <w:rFonts w:eastAsia="Calibri"/>
        </w:rPr>
        <w:t>Flight Path Monitoring Configuration</w:t>
      </w:r>
      <w:bookmarkEnd w:id="3686"/>
      <w:bookmarkEnd w:id="3687"/>
      <w:bookmarkEnd w:id="3688"/>
      <w:bookmarkEnd w:id="3689"/>
      <w:bookmarkEnd w:id="3690"/>
    </w:p>
    <w:p w14:paraId="576E23FC" w14:textId="745093B8" w:rsidR="000C41B6" w:rsidRPr="00EF3043" w:rsidRDefault="000C41B6" w:rsidP="000C41B6">
      <w:pPr>
        <w:pStyle w:val="Heading5"/>
      </w:pPr>
      <w:bookmarkStart w:id="3691" w:name="_Toc175350884"/>
      <w:bookmarkStart w:id="3692" w:name="_Toc180146822"/>
      <w:bookmarkStart w:id="3693" w:name="_Toc180249320"/>
      <w:bookmarkStart w:id="3694" w:name="_Toc183379274"/>
      <w:bookmarkStart w:id="3695" w:name="_Toc195349267"/>
      <w:r w:rsidRPr="00EF3043">
        <w:t>6.6.3.3.1</w:t>
      </w:r>
      <w:r w:rsidRPr="00EF3043">
        <w:tab/>
        <w:t>Description</w:t>
      </w:r>
      <w:bookmarkEnd w:id="3691"/>
      <w:bookmarkEnd w:id="3692"/>
      <w:bookmarkEnd w:id="3693"/>
      <w:bookmarkEnd w:id="3694"/>
      <w:bookmarkEnd w:id="369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6" w:name="_Toc175350885"/>
      <w:bookmarkStart w:id="3697" w:name="_Toc180146823"/>
      <w:bookmarkStart w:id="3698" w:name="_Toc180249321"/>
      <w:bookmarkStart w:id="3699" w:name="_Toc183379275"/>
      <w:bookmarkStart w:id="3700" w:name="_Toc195349268"/>
      <w:r w:rsidRPr="00EF3043">
        <w:t>6.6.3.3.2</w:t>
      </w:r>
      <w:r w:rsidRPr="00EF3043">
        <w:tab/>
        <w:t>Resource Definition</w:t>
      </w:r>
      <w:bookmarkEnd w:id="3696"/>
      <w:bookmarkEnd w:id="3697"/>
      <w:bookmarkEnd w:id="3698"/>
      <w:bookmarkEnd w:id="3699"/>
      <w:bookmarkEnd w:id="370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1" w:name="_Toc175350886"/>
      <w:bookmarkStart w:id="3702" w:name="_Toc180146824"/>
      <w:bookmarkStart w:id="3703" w:name="_Toc180249322"/>
      <w:bookmarkStart w:id="3704" w:name="_Toc183379276"/>
      <w:bookmarkStart w:id="3705" w:name="_Toc195349269"/>
      <w:r w:rsidRPr="00EF3043">
        <w:lastRenderedPageBreak/>
        <w:t>6.6.3.3.3</w:t>
      </w:r>
      <w:r w:rsidRPr="00EF3043">
        <w:tab/>
        <w:t>Resource Standard Methods</w:t>
      </w:r>
      <w:bookmarkEnd w:id="3701"/>
      <w:bookmarkEnd w:id="3702"/>
      <w:bookmarkEnd w:id="3703"/>
      <w:bookmarkEnd w:id="3704"/>
      <w:bookmarkEnd w:id="3705"/>
    </w:p>
    <w:p w14:paraId="5D743312" w14:textId="0504DD60" w:rsidR="000C41B6" w:rsidRPr="00EF3043" w:rsidRDefault="000C41B6" w:rsidP="000C41B6">
      <w:pPr>
        <w:pStyle w:val="Heading6"/>
      </w:pPr>
      <w:bookmarkStart w:id="3706" w:name="_Toc175350887"/>
      <w:bookmarkStart w:id="3707" w:name="_Toc180146825"/>
      <w:bookmarkStart w:id="3708" w:name="_Toc180249323"/>
      <w:bookmarkStart w:id="3709" w:name="_Toc183379277"/>
      <w:bookmarkStart w:id="3710" w:name="_Toc195349270"/>
      <w:r w:rsidRPr="00EF3043">
        <w:t>6.6.3.3.3.1</w:t>
      </w:r>
      <w:r w:rsidRPr="00EF3043">
        <w:tab/>
        <w:t>GET</w:t>
      </w:r>
      <w:bookmarkEnd w:id="3706"/>
      <w:bookmarkEnd w:id="3707"/>
      <w:bookmarkEnd w:id="3708"/>
      <w:bookmarkEnd w:id="3709"/>
      <w:bookmarkEnd w:id="3710"/>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1" w:name="_Toc175350888"/>
      <w:bookmarkStart w:id="3712" w:name="_Toc180146826"/>
      <w:bookmarkStart w:id="3713" w:name="_Toc180249324"/>
      <w:bookmarkStart w:id="3714" w:name="_Toc183379278"/>
      <w:bookmarkStart w:id="3715" w:name="_Toc195349271"/>
      <w:r w:rsidRPr="00EF3043">
        <w:lastRenderedPageBreak/>
        <w:t>6.6.3.3.3.2</w:t>
      </w:r>
      <w:r w:rsidRPr="00EF3043">
        <w:tab/>
        <w:t>PUT</w:t>
      </w:r>
      <w:bookmarkEnd w:id="3711"/>
      <w:bookmarkEnd w:id="3712"/>
      <w:bookmarkEnd w:id="3713"/>
      <w:bookmarkEnd w:id="3714"/>
      <w:bookmarkEnd w:id="3715"/>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6" w:name="_Toc175350889"/>
      <w:bookmarkStart w:id="3717" w:name="_Toc180146827"/>
      <w:bookmarkStart w:id="3718" w:name="_Toc180249325"/>
      <w:bookmarkStart w:id="3719" w:name="_Toc183379279"/>
      <w:bookmarkStart w:id="3720" w:name="_Toc195349272"/>
      <w:r w:rsidRPr="00EF3043">
        <w:t>6.6.3.3.3.3</w:t>
      </w:r>
      <w:r w:rsidRPr="00EF3043">
        <w:tab/>
        <w:t>PATCH</w:t>
      </w:r>
      <w:bookmarkEnd w:id="3716"/>
      <w:bookmarkEnd w:id="3717"/>
      <w:bookmarkEnd w:id="3718"/>
      <w:bookmarkEnd w:id="3719"/>
      <w:bookmarkEnd w:id="3720"/>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1" w:name="_Toc175350890"/>
      <w:bookmarkStart w:id="3722" w:name="_Toc180146828"/>
      <w:bookmarkStart w:id="3723" w:name="_Toc180249326"/>
      <w:bookmarkStart w:id="3724" w:name="_Toc183379280"/>
      <w:bookmarkStart w:id="3725" w:name="_Toc195349273"/>
      <w:r w:rsidRPr="00EF3043">
        <w:t>6.6.3.3.3.4</w:t>
      </w:r>
      <w:r w:rsidRPr="00EF3043">
        <w:tab/>
        <w:t>DELETE</w:t>
      </w:r>
      <w:bookmarkEnd w:id="3721"/>
      <w:bookmarkEnd w:id="3722"/>
      <w:bookmarkEnd w:id="3723"/>
      <w:bookmarkEnd w:id="3724"/>
      <w:bookmarkEnd w:id="372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6" w:name="_Toc175350891"/>
      <w:bookmarkStart w:id="3727" w:name="_Toc180146829"/>
      <w:bookmarkStart w:id="3728" w:name="_Toc180249327"/>
      <w:bookmarkStart w:id="3729" w:name="_Toc183379281"/>
      <w:bookmarkStart w:id="3730" w:name="_Toc195349274"/>
      <w:r w:rsidRPr="00EF3043">
        <w:t>6.6.3.3.4</w:t>
      </w:r>
      <w:r w:rsidRPr="00EF3043">
        <w:tab/>
        <w:t>Resource Custom Operations</w:t>
      </w:r>
      <w:bookmarkEnd w:id="3726"/>
      <w:bookmarkEnd w:id="3727"/>
      <w:bookmarkEnd w:id="3728"/>
      <w:bookmarkEnd w:id="3729"/>
      <w:bookmarkEnd w:id="373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1" w:name="_Toc175350892"/>
      <w:bookmarkStart w:id="3732" w:name="_Toc180146830"/>
      <w:bookmarkStart w:id="3733" w:name="_Toc180249328"/>
      <w:bookmarkStart w:id="3734" w:name="_Toc183379282"/>
      <w:bookmarkStart w:id="3735" w:name="_Toc195349275"/>
      <w:r w:rsidRPr="00EF3043">
        <w:t>6.6.4</w:t>
      </w:r>
      <w:r w:rsidRPr="00EF3043">
        <w:tab/>
        <w:t>Custom Operations without associated resources</w:t>
      </w:r>
      <w:bookmarkEnd w:id="3731"/>
      <w:bookmarkEnd w:id="3732"/>
      <w:bookmarkEnd w:id="3733"/>
      <w:bookmarkEnd w:id="3734"/>
      <w:bookmarkEnd w:id="373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6" w:name="_Toc175350893"/>
      <w:bookmarkStart w:id="3737" w:name="_Toc180146831"/>
      <w:bookmarkStart w:id="3738" w:name="_Toc180249329"/>
      <w:bookmarkStart w:id="3739" w:name="_Toc183379283"/>
      <w:bookmarkStart w:id="3740" w:name="_Toc195349276"/>
      <w:r w:rsidRPr="00EF3043">
        <w:t>6.6.5</w:t>
      </w:r>
      <w:r w:rsidRPr="00EF3043">
        <w:tab/>
        <w:t>Notifications</w:t>
      </w:r>
      <w:bookmarkEnd w:id="3736"/>
      <w:bookmarkEnd w:id="3737"/>
      <w:bookmarkEnd w:id="3738"/>
      <w:bookmarkEnd w:id="3739"/>
      <w:bookmarkEnd w:id="3740"/>
    </w:p>
    <w:p w14:paraId="3CA29B43" w14:textId="321ED84A" w:rsidR="000C41B6" w:rsidRPr="00EF3043" w:rsidRDefault="000C41B6" w:rsidP="000C41B6">
      <w:pPr>
        <w:pStyle w:val="Heading4"/>
      </w:pPr>
      <w:bookmarkStart w:id="3741" w:name="_Toc175350894"/>
      <w:bookmarkStart w:id="3742" w:name="_Toc180146832"/>
      <w:bookmarkStart w:id="3743" w:name="_Toc180249330"/>
      <w:bookmarkStart w:id="3744" w:name="_Toc183379284"/>
      <w:bookmarkStart w:id="3745" w:name="_Toc195349277"/>
      <w:r w:rsidRPr="00EF3043">
        <w:t>6.6.5.1</w:t>
      </w:r>
      <w:r w:rsidRPr="00EF3043">
        <w:tab/>
        <w:t>General</w:t>
      </w:r>
      <w:bookmarkEnd w:id="3741"/>
      <w:bookmarkEnd w:id="3742"/>
      <w:bookmarkEnd w:id="3743"/>
      <w:bookmarkEnd w:id="3744"/>
      <w:bookmarkEnd w:id="374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6" w:name="_Toc175350895"/>
      <w:bookmarkStart w:id="3747" w:name="_Toc180146833"/>
      <w:bookmarkStart w:id="3748" w:name="_Toc180249331"/>
      <w:bookmarkStart w:id="3749" w:name="_Toc183379285"/>
      <w:bookmarkStart w:id="3750" w:name="_Toc19534927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6"/>
      <w:bookmarkEnd w:id="3747"/>
      <w:bookmarkEnd w:id="3748"/>
      <w:bookmarkEnd w:id="3749"/>
      <w:bookmarkEnd w:id="3750"/>
    </w:p>
    <w:p w14:paraId="2AEFD7DD" w14:textId="72046FBB" w:rsidR="000C41B6" w:rsidRPr="00EF3043" w:rsidRDefault="000C41B6" w:rsidP="000C41B6">
      <w:pPr>
        <w:pStyle w:val="Heading5"/>
        <w:rPr>
          <w:noProof/>
          <w:lang w:val="en-US"/>
        </w:rPr>
      </w:pPr>
      <w:bookmarkStart w:id="3751" w:name="_Toc175350896"/>
      <w:bookmarkStart w:id="3752" w:name="_Toc180146834"/>
      <w:bookmarkStart w:id="3753" w:name="_Toc180249332"/>
      <w:bookmarkStart w:id="3754" w:name="_Toc183379286"/>
      <w:bookmarkStart w:id="3755" w:name="_Toc195349279"/>
      <w:r w:rsidRPr="00EF3043">
        <w:t>6.6.5</w:t>
      </w:r>
      <w:r w:rsidRPr="00EF3043">
        <w:rPr>
          <w:lang w:val="en-US"/>
        </w:rPr>
        <w:t>.2</w:t>
      </w:r>
      <w:r w:rsidRPr="00EF3043">
        <w:rPr>
          <w:noProof/>
          <w:lang w:val="en-US"/>
        </w:rPr>
        <w:t>.1</w:t>
      </w:r>
      <w:r w:rsidRPr="00EF3043">
        <w:rPr>
          <w:noProof/>
          <w:lang w:val="en-US"/>
        </w:rPr>
        <w:tab/>
        <w:t>Description</w:t>
      </w:r>
      <w:bookmarkEnd w:id="3751"/>
      <w:bookmarkEnd w:id="3752"/>
      <w:bookmarkEnd w:id="3753"/>
      <w:bookmarkEnd w:id="3754"/>
      <w:bookmarkEnd w:id="375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6" w:name="_Toc175350897"/>
      <w:bookmarkStart w:id="3757" w:name="_Toc180146835"/>
      <w:bookmarkStart w:id="3758" w:name="_Toc180249333"/>
      <w:bookmarkStart w:id="3759" w:name="_Toc183379287"/>
      <w:bookmarkStart w:id="3760" w:name="_Toc195349280"/>
      <w:r w:rsidRPr="00EF3043">
        <w:t>6.6.5.2</w:t>
      </w:r>
      <w:r w:rsidRPr="00EF3043">
        <w:rPr>
          <w:noProof/>
        </w:rPr>
        <w:t>.2</w:t>
      </w:r>
      <w:r w:rsidRPr="00EF3043">
        <w:rPr>
          <w:noProof/>
        </w:rPr>
        <w:tab/>
        <w:t>Target URI</w:t>
      </w:r>
      <w:bookmarkEnd w:id="3756"/>
      <w:bookmarkEnd w:id="3757"/>
      <w:bookmarkEnd w:id="3758"/>
      <w:bookmarkEnd w:id="3759"/>
      <w:bookmarkEnd w:id="3760"/>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1" w:name="_Toc175350898"/>
      <w:bookmarkStart w:id="3762" w:name="_Toc180146836"/>
      <w:bookmarkStart w:id="3763" w:name="_Toc180249334"/>
      <w:bookmarkStart w:id="3764" w:name="_Toc183379288"/>
      <w:bookmarkStart w:id="3765" w:name="_Toc195349281"/>
      <w:r w:rsidRPr="00EF3043">
        <w:lastRenderedPageBreak/>
        <w:t>6.6.5.2</w:t>
      </w:r>
      <w:r w:rsidRPr="00EF3043">
        <w:rPr>
          <w:noProof/>
        </w:rPr>
        <w:t>.3</w:t>
      </w:r>
      <w:r w:rsidRPr="00EF3043">
        <w:rPr>
          <w:noProof/>
        </w:rPr>
        <w:tab/>
        <w:t>Standard Methods</w:t>
      </w:r>
      <w:bookmarkEnd w:id="3761"/>
      <w:bookmarkEnd w:id="3762"/>
      <w:bookmarkEnd w:id="3763"/>
      <w:bookmarkEnd w:id="3764"/>
      <w:bookmarkEnd w:id="3765"/>
    </w:p>
    <w:p w14:paraId="55BAC23A" w14:textId="5784CE67" w:rsidR="000C41B6" w:rsidRPr="00EF3043" w:rsidRDefault="00EF3043" w:rsidP="000C41B6">
      <w:pPr>
        <w:pStyle w:val="Heading6"/>
        <w:rPr>
          <w:noProof/>
        </w:rPr>
      </w:pPr>
      <w:bookmarkStart w:id="3766" w:name="_Toc175350899"/>
      <w:bookmarkStart w:id="3767" w:name="_Toc180146837"/>
      <w:bookmarkStart w:id="3768" w:name="_Toc180249335"/>
      <w:bookmarkStart w:id="3769" w:name="_Toc183379289"/>
      <w:bookmarkStart w:id="3770" w:name="_Toc195349282"/>
      <w:r w:rsidRPr="00EF3043">
        <w:t>6.6</w:t>
      </w:r>
      <w:r w:rsidR="000C41B6" w:rsidRPr="00EF3043">
        <w:t>.5.2.3</w:t>
      </w:r>
      <w:r w:rsidR="000C41B6" w:rsidRPr="00EF3043">
        <w:rPr>
          <w:noProof/>
        </w:rPr>
        <w:t>.1</w:t>
      </w:r>
      <w:r w:rsidR="000C41B6" w:rsidRPr="00EF3043">
        <w:rPr>
          <w:noProof/>
        </w:rPr>
        <w:tab/>
        <w:t>POST</w:t>
      </w:r>
      <w:bookmarkEnd w:id="3766"/>
      <w:bookmarkEnd w:id="3767"/>
      <w:bookmarkEnd w:id="3768"/>
      <w:bookmarkEnd w:id="3769"/>
      <w:bookmarkEnd w:id="3770"/>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1" w:name="_Toc175350900"/>
      <w:bookmarkStart w:id="3772" w:name="_Toc180146838"/>
      <w:bookmarkStart w:id="3773" w:name="_Toc180249336"/>
      <w:bookmarkStart w:id="3774" w:name="_Toc183379290"/>
      <w:bookmarkStart w:id="3775" w:name="_Toc195349283"/>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1"/>
      <w:bookmarkEnd w:id="3772"/>
      <w:bookmarkEnd w:id="3773"/>
      <w:bookmarkEnd w:id="3774"/>
      <w:bookmarkEnd w:id="3775"/>
    </w:p>
    <w:p w14:paraId="51FD91C6" w14:textId="246E5B18" w:rsidR="000C41B6" w:rsidRPr="00EF3043" w:rsidRDefault="00EF3043" w:rsidP="000C41B6">
      <w:pPr>
        <w:pStyle w:val="Heading5"/>
        <w:rPr>
          <w:noProof/>
          <w:lang w:val="en-US"/>
        </w:rPr>
      </w:pPr>
      <w:bookmarkStart w:id="3776" w:name="_Toc175350901"/>
      <w:bookmarkStart w:id="3777" w:name="_Toc180146839"/>
      <w:bookmarkStart w:id="3778" w:name="_Toc180249337"/>
      <w:bookmarkStart w:id="3779" w:name="_Toc183379291"/>
      <w:bookmarkStart w:id="3780" w:name="_Toc19534928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6"/>
      <w:bookmarkEnd w:id="3777"/>
      <w:bookmarkEnd w:id="3778"/>
      <w:bookmarkEnd w:id="3779"/>
      <w:bookmarkEnd w:id="378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1" w:name="_Toc175350902"/>
      <w:bookmarkStart w:id="3782" w:name="_Toc180146840"/>
      <w:bookmarkStart w:id="3783" w:name="_Toc180249338"/>
      <w:bookmarkStart w:id="3784" w:name="_Toc183379292"/>
      <w:bookmarkStart w:id="3785" w:name="_Toc195349285"/>
      <w:r w:rsidRPr="00EF3043">
        <w:t>6.6</w:t>
      </w:r>
      <w:r w:rsidR="000C41B6" w:rsidRPr="00EF3043">
        <w:t>.5.3</w:t>
      </w:r>
      <w:r w:rsidR="000C41B6" w:rsidRPr="00EF3043">
        <w:rPr>
          <w:noProof/>
        </w:rPr>
        <w:t>.2</w:t>
      </w:r>
      <w:r w:rsidR="000C41B6" w:rsidRPr="00EF3043">
        <w:rPr>
          <w:noProof/>
        </w:rPr>
        <w:tab/>
        <w:t>Target URI</w:t>
      </w:r>
      <w:bookmarkEnd w:id="3781"/>
      <w:bookmarkEnd w:id="3782"/>
      <w:bookmarkEnd w:id="3783"/>
      <w:bookmarkEnd w:id="3784"/>
      <w:bookmarkEnd w:id="3785"/>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6" w:name="_Toc175350903"/>
      <w:bookmarkStart w:id="3787" w:name="_Toc180146841"/>
      <w:bookmarkStart w:id="3788" w:name="_Toc180249339"/>
      <w:bookmarkStart w:id="3789" w:name="_Toc183379293"/>
      <w:bookmarkStart w:id="3790" w:name="_Toc195349286"/>
      <w:r w:rsidRPr="00EF3043">
        <w:t>6.6</w:t>
      </w:r>
      <w:r w:rsidR="000C41B6" w:rsidRPr="00EF3043">
        <w:t>.5.3</w:t>
      </w:r>
      <w:r w:rsidR="000C41B6" w:rsidRPr="00EF3043">
        <w:rPr>
          <w:noProof/>
        </w:rPr>
        <w:t>.3</w:t>
      </w:r>
      <w:r w:rsidR="000C41B6" w:rsidRPr="00EF3043">
        <w:rPr>
          <w:noProof/>
        </w:rPr>
        <w:tab/>
        <w:t>Standard Methods</w:t>
      </w:r>
      <w:bookmarkEnd w:id="3786"/>
      <w:bookmarkEnd w:id="3787"/>
      <w:bookmarkEnd w:id="3788"/>
      <w:bookmarkEnd w:id="3789"/>
      <w:bookmarkEnd w:id="3790"/>
    </w:p>
    <w:p w14:paraId="7DD54DF6" w14:textId="298FC0F2" w:rsidR="000C41B6" w:rsidRPr="00EF3043" w:rsidRDefault="00EF3043" w:rsidP="000C41B6">
      <w:pPr>
        <w:pStyle w:val="Heading6"/>
        <w:rPr>
          <w:noProof/>
        </w:rPr>
      </w:pPr>
      <w:bookmarkStart w:id="3791" w:name="_Toc175350904"/>
      <w:bookmarkStart w:id="3792" w:name="_Toc180146842"/>
      <w:bookmarkStart w:id="3793" w:name="_Toc180249340"/>
      <w:bookmarkStart w:id="3794" w:name="_Toc183379294"/>
      <w:bookmarkStart w:id="3795" w:name="_Toc195349287"/>
      <w:r w:rsidRPr="00EF3043">
        <w:t>6.6</w:t>
      </w:r>
      <w:r w:rsidR="000C41B6" w:rsidRPr="00EF3043">
        <w:t>.5.3.3</w:t>
      </w:r>
      <w:r w:rsidR="000C41B6" w:rsidRPr="00EF3043">
        <w:rPr>
          <w:noProof/>
        </w:rPr>
        <w:t>.1</w:t>
      </w:r>
      <w:r w:rsidR="000C41B6" w:rsidRPr="00EF3043">
        <w:rPr>
          <w:noProof/>
        </w:rPr>
        <w:tab/>
        <w:t>POST</w:t>
      </w:r>
      <w:bookmarkEnd w:id="3791"/>
      <w:bookmarkEnd w:id="3792"/>
      <w:bookmarkEnd w:id="3793"/>
      <w:bookmarkEnd w:id="3794"/>
      <w:bookmarkEnd w:id="379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6" w:name="_Toc175350905"/>
      <w:bookmarkStart w:id="3797" w:name="_Toc180146843"/>
      <w:bookmarkStart w:id="3798" w:name="_Toc180249341"/>
      <w:bookmarkStart w:id="3799" w:name="_Toc183379295"/>
      <w:bookmarkStart w:id="3800" w:name="_Toc195349288"/>
      <w:r w:rsidRPr="00EF3043">
        <w:t>6.6</w:t>
      </w:r>
      <w:r w:rsidR="000C41B6" w:rsidRPr="00EF3043">
        <w:t>.6</w:t>
      </w:r>
      <w:r w:rsidR="000C41B6" w:rsidRPr="00EF3043">
        <w:tab/>
        <w:t>Data Model</w:t>
      </w:r>
      <w:bookmarkEnd w:id="3796"/>
      <w:bookmarkEnd w:id="3797"/>
      <w:bookmarkEnd w:id="3798"/>
      <w:bookmarkEnd w:id="3799"/>
      <w:bookmarkEnd w:id="3800"/>
    </w:p>
    <w:p w14:paraId="4684D848" w14:textId="0E9CCD5F" w:rsidR="000C41B6" w:rsidRPr="00EF3043" w:rsidRDefault="00EF3043" w:rsidP="000C41B6">
      <w:pPr>
        <w:pStyle w:val="Heading4"/>
      </w:pPr>
      <w:bookmarkStart w:id="3801" w:name="_Toc175350906"/>
      <w:bookmarkStart w:id="3802" w:name="_Toc180146844"/>
      <w:bookmarkStart w:id="3803" w:name="_Toc180249342"/>
      <w:bookmarkStart w:id="3804" w:name="_Toc183379296"/>
      <w:bookmarkStart w:id="3805" w:name="_Toc195349289"/>
      <w:r w:rsidRPr="00EF3043">
        <w:t>6.6</w:t>
      </w:r>
      <w:r w:rsidR="000C41B6" w:rsidRPr="00EF3043">
        <w:t>.6.1</w:t>
      </w:r>
      <w:r w:rsidR="000C41B6" w:rsidRPr="00EF3043">
        <w:tab/>
        <w:t>General</w:t>
      </w:r>
      <w:bookmarkEnd w:id="3801"/>
      <w:bookmarkEnd w:id="3802"/>
      <w:bookmarkEnd w:id="3803"/>
      <w:bookmarkEnd w:id="3804"/>
      <w:bookmarkEnd w:id="380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6" w:name="_Toc175350907"/>
      <w:bookmarkStart w:id="3807" w:name="_Toc180146845"/>
      <w:bookmarkStart w:id="3808" w:name="_Toc180249343"/>
      <w:bookmarkStart w:id="3809" w:name="_Toc183379297"/>
      <w:bookmarkStart w:id="3810" w:name="_Toc195349290"/>
      <w:r w:rsidRPr="00EF3043">
        <w:t>6.6</w:t>
      </w:r>
      <w:r w:rsidR="000C41B6" w:rsidRPr="00EF3043">
        <w:rPr>
          <w:lang w:val="en-US"/>
        </w:rPr>
        <w:t>.6.2</w:t>
      </w:r>
      <w:r w:rsidR="000C41B6" w:rsidRPr="00EF3043">
        <w:rPr>
          <w:lang w:val="en-US"/>
        </w:rPr>
        <w:tab/>
        <w:t>Structured data types</w:t>
      </w:r>
      <w:bookmarkEnd w:id="3806"/>
      <w:bookmarkEnd w:id="3807"/>
      <w:bookmarkEnd w:id="3808"/>
      <w:bookmarkEnd w:id="3809"/>
      <w:bookmarkEnd w:id="3810"/>
    </w:p>
    <w:p w14:paraId="4601457A" w14:textId="1DA2606D" w:rsidR="000C41B6" w:rsidRPr="00EF3043" w:rsidRDefault="00EF3043" w:rsidP="000C41B6">
      <w:pPr>
        <w:pStyle w:val="Heading5"/>
      </w:pPr>
      <w:bookmarkStart w:id="3811" w:name="_Toc175350908"/>
      <w:bookmarkStart w:id="3812" w:name="_Toc180146846"/>
      <w:bookmarkStart w:id="3813" w:name="_Toc180249344"/>
      <w:bookmarkStart w:id="3814" w:name="_Toc183379298"/>
      <w:bookmarkStart w:id="3815" w:name="_Toc195349291"/>
      <w:r w:rsidRPr="00EF3043">
        <w:t>6.6</w:t>
      </w:r>
      <w:r w:rsidR="000C41B6" w:rsidRPr="00EF3043">
        <w:t>.6.2.1</w:t>
      </w:r>
      <w:r w:rsidR="000C41B6" w:rsidRPr="00EF3043">
        <w:tab/>
        <w:t>Introduction</w:t>
      </w:r>
      <w:bookmarkEnd w:id="3811"/>
      <w:bookmarkEnd w:id="3812"/>
      <w:bookmarkEnd w:id="3813"/>
      <w:bookmarkEnd w:id="3814"/>
      <w:bookmarkEnd w:id="381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6" w:name="_Toc175350909"/>
      <w:bookmarkStart w:id="3817" w:name="_Toc180146847"/>
      <w:bookmarkStart w:id="3818" w:name="_Toc180249345"/>
      <w:bookmarkStart w:id="3819" w:name="_Toc183379299"/>
      <w:bookmarkStart w:id="3820" w:name="_Toc195349292"/>
      <w:r w:rsidRPr="00EF3043">
        <w:t>6.6</w:t>
      </w:r>
      <w:r w:rsidR="000C41B6" w:rsidRPr="00EF3043">
        <w:t>.6.2.2</w:t>
      </w:r>
      <w:r w:rsidR="000C41B6" w:rsidRPr="00EF3043">
        <w:tab/>
        <w:t>Type: FlightPathMonConfigReq</w:t>
      </w:r>
      <w:bookmarkEnd w:id="3816"/>
      <w:bookmarkEnd w:id="3817"/>
      <w:bookmarkEnd w:id="3818"/>
      <w:bookmarkEnd w:id="3819"/>
      <w:bookmarkEnd w:id="382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1" w:name="_Toc175350910"/>
      <w:bookmarkStart w:id="3822" w:name="_Toc180146848"/>
      <w:bookmarkStart w:id="3823" w:name="_Toc180249346"/>
      <w:bookmarkStart w:id="3824" w:name="_Toc183379300"/>
      <w:bookmarkStart w:id="3825" w:name="_Toc195349293"/>
      <w:r w:rsidRPr="00EF3043">
        <w:t>6.6</w:t>
      </w:r>
      <w:r w:rsidR="000C41B6" w:rsidRPr="00EF3043">
        <w:t>.6.2.3</w:t>
      </w:r>
      <w:r w:rsidR="000C41B6" w:rsidRPr="00EF3043">
        <w:tab/>
        <w:t>Type: FlightPathMonConfigResp</w:t>
      </w:r>
      <w:bookmarkEnd w:id="3821"/>
      <w:bookmarkEnd w:id="3822"/>
      <w:bookmarkEnd w:id="3823"/>
      <w:bookmarkEnd w:id="3824"/>
      <w:bookmarkEnd w:id="382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6" w:name="_Toc175350911"/>
      <w:bookmarkStart w:id="3827" w:name="_Toc180146849"/>
      <w:bookmarkStart w:id="3828" w:name="_Toc180249347"/>
      <w:bookmarkStart w:id="3829" w:name="_Toc183379301"/>
      <w:bookmarkStart w:id="3830" w:name="_Toc195349294"/>
      <w:r w:rsidRPr="00EF3043">
        <w:lastRenderedPageBreak/>
        <w:t>6.6</w:t>
      </w:r>
      <w:r w:rsidR="000C41B6" w:rsidRPr="00EF3043">
        <w:t>.6.2.4</w:t>
      </w:r>
      <w:r w:rsidR="000C41B6" w:rsidRPr="00EF3043">
        <w:tab/>
        <w:t>Type: FlightPathMonConfig</w:t>
      </w:r>
      <w:bookmarkEnd w:id="3826"/>
      <w:bookmarkEnd w:id="3827"/>
      <w:bookmarkEnd w:id="3828"/>
      <w:bookmarkEnd w:id="3829"/>
      <w:bookmarkEnd w:id="383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1" w:name="_Toc175350912"/>
      <w:bookmarkStart w:id="3832" w:name="_Toc180146850"/>
      <w:bookmarkStart w:id="3833" w:name="_Toc180249348"/>
      <w:bookmarkStart w:id="3834" w:name="_Toc183379302"/>
      <w:bookmarkStart w:id="3835" w:name="_Toc195349295"/>
      <w:r w:rsidRPr="00EF3043">
        <w:t>6.6</w:t>
      </w:r>
      <w:r w:rsidR="000C41B6" w:rsidRPr="00EF3043">
        <w:t>.6.2.5</w:t>
      </w:r>
      <w:r w:rsidR="000C41B6" w:rsidRPr="00EF3043">
        <w:tab/>
        <w:t>Type: FlightPathMonConfigPatch</w:t>
      </w:r>
      <w:bookmarkEnd w:id="3831"/>
      <w:bookmarkEnd w:id="3832"/>
      <w:bookmarkEnd w:id="3833"/>
      <w:bookmarkEnd w:id="3834"/>
      <w:bookmarkEnd w:id="3835"/>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6" w:name="_Toc175350913"/>
      <w:bookmarkStart w:id="3837" w:name="_Toc180146851"/>
      <w:bookmarkStart w:id="3838" w:name="_Toc180249349"/>
      <w:bookmarkStart w:id="3839" w:name="_Toc183379303"/>
      <w:bookmarkStart w:id="3840" w:name="_Toc195349296"/>
      <w:r w:rsidRPr="00EF3043">
        <w:lastRenderedPageBreak/>
        <w:t>6.6</w:t>
      </w:r>
      <w:r w:rsidR="000C41B6" w:rsidRPr="00EF3043">
        <w:t>.6.2.6</w:t>
      </w:r>
      <w:r w:rsidR="000C41B6" w:rsidRPr="00EF3043">
        <w:tab/>
        <w:t>Type: FlightPathMonConfigParams</w:t>
      </w:r>
      <w:bookmarkEnd w:id="3836"/>
      <w:bookmarkEnd w:id="3837"/>
      <w:bookmarkEnd w:id="3838"/>
      <w:bookmarkEnd w:id="3839"/>
      <w:bookmarkEnd w:id="3840"/>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3841" w:name="_Hlk171954209"/>
            <w:r w:rsidRPr="00EF3043">
              <w:t>qoeParams</w:t>
            </w:r>
            <w:bookmarkEnd w:id="3841"/>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2" w:name="_Toc175350914"/>
      <w:bookmarkStart w:id="3843" w:name="_Toc180146852"/>
      <w:bookmarkStart w:id="3844" w:name="_Toc180249350"/>
      <w:bookmarkStart w:id="3845" w:name="_Toc183379304"/>
      <w:bookmarkStart w:id="3846" w:name="_Toc195349297"/>
      <w:r w:rsidRPr="00EF3043">
        <w:t>6.6</w:t>
      </w:r>
      <w:r w:rsidR="000C41B6" w:rsidRPr="00EF3043">
        <w:t>.6.2.7</w:t>
      </w:r>
      <w:r w:rsidR="000C41B6" w:rsidRPr="00EF3043">
        <w:tab/>
        <w:t>Type: FlightPathMonConfigParamsRm</w:t>
      </w:r>
      <w:bookmarkEnd w:id="3842"/>
      <w:bookmarkEnd w:id="3843"/>
      <w:bookmarkEnd w:id="3844"/>
      <w:bookmarkEnd w:id="3845"/>
      <w:bookmarkEnd w:id="384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7" w:name="_Toc175350915"/>
      <w:bookmarkStart w:id="3848" w:name="_Toc180146853"/>
      <w:bookmarkStart w:id="3849" w:name="_Toc180249351"/>
      <w:bookmarkStart w:id="3850" w:name="_Toc183379305"/>
      <w:bookmarkStart w:id="3851" w:name="_Toc195349298"/>
      <w:r w:rsidRPr="00EF3043">
        <w:lastRenderedPageBreak/>
        <w:t>6.6</w:t>
      </w:r>
      <w:r w:rsidR="000C41B6" w:rsidRPr="00EF3043">
        <w:t>.6.2.8</w:t>
      </w:r>
      <w:r w:rsidR="000C41B6" w:rsidRPr="00EF3043">
        <w:tab/>
        <w:t>Type: Waypoint</w:t>
      </w:r>
      <w:bookmarkEnd w:id="3847"/>
      <w:bookmarkEnd w:id="3848"/>
      <w:bookmarkEnd w:id="3849"/>
      <w:bookmarkEnd w:id="3850"/>
      <w:bookmarkEnd w:id="38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2" w:name="_Toc175350916"/>
      <w:bookmarkStart w:id="3853" w:name="_Toc180146854"/>
      <w:bookmarkStart w:id="3854" w:name="_Toc180249352"/>
      <w:bookmarkStart w:id="3855" w:name="_Toc183379306"/>
      <w:bookmarkStart w:id="3856" w:name="_Toc195349299"/>
      <w:r w:rsidRPr="00EF3043">
        <w:t>6.6</w:t>
      </w:r>
      <w:r w:rsidR="000C41B6" w:rsidRPr="00EF3043">
        <w:t>.6.2.9</w:t>
      </w:r>
      <w:r w:rsidR="000C41B6" w:rsidRPr="00EF3043">
        <w:tab/>
        <w:t>Type: FlightPathMonConfigNotif</w:t>
      </w:r>
      <w:bookmarkEnd w:id="3852"/>
      <w:bookmarkEnd w:id="3853"/>
      <w:bookmarkEnd w:id="3854"/>
      <w:bookmarkEnd w:id="3855"/>
      <w:bookmarkEnd w:id="385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7" w:name="_Toc175350917"/>
      <w:bookmarkStart w:id="3858" w:name="_Toc180146855"/>
      <w:bookmarkStart w:id="3859" w:name="_Toc180249353"/>
      <w:bookmarkStart w:id="3860" w:name="_Toc183379307"/>
      <w:bookmarkStart w:id="3861" w:name="_Toc195349300"/>
      <w:r w:rsidRPr="00EF3043">
        <w:t>6.6</w:t>
      </w:r>
      <w:r w:rsidR="000C41B6" w:rsidRPr="00EF3043">
        <w:t>.6.2.10</w:t>
      </w:r>
      <w:r w:rsidR="000C41B6" w:rsidRPr="00EF3043">
        <w:tab/>
        <w:t>Type: FlightPathMonNotif</w:t>
      </w:r>
      <w:bookmarkEnd w:id="3857"/>
      <w:bookmarkEnd w:id="3858"/>
      <w:bookmarkEnd w:id="3859"/>
      <w:bookmarkEnd w:id="3860"/>
      <w:bookmarkEnd w:id="3861"/>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2" w:name="_Toc175350918"/>
      <w:bookmarkStart w:id="3863" w:name="_Toc180146856"/>
      <w:bookmarkStart w:id="3864" w:name="_Toc180249354"/>
      <w:bookmarkStart w:id="3865" w:name="_Toc183379308"/>
      <w:bookmarkStart w:id="3866" w:name="_Toc195349301"/>
      <w:r w:rsidRPr="00EF3043">
        <w:t>6.6</w:t>
      </w:r>
      <w:r w:rsidR="000C41B6" w:rsidRPr="00EF3043">
        <w:t>.6.2.11</w:t>
      </w:r>
      <w:r w:rsidR="000C41B6" w:rsidRPr="00EF3043">
        <w:tab/>
        <w:t>Type: FlightPathMonEventInfo</w:t>
      </w:r>
      <w:bookmarkEnd w:id="3862"/>
      <w:bookmarkEnd w:id="3863"/>
      <w:bookmarkEnd w:id="3864"/>
      <w:bookmarkEnd w:id="3865"/>
      <w:bookmarkEnd w:id="3866"/>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7" w:name="_Hlk171966967"/>
            <w:r w:rsidRPr="00EF3043">
              <w:t>location</w:t>
            </w:r>
            <w:bookmarkEnd w:id="3867"/>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3868" w:name="_Toc144024274"/>
      <w:bookmarkStart w:id="3869" w:name="_Toc148176987"/>
      <w:bookmarkStart w:id="3870" w:name="_Toc151379451"/>
      <w:bookmarkStart w:id="3871" w:name="_Toc151445632"/>
      <w:bookmarkStart w:id="3872" w:name="_Toc160470714"/>
      <w:bookmarkStart w:id="3873" w:name="_Toc164873858"/>
      <w:bookmarkStart w:id="3874" w:name="_Toc168595830"/>
      <w:bookmarkStart w:id="3875" w:name="_Toc180146857"/>
      <w:bookmarkStart w:id="3876" w:name="_Toc180249355"/>
      <w:bookmarkStart w:id="3877" w:name="_Toc183379309"/>
      <w:bookmarkStart w:id="3878" w:name="_Toc175350919"/>
      <w:bookmarkStart w:id="3879" w:name="_Toc195349302"/>
      <w:r w:rsidRPr="00EF3043">
        <w:lastRenderedPageBreak/>
        <w:t>6.6.6</w:t>
      </w:r>
      <w:r w:rsidRPr="001051AE">
        <w:t>.2.12</w:t>
      </w:r>
      <w:r w:rsidRPr="001051AE">
        <w:tab/>
        <w:t xml:space="preserve">Type: </w:t>
      </w:r>
      <w:bookmarkEnd w:id="3868"/>
      <w:bookmarkEnd w:id="3869"/>
      <w:bookmarkEnd w:id="3870"/>
      <w:bookmarkEnd w:id="3871"/>
      <w:bookmarkEnd w:id="3872"/>
      <w:bookmarkEnd w:id="3873"/>
      <w:bookmarkEnd w:id="3874"/>
      <w:r w:rsidRPr="001051AE">
        <w:t>Qo</w:t>
      </w:r>
      <w:r w:rsidR="00E677D8">
        <w:t>S</w:t>
      </w:r>
      <w:r w:rsidRPr="001051AE">
        <w:t>Thresholds</w:t>
      </w:r>
      <w:bookmarkEnd w:id="3875"/>
      <w:bookmarkEnd w:id="3876"/>
      <w:bookmarkEnd w:id="3877"/>
      <w:bookmarkEnd w:id="387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3880" w:name="_Toc180146858"/>
      <w:bookmarkStart w:id="3881" w:name="_Toc180249356"/>
      <w:bookmarkStart w:id="3882" w:name="_Toc183379310"/>
      <w:bookmarkStart w:id="3883" w:name="_Toc195349303"/>
      <w:r w:rsidRPr="00EF3043">
        <w:lastRenderedPageBreak/>
        <w:t>6.6.6</w:t>
      </w:r>
      <w:r w:rsidRPr="001051AE">
        <w:t>.2.1</w:t>
      </w:r>
      <w:r>
        <w:t>3</w:t>
      </w:r>
      <w:r w:rsidRPr="001051AE">
        <w:tab/>
        <w:t>Type: Qo</w:t>
      </w:r>
      <w:r>
        <w:t>E</w:t>
      </w:r>
      <w:r w:rsidRPr="001051AE">
        <w:t>Thresholds</w:t>
      </w:r>
      <w:bookmarkEnd w:id="3883"/>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3884" w:name="_Toc195349304"/>
      <w:r w:rsidRPr="00EF3043">
        <w:t>6.6</w:t>
      </w:r>
      <w:r w:rsidR="000C41B6" w:rsidRPr="00EF3043">
        <w:rPr>
          <w:lang w:val="en-US"/>
        </w:rPr>
        <w:t>.6.3</w:t>
      </w:r>
      <w:r w:rsidR="000C41B6" w:rsidRPr="00EF3043">
        <w:rPr>
          <w:lang w:val="en-US"/>
        </w:rPr>
        <w:tab/>
        <w:t>Simple data types and enumerations</w:t>
      </w:r>
      <w:bookmarkEnd w:id="3878"/>
      <w:bookmarkEnd w:id="3880"/>
      <w:bookmarkEnd w:id="3881"/>
      <w:bookmarkEnd w:id="3882"/>
      <w:bookmarkEnd w:id="3884"/>
    </w:p>
    <w:p w14:paraId="06D84735" w14:textId="7C1C1937" w:rsidR="000C41B6" w:rsidRPr="00EF3043" w:rsidRDefault="00EF3043" w:rsidP="000C41B6">
      <w:pPr>
        <w:pStyle w:val="Heading5"/>
      </w:pPr>
      <w:bookmarkStart w:id="3885" w:name="_Toc175350920"/>
      <w:bookmarkStart w:id="3886" w:name="_Toc180146859"/>
      <w:bookmarkStart w:id="3887" w:name="_Toc180249357"/>
      <w:bookmarkStart w:id="3888" w:name="_Toc183379311"/>
      <w:bookmarkStart w:id="3889" w:name="_Toc195349305"/>
      <w:r w:rsidRPr="00EF3043">
        <w:t>6.6</w:t>
      </w:r>
      <w:r w:rsidR="000C41B6" w:rsidRPr="00EF3043">
        <w:t>.6.3.1</w:t>
      </w:r>
      <w:r w:rsidR="000C41B6" w:rsidRPr="00EF3043">
        <w:tab/>
        <w:t>Introduction</w:t>
      </w:r>
      <w:bookmarkEnd w:id="3885"/>
      <w:bookmarkEnd w:id="3886"/>
      <w:bookmarkEnd w:id="3887"/>
      <w:bookmarkEnd w:id="3888"/>
      <w:bookmarkEnd w:id="38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90" w:name="_Toc175350921"/>
      <w:bookmarkStart w:id="3891" w:name="_Toc180146860"/>
      <w:bookmarkStart w:id="3892" w:name="_Toc180249358"/>
      <w:bookmarkStart w:id="3893" w:name="_Toc183379312"/>
      <w:bookmarkStart w:id="3894" w:name="_Toc195349306"/>
      <w:r w:rsidRPr="00EF3043">
        <w:t>6.6</w:t>
      </w:r>
      <w:r w:rsidR="000C41B6" w:rsidRPr="00EF3043">
        <w:t>.6.3.2</w:t>
      </w:r>
      <w:r w:rsidR="000C41B6" w:rsidRPr="00EF3043">
        <w:tab/>
        <w:t>Simple data types</w:t>
      </w:r>
      <w:bookmarkEnd w:id="3890"/>
      <w:bookmarkEnd w:id="3891"/>
      <w:bookmarkEnd w:id="3892"/>
      <w:bookmarkEnd w:id="3893"/>
      <w:bookmarkEnd w:id="38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5" w:name="_Toc175350922"/>
      <w:bookmarkStart w:id="3896" w:name="_Toc180146861"/>
      <w:bookmarkStart w:id="3897" w:name="_Toc180249359"/>
      <w:bookmarkStart w:id="3898" w:name="_Toc183379313"/>
      <w:bookmarkStart w:id="3899" w:name="_Toc195349307"/>
      <w:r w:rsidRPr="00EF3043">
        <w:t>6.6</w:t>
      </w:r>
      <w:r w:rsidR="000C41B6" w:rsidRPr="00EF3043">
        <w:t>.6.3.3</w:t>
      </w:r>
      <w:r w:rsidR="000C41B6" w:rsidRPr="00EF3043">
        <w:tab/>
        <w:t xml:space="preserve">Enumeration: </w:t>
      </w:r>
      <w:bookmarkStart w:id="3900" w:name="_Hlk171967041"/>
      <w:r w:rsidR="000C41B6" w:rsidRPr="00EF3043">
        <w:t>FlightPathMonConfigStatus</w:t>
      </w:r>
      <w:bookmarkEnd w:id="3895"/>
      <w:bookmarkEnd w:id="3896"/>
      <w:bookmarkEnd w:id="3897"/>
      <w:bookmarkEnd w:id="3898"/>
      <w:bookmarkEnd w:id="3899"/>
      <w:bookmarkEnd w:id="39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901" w:name="_Hlk171967055"/>
            <w:r w:rsidRPr="00EF3043">
              <w:rPr>
                <w:rFonts w:eastAsia="Calibri"/>
              </w:rPr>
              <w:t xml:space="preserve">Flight Path Monitoring Configuration </w:t>
            </w:r>
            <w:r w:rsidRPr="00EF3043">
              <w:rPr>
                <w:rFonts w:cs="Arial"/>
                <w:szCs w:val="18"/>
                <w:lang w:val="en-US"/>
              </w:rPr>
              <w:t>was successful.</w:t>
            </w:r>
            <w:bookmarkEnd w:id="39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2" w:name="_Toc175350923"/>
      <w:bookmarkStart w:id="3903" w:name="_Toc180146862"/>
      <w:bookmarkStart w:id="3904" w:name="_Toc180249360"/>
      <w:bookmarkStart w:id="3905" w:name="_Toc183379314"/>
      <w:bookmarkStart w:id="3906" w:name="_Toc195349308"/>
      <w:r w:rsidRPr="00EF3043">
        <w:t>6.6</w:t>
      </w:r>
      <w:r w:rsidR="000C41B6" w:rsidRPr="00EF3043">
        <w:t>.6.3.4</w:t>
      </w:r>
      <w:r w:rsidR="000C41B6" w:rsidRPr="00EF3043">
        <w:tab/>
        <w:t xml:space="preserve">Enumeration: </w:t>
      </w:r>
      <w:bookmarkStart w:id="3907" w:name="_Hlk171967131"/>
      <w:r w:rsidR="000C41B6" w:rsidRPr="00EF3043">
        <w:t>FlightPathMonEvent</w:t>
      </w:r>
      <w:bookmarkEnd w:id="3902"/>
      <w:bookmarkEnd w:id="3903"/>
      <w:bookmarkEnd w:id="3904"/>
      <w:bookmarkEnd w:id="3905"/>
      <w:bookmarkEnd w:id="3906"/>
      <w:bookmarkEnd w:id="3907"/>
    </w:p>
    <w:p w14:paraId="0942AEE3" w14:textId="51039940" w:rsidR="000C41B6" w:rsidRPr="00EF3043" w:rsidRDefault="000C41B6" w:rsidP="000C41B6">
      <w:r w:rsidRPr="00EF3043">
        <w:t xml:space="preserve">The enumeration FlightPathMonEvent represents </w:t>
      </w:r>
      <w:bookmarkStart w:id="3908"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3908"/>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9" w:name="_Hlk171978653"/>
            <w:r w:rsidRPr="00EF3043">
              <w:t>QOS</w:t>
            </w:r>
            <w:bookmarkEnd w:id="3909"/>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3910"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391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11" w:name="_Hlk171978674"/>
            <w:r w:rsidRPr="00EF3043">
              <w:t>WAYPOINT</w:t>
            </w:r>
            <w:bookmarkEnd w:id="3911"/>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2" w:name="_Hlk171978717"/>
            <w:r w:rsidRPr="00EF3043">
              <w:t>AREA</w:t>
            </w:r>
            <w:bookmarkEnd w:id="3912"/>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3" w:name="_Toc175350924"/>
      <w:bookmarkStart w:id="3914" w:name="_Toc180146863"/>
      <w:bookmarkStart w:id="3915" w:name="_Toc180249361"/>
      <w:bookmarkStart w:id="3916" w:name="_Toc183379315"/>
      <w:bookmarkStart w:id="3917" w:name="_Toc19534930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3"/>
      <w:bookmarkEnd w:id="3914"/>
      <w:bookmarkEnd w:id="3915"/>
      <w:bookmarkEnd w:id="3916"/>
      <w:bookmarkEnd w:id="391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8" w:name="_Toc175350925"/>
      <w:bookmarkStart w:id="3919" w:name="_Toc180146864"/>
      <w:bookmarkStart w:id="3920" w:name="_Toc180249362"/>
      <w:bookmarkStart w:id="3921" w:name="_Toc183379316"/>
      <w:bookmarkStart w:id="3922" w:name="_Toc195349310"/>
      <w:r w:rsidRPr="00EF3043">
        <w:t>6.6</w:t>
      </w:r>
      <w:r w:rsidR="000C41B6" w:rsidRPr="00EF3043">
        <w:t>.6.5</w:t>
      </w:r>
      <w:r w:rsidR="000C41B6" w:rsidRPr="00EF3043">
        <w:tab/>
        <w:t>Binary data</w:t>
      </w:r>
      <w:bookmarkEnd w:id="3918"/>
      <w:bookmarkEnd w:id="3919"/>
      <w:bookmarkEnd w:id="3920"/>
      <w:bookmarkEnd w:id="3921"/>
      <w:bookmarkEnd w:id="3922"/>
    </w:p>
    <w:p w14:paraId="5FCF42B7" w14:textId="2B539AD5" w:rsidR="000C41B6" w:rsidRPr="00EF3043" w:rsidRDefault="00EF3043" w:rsidP="000C41B6">
      <w:pPr>
        <w:pStyle w:val="Heading5"/>
      </w:pPr>
      <w:bookmarkStart w:id="3923" w:name="_Toc175350926"/>
      <w:bookmarkStart w:id="3924" w:name="_Toc180146865"/>
      <w:bookmarkStart w:id="3925" w:name="_Toc180249363"/>
      <w:bookmarkStart w:id="3926" w:name="_Toc183379317"/>
      <w:bookmarkStart w:id="3927" w:name="_Toc195349311"/>
      <w:r w:rsidRPr="00EF3043">
        <w:t>6.6</w:t>
      </w:r>
      <w:r w:rsidR="000C41B6" w:rsidRPr="00EF3043">
        <w:t>.6.5.1</w:t>
      </w:r>
      <w:r w:rsidR="000C41B6" w:rsidRPr="00EF3043">
        <w:tab/>
        <w:t>Binary Data Types</w:t>
      </w:r>
      <w:bookmarkEnd w:id="3923"/>
      <w:bookmarkEnd w:id="3924"/>
      <w:bookmarkEnd w:id="3925"/>
      <w:bookmarkEnd w:id="3926"/>
      <w:bookmarkEnd w:id="392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8" w:name="_Toc175350927"/>
      <w:bookmarkStart w:id="3929" w:name="_Toc180146866"/>
      <w:bookmarkStart w:id="3930" w:name="_Toc180249364"/>
      <w:bookmarkStart w:id="3931" w:name="_Toc183379318"/>
      <w:bookmarkStart w:id="3932" w:name="_Toc195349312"/>
      <w:r w:rsidRPr="00EF3043">
        <w:t>6.6</w:t>
      </w:r>
      <w:r w:rsidR="000C41B6" w:rsidRPr="00EF3043">
        <w:t>.7</w:t>
      </w:r>
      <w:r w:rsidR="000C41B6" w:rsidRPr="00EF3043">
        <w:tab/>
        <w:t>Error Handling</w:t>
      </w:r>
      <w:bookmarkEnd w:id="3928"/>
      <w:bookmarkEnd w:id="3929"/>
      <w:bookmarkEnd w:id="3930"/>
      <w:bookmarkEnd w:id="3931"/>
      <w:bookmarkEnd w:id="3932"/>
    </w:p>
    <w:p w14:paraId="14CEFB69" w14:textId="49EB53F3" w:rsidR="000C41B6" w:rsidRPr="00EF3043" w:rsidRDefault="00EF3043" w:rsidP="000C41B6">
      <w:pPr>
        <w:pStyle w:val="Heading4"/>
      </w:pPr>
      <w:bookmarkStart w:id="3933" w:name="_Toc175350928"/>
      <w:bookmarkStart w:id="3934" w:name="_Toc180146867"/>
      <w:bookmarkStart w:id="3935" w:name="_Toc180249365"/>
      <w:bookmarkStart w:id="3936" w:name="_Toc183379319"/>
      <w:bookmarkStart w:id="3937" w:name="_Toc195349313"/>
      <w:r w:rsidRPr="00EF3043">
        <w:t>6.6</w:t>
      </w:r>
      <w:r w:rsidR="000C41B6" w:rsidRPr="00EF3043">
        <w:t>.7.1</w:t>
      </w:r>
      <w:r w:rsidR="000C41B6" w:rsidRPr="00EF3043">
        <w:tab/>
        <w:t>General</w:t>
      </w:r>
      <w:bookmarkEnd w:id="3933"/>
      <w:bookmarkEnd w:id="3934"/>
      <w:bookmarkEnd w:id="3935"/>
      <w:bookmarkEnd w:id="3936"/>
      <w:bookmarkEnd w:id="393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8" w:name="_Toc175350929"/>
      <w:bookmarkStart w:id="3939" w:name="_Toc180146868"/>
      <w:bookmarkStart w:id="3940" w:name="_Toc180249366"/>
      <w:bookmarkStart w:id="3941" w:name="_Toc183379320"/>
      <w:bookmarkStart w:id="3942" w:name="_Toc195349314"/>
      <w:r w:rsidRPr="00EF3043">
        <w:t>6.6</w:t>
      </w:r>
      <w:r w:rsidR="000C41B6" w:rsidRPr="00EF3043">
        <w:t>.7.2</w:t>
      </w:r>
      <w:r w:rsidR="000C41B6" w:rsidRPr="00EF3043">
        <w:tab/>
        <w:t>Protocol Errors</w:t>
      </w:r>
      <w:bookmarkEnd w:id="3938"/>
      <w:bookmarkEnd w:id="3939"/>
      <w:bookmarkEnd w:id="3940"/>
      <w:bookmarkEnd w:id="3941"/>
      <w:bookmarkEnd w:id="394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3" w:name="_Toc175350930"/>
      <w:bookmarkStart w:id="3944" w:name="_Toc180146869"/>
      <w:bookmarkStart w:id="3945" w:name="_Toc180249367"/>
      <w:bookmarkStart w:id="3946" w:name="_Toc183379321"/>
      <w:bookmarkStart w:id="3947" w:name="_Toc195349315"/>
      <w:r w:rsidRPr="00EF3043">
        <w:t>6.6</w:t>
      </w:r>
      <w:r w:rsidR="000C41B6" w:rsidRPr="00EF3043">
        <w:t>.7.3</w:t>
      </w:r>
      <w:r w:rsidR="000C41B6" w:rsidRPr="00EF3043">
        <w:tab/>
        <w:t>Application Errors</w:t>
      </w:r>
      <w:bookmarkEnd w:id="3943"/>
      <w:bookmarkEnd w:id="3944"/>
      <w:bookmarkEnd w:id="3945"/>
      <w:bookmarkEnd w:id="3946"/>
      <w:bookmarkEnd w:id="39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8" w:name="_Toc175350931"/>
      <w:bookmarkStart w:id="3949" w:name="_Toc180146870"/>
      <w:bookmarkStart w:id="3950" w:name="_Toc180249368"/>
      <w:bookmarkStart w:id="3951" w:name="_Toc183379322"/>
      <w:bookmarkStart w:id="3952" w:name="_Toc195349316"/>
      <w:r w:rsidRPr="00EF3043">
        <w:t>6.6</w:t>
      </w:r>
      <w:r w:rsidR="000C41B6" w:rsidRPr="00EF3043">
        <w:t>.8</w:t>
      </w:r>
      <w:r w:rsidR="000C41B6" w:rsidRPr="00EF3043">
        <w:rPr>
          <w:lang w:eastAsia="zh-CN"/>
        </w:rPr>
        <w:tab/>
        <w:t>Feature negotiation</w:t>
      </w:r>
      <w:bookmarkEnd w:id="3948"/>
      <w:bookmarkEnd w:id="3949"/>
      <w:bookmarkEnd w:id="3950"/>
      <w:bookmarkEnd w:id="3951"/>
      <w:bookmarkEnd w:id="3952"/>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3" w:name="_Toc175350932"/>
      <w:bookmarkStart w:id="3954" w:name="_Toc180146871"/>
      <w:bookmarkStart w:id="3955" w:name="_Toc180249369"/>
      <w:bookmarkStart w:id="3956" w:name="_Toc183379323"/>
      <w:bookmarkStart w:id="3957" w:name="_Toc195349317"/>
      <w:r w:rsidRPr="00EF3043">
        <w:t>6.6</w:t>
      </w:r>
      <w:r w:rsidR="000C41B6" w:rsidRPr="00EF3043">
        <w:t>.9</w:t>
      </w:r>
      <w:r w:rsidR="000C41B6" w:rsidRPr="00EF3043">
        <w:tab/>
        <w:t>Security</w:t>
      </w:r>
      <w:bookmarkEnd w:id="3953"/>
      <w:bookmarkEnd w:id="3954"/>
      <w:bookmarkEnd w:id="3955"/>
      <w:bookmarkEnd w:id="3956"/>
      <w:bookmarkEnd w:id="3957"/>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8" w:name="_Toc175350933"/>
      <w:bookmarkStart w:id="3959" w:name="_Toc180146872"/>
      <w:bookmarkStart w:id="3960" w:name="_Toc180249370"/>
      <w:bookmarkStart w:id="3961" w:name="_Toc183379324"/>
      <w:bookmarkStart w:id="3962" w:name="_Toc19534931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958"/>
      <w:bookmarkEnd w:id="3959"/>
      <w:bookmarkEnd w:id="3960"/>
      <w:bookmarkEnd w:id="3961"/>
      <w:bookmarkEnd w:id="3962"/>
    </w:p>
    <w:p w14:paraId="7A8B1D76" w14:textId="77777777" w:rsidR="00C770E3" w:rsidRPr="00AF3FD7" w:rsidRDefault="00C770E3" w:rsidP="00C770E3">
      <w:pPr>
        <w:pStyle w:val="Heading3"/>
      </w:pPr>
      <w:bookmarkStart w:id="3963" w:name="_Toc180146873"/>
      <w:bookmarkStart w:id="3964" w:name="_Toc180249371"/>
      <w:bookmarkStart w:id="3965" w:name="_Toc183379325"/>
      <w:bookmarkStart w:id="3966" w:name="_Toc195349319"/>
      <w:r w:rsidRPr="00AF3FD7">
        <w:t>6.7.1</w:t>
      </w:r>
      <w:r w:rsidRPr="00AF3FD7">
        <w:tab/>
        <w:t>Introduction</w:t>
      </w:r>
      <w:bookmarkEnd w:id="3963"/>
      <w:bookmarkEnd w:id="3964"/>
      <w:bookmarkEnd w:id="3965"/>
      <w:bookmarkEnd w:id="396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7" w:name="_Toc180146874"/>
      <w:bookmarkStart w:id="3968" w:name="_Toc180249372"/>
      <w:bookmarkStart w:id="3969" w:name="_Toc183379326"/>
      <w:bookmarkStart w:id="3970" w:name="_Toc195349320"/>
      <w:r w:rsidRPr="00AF3FD7">
        <w:t>6.7.2</w:t>
      </w:r>
      <w:r w:rsidRPr="00AF3FD7">
        <w:tab/>
        <w:t>Usage of HTTP</w:t>
      </w:r>
      <w:bookmarkEnd w:id="3967"/>
      <w:bookmarkEnd w:id="3968"/>
      <w:bookmarkEnd w:id="3969"/>
      <w:bookmarkEnd w:id="3970"/>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71" w:name="_Toc180146875"/>
      <w:bookmarkStart w:id="3972" w:name="_Toc180249373"/>
      <w:bookmarkStart w:id="3973" w:name="_Toc183379327"/>
      <w:bookmarkStart w:id="3974" w:name="_Toc195349321"/>
      <w:r w:rsidRPr="00AF3FD7">
        <w:t>6.7.3</w:t>
      </w:r>
      <w:r w:rsidRPr="00AF3FD7">
        <w:tab/>
        <w:t>Resources</w:t>
      </w:r>
      <w:bookmarkEnd w:id="3971"/>
      <w:bookmarkEnd w:id="3972"/>
      <w:bookmarkEnd w:id="3973"/>
      <w:bookmarkEnd w:id="397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5" w:name="_Toc180146876"/>
      <w:bookmarkStart w:id="3976" w:name="_Toc180249374"/>
      <w:bookmarkStart w:id="3977" w:name="_Toc183379328"/>
      <w:bookmarkStart w:id="3978" w:name="_Toc195349322"/>
      <w:r w:rsidRPr="00AF3FD7">
        <w:t>6.7.4</w:t>
      </w:r>
      <w:r w:rsidRPr="00AF3FD7">
        <w:tab/>
        <w:t>Custom Operations without associated resources</w:t>
      </w:r>
      <w:bookmarkEnd w:id="3975"/>
      <w:bookmarkEnd w:id="3976"/>
      <w:bookmarkEnd w:id="3977"/>
      <w:bookmarkEnd w:id="3978"/>
    </w:p>
    <w:p w14:paraId="38593197" w14:textId="77777777" w:rsidR="00C770E3" w:rsidRPr="00FD7038" w:rsidRDefault="00C770E3" w:rsidP="00C770E3">
      <w:pPr>
        <w:pStyle w:val="Heading4"/>
      </w:pPr>
      <w:bookmarkStart w:id="3979" w:name="_Toc180146877"/>
      <w:bookmarkStart w:id="3980" w:name="_Toc180249375"/>
      <w:bookmarkStart w:id="3981" w:name="_Toc183379329"/>
      <w:bookmarkStart w:id="3982" w:name="_Toc195349323"/>
      <w:r w:rsidRPr="00AF3FD7">
        <w:t>6.7</w:t>
      </w:r>
      <w:r w:rsidRPr="00FD7038">
        <w:t>.4.1</w:t>
      </w:r>
      <w:r w:rsidRPr="00FD7038">
        <w:tab/>
        <w:t>Overview</w:t>
      </w:r>
      <w:bookmarkEnd w:id="3979"/>
      <w:bookmarkEnd w:id="3980"/>
      <w:bookmarkEnd w:id="3981"/>
      <w:bookmarkEnd w:id="398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3" w:name="_MON_1787498641"/>
    <w:bookmarkEnd w:id="3983"/>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0596239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4" w:name="_Toc180146878"/>
      <w:bookmarkStart w:id="3985" w:name="_Toc180249376"/>
      <w:bookmarkStart w:id="3986" w:name="_Toc183379330"/>
      <w:bookmarkStart w:id="3987" w:name="_Toc195349324"/>
      <w:r w:rsidRPr="00AF3FD7">
        <w:t>6.7</w:t>
      </w:r>
      <w:r w:rsidRPr="00FD7038">
        <w:t>.4.2</w:t>
      </w:r>
      <w:r w:rsidRPr="00FD7038">
        <w:tab/>
        <w:t xml:space="preserve">Operation: </w:t>
      </w:r>
      <w:r>
        <w:t>FlightRouteRequest</w:t>
      </w:r>
      <w:bookmarkEnd w:id="3984"/>
      <w:bookmarkEnd w:id="3985"/>
      <w:bookmarkEnd w:id="3986"/>
      <w:bookmarkEnd w:id="3987"/>
    </w:p>
    <w:p w14:paraId="0C4D44B3" w14:textId="77777777" w:rsidR="00C770E3" w:rsidRPr="00FD7038" w:rsidRDefault="00C770E3" w:rsidP="00C770E3">
      <w:pPr>
        <w:pStyle w:val="Heading5"/>
      </w:pPr>
      <w:bookmarkStart w:id="3988" w:name="_Toc180146879"/>
      <w:bookmarkStart w:id="3989" w:name="_Toc180249377"/>
      <w:bookmarkStart w:id="3990" w:name="_Toc183379331"/>
      <w:bookmarkStart w:id="3991" w:name="_Toc195349325"/>
      <w:r w:rsidRPr="00AF3FD7">
        <w:t>6.7</w:t>
      </w:r>
      <w:r w:rsidRPr="00FD7038">
        <w:t>.4.2.1</w:t>
      </w:r>
      <w:r w:rsidRPr="00FD7038">
        <w:tab/>
        <w:t>Description</w:t>
      </w:r>
      <w:bookmarkEnd w:id="3988"/>
      <w:bookmarkEnd w:id="3989"/>
      <w:bookmarkEnd w:id="3990"/>
      <w:bookmarkEnd w:id="399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2" w:name="_Toc180146880"/>
      <w:bookmarkStart w:id="3993" w:name="_Toc180249378"/>
      <w:bookmarkStart w:id="3994" w:name="_Toc183379332"/>
      <w:bookmarkStart w:id="3995" w:name="_Toc195349326"/>
      <w:r w:rsidRPr="00AF3FD7">
        <w:t>6.7</w:t>
      </w:r>
      <w:r w:rsidRPr="00FD7038">
        <w:t>.4.2.2</w:t>
      </w:r>
      <w:r w:rsidRPr="00FD7038">
        <w:tab/>
        <w:t>Operation Definition</w:t>
      </w:r>
      <w:bookmarkEnd w:id="3992"/>
      <w:bookmarkEnd w:id="3993"/>
      <w:bookmarkEnd w:id="3994"/>
      <w:bookmarkEnd w:id="3995"/>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6" w:name="_Toc180146881"/>
      <w:bookmarkStart w:id="3997" w:name="_Toc180249379"/>
      <w:bookmarkStart w:id="3998" w:name="_Toc183379333"/>
      <w:bookmarkStart w:id="3999" w:name="_Toc195349327"/>
      <w:r w:rsidRPr="00AF3FD7">
        <w:t>6.7.5</w:t>
      </w:r>
      <w:r w:rsidRPr="00AF3FD7">
        <w:tab/>
        <w:t>Notifications</w:t>
      </w:r>
      <w:bookmarkEnd w:id="3996"/>
      <w:bookmarkEnd w:id="3997"/>
      <w:bookmarkEnd w:id="3998"/>
      <w:bookmarkEnd w:id="3999"/>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000" w:name="_Toc180146882"/>
      <w:bookmarkStart w:id="4001" w:name="_Toc180249380"/>
      <w:bookmarkStart w:id="4002" w:name="_Toc183379334"/>
      <w:bookmarkStart w:id="4003" w:name="_Toc195349328"/>
      <w:r w:rsidRPr="00AF3FD7">
        <w:t>6.7.6</w:t>
      </w:r>
      <w:r w:rsidRPr="00AF3FD7">
        <w:tab/>
        <w:t>Data Model</w:t>
      </w:r>
      <w:bookmarkEnd w:id="4000"/>
      <w:bookmarkEnd w:id="4001"/>
      <w:bookmarkEnd w:id="4002"/>
      <w:bookmarkEnd w:id="4003"/>
    </w:p>
    <w:p w14:paraId="38EF17C7" w14:textId="77777777" w:rsidR="00C770E3" w:rsidRPr="00AF3FD7" w:rsidRDefault="00C770E3" w:rsidP="00C770E3">
      <w:pPr>
        <w:pStyle w:val="Heading4"/>
      </w:pPr>
      <w:bookmarkStart w:id="4004" w:name="_Toc180146883"/>
      <w:bookmarkStart w:id="4005" w:name="_Toc180249381"/>
      <w:bookmarkStart w:id="4006" w:name="_Toc183379335"/>
      <w:bookmarkStart w:id="4007" w:name="_Toc195349329"/>
      <w:r w:rsidRPr="00AF3FD7">
        <w:t>6.7.6.1</w:t>
      </w:r>
      <w:r w:rsidRPr="00AF3FD7">
        <w:tab/>
        <w:t>General</w:t>
      </w:r>
      <w:bookmarkEnd w:id="4004"/>
      <w:bookmarkEnd w:id="4005"/>
      <w:bookmarkEnd w:id="4006"/>
      <w:bookmarkEnd w:id="400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8" w:name="_Toc180146884"/>
      <w:bookmarkStart w:id="4009" w:name="_Toc180249382"/>
      <w:bookmarkStart w:id="4010" w:name="_Toc183379336"/>
      <w:bookmarkStart w:id="4011" w:name="_Toc195349330"/>
      <w:r w:rsidRPr="00AF3FD7">
        <w:t>6.7</w:t>
      </w:r>
      <w:r w:rsidRPr="00AF3FD7">
        <w:rPr>
          <w:lang w:val="en-US"/>
        </w:rPr>
        <w:t>.6.2</w:t>
      </w:r>
      <w:r w:rsidRPr="00AF3FD7">
        <w:rPr>
          <w:lang w:val="en-US"/>
        </w:rPr>
        <w:tab/>
        <w:t>Structured data types</w:t>
      </w:r>
      <w:bookmarkEnd w:id="4008"/>
      <w:bookmarkEnd w:id="4009"/>
      <w:bookmarkEnd w:id="4010"/>
      <w:bookmarkEnd w:id="4011"/>
    </w:p>
    <w:p w14:paraId="4C4477CE" w14:textId="77777777" w:rsidR="00C770E3" w:rsidRPr="00AF3FD7" w:rsidRDefault="00C770E3" w:rsidP="00C770E3">
      <w:pPr>
        <w:pStyle w:val="Heading5"/>
      </w:pPr>
      <w:bookmarkStart w:id="4012" w:name="_Toc180146885"/>
      <w:bookmarkStart w:id="4013" w:name="_Toc180249383"/>
      <w:bookmarkStart w:id="4014" w:name="_Toc183379337"/>
      <w:bookmarkStart w:id="4015" w:name="_Toc195349331"/>
      <w:r w:rsidRPr="00AF3FD7">
        <w:t>6.7.6.2.1</w:t>
      </w:r>
      <w:r w:rsidRPr="00AF3FD7">
        <w:tab/>
        <w:t>Introduction</w:t>
      </w:r>
      <w:bookmarkEnd w:id="4012"/>
      <w:bookmarkEnd w:id="4013"/>
      <w:bookmarkEnd w:id="4014"/>
      <w:bookmarkEnd w:id="401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6" w:name="_Toc180146886"/>
      <w:bookmarkStart w:id="4017" w:name="_Toc180249384"/>
      <w:bookmarkStart w:id="4018" w:name="_Toc183379338"/>
      <w:bookmarkStart w:id="4019" w:name="_Toc195349332"/>
      <w:r w:rsidRPr="00AF3FD7">
        <w:lastRenderedPageBreak/>
        <w:t>6.7.6.2.2</w:t>
      </w:r>
      <w:r w:rsidRPr="00AF3FD7">
        <w:tab/>
        <w:t xml:space="preserve">Type: </w:t>
      </w:r>
      <w:r>
        <w:t>FlightRoute</w:t>
      </w:r>
      <w:r w:rsidRPr="00705544">
        <w:t>Req</w:t>
      </w:r>
      <w:bookmarkEnd w:id="4016"/>
      <w:bookmarkEnd w:id="4017"/>
      <w:bookmarkEnd w:id="4018"/>
      <w:bookmarkEnd w:id="401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20" w:name="_Toc180146887"/>
      <w:bookmarkStart w:id="4021" w:name="_Toc180249385"/>
      <w:bookmarkStart w:id="4022" w:name="_Toc183379339"/>
      <w:bookmarkStart w:id="4023" w:name="_Toc195349333"/>
      <w:r w:rsidRPr="00AF3FD7">
        <w:t>6.7.6.2.</w:t>
      </w:r>
      <w:r>
        <w:t>3</w:t>
      </w:r>
      <w:r w:rsidRPr="00AF3FD7">
        <w:tab/>
        <w:t xml:space="preserve">Type: </w:t>
      </w:r>
      <w:r>
        <w:t>FlightRoute</w:t>
      </w:r>
      <w:r w:rsidRPr="00705544">
        <w:t>Re</w:t>
      </w:r>
      <w:r>
        <w:t>sp</w:t>
      </w:r>
      <w:bookmarkEnd w:id="4020"/>
      <w:bookmarkEnd w:id="4021"/>
      <w:bookmarkEnd w:id="4022"/>
      <w:bookmarkEnd w:id="402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4" w:name="_Hlk176888577"/>
            <w:r>
              <w:t>frW</w:t>
            </w:r>
            <w:r w:rsidRPr="00EF3043">
              <w:t>aypointsList</w:t>
            </w:r>
            <w:bookmarkEnd w:id="402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5" w:name="_Toc180146888"/>
      <w:bookmarkStart w:id="4026" w:name="_Toc180249386"/>
      <w:bookmarkStart w:id="4027" w:name="_Toc183379340"/>
      <w:bookmarkStart w:id="4028" w:name="_Toc195349334"/>
      <w:r w:rsidRPr="00AF3FD7">
        <w:lastRenderedPageBreak/>
        <w:t>6.7.6.2.</w:t>
      </w:r>
      <w:r>
        <w:t>4</w:t>
      </w:r>
      <w:r w:rsidRPr="00AF3FD7">
        <w:tab/>
        <w:t xml:space="preserve">Type: </w:t>
      </w:r>
      <w:r>
        <w:t>FlightChars</w:t>
      </w:r>
      <w:bookmarkEnd w:id="4025"/>
      <w:bookmarkEnd w:id="4026"/>
      <w:bookmarkEnd w:id="4027"/>
      <w:bookmarkEnd w:id="402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029" w:name="_Hlk176888728"/>
            <w:r>
              <w:t>flightS</w:t>
            </w:r>
            <w:r w:rsidR="00C770E3">
              <w:t>tart</w:t>
            </w:r>
            <w:bookmarkEnd w:id="402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030" w:name="_Hlk176888735"/>
            <w:r>
              <w:t>flightE</w:t>
            </w:r>
            <w:r w:rsidR="00C770E3">
              <w:t>nd</w:t>
            </w:r>
            <w:bookmarkEnd w:id="403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1" w:name="_Hlk176888786"/>
            <w:r>
              <w:t>reqMinQos</w:t>
            </w:r>
            <w:bookmarkEnd w:id="403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2" w:name="_Hlk176888836"/>
            <w:r>
              <w:t>servAvail</w:t>
            </w:r>
            <w:bookmarkEnd w:id="403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3" w:name="_Hlk176888878"/>
            <w:r>
              <w:t>shortestRouteInd</w:t>
            </w:r>
            <w:bookmarkEnd w:id="403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034" w:name="_Hlk176888900"/>
            <w:r>
              <w:t>Indicates whether the shortest route is needed for the flight</w:t>
            </w:r>
            <w:bookmarkEnd w:id="403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5" w:name="_Hlk176888935"/>
            <w:r>
              <w:t>The default value is "false" if this attribute is omitted</w:t>
            </w:r>
            <w:bookmarkEnd w:id="403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6" w:name="_Toc180146889"/>
      <w:bookmarkStart w:id="4037" w:name="_Toc180249387"/>
      <w:bookmarkStart w:id="4038" w:name="_Toc183379341"/>
      <w:bookmarkStart w:id="4039" w:name="_Toc195349335"/>
      <w:r w:rsidRPr="00AF3FD7">
        <w:t>6.7</w:t>
      </w:r>
      <w:r w:rsidRPr="00AF3FD7">
        <w:rPr>
          <w:lang w:val="en-US"/>
        </w:rPr>
        <w:t>.6.3</w:t>
      </w:r>
      <w:r w:rsidRPr="00AF3FD7">
        <w:rPr>
          <w:lang w:val="en-US"/>
        </w:rPr>
        <w:tab/>
        <w:t>Simple data types and enumerations</w:t>
      </w:r>
      <w:bookmarkEnd w:id="4036"/>
      <w:bookmarkEnd w:id="4037"/>
      <w:bookmarkEnd w:id="4038"/>
      <w:bookmarkEnd w:id="4039"/>
    </w:p>
    <w:p w14:paraId="18CEAF2B" w14:textId="77777777" w:rsidR="00C770E3" w:rsidRPr="00AF3FD7" w:rsidRDefault="00C770E3" w:rsidP="00C770E3">
      <w:pPr>
        <w:pStyle w:val="Heading5"/>
      </w:pPr>
      <w:bookmarkStart w:id="4040" w:name="_Toc180146890"/>
      <w:bookmarkStart w:id="4041" w:name="_Toc180249388"/>
      <w:bookmarkStart w:id="4042" w:name="_Toc183379342"/>
      <w:bookmarkStart w:id="4043" w:name="_Toc195349336"/>
      <w:r w:rsidRPr="00AF3FD7">
        <w:t>6.7.6.3.1</w:t>
      </w:r>
      <w:r w:rsidRPr="00AF3FD7">
        <w:tab/>
        <w:t>Introduction</w:t>
      </w:r>
      <w:bookmarkEnd w:id="4040"/>
      <w:bookmarkEnd w:id="4041"/>
      <w:bookmarkEnd w:id="4042"/>
      <w:bookmarkEnd w:id="404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4" w:name="_Toc180146891"/>
      <w:bookmarkStart w:id="4045" w:name="_Toc180249389"/>
      <w:bookmarkStart w:id="4046" w:name="_Toc183379343"/>
      <w:bookmarkStart w:id="4047" w:name="_Toc195349337"/>
      <w:r w:rsidRPr="00AF3FD7">
        <w:t>6.7.6.3.2</w:t>
      </w:r>
      <w:r w:rsidRPr="00AF3FD7">
        <w:tab/>
        <w:t>Simple data types</w:t>
      </w:r>
      <w:bookmarkEnd w:id="4044"/>
      <w:bookmarkEnd w:id="4045"/>
      <w:bookmarkEnd w:id="4046"/>
      <w:bookmarkEnd w:id="40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8" w:name="_Toc180146892"/>
      <w:bookmarkStart w:id="4049" w:name="_Toc180249390"/>
      <w:bookmarkStart w:id="4050" w:name="_Toc183379344"/>
      <w:bookmarkStart w:id="4051" w:name="_Toc19534933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8"/>
      <w:bookmarkEnd w:id="4049"/>
      <w:bookmarkEnd w:id="4050"/>
      <w:bookmarkEnd w:id="405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2" w:name="_Toc180146893"/>
      <w:bookmarkStart w:id="4053" w:name="_Toc180249391"/>
      <w:bookmarkStart w:id="4054" w:name="_Toc183379345"/>
      <w:bookmarkStart w:id="4055" w:name="_Toc195349339"/>
      <w:r w:rsidRPr="00AF3FD7">
        <w:t>6.7.6.5</w:t>
      </w:r>
      <w:r w:rsidRPr="00AF3FD7">
        <w:tab/>
        <w:t>Binary data</w:t>
      </w:r>
      <w:bookmarkEnd w:id="4052"/>
      <w:bookmarkEnd w:id="4053"/>
      <w:bookmarkEnd w:id="4054"/>
      <w:bookmarkEnd w:id="4055"/>
    </w:p>
    <w:p w14:paraId="26E416BA" w14:textId="77777777" w:rsidR="00C770E3" w:rsidRPr="00AF3FD7" w:rsidRDefault="00C770E3" w:rsidP="00C770E3">
      <w:pPr>
        <w:pStyle w:val="Heading5"/>
      </w:pPr>
      <w:bookmarkStart w:id="4056" w:name="_Toc180146894"/>
      <w:bookmarkStart w:id="4057" w:name="_Toc180249392"/>
      <w:bookmarkStart w:id="4058" w:name="_Toc183379346"/>
      <w:bookmarkStart w:id="4059" w:name="_Toc195349340"/>
      <w:r w:rsidRPr="00AF3FD7">
        <w:t>6.7.6.5.1</w:t>
      </w:r>
      <w:r w:rsidRPr="00AF3FD7">
        <w:tab/>
        <w:t>Binary Data Types</w:t>
      </w:r>
      <w:bookmarkEnd w:id="4056"/>
      <w:bookmarkEnd w:id="4057"/>
      <w:bookmarkEnd w:id="4058"/>
      <w:bookmarkEnd w:id="405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60" w:name="_Toc180146895"/>
      <w:bookmarkStart w:id="4061" w:name="_Toc180249393"/>
      <w:bookmarkStart w:id="4062" w:name="_Toc183379347"/>
      <w:bookmarkStart w:id="4063" w:name="_Toc195349341"/>
      <w:r w:rsidRPr="00AF3FD7">
        <w:lastRenderedPageBreak/>
        <w:t>6.7.7</w:t>
      </w:r>
      <w:r w:rsidRPr="00AF3FD7">
        <w:tab/>
        <w:t>Error Handling</w:t>
      </w:r>
      <w:bookmarkEnd w:id="4060"/>
      <w:bookmarkEnd w:id="4061"/>
      <w:bookmarkEnd w:id="4062"/>
      <w:bookmarkEnd w:id="4063"/>
    </w:p>
    <w:p w14:paraId="6B59DEEB" w14:textId="77777777" w:rsidR="00C770E3" w:rsidRPr="00AF3FD7" w:rsidRDefault="00C770E3" w:rsidP="00C770E3">
      <w:pPr>
        <w:pStyle w:val="Heading4"/>
      </w:pPr>
      <w:bookmarkStart w:id="4064" w:name="_Toc180146896"/>
      <w:bookmarkStart w:id="4065" w:name="_Toc180249394"/>
      <w:bookmarkStart w:id="4066" w:name="_Toc183379348"/>
      <w:bookmarkStart w:id="4067" w:name="_Toc195349342"/>
      <w:r w:rsidRPr="00AF3FD7">
        <w:t>6.7.7.1</w:t>
      </w:r>
      <w:r w:rsidRPr="00AF3FD7">
        <w:tab/>
        <w:t>General</w:t>
      </w:r>
      <w:bookmarkEnd w:id="4064"/>
      <w:bookmarkEnd w:id="4065"/>
      <w:bookmarkEnd w:id="4066"/>
      <w:bookmarkEnd w:id="406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8" w:name="_Toc180146897"/>
      <w:bookmarkStart w:id="4069" w:name="_Toc180249395"/>
      <w:bookmarkStart w:id="4070" w:name="_Toc183379349"/>
      <w:bookmarkStart w:id="4071" w:name="_Toc195349343"/>
      <w:r w:rsidRPr="00AF3FD7">
        <w:t>6.7.7.2</w:t>
      </w:r>
      <w:r w:rsidRPr="00AF3FD7">
        <w:tab/>
        <w:t>Protocol Errors</w:t>
      </w:r>
      <w:bookmarkEnd w:id="4068"/>
      <w:bookmarkEnd w:id="4069"/>
      <w:bookmarkEnd w:id="4070"/>
      <w:bookmarkEnd w:id="4071"/>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2" w:name="_Toc180146898"/>
      <w:bookmarkStart w:id="4073" w:name="_Toc180249396"/>
      <w:bookmarkStart w:id="4074" w:name="_Toc183379350"/>
      <w:bookmarkStart w:id="4075" w:name="_Toc195349344"/>
      <w:r w:rsidRPr="00AF3FD7">
        <w:t>6.7.7.3</w:t>
      </w:r>
      <w:r w:rsidRPr="00AF3FD7">
        <w:tab/>
        <w:t>Application Errors</w:t>
      </w:r>
      <w:bookmarkEnd w:id="4072"/>
      <w:bookmarkEnd w:id="4073"/>
      <w:bookmarkEnd w:id="4074"/>
      <w:bookmarkEnd w:id="407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6" w:name="_Toc180146899"/>
      <w:bookmarkStart w:id="4077" w:name="_Toc180249397"/>
      <w:bookmarkStart w:id="4078" w:name="_Toc183379351"/>
      <w:bookmarkStart w:id="4079" w:name="_Toc195349345"/>
      <w:r w:rsidRPr="00AF3FD7">
        <w:t>6.7.8</w:t>
      </w:r>
      <w:r w:rsidRPr="00AF3FD7">
        <w:rPr>
          <w:lang w:eastAsia="zh-CN"/>
        </w:rPr>
        <w:tab/>
        <w:t>Feature negotiation</w:t>
      </w:r>
      <w:bookmarkEnd w:id="4076"/>
      <w:bookmarkEnd w:id="4077"/>
      <w:bookmarkEnd w:id="4078"/>
      <w:bookmarkEnd w:id="407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80" w:name="_Toc180146900"/>
      <w:bookmarkStart w:id="4081" w:name="_Toc180249398"/>
      <w:bookmarkStart w:id="4082" w:name="_Toc183379352"/>
      <w:bookmarkStart w:id="4083" w:name="_Toc195349346"/>
      <w:r w:rsidRPr="00AF3FD7">
        <w:t>6.7.9</w:t>
      </w:r>
      <w:r w:rsidRPr="00AF3FD7">
        <w:tab/>
        <w:t>Security</w:t>
      </w:r>
      <w:bookmarkEnd w:id="4080"/>
      <w:bookmarkEnd w:id="4081"/>
      <w:bookmarkEnd w:id="4082"/>
      <w:bookmarkEnd w:id="408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4" w:name="_Toc168599533"/>
      <w:bookmarkStart w:id="4085" w:name="_Toc183379353"/>
      <w:bookmarkStart w:id="4086" w:name="_Toc195349347"/>
      <w:r w:rsidR="00015F98" w:rsidRPr="00015F98">
        <w:lastRenderedPageBreak/>
        <w:t>6.8</w:t>
      </w:r>
      <w:r w:rsidR="00015F98" w:rsidRPr="00015F98">
        <w:tab/>
        <w:t>UAE_NTZManagement Service API</w:t>
      </w:r>
      <w:bookmarkEnd w:id="4084"/>
      <w:bookmarkEnd w:id="4085"/>
      <w:bookmarkEnd w:id="4086"/>
    </w:p>
    <w:p w14:paraId="59204789" w14:textId="77777777" w:rsidR="00015F98" w:rsidRPr="00015F98" w:rsidRDefault="00015F98" w:rsidP="00015F98">
      <w:pPr>
        <w:pStyle w:val="Heading3"/>
      </w:pPr>
      <w:bookmarkStart w:id="4087" w:name="_Toc168599534"/>
      <w:bookmarkStart w:id="4088" w:name="_Toc183379354"/>
      <w:bookmarkStart w:id="4089" w:name="_Toc195349348"/>
      <w:r w:rsidRPr="00015F98">
        <w:t>6.8.1</w:t>
      </w:r>
      <w:r w:rsidRPr="00015F98">
        <w:tab/>
        <w:t>Introduction</w:t>
      </w:r>
      <w:bookmarkEnd w:id="4087"/>
      <w:bookmarkEnd w:id="4088"/>
      <w:bookmarkEnd w:id="408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90" w:name="_Toc168599535"/>
      <w:bookmarkStart w:id="4091" w:name="_Toc183379355"/>
      <w:bookmarkStart w:id="4092" w:name="_Toc195349349"/>
      <w:r w:rsidRPr="00015F98">
        <w:t>6.8.2</w:t>
      </w:r>
      <w:r w:rsidRPr="00015F98">
        <w:tab/>
        <w:t>Usage of HTTP</w:t>
      </w:r>
      <w:bookmarkEnd w:id="4090"/>
      <w:bookmarkEnd w:id="4091"/>
      <w:bookmarkEnd w:id="409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3" w:name="_Toc168599536"/>
      <w:bookmarkStart w:id="4094" w:name="_Toc183379356"/>
      <w:bookmarkStart w:id="4095" w:name="_Toc195349350"/>
      <w:r w:rsidRPr="00015F98">
        <w:t>6.8.3</w:t>
      </w:r>
      <w:r w:rsidRPr="00015F98">
        <w:tab/>
        <w:t>Resources</w:t>
      </w:r>
      <w:bookmarkEnd w:id="4093"/>
      <w:bookmarkEnd w:id="4094"/>
      <w:bookmarkEnd w:id="4095"/>
    </w:p>
    <w:p w14:paraId="71066E21" w14:textId="77777777" w:rsidR="00015F98" w:rsidRPr="00015F98" w:rsidRDefault="00015F98" w:rsidP="00015F98">
      <w:pPr>
        <w:pStyle w:val="Heading4"/>
      </w:pPr>
      <w:bookmarkStart w:id="4096" w:name="_Toc168599537"/>
      <w:bookmarkStart w:id="4097" w:name="_Toc183379357"/>
      <w:bookmarkStart w:id="4098" w:name="_Toc195349351"/>
      <w:r w:rsidRPr="00015F98">
        <w:t>6.8.3.1</w:t>
      </w:r>
      <w:r w:rsidRPr="00015F98">
        <w:tab/>
        <w:t>Overview</w:t>
      </w:r>
      <w:bookmarkEnd w:id="4096"/>
      <w:bookmarkEnd w:id="4097"/>
      <w:bookmarkEnd w:id="40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05962395"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9" w:name="_Toc168599538"/>
      <w:bookmarkStart w:id="4100" w:name="_Toc183379358"/>
      <w:bookmarkStart w:id="4101" w:name="_Toc195349352"/>
      <w:r w:rsidRPr="00015F98">
        <w:t>6.8.3.2</w:t>
      </w:r>
      <w:r w:rsidRPr="00015F98">
        <w:tab/>
        <w:t xml:space="preserve">Resource: </w:t>
      </w:r>
      <w:bookmarkEnd w:id="4099"/>
      <w:r w:rsidRPr="00015F98">
        <w:rPr>
          <w:rFonts w:eastAsia="Calibri"/>
        </w:rPr>
        <w:t>NTZ Configurations</w:t>
      </w:r>
      <w:bookmarkEnd w:id="4100"/>
      <w:bookmarkEnd w:id="4101"/>
    </w:p>
    <w:p w14:paraId="1FF4BE71" w14:textId="77777777" w:rsidR="00015F98" w:rsidRPr="00015F98" w:rsidRDefault="00015F98" w:rsidP="00015F98">
      <w:pPr>
        <w:pStyle w:val="Heading5"/>
      </w:pPr>
      <w:bookmarkStart w:id="4102" w:name="_Toc168599539"/>
      <w:bookmarkStart w:id="4103" w:name="_Toc183379359"/>
      <w:bookmarkStart w:id="4104" w:name="_Toc195349353"/>
      <w:r w:rsidRPr="00015F98">
        <w:t>6.8.3.2.1</w:t>
      </w:r>
      <w:r w:rsidRPr="00015F98">
        <w:tab/>
        <w:t>Description</w:t>
      </w:r>
      <w:bookmarkEnd w:id="4102"/>
      <w:bookmarkEnd w:id="4103"/>
      <w:bookmarkEnd w:id="4104"/>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5" w:name="_Toc168599540"/>
      <w:bookmarkStart w:id="4106" w:name="_Toc183379360"/>
      <w:bookmarkStart w:id="4107" w:name="_Toc195349354"/>
      <w:r w:rsidRPr="00015F98">
        <w:t>6.8.3.2.2</w:t>
      </w:r>
      <w:r w:rsidRPr="00015F98">
        <w:tab/>
        <w:t>Resource Definition</w:t>
      </w:r>
      <w:bookmarkEnd w:id="4105"/>
      <w:bookmarkEnd w:id="4106"/>
      <w:bookmarkEnd w:id="4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8" w:name="_Toc168599541"/>
      <w:bookmarkStart w:id="4109" w:name="_Toc183379361"/>
      <w:bookmarkStart w:id="4110" w:name="_Toc195349355"/>
      <w:r w:rsidRPr="00015F98">
        <w:t>6.8.3.2.3</w:t>
      </w:r>
      <w:r w:rsidRPr="00015F98">
        <w:tab/>
        <w:t>Resource Standard Methods</w:t>
      </w:r>
      <w:bookmarkEnd w:id="4108"/>
      <w:bookmarkEnd w:id="4109"/>
      <w:bookmarkEnd w:id="4110"/>
    </w:p>
    <w:p w14:paraId="72347553" w14:textId="77777777" w:rsidR="00015F98" w:rsidRPr="00015F98" w:rsidRDefault="00015F98" w:rsidP="00015F98">
      <w:pPr>
        <w:pStyle w:val="Heading6"/>
      </w:pPr>
      <w:bookmarkStart w:id="4111" w:name="_Toc168599542"/>
      <w:bookmarkStart w:id="4112" w:name="_Toc183379362"/>
      <w:bookmarkStart w:id="4113" w:name="_Toc195349356"/>
      <w:r w:rsidRPr="00015F98">
        <w:t>6.8.3.2.3.1</w:t>
      </w:r>
      <w:r w:rsidRPr="00015F98">
        <w:tab/>
        <w:t>GET</w:t>
      </w:r>
      <w:bookmarkEnd w:id="4111"/>
      <w:bookmarkEnd w:id="4112"/>
      <w:bookmarkEnd w:id="411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4" w:name="_Toc168599543"/>
      <w:bookmarkStart w:id="4115" w:name="_Toc183379363"/>
      <w:bookmarkStart w:id="4116" w:name="_Toc195349357"/>
      <w:r w:rsidRPr="00015F98">
        <w:t>6.8.3.2.3.2</w:t>
      </w:r>
      <w:r w:rsidRPr="00015F98">
        <w:tab/>
        <w:t>POST</w:t>
      </w:r>
      <w:bookmarkEnd w:id="4114"/>
      <w:bookmarkEnd w:id="4115"/>
      <w:bookmarkEnd w:id="411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7" w:name="_Toc168599544"/>
      <w:bookmarkStart w:id="4118" w:name="_Toc183379364"/>
      <w:bookmarkStart w:id="4119" w:name="_Toc195349358"/>
      <w:r w:rsidRPr="00015F98">
        <w:t>6.8.3.2.4</w:t>
      </w:r>
      <w:r w:rsidRPr="00015F98">
        <w:tab/>
        <w:t>Resource Custom Operations</w:t>
      </w:r>
      <w:bookmarkEnd w:id="4117"/>
      <w:bookmarkEnd w:id="4118"/>
      <w:bookmarkEnd w:id="411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20" w:name="_Toc168599545"/>
      <w:bookmarkStart w:id="4121" w:name="_Toc183379365"/>
      <w:bookmarkStart w:id="4122" w:name="_Toc195349359"/>
      <w:r w:rsidRPr="00015F98">
        <w:t>6.8.3.3</w:t>
      </w:r>
      <w:r w:rsidRPr="00015F98">
        <w:tab/>
        <w:t xml:space="preserve">Resource: Individual </w:t>
      </w:r>
      <w:bookmarkEnd w:id="4120"/>
      <w:r w:rsidRPr="00015F98">
        <w:rPr>
          <w:rFonts w:eastAsia="Calibri"/>
        </w:rPr>
        <w:t>NTZ Configuration</w:t>
      </w:r>
      <w:bookmarkEnd w:id="4121"/>
      <w:bookmarkEnd w:id="4122"/>
    </w:p>
    <w:p w14:paraId="1640A555" w14:textId="77777777" w:rsidR="00015F98" w:rsidRPr="00015F98" w:rsidRDefault="00015F98" w:rsidP="00015F98">
      <w:pPr>
        <w:pStyle w:val="Heading5"/>
      </w:pPr>
      <w:bookmarkStart w:id="4123" w:name="_Toc168599546"/>
      <w:bookmarkStart w:id="4124" w:name="_Toc183379366"/>
      <w:bookmarkStart w:id="4125" w:name="_Toc195349360"/>
      <w:r w:rsidRPr="00015F98">
        <w:t>6.8.3.3.1</w:t>
      </w:r>
      <w:r w:rsidRPr="00015F98">
        <w:tab/>
        <w:t>Description</w:t>
      </w:r>
      <w:bookmarkEnd w:id="4123"/>
      <w:bookmarkEnd w:id="4124"/>
      <w:bookmarkEnd w:id="412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6" w:name="_Toc168599547"/>
      <w:bookmarkStart w:id="4127" w:name="_Toc183379367"/>
      <w:bookmarkStart w:id="4128" w:name="_Toc195349361"/>
      <w:r w:rsidRPr="00015F98">
        <w:t>6.8.3.3.2</w:t>
      </w:r>
      <w:r w:rsidRPr="00015F98">
        <w:tab/>
        <w:t>Resource Definition</w:t>
      </w:r>
      <w:bookmarkEnd w:id="4126"/>
      <w:bookmarkEnd w:id="4127"/>
      <w:bookmarkEnd w:id="412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9" w:name="_Toc168599548"/>
      <w:bookmarkStart w:id="4130" w:name="_Toc183379368"/>
      <w:bookmarkStart w:id="4131" w:name="_Toc195349362"/>
      <w:r w:rsidRPr="00015F98">
        <w:t>6.8.3.3.3</w:t>
      </w:r>
      <w:r w:rsidRPr="00015F98">
        <w:tab/>
        <w:t>Resource Standard Methods</w:t>
      </w:r>
      <w:bookmarkEnd w:id="4129"/>
      <w:bookmarkEnd w:id="4130"/>
      <w:bookmarkEnd w:id="4131"/>
    </w:p>
    <w:p w14:paraId="0C4AF2A0" w14:textId="77777777" w:rsidR="00015F98" w:rsidRPr="00015F98" w:rsidRDefault="00015F98" w:rsidP="00015F98">
      <w:pPr>
        <w:pStyle w:val="Heading6"/>
      </w:pPr>
      <w:bookmarkStart w:id="4132" w:name="_Toc168599549"/>
      <w:bookmarkStart w:id="4133" w:name="_Toc183379369"/>
      <w:bookmarkStart w:id="4134" w:name="_Toc195349363"/>
      <w:r w:rsidRPr="00015F98">
        <w:t>6.8.3.3.3.1</w:t>
      </w:r>
      <w:r w:rsidRPr="00015F98">
        <w:tab/>
        <w:t>GET</w:t>
      </w:r>
      <w:bookmarkEnd w:id="4132"/>
      <w:bookmarkEnd w:id="4133"/>
      <w:bookmarkEnd w:id="413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5" w:name="_Toc168599550"/>
      <w:bookmarkStart w:id="4136" w:name="_Toc183379370"/>
      <w:bookmarkStart w:id="4137" w:name="_Toc195349364"/>
      <w:r w:rsidRPr="00015F98">
        <w:t>6.8.3.3.3.2</w:t>
      </w:r>
      <w:r w:rsidRPr="00015F98">
        <w:tab/>
        <w:t>PUT</w:t>
      </w:r>
      <w:bookmarkEnd w:id="4135"/>
      <w:bookmarkEnd w:id="4136"/>
      <w:bookmarkEnd w:id="413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8" w:name="_Toc168599551"/>
      <w:bookmarkStart w:id="4139" w:name="_Toc183379371"/>
      <w:bookmarkStart w:id="4140" w:name="_Toc195349365"/>
      <w:r w:rsidRPr="00015F98">
        <w:t>6.8.3.3.3.3</w:t>
      </w:r>
      <w:r w:rsidRPr="00015F98">
        <w:tab/>
        <w:t>PATCH</w:t>
      </w:r>
      <w:bookmarkEnd w:id="4138"/>
      <w:bookmarkEnd w:id="4139"/>
      <w:bookmarkEnd w:id="414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1" w:name="_Toc168599552"/>
      <w:bookmarkStart w:id="4142" w:name="_Toc183379372"/>
      <w:bookmarkStart w:id="4143" w:name="_Toc195349366"/>
      <w:r w:rsidRPr="00015F98">
        <w:lastRenderedPageBreak/>
        <w:t>6.8.3.3.3.4</w:t>
      </w:r>
      <w:r w:rsidRPr="00015F98">
        <w:tab/>
        <w:t>DELETE</w:t>
      </w:r>
      <w:bookmarkEnd w:id="4141"/>
      <w:bookmarkEnd w:id="4142"/>
      <w:bookmarkEnd w:id="414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4" w:name="_Toc168599553"/>
      <w:bookmarkStart w:id="4145" w:name="_Toc183379373"/>
      <w:bookmarkStart w:id="4146" w:name="_Toc195349367"/>
      <w:r w:rsidRPr="00015F98">
        <w:t>6.8.3.3.4</w:t>
      </w:r>
      <w:r w:rsidRPr="00015F98">
        <w:tab/>
        <w:t>Resource Custom Operations</w:t>
      </w:r>
      <w:bookmarkEnd w:id="4144"/>
      <w:bookmarkEnd w:id="4145"/>
      <w:bookmarkEnd w:id="4146"/>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7" w:name="_Toc168599554"/>
      <w:bookmarkStart w:id="4148" w:name="_Toc183379374"/>
      <w:bookmarkStart w:id="4149" w:name="_Toc195349368"/>
      <w:r w:rsidRPr="00015F98">
        <w:lastRenderedPageBreak/>
        <w:t>6.8.4</w:t>
      </w:r>
      <w:r w:rsidRPr="00015F98">
        <w:tab/>
        <w:t>Custom Operations without associated resources</w:t>
      </w:r>
      <w:bookmarkEnd w:id="4147"/>
      <w:bookmarkEnd w:id="4148"/>
      <w:bookmarkEnd w:id="4149"/>
    </w:p>
    <w:p w14:paraId="7628F2C9" w14:textId="47C9E3D1" w:rsidR="00015F98" w:rsidRPr="00015F98" w:rsidRDefault="00015F98" w:rsidP="00015F98">
      <w:bookmarkStart w:id="415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4151" w:name="_Toc183379375"/>
      <w:bookmarkStart w:id="4152" w:name="_Toc195349369"/>
      <w:r w:rsidRPr="00015F98">
        <w:t>6.8.5</w:t>
      </w:r>
      <w:r w:rsidRPr="00015F98">
        <w:tab/>
        <w:t>Notifications</w:t>
      </w:r>
      <w:bookmarkEnd w:id="4150"/>
      <w:bookmarkEnd w:id="4151"/>
      <w:bookmarkEnd w:id="4152"/>
    </w:p>
    <w:p w14:paraId="6F93FC97" w14:textId="77777777" w:rsidR="00015F98" w:rsidRPr="00015F98" w:rsidRDefault="00015F98" w:rsidP="00015F98">
      <w:pPr>
        <w:pStyle w:val="Heading4"/>
      </w:pPr>
      <w:bookmarkStart w:id="4153" w:name="_Toc168599624"/>
      <w:bookmarkStart w:id="4154" w:name="_Toc183379376"/>
      <w:bookmarkStart w:id="4155" w:name="_Toc168599566"/>
      <w:bookmarkStart w:id="4156" w:name="_Toc195349370"/>
      <w:r w:rsidRPr="00015F98">
        <w:t>6.8.5.1</w:t>
      </w:r>
      <w:r w:rsidRPr="00015F98">
        <w:tab/>
        <w:t>General</w:t>
      </w:r>
      <w:bookmarkEnd w:id="4153"/>
      <w:bookmarkEnd w:id="4154"/>
      <w:bookmarkEnd w:id="415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7" w:name="_Toc168599625"/>
      <w:bookmarkStart w:id="4158" w:name="_Toc183379377"/>
      <w:bookmarkStart w:id="4159" w:name="_Toc195349371"/>
      <w:r w:rsidRPr="00015F98">
        <w:t>6.8.5</w:t>
      </w:r>
      <w:r w:rsidRPr="00015F98">
        <w:rPr>
          <w:lang w:val="en-US"/>
        </w:rPr>
        <w:t>.2</w:t>
      </w:r>
      <w:r w:rsidRPr="00015F98">
        <w:rPr>
          <w:lang w:val="en-US"/>
        </w:rPr>
        <w:tab/>
      </w:r>
      <w:bookmarkEnd w:id="4157"/>
      <w:r w:rsidRPr="00015F98">
        <w:rPr>
          <w:rFonts w:eastAsia="Calibri"/>
        </w:rPr>
        <w:t xml:space="preserve">NTZ Configuration </w:t>
      </w:r>
      <w:r w:rsidRPr="00015F98">
        <w:rPr>
          <w:lang w:val="en-US"/>
        </w:rPr>
        <w:t>Completion Status Notification</w:t>
      </w:r>
      <w:bookmarkEnd w:id="4158"/>
      <w:bookmarkEnd w:id="4159"/>
    </w:p>
    <w:p w14:paraId="63122DE4" w14:textId="77777777" w:rsidR="00015F98" w:rsidRPr="00015F98" w:rsidRDefault="00015F98" w:rsidP="00015F98">
      <w:pPr>
        <w:pStyle w:val="Heading5"/>
        <w:rPr>
          <w:noProof/>
          <w:lang w:val="en-US"/>
        </w:rPr>
      </w:pPr>
      <w:bookmarkStart w:id="4160" w:name="_Toc168599626"/>
      <w:bookmarkStart w:id="4161" w:name="_Toc183379378"/>
      <w:bookmarkStart w:id="4162" w:name="_Toc195349372"/>
      <w:r w:rsidRPr="00015F98">
        <w:t>6.8.5</w:t>
      </w:r>
      <w:r w:rsidRPr="00015F98">
        <w:rPr>
          <w:lang w:val="en-US"/>
        </w:rPr>
        <w:t>.2</w:t>
      </w:r>
      <w:r w:rsidRPr="00015F98">
        <w:rPr>
          <w:noProof/>
          <w:lang w:val="en-US"/>
        </w:rPr>
        <w:t>.1</w:t>
      </w:r>
      <w:r w:rsidRPr="00015F98">
        <w:rPr>
          <w:noProof/>
          <w:lang w:val="en-US"/>
        </w:rPr>
        <w:tab/>
        <w:t>Description</w:t>
      </w:r>
      <w:bookmarkEnd w:id="4160"/>
      <w:bookmarkEnd w:id="4161"/>
      <w:bookmarkEnd w:id="41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3" w:name="_Toc168599627"/>
      <w:bookmarkStart w:id="4164" w:name="_Toc183379379"/>
      <w:bookmarkStart w:id="4165" w:name="_Toc195349373"/>
      <w:r w:rsidRPr="00015F98">
        <w:t>6.8.5.2</w:t>
      </w:r>
      <w:r w:rsidRPr="00015F98">
        <w:rPr>
          <w:noProof/>
        </w:rPr>
        <w:t>.2</w:t>
      </w:r>
      <w:r w:rsidRPr="00015F98">
        <w:rPr>
          <w:noProof/>
        </w:rPr>
        <w:tab/>
        <w:t>Target URI</w:t>
      </w:r>
      <w:bookmarkEnd w:id="4163"/>
      <w:bookmarkEnd w:id="4164"/>
      <w:bookmarkEnd w:id="4165"/>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6" w:name="_Toc168599628"/>
      <w:bookmarkStart w:id="4167" w:name="_Toc183379380"/>
      <w:bookmarkStart w:id="4168" w:name="_Toc195349374"/>
      <w:r w:rsidRPr="00015F98">
        <w:t>6.8.5.2</w:t>
      </w:r>
      <w:r w:rsidRPr="00015F98">
        <w:rPr>
          <w:noProof/>
        </w:rPr>
        <w:t>.3</w:t>
      </w:r>
      <w:r w:rsidRPr="00015F98">
        <w:rPr>
          <w:noProof/>
        </w:rPr>
        <w:tab/>
        <w:t>Standard Methods</w:t>
      </w:r>
      <w:bookmarkEnd w:id="4166"/>
      <w:bookmarkEnd w:id="4167"/>
      <w:bookmarkEnd w:id="4168"/>
    </w:p>
    <w:p w14:paraId="6781508E" w14:textId="77777777" w:rsidR="00015F98" w:rsidRPr="00015F98" w:rsidRDefault="00015F98" w:rsidP="00015F98">
      <w:pPr>
        <w:pStyle w:val="Heading6"/>
        <w:rPr>
          <w:noProof/>
        </w:rPr>
      </w:pPr>
      <w:bookmarkStart w:id="4169" w:name="_Toc168599629"/>
      <w:bookmarkStart w:id="4170" w:name="_Toc183379381"/>
      <w:bookmarkStart w:id="4171" w:name="_Toc195349375"/>
      <w:r w:rsidRPr="00015F98">
        <w:t>6.8.5.2.3</w:t>
      </w:r>
      <w:r w:rsidRPr="00015F98">
        <w:rPr>
          <w:noProof/>
        </w:rPr>
        <w:t>.1</w:t>
      </w:r>
      <w:r w:rsidRPr="00015F98">
        <w:rPr>
          <w:noProof/>
        </w:rPr>
        <w:tab/>
        <w:t>POST</w:t>
      </w:r>
      <w:bookmarkEnd w:id="4169"/>
      <w:bookmarkEnd w:id="4170"/>
      <w:bookmarkEnd w:id="41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2" w:name="_Toc168599630"/>
      <w:bookmarkStart w:id="4173" w:name="_Toc183379382"/>
      <w:bookmarkStart w:id="4174" w:name="_Toc19534937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2"/>
      <w:bookmarkEnd w:id="4173"/>
      <w:bookmarkEnd w:id="4174"/>
    </w:p>
    <w:p w14:paraId="6F385245" w14:textId="77777777" w:rsidR="00015F98" w:rsidRPr="00015F98" w:rsidRDefault="00015F98" w:rsidP="00015F98">
      <w:pPr>
        <w:pStyle w:val="Heading5"/>
        <w:rPr>
          <w:noProof/>
          <w:lang w:val="en-US"/>
        </w:rPr>
      </w:pPr>
      <w:bookmarkStart w:id="4175" w:name="_Toc168599631"/>
      <w:bookmarkStart w:id="4176" w:name="_Toc183379383"/>
      <w:bookmarkStart w:id="4177" w:name="_Toc195349377"/>
      <w:r w:rsidRPr="00015F98">
        <w:t>6.8.5</w:t>
      </w:r>
      <w:r w:rsidRPr="00015F98">
        <w:rPr>
          <w:lang w:val="en-US"/>
        </w:rPr>
        <w:t>.3</w:t>
      </w:r>
      <w:r w:rsidRPr="00015F98">
        <w:rPr>
          <w:noProof/>
          <w:lang w:val="en-US"/>
        </w:rPr>
        <w:t>.1</w:t>
      </w:r>
      <w:r w:rsidRPr="00015F98">
        <w:rPr>
          <w:noProof/>
          <w:lang w:val="en-US"/>
        </w:rPr>
        <w:tab/>
        <w:t>Description</w:t>
      </w:r>
      <w:bookmarkEnd w:id="4175"/>
      <w:bookmarkEnd w:id="4176"/>
      <w:bookmarkEnd w:id="417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8" w:name="_Toc168599632"/>
      <w:bookmarkStart w:id="4179" w:name="_Toc183379384"/>
      <w:bookmarkStart w:id="4180" w:name="_Toc195349378"/>
      <w:r w:rsidRPr="00015F98">
        <w:t>6.8.5.3</w:t>
      </w:r>
      <w:r w:rsidRPr="00015F98">
        <w:rPr>
          <w:noProof/>
        </w:rPr>
        <w:t>.2</w:t>
      </w:r>
      <w:r w:rsidRPr="00015F98">
        <w:rPr>
          <w:noProof/>
        </w:rPr>
        <w:tab/>
        <w:t>Target URI</w:t>
      </w:r>
      <w:bookmarkEnd w:id="4178"/>
      <w:bookmarkEnd w:id="4179"/>
      <w:bookmarkEnd w:id="4180"/>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1" w:name="_Toc168599633"/>
      <w:bookmarkStart w:id="4182" w:name="_Toc183379385"/>
      <w:bookmarkStart w:id="4183" w:name="_Toc195349379"/>
      <w:r w:rsidRPr="00015F98">
        <w:lastRenderedPageBreak/>
        <w:t>6.8.5.3</w:t>
      </w:r>
      <w:r w:rsidRPr="00015F98">
        <w:rPr>
          <w:noProof/>
        </w:rPr>
        <w:t>.3</w:t>
      </w:r>
      <w:r w:rsidRPr="00015F98">
        <w:rPr>
          <w:noProof/>
        </w:rPr>
        <w:tab/>
        <w:t>Standard Methods</w:t>
      </w:r>
      <w:bookmarkEnd w:id="4181"/>
      <w:bookmarkEnd w:id="4182"/>
      <w:bookmarkEnd w:id="4183"/>
    </w:p>
    <w:p w14:paraId="560E035E" w14:textId="77777777" w:rsidR="00015F98" w:rsidRPr="00015F98" w:rsidRDefault="00015F98" w:rsidP="00015F98">
      <w:pPr>
        <w:pStyle w:val="Heading6"/>
        <w:rPr>
          <w:noProof/>
        </w:rPr>
      </w:pPr>
      <w:bookmarkStart w:id="4184" w:name="_Toc168599634"/>
      <w:bookmarkStart w:id="4185" w:name="_Toc183379386"/>
      <w:bookmarkStart w:id="4186" w:name="_Toc195349380"/>
      <w:r w:rsidRPr="00015F98">
        <w:t>6.8.5.3.3</w:t>
      </w:r>
      <w:r w:rsidRPr="00015F98">
        <w:rPr>
          <w:noProof/>
        </w:rPr>
        <w:t>.1</w:t>
      </w:r>
      <w:r w:rsidRPr="00015F98">
        <w:rPr>
          <w:noProof/>
        </w:rPr>
        <w:tab/>
        <w:t>POST</w:t>
      </w:r>
      <w:bookmarkEnd w:id="4184"/>
      <w:bookmarkEnd w:id="4185"/>
      <w:bookmarkEnd w:id="418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7" w:name="_Toc183379387"/>
      <w:bookmarkStart w:id="4188" w:name="_Toc195349381"/>
      <w:r w:rsidRPr="00015F98">
        <w:t>6.8.6</w:t>
      </w:r>
      <w:r w:rsidRPr="00015F98">
        <w:tab/>
        <w:t>Data Model</w:t>
      </w:r>
      <w:bookmarkEnd w:id="4155"/>
      <w:bookmarkEnd w:id="4187"/>
      <w:bookmarkEnd w:id="4188"/>
    </w:p>
    <w:p w14:paraId="23D3C175" w14:textId="77777777" w:rsidR="00015F98" w:rsidRPr="00015F98" w:rsidRDefault="00015F98" w:rsidP="00015F98">
      <w:pPr>
        <w:pStyle w:val="Heading4"/>
      </w:pPr>
      <w:bookmarkStart w:id="4189" w:name="_Toc168599567"/>
      <w:bookmarkStart w:id="4190" w:name="_Toc183379388"/>
      <w:bookmarkStart w:id="4191" w:name="_Toc195349382"/>
      <w:r w:rsidRPr="00015F98">
        <w:t>6.8.6.1</w:t>
      </w:r>
      <w:r w:rsidRPr="00015F98">
        <w:tab/>
        <w:t>General</w:t>
      </w:r>
      <w:bookmarkEnd w:id="4189"/>
      <w:bookmarkEnd w:id="4190"/>
      <w:bookmarkEnd w:id="419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2" w:name="_Toc168599568"/>
      <w:bookmarkStart w:id="4193" w:name="_Toc183379389"/>
      <w:bookmarkStart w:id="4194" w:name="_Toc195349383"/>
      <w:r w:rsidRPr="00015F98">
        <w:t>6.8</w:t>
      </w:r>
      <w:r w:rsidRPr="00015F98">
        <w:rPr>
          <w:lang w:val="en-US"/>
        </w:rPr>
        <w:t>.6.2</w:t>
      </w:r>
      <w:r w:rsidRPr="00015F98">
        <w:rPr>
          <w:lang w:val="en-US"/>
        </w:rPr>
        <w:tab/>
        <w:t>Structured data types</w:t>
      </w:r>
      <w:bookmarkEnd w:id="4192"/>
      <w:bookmarkEnd w:id="4193"/>
      <w:bookmarkEnd w:id="4194"/>
    </w:p>
    <w:p w14:paraId="04468110" w14:textId="77777777" w:rsidR="00015F98" w:rsidRPr="00015F98" w:rsidRDefault="00015F98" w:rsidP="00015F98">
      <w:pPr>
        <w:pStyle w:val="Heading5"/>
      </w:pPr>
      <w:bookmarkStart w:id="4195" w:name="_Toc168599569"/>
      <w:bookmarkStart w:id="4196" w:name="_Toc183379390"/>
      <w:bookmarkStart w:id="4197" w:name="_Toc195349384"/>
      <w:r w:rsidRPr="00015F98">
        <w:t>6.8.6.2.1</w:t>
      </w:r>
      <w:r w:rsidRPr="00015F98">
        <w:tab/>
        <w:t>Introduction</w:t>
      </w:r>
      <w:bookmarkEnd w:id="4195"/>
      <w:bookmarkEnd w:id="4196"/>
      <w:bookmarkEnd w:id="419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8" w:name="_Toc168599570"/>
      <w:bookmarkStart w:id="4199" w:name="_Toc183379391"/>
      <w:bookmarkStart w:id="4200" w:name="_Toc195349385"/>
      <w:r w:rsidRPr="00015F98">
        <w:lastRenderedPageBreak/>
        <w:t>6.8.6.2.2</w:t>
      </w:r>
      <w:r w:rsidRPr="00015F98">
        <w:tab/>
        <w:t xml:space="preserve">Type: </w:t>
      </w:r>
      <w:bookmarkEnd w:id="4198"/>
      <w:r w:rsidRPr="00015F98">
        <w:t>NTZConfigReq</w:t>
      </w:r>
      <w:bookmarkEnd w:id="4199"/>
      <w:bookmarkEnd w:id="4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1" w:name="_Toc168599571"/>
      <w:bookmarkStart w:id="4202" w:name="_Toc183379392"/>
      <w:bookmarkStart w:id="4203" w:name="_Toc195349386"/>
      <w:r w:rsidRPr="00015F98">
        <w:t>6.8.6.2.3</w:t>
      </w:r>
      <w:r w:rsidRPr="00015F98">
        <w:tab/>
        <w:t>Type: NTZConfigResp</w:t>
      </w:r>
      <w:bookmarkEnd w:id="4201"/>
      <w:bookmarkEnd w:id="4202"/>
      <w:bookmarkEnd w:id="420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4" w:name="_Toc168599572"/>
      <w:bookmarkStart w:id="4205" w:name="_Toc183379393"/>
      <w:bookmarkStart w:id="4206" w:name="_Toc195349387"/>
      <w:r w:rsidRPr="00015F98">
        <w:t>6.8.6.2.4</w:t>
      </w:r>
      <w:r w:rsidRPr="00015F98">
        <w:tab/>
        <w:t xml:space="preserve">Type: </w:t>
      </w:r>
      <w:bookmarkEnd w:id="4204"/>
      <w:r w:rsidRPr="00015F98">
        <w:t>NTZConfig</w:t>
      </w:r>
      <w:bookmarkEnd w:id="4205"/>
      <w:bookmarkEnd w:id="420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7" w:name="_Toc168599573"/>
      <w:bookmarkStart w:id="4208" w:name="_Toc183379394"/>
      <w:bookmarkStart w:id="4209" w:name="_Toc195349388"/>
      <w:r w:rsidRPr="00015F98">
        <w:t>6.8.6.2.5</w:t>
      </w:r>
      <w:r w:rsidRPr="00015F98">
        <w:tab/>
        <w:t xml:space="preserve">Type: </w:t>
      </w:r>
      <w:bookmarkEnd w:id="4207"/>
      <w:r w:rsidRPr="00015F98">
        <w:t>NTZConfigPatch</w:t>
      </w:r>
      <w:bookmarkEnd w:id="4208"/>
      <w:bookmarkEnd w:id="4209"/>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10" w:name="_Toc168599574"/>
      <w:bookmarkStart w:id="4211" w:name="_Toc183379395"/>
      <w:bookmarkStart w:id="4212" w:name="_Toc195349389"/>
      <w:r w:rsidRPr="00015F98">
        <w:lastRenderedPageBreak/>
        <w:t>6.8.6.2.6</w:t>
      </w:r>
      <w:r w:rsidRPr="00015F98">
        <w:tab/>
        <w:t xml:space="preserve">Type: </w:t>
      </w:r>
      <w:bookmarkEnd w:id="4210"/>
      <w:r w:rsidRPr="00015F98">
        <w:t>NTZPolicy</w:t>
      </w:r>
      <w:bookmarkEnd w:id="4211"/>
      <w:bookmarkEnd w:id="421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3" w:name="_Toc168599645"/>
      <w:bookmarkStart w:id="4214" w:name="_Toc183379396"/>
      <w:bookmarkStart w:id="4215" w:name="_Toc168599577"/>
      <w:bookmarkStart w:id="4216" w:name="_Toc195349390"/>
      <w:r w:rsidRPr="00015F98">
        <w:t>6.8.6.2.7</w:t>
      </w:r>
      <w:r w:rsidRPr="00015F98">
        <w:tab/>
        <w:t xml:space="preserve">Type: </w:t>
      </w:r>
      <w:bookmarkEnd w:id="4213"/>
      <w:r w:rsidRPr="00015F98">
        <w:t>NTZConfigNotif</w:t>
      </w:r>
      <w:bookmarkEnd w:id="4214"/>
      <w:bookmarkEnd w:id="421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7" w:name="_Toc168599646"/>
      <w:bookmarkStart w:id="4218" w:name="_Toc183379397"/>
      <w:bookmarkStart w:id="4219" w:name="_Toc168599581"/>
      <w:bookmarkStart w:id="4220" w:name="_Toc195349391"/>
      <w:bookmarkEnd w:id="4215"/>
      <w:r w:rsidRPr="00015F98">
        <w:t>6.8.6.2.8</w:t>
      </w:r>
      <w:r w:rsidRPr="00015F98">
        <w:tab/>
        <w:t xml:space="preserve">Type: </w:t>
      </w:r>
      <w:bookmarkEnd w:id="4217"/>
      <w:r w:rsidRPr="00015F98">
        <w:t>NTZNotif</w:t>
      </w:r>
      <w:bookmarkEnd w:id="4218"/>
      <w:bookmarkEnd w:id="4220"/>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1" w:name="_Toc183379398"/>
      <w:bookmarkStart w:id="4222" w:name="_Toc195349392"/>
      <w:r w:rsidRPr="00015F98">
        <w:lastRenderedPageBreak/>
        <w:t>6.8.6.2.9</w:t>
      </w:r>
      <w:r w:rsidRPr="00015F98">
        <w:tab/>
        <w:t xml:space="preserve">Type: </w:t>
      </w:r>
      <w:bookmarkEnd w:id="4219"/>
      <w:r w:rsidRPr="00015F98">
        <w:t>NTZEventInfo</w:t>
      </w:r>
      <w:bookmarkEnd w:id="4221"/>
      <w:bookmarkEnd w:id="422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3" w:name="_Toc183379399"/>
      <w:bookmarkStart w:id="4224" w:name="_Toc168599583"/>
      <w:bookmarkStart w:id="4225" w:name="_Toc195349393"/>
      <w:r w:rsidRPr="00015F98">
        <w:t>6.8.6.2.10</w:t>
      </w:r>
      <w:r w:rsidRPr="00015F98">
        <w:tab/>
        <w:t>Type: TimeValidityReqs</w:t>
      </w:r>
      <w:bookmarkEnd w:id="4223"/>
      <w:bookmarkEnd w:id="4225"/>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6" w:name="_Toc183379400"/>
      <w:bookmarkStart w:id="4227" w:name="_Toc195349394"/>
      <w:r w:rsidRPr="00015F98">
        <w:t>6.8.6.2.11</w:t>
      </w:r>
      <w:r w:rsidRPr="00015F98">
        <w:tab/>
        <w:t>Type: NTZTransInfo</w:t>
      </w:r>
      <w:bookmarkEnd w:id="4226"/>
      <w:bookmarkEnd w:id="422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17E02E0E"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D97B5F9"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1E305984" w:rsidR="00015F98" w:rsidRPr="00015F98" w:rsidRDefault="00C173CB" w:rsidP="00767D81">
            <w:pPr>
              <w:pStyle w:val="TAL"/>
              <w:rPr>
                <w:rFonts w:cs="Arial"/>
                <w:szCs w:val="18"/>
              </w:rPr>
            </w:pPr>
            <w:r>
              <w:t xml:space="preserve">The "restrictedTimeReqs"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8" w:name="_Toc183379401"/>
      <w:bookmarkStart w:id="4229" w:name="_Toc195349395"/>
      <w:r w:rsidRPr="00015F98">
        <w:lastRenderedPageBreak/>
        <w:t>6.8.6.2.12</w:t>
      </w:r>
      <w:r w:rsidRPr="00015F98">
        <w:tab/>
        <w:t>Type: NTZEnforceInfo</w:t>
      </w:r>
      <w:bookmarkEnd w:id="4228"/>
      <w:bookmarkEnd w:id="42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30" w:name="_Toc183379402"/>
      <w:bookmarkStart w:id="4231" w:name="_Toc195349396"/>
      <w:r w:rsidRPr="00015F98">
        <w:t>6.8.6.2.13</w:t>
      </w:r>
      <w:r w:rsidRPr="00015F98">
        <w:tab/>
        <w:t>Type: FreqBand</w:t>
      </w:r>
      <w:bookmarkEnd w:id="4230"/>
      <w:bookmarkEnd w:id="42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3FE6F06C" w:rsidR="00015F98" w:rsidRPr="00015F98" w:rsidRDefault="00015F98" w:rsidP="00767D81">
            <w:pPr>
              <w:pStyle w:val="TAL"/>
              <w:rPr>
                <w:rFonts w:cs="Arial"/>
                <w:szCs w:val="18"/>
              </w:rPr>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19A2466A"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0174088F"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5B790454" w:rsidR="00015F98" w:rsidRPr="00015F98" w:rsidRDefault="0013609C" w:rsidP="00767D81">
            <w:pPr>
              <w:pStyle w:val="TAL"/>
            </w:pPr>
            <w:r>
              <w:t>(NOTE)</w:t>
            </w:r>
          </w:p>
        </w:tc>
        <w:tc>
          <w:tcPr>
            <w:tcW w:w="1310" w:type="dxa"/>
            <w:vAlign w:val="center"/>
          </w:tcPr>
          <w:p w14:paraId="29BD9F6C" w14:textId="77777777" w:rsidR="00015F98" w:rsidRPr="00015F98" w:rsidRDefault="00015F98" w:rsidP="00767D81">
            <w:pPr>
              <w:pStyle w:val="TAL"/>
              <w:rPr>
                <w:rFonts w:cs="Arial"/>
                <w:szCs w:val="18"/>
              </w:rPr>
            </w:pPr>
          </w:p>
        </w:tc>
      </w:tr>
      <w:tr w:rsidR="00EE36AE"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77777777" w:rsidR="00EE36AE" w:rsidRPr="00015F98" w:rsidRDefault="00EE36AE" w:rsidP="00A757CF">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77777777" w:rsidR="00EE36AE" w:rsidRPr="00015F98" w:rsidRDefault="00EE36AE" w:rsidP="00A757CF">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77777777" w:rsidR="00EE36AE" w:rsidRPr="00015F98" w:rsidRDefault="00EE36AE" w:rsidP="00A757C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77777777" w:rsidR="00EE36AE" w:rsidRPr="00015F98" w:rsidRDefault="00EE36AE" w:rsidP="00A757CF">
            <w:pPr>
              <w:pStyle w:val="TAC"/>
            </w:pPr>
            <w:r>
              <w:t>1..N</w:t>
            </w:r>
          </w:p>
        </w:tc>
        <w:tc>
          <w:tcPr>
            <w:tcW w:w="3451" w:type="dxa"/>
            <w:tcBorders>
              <w:top w:val="single" w:sz="6" w:space="0" w:color="auto"/>
              <w:left w:val="single" w:sz="6" w:space="0" w:color="auto"/>
              <w:bottom w:val="single" w:sz="6" w:space="0" w:color="auto"/>
              <w:right w:val="single" w:sz="6" w:space="0" w:color="auto"/>
            </w:tcBorders>
            <w:vAlign w:val="center"/>
          </w:tcPr>
          <w:p w14:paraId="13815C7B" w14:textId="77777777" w:rsidR="00EE36AE" w:rsidRPr="00015F98" w:rsidRDefault="00EE36AE" w:rsidP="00A757CF">
            <w:pPr>
              <w:pStyle w:val="TAL"/>
              <w:rPr>
                <w:rFonts w:cs="Arial"/>
                <w:szCs w:val="18"/>
              </w:rPr>
            </w:pPr>
            <w:r>
              <w:rPr>
                <w:rFonts w:cs="Arial"/>
                <w:szCs w:val="18"/>
              </w:rPr>
              <w:t>Contains the restricted time related requirements (e.g., time duration, periods or windows during which the frequency band is restricted).</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EE36AE" w:rsidRPr="00015F98" w:rsidRDefault="00EE36AE" w:rsidP="00A757CF">
            <w:pPr>
              <w:pStyle w:val="TAL"/>
              <w:rPr>
                <w:rFonts w:cs="Arial"/>
                <w:szCs w:val="18"/>
              </w:rPr>
            </w:pPr>
          </w:p>
        </w:tc>
      </w:tr>
      <w:tr w:rsidR="00EE36AE" w:rsidRPr="00015F98" w14:paraId="13192EEC" w14:textId="77777777" w:rsidTr="00A757CF">
        <w:trPr>
          <w:jc w:val="center"/>
        </w:trPr>
        <w:tc>
          <w:tcPr>
            <w:tcW w:w="9524" w:type="dxa"/>
            <w:gridSpan w:val="6"/>
            <w:vAlign w:val="center"/>
          </w:tcPr>
          <w:p w14:paraId="3DB991BF" w14:textId="77777777" w:rsidR="00EE36AE" w:rsidRPr="00015F98" w:rsidRDefault="00EE36AE" w:rsidP="00A757CF">
            <w:pPr>
              <w:pStyle w:val="TAN"/>
            </w:pPr>
            <w:r>
              <w:t>NOTE:</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2" w:name="_Toc183379403"/>
      <w:bookmarkStart w:id="4233" w:name="_Toc195349397"/>
      <w:r w:rsidRPr="00015F98">
        <w:t>6.8</w:t>
      </w:r>
      <w:r w:rsidRPr="00015F98">
        <w:rPr>
          <w:lang w:val="en-US"/>
        </w:rPr>
        <w:t>.6.3</w:t>
      </w:r>
      <w:r w:rsidRPr="00015F98">
        <w:rPr>
          <w:lang w:val="en-US"/>
        </w:rPr>
        <w:tab/>
        <w:t>Simple data types and enumerations</w:t>
      </w:r>
      <w:bookmarkEnd w:id="4224"/>
      <w:bookmarkEnd w:id="4232"/>
      <w:bookmarkEnd w:id="4233"/>
    </w:p>
    <w:p w14:paraId="6F3EDDA5" w14:textId="77777777" w:rsidR="00015F98" w:rsidRPr="00015F98" w:rsidRDefault="00015F98" w:rsidP="00015F98">
      <w:pPr>
        <w:pStyle w:val="Heading5"/>
      </w:pPr>
      <w:bookmarkStart w:id="4234" w:name="_Toc168599584"/>
      <w:bookmarkStart w:id="4235" w:name="_Toc183379404"/>
      <w:bookmarkStart w:id="4236" w:name="_Toc195349398"/>
      <w:r w:rsidRPr="00015F98">
        <w:t>6.8.6.3.1</w:t>
      </w:r>
      <w:r w:rsidRPr="00015F98">
        <w:tab/>
        <w:t>Introduction</w:t>
      </w:r>
      <w:bookmarkEnd w:id="4234"/>
      <w:bookmarkEnd w:id="4235"/>
      <w:bookmarkEnd w:id="42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7" w:name="_Toc168599585"/>
      <w:bookmarkStart w:id="4238" w:name="_Toc183379405"/>
      <w:bookmarkStart w:id="4239" w:name="_Toc195349399"/>
      <w:r w:rsidRPr="00015F98">
        <w:t>6.8.6.3.2</w:t>
      </w:r>
      <w:r w:rsidRPr="00015F98">
        <w:tab/>
        <w:t>Simple data types</w:t>
      </w:r>
      <w:bookmarkEnd w:id="4237"/>
      <w:bookmarkEnd w:id="4238"/>
      <w:bookmarkEnd w:id="42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40" w:name="_Toc168599586"/>
      <w:bookmarkStart w:id="4241" w:name="_Toc183379406"/>
      <w:bookmarkStart w:id="4242" w:name="_Toc195349400"/>
      <w:r w:rsidRPr="00015F98">
        <w:t>6.8.6.3.3</w:t>
      </w:r>
      <w:r w:rsidRPr="00015F98">
        <w:tab/>
        <w:t xml:space="preserve">Enumeration: </w:t>
      </w:r>
      <w:bookmarkEnd w:id="4240"/>
      <w:r w:rsidRPr="00015F98">
        <w:t>NTZConfigStatus</w:t>
      </w:r>
      <w:bookmarkEnd w:id="4241"/>
      <w:bookmarkEnd w:id="424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lastRenderedPageBreak/>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3" w:name="_Toc183379407"/>
      <w:bookmarkStart w:id="4244" w:name="_Toc168599588"/>
      <w:bookmarkStart w:id="4245" w:name="_Toc195349401"/>
      <w:r w:rsidRPr="00015F98">
        <w:t>6.8.6.3.4</w:t>
      </w:r>
      <w:r w:rsidRPr="00015F98">
        <w:tab/>
        <w:t>Enumeration: NTZEvent</w:t>
      </w:r>
      <w:bookmarkEnd w:id="4243"/>
      <w:bookmarkEnd w:id="4245"/>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6" w:name="_Toc183379408"/>
      <w:bookmarkStart w:id="4247" w:name="_Toc195349402"/>
      <w:r w:rsidRPr="00015F98">
        <w:t>6.8.6.3.5</w:t>
      </w:r>
      <w:r w:rsidRPr="00015F98">
        <w:tab/>
        <w:t>Enumeration: TransStatus</w:t>
      </w:r>
      <w:bookmarkEnd w:id="4246"/>
      <w:bookmarkEnd w:id="424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8" w:name="_Toc183379409"/>
      <w:bookmarkStart w:id="4249" w:name="_Toc195349403"/>
      <w:r w:rsidRPr="00015F98">
        <w:t>6.8.6.3.6</w:t>
      </w:r>
      <w:r w:rsidRPr="00015F98">
        <w:tab/>
        <w:t>Enumeration: FreqBandName</w:t>
      </w:r>
      <w:bookmarkEnd w:id="4248"/>
      <w:bookmarkEnd w:id="424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50" w:name="_Toc183379410"/>
      <w:bookmarkStart w:id="4251" w:name="_Toc19534940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4"/>
      <w:bookmarkEnd w:id="4250"/>
      <w:bookmarkEnd w:id="42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2" w:name="_Toc168599589"/>
      <w:bookmarkStart w:id="4253" w:name="_Toc183379411"/>
      <w:bookmarkStart w:id="4254" w:name="_Toc195349405"/>
      <w:r w:rsidRPr="00015F98">
        <w:t>6.8.6.5</w:t>
      </w:r>
      <w:r w:rsidRPr="00015F98">
        <w:tab/>
        <w:t>Binary data</w:t>
      </w:r>
      <w:bookmarkEnd w:id="4252"/>
      <w:bookmarkEnd w:id="4253"/>
      <w:bookmarkEnd w:id="4254"/>
    </w:p>
    <w:p w14:paraId="4BE2AD61" w14:textId="77777777" w:rsidR="00015F98" w:rsidRPr="00015F98" w:rsidRDefault="00015F98" w:rsidP="00015F98">
      <w:pPr>
        <w:pStyle w:val="Heading5"/>
      </w:pPr>
      <w:bookmarkStart w:id="4255" w:name="_Toc168599590"/>
      <w:bookmarkStart w:id="4256" w:name="_Toc183379412"/>
      <w:bookmarkStart w:id="4257" w:name="_Toc195349406"/>
      <w:r w:rsidRPr="00015F98">
        <w:t>6.8.6.5.1</w:t>
      </w:r>
      <w:r w:rsidRPr="00015F98">
        <w:tab/>
        <w:t>Binary Data Types</w:t>
      </w:r>
      <w:bookmarkEnd w:id="4255"/>
      <w:bookmarkEnd w:id="4256"/>
      <w:bookmarkEnd w:id="425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8" w:name="_Toc168599591"/>
      <w:bookmarkStart w:id="4259" w:name="_Toc183379413"/>
      <w:bookmarkStart w:id="4260" w:name="_Toc195349407"/>
      <w:r w:rsidRPr="00015F98">
        <w:lastRenderedPageBreak/>
        <w:t>6.8.7</w:t>
      </w:r>
      <w:r w:rsidRPr="00015F98">
        <w:tab/>
        <w:t>Error Handling</w:t>
      </w:r>
      <w:bookmarkEnd w:id="4258"/>
      <w:bookmarkEnd w:id="4259"/>
      <w:bookmarkEnd w:id="4260"/>
    </w:p>
    <w:p w14:paraId="1488FBFF" w14:textId="77777777" w:rsidR="00015F98" w:rsidRPr="00015F98" w:rsidRDefault="00015F98" w:rsidP="00015F98">
      <w:pPr>
        <w:pStyle w:val="Heading4"/>
      </w:pPr>
      <w:bookmarkStart w:id="4261" w:name="_Toc168599592"/>
      <w:bookmarkStart w:id="4262" w:name="_Toc183379414"/>
      <w:bookmarkStart w:id="4263" w:name="_Toc195349408"/>
      <w:r w:rsidRPr="00015F98">
        <w:t>6.8.7.1</w:t>
      </w:r>
      <w:r w:rsidRPr="00015F98">
        <w:tab/>
        <w:t>General</w:t>
      </w:r>
      <w:bookmarkEnd w:id="4261"/>
      <w:bookmarkEnd w:id="4262"/>
      <w:bookmarkEnd w:id="426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4" w:name="_Toc168599593"/>
      <w:bookmarkStart w:id="4265" w:name="_Toc183379415"/>
      <w:bookmarkStart w:id="4266" w:name="_Toc195349409"/>
      <w:r w:rsidRPr="00015F98">
        <w:t>6.8.7.2</w:t>
      </w:r>
      <w:r w:rsidRPr="00015F98">
        <w:tab/>
        <w:t>Protocol Errors</w:t>
      </w:r>
      <w:bookmarkEnd w:id="4264"/>
      <w:bookmarkEnd w:id="4265"/>
      <w:bookmarkEnd w:id="426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7" w:name="_Toc168599594"/>
      <w:bookmarkStart w:id="4268" w:name="_Toc183379416"/>
      <w:bookmarkStart w:id="4269" w:name="_Toc195349410"/>
      <w:r w:rsidRPr="00015F98">
        <w:t>6.8.7.3</w:t>
      </w:r>
      <w:r w:rsidRPr="00015F98">
        <w:tab/>
        <w:t>Application Errors</w:t>
      </w:r>
      <w:bookmarkEnd w:id="4267"/>
      <w:bookmarkEnd w:id="4268"/>
      <w:bookmarkEnd w:id="426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70" w:name="_Toc168599595"/>
      <w:bookmarkStart w:id="4271" w:name="_Toc183379417"/>
      <w:bookmarkStart w:id="4272" w:name="_Toc195349411"/>
      <w:r w:rsidRPr="00015F98">
        <w:t>6.8.8</w:t>
      </w:r>
      <w:r w:rsidRPr="00015F98">
        <w:rPr>
          <w:lang w:eastAsia="zh-CN"/>
        </w:rPr>
        <w:tab/>
        <w:t>Feature negotiation</w:t>
      </w:r>
      <w:bookmarkEnd w:id="4270"/>
      <w:bookmarkEnd w:id="4271"/>
      <w:bookmarkEnd w:id="42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3" w:name="_Toc168599596"/>
      <w:bookmarkStart w:id="4274" w:name="_Toc183379418"/>
      <w:bookmarkStart w:id="4275" w:name="_Toc195349412"/>
      <w:r w:rsidRPr="00015F98">
        <w:t>6.8.9</w:t>
      </w:r>
      <w:r w:rsidRPr="00015F98">
        <w:tab/>
        <w:t>Security</w:t>
      </w:r>
      <w:bookmarkEnd w:id="4273"/>
      <w:bookmarkEnd w:id="4274"/>
      <w:bookmarkEnd w:id="427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6" w:name="_Toc160452954"/>
      <w:bookmarkStart w:id="4277" w:name="_Toc164869882"/>
      <w:bookmarkStart w:id="4278" w:name="_Toc175350934"/>
      <w:bookmarkStart w:id="4279" w:name="_Toc180146901"/>
      <w:bookmarkStart w:id="4280" w:name="_Toc180249399"/>
      <w:bookmarkStart w:id="4281" w:name="_Toc183379419"/>
      <w:bookmarkStart w:id="4282" w:name="_Toc195349413"/>
      <w:r w:rsidR="00553C53">
        <w:rPr>
          <w:lang w:eastAsia="zh-CN"/>
        </w:rPr>
        <w:lastRenderedPageBreak/>
        <w:t>7</w:t>
      </w:r>
      <w:r w:rsidR="00553C53">
        <w:rPr>
          <w:lang w:eastAsia="zh-CN"/>
        </w:rPr>
        <w:tab/>
        <w:t>Using Common API Framework</w:t>
      </w:r>
      <w:bookmarkEnd w:id="2229"/>
      <w:bookmarkEnd w:id="2230"/>
      <w:bookmarkEnd w:id="2231"/>
      <w:bookmarkEnd w:id="2240"/>
      <w:bookmarkEnd w:id="4276"/>
      <w:bookmarkEnd w:id="4277"/>
      <w:bookmarkEnd w:id="4278"/>
      <w:bookmarkEnd w:id="4279"/>
      <w:bookmarkEnd w:id="4280"/>
      <w:bookmarkEnd w:id="4281"/>
      <w:bookmarkEnd w:id="4282"/>
    </w:p>
    <w:p w14:paraId="370E6EF2" w14:textId="77777777" w:rsidR="00553C53" w:rsidRDefault="00553C53" w:rsidP="00553C53">
      <w:pPr>
        <w:pStyle w:val="Heading2"/>
      </w:pPr>
      <w:bookmarkStart w:id="4283" w:name="_Toc24868675"/>
      <w:bookmarkStart w:id="4284" w:name="_Toc34154180"/>
      <w:bookmarkStart w:id="4285" w:name="_Toc36041124"/>
      <w:bookmarkStart w:id="4286" w:name="_Toc36041437"/>
      <w:bookmarkStart w:id="4287" w:name="_Toc43196714"/>
      <w:bookmarkStart w:id="4288" w:name="_Toc43481484"/>
      <w:bookmarkStart w:id="4289" w:name="_Toc45134761"/>
      <w:bookmarkStart w:id="4290" w:name="_Toc51189293"/>
      <w:bookmarkStart w:id="4291" w:name="_Toc51763969"/>
      <w:bookmarkStart w:id="4292" w:name="_Toc57206201"/>
      <w:bookmarkStart w:id="4293" w:name="_Toc59019542"/>
      <w:bookmarkStart w:id="4294" w:name="_Toc68170215"/>
      <w:bookmarkStart w:id="4295" w:name="_Toc73433953"/>
      <w:bookmarkStart w:id="4296" w:name="_Toc73436001"/>
      <w:bookmarkStart w:id="4297" w:name="_Toc73437408"/>
      <w:bookmarkStart w:id="4298" w:name="_Toc75351818"/>
      <w:bookmarkStart w:id="4299" w:name="_Toc83230096"/>
      <w:bookmarkStart w:id="4300" w:name="_Toc85528264"/>
      <w:bookmarkStart w:id="4301" w:name="_Toc90649889"/>
      <w:bookmarkStart w:id="4302" w:name="_Toc96843460"/>
      <w:bookmarkStart w:id="4303" w:name="_Toc96844435"/>
      <w:bookmarkStart w:id="4304" w:name="_Toc100740008"/>
      <w:bookmarkStart w:id="4305" w:name="_Toc133408930"/>
      <w:bookmarkStart w:id="4306" w:name="_Toc160452955"/>
      <w:bookmarkStart w:id="4307" w:name="_Toc164869883"/>
      <w:bookmarkStart w:id="4308" w:name="_Toc175350935"/>
      <w:bookmarkStart w:id="4309" w:name="_Toc180146902"/>
      <w:bookmarkStart w:id="4310" w:name="_Toc180249400"/>
      <w:bookmarkStart w:id="4311" w:name="_Toc183379420"/>
      <w:bookmarkStart w:id="4312" w:name="_Toc195349414"/>
      <w:r>
        <w:t>7.1</w:t>
      </w:r>
      <w:r>
        <w:tab/>
        <w:t>General</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3" w:name="_Toc24868676"/>
      <w:bookmarkStart w:id="4314" w:name="_Toc34154181"/>
      <w:bookmarkStart w:id="4315" w:name="_Toc36041125"/>
      <w:bookmarkStart w:id="4316" w:name="_Toc36041438"/>
      <w:bookmarkStart w:id="4317" w:name="_Toc43196715"/>
      <w:bookmarkStart w:id="4318" w:name="_Toc43481485"/>
      <w:bookmarkStart w:id="4319" w:name="_Toc45134762"/>
      <w:bookmarkStart w:id="4320" w:name="_Toc51189294"/>
      <w:bookmarkStart w:id="4321" w:name="_Toc51763970"/>
      <w:bookmarkStart w:id="4322" w:name="_Toc57206202"/>
      <w:bookmarkStart w:id="4323" w:name="_Toc59019543"/>
      <w:bookmarkStart w:id="4324" w:name="_Toc68170216"/>
      <w:bookmarkStart w:id="4325" w:name="_Toc73433954"/>
      <w:bookmarkStart w:id="4326" w:name="_Toc73436002"/>
      <w:bookmarkStart w:id="4327" w:name="_Toc73437409"/>
      <w:bookmarkStart w:id="4328" w:name="_Toc75351819"/>
      <w:bookmarkStart w:id="4329" w:name="_Toc83230097"/>
      <w:bookmarkStart w:id="4330" w:name="_Toc85528265"/>
      <w:bookmarkStart w:id="4331" w:name="_Toc90649890"/>
      <w:bookmarkStart w:id="4332" w:name="_Toc96843461"/>
      <w:bookmarkStart w:id="4333" w:name="_Toc96844436"/>
      <w:bookmarkStart w:id="4334" w:name="_Toc100740009"/>
      <w:bookmarkStart w:id="4335" w:name="_Toc133408931"/>
      <w:bookmarkStart w:id="4336" w:name="_Toc160452956"/>
      <w:bookmarkStart w:id="4337" w:name="_Toc164869884"/>
      <w:bookmarkStart w:id="4338" w:name="_Toc175350936"/>
      <w:bookmarkStart w:id="4339" w:name="_Toc180146903"/>
      <w:bookmarkStart w:id="4340" w:name="_Toc180249401"/>
      <w:bookmarkStart w:id="4341" w:name="_Toc183379421"/>
      <w:bookmarkStart w:id="4342" w:name="_Toc195349415"/>
      <w:r>
        <w:t>7.2</w:t>
      </w:r>
      <w:r>
        <w:tab/>
        <w:t>Security</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3" w:name="_Toc510696650"/>
      <w:bookmarkStart w:id="4344" w:name="_Toc35971450"/>
      <w:bookmarkStart w:id="4345" w:name="_Toc96843462"/>
      <w:bookmarkStart w:id="4346" w:name="_Toc96844437"/>
      <w:bookmarkStart w:id="4347" w:name="_Toc100740010"/>
      <w:bookmarkStart w:id="4348" w:name="_Toc133408932"/>
      <w:bookmarkStart w:id="4349" w:name="_Toc160452957"/>
      <w:bookmarkStart w:id="4350" w:name="_Toc164869885"/>
      <w:bookmarkStart w:id="4351" w:name="_Toc175350937"/>
      <w:bookmarkStart w:id="4352" w:name="_Toc180146904"/>
      <w:bookmarkStart w:id="4353" w:name="_Toc180249402"/>
      <w:bookmarkStart w:id="4354" w:name="_Toc183379422"/>
      <w:bookmarkStart w:id="4355" w:name="_Toc195349416"/>
      <w:r>
        <w:lastRenderedPageBreak/>
        <w:t>Annex A (normative):</w:t>
      </w:r>
      <w:r>
        <w:br/>
        <w:t>OpenAPI specification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1DE895" w14:textId="77777777" w:rsidR="00CE57B7" w:rsidRDefault="003319AF" w:rsidP="000B267A">
      <w:pPr>
        <w:pStyle w:val="Heading1"/>
      </w:pPr>
      <w:bookmarkStart w:id="4356" w:name="_Toc510696651"/>
      <w:bookmarkStart w:id="4357" w:name="_Toc35971451"/>
      <w:bookmarkStart w:id="4358" w:name="_Toc96843463"/>
      <w:bookmarkStart w:id="4359" w:name="_Toc96844438"/>
      <w:bookmarkStart w:id="4360" w:name="_Toc100740011"/>
      <w:bookmarkStart w:id="4361" w:name="_Toc133408933"/>
      <w:bookmarkStart w:id="4362" w:name="_Toc160452958"/>
      <w:bookmarkStart w:id="4363" w:name="_Toc164869886"/>
      <w:bookmarkStart w:id="4364" w:name="_Toc175350938"/>
      <w:bookmarkStart w:id="4365" w:name="_Toc180146905"/>
      <w:bookmarkStart w:id="4366" w:name="_Toc180249403"/>
      <w:bookmarkStart w:id="4367" w:name="_Toc183379423"/>
      <w:bookmarkStart w:id="4368" w:name="_Toc195349417"/>
      <w:r>
        <w:t>A.1</w:t>
      </w:r>
      <w:r>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709B5C" w14:textId="589BEA07" w:rsidR="00CE57B7" w:rsidRDefault="003319AF">
      <w:bookmarkStart w:id="436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7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1" w:name="_Toc96843464"/>
      <w:bookmarkStart w:id="4372" w:name="_Toc96844439"/>
      <w:bookmarkStart w:id="4373" w:name="_Toc100740012"/>
      <w:r>
        <w:br w:type="page"/>
      </w:r>
      <w:bookmarkStart w:id="4374" w:name="_Toc133408934"/>
      <w:bookmarkStart w:id="4375" w:name="_Toc160452959"/>
      <w:bookmarkStart w:id="4376" w:name="_Toc164869887"/>
      <w:bookmarkStart w:id="4377" w:name="_Toc175350939"/>
      <w:bookmarkStart w:id="4378" w:name="_Toc180146906"/>
      <w:bookmarkStart w:id="4379" w:name="_Toc180249404"/>
      <w:bookmarkStart w:id="4380" w:name="_Toc183379424"/>
      <w:bookmarkStart w:id="4381" w:name="_Toc195349418"/>
      <w:r w:rsidR="003319AF">
        <w:lastRenderedPageBreak/>
        <w:t>A.2</w:t>
      </w:r>
      <w:r w:rsidR="003319AF">
        <w:tab/>
      </w:r>
      <w:r w:rsidR="00E45AA1" w:rsidRPr="003E26EA">
        <w:t>UAE_C2OperationModeManagement</w:t>
      </w:r>
      <w:r w:rsidR="003319AF">
        <w:t xml:space="preserve"> API</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FFB5E9" w14:textId="77777777" w:rsidR="00CE57B7" w:rsidRDefault="003319AF">
      <w:pPr>
        <w:pStyle w:val="PL"/>
      </w:pPr>
      <w:bookmarkStart w:id="4382" w:name="_Hlk514243590"/>
      <w:bookmarkStart w:id="4383" w:name="_Hlk515634373"/>
      <w:bookmarkStart w:id="4384" w:name="_Hlk515642979"/>
      <w:bookmarkStart w:id="438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6" w:name="_Hlk515639407"/>
      <w:bookmarkEnd w:id="4383"/>
      <w:bookmarkEnd w:id="438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7" w:name="_Toc35971453"/>
      <w:bookmarkStart w:id="4388" w:name="_Toc96843465"/>
      <w:bookmarkStart w:id="4389" w:name="_Toc96844440"/>
      <w:bookmarkStart w:id="4390" w:name="_Toc100740013"/>
      <w:bookmarkEnd w:id="4386"/>
      <w:r>
        <w:br w:type="page"/>
      </w:r>
      <w:bookmarkStart w:id="4391" w:name="_Toc133408935"/>
      <w:bookmarkStart w:id="4392" w:name="_Toc160452960"/>
      <w:bookmarkStart w:id="4393" w:name="_Toc164869888"/>
      <w:bookmarkStart w:id="4394" w:name="_Toc175350940"/>
      <w:bookmarkStart w:id="4395" w:name="_Toc180146907"/>
      <w:bookmarkStart w:id="4396" w:name="_Toc180249405"/>
      <w:bookmarkStart w:id="4397" w:name="_Toc183379425"/>
      <w:bookmarkStart w:id="4398" w:name="_Toc195349419"/>
      <w:r w:rsidR="003319AF">
        <w:lastRenderedPageBreak/>
        <w:t>A.3</w:t>
      </w:r>
      <w:r w:rsidR="003319AF">
        <w:tab/>
      </w:r>
      <w:r w:rsidR="00CB7B3B" w:rsidRPr="00761EFE">
        <w:t>UAE_RealtimeUAVStatus</w:t>
      </w:r>
      <w:r w:rsidR="003319AF">
        <w:t xml:space="preserve"> API</w:t>
      </w:r>
      <w:bookmarkEnd w:id="4385"/>
      <w:bookmarkEnd w:id="4387"/>
      <w:bookmarkEnd w:id="4388"/>
      <w:bookmarkEnd w:id="4389"/>
      <w:bookmarkEnd w:id="4390"/>
      <w:bookmarkEnd w:id="4391"/>
      <w:bookmarkEnd w:id="4392"/>
      <w:bookmarkEnd w:id="4393"/>
      <w:bookmarkEnd w:id="4394"/>
      <w:bookmarkEnd w:id="4395"/>
      <w:bookmarkEnd w:id="4396"/>
      <w:bookmarkEnd w:id="4397"/>
      <w:bookmarkEnd w:id="4398"/>
    </w:p>
    <w:p w14:paraId="40E11BA8" w14:textId="77777777" w:rsidR="00CB7B3B" w:rsidRDefault="00CB7B3B" w:rsidP="00CB7B3B">
      <w:pPr>
        <w:pStyle w:val="PL"/>
      </w:pPr>
      <w:bookmarkStart w:id="43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400" w:name="_Toc133408936"/>
      <w:bookmarkStart w:id="4401" w:name="_Toc160452961"/>
      <w:bookmarkStart w:id="4402" w:name="_Toc164869889"/>
      <w:bookmarkStart w:id="4403" w:name="_Toc175350941"/>
      <w:bookmarkStart w:id="4404" w:name="_Toc180146908"/>
      <w:bookmarkStart w:id="4405" w:name="_Toc180249406"/>
      <w:bookmarkStart w:id="4406" w:name="_Toc183379426"/>
      <w:bookmarkStart w:id="4407" w:name="_Toc67903571"/>
      <w:bookmarkStart w:id="4408" w:name="_Toc96843466"/>
      <w:bookmarkStart w:id="4409" w:name="_Toc96844441"/>
      <w:bookmarkStart w:id="4410" w:name="_Toc100740014"/>
      <w:bookmarkStart w:id="4411" w:name="_Toc2086459"/>
      <w:bookmarkStart w:id="4412" w:name="_Toc195349420"/>
      <w:bookmarkEnd w:id="4399"/>
      <w:r w:rsidR="005B4B64">
        <w:lastRenderedPageBreak/>
        <w:t>A.</w:t>
      </w:r>
      <w:r w:rsidR="005B4B64" w:rsidRPr="005B4B64">
        <w:t>4</w:t>
      </w:r>
      <w:r w:rsidR="005B4B64">
        <w:tab/>
        <w:t>UAE_ChangeUSSManagement API</w:t>
      </w:r>
      <w:bookmarkEnd w:id="4400"/>
      <w:bookmarkEnd w:id="4401"/>
      <w:bookmarkEnd w:id="4402"/>
      <w:bookmarkEnd w:id="4403"/>
      <w:bookmarkEnd w:id="4404"/>
      <w:bookmarkEnd w:id="4405"/>
      <w:bookmarkEnd w:id="4406"/>
      <w:bookmarkEnd w:id="441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4" w:name="_Toc129252586"/>
      <w:bookmarkStart w:id="4415" w:name="_Toc160452962"/>
      <w:bookmarkStart w:id="4416" w:name="_Toc164869890"/>
      <w:bookmarkStart w:id="4417" w:name="_Toc175350942"/>
      <w:bookmarkStart w:id="4418" w:name="_Toc180146909"/>
      <w:bookmarkStart w:id="4419" w:name="_Toc180249407"/>
      <w:bookmarkStart w:id="4420" w:name="_Toc183379427"/>
      <w:bookmarkStart w:id="4421" w:name="_Toc133408937"/>
      <w:bookmarkStart w:id="4422" w:name="_Toc19534942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4414"/>
      <w:bookmarkEnd w:id="4415"/>
      <w:bookmarkEnd w:id="4416"/>
      <w:bookmarkEnd w:id="4417"/>
      <w:bookmarkEnd w:id="4418"/>
      <w:bookmarkEnd w:id="4419"/>
      <w:bookmarkEnd w:id="4420"/>
      <w:bookmarkEnd w:id="442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4" w:name="_Toc160452963"/>
      <w:bookmarkStart w:id="4425" w:name="_Toc164869891"/>
      <w:bookmarkStart w:id="4426" w:name="_Toc175350943"/>
      <w:bookmarkStart w:id="4427" w:name="_Toc180146910"/>
      <w:bookmarkStart w:id="4428" w:name="_Toc180249408"/>
      <w:bookmarkStart w:id="4429" w:name="_Toc183379428"/>
      <w:bookmarkStart w:id="4430" w:name="_Toc195349422"/>
      <w:r w:rsidR="004F4157" w:rsidRPr="00F4442C">
        <w:lastRenderedPageBreak/>
        <w:t>A.</w:t>
      </w:r>
      <w:r w:rsidR="004F4157" w:rsidRPr="00C21C18">
        <w:t>6</w:t>
      </w:r>
      <w:r w:rsidR="004F4157" w:rsidRPr="00F4442C">
        <w:tab/>
      </w:r>
      <w:bookmarkStart w:id="4431" w:name="_Hlk144024711"/>
      <w:r w:rsidR="004F4157" w:rsidRPr="00B67013">
        <w:t>UAE_UAVDynamicInfo</w:t>
      </w:r>
      <w:r w:rsidR="004F4157" w:rsidRPr="00F4442C">
        <w:t xml:space="preserve"> API</w:t>
      </w:r>
      <w:bookmarkEnd w:id="4423"/>
      <w:bookmarkEnd w:id="4424"/>
      <w:bookmarkEnd w:id="4425"/>
      <w:bookmarkEnd w:id="4426"/>
      <w:bookmarkEnd w:id="4427"/>
      <w:bookmarkEnd w:id="4428"/>
      <w:bookmarkEnd w:id="4429"/>
      <w:bookmarkEnd w:id="4430"/>
      <w:bookmarkEnd w:id="44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2" w:name="_Toc175350944"/>
      <w:bookmarkStart w:id="4433" w:name="_Toc180146911"/>
      <w:bookmarkStart w:id="4434" w:name="_Toc180249409"/>
      <w:bookmarkStart w:id="4435" w:name="_Toc183379429"/>
      <w:bookmarkStart w:id="4436" w:name="_Toc19534942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4432"/>
      <w:bookmarkEnd w:id="4433"/>
      <w:bookmarkEnd w:id="4434"/>
      <w:bookmarkEnd w:id="4435"/>
      <w:bookmarkEnd w:id="443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7" w:name="_Toc175350945"/>
      <w:bookmarkStart w:id="4438" w:name="_Toc180146912"/>
      <w:bookmarkStart w:id="4439" w:name="_Toc180249410"/>
      <w:bookmarkStart w:id="4440" w:name="_Toc183379430"/>
      <w:bookmarkStart w:id="4441" w:name="_Toc195349424"/>
      <w:r w:rsidR="00CB1A86">
        <w:lastRenderedPageBreak/>
        <w:t>A.</w:t>
      </w:r>
      <w:r w:rsidR="00CB1A86" w:rsidRPr="00210904">
        <w:t>8</w:t>
      </w:r>
      <w:r w:rsidR="00CB1A86">
        <w:tab/>
      </w:r>
      <w:r w:rsidR="00CB1A86" w:rsidRPr="00937AC3">
        <w:t>UAE_Flight</w:t>
      </w:r>
      <w:r w:rsidR="00CB1A86">
        <w:t>RouteSupport API</w:t>
      </w:r>
      <w:bookmarkEnd w:id="4437"/>
      <w:bookmarkEnd w:id="4438"/>
      <w:bookmarkEnd w:id="4439"/>
      <w:bookmarkEnd w:id="4440"/>
      <w:bookmarkEnd w:id="444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2" w:name="_Toc168599718"/>
      <w:bookmarkStart w:id="4443" w:name="_Toc183379431"/>
      <w:bookmarkStart w:id="4444" w:name="_Toc160452964"/>
      <w:bookmarkStart w:id="4445" w:name="_Toc164869892"/>
      <w:bookmarkStart w:id="4446" w:name="_Toc175350946"/>
      <w:bookmarkStart w:id="4447" w:name="_Toc180146913"/>
      <w:bookmarkStart w:id="4448" w:name="_Toc180249411"/>
      <w:bookmarkStart w:id="4449" w:name="_Toc195349425"/>
      <w:r w:rsidR="00267501">
        <w:lastRenderedPageBreak/>
        <w:t>A.</w:t>
      </w:r>
      <w:r w:rsidR="00267501" w:rsidRPr="00920EA8">
        <w:t>9</w:t>
      </w:r>
      <w:r w:rsidR="00267501">
        <w:tab/>
      </w:r>
      <w:r w:rsidR="00267501" w:rsidRPr="00115EBF">
        <w:t xml:space="preserve">UAE_NTZManagement </w:t>
      </w:r>
      <w:r w:rsidR="00267501">
        <w:t>API</w:t>
      </w:r>
      <w:bookmarkEnd w:id="4442"/>
      <w:bookmarkEnd w:id="4443"/>
      <w:bookmarkEnd w:id="444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88C30D7" w:rsidR="00267501" w:rsidRDefault="00267501" w:rsidP="00267501">
      <w:pPr>
        <w:pStyle w:val="PL"/>
      </w:pPr>
      <w:r>
        <w:t xml:space="preserve">  version: 1.0.0-alpha.</w:t>
      </w:r>
      <w:r w:rsidR="00C3389D">
        <w:t>3</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53AA443" w:rsidR="00267501" w:rsidRDefault="00267501" w:rsidP="00267501">
      <w:pPr>
        <w:pStyle w:val="PL"/>
      </w:pPr>
      <w:r>
        <w:t xml:space="preserve">    3GPP TS 29.257 V19.</w:t>
      </w:r>
      <w:r w:rsidR="00C3389D">
        <w:t>3</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lastRenderedPageBreak/>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3E5E6287" w:rsidR="00267501" w:rsidRDefault="00267501" w:rsidP="00267501">
      <w:pPr>
        <w:pStyle w:val="PL"/>
      </w:pPr>
      <w:r>
        <w:t xml:space="preserve">          type: </w:t>
      </w:r>
      <w:r w:rsidR="00313532">
        <w:t>string</w:t>
      </w:r>
    </w:p>
    <w:p w14:paraId="6CC252B9" w14:textId="77777777" w:rsidR="00313532" w:rsidRDefault="00313532" w:rsidP="00313532">
      <w:pPr>
        <w:pStyle w:val="PL"/>
      </w:pPr>
      <w:r>
        <w:t xml:space="preserve">        restrictedTimeReqs:</w:t>
      </w:r>
    </w:p>
    <w:p w14:paraId="75EC783E" w14:textId="77777777" w:rsidR="00313532" w:rsidRPr="0059611C" w:rsidRDefault="00313532" w:rsidP="00313532">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lastRenderedPageBreak/>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50" w:name="_Toc183379432"/>
      <w:bookmarkStart w:id="4451" w:name="_Toc19534942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7"/>
      <w:bookmarkEnd w:id="4408"/>
      <w:bookmarkEnd w:id="4409"/>
      <w:bookmarkEnd w:id="4410"/>
      <w:bookmarkEnd w:id="4421"/>
      <w:bookmarkEnd w:id="4444"/>
      <w:bookmarkEnd w:id="4445"/>
      <w:bookmarkEnd w:id="4446"/>
      <w:bookmarkEnd w:id="4447"/>
      <w:bookmarkEnd w:id="4448"/>
      <w:bookmarkEnd w:id="4450"/>
      <w:bookmarkEnd w:id="4451"/>
    </w:p>
    <w:p w14:paraId="6B240DD2" w14:textId="77777777" w:rsidR="00782F57" w:rsidRDefault="00782F57" w:rsidP="000B267A">
      <w:pPr>
        <w:pStyle w:val="Heading1"/>
      </w:pPr>
      <w:bookmarkStart w:id="4452" w:name="_Toc67903572"/>
      <w:bookmarkStart w:id="4453" w:name="_Toc96843467"/>
      <w:bookmarkStart w:id="4454" w:name="_Toc96844442"/>
      <w:bookmarkStart w:id="4455" w:name="_Toc100740015"/>
      <w:bookmarkStart w:id="4456" w:name="_Toc133408938"/>
      <w:bookmarkStart w:id="4457" w:name="_Toc160452965"/>
      <w:bookmarkStart w:id="4458" w:name="_Toc164869893"/>
      <w:bookmarkStart w:id="4459" w:name="_Toc175350947"/>
      <w:bookmarkStart w:id="4460" w:name="_Toc180146914"/>
      <w:bookmarkStart w:id="4461" w:name="_Toc180249412"/>
      <w:bookmarkStart w:id="4462" w:name="_Toc183379433"/>
      <w:bookmarkStart w:id="4463" w:name="_Toc195349427"/>
      <w:r>
        <w:t>B.1</w:t>
      </w:r>
      <w:r>
        <w:tab/>
        <w:t>General</w:t>
      </w:r>
      <w:bookmarkEnd w:id="4452"/>
      <w:bookmarkEnd w:id="4453"/>
      <w:bookmarkEnd w:id="4454"/>
      <w:bookmarkEnd w:id="4455"/>
      <w:bookmarkEnd w:id="4456"/>
      <w:bookmarkEnd w:id="4457"/>
      <w:bookmarkEnd w:id="4458"/>
      <w:bookmarkEnd w:id="4459"/>
      <w:bookmarkEnd w:id="4460"/>
      <w:bookmarkEnd w:id="4461"/>
      <w:bookmarkEnd w:id="4462"/>
      <w:bookmarkEnd w:id="446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4" w:name="_Toc67903573"/>
      <w:bookmarkStart w:id="4465" w:name="_Toc96843468"/>
      <w:bookmarkStart w:id="4466" w:name="_Toc96844443"/>
      <w:bookmarkStart w:id="4467" w:name="_Toc100740016"/>
      <w:bookmarkStart w:id="4468" w:name="_Toc133408939"/>
      <w:bookmarkStart w:id="4469" w:name="_Toc160452966"/>
      <w:bookmarkStart w:id="4470" w:name="_Toc164869894"/>
      <w:bookmarkStart w:id="4471" w:name="_Toc175350948"/>
      <w:bookmarkStart w:id="4472" w:name="_Toc180146915"/>
      <w:bookmarkStart w:id="4473" w:name="_Toc180249413"/>
      <w:bookmarkStart w:id="4474" w:name="_Toc183379434"/>
      <w:bookmarkStart w:id="4475" w:name="_Toc195349428"/>
      <w:r>
        <w:t>B.2</w:t>
      </w:r>
      <w:r>
        <w:tab/>
      </w:r>
      <w:r w:rsidRPr="005618C3">
        <w:t xml:space="preserve">UAE_C2OperationModeManagement </w:t>
      </w:r>
      <w:r>
        <w:t>API</w:t>
      </w:r>
      <w:bookmarkEnd w:id="4464"/>
      <w:bookmarkEnd w:id="4465"/>
      <w:bookmarkEnd w:id="4466"/>
      <w:bookmarkEnd w:id="4467"/>
      <w:bookmarkEnd w:id="4468"/>
      <w:bookmarkEnd w:id="4469"/>
      <w:bookmarkEnd w:id="4470"/>
      <w:bookmarkEnd w:id="4471"/>
      <w:bookmarkEnd w:id="4472"/>
      <w:bookmarkEnd w:id="4473"/>
      <w:bookmarkEnd w:id="4474"/>
      <w:bookmarkEnd w:id="447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6" w:name="_Toc67903574"/>
      <w:bookmarkStart w:id="4477" w:name="_Toc96843469"/>
      <w:bookmarkStart w:id="4478" w:name="_Toc96844444"/>
      <w:bookmarkStart w:id="4479" w:name="_Toc100740017"/>
      <w:bookmarkStart w:id="4480" w:name="_Toc133408940"/>
      <w:bookmarkStart w:id="4481" w:name="_Toc160452967"/>
      <w:bookmarkStart w:id="4482" w:name="_Toc164869895"/>
      <w:bookmarkStart w:id="4483" w:name="_Toc175350949"/>
      <w:bookmarkStart w:id="4484" w:name="_Toc180146916"/>
      <w:bookmarkStart w:id="4485" w:name="_Toc180249414"/>
      <w:bookmarkStart w:id="4486" w:name="_Toc183379435"/>
      <w:bookmarkStart w:id="4487" w:name="_Toc195349429"/>
      <w:r>
        <w:t>B.3</w:t>
      </w:r>
      <w:r>
        <w:tab/>
      </w:r>
      <w:r w:rsidRPr="00761EFE">
        <w:t>UAE_RealtimeUAVStatus</w:t>
      </w:r>
      <w:r>
        <w:t xml:space="preserve"> API</w:t>
      </w:r>
      <w:bookmarkEnd w:id="4476"/>
      <w:bookmarkEnd w:id="4477"/>
      <w:bookmarkEnd w:id="4478"/>
      <w:bookmarkEnd w:id="4479"/>
      <w:bookmarkEnd w:id="4480"/>
      <w:bookmarkEnd w:id="4481"/>
      <w:bookmarkEnd w:id="4482"/>
      <w:bookmarkEnd w:id="4483"/>
      <w:bookmarkEnd w:id="4484"/>
      <w:bookmarkEnd w:id="4485"/>
      <w:bookmarkEnd w:id="4486"/>
      <w:bookmarkEnd w:id="448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8" w:name="_Toc129252590"/>
      <w:bookmarkStart w:id="4489" w:name="_Toc160452968"/>
      <w:bookmarkStart w:id="4490" w:name="_Toc164869896"/>
      <w:bookmarkStart w:id="4491" w:name="_Toc175350950"/>
      <w:bookmarkStart w:id="4492" w:name="_Toc180146917"/>
      <w:bookmarkStart w:id="4493" w:name="_Toc180249415"/>
      <w:bookmarkStart w:id="4494" w:name="_Toc183379436"/>
      <w:bookmarkStart w:id="4495" w:name="_Toc195349430"/>
      <w:r>
        <w:t>B</w:t>
      </w:r>
      <w:r w:rsidRPr="00035252">
        <w:t>.4</w:t>
      </w:r>
      <w:r>
        <w:tab/>
        <w:t>UAE_ChangeUSSManagement API</w:t>
      </w:r>
      <w:bookmarkEnd w:id="4488"/>
      <w:bookmarkEnd w:id="4489"/>
      <w:bookmarkEnd w:id="4490"/>
      <w:bookmarkEnd w:id="4491"/>
      <w:bookmarkEnd w:id="4492"/>
      <w:bookmarkEnd w:id="4493"/>
      <w:bookmarkEnd w:id="4494"/>
      <w:bookmarkEnd w:id="449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6" w:name="_Toc160452969"/>
      <w:bookmarkStart w:id="4497" w:name="_Toc164869897"/>
      <w:bookmarkStart w:id="4498" w:name="_Toc175350951"/>
      <w:bookmarkStart w:id="4499" w:name="_Toc180146918"/>
      <w:bookmarkStart w:id="4500" w:name="_Toc180249416"/>
      <w:bookmarkStart w:id="4501" w:name="_Toc183379437"/>
      <w:bookmarkStart w:id="4502" w:name="_Toc195349431"/>
      <w:r>
        <w:t>B.</w:t>
      </w:r>
      <w:r w:rsidRPr="00714452">
        <w:t>5</w:t>
      </w:r>
      <w:r>
        <w:tab/>
      </w:r>
      <w:r w:rsidRPr="00BA0DBB">
        <w:t>UAE_DAASupport</w:t>
      </w:r>
      <w:r w:rsidRPr="00282775">
        <w:t xml:space="preserve"> </w:t>
      </w:r>
      <w:r>
        <w:t>API</w:t>
      </w:r>
      <w:bookmarkEnd w:id="4496"/>
      <w:bookmarkEnd w:id="4497"/>
      <w:bookmarkEnd w:id="4498"/>
      <w:bookmarkEnd w:id="4499"/>
      <w:bookmarkEnd w:id="4500"/>
      <w:bookmarkEnd w:id="4501"/>
      <w:bookmarkEnd w:id="450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3" w:name="_Toc160452970"/>
      <w:bookmarkStart w:id="4504" w:name="_Toc164869898"/>
      <w:bookmarkStart w:id="4505" w:name="_Toc175350952"/>
      <w:bookmarkStart w:id="4506" w:name="_Toc180146919"/>
      <w:bookmarkStart w:id="4507" w:name="_Toc180249417"/>
      <w:bookmarkStart w:id="4508" w:name="_Toc183379438"/>
      <w:bookmarkStart w:id="4509" w:name="_Toc195349432"/>
      <w:r>
        <w:lastRenderedPageBreak/>
        <w:t>B.</w:t>
      </w:r>
      <w:r w:rsidRPr="00A5253A">
        <w:t>6</w:t>
      </w:r>
      <w:r w:rsidRPr="00A5253A">
        <w:tab/>
        <w:t>UAE_UAVDynamicInfo API</w:t>
      </w:r>
      <w:bookmarkEnd w:id="4503"/>
      <w:bookmarkEnd w:id="4504"/>
      <w:bookmarkEnd w:id="4505"/>
      <w:bookmarkEnd w:id="4506"/>
      <w:bookmarkEnd w:id="4507"/>
      <w:bookmarkEnd w:id="4508"/>
      <w:bookmarkEnd w:id="450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10" w:name="_Toc175350953"/>
      <w:bookmarkStart w:id="4511" w:name="_Toc180146920"/>
      <w:bookmarkStart w:id="4512" w:name="_Toc180249418"/>
      <w:bookmarkStart w:id="4513" w:name="_Toc183379439"/>
      <w:bookmarkStart w:id="4514" w:name="_Toc195349433"/>
      <w:r>
        <w:lastRenderedPageBreak/>
        <w:t>B.7</w:t>
      </w:r>
      <w:r w:rsidRPr="00A5253A">
        <w:tab/>
      </w:r>
      <w:r w:rsidRPr="00937AC3">
        <w:t>UAE_FlightPathMonitoring</w:t>
      </w:r>
      <w:r w:rsidRPr="00332316">
        <w:t xml:space="preserve"> </w:t>
      </w:r>
      <w:r w:rsidRPr="00A5253A">
        <w:t>API</w:t>
      </w:r>
      <w:bookmarkEnd w:id="4510"/>
      <w:bookmarkEnd w:id="4511"/>
      <w:bookmarkEnd w:id="4512"/>
      <w:bookmarkEnd w:id="4513"/>
      <w:bookmarkEnd w:id="451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5" w:name="_Toc175350954"/>
      <w:bookmarkStart w:id="4516" w:name="_Toc180146921"/>
      <w:bookmarkStart w:id="4517" w:name="_Toc180249419"/>
      <w:bookmarkStart w:id="4518" w:name="_Toc183379440"/>
      <w:bookmarkStart w:id="4519" w:name="_Toc195349434"/>
      <w:r>
        <w:lastRenderedPageBreak/>
        <w:t>B.8</w:t>
      </w:r>
      <w:r w:rsidRPr="00A5253A">
        <w:tab/>
      </w:r>
      <w:r w:rsidRPr="00937AC3">
        <w:t>UAE_Flight</w:t>
      </w:r>
      <w:r>
        <w:t xml:space="preserve">RouteSupport </w:t>
      </w:r>
      <w:r w:rsidRPr="00A5253A">
        <w:t>API</w:t>
      </w:r>
      <w:bookmarkEnd w:id="4515"/>
      <w:bookmarkEnd w:id="4516"/>
      <w:bookmarkEnd w:id="4517"/>
      <w:bookmarkEnd w:id="4518"/>
      <w:bookmarkEnd w:id="451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20" w:name="_Toc195349435"/>
      <w:r>
        <w:lastRenderedPageBreak/>
        <w:t>B.9</w:t>
      </w:r>
      <w:r w:rsidRPr="00A5253A">
        <w:tab/>
      </w:r>
      <w:r w:rsidRPr="00115EBF">
        <w:t>UAE_NTZManagement</w:t>
      </w:r>
      <w:r>
        <w:t xml:space="preserve"> </w:t>
      </w:r>
      <w:r w:rsidRPr="00A5253A">
        <w:t>API</w:t>
      </w:r>
      <w:bookmarkEnd w:id="452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1" w:name="_Toc96843470"/>
      <w:bookmarkStart w:id="4522" w:name="_Toc96844445"/>
      <w:bookmarkStart w:id="4523" w:name="_Toc100740018"/>
      <w:bookmarkStart w:id="4524" w:name="_Toc133408941"/>
      <w:bookmarkStart w:id="4525" w:name="_Toc160452971"/>
      <w:bookmarkStart w:id="4526" w:name="_Toc164869899"/>
      <w:bookmarkStart w:id="4527" w:name="_Toc175350955"/>
      <w:bookmarkStart w:id="4528" w:name="_Toc180146922"/>
      <w:bookmarkStart w:id="4529" w:name="_Toc180249420"/>
      <w:bookmarkStart w:id="4530" w:name="_Toc183379441"/>
      <w:bookmarkStart w:id="4531" w:name="_Toc195349436"/>
      <w:r w:rsidR="003319AF">
        <w:lastRenderedPageBreak/>
        <w:t xml:space="preserve">Annex </w:t>
      </w:r>
      <w:r>
        <w:t>C</w:t>
      </w:r>
      <w:r w:rsidR="003319AF">
        <w:t xml:space="preserve"> (informative):</w:t>
      </w:r>
      <w:r w:rsidR="003319AF">
        <w:br/>
        <w:t>Change history</w:t>
      </w:r>
      <w:bookmarkEnd w:id="4411"/>
      <w:bookmarkEnd w:id="4521"/>
      <w:bookmarkEnd w:id="4522"/>
      <w:bookmarkEnd w:id="4523"/>
      <w:bookmarkEnd w:id="4524"/>
      <w:bookmarkEnd w:id="4525"/>
      <w:bookmarkEnd w:id="4526"/>
      <w:bookmarkEnd w:id="4527"/>
      <w:bookmarkEnd w:id="4528"/>
      <w:bookmarkEnd w:id="4529"/>
      <w:bookmarkEnd w:id="4530"/>
      <w:bookmarkEnd w:id="453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A757CF" w14:paraId="0CEE366E" w14:textId="77777777" w:rsidTr="00A757CF">
        <w:tc>
          <w:tcPr>
            <w:tcW w:w="800" w:type="dxa"/>
            <w:tcBorders>
              <w:top w:val="single" w:sz="6" w:space="0" w:color="auto"/>
              <w:left w:val="single" w:sz="6" w:space="0" w:color="auto"/>
              <w:bottom w:val="single" w:sz="6" w:space="0" w:color="auto"/>
              <w:right w:val="single" w:sz="6" w:space="0" w:color="auto"/>
            </w:tcBorders>
            <w:shd w:val="solid" w:color="FFFFFF" w:fill="auto"/>
          </w:tcPr>
          <w:p w14:paraId="51F366F1" w14:textId="2C90E17A" w:rsidR="00A757CF" w:rsidRDefault="00A757CF" w:rsidP="00A757CF">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1C0FB21" w14:textId="43CB9CA5" w:rsidR="00A757CF" w:rsidRDefault="00A757CF" w:rsidP="00A757CF">
            <w:pPr>
              <w:pStyle w:val="TAC"/>
              <w:keepNext w:val="0"/>
              <w:keepLines w:val="0"/>
              <w:rPr>
                <w:rFonts w:cs="Arial"/>
                <w:sz w:val="16"/>
                <w:szCs w:val="16"/>
              </w:rPr>
            </w:pPr>
            <w:r>
              <w:rPr>
                <w:rFonts w:cs="Arial"/>
                <w:sz w:val="16"/>
                <w:szCs w:val="16"/>
              </w:rPr>
              <w:t>CT#10</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ED0B7" w14:textId="28D6183F" w:rsidR="00A757CF" w:rsidRDefault="00A757CF" w:rsidP="00A757CF">
            <w:pPr>
              <w:pStyle w:val="TAC"/>
              <w:keepNext w:val="0"/>
              <w:keepLines w:val="0"/>
              <w:rPr>
                <w:rFonts w:cs="Arial"/>
                <w:sz w:val="16"/>
                <w:szCs w:val="16"/>
              </w:rPr>
            </w:pPr>
            <w:r>
              <w:rPr>
                <w:rFonts w:cs="Arial"/>
                <w:sz w:val="16"/>
                <w:szCs w:val="16"/>
              </w:rPr>
              <w:t>CP-25</w:t>
            </w:r>
            <w:r>
              <w:rPr>
                <w:rFonts w:cs="Arial"/>
                <w:sz w:val="16"/>
                <w:szCs w:val="16"/>
              </w:rPr>
              <w:t>1</w:t>
            </w:r>
            <w:r w:rsidRPr="00A757CF">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F15F" w14:textId="4A4F98BF" w:rsidR="00A757CF" w:rsidRDefault="00A757CF" w:rsidP="00A757CF">
            <w:pPr>
              <w:pStyle w:val="TAL"/>
              <w:keepNext w:val="0"/>
              <w:keepLines w:val="0"/>
              <w:rPr>
                <w:rFonts w:cs="Arial"/>
                <w:sz w:val="16"/>
                <w:szCs w:val="16"/>
              </w:rPr>
            </w:pPr>
            <w:r>
              <w:rPr>
                <w:rFonts w:cs="Arial"/>
                <w:sz w:val="16"/>
                <w:szCs w:val="16"/>
              </w:rPr>
              <w:t>006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1C8" w14:textId="77777777" w:rsidR="00A757CF" w:rsidRDefault="00A757CF" w:rsidP="00A757C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42815" w14:textId="77777777" w:rsidR="00A757CF" w:rsidRDefault="00A757CF" w:rsidP="00A757CF">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AB290D5" w14:textId="41730722" w:rsidR="00A757CF" w:rsidRDefault="000D7643" w:rsidP="00A757CF">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281A" w14:textId="2062D09C" w:rsidR="00A757CF" w:rsidRDefault="00A757CF" w:rsidP="00A757CF">
            <w:pPr>
              <w:pStyle w:val="TAC"/>
              <w:keepNext w:val="0"/>
              <w:keepLines w:val="0"/>
              <w:rPr>
                <w:sz w:val="16"/>
                <w:szCs w:val="16"/>
              </w:rPr>
            </w:pPr>
            <w:r>
              <w:rPr>
                <w:sz w:val="16"/>
                <w:szCs w:val="16"/>
              </w:rPr>
              <w:t>19.</w:t>
            </w:r>
            <w:r w:rsidR="000D7643">
              <w:rPr>
                <w:sz w:val="16"/>
                <w:szCs w:val="16"/>
              </w:rPr>
              <w:t>3</w:t>
            </w:r>
            <w:r>
              <w:rPr>
                <w:sz w:val="16"/>
                <w:szCs w:val="16"/>
              </w:rPr>
              <w:t>.0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196E9" w14:textId="77777777" w:rsidR="00334DF3" w:rsidRDefault="00334DF3">
      <w:r>
        <w:separator/>
      </w:r>
    </w:p>
  </w:endnote>
  <w:endnote w:type="continuationSeparator" w:id="0">
    <w:p w14:paraId="6D49CFA5" w14:textId="77777777" w:rsidR="00334DF3" w:rsidRDefault="00334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757CF" w:rsidRDefault="00A757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06761B" w14:textId="77777777" w:rsidR="00334DF3" w:rsidRDefault="00334DF3">
      <w:r>
        <w:separator/>
      </w:r>
    </w:p>
  </w:footnote>
  <w:footnote w:type="continuationSeparator" w:id="0">
    <w:p w14:paraId="3E4FA1CF" w14:textId="77777777" w:rsidR="00334DF3" w:rsidRDefault="00334D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51E6D15" w:rsidR="00A757CF" w:rsidRDefault="00A757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4DC7">
      <w:rPr>
        <w:rFonts w:ascii="Arial" w:hAnsi="Arial" w:cs="Arial"/>
        <w:b/>
        <w:noProof/>
        <w:sz w:val="18"/>
        <w:szCs w:val="18"/>
      </w:rPr>
      <w:t>3GPP TS 29.257 V19.3.0 (2025-06)</w:t>
    </w:r>
    <w:r>
      <w:rPr>
        <w:rFonts w:ascii="Arial" w:hAnsi="Arial" w:cs="Arial"/>
        <w:b/>
        <w:sz w:val="18"/>
        <w:szCs w:val="18"/>
      </w:rPr>
      <w:fldChar w:fldCharType="end"/>
    </w:r>
  </w:p>
  <w:p w14:paraId="13AA34B0" w14:textId="77777777" w:rsidR="00A757CF" w:rsidRDefault="00A757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C089D94" w:rsidR="00A757CF" w:rsidRDefault="00A757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4DC7">
      <w:rPr>
        <w:rFonts w:ascii="Arial" w:hAnsi="Arial" w:cs="Arial"/>
        <w:b/>
        <w:noProof/>
        <w:sz w:val="18"/>
        <w:szCs w:val="18"/>
      </w:rPr>
      <w:t>Release 19</w:t>
    </w:r>
    <w:r>
      <w:rPr>
        <w:rFonts w:ascii="Arial" w:hAnsi="Arial" w:cs="Arial"/>
        <w:b/>
        <w:sz w:val="18"/>
        <w:szCs w:val="18"/>
      </w:rPr>
      <w:fldChar w:fldCharType="end"/>
    </w:r>
  </w:p>
  <w:p w14:paraId="2CE4CFA0" w14:textId="77777777" w:rsidR="00A757CF" w:rsidRDefault="00A757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6ED1"/>
    <w:rsid w:val="003274F3"/>
    <w:rsid w:val="0032789C"/>
    <w:rsid w:val="003319AF"/>
    <w:rsid w:val="00332316"/>
    <w:rsid w:val="003333E1"/>
    <w:rsid w:val="00334DF3"/>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0664"/>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4DC7"/>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4787"/>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0C55"/>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757C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BADB29-DACB-428D-A59D-BA28394FD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247</Pages>
  <Words>78133</Words>
  <Characters>445363</Characters>
  <Application>Microsoft Office Word</Application>
  <DocSecurity>0</DocSecurity>
  <Lines>3711</Lines>
  <Paragraphs>1044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CR#0068</cp:lastModifiedBy>
  <cp:revision>3</cp:revision>
  <cp:lastPrinted>2019-02-25T12:05:00Z</cp:lastPrinted>
  <dcterms:created xsi:type="dcterms:W3CDTF">2025-04-12T03:15:00Z</dcterms:created>
  <dcterms:modified xsi:type="dcterms:W3CDTF">2025-04-12T03:15:00Z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