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27C7A5D7" w:rsidR="004F1B76" w:rsidRDefault="0031694F" w:rsidP="00EF6A96">
      <w:pPr>
        <w:pStyle w:val="ZA"/>
        <w:framePr w:wrap="notBeside"/>
        <w:rPr>
          <w:lang w:val="en-US"/>
        </w:rPr>
      </w:pPr>
      <w:bookmarkStart w:id="0" w:name="page1"/>
      <w:ins w:id="1" w:author="Rapporteur" w:date="2025-10-20T15:07:00Z" w16du:dateUtc="2025-10-20T13:07:00Z">
        <w:r>
          <w:rPr>
            <w:sz w:val="64"/>
            <w:lang w:val="en-US"/>
          </w:rPr>
          <w:t>draft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ins w:id="2" w:author="Rapporteur" w:date="2025-10-20T15:07:00Z" w16du:dateUtc="2025-10-20T13:07:00Z">
        <w:r>
          <w:rPr>
            <w:lang w:val="en-US"/>
          </w:rPr>
          <w:t>5</w:t>
        </w:r>
      </w:ins>
      <w:del w:id="3" w:author="Rapporteur" w:date="2025-10-20T15:07:00Z" w16du:dateUtc="2025-10-20T13:07:00Z">
        <w:r w:rsidR="006A0D24" w:rsidDel="0031694F">
          <w:rPr>
            <w:lang w:val="en-US"/>
          </w:rPr>
          <w:delText>4</w:delText>
        </w:r>
      </w:del>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850DB9">
        <w:rPr>
          <w:sz w:val="32"/>
          <w:lang w:val="en-US" w:eastAsia="zh-CN"/>
        </w:rPr>
        <w:t>5</w:t>
      </w:r>
      <w:r w:rsidR="004F1B76">
        <w:rPr>
          <w:sz w:val="32"/>
          <w:lang w:val="en-US"/>
        </w:rPr>
        <w:t>-</w:t>
      </w:r>
      <w:ins w:id="4" w:author="Rapporteur" w:date="2025-10-20T15:07:00Z" w16du:dateUtc="2025-10-20T13:07:00Z">
        <w:r>
          <w:rPr>
            <w:sz w:val="32"/>
            <w:lang w:val="en-US"/>
          </w:rPr>
          <w:t>12</w:t>
        </w:r>
      </w:ins>
      <w:del w:id="5" w:author="Rapporteur" w:date="2025-10-20T15:07:00Z" w16du:dateUtc="2025-10-20T13:07:00Z">
        <w:r w:rsidR="00850DB9" w:rsidDel="0031694F">
          <w:rPr>
            <w:sz w:val="32"/>
            <w:lang w:val="en-US"/>
          </w:rPr>
          <w:delText>0</w:delText>
        </w:r>
        <w:r w:rsidR="006A0D24" w:rsidDel="0031694F">
          <w:rPr>
            <w:sz w:val="32"/>
            <w:lang w:val="en-US"/>
          </w:rPr>
          <w:delText>9</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77777777"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6" w:name="_Hlk494379414"/>
      <w:r>
        <w:rPr>
          <w:noProof/>
        </w:rPr>
        <w:t>Access and Mobility Policy Control</w:t>
      </w:r>
      <w:bookmarkEnd w:id="6"/>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7" w:name="_MON_1684549432"/>
    <w:bookmarkEnd w:id="7"/>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5585920"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8"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9" w:name="copyrightaddon"/>
      <w:bookmarkEnd w:id="9"/>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8"/>
    <w:p w14:paraId="753DD5E4" w14:textId="77777777" w:rsidR="004F1B76" w:rsidRDefault="004F1B76" w:rsidP="00642478">
      <w:pPr>
        <w:pStyle w:val="TT"/>
        <w:rPr>
          <w:noProof/>
        </w:rPr>
      </w:pPr>
      <w:r>
        <w:rPr>
          <w:noProof/>
        </w:rPr>
        <w:br w:type="page"/>
      </w:r>
      <w:bookmarkStart w:id="10" w:name="_Toc104311159"/>
      <w:r>
        <w:rPr>
          <w:noProof/>
        </w:rPr>
        <w:lastRenderedPageBreak/>
        <w:t>Contents</w:t>
      </w:r>
      <w:bookmarkEnd w:id="10"/>
    </w:p>
    <w:p w14:paraId="0AD6CA2F" w14:textId="2BCD5901" w:rsidR="001676EA" w:rsidRDefault="004F1B76">
      <w:pPr>
        <w:pStyle w:val="TOC1"/>
        <w:rPr>
          <w:ins w:id="11" w:author="Rapporteur" w:date="2025-11-25T14:25:00Z" w16du:dateUtc="2025-11-25T13:2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2" w:author="Rapporteur" w:date="2025-11-25T14:25:00Z" w16du:dateUtc="2025-11-25T13:25:00Z">
        <w:r w:rsidR="001676EA">
          <w:rPr>
            <w:noProof/>
          </w:rPr>
          <w:t>Foreword</w:t>
        </w:r>
        <w:r w:rsidR="001676EA">
          <w:rPr>
            <w:noProof/>
          </w:rPr>
          <w:tab/>
        </w:r>
        <w:r w:rsidR="001676EA">
          <w:rPr>
            <w:noProof/>
          </w:rPr>
          <w:fldChar w:fldCharType="begin"/>
        </w:r>
        <w:r w:rsidR="001676EA">
          <w:rPr>
            <w:noProof/>
          </w:rPr>
          <w:instrText xml:space="preserve"> PAGEREF _Toc214973146 \h </w:instrText>
        </w:r>
        <w:r w:rsidR="001676EA">
          <w:rPr>
            <w:noProof/>
          </w:rPr>
        </w:r>
        <w:r w:rsidR="001676EA">
          <w:rPr>
            <w:noProof/>
          </w:rPr>
          <w:fldChar w:fldCharType="separate"/>
        </w:r>
        <w:r w:rsidR="001676EA">
          <w:rPr>
            <w:noProof/>
          </w:rPr>
          <w:t>8</w:t>
        </w:r>
        <w:r w:rsidR="001676EA">
          <w:rPr>
            <w:noProof/>
          </w:rPr>
          <w:fldChar w:fldCharType="end"/>
        </w:r>
      </w:ins>
    </w:p>
    <w:p w14:paraId="6D173561" w14:textId="3DB8975F" w:rsidR="001676EA" w:rsidRDefault="001676EA">
      <w:pPr>
        <w:pStyle w:val="TOC1"/>
        <w:rPr>
          <w:ins w:id="1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 w:author="Rapporteur" w:date="2025-11-25T14:25:00Z" w16du:dateUtc="2025-11-25T13:2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_Toc214973147 \h </w:instrText>
        </w:r>
        <w:r>
          <w:rPr>
            <w:noProof/>
          </w:rPr>
        </w:r>
        <w:r>
          <w:rPr>
            <w:noProof/>
          </w:rPr>
          <w:fldChar w:fldCharType="separate"/>
        </w:r>
        <w:r>
          <w:rPr>
            <w:noProof/>
          </w:rPr>
          <w:t>9</w:t>
        </w:r>
        <w:r>
          <w:rPr>
            <w:noProof/>
          </w:rPr>
          <w:fldChar w:fldCharType="end"/>
        </w:r>
      </w:ins>
    </w:p>
    <w:p w14:paraId="2E67AEF1" w14:textId="5FAA5AD9" w:rsidR="001676EA" w:rsidRDefault="001676EA">
      <w:pPr>
        <w:pStyle w:val="TOC1"/>
        <w:rPr>
          <w:ins w:id="1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 w:author="Rapporteur" w:date="2025-11-25T14:25:00Z" w16du:dateUtc="2025-11-25T13:2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_Toc214973148 \h </w:instrText>
        </w:r>
        <w:r>
          <w:rPr>
            <w:noProof/>
          </w:rPr>
        </w:r>
        <w:r>
          <w:rPr>
            <w:noProof/>
          </w:rPr>
          <w:fldChar w:fldCharType="separate"/>
        </w:r>
        <w:r>
          <w:rPr>
            <w:noProof/>
          </w:rPr>
          <w:t>9</w:t>
        </w:r>
        <w:r>
          <w:rPr>
            <w:noProof/>
          </w:rPr>
          <w:fldChar w:fldCharType="end"/>
        </w:r>
      </w:ins>
    </w:p>
    <w:p w14:paraId="5AAF322F" w14:textId="410442E9" w:rsidR="001676EA" w:rsidRDefault="001676EA">
      <w:pPr>
        <w:pStyle w:val="TOC1"/>
        <w:rPr>
          <w:ins w:id="1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 w:author="Rapporteur" w:date="2025-11-25T14:25:00Z" w16du:dateUtc="2025-11-25T13:2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_Toc214973149 \h </w:instrText>
        </w:r>
        <w:r>
          <w:rPr>
            <w:noProof/>
          </w:rPr>
        </w:r>
        <w:r>
          <w:rPr>
            <w:noProof/>
          </w:rPr>
          <w:fldChar w:fldCharType="separate"/>
        </w:r>
        <w:r>
          <w:rPr>
            <w:noProof/>
          </w:rPr>
          <w:t>10</w:t>
        </w:r>
        <w:r>
          <w:rPr>
            <w:noProof/>
          </w:rPr>
          <w:fldChar w:fldCharType="end"/>
        </w:r>
      </w:ins>
    </w:p>
    <w:p w14:paraId="0E251EBA" w14:textId="01EE295C" w:rsidR="001676EA" w:rsidRDefault="001676EA">
      <w:pPr>
        <w:pStyle w:val="TOC2"/>
        <w:rPr>
          <w:ins w:id="1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 w:author="Rapporteur" w:date="2025-11-25T14:25:00Z" w16du:dateUtc="2025-11-25T13:25: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_Toc214973150 \h </w:instrText>
        </w:r>
        <w:r>
          <w:rPr>
            <w:noProof/>
          </w:rPr>
        </w:r>
        <w:r>
          <w:rPr>
            <w:noProof/>
          </w:rPr>
          <w:fldChar w:fldCharType="separate"/>
        </w:r>
        <w:r>
          <w:rPr>
            <w:noProof/>
          </w:rPr>
          <w:t>10</w:t>
        </w:r>
        <w:r>
          <w:rPr>
            <w:noProof/>
          </w:rPr>
          <w:fldChar w:fldCharType="end"/>
        </w:r>
      </w:ins>
    </w:p>
    <w:p w14:paraId="41187D64" w14:textId="5298F94C" w:rsidR="001676EA" w:rsidRDefault="001676EA">
      <w:pPr>
        <w:pStyle w:val="TOC2"/>
        <w:rPr>
          <w:ins w:id="2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 w:author="Rapporteur" w:date="2025-11-25T14:25:00Z" w16du:dateUtc="2025-11-25T13:25: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_Toc214973151 \h </w:instrText>
        </w:r>
        <w:r>
          <w:rPr>
            <w:noProof/>
          </w:rPr>
        </w:r>
        <w:r>
          <w:rPr>
            <w:noProof/>
          </w:rPr>
          <w:fldChar w:fldCharType="separate"/>
        </w:r>
        <w:r>
          <w:rPr>
            <w:noProof/>
          </w:rPr>
          <w:t>11</w:t>
        </w:r>
        <w:r>
          <w:rPr>
            <w:noProof/>
          </w:rPr>
          <w:fldChar w:fldCharType="end"/>
        </w:r>
      </w:ins>
    </w:p>
    <w:p w14:paraId="638F4B87" w14:textId="1C07A1AB" w:rsidR="001676EA" w:rsidRDefault="001676EA">
      <w:pPr>
        <w:pStyle w:val="TOC1"/>
        <w:rPr>
          <w:ins w:id="2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 w:author="Rapporteur" w:date="2025-11-25T14:25:00Z" w16du:dateUtc="2025-11-25T13:25:00Z">
        <w:r w:rsidRPr="00F2151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F21516">
          <w:rPr>
            <w:rFonts w:eastAsia="Times New Roman"/>
            <w:noProof/>
          </w:rPr>
          <w:t>Access and Mobility Policy Control Service</w:t>
        </w:r>
        <w:r>
          <w:rPr>
            <w:noProof/>
          </w:rPr>
          <w:tab/>
        </w:r>
        <w:r>
          <w:rPr>
            <w:noProof/>
          </w:rPr>
          <w:fldChar w:fldCharType="begin"/>
        </w:r>
        <w:r>
          <w:rPr>
            <w:noProof/>
          </w:rPr>
          <w:instrText xml:space="preserve"> PAGEREF _Toc214973152 \h </w:instrText>
        </w:r>
        <w:r>
          <w:rPr>
            <w:noProof/>
          </w:rPr>
        </w:r>
        <w:r>
          <w:rPr>
            <w:noProof/>
          </w:rPr>
          <w:fldChar w:fldCharType="separate"/>
        </w:r>
        <w:r>
          <w:rPr>
            <w:noProof/>
          </w:rPr>
          <w:t>12</w:t>
        </w:r>
        <w:r>
          <w:rPr>
            <w:noProof/>
          </w:rPr>
          <w:fldChar w:fldCharType="end"/>
        </w:r>
      </w:ins>
    </w:p>
    <w:p w14:paraId="0B5170F5" w14:textId="6DF6CFD3" w:rsidR="001676EA" w:rsidRDefault="001676EA">
      <w:pPr>
        <w:pStyle w:val="TOC2"/>
        <w:rPr>
          <w:ins w:id="2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 w:author="Rapporteur" w:date="2025-11-25T14:25:00Z" w16du:dateUtc="2025-11-25T13:25: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_Toc214973153 \h </w:instrText>
        </w:r>
        <w:r>
          <w:rPr>
            <w:noProof/>
          </w:rPr>
        </w:r>
        <w:r>
          <w:rPr>
            <w:noProof/>
          </w:rPr>
          <w:fldChar w:fldCharType="separate"/>
        </w:r>
        <w:r>
          <w:rPr>
            <w:noProof/>
          </w:rPr>
          <w:t>12</w:t>
        </w:r>
        <w:r>
          <w:rPr>
            <w:noProof/>
          </w:rPr>
          <w:fldChar w:fldCharType="end"/>
        </w:r>
      </w:ins>
    </w:p>
    <w:p w14:paraId="4E672498" w14:textId="17CBD7CF" w:rsidR="001676EA" w:rsidRDefault="001676EA">
      <w:pPr>
        <w:pStyle w:val="TOC3"/>
        <w:rPr>
          <w:ins w:id="2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8" w:author="Rapporteur" w:date="2025-11-25T14:25:00Z" w16du:dateUtc="2025-11-25T13:25: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_Toc214973154 \h </w:instrText>
        </w:r>
        <w:r>
          <w:rPr>
            <w:noProof/>
          </w:rPr>
        </w:r>
        <w:r>
          <w:rPr>
            <w:noProof/>
          </w:rPr>
          <w:fldChar w:fldCharType="separate"/>
        </w:r>
        <w:r>
          <w:rPr>
            <w:noProof/>
          </w:rPr>
          <w:t>12</w:t>
        </w:r>
        <w:r>
          <w:rPr>
            <w:noProof/>
          </w:rPr>
          <w:fldChar w:fldCharType="end"/>
        </w:r>
      </w:ins>
    </w:p>
    <w:p w14:paraId="65F3C0E5" w14:textId="0F6CAB03" w:rsidR="001676EA" w:rsidRDefault="001676EA">
      <w:pPr>
        <w:pStyle w:val="TOC3"/>
        <w:rPr>
          <w:ins w:id="2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0" w:author="Rapporteur" w:date="2025-11-25T14:25:00Z" w16du:dateUtc="2025-11-25T13:25: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_Toc214973155 \h </w:instrText>
        </w:r>
        <w:r>
          <w:rPr>
            <w:noProof/>
          </w:rPr>
        </w:r>
        <w:r>
          <w:rPr>
            <w:noProof/>
          </w:rPr>
          <w:fldChar w:fldCharType="separate"/>
        </w:r>
        <w:r>
          <w:rPr>
            <w:noProof/>
          </w:rPr>
          <w:t>12</w:t>
        </w:r>
        <w:r>
          <w:rPr>
            <w:noProof/>
          </w:rPr>
          <w:fldChar w:fldCharType="end"/>
        </w:r>
      </w:ins>
    </w:p>
    <w:p w14:paraId="533BFDB0" w14:textId="4DEDD68C" w:rsidR="001676EA" w:rsidRDefault="001676EA">
      <w:pPr>
        <w:pStyle w:val="TOC3"/>
        <w:rPr>
          <w:ins w:id="3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2" w:author="Rapporteur" w:date="2025-11-25T14:25:00Z" w16du:dateUtc="2025-11-25T13:25: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_Toc214973156 \h </w:instrText>
        </w:r>
        <w:r>
          <w:rPr>
            <w:noProof/>
          </w:rPr>
        </w:r>
        <w:r>
          <w:rPr>
            <w:noProof/>
          </w:rPr>
          <w:fldChar w:fldCharType="separate"/>
        </w:r>
        <w:r>
          <w:rPr>
            <w:noProof/>
          </w:rPr>
          <w:t>13</w:t>
        </w:r>
        <w:r>
          <w:rPr>
            <w:noProof/>
          </w:rPr>
          <w:fldChar w:fldCharType="end"/>
        </w:r>
      </w:ins>
    </w:p>
    <w:p w14:paraId="3F802360" w14:textId="6FF7886B" w:rsidR="001676EA" w:rsidRDefault="001676EA">
      <w:pPr>
        <w:pStyle w:val="TOC4"/>
        <w:rPr>
          <w:ins w:id="3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4" w:author="Rapporteur" w:date="2025-11-25T14:25:00Z" w16du:dateUtc="2025-11-25T13:25: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_Toc214973157 \h </w:instrText>
        </w:r>
        <w:r>
          <w:rPr>
            <w:noProof/>
          </w:rPr>
        </w:r>
        <w:r>
          <w:rPr>
            <w:noProof/>
          </w:rPr>
          <w:fldChar w:fldCharType="separate"/>
        </w:r>
        <w:r>
          <w:rPr>
            <w:noProof/>
          </w:rPr>
          <w:t>13</w:t>
        </w:r>
        <w:r>
          <w:rPr>
            <w:noProof/>
          </w:rPr>
          <w:fldChar w:fldCharType="end"/>
        </w:r>
      </w:ins>
    </w:p>
    <w:p w14:paraId="31D9FCEE" w14:textId="600DAD30" w:rsidR="001676EA" w:rsidRDefault="001676EA">
      <w:pPr>
        <w:pStyle w:val="TOC4"/>
        <w:rPr>
          <w:ins w:id="3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6" w:author="Rapporteur" w:date="2025-11-25T14:25:00Z" w16du:dateUtc="2025-11-25T13:25: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_Toc214973158 \h </w:instrText>
        </w:r>
        <w:r>
          <w:rPr>
            <w:noProof/>
          </w:rPr>
        </w:r>
        <w:r>
          <w:rPr>
            <w:noProof/>
          </w:rPr>
          <w:fldChar w:fldCharType="separate"/>
        </w:r>
        <w:r>
          <w:rPr>
            <w:noProof/>
          </w:rPr>
          <w:t>14</w:t>
        </w:r>
        <w:r>
          <w:rPr>
            <w:noProof/>
          </w:rPr>
          <w:fldChar w:fldCharType="end"/>
        </w:r>
      </w:ins>
    </w:p>
    <w:p w14:paraId="12C91540" w14:textId="0528FEEC" w:rsidR="001676EA" w:rsidRDefault="001676EA">
      <w:pPr>
        <w:pStyle w:val="TOC2"/>
        <w:rPr>
          <w:ins w:id="3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8" w:author="Rapporteur" w:date="2025-11-25T14:25:00Z" w16du:dateUtc="2025-11-25T13:25: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_Toc214973159 \h </w:instrText>
        </w:r>
        <w:r>
          <w:rPr>
            <w:noProof/>
          </w:rPr>
        </w:r>
        <w:r>
          <w:rPr>
            <w:noProof/>
          </w:rPr>
          <w:fldChar w:fldCharType="separate"/>
        </w:r>
        <w:r>
          <w:rPr>
            <w:noProof/>
          </w:rPr>
          <w:t>14</w:t>
        </w:r>
        <w:r>
          <w:rPr>
            <w:noProof/>
          </w:rPr>
          <w:fldChar w:fldCharType="end"/>
        </w:r>
      </w:ins>
    </w:p>
    <w:p w14:paraId="4740E31C" w14:textId="6EBE3BB2" w:rsidR="001676EA" w:rsidRDefault="001676EA">
      <w:pPr>
        <w:pStyle w:val="TOC3"/>
        <w:rPr>
          <w:ins w:id="3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0" w:author="Rapporteur" w:date="2025-11-25T14:25:00Z" w16du:dateUtc="2025-11-25T13:25: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_Toc214973160 \h </w:instrText>
        </w:r>
        <w:r>
          <w:rPr>
            <w:noProof/>
          </w:rPr>
        </w:r>
        <w:r>
          <w:rPr>
            <w:noProof/>
          </w:rPr>
          <w:fldChar w:fldCharType="separate"/>
        </w:r>
        <w:r>
          <w:rPr>
            <w:noProof/>
          </w:rPr>
          <w:t>14</w:t>
        </w:r>
        <w:r>
          <w:rPr>
            <w:noProof/>
          </w:rPr>
          <w:fldChar w:fldCharType="end"/>
        </w:r>
      </w:ins>
    </w:p>
    <w:p w14:paraId="1F557F1E" w14:textId="42C66AF4" w:rsidR="001676EA" w:rsidRDefault="001676EA">
      <w:pPr>
        <w:pStyle w:val="TOC3"/>
        <w:rPr>
          <w:ins w:id="4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2" w:author="Rapporteur" w:date="2025-11-25T14:25:00Z" w16du:dateUtc="2025-11-25T13:25: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_Toc214973161 \h </w:instrText>
        </w:r>
        <w:r>
          <w:rPr>
            <w:noProof/>
          </w:rPr>
        </w:r>
        <w:r>
          <w:rPr>
            <w:noProof/>
          </w:rPr>
          <w:fldChar w:fldCharType="separate"/>
        </w:r>
        <w:r>
          <w:rPr>
            <w:noProof/>
          </w:rPr>
          <w:t>14</w:t>
        </w:r>
        <w:r>
          <w:rPr>
            <w:noProof/>
          </w:rPr>
          <w:fldChar w:fldCharType="end"/>
        </w:r>
      </w:ins>
    </w:p>
    <w:p w14:paraId="2DFA627D" w14:textId="53470BEE" w:rsidR="001676EA" w:rsidRDefault="001676EA">
      <w:pPr>
        <w:pStyle w:val="TOC4"/>
        <w:rPr>
          <w:ins w:id="4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4" w:author="Rapporteur" w:date="2025-11-25T14:25:00Z" w16du:dateUtc="2025-11-25T13:25: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_Toc214973162 \h </w:instrText>
        </w:r>
        <w:r>
          <w:rPr>
            <w:noProof/>
          </w:rPr>
        </w:r>
        <w:r>
          <w:rPr>
            <w:noProof/>
          </w:rPr>
          <w:fldChar w:fldCharType="separate"/>
        </w:r>
        <w:r>
          <w:rPr>
            <w:noProof/>
          </w:rPr>
          <w:t>14</w:t>
        </w:r>
        <w:r>
          <w:rPr>
            <w:noProof/>
          </w:rPr>
          <w:fldChar w:fldCharType="end"/>
        </w:r>
      </w:ins>
    </w:p>
    <w:p w14:paraId="79A11EE9" w14:textId="3C33BBC1" w:rsidR="001676EA" w:rsidRDefault="001676EA">
      <w:pPr>
        <w:pStyle w:val="TOC4"/>
        <w:rPr>
          <w:ins w:id="4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6" w:author="Rapporteur" w:date="2025-11-25T14:25:00Z" w16du:dateUtc="2025-11-25T13:25: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_Toc214973163 \h </w:instrText>
        </w:r>
        <w:r>
          <w:rPr>
            <w:noProof/>
          </w:rPr>
        </w:r>
        <w:r>
          <w:rPr>
            <w:noProof/>
          </w:rPr>
          <w:fldChar w:fldCharType="separate"/>
        </w:r>
        <w:r>
          <w:rPr>
            <w:noProof/>
          </w:rPr>
          <w:t>19</w:t>
        </w:r>
        <w:r>
          <w:rPr>
            <w:noProof/>
          </w:rPr>
          <w:fldChar w:fldCharType="end"/>
        </w:r>
      </w:ins>
    </w:p>
    <w:p w14:paraId="352BD81E" w14:textId="272367FF" w:rsidR="001676EA" w:rsidRDefault="001676EA">
      <w:pPr>
        <w:pStyle w:val="TOC5"/>
        <w:rPr>
          <w:ins w:id="4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8" w:author="Rapporteur" w:date="2025-11-25T14:25:00Z" w16du:dateUtc="2025-11-25T13:25: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_Toc214973164 \h </w:instrText>
        </w:r>
        <w:r>
          <w:rPr>
            <w:noProof/>
          </w:rPr>
        </w:r>
        <w:r>
          <w:rPr>
            <w:noProof/>
          </w:rPr>
          <w:fldChar w:fldCharType="separate"/>
        </w:r>
        <w:r>
          <w:rPr>
            <w:noProof/>
          </w:rPr>
          <w:t>19</w:t>
        </w:r>
        <w:r>
          <w:rPr>
            <w:noProof/>
          </w:rPr>
          <w:fldChar w:fldCharType="end"/>
        </w:r>
      </w:ins>
    </w:p>
    <w:p w14:paraId="6E0EB9F5" w14:textId="445951BB" w:rsidR="001676EA" w:rsidRDefault="001676EA">
      <w:pPr>
        <w:pStyle w:val="TOC5"/>
        <w:rPr>
          <w:ins w:id="4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0" w:author="Rapporteur" w:date="2025-11-25T14:25:00Z" w16du:dateUtc="2025-11-25T13:25: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_Toc214973165 \h </w:instrText>
        </w:r>
        <w:r>
          <w:rPr>
            <w:noProof/>
          </w:rPr>
        </w:r>
        <w:r>
          <w:rPr>
            <w:noProof/>
          </w:rPr>
          <w:fldChar w:fldCharType="separate"/>
        </w:r>
        <w:r>
          <w:rPr>
            <w:noProof/>
          </w:rPr>
          <w:t>19</w:t>
        </w:r>
        <w:r>
          <w:rPr>
            <w:noProof/>
          </w:rPr>
          <w:fldChar w:fldCharType="end"/>
        </w:r>
      </w:ins>
    </w:p>
    <w:p w14:paraId="4600DBA6" w14:textId="130B451D" w:rsidR="001676EA" w:rsidRDefault="001676EA">
      <w:pPr>
        <w:pStyle w:val="TOC5"/>
        <w:rPr>
          <w:ins w:id="5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2" w:author="Rapporteur" w:date="2025-11-25T14:25:00Z" w16du:dateUtc="2025-11-25T13:25: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_Toc214973166 \h </w:instrText>
        </w:r>
        <w:r>
          <w:rPr>
            <w:noProof/>
          </w:rPr>
        </w:r>
        <w:r>
          <w:rPr>
            <w:noProof/>
          </w:rPr>
          <w:fldChar w:fldCharType="separate"/>
        </w:r>
        <w:r>
          <w:rPr>
            <w:noProof/>
          </w:rPr>
          <w:t>19</w:t>
        </w:r>
        <w:r>
          <w:rPr>
            <w:noProof/>
          </w:rPr>
          <w:fldChar w:fldCharType="end"/>
        </w:r>
      </w:ins>
    </w:p>
    <w:p w14:paraId="29F73BA9" w14:textId="3BF8896C" w:rsidR="001676EA" w:rsidRDefault="001676EA">
      <w:pPr>
        <w:pStyle w:val="TOC4"/>
        <w:rPr>
          <w:ins w:id="5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4" w:author="Rapporteur" w:date="2025-11-25T14:25:00Z" w16du:dateUtc="2025-11-25T13:25: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_Toc214973167 \h </w:instrText>
        </w:r>
        <w:r>
          <w:rPr>
            <w:noProof/>
          </w:rPr>
        </w:r>
        <w:r>
          <w:rPr>
            <w:noProof/>
          </w:rPr>
          <w:fldChar w:fldCharType="separate"/>
        </w:r>
        <w:r>
          <w:rPr>
            <w:noProof/>
          </w:rPr>
          <w:t>19</w:t>
        </w:r>
        <w:r>
          <w:rPr>
            <w:noProof/>
          </w:rPr>
          <w:fldChar w:fldCharType="end"/>
        </w:r>
      </w:ins>
    </w:p>
    <w:p w14:paraId="0CB87965" w14:textId="0D182DA4" w:rsidR="001676EA" w:rsidRDefault="001676EA">
      <w:pPr>
        <w:pStyle w:val="TOC5"/>
        <w:rPr>
          <w:ins w:id="5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6" w:author="Rapporteur" w:date="2025-11-25T14:25:00Z" w16du:dateUtc="2025-11-25T13:25: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_Toc214973168 \h </w:instrText>
        </w:r>
        <w:r>
          <w:rPr>
            <w:noProof/>
          </w:rPr>
        </w:r>
        <w:r>
          <w:rPr>
            <w:noProof/>
          </w:rPr>
          <w:fldChar w:fldCharType="separate"/>
        </w:r>
        <w:r>
          <w:rPr>
            <w:noProof/>
          </w:rPr>
          <w:t>19</w:t>
        </w:r>
        <w:r>
          <w:rPr>
            <w:noProof/>
          </w:rPr>
          <w:fldChar w:fldCharType="end"/>
        </w:r>
      </w:ins>
    </w:p>
    <w:p w14:paraId="1C15D79C" w14:textId="3369757E" w:rsidR="001676EA" w:rsidRDefault="001676EA">
      <w:pPr>
        <w:pStyle w:val="TOC5"/>
        <w:rPr>
          <w:ins w:id="5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8" w:author="Rapporteur" w:date="2025-11-25T14:25:00Z" w16du:dateUtc="2025-11-25T13:25: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_Toc214973169 \h </w:instrText>
        </w:r>
        <w:r>
          <w:rPr>
            <w:noProof/>
          </w:rPr>
        </w:r>
        <w:r>
          <w:rPr>
            <w:noProof/>
          </w:rPr>
          <w:fldChar w:fldCharType="separate"/>
        </w:r>
        <w:r>
          <w:rPr>
            <w:noProof/>
          </w:rPr>
          <w:t>20</w:t>
        </w:r>
        <w:r>
          <w:rPr>
            <w:noProof/>
          </w:rPr>
          <w:fldChar w:fldCharType="end"/>
        </w:r>
      </w:ins>
    </w:p>
    <w:p w14:paraId="0CFD2CD4" w14:textId="2F112AEA" w:rsidR="001676EA" w:rsidRDefault="001676EA">
      <w:pPr>
        <w:pStyle w:val="TOC5"/>
        <w:rPr>
          <w:ins w:id="5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0" w:author="Rapporteur" w:date="2025-11-25T14:25:00Z" w16du:dateUtc="2025-11-25T13:25: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_Toc214973170 \h </w:instrText>
        </w:r>
        <w:r>
          <w:rPr>
            <w:noProof/>
          </w:rPr>
        </w:r>
        <w:r>
          <w:rPr>
            <w:noProof/>
          </w:rPr>
          <w:fldChar w:fldCharType="separate"/>
        </w:r>
        <w:r>
          <w:rPr>
            <w:noProof/>
          </w:rPr>
          <w:t>21</w:t>
        </w:r>
        <w:r>
          <w:rPr>
            <w:noProof/>
          </w:rPr>
          <w:fldChar w:fldCharType="end"/>
        </w:r>
      </w:ins>
    </w:p>
    <w:p w14:paraId="67AD7A7C" w14:textId="0FA7C8AE" w:rsidR="001676EA" w:rsidRDefault="001676EA">
      <w:pPr>
        <w:pStyle w:val="TOC5"/>
        <w:rPr>
          <w:ins w:id="6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2" w:author="Rapporteur" w:date="2025-11-25T14:25:00Z" w16du:dateUtc="2025-11-25T13:25: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_Toc214973171 \h </w:instrText>
        </w:r>
        <w:r>
          <w:rPr>
            <w:noProof/>
          </w:rPr>
        </w:r>
        <w:r>
          <w:rPr>
            <w:noProof/>
          </w:rPr>
          <w:fldChar w:fldCharType="separate"/>
        </w:r>
        <w:r>
          <w:rPr>
            <w:noProof/>
          </w:rPr>
          <w:t>21</w:t>
        </w:r>
        <w:r>
          <w:rPr>
            <w:noProof/>
          </w:rPr>
          <w:fldChar w:fldCharType="end"/>
        </w:r>
      </w:ins>
    </w:p>
    <w:p w14:paraId="0540CD1A" w14:textId="1A027340" w:rsidR="001676EA" w:rsidRDefault="001676EA">
      <w:pPr>
        <w:pStyle w:val="TOC5"/>
        <w:rPr>
          <w:ins w:id="6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4" w:author="Rapporteur" w:date="2025-11-25T14:25:00Z" w16du:dateUtc="2025-11-25T13:25: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_Toc214973172 \h </w:instrText>
        </w:r>
        <w:r>
          <w:rPr>
            <w:noProof/>
          </w:rPr>
        </w:r>
        <w:r>
          <w:rPr>
            <w:noProof/>
          </w:rPr>
          <w:fldChar w:fldCharType="separate"/>
        </w:r>
        <w:r>
          <w:rPr>
            <w:noProof/>
          </w:rPr>
          <w:t>22</w:t>
        </w:r>
        <w:r>
          <w:rPr>
            <w:noProof/>
          </w:rPr>
          <w:fldChar w:fldCharType="end"/>
        </w:r>
      </w:ins>
    </w:p>
    <w:p w14:paraId="2209210F" w14:textId="4CD6B2CA" w:rsidR="001676EA" w:rsidRDefault="001676EA">
      <w:pPr>
        <w:pStyle w:val="TOC5"/>
        <w:rPr>
          <w:ins w:id="6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6" w:author="Rapporteur" w:date="2025-11-25T14:25:00Z" w16du:dateUtc="2025-11-25T13:25: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_Toc214973173 \h </w:instrText>
        </w:r>
        <w:r>
          <w:rPr>
            <w:noProof/>
          </w:rPr>
        </w:r>
        <w:r>
          <w:rPr>
            <w:noProof/>
          </w:rPr>
          <w:fldChar w:fldCharType="separate"/>
        </w:r>
        <w:r>
          <w:rPr>
            <w:noProof/>
          </w:rPr>
          <w:t>22</w:t>
        </w:r>
        <w:r>
          <w:rPr>
            <w:noProof/>
          </w:rPr>
          <w:fldChar w:fldCharType="end"/>
        </w:r>
      </w:ins>
    </w:p>
    <w:p w14:paraId="53460248" w14:textId="03BFE81C" w:rsidR="001676EA" w:rsidRDefault="001676EA">
      <w:pPr>
        <w:pStyle w:val="TOC5"/>
        <w:rPr>
          <w:ins w:id="6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8" w:author="Rapporteur" w:date="2025-11-25T14:25:00Z" w16du:dateUtc="2025-11-25T13:25: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_Toc214973174 \h </w:instrText>
        </w:r>
        <w:r>
          <w:rPr>
            <w:noProof/>
          </w:rPr>
        </w:r>
        <w:r>
          <w:rPr>
            <w:noProof/>
          </w:rPr>
          <w:fldChar w:fldCharType="separate"/>
        </w:r>
        <w:r>
          <w:rPr>
            <w:noProof/>
          </w:rPr>
          <w:t>22</w:t>
        </w:r>
        <w:r>
          <w:rPr>
            <w:noProof/>
          </w:rPr>
          <w:fldChar w:fldCharType="end"/>
        </w:r>
      </w:ins>
    </w:p>
    <w:p w14:paraId="3FD26916" w14:textId="27C9672C" w:rsidR="001676EA" w:rsidRDefault="001676EA">
      <w:pPr>
        <w:pStyle w:val="TOC3"/>
        <w:rPr>
          <w:ins w:id="6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0" w:author="Rapporteur" w:date="2025-11-25T14:25:00Z" w16du:dateUtc="2025-11-25T13:25: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_Toc214973175 \h </w:instrText>
        </w:r>
        <w:r>
          <w:rPr>
            <w:noProof/>
          </w:rPr>
        </w:r>
        <w:r>
          <w:rPr>
            <w:noProof/>
          </w:rPr>
          <w:fldChar w:fldCharType="separate"/>
        </w:r>
        <w:r>
          <w:rPr>
            <w:noProof/>
          </w:rPr>
          <w:t>23</w:t>
        </w:r>
        <w:r>
          <w:rPr>
            <w:noProof/>
          </w:rPr>
          <w:fldChar w:fldCharType="end"/>
        </w:r>
      </w:ins>
    </w:p>
    <w:p w14:paraId="06163E2C" w14:textId="17C583A4" w:rsidR="001676EA" w:rsidRDefault="001676EA">
      <w:pPr>
        <w:pStyle w:val="TOC4"/>
        <w:rPr>
          <w:ins w:id="7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2" w:author="Rapporteur" w:date="2025-11-25T14:25:00Z" w16du:dateUtc="2025-11-25T13:25: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_Toc214973176 \h </w:instrText>
        </w:r>
        <w:r>
          <w:rPr>
            <w:noProof/>
          </w:rPr>
        </w:r>
        <w:r>
          <w:rPr>
            <w:noProof/>
          </w:rPr>
          <w:fldChar w:fldCharType="separate"/>
        </w:r>
        <w:r>
          <w:rPr>
            <w:noProof/>
          </w:rPr>
          <w:t>23</w:t>
        </w:r>
        <w:r>
          <w:rPr>
            <w:noProof/>
          </w:rPr>
          <w:fldChar w:fldCharType="end"/>
        </w:r>
      </w:ins>
    </w:p>
    <w:p w14:paraId="1E5BD4E9" w14:textId="3CA8E5D2" w:rsidR="001676EA" w:rsidRDefault="001676EA">
      <w:pPr>
        <w:pStyle w:val="TOC4"/>
        <w:rPr>
          <w:ins w:id="7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4" w:author="Rapporteur" w:date="2025-11-25T14:25:00Z" w16du:dateUtc="2025-11-25T13:25: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_Toc214973177 \h </w:instrText>
        </w:r>
        <w:r>
          <w:rPr>
            <w:noProof/>
          </w:rPr>
        </w:r>
        <w:r>
          <w:rPr>
            <w:noProof/>
          </w:rPr>
          <w:fldChar w:fldCharType="separate"/>
        </w:r>
        <w:r>
          <w:rPr>
            <w:noProof/>
          </w:rPr>
          <w:t>28</w:t>
        </w:r>
        <w:r>
          <w:rPr>
            <w:noProof/>
          </w:rPr>
          <w:fldChar w:fldCharType="end"/>
        </w:r>
      </w:ins>
    </w:p>
    <w:p w14:paraId="4403A797" w14:textId="3CE18531" w:rsidR="001676EA" w:rsidRDefault="001676EA">
      <w:pPr>
        <w:pStyle w:val="TOC4"/>
        <w:rPr>
          <w:ins w:id="7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6" w:author="Rapporteur" w:date="2025-11-25T14:25:00Z" w16du:dateUtc="2025-11-25T13:25: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_Toc214973178 \h </w:instrText>
        </w:r>
        <w:r>
          <w:rPr>
            <w:noProof/>
          </w:rPr>
        </w:r>
        <w:r>
          <w:rPr>
            <w:noProof/>
          </w:rPr>
          <w:fldChar w:fldCharType="separate"/>
        </w:r>
        <w:r>
          <w:rPr>
            <w:noProof/>
          </w:rPr>
          <w:t>29</w:t>
        </w:r>
        <w:r>
          <w:rPr>
            <w:noProof/>
          </w:rPr>
          <w:fldChar w:fldCharType="end"/>
        </w:r>
      </w:ins>
    </w:p>
    <w:p w14:paraId="5B41277E" w14:textId="78E994E7" w:rsidR="001676EA" w:rsidRDefault="001676EA">
      <w:pPr>
        <w:pStyle w:val="TOC5"/>
        <w:rPr>
          <w:ins w:id="7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8" w:author="Rapporteur" w:date="2025-11-25T14:25:00Z" w16du:dateUtc="2025-11-25T13:25: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_Toc214973179 \h </w:instrText>
        </w:r>
        <w:r>
          <w:rPr>
            <w:noProof/>
          </w:rPr>
        </w:r>
        <w:r>
          <w:rPr>
            <w:noProof/>
          </w:rPr>
          <w:fldChar w:fldCharType="separate"/>
        </w:r>
        <w:r>
          <w:rPr>
            <w:noProof/>
          </w:rPr>
          <w:t>29</w:t>
        </w:r>
        <w:r>
          <w:rPr>
            <w:noProof/>
          </w:rPr>
          <w:fldChar w:fldCharType="end"/>
        </w:r>
      </w:ins>
    </w:p>
    <w:p w14:paraId="6D94EC3B" w14:textId="56FFF919" w:rsidR="001676EA" w:rsidRDefault="001676EA">
      <w:pPr>
        <w:pStyle w:val="TOC5"/>
        <w:rPr>
          <w:ins w:id="7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0" w:author="Rapporteur" w:date="2025-11-25T14:25:00Z" w16du:dateUtc="2025-11-25T13:25: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_Toc214973180 \h </w:instrText>
        </w:r>
        <w:r>
          <w:rPr>
            <w:noProof/>
          </w:rPr>
        </w:r>
        <w:r>
          <w:rPr>
            <w:noProof/>
          </w:rPr>
          <w:fldChar w:fldCharType="separate"/>
        </w:r>
        <w:r>
          <w:rPr>
            <w:noProof/>
          </w:rPr>
          <w:t>30</w:t>
        </w:r>
        <w:r>
          <w:rPr>
            <w:noProof/>
          </w:rPr>
          <w:fldChar w:fldCharType="end"/>
        </w:r>
      </w:ins>
    </w:p>
    <w:p w14:paraId="05377D03" w14:textId="7A4BA93C" w:rsidR="001676EA" w:rsidRDefault="001676EA">
      <w:pPr>
        <w:pStyle w:val="TOC4"/>
        <w:rPr>
          <w:ins w:id="8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2" w:author="Rapporteur" w:date="2025-11-25T14:25:00Z" w16du:dateUtc="2025-11-25T13:25: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_Toc214973181 \h </w:instrText>
        </w:r>
        <w:r>
          <w:rPr>
            <w:noProof/>
          </w:rPr>
        </w:r>
        <w:r>
          <w:rPr>
            <w:noProof/>
          </w:rPr>
          <w:fldChar w:fldCharType="separate"/>
        </w:r>
        <w:r>
          <w:rPr>
            <w:noProof/>
          </w:rPr>
          <w:t>31</w:t>
        </w:r>
        <w:r>
          <w:rPr>
            <w:noProof/>
          </w:rPr>
          <w:fldChar w:fldCharType="end"/>
        </w:r>
      </w:ins>
    </w:p>
    <w:p w14:paraId="3CC38D05" w14:textId="2E7D623A" w:rsidR="001676EA" w:rsidRDefault="001676EA">
      <w:pPr>
        <w:pStyle w:val="TOC3"/>
        <w:rPr>
          <w:ins w:id="8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4" w:author="Rapporteur" w:date="2025-11-25T14:25:00Z" w16du:dateUtc="2025-11-25T13:25: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_Toc214973182 \h </w:instrText>
        </w:r>
        <w:r>
          <w:rPr>
            <w:noProof/>
          </w:rPr>
        </w:r>
        <w:r>
          <w:rPr>
            <w:noProof/>
          </w:rPr>
          <w:fldChar w:fldCharType="separate"/>
        </w:r>
        <w:r>
          <w:rPr>
            <w:noProof/>
          </w:rPr>
          <w:t>32</w:t>
        </w:r>
        <w:r>
          <w:rPr>
            <w:noProof/>
          </w:rPr>
          <w:fldChar w:fldCharType="end"/>
        </w:r>
      </w:ins>
    </w:p>
    <w:p w14:paraId="3505C3BF" w14:textId="538FF8B9" w:rsidR="001676EA" w:rsidRDefault="001676EA">
      <w:pPr>
        <w:pStyle w:val="TOC4"/>
        <w:rPr>
          <w:ins w:id="8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6" w:author="Rapporteur" w:date="2025-11-25T14:25:00Z" w16du:dateUtc="2025-11-25T13:25: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_Toc214973183 \h </w:instrText>
        </w:r>
        <w:r>
          <w:rPr>
            <w:noProof/>
          </w:rPr>
        </w:r>
        <w:r>
          <w:rPr>
            <w:noProof/>
          </w:rPr>
          <w:fldChar w:fldCharType="separate"/>
        </w:r>
        <w:r>
          <w:rPr>
            <w:noProof/>
          </w:rPr>
          <w:t>32</w:t>
        </w:r>
        <w:r>
          <w:rPr>
            <w:noProof/>
          </w:rPr>
          <w:fldChar w:fldCharType="end"/>
        </w:r>
      </w:ins>
    </w:p>
    <w:p w14:paraId="39334271" w14:textId="6C949EF8" w:rsidR="001676EA" w:rsidRDefault="001676EA">
      <w:pPr>
        <w:pStyle w:val="TOC4"/>
        <w:rPr>
          <w:ins w:id="8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8" w:author="Rapporteur" w:date="2025-11-25T14:25:00Z" w16du:dateUtc="2025-11-25T13:25: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_Toc214973184 \h </w:instrText>
        </w:r>
        <w:r>
          <w:rPr>
            <w:noProof/>
          </w:rPr>
        </w:r>
        <w:r>
          <w:rPr>
            <w:noProof/>
          </w:rPr>
          <w:fldChar w:fldCharType="separate"/>
        </w:r>
        <w:r>
          <w:rPr>
            <w:noProof/>
          </w:rPr>
          <w:t>32</w:t>
        </w:r>
        <w:r>
          <w:rPr>
            <w:noProof/>
          </w:rPr>
          <w:fldChar w:fldCharType="end"/>
        </w:r>
      </w:ins>
    </w:p>
    <w:p w14:paraId="7E88AA89" w14:textId="47963FF1" w:rsidR="001676EA" w:rsidRDefault="001676EA">
      <w:pPr>
        <w:pStyle w:val="TOC4"/>
        <w:rPr>
          <w:ins w:id="8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0" w:author="Rapporteur" w:date="2025-11-25T14:25:00Z" w16du:dateUtc="2025-11-25T13:25: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_Toc214973185 \h </w:instrText>
        </w:r>
        <w:r>
          <w:rPr>
            <w:noProof/>
          </w:rPr>
        </w:r>
        <w:r>
          <w:rPr>
            <w:noProof/>
          </w:rPr>
          <w:fldChar w:fldCharType="separate"/>
        </w:r>
        <w:r>
          <w:rPr>
            <w:noProof/>
          </w:rPr>
          <w:t>34</w:t>
        </w:r>
        <w:r>
          <w:rPr>
            <w:noProof/>
          </w:rPr>
          <w:fldChar w:fldCharType="end"/>
        </w:r>
      </w:ins>
    </w:p>
    <w:p w14:paraId="5C034088" w14:textId="652F074C" w:rsidR="001676EA" w:rsidRDefault="001676EA">
      <w:pPr>
        <w:pStyle w:val="TOC3"/>
        <w:rPr>
          <w:ins w:id="9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2" w:author="Rapporteur" w:date="2025-11-25T14:25:00Z" w16du:dateUtc="2025-11-25T13:25: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_Toc214973186 \h </w:instrText>
        </w:r>
        <w:r>
          <w:rPr>
            <w:noProof/>
          </w:rPr>
        </w:r>
        <w:r>
          <w:rPr>
            <w:noProof/>
          </w:rPr>
          <w:fldChar w:fldCharType="separate"/>
        </w:r>
        <w:r>
          <w:rPr>
            <w:noProof/>
          </w:rPr>
          <w:t>35</w:t>
        </w:r>
        <w:r>
          <w:rPr>
            <w:noProof/>
          </w:rPr>
          <w:fldChar w:fldCharType="end"/>
        </w:r>
      </w:ins>
    </w:p>
    <w:p w14:paraId="03CF7781" w14:textId="71C67647" w:rsidR="001676EA" w:rsidRDefault="001676EA">
      <w:pPr>
        <w:pStyle w:val="TOC1"/>
        <w:rPr>
          <w:ins w:id="9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4" w:author="Rapporteur" w:date="2025-11-25T14:25:00Z" w16du:dateUtc="2025-11-25T13:25: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_Toc214973187 \h </w:instrText>
        </w:r>
        <w:r>
          <w:rPr>
            <w:noProof/>
          </w:rPr>
        </w:r>
        <w:r>
          <w:rPr>
            <w:noProof/>
          </w:rPr>
          <w:fldChar w:fldCharType="separate"/>
        </w:r>
        <w:r>
          <w:rPr>
            <w:noProof/>
          </w:rPr>
          <w:t>36</w:t>
        </w:r>
        <w:r>
          <w:rPr>
            <w:noProof/>
          </w:rPr>
          <w:fldChar w:fldCharType="end"/>
        </w:r>
      </w:ins>
    </w:p>
    <w:p w14:paraId="49283806" w14:textId="597E7EDD" w:rsidR="001676EA" w:rsidRDefault="001676EA">
      <w:pPr>
        <w:pStyle w:val="TOC2"/>
        <w:rPr>
          <w:ins w:id="9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6" w:author="Rapporteur" w:date="2025-11-25T14:25:00Z" w16du:dateUtc="2025-11-25T13:25: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_Toc214973188 \h </w:instrText>
        </w:r>
        <w:r>
          <w:rPr>
            <w:noProof/>
          </w:rPr>
        </w:r>
        <w:r>
          <w:rPr>
            <w:noProof/>
          </w:rPr>
          <w:fldChar w:fldCharType="separate"/>
        </w:r>
        <w:r>
          <w:rPr>
            <w:noProof/>
          </w:rPr>
          <w:t>36</w:t>
        </w:r>
        <w:r>
          <w:rPr>
            <w:noProof/>
          </w:rPr>
          <w:fldChar w:fldCharType="end"/>
        </w:r>
      </w:ins>
    </w:p>
    <w:p w14:paraId="26FA25CF" w14:textId="7630CBB3" w:rsidR="001676EA" w:rsidRDefault="001676EA">
      <w:pPr>
        <w:pStyle w:val="TOC2"/>
        <w:rPr>
          <w:ins w:id="9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8" w:author="Rapporteur" w:date="2025-11-25T14:25:00Z" w16du:dateUtc="2025-11-25T13:25: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_Toc214973189 \h </w:instrText>
        </w:r>
        <w:r>
          <w:rPr>
            <w:noProof/>
          </w:rPr>
        </w:r>
        <w:r>
          <w:rPr>
            <w:noProof/>
          </w:rPr>
          <w:fldChar w:fldCharType="separate"/>
        </w:r>
        <w:r>
          <w:rPr>
            <w:noProof/>
          </w:rPr>
          <w:t>36</w:t>
        </w:r>
        <w:r>
          <w:rPr>
            <w:noProof/>
          </w:rPr>
          <w:fldChar w:fldCharType="end"/>
        </w:r>
      </w:ins>
    </w:p>
    <w:p w14:paraId="658931B1" w14:textId="28E2950C" w:rsidR="001676EA" w:rsidRDefault="001676EA">
      <w:pPr>
        <w:pStyle w:val="TOC3"/>
        <w:rPr>
          <w:ins w:id="9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0" w:author="Rapporteur" w:date="2025-11-25T14:25:00Z" w16du:dateUtc="2025-11-25T13:25: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_Toc214973190 \h </w:instrText>
        </w:r>
        <w:r>
          <w:rPr>
            <w:noProof/>
          </w:rPr>
        </w:r>
        <w:r>
          <w:rPr>
            <w:noProof/>
          </w:rPr>
          <w:fldChar w:fldCharType="separate"/>
        </w:r>
        <w:r>
          <w:rPr>
            <w:noProof/>
          </w:rPr>
          <w:t>36</w:t>
        </w:r>
        <w:r>
          <w:rPr>
            <w:noProof/>
          </w:rPr>
          <w:fldChar w:fldCharType="end"/>
        </w:r>
      </w:ins>
    </w:p>
    <w:p w14:paraId="5B4435AE" w14:textId="26A57BB6" w:rsidR="001676EA" w:rsidRDefault="001676EA">
      <w:pPr>
        <w:pStyle w:val="TOC3"/>
        <w:rPr>
          <w:ins w:id="10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2" w:author="Rapporteur" w:date="2025-11-25T14:25:00Z" w16du:dateUtc="2025-11-25T13:25: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_Toc214973191 \h </w:instrText>
        </w:r>
        <w:r>
          <w:rPr>
            <w:noProof/>
          </w:rPr>
        </w:r>
        <w:r>
          <w:rPr>
            <w:noProof/>
          </w:rPr>
          <w:fldChar w:fldCharType="separate"/>
        </w:r>
        <w:r>
          <w:rPr>
            <w:noProof/>
          </w:rPr>
          <w:t>36</w:t>
        </w:r>
        <w:r>
          <w:rPr>
            <w:noProof/>
          </w:rPr>
          <w:fldChar w:fldCharType="end"/>
        </w:r>
      </w:ins>
    </w:p>
    <w:p w14:paraId="62CC4101" w14:textId="3629BE08" w:rsidR="001676EA" w:rsidRDefault="001676EA">
      <w:pPr>
        <w:pStyle w:val="TOC4"/>
        <w:rPr>
          <w:ins w:id="10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4" w:author="Rapporteur" w:date="2025-11-25T14:25:00Z" w16du:dateUtc="2025-11-25T13:25: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_Toc214973192 \h </w:instrText>
        </w:r>
        <w:r>
          <w:rPr>
            <w:noProof/>
          </w:rPr>
        </w:r>
        <w:r>
          <w:rPr>
            <w:noProof/>
          </w:rPr>
          <w:fldChar w:fldCharType="separate"/>
        </w:r>
        <w:r>
          <w:rPr>
            <w:noProof/>
          </w:rPr>
          <w:t>36</w:t>
        </w:r>
        <w:r>
          <w:rPr>
            <w:noProof/>
          </w:rPr>
          <w:fldChar w:fldCharType="end"/>
        </w:r>
      </w:ins>
    </w:p>
    <w:p w14:paraId="50E6B9AD" w14:textId="1BF03F67" w:rsidR="001676EA" w:rsidRDefault="001676EA">
      <w:pPr>
        <w:pStyle w:val="TOC4"/>
        <w:rPr>
          <w:ins w:id="10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6" w:author="Rapporteur" w:date="2025-11-25T14:25:00Z" w16du:dateUtc="2025-11-25T13:25: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_Toc214973193 \h </w:instrText>
        </w:r>
        <w:r>
          <w:rPr>
            <w:noProof/>
          </w:rPr>
        </w:r>
        <w:r>
          <w:rPr>
            <w:noProof/>
          </w:rPr>
          <w:fldChar w:fldCharType="separate"/>
        </w:r>
        <w:r>
          <w:rPr>
            <w:noProof/>
          </w:rPr>
          <w:t>37</w:t>
        </w:r>
        <w:r>
          <w:rPr>
            <w:noProof/>
          </w:rPr>
          <w:fldChar w:fldCharType="end"/>
        </w:r>
      </w:ins>
    </w:p>
    <w:p w14:paraId="3E6DF46B" w14:textId="719AA839" w:rsidR="001676EA" w:rsidRDefault="001676EA">
      <w:pPr>
        <w:pStyle w:val="TOC3"/>
        <w:rPr>
          <w:ins w:id="10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8" w:author="Rapporteur" w:date="2025-11-25T14:25:00Z" w16du:dateUtc="2025-11-25T13:25: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_Toc214973194 \h </w:instrText>
        </w:r>
        <w:r>
          <w:rPr>
            <w:noProof/>
          </w:rPr>
        </w:r>
        <w:r>
          <w:rPr>
            <w:noProof/>
          </w:rPr>
          <w:fldChar w:fldCharType="separate"/>
        </w:r>
        <w:r>
          <w:rPr>
            <w:noProof/>
          </w:rPr>
          <w:t>37</w:t>
        </w:r>
        <w:r>
          <w:rPr>
            <w:noProof/>
          </w:rPr>
          <w:fldChar w:fldCharType="end"/>
        </w:r>
      </w:ins>
    </w:p>
    <w:p w14:paraId="1B468D28" w14:textId="590C7365" w:rsidR="001676EA" w:rsidRDefault="001676EA">
      <w:pPr>
        <w:pStyle w:val="TOC2"/>
        <w:rPr>
          <w:ins w:id="10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0" w:author="Rapporteur" w:date="2025-11-25T14:25:00Z" w16du:dateUtc="2025-11-25T13:25: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_Toc214973195 \h </w:instrText>
        </w:r>
        <w:r>
          <w:rPr>
            <w:noProof/>
          </w:rPr>
        </w:r>
        <w:r>
          <w:rPr>
            <w:noProof/>
          </w:rPr>
          <w:fldChar w:fldCharType="separate"/>
        </w:r>
        <w:r>
          <w:rPr>
            <w:noProof/>
          </w:rPr>
          <w:t>37</w:t>
        </w:r>
        <w:r>
          <w:rPr>
            <w:noProof/>
          </w:rPr>
          <w:fldChar w:fldCharType="end"/>
        </w:r>
      </w:ins>
    </w:p>
    <w:p w14:paraId="7CA1FAAA" w14:textId="078E857C" w:rsidR="001676EA" w:rsidRDefault="001676EA">
      <w:pPr>
        <w:pStyle w:val="TOC3"/>
        <w:rPr>
          <w:ins w:id="11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2" w:author="Rapporteur" w:date="2025-11-25T14:25:00Z" w16du:dateUtc="2025-11-25T13:25: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_Toc214973196 \h </w:instrText>
        </w:r>
        <w:r>
          <w:rPr>
            <w:noProof/>
          </w:rPr>
        </w:r>
        <w:r>
          <w:rPr>
            <w:noProof/>
          </w:rPr>
          <w:fldChar w:fldCharType="separate"/>
        </w:r>
        <w:r>
          <w:rPr>
            <w:noProof/>
          </w:rPr>
          <w:t>37</w:t>
        </w:r>
        <w:r>
          <w:rPr>
            <w:noProof/>
          </w:rPr>
          <w:fldChar w:fldCharType="end"/>
        </w:r>
      </w:ins>
    </w:p>
    <w:p w14:paraId="6D1A425E" w14:textId="79E6F6A3" w:rsidR="001676EA" w:rsidRDefault="001676EA">
      <w:pPr>
        <w:pStyle w:val="TOC3"/>
        <w:rPr>
          <w:ins w:id="11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4" w:author="Rapporteur" w:date="2025-11-25T14:25:00Z" w16du:dateUtc="2025-11-25T13:25: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_Toc214973197 \h </w:instrText>
        </w:r>
        <w:r>
          <w:rPr>
            <w:noProof/>
          </w:rPr>
        </w:r>
        <w:r>
          <w:rPr>
            <w:noProof/>
          </w:rPr>
          <w:fldChar w:fldCharType="separate"/>
        </w:r>
        <w:r>
          <w:rPr>
            <w:noProof/>
          </w:rPr>
          <w:t>38</w:t>
        </w:r>
        <w:r>
          <w:rPr>
            <w:noProof/>
          </w:rPr>
          <w:fldChar w:fldCharType="end"/>
        </w:r>
      </w:ins>
    </w:p>
    <w:p w14:paraId="2370FEAB" w14:textId="47DBDBF9" w:rsidR="001676EA" w:rsidRDefault="001676EA">
      <w:pPr>
        <w:pStyle w:val="TOC4"/>
        <w:rPr>
          <w:ins w:id="11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6" w:author="Rapporteur" w:date="2025-11-25T14:25:00Z" w16du:dateUtc="2025-11-25T13:25: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_Toc214973198 \h </w:instrText>
        </w:r>
        <w:r>
          <w:rPr>
            <w:noProof/>
          </w:rPr>
        </w:r>
        <w:r>
          <w:rPr>
            <w:noProof/>
          </w:rPr>
          <w:fldChar w:fldCharType="separate"/>
        </w:r>
        <w:r>
          <w:rPr>
            <w:noProof/>
          </w:rPr>
          <w:t>38</w:t>
        </w:r>
        <w:r>
          <w:rPr>
            <w:noProof/>
          </w:rPr>
          <w:fldChar w:fldCharType="end"/>
        </w:r>
      </w:ins>
    </w:p>
    <w:p w14:paraId="40E6BCF7" w14:textId="0FB60BF7" w:rsidR="001676EA" w:rsidRDefault="001676EA">
      <w:pPr>
        <w:pStyle w:val="TOC4"/>
        <w:rPr>
          <w:ins w:id="11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8" w:author="Rapporteur" w:date="2025-11-25T14:25:00Z" w16du:dateUtc="2025-11-25T13:25: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_Toc214973199 \h </w:instrText>
        </w:r>
        <w:r>
          <w:rPr>
            <w:noProof/>
          </w:rPr>
        </w:r>
        <w:r>
          <w:rPr>
            <w:noProof/>
          </w:rPr>
          <w:fldChar w:fldCharType="separate"/>
        </w:r>
        <w:r>
          <w:rPr>
            <w:noProof/>
          </w:rPr>
          <w:t>38</w:t>
        </w:r>
        <w:r>
          <w:rPr>
            <w:noProof/>
          </w:rPr>
          <w:fldChar w:fldCharType="end"/>
        </w:r>
      </w:ins>
    </w:p>
    <w:p w14:paraId="6EEC1736" w14:textId="50922773" w:rsidR="001676EA" w:rsidRDefault="001676EA">
      <w:pPr>
        <w:pStyle w:val="TOC4"/>
        <w:rPr>
          <w:ins w:id="11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0" w:author="Rapporteur" w:date="2025-11-25T14:25:00Z" w16du:dateUtc="2025-11-25T13:25: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_Toc214973200 \h </w:instrText>
        </w:r>
        <w:r>
          <w:rPr>
            <w:noProof/>
          </w:rPr>
        </w:r>
        <w:r>
          <w:rPr>
            <w:noProof/>
          </w:rPr>
          <w:fldChar w:fldCharType="separate"/>
        </w:r>
        <w:r>
          <w:rPr>
            <w:noProof/>
          </w:rPr>
          <w:t>38</w:t>
        </w:r>
        <w:r>
          <w:rPr>
            <w:noProof/>
          </w:rPr>
          <w:fldChar w:fldCharType="end"/>
        </w:r>
      </w:ins>
    </w:p>
    <w:p w14:paraId="72435765" w14:textId="2DBBEA95" w:rsidR="001676EA" w:rsidRDefault="001676EA">
      <w:pPr>
        <w:pStyle w:val="TOC5"/>
        <w:rPr>
          <w:ins w:id="12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2" w:author="Rapporteur" w:date="2025-11-25T14:25:00Z" w16du:dateUtc="2025-11-25T13:25:00Z">
        <w:r>
          <w:rPr>
            <w:noProof/>
          </w:rPr>
          <w:lastRenderedPageBreak/>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_Toc214973201 \h </w:instrText>
        </w:r>
        <w:r>
          <w:rPr>
            <w:noProof/>
          </w:rPr>
        </w:r>
        <w:r>
          <w:rPr>
            <w:noProof/>
          </w:rPr>
          <w:fldChar w:fldCharType="separate"/>
        </w:r>
        <w:r>
          <w:rPr>
            <w:noProof/>
          </w:rPr>
          <w:t>38</w:t>
        </w:r>
        <w:r>
          <w:rPr>
            <w:noProof/>
          </w:rPr>
          <w:fldChar w:fldCharType="end"/>
        </w:r>
      </w:ins>
    </w:p>
    <w:p w14:paraId="1C7CA35F" w14:textId="675C0CA3" w:rsidR="001676EA" w:rsidRDefault="001676EA">
      <w:pPr>
        <w:pStyle w:val="TOC3"/>
        <w:rPr>
          <w:ins w:id="12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4" w:author="Rapporteur" w:date="2025-11-25T14:25:00Z" w16du:dateUtc="2025-11-25T13:25: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_Toc214973202 \h </w:instrText>
        </w:r>
        <w:r>
          <w:rPr>
            <w:noProof/>
          </w:rPr>
        </w:r>
        <w:r>
          <w:rPr>
            <w:noProof/>
          </w:rPr>
          <w:fldChar w:fldCharType="separate"/>
        </w:r>
        <w:r>
          <w:rPr>
            <w:noProof/>
          </w:rPr>
          <w:t>39</w:t>
        </w:r>
        <w:r>
          <w:rPr>
            <w:noProof/>
          </w:rPr>
          <w:fldChar w:fldCharType="end"/>
        </w:r>
      </w:ins>
    </w:p>
    <w:p w14:paraId="749439B7" w14:textId="14E28C9C" w:rsidR="001676EA" w:rsidRDefault="001676EA">
      <w:pPr>
        <w:pStyle w:val="TOC4"/>
        <w:rPr>
          <w:ins w:id="12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6" w:author="Rapporteur" w:date="2025-11-25T14:25:00Z" w16du:dateUtc="2025-11-25T13:25: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_Toc214973203 \h </w:instrText>
        </w:r>
        <w:r>
          <w:rPr>
            <w:noProof/>
          </w:rPr>
        </w:r>
        <w:r>
          <w:rPr>
            <w:noProof/>
          </w:rPr>
          <w:fldChar w:fldCharType="separate"/>
        </w:r>
        <w:r>
          <w:rPr>
            <w:noProof/>
          </w:rPr>
          <w:t>39</w:t>
        </w:r>
        <w:r>
          <w:rPr>
            <w:noProof/>
          </w:rPr>
          <w:fldChar w:fldCharType="end"/>
        </w:r>
      </w:ins>
    </w:p>
    <w:p w14:paraId="7577293F" w14:textId="6C731E35" w:rsidR="001676EA" w:rsidRDefault="001676EA">
      <w:pPr>
        <w:pStyle w:val="TOC4"/>
        <w:rPr>
          <w:ins w:id="12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8" w:author="Rapporteur" w:date="2025-11-25T14:25:00Z" w16du:dateUtc="2025-11-25T13:25: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_Toc214973204 \h </w:instrText>
        </w:r>
        <w:r>
          <w:rPr>
            <w:noProof/>
          </w:rPr>
        </w:r>
        <w:r>
          <w:rPr>
            <w:noProof/>
          </w:rPr>
          <w:fldChar w:fldCharType="separate"/>
        </w:r>
        <w:r>
          <w:rPr>
            <w:noProof/>
          </w:rPr>
          <w:t>39</w:t>
        </w:r>
        <w:r>
          <w:rPr>
            <w:noProof/>
          </w:rPr>
          <w:fldChar w:fldCharType="end"/>
        </w:r>
      </w:ins>
    </w:p>
    <w:p w14:paraId="77765B2E" w14:textId="127B9BAA" w:rsidR="001676EA" w:rsidRDefault="001676EA">
      <w:pPr>
        <w:pStyle w:val="TOC4"/>
        <w:rPr>
          <w:ins w:id="12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0" w:author="Rapporteur" w:date="2025-11-25T14:25:00Z" w16du:dateUtc="2025-11-25T13:25: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_Toc214973205 \h </w:instrText>
        </w:r>
        <w:r>
          <w:rPr>
            <w:noProof/>
          </w:rPr>
        </w:r>
        <w:r>
          <w:rPr>
            <w:noProof/>
          </w:rPr>
          <w:fldChar w:fldCharType="separate"/>
        </w:r>
        <w:r>
          <w:rPr>
            <w:noProof/>
          </w:rPr>
          <w:t>39</w:t>
        </w:r>
        <w:r>
          <w:rPr>
            <w:noProof/>
          </w:rPr>
          <w:fldChar w:fldCharType="end"/>
        </w:r>
      </w:ins>
    </w:p>
    <w:p w14:paraId="1294F950" w14:textId="0FA752BC" w:rsidR="001676EA" w:rsidRDefault="001676EA">
      <w:pPr>
        <w:pStyle w:val="TOC5"/>
        <w:rPr>
          <w:ins w:id="13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2" w:author="Rapporteur" w:date="2025-11-25T14:25:00Z" w16du:dateUtc="2025-11-25T13:25: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_Toc214973206 \h </w:instrText>
        </w:r>
        <w:r>
          <w:rPr>
            <w:noProof/>
          </w:rPr>
        </w:r>
        <w:r>
          <w:rPr>
            <w:noProof/>
          </w:rPr>
          <w:fldChar w:fldCharType="separate"/>
        </w:r>
        <w:r>
          <w:rPr>
            <w:noProof/>
          </w:rPr>
          <w:t>39</w:t>
        </w:r>
        <w:r>
          <w:rPr>
            <w:noProof/>
          </w:rPr>
          <w:fldChar w:fldCharType="end"/>
        </w:r>
      </w:ins>
    </w:p>
    <w:p w14:paraId="782D2071" w14:textId="0AE438A6" w:rsidR="001676EA" w:rsidRDefault="001676EA">
      <w:pPr>
        <w:pStyle w:val="TOC5"/>
        <w:rPr>
          <w:ins w:id="13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4" w:author="Rapporteur" w:date="2025-11-25T14:25:00Z" w16du:dateUtc="2025-11-25T13:25: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_Toc214973207 \h </w:instrText>
        </w:r>
        <w:r>
          <w:rPr>
            <w:noProof/>
          </w:rPr>
        </w:r>
        <w:r>
          <w:rPr>
            <w:noProof/>
          </w:rPr>
          <w:fldChar w:fldCharType="separate"/>
        </w:r>
        <w:r>
          <w:rPr>
            <w:noProof/>
          </w:rPr>
          <w:t>40</w:t>
        </w:r>
        <w:r>
          <w:rPr>
            <w:noProof/>
          </w:rPr>
          <w:fldChar w:fldCharType="end"/>
        </w:r>
      </w:ins>
    </w:p>
    <w:p w14:paraId="76427999" w14:textId="5C8A5C14" w:rsidR="001676EA" w:rsidRDefault="001676EA">
      <w:pPr>
        <w:pStyle w:val="TOC4"/>
        <w:rPr>
          <w:ins w:id="13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6" w:author="Rapporteur" w:date="2025-11-25T14:25:00Z" w16du:dateUtc="2025-11-25T13:25: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_Toc214973208 \h </w:instrText>
        </w:r>
        <w:r>
          <w:rPr>
            <w:noProof/>
          </w:rPr>
        </w:r>
        <w:r>
          <w:rPr>
            <w:noProof/>
          </w:rPr>
          <w:fldChar w:fldCharType="separate"/>
        </w:r>
        <w:r>
          <w:rPr>
            <w:noProof/>
          </w:rPr>
          <w:t>41</w:t>
        </w:r>
        <w:r>
          <w:rPr>
            <w:noProof/>
          </w:rPr>
          <w:fldChar w:fldCharType="end"/>
        </w:r>
      </w:ins>
    </w:p>
    <w:p w14:paraId="6F3FC7CF" w14:textId="3FD888FA" w:rsidR="001676EA" w:rsidRDefault="001676EA">
      <w:pPr>
        <w:pStyle w:val="TOC5"/>
        <w:rPr>
          <w:ins w:id="13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8" w:author="Rapporteur" w:date="2025-11-25T14:25:00Z" w16du:dateUtc="2025-11-25T13:25: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_Toc214973209 \h </w:instrText>
        </w:r>
        <w:r>
          <w:rPr>
            <w:noProof/>
          </w:rPr>
        </w:r>
        <w:r>
          <w:rPr>
            <w:noProof/>
          </w:rPr>
          <w:fldChar w:fldCharType="separate"/>
        </w:r>
        <w:r>
          <w:rPr>
            <w:noProof/>
          </w:rPr>
          <w:t>41</w:t>
        </w:r>
        <w:r>
          <w:rPr>
            <w:noProof/>
          </w:rPr>
          <w:fldChar w:fldCharType="end"/>
        </w:r>
      </w:ins>
    </w:p>
    <w:p w14:paraId="7CE13952" w14:textId="68C687ED" w:rsidR="001676EA" w:rsidRDefault="001676EA">
      <w:pPr>
        <w:pStyle w:val="TOC5"/>
        <w:rPr>
          <w:ins w:id="13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0" w:author="Rapporteur" w:date="2025-11-25T14:25:00Z" w16du:dateUtc="2025-11-25T13:25: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_Toc214973210 \h </w:instrText>
        </w:r>
        <w:r>
          <w:rPr>
            <w:noProof/>
          </w:rPr>
        </w:r>
        <w:r>
          <w:rPr>
            <w:noProof/>
          </w:rPr>
          <w:fldChar w:fldCharType="separate"/>
        </w:r>
        <w:r>
          <w:rPr>
            <w:noProof/>
          </w:rPr>
          <w:t>42</w:t>
        </w:r>
        <w:r>
          <w:rPr>
            <w:noProof/>
          </w:rPr>
          <w:fldChar w:fldCharType="end"/>
        </w:r>
      </w:ins>
    </w:p>
    <w:p w14:paraId="6760F8FF" w14:textId="3DF24D9C" w:rsidR="001676EA" w:rsidRDefault="001676EA">
      <w:pPr>
        <w:pStyle w:val="TOC6"/>
        <w:rPr>
          <w:ins w:id="14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2" w:author="Rapporteur" w:date="2025-11-25T14:25:00Z" w16du:dateUtc="2025-11-25T13:25:00Z">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_Toc214973211 \h </w:instrText>
        </w:r>
        <w:r>
          <w:rPr>
            <w:noProof/>
          </w:rPr>
        </w:r>
        <w:r>
          <w:rPr>
            <w:noProof/>
          </w:rPr>
          <w:fldChar w:fldCharType="separate"/>
        </w:r>
        <w:r>
          <w:rPr>
            <w:noProof/>
          </w:rPr>
          <w:t>42</w:t>
        </w:r>
        <w:r>
          <w:rPr>
            <w:noProof/>
          </w:rPr>
          <w:fldChar w:fldCharType="end"/>
        </w:r>
      </w:ins>
    </w:p>
    <w:p w14:paraId="0E3D325F" w14:textId="51BAB1BA" w:rsidR="001676EA" w:rsidRDefault="001676EA">
      <w:pPr>
        <w:pStyle w:val="TOC6"/>
        <w:rPr>
          <w:ins w:id="14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4" w:author="Rapporteur" w:date="2025-11-25T14:25:00Z" w16du:dateUtc="2025-11-25T13:25:00Z">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_Toc214973212 \h </w:instrText>
        </w:r>
        <w:r>
          <w:rPr>
            <w:noProof/>
          </w:rPr>
        </w:r>
        <w:r>
          <w:rPr>
            <w:noProof/>
          </w:rPr>
          <w:fldChar w:fldCharType="separate"/>
        </w:r>
        <w:r>
          <w:rPr>
            <w:noProof/>
          </w:rPr>
          <w:t>42</w:t>
        </w:r>
        <w:r>
          <w:rPr>
            <w:noProof/>
          </w:rPr>
          <w:fldChar w:fldCharType="end"/>
        </w:r>
      </w:ins>
    </w:p>
    <w:p w14:paraId="5CC210EB" w14:textId="130A428B" w:rsidR="001676EA" w:rsidRDefault="001676EA">
      <w:pPr>
        <w:pStyle w:val="TOC2"/>
        <w:rPr>
          <w:ins w:id="14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6" w:author="Rapporteur" w:date="2025-11-25T14:25:00Z" w16du:dateUtc="2025-11-25T13:25: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_Toc214973213 \h </w:instrText>
        </w:r>
        <w:r>
          <w:rPr>
            <w:noProof/>
          </w:rPr>
        </w:r>
        <w:r>
          <w:rPr>
            <w:noProof/>
          </w:rPr>
          <w:fldChar w:fldCharType="separate"/>
        </w:r>
        <w:r>
          <w:rPr>
            <w:noProof/>
          </w:rPr>
          <w:t>43</w:t>
        </w:r>
        <w:r>
          <w:rPr>
            <w:noProof/>
          </w:rPr>
          <w:fldChar w:fldCharType="end"/>
        </w:r>
      </w:ins>
    </w:p>
    <w:p w14:paraId="1C10003C" w14:textId="377F301C" w:rsidR="001676EA" w:rsidRDefault="001676EA">
      <w:pPr>
        <w:pStyle w:val="TOC2"/>
        <w:rPr>
          <w:ins w:id="14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8" w:author="Rapporteur" w:date="2025-11-25T14:25:00Z" w16du:dateUtc="2025-11-25T13:25: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_Toc214973214 \h </w:instrText>
        </w:r>
        <w:r>
          <w:rPr>
            <w:noProof/>
          </w:rPr>
        </w:r>
        <w:r>
          <w:rPr>
            <w:noProof/>
          </w:rPr>
          <w:fldChar w:fldCharType="separate"/>
        </w:r>
        <w:r>
          <w:rPr>
            <w:noProof/>
          </w:rPr>
          <w:t>43</w:t>
        </w:r>
        <w:r>
          <w:rPr>
            <w:noProof/>
          </w:rPr>
          <w:fldChar w:fldCharType="end"/>
        </w:r>
      </w:ins>
    </w:p>
    <w:p w14:paraId="2CE5B0C0" w14:textId="424D6583" w:rsidR="001676EA" w:rsidRDefault="001676EA">
      <w:pPr>
        <w:pStyle w:val="TOC3"/>
        <w:rPr>
          <w:ins w:id="14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0" w:author="Rapporteur" w:date="2025-11-25T14:25:00Z" w16du:dateUtc="2025-11-25T13:25: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_Toc214973215 \h </w:instrText>
        </w:r>
        <w:r>
          <w:rPr>
            <w:noProof/>
          </w:rPr>
        </w:r>
        <w:r>
          <w:rPr>
            <w:noProof/>
          </w:rPr>
          <w:fldChar w:fldCharType="separate"/>
        </w:r>
        <w:r>
          <w:rPr>
            <w:noProof/>
          </w:rPr>
          <w:t>43</w:t>
        </w:r>
        <w:r>
          <w:rPr>
            <w:noProof/>
          </w:rPr>
          <w:fldChar w:fldCharType="end"/>
        </w:r>
      </w:ins>
    </w:p>
    <w:p w14:paraId="02BA7D03" w14:textId="5373414C" w:rsidR="001676EA" w:rsidRDefault="001676EA">
      <w:pPr>
        <w:pStyle w:val="TOC3"/>
        <w:rPr>
          <w:ins w:id="15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2" w:author="Rapporteur" w:date="2025-11-25T14:25:00Z" w16du:dateUtc="2025-11-25T13:25: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_Toc214973216 \h </w:instrText>
        </w:r>
        <w:r>
          <w:rPr>
            <w:noProof/>
          </w:rPr>
        </w:r>
        <w:r>
          <w:rPr>
            <w:noProof/>
          </w:rPr>
          <w:fldChar w:fldCharType="separate"/>
        </w:r>
        <w:r>
          <w:rPr>
            <w:noProof/>
          </w:rPr>
          <w:t>43</w:t>
        </w:r>
        <w:r>
          <w:rPr>
            <w:noProof/>
          </w:rPr>
          <w:fldChar w:fldCharType="end"/>
        </w:r>
      </w:ins>
    </w:p>
    <w:p w14:paraId="475A859A" w14:textId="2B2CB4A5" w:rsidR="001676EA" w:rsidRDefault="001676EA">
      <w:pPr>
        <w:pStyle w:val="TOC4"/>
        <w:rPr>
          <w:ins w:id="15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4" w:author="Rapporteur" w:date="2025-11-25T14:25:00Z" w16du:dateUtc="2025-11-25T13:25: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_Toc214973217 \h </w:instrText>
        </w:r>
        <w:r>
          <w:rPr>
            <w:noProof/>
          </w:rPr>
        </w:r>
        <w:r>
          <w:rPr>
            <w:noProof/>
          </w:rPr>
          <w:fldChar w:fldCharType="separate"/>
        </w:r>
        <w:r>
          <w:rPr>
            <w:noProof/>
          </w:rPr>
          <w:t>43</w:t>
        </w:r>
        <w:r>
          <w:rPr>
            <w:noProof/>
          </w:rPr>
          <w:fldChar w:fldCharType="end"/>
        </w:r>
      </w:ins>
    </w:p>
    <w:p w14:paraId="76C4308C" w14:textId="3B5C0AF6" w:rsidR="001676EA" w:rsidRDefault="001676EA">
      <w:pPr>
        <w:pStyle w:val="TOC4"/>
        <w:rPr>
          <w:ins w:id="15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6" w:author="Rapporteur" w:date="2025-11-25T14:25:00Z" w16du:dateUtc="2025-11-25T13:25: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_Toc214973218 \h </w:instrText>
        </w:r>
        <w:r>
          <w:rPr>
            <w:noProof/>
          </w:rPr>
        </w:r>
        <w:r>
          <w:rPr>
            <w:noProof/>
          </w:rPr>
          <w:fldChar w:fldCharType="separate"/>
        </w:r>
        <w:r>
          <w:rPr>
            <w:noProof/>
          </w:rPr>
          <w:t>43</w:t>
        </w:r>
        <w:r>
          <w:rPr>
            <w:noProof/>
          </w:rPr>
          <w:fldChar w:fldCharType="end"/>
        </w:r>
      </w:ins>
    </w:p>
    <w:p w14:paraId="5F876644" w14:textId="6364075F" w:rsidR="001676EA" w:rsidRDefault="001676EA">
      <w:pPr>
        <w:pStyle w:val="TOC3"/>
        <w:rPr>
          <w:ins w:id="15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8" w:author="Rapporteur" w:date="2025-11-25T14:25:00Z" w16du:dateUtc="2025-11-25T13:25: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_Toc214973219 \h </w:instrText>
        </w:r>
        <w:r>
          <w:rPr>
            <w:noProof/>
          </w:rPr>
        </w:r>
        <w:r>
          <w:rPr>
            <w:noProof/>
          </w:rPr>
          <w:fldChar w:fldCharType="separate"/>
        </w:r>
        <w:r>
          <w:rPr>
            <w:noProof/>
          </w:rPr>
          <w:t>44</w:t>
        </w:r>
        <w:r>
          <w:rPr>
            <w:noProof/>
          </w:rPr>
          <w:fldChar w:fldCharType="end"/>
        </w:r>
      </w:ins>
    </w:p>
    <w:p w14:paraId="686B1ED5" w14:textId="16487B98" w:rsidR="001676EA" w:rsidRDefault="001676EA">
      <w:pPr>
        <w:pStyle w:val="TOC4"/>
        <w:rPr>
          <w:ins w:id="15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0" w:author="Rapporteur" w:date="2025-11-25T14:25:00Z" w16du:dateUtc="2025-11-25T13:25: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_Toc214973220 \h </w:instrText>
        </w:r>
        <w:r>
          <w:rPr>
            <w:noProof/>
          </w:rPr>
        </w:r>
        <w:r>
          <w:rPr>
            <w:noProof/>
          </w:rPr>
          <w:fldChar w:fldCharType="separate"/>
        </w:r>
        <w:r>
          <w:rPr>
            <w:noProof/>
          </w:rPr>
          <w:t>44</w:t>
        </w:r>
        <w:r>
          <w:rPr>
            <w:noProof/>
          </w:rPr>
          <w:fldChar w:fldCharType="end"/>
        </w:r>
      </w:ins>
    </w:p>
    <w:p w14:paraId="708AD34D" w14:textId="0131EB1A" w:rsidR="001676EA" w:rsidRDefault="001676EA">
      <w:pPr>
        <w:pStyle w:val="TOC4"/>
        <w:rPr>
          <w:ins w:id="16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2" w:author="Rapporteur" w:date="2025-11-25T14:25:00Z" w16du:dateUtc="2025-11-25T13:25: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_Toc214973221 \h </w:instrText>
        </w:r>
        <w:r>
          <w:rPr>
            <w:noProof/>
          </w:rPr>
        </w:r>
        <w:r>
          <w:rPr>
            <w:noProof/>
          </w:rPr>
          <w:fldChar w:fldCharType="separate"/>
        </w:r>
        <w:r>
          <w:rPr>
            <w:noProof/>
          </w:rPr>
          <w:t>45</w:t>
        </w:r>
        <w:r>
          <w:rPr>
            <w:noProof/>
          </w:rPr>
          <w:fldChar w:fldCharType="end"/>
        </w:r>
      </w:ins>
    </w:p>
    <w:p w14:paraId="18D92FD4" w14:textId="033C0FA8" w:rsidR="001676EA" w:rsidRDefault="001676EA">
      <w:pPr>
        <w:pStyle w:val="TOC2"/>
        <w:rPr>
          <w:ins w:id="16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4" w:author="Rapporteur" w:date="2025-11-25T14:25:00Z" w16du:dateUtc="2025-11-25T13:25: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_Toc214973222 \h </w:instrText>
        </w:r>
        <w:r>
          <w:rPr>
            <w:noProof/>
          </w:rPr>
        </w:r>
        <w:r>
          <w:rPr>
            <w:noProof/>
          </w:rPr>
          <w:fldChar w:fldCharType="separate"/>
        </w:r>
        <w:r>
          <w:rPr>
            <w:noProof/>
          </w:rPr>
          <w:t>46</w:t>
        </w:r>
        <w:r>
          <w:rPr>
            <w:noProof/>
          </w:rPr>
          <w:fldChar w:fldCharType="end"/>
        </w:r>
      </w:ins>
    </w:p>
    <w:p w14:paraId="5F0C9F6C" w14:textId="2AAAE4E7" w:rsidR="001676EA" w:rsidRDefault="001676EA">
      <w:pPr>
        <w:pStyle w:val="TOC3"/>
        <w:rPr>
          <w:ins w:id="16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6" w:author="Rapporteur" w:date="2025-11-25T14:25:00Z" w16du:dateUtc="2025-11-25T13:25: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_Toc214973223 \h </w:instrText>
        </w:r>
        <w:r>
          <w:rPr>
            <w:noProof/>
          </w:rPr>
        </w:r>
        <w:r>
          <w:rPr>
            <w:noProof/>
          </w:rPr>
          <w:fldChar w:fldCharType="separate"/>
        </w:r>
        <w:r>
          <w:rPr>
            <w:noProof/>
          </w:rPr>
          <w:t>46</w:t>
        </w:r>
        <w:r>
          <w:rPr>
            <w:noProof/>
          </w:rPr>
          <w:fldChar w:fldCharType="end"/>
        </w:r>
      </w:ins>
    </w:p>
    <w:p w14:paraId="024CD00C" w14:textId="488E3CF5" w:rsidR="001676EA" w:rsidRDefault="001676EA">
      <w:pPr>
        <w:pStyle w:val="TOC3"/>
        <w:rPr>
          <w:ins w:id="16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8" w:author="Rapporteur" w:date="2025-11-25T14:25:00Z" w16du:dateUtc="2025-11-25T13:25: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_Toc214973224 \h </w:instrText>
        </w:r>
        <w:r>
          <w:rPr>
            <w:noProof/>
          </w:rPr>
        </w:r>
        <w:r>
          <w:rPr>
            <w:noProof/>
          </w:rPr>
          <w:fldChar w:fldCharType="separate"/>
        </w:r>
        <w:r>
          <w:rPr>
            <w:noProof/>
          </w:rPr>
          <w:t>49</w:t>
        </w:r>
        <w:r>
          <w:rPr>
            <w:noProof/>
          </w:rPr>
          <w:fldChar w:fldCharType="end"/>
        </w:r>
      </w:ins>
    </w:p>
    <w:p w14:paraId="57D61FB8" w14:textId="15931BA0" w:rsidR="001676EA" w:rsidRDefault="001676EA">
      <w:pPr>
        <w:pStyle w:val="TOC4"/>
        <w:rPr>
          <w:ins w:id="16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0" w:author="Rapporteur" w:date="2025-11-25T14:25:00Z" w16du:dateUtc="2025-11-25T13:25: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_Toc214973225 \h </w:instrText>
        </w:r>
        <w:r>
          <w:rPr>
            <w:noProof/>
          </w:rPr>
        </w:r>
        <w:r>
          <w:rPr>
            <w:noProof/>
          </w:rPr>
          <w:fldChar w:fldCharType="separate"/>
        </w:r>
        <w:r>
          <w:rPr>
            <w:noProof/>
          </w:rPr>
          <w:t>49</w:t>
        </w:r>
        <w:r>
          <w:rPr>
            <w:noProof/>
          </w:rPr>
          <w:fldChar w:fldCharType="end"/>
        </w:r>
      </w:ins>
    </w:p>
    <w:p w14:paraId="4C8BBB00" w14:textId="1CCA0CA2" w:rsidR="001676EA" w:rsidRDefault="001676EA">
      <w:pPr>
        <w:pStyle w:val="TOC4"/>
        <w:rPr>
          <w:ins w:id="17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2" w:author="Rapporteur" w:date="2025-11-25T14:25:00Z" w16du:dateUtc="2025-11-25T13:25: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_Toc214973226 \h </w:instrText>
        </w:r>
        <w:r>
          <w:rPr>
            <w:noProof/>
          </w:rPr>
        </w:r>
        <w:r>
          <w:rPr>
            <w:noProof/>
          </w:rPr>
          <w:fldChar w:fldCharType="separate"/>
        </w:r>
        <w:r>
          <w:rPr>
            <w:noProof/>
          </w:rPr>
          <w:t>50</w:t>
        </w:r>
        <w:r>
          <w:rPr>
            <w:noProof/>
          </w:rPr>
          <w:fldChar w:fldCharType="end"/>
        </w:r>
      </w:ins>
    </w:p>
    <w:p w14:paraId="2791C1B9" w14:textId="2FAA949A" w:rsidR="001676EA" w:rsidRDefault="001676EA">
      <w:pPr>
        <w:pStyle w:val="TOC4"/>
        <w:rPr>
          <w:ins w:id="17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4" w:author="Rapporteur" w:date="2025-11-25T14:25:00Z" w16du:dateUtc="2025-11-25T13:25: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_Toc214973227 \h </w:instrText>
        </w:r>
        <w:r>
          <w:rPr>
            <w:noProof/>
          </w:rPr>
        </w:r>
        <w:r>
          <w:rPr>
            <w:noProof/>
          </w:rPr>
          <w:fldChar w:fldCharType="separate"/>
        </w:r>
        <w:r>
          <w:rPr>
            <w:noProof/>
          </w:rPr>
          <w:t>53</w:t>
        </w:r>
        <w:r>
          <w:rPr>
            <w:noProof/>
          </w:rPr>
          <w:fldChar w:fldCharType="end"/>
        </w:r>
      </w:ins>
    </w:p>
    <w:p w14:paraId="1DC19E11" w14:textId="110626D2" w:rsidR="001676EA" w:rsidRDefault="001676EA">
      <w:pPr>
        <w:pStyle w:val="TOC4"/>
        <w:rPr>
          <w:ins w:id="17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6" w:author="Rapporteur" w:date="2025-11-25T14:25:00Z" w16du:dateUtc="2025-11-25T13:25: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_Toc214973228 \h </w:instrText>
        </w:r>
        <w:r>
          <w:rPr>
            <w:noProof/>
          </w:rPr>
        </w:r>
        <w:r>
          <w:rPr>
            <w:noProof/>
          </w:rPr>
          <w:fldChar w:fldCharType="separate"/>
        </w:r>
        <w:r>
          <w:rPr>
            <w:noProof/>
          </w:rPr>
          <w:t>57</w:t>
        </w:r>
        <w:r>
          <w:rPr>
            <w:noProof/>
          </w:rPr>
          <w:fldChar w:fldCharType="end"/>
        </w:r>
      </w:ins>
    </w:p>
    <w:p w14:paraId="27D9AD12" w14:textId="4B541C0C" w:rsidR="001676EA" w:rsidRDefault="001676EA">
      <w:pPr>
        <w:pStyle w:val="TOC4"/>
        <w:rPr>
          <w:ins w:id="17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8" w:author="Rapporteur" w:date="2025-11-25T14:25:00Z" w16du:dateUtc="2025-11-25T13:25: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_Toc214973229 \h </w:instrText>
        </w:r>
        <w:r>
          <w:rPr>
            <w:noProof/>
          </w:rPr>
        </w:r>
        <w:r>
          <w:rPr>
            <w:noProof/>
          </w:rPr>
          <w:fldChar w:fldCharType="separate"/>
        </w:r>
        <w:r>
          <w:rPr>
            <w:noProof/>
          </w:rPr>
          <w:t>61</w:t>
        </w:r>
        <w:r>
          <w:rPr>
            <w:noProof/>
          </w:rPr>
          <w:fldChar w:fldCharType="end"/>
        </w:r>
      </w:ins>
    </w:p>
    <w:p w14:paraId="64D15C89" w14:textId="3CBE0BD7" w:rsidR="001676EA" w:rsidRDefault="001676EA">
      <w:pPr>
        <w:pStyle w:val="TOC4"/>
        <w:rPr>
          <w:ins w:id="17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0" w:author="Rapporteur" w:date="2025-11-25T14:25:00Z" w16du:dateUtc="2025-11-25T13:25: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_Toc214973230 \h </w:instrText>
        </w:r>
        <w:r>
          <w:rPr>
            <w:noProof/>
          </w:rPr>
        </w:r>
        <w:r>
          <w:rPr>
            <w:noProof/>
          </w:rPr>
          <w:fldChar w:fldCharType="separate"/>
        </w:r>
        <w:r>
          <w:rPr>
            <w:noProof/>
          </w:rPr>
          <w:t>64</w:t>
        </w:r>
        <w:r>
          <w:rPr>
            <w:noProof/>
          </w:rPr>
          <w:fldChar w:fldCharType="end"/>
        </w:r>
      </w:ins>
    </w:p>
    <w:p w14:paraId="4ED7DB2C" w14:textId="5D71FC59" w:rsidR="001676EA" w:rsidRDefault="001676EA">
      <w:pPr>
        <w:pStyle w:val="TOC4"/>
        <w:rPr>
          <w:ins w:id="18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2" w:author="Rapporteur" w:date="2025-11-25T14:25:00Z" w16du:dateUtc="2025-11-25T13:25: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_Toc214973231 \h </w:instrText>
        </w:r>
        <w:r>
          <w:rPr>
            <w:noProof/>
          </w:rPr>
        </w:r>
        <w:r>
          <w:rPr>
            <w:noProof/>
          </w:rPr>
          <w:fldChar w:fldCharType="separate"/>
        </w:r>
        <w:r>
          <w:rPr>
            <w:noProof/>
          </w:rPr>
          <w:t>64</w:t>
        </w:r>
        <w:r>
          <w:rPr>
            <w:noProof/>
          </w:rPr>
          <w:fldChar w:fldCharType="end"/>
        </w:r>
      </w:ins>
    </w:p>
    <w:p w14:paraId="49FFF3EF" w14:textId="5FA67CA3" w:rsidR="001676EA" w:rsidRDefault="001676EA">
      <w:pPr>
        <w:pStyle w:val="TOC4"/>
        <w:rPr>
          <w:ins w:id="18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4" w:author="Rapporteur" w:date="2025-11-25T14:25:00Z" w16du:dateUtc="2025-11-25T13:25: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_Toc214973232 \h </w:instrText>
        </w:r>
        <w:r>
          <w:rPr>
            <w:noProof/>
          </w:rPr>
        </w:r>
        <w:r>
          <w:rPr>
            <w:noProof/>
          </w:rPr>
          <w:fldChar w:fldCharType="separate"/>
        </w:r>
        <w:r>
          <w:rPr>
            <w:noProof/>
          </w:rPr>
          <w:t>65</w:t>
        </w:r>
        <w:r>
          <w:rPr>
            <w:noProof/>
          </w:rPr>
          <w:fldChar w:fldCharType="end"/>
        </w:r>
      </w:ins>
    </w:p>
    <w:p w14:paraId="7B3E0691" w14:textId="0BF05D83" w:rsidR="001676EA" w:rsidRDefault="001676EA">
      <w:pPr>
        <w:pStyle w:val="TOC4"/>
        <w:rPr>
          <w:ins w:id="18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6" w:author="Rapporteur" w:date="2025-11-25T14:25:00Z" w16du:dateUtc="2025-11-25T13:25: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_Toc214973233 \h </w:instrText>
        </w:r>
        <w:r>
          <w:rPr>
            <w:noProof/>
          </w:rPr>
        </w:r>
        <w:r>
          <w:rPr>
            <w:noProof/>
          </w:rPr>
          <w:fldChar w:fldCharType="separate"/>
        </w:r>
        <w:r>
          <w:rPr>
            <w:noProof/>
          </w:rPr>
          <w:t>66</w:t>
        </w:r>
        <w:r>
          <w:rPr>
            <w:noProof/>
          </w:rPr>
          <w:fldChar w:fldCharType="end"/>
        </w:r>
      </w:ins>
    </w:p>
    <w:p w14:paraId="158ED45A" w14:textId="7D325CCA" w:rsidR="001676EA" w:rsidRDefault="001676EA">
      <w:pPr>
        <w:pStyle w:val="TOC4"/>
        <w:rPr>
          <w:ins w:id="18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8" w:author="Rapporteur" w:date="2025-11-25T14:25:00Z" w16du:dateUtc="2025-11-25T13:25: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_Toc214973234 \h </w:instrText>
        </w:r>
        <w:r>
          <w:rPr>
            <w:noProof/>
          </w:rPr>
        </w:r>
        <w:r>
          <w:rPr>
            <w:noProof/>
          </w:rPr>
          <w:fldChar w:fldCharType="separate"/>
        </w:r>
        <w:r>
          <w:rPr>
            <w:noProof/>
          </w:rPr>
          <w:t>68</w:t>
        </w:r>
        <w:r>
          <w:rPr>
            <w:noProof/>
          </w:rPr>
          <w:fldChar w:fldCharType="end"/>
        </w:r>
      </w:ins>
    </w:p>
    <w:p w14:paraId="237534EC" w14:textId="01F4B73F" w:rsidR="001676EA" w:rsidRDefault="001676EA">
      <w:pPr>
        <w:pStyle w:val="TOC4"/>
        <w:rPr>
          <w:ins w:id="18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0" w:author="Rapporteur" w:date="2025-11-25T14:25:00Z" w16du:dateUtc="2025-11-25T13:25: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_Toc214973235 \h </w:instrText>
        </w:r>
        <w:r>
          <w:rPr>
            <w:noProof/>
          </w:rPr>
        </w:r>
        <w:r>
          <w:rPr>
            <w:noProof/>
          </w:rPr>
          <w:fldChar w:fldCharType="separate"/>
        </w:r>
        <w:r>
          <w:rPr>
            <w:noProof/>
          </w:rPr>
          <w:t>68</w:t>
        </w:r>
        <w:r>
          <w:rPr>
            <w:noProof/>
          </w:rPr>
          <w:fldChar w:fldCharType="end"/>
        </w:r>
      </w:ins>
    </w:p>
    <w:p w14:paraId="627C0C5C" w14:textId="79439E61" w:rsidR="001676EA" w:rsidRDefault="001676EA">
      <w:pPr>
        <w:pStyle w:val="TOC4"/>
        <w:rPr>
          <w:ins w:id="19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2" w:author="Rapporteur" w:date="2025-11-25T14:25:00Z" w16du:dateUtc="2025-11-25T13:25: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_Toc214973236 \h </w:instrText>
        </w:r>
        <w:r>
          <w:rPr>
            <w:noProof/>
          </w:rPr>
        </w:r>
        <w:r>
          <w:rPr>
            <w:noProof/>
          </w:rPr>
          <w:fldChar w:fldCharType="separate"/>
        </w:r>
        <w:r>
          <w:rPr>
            <w:noProof/>
          </w:rPr>
          <w:t>69</w:t>
        </w:r>
        <w:r>
          <w:rPr>
            <w:noProof/>
          </w:rPr>
          <w:fldChar w:fldCharType="end"/>
        </w:r>
      </w:ins>
    </w:p>
    <w:p w14:paraId="4BF32254" w14:textId="0B8B3252" w:rsidR="001676EA" w:rsidRDefault="001676EA">
      <w:pPr>
        <w:pStyle w:val="TOC4"/>
        <w:rPr>
          <w:ins w:id="19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4" w:author="Rapporteur" w:date="2025-11-25T14:25:00Z" w16du:dateUtc="2025-11-25T13:25: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_Toc214973237 \h </w:instrText>
        </w:r>
        <w:r>
          <w:rPr>
            <w:noProof/>
          </w:rPr>
        </w:r>
        <w:r>
          <w:rPr>
            <w:noProof/>
          </w:rPr>
          <w:fldChar w:fldCharType="separate"/>
        </w:r>
        <w:r>
          <w:rPr>
            <w:noProof/>
          </w:rPr>
          <w:t>69</w:t>
        </w:r>
        <w:r>
          <w:rPr>
            <w:noProof/>
          </w:rPr>
          <w:fldChar w:fldCharType="end"/>
        </w:r>
      </w:ins>
    </w:p>
    <w:p w14:paraId="4978C27D" w14:textId="4DECAAD8" w:rsidR="001676EA" w:rsidRDefault="001676EA">
      <w:pPr>
        <w:pStyle w:val="TOC3"/>
        <w:rPr>
          <w:ins w:id="19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6" w:author="Rapporteur" w:date="2025-11-25T14:25:00Z" w16du:dateUtc="2025-11-25T13:25: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_Toc214973238 \h </w:instrText>
        </w:r>
        <w:r>
          <w:rPr>
            <w:noProof/>
          </w:rPr>
        </w:r>
        <w:r>
          <w:rPr>
            <w:noProof/>
          </w:rPr>
          <w:fldChar w:fldCharType="separate"/>
        </w:r>
        <w:r>
          <w:rPr>
            <w:noProof/>
          </w:rPr>
          <w:t>69</w:t>
        </w:r>
        <w:r>
          <w:rPr>
            <w:noProof/>
          </w:rPr>
          <w:fldChar w:fldCharType="end"/>
        </w:r>
      </w:ins>
    </w:p>
    <w:p w14:paraId="38CA044F" w14:textId="70EFA5EF" w:rsidR="001676EA" w:rsidRDefault="001676EA">
      <w:pPr>
        <w:pStyle w:val="TOC4"/>
        <w:rPr>
          <w:ins w:id="19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8" w:author="Rapporteur" w:date="2025-11-25T14:25:00Z" w16du:dateUtc="2025-11-25T13:25: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_Toc214973239 \h </w:instrText>
        </w:r>
        <w:r>
          <w:rPr>
            <w:noProof/>
          </w:rPr>
        </w:r>
        <w:r>
          <w:rPr>
            <w:noProof/>
          </w:rPr>
          <w:fldChar w:fldCharType="separate"/>
        </w:r>
        <w:r>
          <w:rPr>
            <w:noProof/>
          </w:rPr>
          <w:t>69</w:t>
        </w:r>
        <w:r>
          <w:rPr>
            <w:noProof/>
          </w:rPr>
          <w:fldChar w:fldCharType="end"/>
        </w:r>
      </w:ins>
    </w:p>
    <w:p w14:paraId="39142ECE" w14:textId="6EE05741" w:rsidR="001676EA" w:rsidRDefault="001676EA">
      <w:pPr>
        <w:pStyle w:val="TOC4"/>
        <w:rPr>
          <w:ins w:id="19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0" w:author="Rapporteur" w:date="2025-11-25T14:25:00Z" w16du:dateUtc="2025-11-25T13:25: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_Toc214973240 \h </w:instrText>
        </w:r>
        <w:r>
          <w:rPr>
            <w:noProof/>
          </w:rPr>
        </w:r>
        <w:r>
          <w:rPr>
            <w:noProof/>
          </w:rPr>
          <w:fldChar w:fldCharType="separate"/>
        </w:r>
        <w:r>
          <w:rPr>
            <w:noProof/>
          </w:rPr>
          <w:t>69</w:t>
        </w:r>
        <w:r>
          <w:rPr>
            <w:noProof/>
          </w:rPr>
          <w:fldChar w:fldCharType="end"/>
        </w:r>
      </w:ins>
    </w:p>
    <w:p w14:paraId="56546216" w14:textId="65E56966" w:rsidR="001676EA" w:rsidRDefault="001676EA">
      <w:pPr>
        <w:pStyle w:val="TOC4"/>
        <w:rPr>
          <w:ins w:id="20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2" w:author="Rapporteur" w:date="2025-11-25T14:25:00Z" w16du:dateUtc="2025-11-25T13:25: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_Toc214973241 \h </w:instrText>
        </w:r>
        <w:r>
          <w:rPr>
            <w:noProof/>
          </w:rPr>
        </w:r>
        <w:r>
          <w:rPr>
            <w:noProof/>
          </w:rPr>
          <w:fldChar w:fldCharType="separate"/>
        </w:r>
        <w:r>
          <w:rPr>
            <w:noProof/>
          </w:rPr>
          <w:t>69</w:t>
        </w:r>
        <w:r>
          <w:rPr>
            <w:noProof/>
          </w:rPr>
          <w:fldChar w:fldCharType="end"/>
        </w:r>
      </w:ins>
    </w:p>
    <w:p w14:paraId="7E43CA3E" w14:textId="59A77BE3" w:rsidR="001676EA" w:rsidRDefault="001676EA">
      <w:pPr>
        <w:pStyle w:val="TOC4"/>
        <w:rPr>
          <w:ins w:id="20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4" w:author="Rapporteur" w:date="2025-11-25T14:25:00Z" w16du:dateUtc="2025-11-25T13:25: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_Toc214973242 \h </w:instrText>
        </w:r>
        <w:r>
          <w:rPr>
            <w:noProof/>
          </w:rPr>
        </w:r>
        <w:r>
          <w:rPr>
            <w:noProof/>
          </w:rPr>
          <w:fldChar w:fldCharType="separate"/>
        </w:r>
        <w:r>
          <w:rPr>
            <w:noProof/>
          </w:rPr>
          <w:t>72</w:t>
        </w:r>
        <w:r>
          <w:rPr>
            <w:noProof/>
          </w:rPr>
          <w:fldChar w:fldCharType="end"/>
        </w:r>
      </w:ins>
    </w:p>
    <w:p w14:paraId="09B2AE14" w14:textId="3FB51742" w:rsidR="001676EA" w:rsidRDefault="001676EA">
      <w:pPr>
        <w:pStyle w:val="TOC2"/>
        <w:rPr>
          <w:ins w:id="20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6" w:author="Rapporteur" w:date="2025-11-25T14:25:00Z" w16du:dateUtc="2025-11-25T13:25: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_Toc214973243 \h </w:instrText>
        </w:r>
        <w:r>
          <w:rPr>
            <w:noProof/>
          </w:rPr>
        </w:r>
        <w:r>
          <w:rPr>
            <w:noProof/>
          </w:rPr>
          <w:fldChar w:fldCharType="separate"/>
        </w:r>
        <w:r>
          <w:rPr>
            <w:noProof/>
          </w:rPr>
          <w:t>72</w:t>
        </w:r>
        <w:r>
          <w:rPr>
            <w:noProof/>
          </w:rPr>
          <w:fldChar w:fldCharType="end"/>
        </w:r>
      </w:ins>
    </w:p>
    <w:p w14:paraId="26CCEAFE" w14:textId="31EC0401" w:rsidR="001676EA" w:rsidRDefault="001676EA">
      <w:pPr>
        <w:pStyle w:val="TOC3"/>
        <w:rPr>
          <w:ins w:id="20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8" w:author="Rapporteur" w:date="2025-11-25T14:25:00Z" w16du:dateUtc="2025-11-25T13:25: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_Toc214973244 \h </w:instrText>
        </w:r>
        <w:r>
          <w:rPr>
            <w:noProof/>
          </w:rPr>
        </w:r>
        <w:r>
          <w:rPr>
            <w:noProof/>
          </w:rPr>
          <w:fldChar w:fldCharType="separate"/>
        </w:r>
        <w:r>
          <w:rPr>
            <w:noProof/>
          </w:rPr>
          <w:t>72</w:t>
        </w:r>
        <w:r>
          <w:rPr>
            <w:noProof/>
          </w:rPr>
          <w:fldChar w:fldCharType="end"/>
        </w:r>
      </w:ins>
    </w:p>
    <w:p w14:paraId="1E5FCED1" w14:textId="49E5A281" w:rsidR="001676EA" w:rsidRDefault="001676EA">
      <w:pPr>
        <w:pStyle w:val="TOC3"/>
        <w:rPr>
          <w:ins w:id="20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0" w:author="Rapporteur" w:date="2025-11-25T14:25:00Z" w16du:dateUtc="2025-11-25T13:25: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_Toc214973245 \h </w:instrText>
        </w:r>
        <w:r>
          <w:rPr>
            <w:noProof/>
          </w:rPr>
        </w:r>
        <w:r>
          <w:rPr>
            <w:noProof/>
          </w:rPr>
          <w:fldChar w:fldCharType="separate"/>
        </w:r>
        <w:r>
          <w:rPr>
            <w:noProof/>
          </w:rPr>
          <w:t>72</w:t>
        </w:r>
        <w:r>
          <w:rPr>
            <w:noProof/>
          </w:rPr>
          <w:fldChar w:fldCharType="end"/>
        </w:r>
      </w:ins>
    </w:p>
    <w:p w14:paraId="5C8DF8C6" w14:textId="26456D93" w:rsidR="001676EA" w:rsidRDefault="001676EA">
      <w:pPr>
        <w:pStyle w:val="TOC3"/>
        <w:rPr>
          <w:ins w:id="21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2" w:author="Rapporteur" w:date="2025-11-25T14:25:00Z" w16du:dateUtc="2025-11-25T13:25: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_Toc214973246 \h </w:instrText>
        </w:r>
        <w:r>
          <w:rPr>
            <w:noProof/>
          </w:rPr>
        </w:r>
        <w:r>
          <w:rPr>
            <w:noProof/>
          </w:rPr>
          <w:fldChar w:fldCharType="separate"/>
        </w:r>
        <w:r>
          <w:rPr>
            <w:noProof/>
          </w:rPr>
          <w:t>72</w:t>
        </w:r>
        <w:r>
          <w:rPr>
            <w:noProof/>
          </w:rPr>
          <w:fldChar w:fldCharType="end"/>
        </w:r>
      </w:ins>
    </w:p>
    <w:p w14:paraId="4D8D9D65" w14:textId="4531CD8C" w:rsidR="001676EA" w:rsidRDefault="001676EA">
      <w:pPr>
        <w:pStyle w:val="TOC2"/>
        <w:rPr>
          <w:ins w:id="21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4" w:author="Rapporteur" w:date="2025-11-25T14:25:00Z" w16du:dateUtc="2025-11-25T13:25: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_Toc214973247 \h </w:instrText>
        </w:r>
        <w:r>
          <w:rPr>
            <w:noProof/>
          </w:rPr>
        </w:r>
        <w:r>
          <w:rPr>
            <w:noProof/>
          </w:rPr>
          <w:fldChar w:fldCharType="separate"/>
        </w:r>
        <w:r>
          <w:rPr>
            <w:noProof/>
          </w:rPr>
          <w:t>73</w:t>
        </w:r>
        <w:r>
          <w:rPr>
            <w:noProof/>
          </w:rPr>
          <w:fldChar w:fldCharType="end"/>
        </w:r>
      </w:ins>
    </w:p>
    <w:p w14:paraId="4CDC00E2" w14:textId="09F49FD4" w:rsidR="001676EA" w:rsidRDefault="001676EA">
      <w:pPr>
        <w:pStyle w:val="TOC2"/>
        <w:rPr>
          <w:ins w:id="21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6" w:author="Rapporteur" w:date="2025-11-25T14:25:00Z" w16du:dateUtc="2025-11-25T13:25: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_Toc214973248 \h </w:instrText>
        </w:r>
        <w:r>
          <w:rPr>
            <w:noProof/>
          </w:rPr>
        </w:r>
        <w:r>
          <w:rPr>
            <w:noProof/>
          </w:rPr>
          <w:fldChar w:fldCharType="separate"/>
        </w:r>
        <w:r>
          <w:rPr>
            <w:noProof/>
          </w:rPr>
          <w:t>76</w:t>
        </w:r>
        <w:r>
          <w:rPr>
            <w:noProof/>
          </w:rPr>
          <w:fldChar w:fldCharType="end"/>
        </w:r>
      </w:ins>
    </w:p>
    <w:p w14:paraId="2F1ACC19" w14:textId="208AF6F0" w:rsidR="001676EA" w:rsidRDefault="001676EA">
      <w:pPr>
        <w:pStyle w:val="TOC8"/>
        <w:rPr>
          <w:ins w:id="217" w:author="Rapporteur" w:date="2025-11-25T14:25:00Z" w16du:dateUtc="2025-11-25T13:25:00Z"/>
          <w:rFonts w:asciiTheme="minorHAnsi" w:eastAsiaTheme="minorEastAsia" w:hAnsiTheme="minorHAnsi" w:cstheme="minorBidi"/>
          <w:b w:val="0"/>
          <w:noProof/>
          <w:kern w:val="2"/>
          <w:sz w:val="24"/>
          <w:szCs w:val="24"/>
          <w:lang w:val="en-US"/>
          <w14:ligatures w14:val="standardContextual"/>
        </w:rPr>
      </w:pPr>
      <w:ins w:id="218" w:author="Rapporteur" w:date="2025-11-25T14:25:00Z" w16du:dateUtc="2025-11-25T13:25:00Z">
        <w:r>
          <w:rPr>
            <w:noProof/>
          </w:rPr>
          <w:t>Annex A (normative): OpenAPI specification</w:t>
        </w:r>
        <w:r>
          <w:rPr>
            <w:noProof/>
          </w:rPr>
          <w:tab/>
        </w:r>
        <w:r>
          <w:rPr>
            <w:noProof/>
          </w:rPr>
          <w:fldChar w:fldCharType="begin"/>
        </w:r>
        <w:r>
          <w:rPr>
            <w:noProof/>
          </w:rPr>
          <w:instrText xml:space="preserve"> PAGEREF _Toc214973249 \h </w:instrText>
        </w:r>
        <w:r>
          <w:rPr>
            <w:noProof/>
          </w:rPr>
        </w:r>
        <w:r>
          <w:rPr>
            <w:noProof/>
          </w:rPr>
          <w:fldChar w:fldCharType="separate"/>
        </w:r>
        <w:r>
          <w:rPr>
            <w:noProof/>
          </w:rPr>
          <w:t>77</w:t>
        </w:r>
        <w:r>
          <w:rPr>
            <w:noProof/>
          </w:rPr>
          <w:fldChar w:fldCharType="end"/>
        </w:r>
      </w:ins>
    </w:p>
    <w:p w14:paraId="3214A76F" w14:textId="663EB71B" w:rsidR="001676EA" w:rsidRDefault="001676EA">
      <w:pPr>
        <w:pStyle w:val="TOC1"/>
        <w:rPr>
          <w:ins w:id="21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0" w:author="Rapporteur" w:date="2025-11-25T14:25:00Z" w16du:dateUtc="2025-11-25T13:25: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_Toc214973250 \h </w:instrText>
        </w:r>
        <w:r>
          <w:rPr>
            <w:noProof/>
          </w:rPr>
        </w:r>
        <w:r>
          <w:rPr>
            <w:noProof/>
          </w:rPr>
          <w:fldChar w:fldCharType="separate"/>
        </w:r>
        <w:r>
          <w:rPr>
            <w:noProof/>
          </w:rPr>
          <w:t>77</w:t>
        </w:r>
        <w:r>
          <w:rPr>
            <w:noProof/>
          </w:rPr>
          <w:fldChar w:fldCharType="end"/>
        </w:r>
      </w:ins>
    </w:p>
    <w:p w14:paraId="5D682AAF" w14:textId="1248D354" w:rsidR="001676EA" w:rsidRDefault="001676EA">
      <w:pPr>
        <w:pStyle w:val="TOC1"/>
        <w:rPr>
          <w:ins w:id="22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2" w:author="Rapporteur" w:date="2025-11-25T14:25:00Z" w16du:dateUtc="2025-11-25T13:25: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_Toc214973251 \h </w:instrText>
        </w:r>
        <w:r>
          <w:rPr>
            <w:noProof/>
          </w:rPr>
        </w:r>
        <w:r>
          <w:rPr>
            <w:noProof/>
          </w:rPr>
          <w:fldChar w:fldCharType="separate"/>
        </w:r>
        <w:r>
          <w:rPr>
            <w:noProof/>
          </w:rPr>
          <w:t>77</w:t>
        </w:r>
        <w:r>
          <w:rPr>
            <w:noProof/>
          </w:rPr>
          <w:fldChar w:fldCharType="end"/>
        </w:r>
      </w:ins>
    </w:p>
    <w:p w14:paraId="003A61DB" w14:textId="43380EE6" w:rsidR="001676EA" w:rsidRDefault="001676EA">
      <w:pPr>
        <w:pStyle w:val="TOC8"/>
        <w:rPr>
          <w:ins w:id="223" w:author="Rapporteur" w:date="2025-11-25T14:25:00Z" w16du:dateUtc="2025-11-25T13:25:00Z"/>
          <w:rFonts w:asciiTheme="minorHAnsi" w:eastAsiaTheme="minorEastAsia" w:hAnsiTheme="minorHAnsi" w:cstheme="minorBidi"/>
          <w:b w:val="0"/>
          <w:noProof/>
          <w:kern w:val="2"/>
          <w:sz w:val="24"/>
          <w:szCs w:val="24"/>
          <w:lang w:val="en-US"/>
          <w14:ligatures w14:val="standardContextual"/>
        </w:rPr>
      </w:pPr>
      <w:ins w:id="224" w:author="Rapporteur" w:date="2025-11-25T14:25:00Z" w16du:dateUtc="2025-11-25T13:25: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_Toc214973252 \h </w:instrText>
        </w:r>
        <w:r>
          <w:rPr>
            <w:noProof/>
          </w:rPr>
        </w:r>
        <w:r>
          <w:rPr>
            <w:noProof/>
          </w:rPr>
          <w:fldChar w:fldCharType="separate"/>
        </w:r>
        <w:r>
          <w:rPr>
            <w:noProof/>
          </w:rPr>
          <w:t>91</w:t>
        </w:r>
        <w:r>
          <w:rPr>
            <w:noProof/>
          </w:rPr>
          <w:fldChar w:fldCharType="end"/>
        </w:r>
      </w:ins>
    </w:p>
    <w:p w14:paraId="5AC8BFB6" w14:textId="1BF64783" w:rsidR="001676EA" w:rsidRDefault="001676EA">
      <w:pPr>
        <w:pStyle w:val="TOC1"/>
        <w:rPr>
          <w:ins w:id="22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6" w:author="Rapporteur" w:date="2025-11-25T14:25:00Z" w16du:dateUtc="2025-11-25T13:25: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_Toc214973253 \h </w:instrText>
        </w:r>
        <w:r>
          <w:rPr>
            <w:noProof/>
          </w:rPr>
        </w:r>
        <w:r>
          <w:rPr>
            <w:noProof/>
          </w:rPr>
          <w:fldChar w:fldCharType="separate"/>
        </w:r>
        <w:r>
          <w:rPr>
            <w:noProof/>
          </w:rPr>
          <w:t>91</w:t>
        </w:r>
        <w:r>
          <w:rPr>
            <w:noProof/>
          </w:rPr>
          <w:fldChar w:fldCharType="end"/>
        </w:r>
      </w:ins>
    </w:p>
    <w:p w14:paraId="626F88F3" w14:textId="068D6BCD" w:rsidR="001676EA" w:rsidRDefault="001676EA">
      <w:pPr>
        <w:pStyle w:val="TOC1"/>
        <w:rPr>
          <w:ins w:id="22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8" w:author="Rapporteur" w:date="2025-11-25T14:25:00Z" w16du:dateUtc="2025-11-25T13:25: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_Toc214973254 \h </w:instrText>
        </w:r>
        <w:r>
          <w:rPr>
            <w:noProof/>
          </w:rPr>
        </w:r>
        <w:r>
          <w:rPr>
            <w:noProof/>
          </w:rPr>
          <w:fldChar w:fldCharType="separate"/>
        </w:r>
        <w:r>
          <w:rPr>
            <w:noProof/>
          </w:rPr>
          <w:t>91</w:t>
        </w:r>
        <w:r>
          <w:rPr>
            <w:noProof/>
          </w:rPr>
          <w:fldChar w:fldCharType="end"/>
        </w:r>
      </w:ins>
    </w:p>
    <w:p w14:paraId="6BE5C6B7" w14:textId="50456267" w:rsidR="001676EA" w:rsidRDefault="001676EA">
      <w:pPr>
        <w:pStyle w:val="TOC2"/>
        <w:rPr>
          <w:ins w:id="22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0" w:author="Rapporteur" w:date="2025-11-25T14:25:00Z" w16du:dateUtc="2025-11-25T13:25: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_Toc214973255 \h </w:instrText>
        </w:r>
        <w:r>
          <w:rPr>
            <w:noProof/>
          </w:rPr>
        </w:r>
        <w:r>
          <w:rPr>
            <w:noProof/>
          </w:rPr>
          <w:fldChar w:fldCharType="separate"/>
        </w:r>
        <w:r>
          <w:rPr>
            <w:noProof/>
          </w:rPr>
          <w:t>91</w:t>
        </w:r>
        <w:r>
          <w:rPr>
            <w:noProof/>
          </w:rPr>
          <w:fldChar w:fldCharType="end"/>
        </w:r>
      </w:ins>
    </w:p>
    <w:p w14:paraId="69053EA8" w14:textId="05A82569" w:rsidR="001676EA" w:rsidRDefault="001676EA">
      <w:pPr>
        <w:pStyle w:val="TOC3"/>
        <w:rPr>
          <w:ins w:id="23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2" w:author="Rapporteur" w:date="2025-11-25T14:25:00Z" w16du:dateUtc="2025-11-25T13:25: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_Toc214973256 \h </w:instrText>
        </w:r>
        <w:r>
          <w:rPr>
            <w:noProof/>
          </w:rPr>
        </w:r>
        <w:r>
          <w:rPr>
            <w:noProof/>
          </w:rPr>
          <w:fldChar w:fldCharType="separate"/>
        </w:r>
        <w:r>
          <w:rPr>
            <w:noProof/>
          </w:rPr>
          <w:t>91</w:t>
        </w:r>
        <w:r>
          <w:rPr>
            <w:noProof/>
          </w:rPr>
          <w:fldChar w:fldCharType="end"/>
        </w:r>
      </w:ins>
    </w:p>
    <w:p w14:paraId="0941ADB1" w14:textId="5C20C73E" w:rsidR="001676EA" w:rsidRDefault="001676EA">
      <w:pPr>
        <w:pStyle w:val="TOC3"/>
        <w:rPr>
          <w:ins w:id="23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4" w:author="Rapporteur" w:date="2025-11-25T14:25:00Z" w16du:dateUtc="2025-11-25T13:25: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_Toc214973257 \h </w:instrText>
        </w:r>
        <w:r>
          <w:rPr>
            <w:noProof/>
          </w:rPr>
        </w:r>
        <w:r>
          <w:rPr>
            <w:noProof/>
          </w:rPr>
          <w:fldChar w:fldCharType="separate"/>
        </w:r>
        <w:r>
          <w:rPr>
            <w:noProof/>
          </w:rPr>
          <w:t>91</w:t>
        </w:r>
        <w:r>
          <w:rPr>
            <w:noProof/>
          </w:rPr>
          <w:fldChar w:fldCharType="end"/>
        </w:r>
      </w:ins>
    </w:p>
    <w:p w14:paraId="37B1200A" w14:textId="3FF973DE" w:rsidR="001676EA" w:rsidRDefault="001676EA">
      <w:pPr>
        <w:pStyle w:val="TOC3"/>
        <w:rPr>
          <w:ins w:id="23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6" w:author="Rapporteur" w:date="2025-11-25T14:25:00Z" w16du:dateUtc="2025-11-25T13:25:00Z">
        <w:r>
          <w:rPr>
            <w:noProof/>
            <w:lang w:eastAsia="zh-CN"/>
          </w:rPr>
          <w:lastRenderedPageBreak/>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_Toc214973258 \h </w:instrText>
        </w:r>
        <w:r>
          <w:rPr>
            <w:noProof/>
          </w:rPr>
        </w:r>
        <w:r>
          <w:rPr>
            <w:noProof/>
          </w:rPr>
          <w:fldChar w:fldCharType="separate"/>
        </w:r>
        <w:r>
          <w:rPr>
            <w:noProof/>
          </w:rPr>
          <w:t>91</w:t>
        </w:r>
        <w:r>
          <w:rPr>
            <w:noProof/>
          </w:rPr>
          <w:fldChar w:fldCharType="end"/>
        </w:r>
      </w:ins>
    </w:p>
    <w:p w14:paraId="2126F714" w14:textId="04A3C342" w:rsidR="001676EA" w:rsidRDefault="001676EA">
      <w:pPr>
        <w:pStyle w:val="TOC4"/>
        <w:rPr>
          <w:ins w:id="23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8" w:author="Rapporteur" w:date="2025-11-25T14:25:00Z" w16du:dateUtc="2025-11-25T13:25: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_Toc214973259 \h </w:instrText>
        </w:r>
        <w:r>
          <w:rPr>
            <w:noProof/>
          </w:rPr>
        </w:r>
        <w:r>
          <w:rPr>
            <w:noProof/>
          </w:rPr>
          <w:fldChar w:fldCharType="separate"/>
        </w:r>
        <w:r>
          <w:rPr>
            <w:noProof/>
          </w:rPr>
          <w:t>91</w:t>
        </w:r>
        <w:r>
          <w:rPr>
            <w:noProof/>
          </w:rPr>
          <w:fldChar w:fldCharType="end"/>
        </w:r>
      </w:ins>
    </w:p>
    <w:p w14:paraId="6EE16CC4" w14:textId="56EBD6EE" w:rsidR="001676EA" w:rsidRDefault="001676EA">
      <w:pPr>
        <w:pStyle w:val="TOC4"/>
        <w:rPr>
          <w:ins w:id="23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0" w:author="Rapporteur" w:date="2025-11-25T14:25:00Z" w16du:dateUtc="2025-11-25T13:25:00Z">
        <w:r w:rsidRPr="00F21516">
          <w:rPr>
            <w:noProof/>
            <w:lang w:val="en-US"/>
          </w:rPr>
          <w:t>B.2.1.3.2</w:t>
        </w:r>
        <w:r>
          <w:rPr>
            <w:rFonts w:asciiTheme="minorHAnsi" w:eastAsiaTheme="minorEastAsia" w:hAnsiTheme="minorHAnsi" w:cstheme="minorBidi"/>
            <w:noProof/>
            <w:kern w:val="2"/>
            <w:sz w:val="24"/>
            <w:szCs w:val="24"/>
            <w:lang w:val="en-US"/>
            <w14:ligatures w14:val="standardContextual"/>
          </w:rPr>
          <w:tab/>
        </w:r>
        <w:r w:rsidRPr="00F21516">
          <w:rPr>
            <w:noProof/>
            <w:lang w:val="en-US"/>
          </w:rPr>
          <w:t>NF Service Consumers</w:t>
        </w:r>
        <w:r>
          <w:rPr>
            <w:noProof/>
          </w:rPr>
          <w:tab/>
        </w:r>
        <w:r>
          <w:rPr>
            <w:noProof/>
          </w:rPr>
          <w:fldChar w:fldCharType="begin"/>
        </w:r>
        <w:r>
          <w:rPr>
            <w:noProof/>
          </w:rPr>
          <w:instrText xml:space="preserve"> PAGEREF _Toc214973260 \h </w:instrText>
        </w:r>
        <w:r>
          <w:rPr>
            <w:noProof/>
          </w:rPr>
        </w:r>
        <w:r>
          <w:rPr>
            <w:noProof/>
          </w:rPr>
          <w:fldChar w:fldCharType="separate"/>
        </w:r>
        <w:r>
          <w:rPr>
            <w:noProof/>
          </w:rPr>
          <w:t>91</w:t>
        </w:r>
        <w:r>
          <w:rPr>
            <w:noProof/>
          </w:rPr>
          <w:fldChar w:fldCharType="end"/>
        </w:r>
      </w:ins>
    </w:p>
    <w:p w14:paraId="59168560" w14:textId="3739C178" w:rsidR="001676EA" w:rsidRDefault="001676EA">
      <w:pPr>
        <w:pStyle w:val="TOC1"/>
        <w:rPr>
          <w:ins w:id="24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2" w:author="Rapporteur" w:date="2025-11-25T14:25:00Z" w16du:dateUtc="2025-11-25T13:25:00Z">
        <w:r w:rsidRPr="00F2151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Service Operation</w:t>
        </w:r>
        <w:r>
          <w:rPr>
            <w:noProof/>
          </w:rPr>
          <w:tab/>
        </w:r>
        <w:r>
          <w:rPr>
            <w:noProof/>
          </w:rPr>
          <w:fldChar w:fldCharType="begin"/>
        </w:r>
        <w:r>
          <w:rPr>
            <w:noProof/>
          </w:rPr>
          <w:instrText xml:space="preserve"> PAGEREF _Toc214973261 \h </w:instrText>
        </w:r>
        <w:r>
          <w:rPr>
            <w:noProof/>
          </w:rPr>
        </w:r>
        <w:r>
          <w:rPr>
            <w:noProof/>
          </w:rPr>
          <w:fldChar w:fldCharType="separate"/>
        </w:r>
        <w:r>
          <w:rPr>
            <w:noProof/>
          </w:rPr>
          <w:t>92</w:t>
        </w:r>
        <w:r>
          <w:rPr>
            <w:noProof/>
          </w:rPr>
          <w:fldChar w:fldCharType="end"/>
        </w:r>
      </w:ins>
    </w:p>
    <w:p w14:paraId="50079C8D" w14:textId="09178EBD" w:rsidR="001676EA" w:rsidRDefault="001676EA">
      <w:pPr>
        <w:pStyle w:val="TOC2"/>
        <w:rPr>
          <w:ins w:id="24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4" w:author="Rapporteur" w:date="2025-11-25T14:25:00Z" w16du:dateUtc="2025-11-25T13:25: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_Toc214973262 \h </w:instrText>
        </w:r>
        <w:r>
          <w:rPr>
            <w:noProof/>
          </w:rPr>
        </w:r>
        <w:r>
          <w:rPr>
            <w:noProof/>
          </w:rPr>
          <w:fldChar w:fldCharType="separate"/>
        </w:r>
        <w:r>
          <w:rPr>
            <w:noProof/>
          </w:rPr>
          <w:t>92</w:t>
        </w:r>
        <w:r>
          <w:rPr>
            <w:noProof/>
          </w:rPr>
          <w:fldChar w:fldCharType="end"/>
        </w:r>
      </w:ins>
    </w:p>
    <w:p w14:paraId="4F0D9D8C" w14:textId="0AFDA7B3" w:rsidR="001676EA" w:rsidRDefault="001676EA">
      <w:pPr>
        <w:pStyle w:val="TOC2"/>
        <w:rPr>
          <w:ins w:id="24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6" w:author="Rapporteur" w:date="2025-11-25T14:25:00Z" w16du:dateUtc="2025-11-25T13:25: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_Toc214973263 \h </w:instrText>
        </w:r>
        <w:r>
          <w:rPr>
            <w:noProof/>
          </w:rPr>
        </w:r>
        <w:r>
          <w:rPr>
            <w:noProof/>
          </w:rPr>
          <w:fldChar w:fldCharType="separate"/>
        </w:r>
        <w:r>
          <w:rPr>
            <w:noProof/>
          </w:rPr>
          <w:t>92</w:t>
        </w:r>
        <w:r>
          <w:rPr>
            <w:noProof/>
          </w:rPr>
          <w:fldChar w:fldCharType="end"/>
        </w:r>
      </w:ins>
    </w:p>
    <w:p w14:paraId="5861D2E8" w14:textId="53ADC0BA" w:rsidR="001676EA" w:rsidRDefault="001676EA">
      <w:pPr>
        <w:pStyle w:val="TOC3"/>
        <w:rPr>
          <w:ins w:id="24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8" w:author="Rapporteur" w:date="2025-11-25T14:25:00Z" w16du:dateUtc="2025-11-25T13:25: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_Toc214973264 \h </w:instrText>
        </w:r>
        <w:r>
          <w:rPr>
            <w:noProof/>
          </w:rPr>
        </w:r>
        <w:r>
          <w:rPr>
            <w:noProof/>
          </w:rPr>
          <w:fldChar w:fldCharType="separate"/>
        </w:r>
        <w:r>
          <w:rPr>
            <w:noProof/>
          </w:rPr>
          <w:t>92</w:t>
        </w:r>
        <w:r>
          <w:rPr>
            <w:noProof/>
          </w:rPr>
          <w:fldChar w:fldCharType="end"/>
        </w:r>
      </w:ins>
    </w:p>
    <w:p w14:paraId="3BE50053" w14:textId="3E390670" w:rsidR="001676EA" w:rsidRDefault="001676EA">
      <w:pPr>
        <w:pStyle w:val="TOC3"/>
        <w:rPr>
          <w:ins w:id="24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0" w:author="Rapporteur" w:date="2025-11-25T14:25:00Z" w16du:dateUtc="2025-11-25T13:25:00Z">
        <w:r w:rsidRPr="00F21516">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AMF Access and Mobility Policy</w:t>
        </w:r>
        <w:r>
          <w:rPr>
            <w:noProof/>
          </w:rPr>
          <w:tab/>
        </w:r>
        <w:r>
          <w:rPr>
            <w:noProof/>
          </w:rPr>
          <w:fldChar w:fldCharType="begin"/>
        </w:r>
        <w:r>
          <w:rPr>
            <w:noProof/>
          </w:rPr>
          <w:instrText xml:space="preserve"> PAGEREF _Toc214973265 \h </w:instrText>
        </w:r>
        <w:r>
          <w:rPr>
            <w:noProof/>
          </w:rPr>
        </w:r>
        <w:r>
          <w:rPr>
            <w:noProof/>
          </w:rPr>
          <w:fldChar w:fldCharType="separate"/>
        </w:r>
        <w:r>
          <w:rPr>
            <w:noProof/>
          </w:rPr>
          <w:t>93</w:t>
        </w:r>
        <w:r>
          <w:rPr>
            <w:noProof/>
          </w:rPr>
          <w:fldChar w:fldCharType="end"/>
        </w:r>
      </w:ins>
    </w:p>
    <w:p w14:paraId="5B4A3529" w14:textId="491EDCF9" w:rsidR="001676EA" w:rsidRDefault="001676EA">
      <w:pPr>
        <w:pStyle w:val="TOC4"/>
        <w:rPr>
          <w:ins w:id="25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2" w:author="Rapporteur" w:date="2025-11-25T14:25:00Z" w16du:dateUtc="2025-11-25T13:25: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_Toc214973266 \h </w:instrText>
        </w:r>
        <w:r>
          <w:rPr>
            <w:noProof/>
          </w:rPr>
        </w:r>
        <w:r>
          <w:rPr>
            <w:noProof/>
          </w:rPr>
          <w:fldChar w:fldCharType="separate"/>
        </w:r>
        <w:r>
          <w:rPr>
            <w:noProof/>
          </w:rPr>
          <w:t>93</w:t>
        </w:r>
        <w:r>
          <w:rPr>
            <w:noProof/>
          </w:rPr>
          <w:fldChar w:fldCharType="end"/>
        </w:r>
      </w:ins>
    </w:p>
    <w:p w14:paraId="48E64AE6" w14:textId="455F25D5" w:rsidR="001676EA" w:rsidRDefault="001676EA">
      <w:pPr>
        <w:pStyle w:val="TOC4"/>
        <w:rPr>
          <w:ins w:id="25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4" w:author="Rapporteur" w:date="2025-11-25T14:25:00Z" w16du:dateUtc="2025-11-25T13:25: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_Toc214973267 \h </w:instrText>
        </w:r>
        <w:r>
          <w:rPr>
            <w:noProof/>
          </w:rPr>
        </w:r>
        <w:r>
          <w:rPr>
            <w:noProof/>
          </w:rPr>
          <w:fldChar w:fldCharType="separate"/>
        </w:r>
        <w:r>
          <w:rPr>
            <w:noProof/>
          </w:rPr>
          <w:t>93</w:t>
        </w:r>
        <w:r>
          <w:rPr>
            <w:noProof/>
          </w:rPr>
          <w:fldChar w:fldCharType="end"/>
        </w:r>
      </w:ins>
    </w:p>
    <w:p w14:paraId="45D42DB3" w14:textId="6F8DA02B" w:rsidR="001676EA" w:rsidRDefault="001676EA">
      <w:pPr>
        <w:pStyle w:val="TOC4"/>
        <w:rPr>
          <w:ins w:id="25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6" w:author="Rapporteur" w:date="2025-11-25T14:25:00Z" w16du:dateUtc="2025-11-25T13:25: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_Toc214973268 \h </w:instrText>
        </w:r>
        <w:r>
          <w:rPr>
            <w:noProof/>
          </w:rPr>
        </w:r>
        <w:r>
          <w:rPr>
            <w:noProof/>
          </w:rPr>
          <w:fldChar w:fldCharType="separate"/>
        </w:r>
        <w:r>
          <w:rPr>
            <w:noProof/>
          </w:rPr>
          <w:t>94</w:t>
        </w:r>
        <w:r>
          <w:rPr>
            <w:noProof/>
          </w:rPr>
          <w:fldChar w:fldCharType="end"/>
        </w:r>
      </w:ins>
    </w:p>
    <w:p w14:paraId="77EA0530" w14:textId="59D397B5" w:rsidR="001676EA" w:rsidRDefault="001676EA">
      <w:pPr>
        <w:pStyle w:val="TOC2"/>
        <w:rPr>
          <w:ins w:id="25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8" w:author="Rapporteur" w:date="2025-11-25T14:25:00Z" w16du:dateUtc="2025-11-25T13:25: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_Toc214973269 \h </w:instrText>
        </w:r>
        <w:r>
          <w:rPr>
            <w:noProof/>
          </w:rPr>
        </w:r>
        <w:r>
          <w:rPr>
            <w:noProof/>
          </w:rPr>
          <w:fldChar w:fldCharType="separate"/>
        </w:r>
        <w:r>
          <w:rPr>
            <w:noProof/>
          </w:rPr>
          <w:t>94</w:t>
        </w:r>
        <w:r>
          <w:rPr>
            <w:noProof/>
          </w:rPr>
          <w:fldChar w:fldCharType="end"/>
        </w:r>
      </w:ins>
    </w:p>
    <w:p w14:paraId="67D6087B" w14:textId="50C81F88" w:rsidR="001676EA" w:rsidRDefault="001676EA">
      <w:pPr>
        <w:pStyle w:val="TOC3"/>
        <w:rPr>
          <w:ins w:id="25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0" w:author="Rapporteur" w:date="2025-11-25T14:25:00Z" w16du:dateUtc="2025-11-25T13:25: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_Toc214973270 \h </w:instrText>
        </w:r>
        <w:r>
          <w:rPr>
            <w:noProof/>
          </w:rPr>
        </w:r>
        <w:r>
          <w:rPr>
            <w:noProof/>
          </w:rPr>
          <w:fldChar w:fldCharType="separate"/>
        </w:r>
        <w:r>
          <w:rPr>
            <w:noProof/>
          </w:rPr>
          <w:t>94</w:t>
        </w:r>
        <w:r>
          <w:rPr>
            <w:noProof/>
          </w:rPr>
          <w:fldChar w:fldCharType="end"/>
        </w:r>
      </w:ins>
    </w:p>
    <w:p w14:paraId="1910553D" w14:textId="35664099" w:rsidR="001676EA" w:rsidRDefault="001676EA">
      <w:pPr>
        <w:pStyle w:val="TOC2"/>
        <w:rPr>
          <w:ins w:id="26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2" w:author="Rapporteur" w:date="2025-11-25T14:25:00Z" w16du:dateUtc="2025-11-25T13:25: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_Toc214973271 \h </w:instrText>
        </w:r>
        <w:r>
          <w:rPr>
            <w:noProof/>
          </w:rPr>
        </w:r>
        <w:r>
          <w:rPr>
            <w:noProof/>
          </w:rPr>
          <w:fldChar w:fldCharType="separate"/>
        </w:r>
        <w:r>
          <w:rPr>
            <w:noProof/>
          </w:rPr>
          <w:t>94</w:t>
        </w:r>
        <w:r>
          <w:rPr>
            <w:noProof/>
          </w:rPr>
          <w:fldChar w:fldCharType="end"/>
        </w:r>
      </w:ins>
    </w:p>
    <w:p w14:paraId="22A2D6FC" w14:textId="7000B97C" w:rsidR="001676EA" w:rsidRDefault="001676EA">
      <w:pPr>
        <w:pStyle w:val="TOC3"/>
        <w:rPr>
          <w:ins w:id="26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4" w:author="Rapporteur" w:date="2025-11-25T14:25:00Z" w16du:dateUtc="2025-11-25T13:25: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_Toc214973272 \h </w:instrText>
        </w:r>
        <w:r>
          <w:rPr>
            <w:noProof/>
          </w:rPr>
        </w:r>
        <w:r>
          <w:rPr>
            <w:noProof/>
          </w:rPr>
          <w:fldChar w:fldCharType="separate"/>
        </w:r>
        <w:r>
          <w:rPr>
            <w:noProof/>
          </w:rPr>
          <w:t>94</w:t>
        </w:r>
        <w:r>
          <w:rPr>
            <w:noProof/>
          </w:rPr>
          <w:fldChar w:fldCharType="end"/>
        </w:r>
      </w:ins>
    </w:p>
    <w:p w14:paraId="5C1E4282" w14:textId="219DDB6C" w:rsidR="001676EA" w:rsidRDefault="001676EA">
      <w:pPr>
        <w:pStyle w:val="TOC3"/>
        <w:rPr>
          <w:ins w:id="26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6" w:author="Rapporteur" w:date="2025-11-25T14:25:00Z" w16du:dateUtc="2025-11-25T13:25: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_Toc214973273 \h </w:instrText>
        </w:r>
        <w:r>
          <w:rPr>
            <w:noProof/>
          </w:rPr>
        </w:r>
        <w:r>
          <w:rPr>
            <w:noProof/>
          </w:rPr>
          <w:fldChar w:fldCharType="separate"/>
        </w:r>
        <w:r>
          <w:rPr>
            <w:noProof/>
          </w:rPr>
          <w:t>94</w:t>
        </w:r>
        <w:r>
          <w:rPr>
            <w:noProof/>
          </w:rPr>
          <w:fldChar w:fldCharType="end"/>
        </w:r>
      </w:ins>
    </w:p>
    <w:p w14:paraId="0FEA6193" w14:textId="1461B2D1" w:rsidR="001676EA" w:rsidRDefault="001676EA">
      <w:pPr>
        <w:pStyle w:val="TOC3"/>
        <w:rPr>
          <w:ins w:id="26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8" w:author="Rapporteur" w:date="2025-11-25T14:25:00Z" w16du:dateUtc="2025-11-25T13:25: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_Toc214973274 \h </w:instrText>
        </w:r>
        <w:r>
          <w:rPr>
            <w:noProof/>
          </w:rPr>
        </w:r>
        <w:r>
          <w:rPr>
            <w:noProof/>
          </w:rPr>
          <w:fldChar w:fldCharType="separate"/>
        </w:r>
        <w:r>
          <w:rPr>
            <w:noProof/>
          </w:rPr>
          <w:t>95</w:t>
        </w:r>
        <w:r>
          <w:rPr>
            <w:noProof/>
          </w:rPr>
          <w:fldChar w:fldCharType="end"/>
        </w:r>
      </w:ins>
    </w:p>
    <w:p w14:paraId="2DAE10E8" w14:textId="724A3056" w:rsidR="001676EA" w:rsidRDefault="001676EA">
      <w:pPr>
        <w:pStyle w:val="TOC2"/>
        <w:rPr>
          <w:ins w:id="26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0" w:author="Rapporteur" w:date="2025-11-25T14:25:00Z" w16du:dateUtc="2025-11-25T13:25: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_Toc214973275 \h </w:instrText>
        </w:r>
        <w:r>
          <w:rPr>
            <w:noProof/>
          </w:rPr>
        </w:r>
        <w:r>
          <w:rPr>
            <w:noProof/>
          </w:rPr>
          <w:fldChar w:fldCharType="separate"/>
        </w:r>
        <w:r>
          <w:rPr>
            <w:noProof/>
          </w:rPr>
          <w:t>95</w:t>
        </w:r>
        <w:r>
          <w:rPr>
            <w:noProof/>
          </w:rPr>
          <w:fldChar w:fldCharType="end"/>
        </w:r>
      </w:ins>
    </w:p>
    <w:p w14:paraId="09CB5938" w14:textId="1C2C4D93" w:rsidR="001676EA" w:rsidRDefault="001676EA">
      <w:pPr>
        <w:pStyle w:val="TOC3"/>
        <w:rPr>
          <w:ins w:id="27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2" w:author="Rapporteur" w:date="2025-11-25T14:25:00Z" w16du:dateUtc="2025-11-25T13:25: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_Toc214973276 \h </w:instrText>
        </w:r>
        <w:r>
          <w:rPr>
            <w:noProof/>
          </w:rPr>
        </w:r>
        <w:r>
          <w:rPr>
            <w:noProof/>
          </w:rPr>
          <w:fldChar w:fldCharType="separate"/>
        </w:r>
        <w:r>
          <w:rPr>
            <w:noProof/>
          </w:rPr>
          <w:t>95</w:t>
        </w:r>
        <w:r>
          <w:rPr>
            <w:noProof/>
          </w:rPr>
          <w:fldChar w:fldCharType="end"/>
        </w:r>
      </w:ins>
    </w:p>
    <w:p w14:paraId="592A7104" w14:textId="648DF5F8" w:rsidR="001676EA" w:rsidRDefault="001676EA">
      <w:pPr>
        <w:pStyle w:val="TOC8"/>
        <w:rPr>
          <w:ins w:id="273" w:author="Rapporteur" w:date="2025-11-25T14:25:00Z" w16du:dateUtc="2025-11-25T13:25:00Z"/>
          <w:rFonts w:asciiTheme="minorHAnsi" w:eastAsiaTheme="minorEastAsia" w:hAnsiTheme="minorHAnsi" w:cstheme="minorBidi"/>
          <w:b w:val="0"/>
          <w:noProof/>
          <w:kern w:val="2"/>
          <w:sz w:val="24"/>
          <w:szCs w:val="24"/>
          <w:lang w:val="en-US"/>
          <w14:ligatures w14:val="standardContextual"/>
        </w:rPr>
      </w:pPr>
      <w:ins w:id="274" w:author="Rapporteur" w:date="2025-11-25T14:25:00Z" w16du:dateUtc="2025-11-25T13:25: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_Toc214973277 \h </w:instrText>
        </w:r>
        <w:r>
          <w:rPr>
            <w:noProof/>
          </w:rPr>
        </w:r>
        <w:r>
          <w:rPr>
            <w:noProof/>
          </w:rPr>
          <w:fldChar w:fldCharType="separate"/>
        </w:r>
        <w:r>
          <w:rPr>
            <w:noProof/>
          </w:rPr>
          <w:t>96</w:t>
        </w:r>
        <w:r>
          <w:rPr>
            <w:noProof/>
          </w:rPr>
          <w:fldChar w:fldCharType="end"/>
        </w:r>
      </w:ins>
    </w:p>
    <w:p w14:paraId="3C828255" w14:textId="4C3E7EB8" w:rsidR="00A13B0A" w:rsidDel="001676EA" w:rsidRDefault="00A13B0A">
      <w:pPr>
        <w:pStyle w:val="TOC1"/>
        <w:rPr>
          <w:del w:id="27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76" w:author="Rapporteur" w:date="2025-11-25T14:25:00Z" w16du:dateUtc="2025-11-25T13:25:00Z">
        <w:r w:rsidDel="001676EA">
          <w:rPr>
            <w:noProof/>
          </w:rPr>
          <w:delText>Foreword</w:delText>
        </w:r>
        <w:r w:rsidDel="001676EA">
          <w:rPr>
            <w:noProof/>
          </w:rPr>
          <w:tab/>
          <w:delText>6</w:delText>
        </w:r>
      </w:del>
    </w:p>
    <w:p w14:paraId="75CED8A8" w14:textId="1BFC58A3" w:rsidR="00A13B0A" w:rsidDel="001676EA" w:rsidRDefault="00A13B0A">
      <w:pPr>
        <w:pStyle w:val="TOC1"/>
        <w:rPr>
          <w:del w:id="27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78" w:author="Rapporteur" w:date="2025-11-25T14:25:00Z" w16du:dateUtc="2025-11-25T13:25:00Z">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Scope</w:delText>
        </w:r>
        <w:r w:rsidDel="001676EA">
          <w:rPr>
            <w:noProof/>
          </w:rPr>
          <w:tab/>
          <w:delText>7</w:delText>
        </w:r>
      </w:del>
    </w:p>
    <w:p w14:paraId="1B5AA6CF" w14:textId="1E203D94" w:rsidR="00A13B0A" w:rsidDel="001676EA" w:rsidRDefault="00A13B0A">
      <w:pPr>
        <w:pStyle w:val="TOC1"/>
        <w:rPr>
          <w:del w:id="27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80" w:author="Rapporteur" w:date="2025-11-25T14:25:00Z" w16du:dateUtc="2025-11-25T13:25:00Z">
        <w:r w:rsidDel="001676EA">
          <w:rPr>
            <w:noProof/>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References</w:delText>
        </w:r>
        <w:r w:rsidDel="001676EA">
          <w:rPr>
            <w:noProof/>
          </w:rPr>
          <w:tab/>
          <w:delText>7</w:delText>
        </w:r>
      </w:del>
    </w:p>
    <w:p w14:paraId="7FBE1DC0" w14:textId="66D8F20D" w:rsidR="00A13B0A" w:rsidDel="001676EA" w:rsidRDefault="00A13B0A">
      <w:pPr>
        <w:pStyle w:val="TOC1"/>
        <w:rPr>
          <w:del w:id="28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82" w:author="Rapporteur" w:date="2025-11-25T14:25:00Z" w16du:dateUtc="2025-11-25T13:25:00Z">
        <w:r w:rsidDel="001676EA">
          <w:rPr>
            <w:noProof/>
          </w:rPr>
          <w:delText>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Definitions</w:delText>
        </w:r>
        <w:r w:rsidDel="001676EA">
          <w:rPr>
            <w:noProof/>
            <w:lang w:eastAsia="zh-CN"/>
          </w:rPr>
          <w:delText xml:space="preserve"> </w:delText>
        </w:r>
        <w:r w:rsidDel="001676EA">
          <w:rPr>
            <w:noProof/>
          </w:rPr>
          <w:delText>and abbreviations</w:delText>
        </w:r>
        <w:r w:rsidDel="001676EA">
          <w:rPr>
            <w:noProof/>
          </w:rPr>
          <w:tab/>
          <w:delText>8</w:delText>
        </w:r>
      </w:del>
    </w:p>
    <w:p w14:paraId="3B8844B0" w14:textId="69B11307" w:rsidR="00A13B0A" w:rsidDel="001676EA" w:rsidRDefault="00A13B0A">
      <w:pPr>
        <w:pStyle w:val="TOC2"/>
        <w:rPr>
          <w:del w:id="28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84" w:author="Rapporteur" w:date="2025-11-25T14:25:00Z" w16du:dateUtc="2025-11-25T13:25:00Z">
        <w:r w:rsidDel="001676EA">
          <w:rPr>
            <w:noProof/>
          </w:rPr>
          <w:delText>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Definitions</w:delText>
        </w:r>
        <w:r w:rsidDel="001676EA">
          <w:rPr>
            <w:noProof/>
          </w:rPr>
          <w:tab/>
          <w:delText>8</w:delText>
        </w:r>
      </w:del>
    </w:p>
    <w:p w14:paraId="75BFEA2D" w14:textId="0514DDAA" w:rsidR="00A13B0A" w:rsidDel="001676EA" w:rsidRDefault="00A13B0A">
      <w:pPr>
        <w:pStyle w:val="TOC2"/>
        <w:rPr>
          <w:del w:id="28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86" w:author="Rapporteur" w:date="2025-11-25T14:25:00Z" w16du:dateUtc="2025-11-25T13:25:00Z">
        <w:r w:rsidDel="001676EA">
          <w:rPr>
            <w:noProof/>
          </w:rPr>
          <w:delText>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Abbreviations</w:delText>
        </w:r>
        <w:r w:rsidDel="001676EA">
          <w:rPr>
            <w:noProof/>
          </w:rPr>
          <w:tab/>
          <w:delText>9</w:delText>
        </w:r>
      </w:del>
    </w:p>
    <w:p w14:paraId="5E87C32C" w14:textId="3ED75EBB" w:rsidR="00A13B0A" w:rsidDel="001676EA" w:rsidRDefault="00A13B0A">
      <w:pPr>
        <w:pStyle w:val="TOC1"/>
        <w:rPr>
          <w:del w:id="28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88" w:author="Rapporteur" w:date="2025-11-25T14:25:00Z" w16du:dateUtc="2025-11-25T13:25:00Z">
        <w:r w:rsidRPr="00770A59" w:rsidDel="001676EA">
          <w:rPr>
            <w:rFonts w:eastAsia="Times New Roman"/>
            <w:noProof/>
          </w:rPr>
          <w:delText>4</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Times New Roman"/>
            <w:noProof/>
          </w:rPr>
          <w:delText>Access and Mobility Policy Control Service</w:delText>
        </w:r>
        <w:r w:rsidDel="001676EA">
          <w:rPr>
            <w:noProof/>
          </w:rPr>
          <w:tab/>
          <w:delText>10</w:delText>
        </w:r>
      </w:del>
    </w:p>
    <w:p w14:paraId="19574E85" w14:textId="08411E9B" w:rsidR="00A13B0A" w:rsidDel="001676EA" w:rsidRDefault="00A13B0A">
      <w:pPr>
        <w:pStyle w:val="TOC2"/>
        <w:rPr>
          <w:del w:id="28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90" w:author="Rapporteur" w:date="2025-11-25T14:25:00Z" w16du:dateUtc="2025-11-25T13:25:00Z">
        <w:r w:rsidDel="001676EA">
          <w:rPr>
            <w:noProof/>
          </w:rPr>
          <w:delText>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Description</w:delText>
        </w:r>
        <w:r w:rsidDel="001676EA">
          <w:rPr>
            <w:noProof/>
          </w:rPr>
          <w:tab/>
          <w:delText>10</w:delText>
        </w:r>
      </w:del>
    </w:p>
    <w:p w14:paraId="456C0E7F" w14:textId="2C6C7514" w:rsidR="00A13B0A" w:rsidDel="001676EA" w:rsidRDefault="00A13B0A">
      <w:pPr>
        <w:pStyle w:val="TOC3"/>
        <w:rPr>
          <w:del w:id="29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92" w:author="Rapporteur" w:date="2025-11-25T14:25:00Z" w16du:dateUtc="2025-11-25T13:25:00Z">
        <w:r w:rsidDel="001676EA">
          <w:rPr>
            <w:noProof/>
          </w:rPr>
          <w:delText>4.</w:delText>
        </w:r>
        <w:r w:rsidDel="001676EA">
          <w:rPr>
            <w:noProof/>
            <w:lang w:eastAsia="zh-CN"/>
          </w:rPr>
          <w:delText>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Overview</w:delText>
        </w:r>
        <w:r w:rsidDel="001676EA">
          <w:rPr>
            <w:noProof/>
          </w:rPr>
          <w:tab/>
          <w:delText>10</w:delText>
        </w:r>
      </w:del>
    </w:p>
    <w:p w14:paraId="5D74F13B" w14:textId="1287DE3D" w:rsidR="00A13B0A" w:rsidDel="001676EA" w:rsidRDefault="00A13B0A">
      <w:pPr>
        <w:pStyle w:val="TOC3"/>
        <w:rPr>
          <w:del w:id="29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94" w:author="Rapporteur" w:date="2025-11-25T14:25:00Z" w16du:dateUtc="2025-11-25T13:25:00Z">
        <w:r w:rsidDel="001676EA">
          <w:rPr>
            <w:noProof/>
          </w:rPr>
          <w:delText>4.1.2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Architecture</w:delText>
        </w:r>
        <w:r w:rsidDel="001676EA">
          <w:rPr>
            <w:noProof/>
          </w:rPr>
          <w:tab/>
          <w:delText>10</w:delText>
        </w:r>
      </w:del>
    </w:p>
    <w:p w14:paraId="6A574F21" w14:textId="53B68DF6" w:rsidR="00A13B0A" w:rsidDel="001676EA" w:rsidRDefault="00A13B0A">
      <w:pPr>
        <w:pStyle w:val="TOC3"/>
        <w:rPr>
          <w:del w:id="29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96" w:author="Rapporteur" w:date="2025-11-25T14:25:00Z" w16du:dateUtc="2025-11-25T13:25:00Z">
        <w:r w:rsidDel="001676EA">
          <w:rPr>
            <w:noProof/>
          </w:rPr>
          <w:delText>4.</w:delText>
        </w:r>
        <w:r w:rsidDel="001676EA">
          <w:rPr>
            <w:noProof/>
            <w:lang w:eastAsia="zh-CN"/>
          </w:rPr>
          <w:delText>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Network Functions</w:delText>
        </w:r>
        <w:r w:rsidDel="001676EA">
          <w:rPr>
            <w:noProof/>
          </w:rPr>
          <w:tab/>
          <w:delText>11</w:delText>
        </w:r>
      </w:del>
    </w:p>
    <w:p w14:paraId="32839801" w14:textId="118DDBE3" w:rsidR="00A13B0A" w:rsidDel="001676EA" w:rsidRDefault="00A13B0A">
      <w:pPr>
        <w:pStyle w:val="TOC4"/>
        <w:rPr>
          <w:del w:id="29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298" w:author="Rapporteur" w:date="2025-11-25T14:25:00Z" w16du:dateUtc="2025-11-25T13:25:00Z">
        <w:r w:rsidDel="001676EA">
          <w:rPr>
            <w:noProof/>
          </w:rPr>
          <w:delText>4.</w:delText>
        </w:r>
        <w:r w:rsidDel="001676EA">
          <w:rPr>
            <w:noProof/>
            <w:lang w:eastAsia="zh-CN"/>
          </w:rPr>
          <w:delText>1.3.1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Policy Control Function (PCF)</w:delText>
        </w:r>
        <w:r w:rsidDel="001676EA">
          <w:rPr>
            <w:noProof/>
          </w:rPr>
          <w:tab/>
          <w:delText>11</w:delText>
        </w:r>
      </w:del>
    </w:p>
    <w:p w14:paraId="7D6B313B" w14:textId="25CA0B09" w:rsidR="00A13B0A" w:rsidDel="001676EA" w:rsidRDefault="00A13B0A">
      <w:pPr>
        <w:pStyle w:val="TOC4"/>
        <w:rPr>
          <w:del w:id="29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00" w:author="Rapporteur" w:date="2025-11-25T14:25:00Z" w16du:dateUtc="2025-11-25T13:25:00Z">
        <w:r w:rsidDel="001676EA">
          <w:rPr>
            <w:noProof/>
          </w:rPr>
          <w:delText>4.</w:delText>
        </w:r>
        <w:r w:rsidDel="001676EA">
          <w:rPr>
            <w:noProof/>
            <w:lang w:eastAsia="zh-CN"/>
          </w:rPr>
          <w:delText>1.3.2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NF Service Consumers</w:delText>
        </w:r>
        <w:r w:rsidDel="001676EA">
          <w:rPr>
            <w:noProof/>
          </w:rPr>
          <w:tab/>
          <w:delText>12</w:delText>
        </w:r>
      </w:del>
    </w:p>
    <w:p w14:paraId="144CA098" w14:textId="24565B8C" w:rsidR="00A13B0A" w:rsidDel="001676EA" w:rsidRDefault="00A13B0A">
      <w:pPr>
        <w:pStyle w:val="TOC2"/>
        <w:rPr>
          <w:del w:id="30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02" w:author="Rapporteur" w:date="2025-11-25T14:25:00Z" w16du:dateUtc="2025-11-25T13:25:00Z">
        <w:r w:rsidDel="001676EA">
          <w:rPr>
            <w:noProof/>
          </w:rPr>
          <w:delText>4.</w:delText>
        </w:r>
        <w:r w:rsidDel="001676EA">
          <w:rPr>
            <w:noProof/>
            <w:lang w:eastAsia="zh-CN"/>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Service Operations</w:delText>
        </w:r>
        <w:r w:rsidDel="001676EA">
          <w:rPr>
            <w:noProof/>
          </w:rPr>
          <w:tab/>
          <w:delText>12</w:delText>
        </w:r>
      </w:del>
    </w:p>
    <w:p w14:paraId="5AB999F2" w14:textId="5D4BA6D8" w:rsidR="00A13B0A" w:rsidDel="001676EA" w:rsidRDefault="00A13B0A">
      <w:pPr>
        <w:pStyle w:val="TOC3"/>
        <w:rPr>
          <w:del w:id="30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04" w:author="Rapporteur" w:date="2025-11-25T14:25:00Z" w16du:dateUtc="2025-11-25T13:25:00Z">
        <w:r w:rsidDel="001676EA">
          <w:rPr>
            <w:noProof/>
          </w:rPr>
          <w:delText>4.</w:delText>
        </w:r>
        <w:r w:rsidDel="001676EA">
          <w:rPr>
            <w:noProof/>
            <w:lang w:eastAsia="zh-CN"/>
          </w:rPr>
          <w:delText>2</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12</w:delText>
        </w:r>
      </w:del>
    </w:p>
    <w:p w14:paraId="1D53B1A2" w14:textId="1AC0E4DF" w:rsidR="00A13B0A" w:rsidDel="001676EA" w:rsidRDefault="00A13B0A">
      <w:pPr>
        <w:pStyle w:val="TOC3"/>
        <w:rPr>
          <w:del w:id="30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06" w:author="Rapporteur" w:date="2025-11-25T14:25:00Z" w16du:dateUtc="2025-11-25T13:25:00Z">
        <w:r w:rsidDel="001676EA">
          <w:rPr>
            <w:noProof/>
          </w:rPr>
          <w:delText>4.2.2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Npcf_AMPolicyControl_Create Service Operation</w:delText>
        </w:r>
        <w:r w:rsidDel="001676EA">
          <w:rPr>
            <w:noProof/>
          </w:rPr>
          <w:tab/>
          <w:delText>12</w:delText>
        </w:r>
      </w:del>
    </w:p>
    <w:p w14:paraId="2ED249BA" w14:textId="23F382EB" w:rsidR="00A13B0A" w:rsidDel="001676EA" w:rsidRDefault="00A13B0A">
      <w:pPr>
        <w:pStyle w:val="TOC4"/>
        <w:rPr>
          <w:del w:id="30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08" w:author="Rapporteur" w:date="2025-11-25T14:25:00Z" w16du:dateUtc="2025-11-25T13:25:00Z">
        <w:r w:rsidDel="001676EA">
          <w:rPr>
            <w:noProof/>
          </w:rPr>
          <w:delText>4.2.2.1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12</w:delText>
        </w:r>
      </w:del>
    </w:p>
    <w:p w14:paraId="54632F0C" w14:textId="37E7F6B7" w:rsidR="00A13B0A" w:rsidDel="001676EA" w:rsidRDefault="00A13B0A">
      <w:pPr>
        <w:pStyle w:val="TOC4"/>
        <w:rPr>
          <w:del w:id="30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10" w:author="Rapporteur" w:date="2025-11-25T14:25:00Z" w16du:dateUtc="2025-11-25T13:25:00Z">
        <w:r w:rsidDel="001676EA">
          <w:rPr>
            <w:noProof/>
          </w:rPr>
          <w:delText>4.2.2.2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7C10CE53" w14:textId="23947B03" w:rsidR="00A13B0A" w:rsidDel="001676EA" w:rsidRDefault="00A13B0A">
      <w:pPr>
        <w:pStyle w:val="TOC5"/>
        <w:rPr>
          <w:del w:id="31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12" w:author="Rapporteur" w:date="2025-11-25T14:25:00Z" w16du:dateUtc="2025-11-25T13:25:00Z">
        <w:r w:rsidDel="001676EA">
          <w:rPr>
            <w:noProof/>
          </w:rPr>
          <w:delText>4.2.2.2.0</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2BC846BB" w14:textId="3D07407C" w:rsidR="00A13B0A" w:rsidDel="001676EA" w:rsidRDefault="00A13B0A">
      <w:pPr>
        <w:pStyle w:val="TOC5"/>
        <w:rPr>
          <w:del w:id="31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14" w:author="Rapporteur" w:date="2025-11-25T14:25:00Z" w16du:dateUtc="2025-11-25T13:25:00Z">
        <w:r w:rsidDel="001676EA">
          <w:rPr>
            <w:noProof/>
          </w:rPr>
          <w:delText>4.2.2.2.1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3D4E4216" w14:textId="55F0CF35" w:rsidR="00A13B0A" w:rsidDel="001676EA" w:rsidRDefault="00A13B0A">
      <w:pPr>
        <w:pStyle w:val="TOC5"/>
        <w:rPr>
          <w:del w:id="31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16" w:author="Rapporteur" w:date="2025-11-25T14:25:00Z" w16du:dateUtc="2025-11-25T13:25:00Z">
        <w:r w:rsidDel="001676EA">
          <w:rPr>
            <w:noProof/>
          </w:rPr>
          <w:delText>4.2.2.2.2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7E4A0AC6" w14:textId="663F5492" w:rsidR="00A13B0A" w:rsidDel="001676EA" w:rsidRDefault="00A13B0A">
      <w:pPr>
        <w:pStyle w:val="TOC4"/>
        <w:rPr>
          <w:del w:id="31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18" w:author="Rapporteur" w:date="2025-11-25T14:25:00Z" w16du:dateUtc="2025-11-25T13:25:00Z">
        <w:r w:rsidDel="001676EA">
          <w:rPr>
            <w:noProof/>
          </w:rPr>
          <w:delText>4.2.2.3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AMF Access and Mobility Policy</w:delText>
        </w:r>
        <w:r w:rsidDel="001676EA">
          <w:rPr>
            <w:noProof/>
          </w:rPr>
          <w:tab/>
          <w:delText>17</w:delText>
        </w:r>
      </w:del>
    </w:p>
    <w:p w14:paraId="798C4463" w14:textId="55BFB9B9" w:rsidR="00A13B0A" w:rsidDel="001676EA" w:rsidRDefault="00A13B0A">
      <w:pPr>
        <w:pStyle w:val="TOC5"/>
        <w:rPr>
          <w:del w:id="31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20" w:author="Rapporteur" w:date="2025-11-25T14:25:00Z" w16du:dateUtc="2025-11-25T13:25:00Z">
        <w:r w:rsidDel="001676EA">
          <w:rPr>
            <w:noProof/>
          </w:rPr>
          <w:delText>4.2.2.3.1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Area Restriction</w:delText>
        </w:r>
        <w:r w:rsidDel="001676EA">
          <w:rPr>
            <w:noProof/>
          </w:rPr>
          <w:tab/>
          <w:delText>17</w:delText>
        </w:r>
      </w:del>
    </w:p>
    <w:p w14:paraId="152890EA" w14:textId="21507E82" w:rsidR="00A13B0A" w:rsidDel="001676EA" w:rsidRDefault="00A13B0A">
      <w:pPr>
        <w:pStyle w:val="TOC5"/>
        <w:rPr>
          <w:del w:id="32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22" w:author="Rapporteur" w:date="2025-11-25T14:25:00Z" w16du:dateUtc="2025-11-25T13:25:00Z">
        <w:r w:rsidDel="001676EA">
          <w:rPr>
            <w:noProof/>
          </w:rPr>
          <w:delText>4.2.2.3.2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RFSP Index</w:delText>
        </w:r>
        <w:r w:rsidDel="001676EA">
          <w:rPr>
            <w:noProof/>
          </w:rPr>
          <w:tab/>
          <w:delText>18</w:delText>
        </w:r>
      </w:del>
    </w:p>
    <w:p w14:paraId="504C19BA" w14:textId="1E2074E5" w:rsidR="00A13B0A" w:rsidDel="001676EA" w:rsidRDefault="00A13B0A">
      <w:pPr>
        <w:pStyle w:val="TOC5"/>
        <w:rPr>
          <w:del w:id="32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24" w:author="Rapporteur" w:date="2025-11-25T14:25:00Z" w16du:dateUtc="2025-11-25T13:25:00Z">
        <w:r w:rsidDel="001676EA">
          <w:rPr>
            <w:noProof/>
          </w:rPr>
          <w:delText>4.2.2.3.3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UE-AMBR</w:delText>
        </w:r>
        <w:r w:rsidDel="001676EA">
          <w:rPr>
            <w:noProof/>
          </w:rPr>
          <w:tab/>
          <w:delText>19</w:delText>
        </w:r>
      </w:del>
    </w:p>
    <w:p w14:paraId="1283E1AB" w14:textId="308098EF" w:rsidR="00A13B0A" w:rsidDel="001676EA" w:rsidRDefault="00A13B0A">
      <w:pPr>
        <w:pStyle w:val="TOC5"/>
        <w:rPr>
          <w:del w:id="32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26" w:author="Rapporteur" w:date="2025-11-25T14:25:00Z" w16du:dateUtc="2025-11-25T13:25:00Z">
        <w:r w:rsidDel="001676EA">
          <w:rPr>
            <w:noProof/>
          </w:rPr>
          <w:delText>4.2.2.3.4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SMF Selection Management</w:delText>
        </w:r>
        <w:r w:rsidDel="001676EA">
          <w:rPr>
            <w:noProof/>
          </w:rPr>
          <w:tab/>
          <w:delText>19</w:delText>
        </w:r>
      </w:del>
    </w:p>
    <w:p w14:paraId="68752294" w14:textId="2684612D" w:rsidR="00A13B0A" w:rsidDel="001676EA" w:rsidRDefault="00A13B0A">
      <w:pPr>
        <w:pStyle w:val="TOC5"/>
        <w:rPr>
          <w:del w:id="32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28" w:author="Rapporteur" w:date="2025-11-25T14:25:00Z" w16du:dateUtc="2025-11-25T13:25:00Z">
        <w:r w:rsidDel="001676EA">
          <w:rPr>
            <w:noProof/>
          </w:rPr>
          <w:delText>4.2.2.3.5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UE-Slice-MBR</w:delText>
        </w:r>
        <w:r w:rsidDel="001676EA">
          <w:rPr>
            <w:noProof/>
          </w:rPr>
          <w:tab/>
          <w:delText>20</w:delText>
        </w:r>
      </w:del>
    </w:p>
    <w:p w14:paraId="70BC7037" w14:textId="134F03A0" w:rsidR="00A13B0A" w:rsidDel="001676EA" w:rsidRDefault="00A13B0A">
      <w:pPr>
        <w:pStyle w:val="TOC5"/>
        <w:rPr>
          <w:del w:id="32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30" w:author="Rapporteur" w:date="2025-11-25T14:25:00Z" w16du:dateUtc="2025-11-25T13:25:00Z">
        <w:r w:rsidDel="001676EA">
          <w:rPr>
            <w:noProof/>
          </w:rPr>
          <w:delText>4.2.2.3.6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5G access stratum time distribution</w:delText>
        </w:r>
        <w:r w:rsidDel="001676EA">
          <w:rPr>
            <w:noProof/>
          </w:rPr>
          <w:tab/>
          <w:delText>20</w:delText>
        </w:r>
      </w:del>
    </w:p>
    <w:p w14:paraId="0829CFC4" w14:textId="42864B28" w:rsidR="00A13B0A" w:rsidDel="001676EA" w:rsidRDefault="00A13B0A">
      <w:pPr>
        <w:pStyle w:val="TOC5"/>
        <w:rPr>
          <w:del w:id="33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32" w:author="Rapporteur" w:date="2025-11-25T14:25:00Z" w16du:dateUtc="2025-11-25T13:25:00Z">
        <w:r w:rsidDel="001676EA">
          <w:rPr>
            <w:noProof/>
          </w:rPr>
          <w:delText>4.2.2.3.7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Network Slice Usage Control</w:delText>
        </w:r>
        <w:r w:rsidDel="001676EA">
          <w:rPr>
            <w:noProof/>
          </w:rPr>
          <w:tab/>
          <w:delText>20</w:delText>
        </w:r>
      </w:del>
    </w:p>
    <w:p w14:paraId="47144754" w14:textId="63BCB97A" w:rsidR="00A13B0A" w:rsidDel="001676EA" w:rsidRDefault="00A13B0A">
      <w:pPr>
        <w:pStyle w:val="TOC3"/>
        <w:rPr>
          <w:del w:id="33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34" w:author="Rapporteur" w:date="2025-11-25T14:25:00Z" w16du:dateUtc="2025-11-25T13:25:00Z">
        <w:r w:rsidDel="001676EA">
          <w:rPr>
            <w:noProof/>
          </w:rPr>
          <w:delText>4.2.3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Npcf_AMPolicyControl_Update Service Operation</w:delText>
        </w:r>
        <w:r w:rsidDel="001676EA">
          <w:rPr>
            <w:noProof/>
          </w:rPr>
          <w:tab/>
          <w:delText>21</w:delText>
        </w:r>
      </w:del>
    </w:p>
    <w:p w14:paraId="70013309" w14:textId="3DF8E2F6" w:rsidR="00A13B0A" w:rsidDel="001676EA" w:rsidRDefault="00A13B0A">
      <w:pPr>
        <w:pStyle w:val="TOC4"/>
        <w:rPr>
          <w:del w:id="33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36" w:author="Rapporteur" w:date="2025-11-25T14:25:00Z" w16du:dateUtc="2025-11-25T13:25:00Z">
        <w:r w:rsidDel="001676EA">
          <w:rPr>
            <w:noProof/>
          </w:rPr>
          <w:delText>4.2.3.1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21</w:delText>
        </w:r>
      </w:del>
    </w:p>
    <w:p w14:paraId="790FD215" w14:textId="3D7D1705" w:rsidR="00A13B0A" w:rsidDel="001676EA" w:rsidRDefault="00A13B0A">
      <w:pPr>
        <w:pStyle w:val="TOC4"/>
        <w:rPr>
          <w:del w:id="33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38" w:author="Rapporteur" w:date="2025-11-25T14:25:00Z" w16du:dateUtc="2025-11-25T13:25:00Z">
        <w:r w:rsidDel="001676EA">
          <w:rPr>
            <w:noProof/>
          </w:rPr>
          <w:delText>4.2.3.2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Request Triggers</w:delText>
        </w:r>
        <w:r w:rsidDel="001676EA">
          <w:rPr>
            <w:noProof/>
          </w:rPr>
          <w:tab/>
          <w:delText>26</w:delText>
        </w:r>
      </w:del>
    </w:p>
    <w:p w14:paraId="6EFB6C88" w14:textId="3C44F327" w:rsidR="00A13B0A" w:rsidDel="001676EA" w:rsidRDefault="00A13B0A">
      <w:pPr>
        <w:pStyle w:val="TOC4"/>
        <w:rPr>
          <w:del w:id="33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40" w:author="Rapporteur" w:date="2025-11-25T14:25:00Z" w16du:dateUtc="2025-11-25T13:25:00Z">
        <w:r w:rsidDel="001676EA">
          <w:rPr>
            <w:noProof/>
          </w:rPr>
          <w:delText>4.2.3.3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policy</w:delText>
        </w:r>
        <w:r w:rsidDel="001676EA">
          <w:rPr>
            <w:noProof/>
          </w:rPr>
          <w:tab/>
          <w:delText>27</w:delText>
        </w:r>
      </w:del>
    </w:p>
    <w:p w14:paraId="3E7F95D1" w14:textId="3702F937" w:rsidR="00A13B0A" w:rsidDel="001676EA" w:rsidRDefault="00A13B0A">
      <w:pPr>
        <w:pStyle w:val="TOC5"/>
        <w:rPr>
          <w:del w:id="34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42" w:author="Rapporteur" w:date="2025-11-25T14:25:00Z" w16du:dateUtc="2025-11-25T13:25:00Z">
        <w:r w:rsidDel="001676EA">
          <w:rPr>
            <w:noProof/>
          </w:rPr>
          <w:delText>4.2.3.3.1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27</w:delText>
        </w:r>
      </w:del>
    </w:p>
    <w:p w14:paraId="3FA348DE" w14:textId="6943B299" w:rsidR="00A13B0A" w:rsidDel="001676EA" w:rsidRDefault="00A13B0A">
      <w:pPr>
        <w:pStyle w:val="TOC5"/>
        <w:rPr>
          <w:del w:id="34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44" w:author="Rapporteur" w:date="2025-11-25T14:25:00Z" w16du:dateUtc="2025-11-25T13:25:00Z">
        <w:r w:rsidDel="001676EA">
          <w:rPr>
            <w:noProof/>
          </w:rPr>
          <w:delText>4.2.3.3.2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Access and Mobility policy</w:delText>
        </w:r>
        <w:r w:rsidDel="001676EA">
          <w:rPr>
            <w:noProof/>
          </w:rPr>
          <w:tab/>
          <w:delText>28</w:delText>
        </w:r>
      </w:del>
    </w:p>
    <w:p w14:paraId="762F5399" w14:textId="6DE10198" w:rsidR="00A13B0A" w:rsidDel="001676EA" w:rsidRDefault="00A13B0A">
      <w:pPr>
        <w:pStyle w:val="TOC4"/>
        <w:rPr>
          <w:del w:id="34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46" w:author="Rapporteur" w:date="2025-11-25T14:25:00Z" w16du:dateUtc="2025-11-25T13:25:00Z">
        <w:r w:rsidDel="001676EA">
          <w:rPr>
            <w:noProof/>
          </w:rPr>
          <w:delText>4.2.3.4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Feature renegotiation during AMF relocation</w:delText>
        </w:r>
        <w:r w:rsidDel="001676EA">
          <w:rPr>
            <w:noProof/>
          </w:rPr>
          <w:tab/>
          <w:delText>29</w:delText>
        </w:r>
      </w:del>
    </w:p>
    <w:p w14:paraId="10A70474" w14:textId="73C7ECDE" w:rsidR="00A13B0A" w:rsidDel="001676EA" w:rsidRDefault="00A13B0A">
      <w:pPr>
        <w:pStyle w:val="TOC3"/>
        <w:rPr>
          <w:del w:id="34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48" w:author="Rapporteur" w:date="2025-11-25T14:25:00Z" w16du:dateUtc="2025-11-25T13:25:00Z">
        <w:r w:rsidDel="001676EA">
          <w:rPr>
            <w:noProof/>
          </w:rPr>
          <w:delText>4.2.4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Npcf_AMPolicyControl_UpdateNotify Service Operation</w:delText>
        </w:r>
        <w:r w:rsidDel="001676EA">
          <w:rPr>
            <w:noProof/>
          </w:rPr>
          <w:tab/>
          <w:delText>29</w:delText>
        </w:r>
      </w:del>
    </w:p>
    <w:p w14:paraId="726290F5" w14:textId="53B4357D" w:rsidR="00A13B0A" w:rsidDel="001676EA" w:rsidRDefault="00A13B0A">
      <w:pPr>
        <w:pStyle w:val="TOC4"/>
        <w:rPr>
          <w:del w:id="34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50" w:author="Rapporteur" w:date="2025-11-25T14:25:00Z" w16du:dateUtc="2025-11-25T13:25:00Z">
        <w:r w:rsidDel="001676EA">
          <w:rPr>
            <w:noProof/>
          </w:rPr>
          <w:lastRenderedPageBreak/>
          <w:delText>4.2.4.1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29</w:delText>
        </w:r>
      </w:del>
    </w:p>
    <w:p w14:paraId="4A5FF765" w14:textId="3B7CA98D" w:rsidR="00A13B0A" w:rsidDel="001676EA" w:rsidRDefault="00A13B0A">
      <w:pPr>
        <w:pStyle w:val="TOC4"/>
        <w:rPr>
          <w:del w:id="35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52" w:author="Rapporteur" w:date="2025-11-25T14:25:00Z" w16du:dateUtc="2025-11-25T13:25:00Z">
        <w:r w:rsidDel="001676EA">
          <w:rPr>
            <w:noProof/>
          </w:rPr>
          <w:delText>4.2.4.2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update notification</w:delText>
        </w:r>
        <w:r w:rsidDel="001676EA">
          <w:rPr>
            <w:noProof/>
          </w:rPr>
          <w:tab/>
          <w:delText>30</w:delText>
        </w:r>
      </w:del>
    </w:p>
    <w:p w14:paraId="5EA2C936" w14:textId="64BE6248" w:rsidR="00A13B0A" w:rsidDel="001676EA" w:rsidRDefault="00A13B0A">
      <w:pPr>
        <w:pStyle w:val="TOC4"/>
        <w:rPr>
          <w:del w:id="35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54" w:author="Rapporteur" w:date="2025-11-25T14:25:00Z" w16du:dateUtc="2025-11-25T13:25:00Z">
        <w:r w:rsidDel="001676EA">
          <w:rPr>
            <w:noProof/>
          </w:rPr>
          <w:delText>4.2.4.3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Request for termination of the policy association</w:delText>
        </w:r>
        <w:r w:rsidDel="001676EA">
          <w:rPr>
            <w:noProof/>
          </w:rPr>
          <w:tab/>
          <w:delText>32</w:delText>
        </w:r>
      </w:del>
    </w:p>
    <w:p w14:paraId="260E0F8F" w14:textId="0509FEFF" w:rsidR="00A13B0A" w:rsidDel="001676EA" w:rsidRDefault="00A13B0A">
      <w:pPr>
        <w:pStyle w:val="TOC3"/>
        <w:rPr>
          <w:del w:id="35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56" w:author="Rapporteur" w:date="2025-11-25T14:25:00Z" w16du:dateUtc="2025-11-25T13:25:00Z">
        <w:r w:rsidDel="001676EA">
          <w:rPr>
            <w:noProof/>
          </w:rPr>
          <w:delText>4.2.5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Npcf_AMPolicyControl_Delete Service Operation</w:delText>
        </w:r>
        <w:r w:rsidDel="001676EA">
          <w:rPr>
            <w:noProof/>
          </w:rPr>
          <w:tab/>
          <w:delText>33</w:delText>
        </w:r>
      </w:del>
    </w:p>
    <w:p w14:paraId="0477ACDB" w14:textId="5EA97A62" w:rsidR="00A13B0A" w:rsidDel="001676EA" w:rsidRDefault="00A13B0A">
      <w:pPr>
        <w:pStyle w:val="TOC1"/>
        <w:rPr>
          <w:del w:id="35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58" w:author="Rapporteur" w:date="2025-11-25T14:25:00Z" w16du:dateUtc="2025-11-25T13:25:00Z">
        <w:r w:rsidDel="001676EA">
          <w:rPr>
            <w:noProof/>
            <w:lang w:eastAsia="zh-CN"/>
          </w:rPr>
          <w:delText>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w:delText>
        </w:r>
        <w:r w:rsidDel="001676EA">
          <w:rPr>
            <w:noProof/>
            <w:lang w:eastAsia="zh-CN"/>
          </w:rPr>
          <w:delText xml:space="preserve"> API</w:delText>
        </w:r>
        <w:r w:rsidDel="001676EA">
          <w:rPr>
            <w:noProof/>
          </w:rPr>
          <w:tab/>
          <w:delText>34</w:delText>
        </w:r>
      </w:del>
    </w:p>
    <w:p w14:paraId="7E2F011B" w14:textId="3F6E3030" w:rsidR="00A13B0A" w:rsidDel="001676EA" w:rsidRDefault="00A13B0A">
      <w:pPr>
        <w:pStyle w:val="TOC2"/>
        <w:rPr>
          <w:del w:id="35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60" w:author="Rapporteur" w:date="2025-11-25T14:25:00Z" w16du:dateUtc="2025-11-25T13:25:00Z">
        <w:r w:rsidDel="001676EA">
          <w:rPr>
            <w:noProof/>
            <w:lang w:eastAsia="zh-CN"/>
          </w:rPr>
          <w:delText>5</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34</w:delText>
        </w:r>
      </w:del>
    </w:p>
    <w:p w14:paraId="6C4A67CF" w14:textId="00BE95F4" w:rsidR="00A13B0A" w:rsidDel="001676EA" w:rsidRDefault="00A13B0A">
      <w:pPr>
        <w:pStyle w:val="TOC2"/>
        <w:rPr>
          <w:del w:id="36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62" w:author="Rapporteur" w:date="2025-11-25T14:25:00Z" w16du:dateUtc="2025-11-25T13:25:00Z">
        <w:r w:rsidDel="001676EA">
          <w:rPr>
            <w:noProof/>
          </w:rPr>
          <w:delText>5.2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Usage of HTTP</w:delText>
        </w:r>
        <w:r w:rsidDel="001676EA">
          <w:rPr>
            <w:noProof/>
          </w:rPr>
          <w:tab/>
          <w:delText>34</w:delText>
        </w:r>
      </w:del>
    </w:p>
    <w:p w14:paraId="7D7D6BE7" w14:textId="3A3F0361" w:rsidR="00A13B0A" w:rsidDel="001676EA" w:rsidRDefault="00A13B0A">
      <w:pPr>
        <w:pStyle w:val="TOC3"/>
        <w:rPr>
          <w:del w:id="36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64" w:author="Rapporteur" w:date="2025-11-25T14:25:00Z" w16du:dateUtc="2025-11-25T13:25:00Z">
        <w:r w:rsidDel="001676EA">
          <w:rPr>
            <w:noProof/>
          </w:rPr>
          <w:delText>5.2.1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34</w:delText>
        </w:r>
      </w:del>
    </w:p>
    <w:p w14:paraId="4FA178EC" w14:textId="2EC75AAB" w:rsidR="00A13B0A" w:rsidDel="001676EA" w:rsidRDefault="00A13B0A">
      <w:pPr>
        <w:pStyle w:val="TOC3"/>
        <w:rPr>
          <w:del w:id="36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66" w:author="Rapporteur" w:date="2025-11-25T14:25:00Z" w16du:dateUtc="2025-11-25T13:25:00Z">
        <w:r w:rsidDel="001676EA">
          <w:rPr>
            <w:noProof/>
          </w:rPr>
          <w:delText>5.2.2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HTTP standard headers</w:delText>
        </w:r>
        <w:r w:rsidDel="001676EA">
          <w:rPr>
            <w:noProof/>
          </w:rPr>
          <w:tab/>
          <w:delText>34</w:delText>
        </w:r>
      </w:del>
    </w:p>
    <w:p w14:paraId="00A8E741" w14:textId="7D0AF165" w:rsidR="00A13B0A" w:rsidDel="001676EA" w:rsidRDefault="00A13B0A">
      <w:pPr>
        <w:pStyle w:val="TOC4"/>
        <w:rPr>
          <w:del w:id="36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68" w:author="Rapporteur" w:date="2025-11-25T14:25:00Z" w16du:dateUtc="2025-11-25T13:25:00Z">
        <w:r w:rsidDel="001676EA">
          <w:rPr>
            <w:noProof/>
          </w:rPr>
          <w:delText>5.2.2.1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General</w:delText>
        </w:r>
        <w:r w:rsidDel="001676EA">
          <w:rPr>
            <w:noProof/>
          </w:rPr>
          <w:tab/>
          <w:delText>34</w:delText>
        </w:r>
      </w:del>
    </w:p>
    <w:p w14:paraId="6ABC6334" w14:textId="42D2C2C1" w:rsidR="00A13B0A" w:rsidDel="001676EA" w:rsidRDefault="00A13B0A">
      <w:pPr>
        <w:pStyle w:val="TOC4"/>
        <w:rPr>
          <w:del w:id="36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70" w:author="Rapporteur" w:date="2025-11-25T14:25:00Z" w16du:dateUtc="2025-11-25T13:25:00Z">
        <w:r w:rsidDel="001676EA">
          <w:rPr>
            <w:noProof/>
          </w:rPr>
          <w:delText>5.2.2.2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Content type</w:delText>
        </w:r>
        <w:r w:rsidDel="001676EA">
          <w:rPr>
            <w:noProof/>
          </w:rPr>
          <w:tab/>
          <w:delText>34</w:delText>
        </w:r>
      </w:del>
    </w:p>
    <w:p w14:paraId="5836C3BE" w14:textId="2DD6A310" w:rsidR="00A13B0A" w:rsidDel="001676EA" w:rsidRDefault="00A13B0A">
      <w:pPr>
        <w:pStyle w:val="TOC3"/>
        <w:rPr>
          <w:del w:id="37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72" w:author="Rapporteur" w:date="2025-11-25T14:25:00Z" w16du:dateUtc="2025-11-25T13:25:00Z">
        <w:r w:rsidDel="001676EA">
          <w:rPr>
            <w:noProof/>
          </w:rPr>
          <w:delText>5.2.3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HTTP custom headers</w:delText>
        </w:r>
        <w:r w:rsidDel="001676EA">
          <w:rPr>
            <w:noProof/>
          </w:rPr>
          <w:tab/>
          <w:delText>35</w:delText>
        </w:r>
      </w:del>
    </w:p>
    <w:p w14:paraId="48002D02" w14:textId="354256F0" w:rsidR="00A13B0A" w:rsidDel="001676EA" w:rsidRDefault="00A13B0A">
      <w:pPr>
        <w:pStyle w:val="TOC2"/>
        <w:rPr>
          <w:del w:id="37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74" w:author="Rapporteur" w:date="2025-11-25T14:25:00Z" w16du:dateUtc="2025-11-25T13:25:00Z">
        <w:r w:rsidDel="001676EA">
          <w:rPr>
            <w:noProof/>
          </w:rPr>
          <w:delText>5.3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Resources</w:delText>
        </w:r>
        <w:r w:rsidDel="001676EA">
          <w:rPr>
            <w:noProof/>
          </w:rPr>
          <w:tab/>
          <w:delText>35</w:delText>
        </w:r>
      </w:del>
    </w:p>
    <w:p w14:paraId="49CB8F86" w14:textId="6567A669" w:rsidR="00A13B0A" w:rsidDel="001676EA" w:rsidRDefault="00A13B0A">
      <w:pPr>
        <w:pStyle w:val="TOC3"/>
        <w:rPr>
          <w:del w:id="37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76" w:author="Rapporteur" w:date="2025-11-25T14:25:00Z" w16du:dateUtc="2025-11-25T13:25:00Z">
        <w:r w:rsidDel="001676EA">
          <w:rPr>
            <w:noProof/>
          </w:rPr>
          <w:delText>5.3.1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Structure</w:delText>
        </w:r>
        <w:r w:rsidDel="001676EA">
          <w:rPr>
            <w:noProof/>
          </w:rPr>
          <w:tab/>
          <w:delText>35</w:delText>
        </w:r>
      </w:del>
    </w:p>
    <w:p w14:paraId="214DF3CE" w14:textId="1379AEA2" w:rsidR="00A13B0A" w:rsidDel="001676EA" w:rsidRDefault="00A13B0A">
      <w:pPr>
        <w:pStyle w:val="TOC3"/>
        <w:rPr>
          <w:del w:id="37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78" w:author="Rapporteur" w:date="2025-11-25T14:25:00Z" w16du:dateUtc="2025-11-25T13:25:00Z">
        <w:r w:rsidDel="001676EA">
          <w:rPr>
            <w:noProof/>
          </w:rPr>
          <w:delText>5.3.2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AM Policy Associations</w:delText>
        </w:r>
        <w:r w:rsidDel="001676EA">
          <w:rPr>
            <w:noProof/>
          </w:rPr>
          <w:tab/>
          <w:delText>35</w:delText>
        </w:r>
      </w:del>
    </w:p>
    <w:p w14:paraId="468EDD6F" w14:textId="03E1308C" w:rsidR="00A13B0A" w:rsidDel="001676EA" w:rsidRDefault="00A13B0A">
      <w:pPr>
        <w:pStyle w:val="TOC4"/>
        <w:rPr>
          <w:del w:id="37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80" w:author="Rapporteur" w:date="2025-11-25T14:25:00Z" w16du:dateUtc="2025-11-25T13:25:00Z">
        <w:r w:rsidDel="001676EA">
          <w:rPr>
            <w:noProof/>
          </w:rPr>
          <w:delText>5.3.2.1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35</w:delText>
        </w:r>
      </w:del>
    </w:p>
    <w:p w14:paraId="71D1BC9E" w14:textId="4871254A" w:rsidR="00A13B0A" w:rsidDel="001676EA" w:rsidRDefault="00A13B0A">
      <w:pPr>
        <w:pStyle w:val="TOC4"/>
        <w:rPr>
          <w:del w:id="38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82" w:author="Rapporteur" w:date="2025-11-25T14:25:00Z" w16du:dateUtc="2025-11-25T13:25:00Z">
        <w:r w:rsidDel="001676EA">
          <w:rPr>
            <w:noProof/>
          </w:rPr>
          <w:delText>5.3.2.2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definition</w:delText>
        </w:r>
        <w:r w:rsidDel="001676EA">
          <w:rPr>
            <w:noProof/>
          </w:rPr>
          <w:tab/>
          <w:delText>35</w:delText>
        </w:r>
      </w:del>
    </w:p>
    <w:p w14:paraId="163DFCAD" w14:textId="4B8262BE" w:rsidR="00A13B0A" w:rsidDel="001676EA" w:rsidRDefault="00A13B0A">
      <w:pPr>
        <w:pStyle w:val="TOC4"/>
        <w:rPr>
          <w:del w:id="38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84" w:author="Rapporteur" w:date="2025-11-25T14:25:00Z" w16du:dateUtc="2025-11-25T13:25:00Z">
        <w:r w:rsidDel="001676EA">
          <w:rPr>
            <w:noProof/>
          </w:rPr>
          <w:delText>5.3.2.3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Standard Methods</w:delText>
        </w:r>
        <w:r w:rsidDel="001676EA">
          <w:rPr>
            <w:noProof/>
          </w:rPr>
          <w:tab/>
          <w:delText>36</w:delText>
        </w:r>
      </w:del>
    </w:p>
    <w:p w14:paraId="63133550" w14:textId="6B6B9D9C" w:rsidR="00A13B0A" w:rsidDel="001676EA" w:rsidRDefault="00A13B0A">
      <w:pPr>
        <w:pStyle w:val="TOC5"/>
        <w:rPr>
          <w:del w:id="38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86" w:author="Rapporteur" w:date="2025-11-25T14:25:00Z" w16du:dateUtc="2025-11-25T13:25:00Z">
        <w:r w:rsidDel="001676EA">
          <w:rPr>
            <w:noProof/>
          </w:rPr>
          <w:delText>5.3.2.3.1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POST</w:delText>
        </w:r>
        <w:r w:rsidDel="001676EA">
          <w:rPr>
            <w:noProof/>
          </w:rPr>
          <w:tab/>
          <w:delText>36</w:delText>
        </w:r>
      </w:del>
    </w:p>
    <w:p w14:paraId="72F12E4D" w14:textId="423F73DB" w:rsidR="00A13B0A" w:rsidDel="001676EA" w:rsidRDefault="00A13B0A">
      <w:pPr>
        <w:pStyle w:val="TOC3"/>
        <w:rPr>
          <w:del w:id="38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88" w:author="Rapporteur" w:date="2025-11-25T14:25:00Z" w16du:dateUtc="2025-11-25T13:25:00Z">
        <w:r w:rsidDel="001676EA">
          <w:rPr>
            <w:noProof/>
          </w:rPr>
          <w:delText>5.3.3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Individual AM Policy Association</w:delText>
        </w:r>
        <w:r w:rsidDel="001676EA">
          <w:rPr>
            <w:noProof/>
          </w:rPr>
          <w:tab/>
          <w:delText>36</w:delText>
        </w:r>
      </w:del>
    </w:p>
    <w:p w14:paraId="298A43EC" w14:textId="5F9E9BA0" w:rsidR="00A13B0A" w:rsidDel="001676EA" w:rsidRDefault="00A13B0A">
      <w:pPr>
        <w:pStyle w:val="TOC4"/>
        <w:rPr>
          <w:del w:id="38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90" w:author="Rapporteur" w:date="2025-11-25T14:25:00Z" w16du:dateUtc="2025-11-25T13:25:00Z">
        <w:r w:rsidDel="001676EA">
          <w:rPr>
            <w:noProof/>
          </w:rPr>
          <w:delText>5.3.3.1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36</w:delText>
        </w:r>
      </w:del>
    </w:p>
    <w:p w14:paraId="385C89A1" w14:textId="34B552B7" w:rsidR="00A13B0A" w:rsidDel="001676EA" w:rsidRDefault="00A13B0A">
      <w:pPr>
        <w:pStyle w:val="TOC4"/>
        <w:rPr>
          <w:del w:id="39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92" w:author="Rapporteur" w:date="2025-11-25T14:25:00Z" w16du:dateUtc="2025-11-25T13:25:00Z">
        <w:r w:rsidDel="001676EA">
          <w:rPr>
            <w:noProof/>
          </w:rPr>
          <w:delText>5.3.3.2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definition</w:delText>
        </w:r>
        <w:r w:rsidDel="001676EA">
          <w:rPr>
            <w:noProof/>
          </w:rPr>
          <w:tab/>
          <w:delText>36</w:delText>
        </w:r>
      </w:del>
    </w:p>
    <w:p w14:paraId="5118B79C" w14:textId="7FF6598A" w:rsidR="00A13B0A" w:rsidDel="001676EA" w:rsidRDefault="00A13B0A">
      <w:pPr>
        <w:pStyle w:val="TOC4"/>
        <w:rPr>
          <w:del w:id="39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94" w:author="Rapporteur" w:date="2025-11-25T14:25:00Z" w16du:dateUtc="2025-11-25T13:25:00Z">
        <w:r w:rsidDel="001676EA">
          <w:rPr>
            <w:noProof/>
          </w:rPr>
          <w:delText>5.3.3.3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Standard Methods</w:delText>
        </w:r>
        <w:r w:rsidDel="001676EA">
          <w:rPr>
            <w:noProof/>
          </w:rPr>
          <w:tab/>
          <w:delText>37</w:delText>
        </w:r>
      </w:del>
    </w:p>
    <w:p w14:paraId="3C48B882" w14:textId="19134B66" w:rsidR="00A13B0A" w:rsidDel="001676EA" w:rsidRDefault="00A13B0A">
      <w:pPr>
        <w:pStyle w:val="TOC5"/>
        <w:rPr>
          <w:del w:id="39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96" w:author="Rapporteur" w:date="2025-11-25T14:25:00Z" w16du:dateUtc="2025-11-25T13:25:00Z">
        <w:r w:rsidDel="001676EA">
          <w:rPr>
            <w:noProof/>
          </w:rPr>
          <w:delText>5.3.3.3.1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GET</w:delText>
        </w:r>
        <w:r w:rsidDel="001676EA">
          <w:rPr>
            <w:noProof/>
          </w:rPr>
          <w:tab/>
          <w:delText>37</w:delText>
        </w:r>
      </w:del>
    </w:p>
    <w:p w14:paraId="4CDB2F17" w14:textId="6ABDC7EE" w:rsidR="00A13B0A" w:rsidDel="001676EA" w:rsidRDefault="00A13B0A">
      <w:pPr>
        <w:pStyle w:val="TOC5"/>
        <w:rPr>
          <w:del w:id="39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398" w:author="Rapporteur" w:date="2025-11-25T14:25:00Z" w16du:dateUtc="2025-11-25T13:25:00Z">
        <w:r w:rsidDel="001676EA">
          <w:rPr>
            <w:noProof/>
          </w:rPr>
          <w:delText>5.3.3.3.2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DELETE</w:delText>
        </w:r>
        <w:r w:rsidDel="001676EA">
          <w:rPr>
            <w:noProof/>
          </w:rPr>
          <w:tab/>
          <w:delText>38</w:delText>
        </w:r>
      </w:del>
    </w:p>
    <w:p w14:paraId="0FAA535C" w14:textId="7C3442E8" w:rsidR="00A13B0A" w:rsidDel="001676EA" w:rsidRDefault="00A13B0A">
      <w:pPr>
        <w:pStyle w:val="TOC4"/>
        <w:rPr>
          <w:del w:id="39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00" w:author="Rapporteur" w:date="2025-11-25T14:25:00Z" w16du:dateUtc="2025-11-25T13:25:00Z">
        <w:r w:rsidDel="001676EA">
          <w:rPr>
            <w:noProof/>
          </w:rPr>
          <w:delText>5.3.3.4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Custom Operations</w:delText>
        </w:r>
        <w:r w:rsidDel="001676EA">
          <w:rPr>
            <w:noProof/>
          </w:rPr>
          <w:tab/>
          <w:delText>39</w:delText>
        </w:r>
      </w:del>
    </w:p>
    <w:p w14:paraId="144CA746" w14:textId="25A16EEF" w:rsidR="00A13B0A" w:rsidDel="001676EA" w:rsidRDefault="00A13B0A">
      <w:pPr>
        <w:pStyle w:val="TOC5"/>
        <w:rPr>
          <w:del w:id="40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02" w:author="Rapporteur" w:date="2025-11-25T14:25:00Z" w16du:dateUtc="2025-11-25T13:25:00Z">
        <w:r w:rsidDel="001676EA">
          <w:rPr>
            <w:noProof/>
          </w:rPr>
          <w:delText>5.3.3.4.1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Overview</w:delText>
        </w:r>
        <w:r w:rsidDel="001676EA">
          <w:rPr>
            <w:noProof/>
          </w:rPr>
          <w:tab/>
          <w:delText>39</w:delText>
        </w:r>
      </w:del>
    </w:p>
    <w:p w14:paraId="5BB9DA68" w14:textId="790B539A" w:rsidR="00A13B0A" w:rsidDel="001676EA" w:rsidRDefault="00A13B0A">
      <w:pPr>
        <w:pStyle w:val="TOC5"/>
        <w:rPr>
          <w:del w:id="40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04" w:author="Rapporteur" w:date="2025-11-25T14:25:00Z" w16du:dateUtc="2025-11-25T13:25:00Z">
        <w:r w:rsidDel="001676EA">
          <w:rPr>
            <w:noProof/>
          </w:rPr>
          <w:delText>5.3.3.4.2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Update</w:delText>
        </w:r>
        <w:r w:rsidDel="001676EA">
          <w:rPr>
            <w:noProof/>
          </w:rPr>
          <w:tab/>
          <w:delText>39</w:delText>
        </w:r>
      </w:del>
    </w:p>
    <w:p w14:paraId="03FCA78B" w14:textId="1F4071E9" w:rsidR="00A13B0A" w:rsidDel="001676EA" w:rsidRDefault="00A13B0A">
      <w:pPr>
        <w:pStyle w:val="TOC6"/>
        <w:rPr>
          <w:del w:id="40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06" w:author="Rapporteur" w:date="2025-11-25T14:25:00Z" w16du:dateUtc="2025-11-25T13:25:00Z">
        <w:r w:rsidDel="001676EA">
          <w:rPr>
            <w:noProof/>
          </w:rPr>
          <w:delText>5.3.3.4.2.1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39</w:delText>
        </w:r>
      </w:del>
    </w:p>
    <w:p w14:paraId="0EB43838" w14:textId="213939AF" w:rsidR="00A13B0A" w:rsidDel="001676EA" w:rsidRDefault="00A13B0A">
      <w:pPr>
        <w:pStyle w:val="TOC6"/>
        <w:rPr>
          <w:del w:id="40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08" w:author="Rapporteur" w:date="2025-11-25T14:25:00Z" w16du:dateUtc="2025-11-25T13:25:00Z">
        <w:r w:rsidDel="001676EA">
          <w:rPr>
            <w:noProof/>
          </w:rPr>
          <w:delText>5.3.3.4.2.2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39</w:delText>
        </w:r>
      </w:del>
    </w:p>
    <w:p w14:paraId="32DD8314" w14:textId="2ADC52D6" w:rsidR="00A13B0A" w:rsidDel="001676EA" w:rsidRDefault="00A13B0A">
      <w:pPr>
        <w:pStyle w:val="TOC2"/>
        <w:rPr>
          <w:del w:id="40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0" w:author="Rapporteur" w:date="2025-11-25T14:25:00Z" w16du:dateUtc="2025-11-25T13:25:00Z">
        <w:r w:rsidDel="001676EA">
          <w:rPr>
            <w:noProof/>
          </w:rPr>
          <w:delText>5.4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Custom Operations without associated resources</w:delText>
        </w:r>
        <w:r w:rsidDel="001676EA">
          <w:rPr>
            <w:noProof/>
          </w:rPr>
          <w:tab/>
          <w:delText>40</w:delText>
        </w:r>
      </w:del>
    </w:p>
    <w:p w14:paraId="76FA5BB9" w14:textId="0BA7526F" w:rsidR="00A13B0A" w:rsidDel="001676EA" w:rsidRDefault="00A13B0A">
      <w:pPr>
        <w:pStyle w:val="TOC2"/>
        <w:rPr>
          <w:del w:id="41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2" w:author="Rapporteur" w:date="2025-11-25T14:25:00Z" w16du:dateUtc="2025-11-25T13:25:00Z">
        <w:r w:rsidDel="001676EA">
          <w:rPr>
            <w:noProof/>
          </w:rPr>
          <w:delText>5.5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Notifications</w:delText>
        </w:r>
        <w:r w:rsidDel="001676EA">
          <w:rPr>
            <w:noProof/>
          </w:rPr>
          <w:tab/>
          <w:delText>41</w:delText>
        </w:r>
      </w:del>
    </w:p>
    <w:p w14:paraId="7D9DB0A7" w14:textId="44549E62" w:rsidR="00A13B0A" w:rsidDel="001676EA" w:rsidRDefault="00A13B0A">
      <w:pPr>
        <w:pStyle w:val="TOC3"/>
        <w:rPr>
          <w:del w:id="41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4" w:author="Rapporteur" w:date="2025-11-25T14:25:00Z" w16du:dateUtc="2025-11-25T13:25:00Z">
        <w:r w:rsidDel="001676EA">
          <w:rPr>
            <w:noProof/>
          </w:rPr>
          <w:delText>5.5.1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41</w:delText>
        </w:r>
      </w:del>
    </w:p>
    <w:p w14:paraId="258EFEF7" w14:textId="580A4BA6" w:rsidR="00A13B0A" w:rsidDel="001676EA" w:rsidRDefault="00A13B0A">
      <w:pPr>
        <w:pStyle w:val="TOC3"/>
        <w:rPr>
          <w:del w:id="41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6" w:author="Rapporteur" w:date="2025-11-25T14:25:00Z" w16du:dateUtc="2025-11-25T13:25:00Z">
        <w:r w:rsidDel="001676EA">
          <w:rPr>
            <w:noProof/>
          </w:rPr>
          <w:delText>5.5.2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Update Notification</w:delText>
        </w:r>
        <w:r w:rsidDel="001676EA">
          <w:rPr>
            <w:noProof/>
          </w:rPr>
          <w:tab/>
          <w:delText>41</w:delText>
        </w:r>
      </w:del>
    </w:p>
    <w:p w14:paraId="79D80CCA" w14:textId="52CA5B62" w:rsidR="00A13B0A" w:rsidDel="001676EA" w:rsidRDefault="00A13B0A">
      <w:pPr>
        <w:pStyle w:val="TOC4"/>
        <w:rPr>
          <w:del w:id="41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8" w:author="Rapporteur" w:date="2025-11-25T14:25:00Z" w16du:dateUtc="2025-11-25T13:25:00Z">
        <w:r w:rsidDel="001676EA">
          <w:rPr>
            <w:noProof/>
          </w:rPr>
          <w:delText>5.5.2.1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41</w:delText>
        </w:r>
      </w:del>
    </w:p>
    <w:p w14:paraId="706F9106" w14:textId="1956A839" w:rsidR="00A13B0A" w:rsidDel="001676EA" w:rsidRDefault="00A13B0A">
      <w:pPr>
        <w:pStyle w:val="TOC4"/>
        <w:rPr>
          <w:del w:id="41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0" w:author="Rapporteur" w:date="2025-11-25T14:25:00Z" w16du:dateUtc="2025-11-25T13:25:00Z">
        <w:r w:rsidDel="001676EA">
          <w:rPr>
            <w:noProof/>
          </w:rPr>
          <w:delText>5.5.2.2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41</w:delText>
        </w:r>
      </w:del>
    </w:p>
    <w:p w14:paraId="031B85E6" w14:textId="11923C64" w:rsidR="00A13B0A" w:rsidDel="001676EA" w:rsidRDefault="00A13B0A">
      <w:pPr>
        <w:pStyle w:val="TOC3"/>
        <w:rPr>
          <w:del w:id="42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2" w:author="Rapporteur" w:date="2025-11-25T14:25:00Z" w16du:dateUtc="2025-11-25T13:25:00Z">
        <w:r w:rsidDel="001676EA">
          <w:rPr>
            <w:noProof/>
          </w:rPr>
          <w:delText>5.5.3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Request for termination of the policy association</w:delText>
        </w:r>
        <w:r w:rsidDel="001676EA">
          <w:rPr>
            <w:noProof/>
          </w:rPr>
          <w:tab/>
          <w:delText>42</w:delText>
        </w:r>
      </w:del>
    </w:p>
    <w:p w14:paraId="51EC7FA0" w14:textId="27A504BF" w:rsidR="00A13B0A" w:rsidDel="001676EA" w:rsidRDefault="00A13B0A">
      <w:pPr>
        <w:pStyle w:val="TOC4"/>
        <w:rPr>
          <w:del w:id="42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4" w:author="Rapporteur" w:date="2025-11-25T14:25:00Z" w16du:dateUtc="2025-11-25T13:25:00Z">
        <w:r w:rsidDel="001676EA">
          <w:rPr>
            <w:noProof/>
          </w:rPr>
          <w:delText>5.5.3.1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42</w:delText>
        </w:r>
      </w:del>
    </w:p>
    <w:p w14:paraId="78E90A5F" w14:textId="2A051FAF" w:rsidR="00A13B0A" w:rsidDel="001676EA" w:rsidRDefault="00A13B0A">
      <w:pPr>
        <w:pStyle w:val="TOC4"/>
        <w:rPr>
          <w:del w:id="42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6" w:author="Rapporteur" w:date="2025-11-25T14:25:00Z" w16du:dateUtc="2025-11-25T13:25:00Z">
        <w:r w:rsidDel="001676EA">
          <w:rPr>
            <w:noProof/>
          </w:rPr>
          <w:delText>5.5.3.2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42</w:delText>
        </w:r>
      </w:del>
    </w:p>
    <w:p w14:paraId="1F3FC8EA" w14:textId="688BCED6" w:rsidR="00A13B0A" w:rsidDel="001676EA" w:rsidRDefault="00A13B0A">
      <w:pPr>
        <w:pStyle w:val="TOC2"/>
        <w:rPr>
          <w:del w:id="42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8" w:author="Rapporteur" w:date="2025-11-25T14:25:00Z" w16du:dateUtc="2025-11-25T13:25:00Z">
        <w:r w:rsidDel="001676EA">
          <w:rPr>
            <w:noProof/>
          </w:rPr>
          <w:delText>5.6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Data Model</w:delText>
        </w:r>
        <w:r w:rsidDel="001676EA">
          <w:rPr>
            <w:noProof/>
          </w:rPr>
          <w:tab/>
          <w:delText>43</w:delText>
        </w:r>
      </w:del>
    </w:p>
    <w:p w14:paraId="6D0B69C9" w14:textId="6C836690" w:rsidR="00A13B0A" w:rsidDel="001676EA" w:rsidRDefault="00A13B0A">
      <w:pPr>
        <w:pStyle w:val="TOC3"/>
        <w:rPr>
          <w:del w:id="42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0" w:author="Rapporteur" w:date="2025-11-25T14:25:00Z" w16du:dateUtc="2025-11-25T13:25:00Z">
        <w:r w:rsidDel="001676EA">
          <w:rPr>
            <w:noProof/>
          </w:rPr>
          <w:delText>5.6.1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43</w:delText>
        </w:r>
      </w:del>
    </w:p>
    <w:p w14:paraId="69E6275F" w14:textId="66F82956" w:rsidR="00A13B0A" w:rsidDel="001676EA" w:rsidRDefault="00A13B0A">
      <w:pPr>
        <w:pStyle w:val="TOC3"/>
        <w:rPr>
          <w:del w:id="43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2" w:author="Rapporteur" w:date="2025-11-25T14:25:00Z" w16du:dateUtc="2025-11-25T13:25:00Z">
        <w:r w:rsidDel="001676EA">
          <w:rPr>
            <w:noProof/>
          </w:rPr>
          <w:delText>5.6.2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Structured data types</w:delText>
        </w:r>
        <w:r w:rsidDel="001676EA">
          <w:rPr>
            <w:noProof/>
          </w:rPr>
          <w:tab/>
          <w:delText>47</w:delText>
        </w:r>
      </w:del>
    </w:p>
    <w:p w14:paraId="3D816252" w14:textId="389B3FB2" w:rsidR="00A13B0A" w:rsidDel="001676EA" w:rsidRDefault="00A13B0A">
      <w:pPr>
        <w:pStyle w:val="TOC4"/>
        <w:rPr>
          <w:del w:id="43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4" w:author="Rapporteur" w:date="2025-11-25T14:25:00Z" w16du:dateUtc="2025-11-25T13:25:00Z">
        <w:r w:rsidDel="001676EA">
          <w:rPr>
            <w:noProof/>
          </w:rPr>
          <w:delText>5.6.2.1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47</w:delText>
        </w:r>
      </w:del>
    </w:p>
    <w:p w14:paraId="27A5B277" w14:textId="26FB28B3" w:rsidR="00A13B0A" w:rsidDel="001676EA" w:rsidRDefault="00A13B0A">
      <w:pPr>
        <w:pStyle w:val="TOC4"/>
        <w:rPr>
          <w:del w:id="43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6" w:author="Rapporteur" w:date="2025-11-25T14:25:00Z" w16du:dateUtc="2025-11-25T13:25:00Z">
        <w:r w:rsidDel="001676EA">
          <w:rPr>
            <w:noProof/>
          </w:rPr>
          <w:delText>5.6.2.2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w:delText>
        </w:r>
        <w:r w:rsidDel="001676EA">
          <w:rPr>
            <w:noProof/>
          </w:rPr>
          <w:tab/>
          <w:delText>48</w:delText>
        </w:r>
      </w:del>
    </w:p>
    <w:p w14:paraId="1ABC4E6F" w14:textId="07381ED8" w:rsidR="00A13B0A" w:rsidDel="001676EA" w:rsidRDefault="00A13B0A">
      <w:pPr>
        <w:pStyle w:val="TOC4"/>
        <w:rPr>
          <w:del w:id="43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8" w:author="Rapporteur" w:date="2025-11-25T14:25:00Z" w16du:dateUtc="2025-11-25T13:25:00Z">
        <w:r w:rsidDel="001676EA">
          <w:rPr>
            <w:noProof/>
          </w:rPr>
          <w:delText>5.6.2.3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PolicyAssociationRequest</w:delText>
        </w:r>
        <w:r w:rsidDel="001676EA">
          <w:rPr>
            <w:noProof/>
          </w:rPr>
          <w:tab/>
          <w:delText>51</w:delText>
        </w:r>
      </w:del>
    </w:p>
    <w:p w14:paraId="4519AB93" w14:textId="0AB50D83" w:rsidR="00A13B0A" w:rsidDel="001676EA" w:rsidRDefault="00A13B0A">
      <w:pPr>
        <w:pStyle w:val="TOC4"/>
        <w:rPr>
          <w:del w:id="43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0" w:author="Rapporteur" w:date="2025-11-25T14:25:00Z" w16du:dateUtc="2025-11-25T13:25:00Z">
        <w:r w:rsidDel="001676EA">
          <w:rPr>
            <w:noProof/>
          </w:rPr>
          <w:delText>5.6.2.4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PolicyAssociationUpdateRequest</w:delText>
        </w:r>
        <w:r w:rsidDel="001676EA">
          <w:rPr>
            <w:noProof/>
          </w:rPr>
          <w:tab/>
          <w:delText>55</w:delText>
        </w:r>
      </w:del>
    </w:p>
    <w:p w14:paraId="04D80989" w14:textId="7B34E1F7" w:rsidR="00A13B0A" w:rsidDel="001676EA" w:rsidRDefault="00A13B0A">
      <w:pPr>
        <w:pStyle w:val="TOC4"/>
        <w:rPr>
          <w:del w:id="44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2" w:author="Rapporteur" w:date="2025-11-25T14:25:00Z" w16du:dateUtc="2025-11-25T13:25:00Z">
        <w:r w:rsidDel="001676EA">
          <w:rPr>
            <w:noProof/>
          </w:rPr>
          <w:delText>5.6.2.5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PolicyUpdate</w:delText>
        </w:r>
        <w:r w:rsidDel="001676EA">
          <w:rPr>
            <w:noProof/>
          </w:rPr>
          <w:tab/>
          <w:delText>59</w:delText>
        </w:r>
      </w:del>
    </w:p>
    <w:p w14:paraId="6EF28C28" w14:textId="68958997" w:rsidR="00A13B0A" w:rsidDel="001676EA" w:rsidRDefault="00A13B0A">
      <w:pPr>
        <w:pStyle w:val="TOC4"/>
        <w:rPr>
          <w:del w:id="44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4" w:author="Rapporteur" w:date="2025-11-25T14:25:00Z" w16du:dateUtc="2025-11-25T13:25:00Z">
        <w:r w:rsidDel="001676EA">
          <w:rPr>
            <w:noProof/>
          </w:rPr>
          <w:delText>5.6.2.6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TerminationNotification</w:delText>
        </w:r>
        <w:r w:rsidDel="001676EA">
          <w:rPr>
            <w:noProof/>
          </w:rPr>
          <w:tab/>
          <w:delText>62</w:delText>
        </w:r>
      </w:del>
    </w:p>
    <w:p w14:paraId="69F7CDFE" w14:textId="24999166" w:rsidR="00A13B0A" w:rsidDel="001676EA" w:rsidRDefault="00A13B0A">
      <w:pPr>
        <w:pStyle w:val="TOC4"/>
        <w:rPr>
          <w:del w:id="44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6" w:author="Rapporteur" w:date="2025-11-25T14:25:00Z" w16du:dateUtc="2025-11-25T13:25:00Z">
        <w:r w:rsidDel="001676EA">
          <w:rPr>
            <w:noProof/>
          </w:rPr>
          <w:delText>5.6.2.7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SmfSelectionData</w:delText>
        </w:r>
        <w:r w:rsidDel="001676EA">
          <w:rPr>
            <w:noProof/>
          </w:rPr>
          <w:tab/>
          <w:delText>62</w:delText>
        </w:r>
      </w:del>
    </w:p>
    <w:p w14:paraId="62A68607" w14:textId="23A0492E" w:rsidR="00A13B0A" w:rsidDel="001676EA" w:rsidRDefault="00A13B0A">
      <w:pPr>
        <w:pStyle w:val="TOC4"/>
        <w:rPr>
          <w:del w:id="44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8" w:author="Rapporteur" w:date="2025-11-25T14:25:00Z" w16du:dateUtc="2025-11-25T13:25:00Z">
        <w:r w:rsidDel="001676EA">
          <w:rPr>
            <w:noProof/>
          </w:rPr>
          <w:delText>5.6.2.8</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CandidateForReplacement</w:delText>
        </w:r>
        <w:r w:rsidDel="001676EA">
          <w:rPr>
            <w:noProof/>
          </w:rPr>
          <w:tab/>
          <w:delText>63</w:delText>
        </w:r>
      </w:del>
    </w:p>
    <w:p w14:paraId="2970A4F1" w14:textId="168882AB" w:rsidR="00A13B0A" w:rsidDel="001676EA" w:rsidRDefault="00A13B0A">
      <w:pPr>
        <w:pStyle w:val="TOC4"/>
        <w:rPr>
          <w:del w:id="44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0" w:author="Rapporteur" w:date="2025-11-25T14:25:00Z" w16du:dateUtc="2025-11-25T13:25:00Z">
        <w:r w:rsidDel="001676EA">
          <w:rPr>
            <w:noProof/>
          </w:rPr>
          <w:delText>5.6.2.9</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AmRequestedValueRep</w:delText>
        </w:r>
        <w:r w:rsidDel="001676EA">
          <w:rPr>
            <w:noProof/>
          </w:rPr>
          <w:tab/>
          <w:delText>64</w:delText>
        </w:r>
      </w:del>
    </w:p>
    <w:p w14:paraId="617488B1" w14:textId="69FD2F2E" w:rsidR="00A13B0A" w:rsidDel="001676EA" w:rsidRDefault="00A13B0A">
      <w:pPr>
        <w:pStyle w:val="TOC4"/>
        <w:rPr>
          <w:del w:id="45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2" w:author="Rapporteur" w:date="2025-11-25T14:25:00Z" w16du:dateUtc="2025-11-25T13:25:00Z">
        <w:r w:rsidDel="001676EA">
          <w:rPr>
            <w:noProof/>
          </w:rPr>
          <w:delText>5.6.2.10</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AsTimeDistributionParam</w:delText>
        </w:r>
        <w:r w:rsidDel="001676EA">
          <w:rPr>
            <w:noProof/>
          </w:rPr>
          <w:tab/>
          <w:delText>66</w:delText>
        </w:r>
      </w:del>
    </w:p>
    <w:p w14:paraId="4EACD1A8" w14:textId="66EA27D5" w:rsidR="00A13B0A" w:rsidDel="001676EA" w:rsidRDefault="00A13B0A">
      <w:pPr>
        <w:pStyle w:val="TOC4"/>
        <w:rPr>
          <w:del w:id="45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4" w:author="Rapporteur" w:date="2025-11-25T14:25:00Z" w16du:dateUtc="2025-11-25T13:25:00Z">
        <w:r w:rsidDel="001676EA">
          <w:rPr>
            <w:noProof/>
          </w:rPr>
          <w:delText>5.6.2.11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UeSliceMbr</w:delText>
        </w:r>
        <w:r w:rsidDel="001676EA">
          <w:rPr>
            <w:noProof/>
          </w:rPr>
          <w:tab/>
          <w:delText>66</w:delText>
        </w:r>
      </w:del>
    </w:p>
    <w:p w14:paraId="56F3EE53" w14:textId="571B0C37" w:rsidR="00A13B0A" w:rsidDel="001676EA" w:rsidRDefault="00A13B0A">
      <w:pPr>
        <w:pStyle w:val="TOC4"/>
        <w:rPr>
          <w:del w:id="45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6" w:author="Rapporteur" w:date="2025-11-25T14:25:00Z" w16du:dateUtc="2025-11-25T13:25:00Z">
        <w:r w:rsidDel="001676EA">
          <w:rPr>
            <w:noProof/>
          </w:rPr>
          <w:delText>5.6.2.12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 xml:space="preserve">Type </w:delText>
        </w:r>
        <w:r w:rsidDel="001676EA">
          <w:rPr>
            <w:noProof/>
            <w:lang w:eastAsia="zh-CN"/>
          </w:rPr>
          <w:delText>SliceUsgCtrlInfo</w:delText>
        </w:r>
        <w:r w:rsidDel="001676EA">
          <w:rPr>
            <w:noProof/>
          </w:rPr>
          <w:tab/>
          <w:delText>67</w:delText>
        </w:r>
      </w:del>
    </w:p>
    <w:p w14:paraId="670ACD40" w14:textId="377CC395" w:rsidR="00A13B0A" w:rsidDel="001676EA" w:rsidRDefault="00A13B0A">
      <w:pPr>
        <w:pStyle w:val="TOC4"/>
        <w:rPr>
          <w:del w:id="45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8" w:author="Rapporteur" w:date="2025-11-25T14:25:00Z" w16du:dateUtc="2025-11-25T13:25:00Z">
        <w:r w:rsidDel="001676EA">
          <w:rPr>
            <w:noProof/>
          </w:rPr>
          <w:delText>5.6.2.13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 xml:space="preserve">Type </w:delText>
        </w:r>
        <w:r w:rsidDel="001676EA">
          <w:rPr>
            <w:noProof/>
            <w:lang w:eastAsia="zh-CN"/>
          </w:rPr>
          <w:delText>SnssaiPartRejected</w:delText>
        </w:r>
        <w:r w:rsidDel="001676EA">
          <w:rPr>
            <w:noProof/>
          </w:rPr>
          <w:tab/>
          <w:delText>67</w:delText>
        </w:r>
      </w:del>
    </w:p>
    <w:p w14:paraId="24710E0E" w14:textId="4B0BCC87" w:rsidR="00A13B0A" w:rsidDel="001676EA" w:rsidRDefault="00A13B0A">
      <w:pPr>
        <w:pStyle w:val="TOC3"/>
        <w:rPr>
          <w:del w:id="45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0" w:author="Rapporteur" w:date="2025-11-25T14:25:00Z" w16du:dateUtc="2025-11-25T13:25:00Z">
        <w:r w:rsidDel="001676EA">
          <w:rPr>
            <w:noProof/>
          </w:rPr>
          <w:delText>5.6.3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Simple data types and enumerations</w:delText>
        </w:r>
        <w:r w:rsidDel="001676EA">
          <w:rPr>
            <w:noProof/>
          </w:rPr>
          <w:tab/>
          <w:delText>67</w:delText>
        </w:r>
      </w:del>
    </w:p>
    <w:p w14:paraId="203507F4" w14:textId="26CE2735" w:rsidR="00A13B0A" w:rsidDel="001676EA" w:rsidRDefault="00A13B0A">
      <w:pPr>
        <w:pStyle w:val="TOC4"/>
        <w:rPr>
          <w:del w:id="46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2" w:author="Rapporteur" w:date="2025-11-25T14:25:00Z" w16du:dateUtc="2025-11-25T13:25:00Z">
        <w:r w:rsidDel="001676EA">
          <w:rPr>
            <w:noProof/>
          </w:rPr>
          <w:delText>5.6.3.1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67</w:delText>
        </w:r>
      </w:del>
    </w:p>
    <w:p w14:paraId="2D7EDF74" w14:textId="57B745FC" w:rsidR="00A13B0A" w:rsidDel="001676EA" w:rsidRDefault="00A13B0A">
      <w:pPr>
        <w:pStyle w:val="TOC4"/>
        <w:rPr>
          <w:del w:id="46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4" w:author="Rapporteur" w:date="2025-11-25T14:25:00Z" w16du:dateUtc="2025-11-25T13:25:00Z">
        <w:r w:rsidDel="001676EA">
          <w:rPr>
            <w:noProof/>
          </w:rPr>
          <w:delText>5.6.3.2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Simple data types</w:delText>
        </w:r>
        <w:r w:rsidDel="001676EA">
          <w:rPr>
            <w:noProof/>
          </w:rPr>
          <w:tab/>
          <w:delText>67</w:delText>
        </w:r>
      </w:del>
    </w:p>
    <w:p w14:paraId="774F2760" w14:textId="2F2710A5" w:rsidR="00A13B0A" w:rsidDel="001676EA" w:rsidRDefault="00A13B0A">
      <w:pPr>
        <w:pStyle w:val="TOC4"/>
        <w:rPr>
          <w:del w:id="46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6" w:author="Rapporteur" w:date="2025-11-25T14:25:00Z" w16du:dateUtc="2025-11-25T13:25:00Z">
        <w:r w:rsidDel="001676EA">
          <w:rPr>
            <w:noProof/>
          </w:rPr>
          <w:delText>5.6.3.3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Enumeration: RequestTrigger</w:delText>
        </w:r>
        <w:r w:rsidDel="001676EA">
          <w:rPr>
            <w:noProof/>
          </w:rPr>
          <w:tab/>
          <w:delText>67</w:delText>
        </w:r>
      </w:del>
    </w:p>
    <w:p w14:paraId="32A67D98" w14:textId="24C2A613" w:rsidR="00A13B0A" w:rsidDel="001676EA" w:rsidRDefault="00A13B0A">
      <w:pPr>
        <w:pStyle w:val="TOC4"/>
        <w:rPr>
          <w:del w:id="46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8" w:author="Rapporteur" w:date="2025-11-25T14:25:00Z" w16du:dateUtc="2025-11-25T13:25:00Z">
        <w:r w:rsidDel="001676EA">
          <w:rPr>
            <w:noProof/>
          </w:rPr>
          <w:delText>5.6.3.4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Enumeration: PolicyAssociationReleaseCause</w:delText>
        </w:r>
        <w:r w:rsidDel="001676EA">
          <w:rPr>
            <w:noProof/>
          </w:rPr>
          <w:tab/>
          <w:delText>70</w:delText>
        </w:r>
      </w:del>
    </w:p>
    <w:p w14:paraId="382D0377" w14:textId="64562872" w:rsidR="00A13B0A" w:rsidDel="001676EA" w:rsidRDefault="00A13B0A">
      <w:pPr>
        <w:pStyle w:val="TOC2"/>
        <w:rPr>
          <w:del w:id="46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0" w:author="Rapporteur" w:date="2025-11-25T14:25:00Z" w16du:dateUtc="2025-11-25T13:25:00Z">
        <w:r w:rsidDel="001676EA">
          <w:rPr>
            <w:noProof/>
          </w:rPr>
          <w:delText>5.7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Error handling</w:delText>
        </w:r>
        <w:r w:rsidDel="001676EA">
          <w:rPr>
            <w:noProof/>
          </w:rPr>
          <w:tab/>
          <w:delText>70</w:delText>
        </w:r>
      </w:del>
    </w:p>
    <w:p w14:paraId="31EABE81" w14:textId="61E364FE" w:rsidR="00A13B0A" w:rsidDel="001676EA" w:rsidRDefault="00A13B0A">
      <w:pPr>
        <w:pStyle w:val="TOC3"/>
        <w:rPr>
          <w:del w:id="47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2" w:author="Rapporteur" w:date="2025-11-25T14:25:00Z" w16du:dateUtc="2025-11-25T13:25:00Z">
        <w:r w:rsidDel="001676EA">
          <w:rPr>
            <w:noProof/>
          </w:rPr>
          <w:lastRenderedPageBreak/>
          <w:delText>5.7.1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70</w:delText>
        </w:r>
      </w:del>
    </w:p>
    <w:p w14:paraId="159B1F47" w14:textId="22E79C7B" w:rsidR="00A13B0A" w:rsidDel="001676EA" w:rsidRDefault="00A13B0A">
      <w:pPr>
        <w:pStyle w:val="TOC3"/>
        <w:rPr>
          <w:del w:id="47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4" w:author="Rapporteur" w:date="2025-11-25T14:25:00Z" w16du:dateUtc="2025-11-25T13:25:00Z">
        <w:r w:rsidDel="001676EA">
          <w:rPr>
            <w:noProof/>
          </w:rPr>
          <w:delText>5.7.2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Protocol Errors</w:delText>
        </w:r>
        <w:r w:rsidDel="001676EA">
          <w:rPr>
            <w:noProof/>
          </w:rPr>
          <w:tab/>
          <w:delText>70</w:delText>
        </w:r>
      </w:del>
    </w:p>
    <w:p w14:paraId="7B0B940C" w14:textId="374E15B5" w:rsidR="00A13B0A" w:rsidDel="001676EA" w:rsidRDefault="00A13B0A">
      <w:pPr>
        <w:pStyle w:val="TOC3"/>
        <w:rPr>
          <w:del w:id="47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6" w:author="Rapporteur" w:date="2025-11-25T14:25:00Z" w16du:dateUtc="2025-11-25T13:25:00Z">
        <w:r w:rsidDel="001676EA">
          <w:rPr>
            <w:noProof/>
          </w:rPr>
          <w:delText>5.7.3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Application Errors</w:delText>
        </w:r>
        <w:r w:rsidDel="001676EA">
          <w:rPr>
            <w:noProof/>
          </w:rPr>
          <w:tab/>
          <w:delText>70</w:delText>
        </w:r>
      </w:del>
    </w:p>
    <w:p w14:paraId="063B857A" w14:textId="33D46D87" w:rsidR="00A13B0A" w:rsidDel="001676EA" w:rsidRDefault="00A13B0A">
      <w:pPr>
        <w:pStyle w:val="TOC2"/>
        <w:rPr>
          <w:del w:id="47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8" w:author="Rapporteur" w:date="2025-11-25T14:25:00Z" w16du:dateUtc="2025-11-25T13:25:00Z">
        <w:r w:rsidDel="001676EA">
          <w:rPr>
            <w:noProof/>
          </w:rPr>
          <w:delText>5.8</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Feature negotiation</w:delText>
        </w:r>
        <w:r w:rsidDel="001676EA">
          <w:rPr>
            <w:noProof/>
          </w:rPr>
          <w:tab/>
          <w:delText>71</w:delText>
        </w:r>
      </w:del>
    </w:p>
    <w:p w14:paraId="347C4933" w14:textId="1800F9E0" w:rsidR="00A13B0A" w:rsidDel="001676EA" w:rsidRDefault="00A13B0A">
      <w:pPr>
        <w:pStyle w:val="TOC2"/>
        <w:rPr>
          <w:del w:id="47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0" w:author="Rapporteur" w:date="2025-11-25T14:25:00Z" w16du:dateUtc="2025-11-25T13:25:00Z">
        <w:r w:rsidDel="001676EA">
          <w:rPr>
            <w:noProof/>
          </w:rPr>
          <w:delText>5.9</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Security</w:delText>
        </w:r>
        <w:r w:rsidDel="001676EA">
          <w:rPr>
            <w:noProof/>
          </w:rPr>
          <w:tab/>
          <w:delText>74</w:delText>
        </w:r>
      </w:del>
    </w:p>
    <w:p w14:paraId="1F1105FE" w14:textId="6CC394F6" w:rsidR="00A13B0A" w:rsidDel="001676EA" w:rsidRDefault="00A13B0A">
      <w:pPr>
        <w:pStyle w:val="TOC8"/>
        <w:rPr>
          <w:del w:id="481" w:author="Rapporteur" w:date="2025-11-25T14:25:00Z" w16du:dateUtc="2025-11-25T13:25:00Z"/>
          <w:rFonts w:asciiTheme="minorHAnsi" w:eastAsiaTheme="minorEastAsia" w:hAnsiTheme="minorHAnsi" w:cstheme="minorBidi"/>
          <w:b w:val="0"/>
          <w:noProof/>
          <w:kern w:val="2"/>
          <w:sz w:val="24"/>
          <w:szCs w:val="24"/>
          <w:lang w:eastAsia="en-GB"/>
          <w14:ligatures w14:val="standardContextual"/>
        </w:rPr>
      </w:pPr>
      <w:del w:id="482" w:author="Rapporteur" w:date="2025-11-25T14:25:00Z" w16du:dateUtc="2025-11-25T13:25:00Z">
        <w:r w:rsidDel="001676EA">
          <w:rPr>
            <w:noProof/>
          </w:rPr>
          <w:delText>Annex A (normative):</w:delText>
        </w:r>
        <w:r w:rsidDel="001676EA">
          <w:rPr>
            <w:noProof/>
          </w:rPr>
          <w:tab/>
          <w:delText>OpenAPI specification</w:delText>
        </w:r>
        <w:r w:rsidDel="001676EA">
          <w:rPr>
            <w:noProof/>
          </w:rPr>
          <w:tab/>
          <w:delText>75</w:delText>
        </w:r>
      </w:del>
    </w:p>
    <w:p w14:paraId="6B1F9A4B" w14:textId="3BB7936F" w:rsidR="00A13B0A" w:rsidDel="001676EA" w:rsidRDefault="00A13B0A">
      <w:pPr>
        <w:pStyle w:val="TOC1"/>
        <w:rPr>
          <w:del w:id="48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4" w:author="Rapporteur" w:date="2025-11-25T14:25:00Z" w16du:dateUtc="2025-11-25T13:25:00Z">
        <w:r w:rsidDel="001676EA">
          <w:rPr>
            <w:noProof/>
          </w:rPr>
          <w:delText>A.1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75</w:delText>
        </w:r>
      </w:del>
    </w:p>
    <w:p w14:paraId="366F11DA" w14:textId="470A287C" w:rsidR="00A13B0A" w:rsidDel="001676EA" w:rsidRDefault="00A13B0A">
      <w:pPr>
        <w:pStyle w:val="TOC1"/>
        <w:rPr>
          <w:del w:id="48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6" w:author="Rapporteur" w:date="2025-11-25T14:25:00Z" w16du:dateUtc="2025-11-25T13:25:00Z">
        <w:r w:rsidDel="001676EA">
          <w:rPr>
            <w:noProof/>
          </w:rPr>
          <w:delText>A.2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w:delText>
        </w:r>
        <w:r w:rsidDel="001676EA">
          <w:rPr>
            <w:noProof/>
            <w:lang w:eastAsia="zh-CN"/>
          </w:rPr>
          <w:delText xml:space="preserve"> </w:delText>
        </w:r>
        <w:r w:rsidDel="001676EA">
          <w:rPr>
            <w:noProof/>
          </w:rPr>
          <w:delText>API</w:delText>
        </w:r>
        <w:r w:rsidDel="001676EA">
          <w:rPr>
            <w:noProof/>
          </w:rPr>
          <w:tab/>
          <w:delText>75</w:delText>
        </w:r>
      </w:del>
    </w:p>
    <w:p w14:paraId="5E0CB388" w14:textId="35CD498D" w:rsidR="00A13B0A" w:rsidDel="001676EA" w:rsidRDefault="00A13B0A">
      <w:pPr>
        <w:pStyle w:val="TOC8"/>
        <w:rPr>
          <w:del w:id="487" w:author="Rapporteur" w:date="2025-11-25T14:25:00Z" w16du:dateUtc="2025-11-25T13:25:00Z"/>
          <w:rFonts w:asciiTheme="minorHAnsi" w:eastAsiaTheme="minorEastAsia" w:hAnsiTheme="minorHAnsi" w:cstheme="minorBidi"/>
          <w:b w:val="0"/>
          <w:noProof/>
          <w:kern w:val="2"/>
          <w:sz w:val="24"/>
          <w:szCs w:val="24"/>
          <w:lang w:eastAsia="en-GB"/>
          <w14:ligatures w14:val="standardContextual"/>
        </w:rPr>
      </w:pPr>
      <w:del w:id="488" w:author="Rapporteur" w:date="2025-11-25T14:25:00Z" w16du:dateUtc="2025-11-25T13:25:00Z">
        <w:r w:rsidDel="001676EA">
          <w:rPr>
            <w:noProof/>
          </w:rPr>
          <w:delText xml:space="preserve">Annex </w:delText>
        </w:r>
        <w:r w:rsidDel="001676EA">
          <w:rPr>
            <w:noProof/>
            <w:lang w:eastAsia="zh-CN"/>
          </w:rPr>
          <w:delText>B</w:delText>
        </w:r>
        <w:r w:rsidDel="001676EA">
          <w:rPr>
            <w:noProof/>
          </w:rPr>
          <w:delText xml:space="preserve"> (normative):</w:delText>
        </w:r>
        <w:r w:rsidDel="001676EA">
          <w:rPr>
            <w:noProof/>
          </w:rPr>
          <w:tab/>
          <w:delText>Wireless and wireline convergence access support</w:delText>
        </w:r>
        <w:r w:rsidDel="001676EA">
          <w:rPr>
            <w:noProof/>
          </w:rPr>
          <w:tab/>
          <w:delText>89</w:delText>
        </w:r>
      </w:del>
    </w:p>
    <w:p w14:paraId="2850525B" w14:textId="207569EF" w:rsidR="00A13B0A" w:rsidDel="001676EA" w:rsidRDefault="00A13B0A">
      <w:pPr>
        <w:pStyle w:val="TOC1"/>
        <w:rPr>
          <w:del w:id="48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0" w:author="Rapporteur" w:date="2025-11-25T14:25:00Z" w16du:dateUtc="2025-11-25T13:25:00Z">
        <w:r w:rsidDel="001676EA">
          <w:rPr>
            <w:noProof/>
            <w:lang w:eastAsia="zh-CN"/>
          </w:rPr>
          <w:delText>B</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Scope</w:delText>
        </w:r>
        <w:r w:rsidDel="001676EA">
          <w:rPr>
            <w:noProof/>
          </w:rPr>
          <w:tab/>
          <w:delText>89</w:delText>
        </w:r>
      </w:del>
    </w:p>
    <w:p w14:paraId="2C7440C1" w14:textId="412D70F5" w:rsidR="00A13B0A" w:rsidDel="001676EA" w:rsidRDefault="00A13B0A">
      <w:pPr>
        <w:pStyle w:val="TOC1"/>
        <w:rPr>
          <w:del w:id="49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2" w:author="Rapporteur" w:date="2025-11-25T14:25:00Z" w16du:dateUtc="2025-11-25T13:25:00Z">
        <w:r w:rsidDel="001676EA">
          <w:rPr>
            <w:noProof/>
            <w:lang w:eastAsia="zh-CN"/>
          </w:rPr>
          <w:delText>B</w:delText>
        </w:r>
        <w:r w:rsidDel="001676EA">
          <w:rPr>
            <w:noProof/>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 Service</w:delText>
        </w:r>
        <w:r w:rsidDel="001676EA">
          <w:rPr>
            <w:noProof/>
          </w:rPr>
          <w:tab/>
          <w:delText>89</w:delText>
        </w:r>
      </w:del>
    </w:p>
    <w:p w14:paraId="02E501D6" w14:textId="52933BC2" w:rsidR="00A13B0A" w:rsidDel="001676EA" w:rsidRDefault="00A13B0A">
      <w:pPr>
        <w:pStyle w:val="TOC2"/>
        <w:rPr>
          <w:del w:id="49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4" w:author="Rapporteur" w:date="2025-11-25T14:25:00Z" w16du:dateUtc="2025-11-25T13:25:00Z">
        <w:r w:rsidDel="001676EA">
          <w:rPr>
            <w:noProof/>
            <w:lang w:eastAsia="zh-CN"/>
          </w:rPr>
          <w:delText>B</w:delText>
        </w:r>
        <w:r w:rsidDel="001676EA">
          <w:rPr>
            <w:noProof/>
          </w:rPr>
          <w:delText>.2.1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Description</w:delText>
        </w:r>
        <w:r w:rsidDel="001676EA">
          <w:rPr>
            <w:noProof/>
          </w:rPr>
          <w:tab/>
          <w:delText>89</w:delText>
        </w:r>
      </w:del>
    </w:p>
    <w:p w14:paraId="26841A6D" w14:textId="5D5A54D7" w:rsidR="00A13B0A" w:rsidDel="001676EA" w:rsidRDefault="00A13B0A">
      <w:pPr>
        <w:pStyle w:val="TOC3"/>
        <w:rPr>
          <w:del w:id="49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6" w:author="Rapporteur" w:date="2025-11-25T14:25:00Z" w16du:dateUtc="2025-11-25T13:25:00Z">
        <w:r w:rsidDel="001676EA">
          <w:rPr>
            <w:noProof/>
            <w:lang w:eastAsia="zh-CN"/>
          </w:rPr>
          <w:delText>B</w:delText>
        </w:r>
        <w:r w:rsidDel="001676EA">
          <w:rPr>
            <w:noProof/>
          </w:rPr>
          <w:delText>.2.</w:delText>
        </w:r>
        <w:r w:rsidDel="001676EA">
          <w:rPr>
            <w:noProof/>
            <w:lang w:eastAsia="zh-CN"/>
          </w:rPr>
          <w:delText>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Overview</w:delText>
        </w:r>
        <w:r w:rsidDel="001676EA">
          <w:rPr>
            <w:noProof/>
          </w:rPr>
          <w:tab/>
          <w:delText>89</w:delText>
        </w:r>
      </w:del>
    </w:p>
    <w:p w14:paraId="34F69D78" w14:textId="2761C3DC" w:rsidR="00A13B0A" w:rsidDel="001676EA" w:rsidRDefault="00A13B0A">
      <w:pPr>
        <w:pStyle w:val="TOC3"/>
        <w:rPr>
          <w:del w:id="49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8" w:author="Rapporteur" w:date="2025-11-25T14:25:00Z" w16du:dateUtc="2025-11-25T13:25:00Z">
        <w:r w:rsidDel="001676EA">
          <w:rPr>
            <w:noProof/>
            <w:lang w:eastAsia="zh-CN"/>
          </w:rPr>
          <w:delText>B</w:delText>
        </w:r>
        <w:r w:rsidDel="001676EA">
          <w:rPr>
            <w:noProof/>
          </w:rPr>
          <w:delText>.2.1.2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Architecture</w:delText>
        </w:r>
        <w:r w:rsidDel="001676EA">
          <w:rPr>
            <w:noProof/>
          </w:rPr>
          <w:tab/>
          <w:delText>89</w:delText>
        </w:r>
      </w:del>
    </w:p>
    <w:p w14:paraId="7403D537" w14:textId="01EB5C99" w:rsidR="00A13B0A" w:rsidDel="001676EA" w:rsidRDefault="00A13B0A">
      <w:pPr>
        <w:pStyle w:val="TOC3"/>
        <w:rPr>
          <w:del w:id="49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0" w:author="Rapporteur" w:date="2025-11-25T14:25:00Z" w16du:dateUtc="2025-11-25T13:25:00Z">
        <w:r w:rsidDel="001676EA">
          <w:rPr>
            <w:noProof/>
            <w:lang w:eastAsia="zh-CN"/>
          </w:rPr>
          <w:delText>B.2.1.3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Network Functions</w:delText>
        </w:r>
        <w:r w:rsidDel="001676EA">
          <w:rPr>
            <w:noProof/>
          </w:rPr>
          <w:tab/>
          <w:delText>89</w:delText>
        </w:r>
      </w:del>
    </w:p>
    <w:p w14:paraId="521789E7" w14:textId="4DD97DA5" w:rsidR="00A13B0A" w:rsidDel="001676EA" w:rsidRDefault="00A13B0A">
      <w:pPr>
        <w:pStyle w:val="TOC4"/>
        <w:rPr>
          <w:del w:id="50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2" w:author="Rapporteur" w:date="2025-11-25T14:25:00Z" w16du:dateUtc="2025-11-25T13:25:00Z">
        <w:r w:rsidDel="001676EA">
          <w:rPr>
            <w:noProof/>
          </w:rPr>
          <w:delText>B.2.1.3.1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Function (PCF)</w:delText>
        </w:r>
        <w:r w:rsidDel="001676EA">
          <w:rPr>
            <w:noProof/>
          </w:rPr>
          <w:tab/>
          <w:delText>89</w:delText>
        </w:r>
      </w:del>
    </w:p>
    <w:p w14:paraId="6C12448C" w14:textId="18F7069D" w:rsidR="00A13B0A" w:rsidDel="001676EA" w:rsidRDefault="00A13B0A">
      <w:pPr>
        <w:pStyle w:val="TOC4"/>
        <w:rPr>
          <w:del w:id="50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4" w:author="Rapporteur" w:date="2025-11-25T14:25:00Z" w16du:dateUtc="2025-11-25T13:25:00Z">
        <w:r w:rsidRPr="00770A59" w:rsidDel="001676EA">
          <w:rPr>
            <w:noProof/>
            <w:lang w:val="en-US"/>
          </w:rPr>
          <w:delText>B.2.1.3.2</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noProof/>
            <w:lang w:val="en-US"/>
          </w:rPr>
          <w:delText>NF Service Consumers</w:delText>
        </w:r>
        <w:r w:rsidDel="001676EA">
          <w:rPr>
            <w:noProof/>
          </w:rPr>
          <w:tab/>
          <w:delText>89</w:delText>
        </w:r>
      </w:del>
    </w:p>
    <w:p w14:paraId="13DCA2B4" w14:textId="19F10B37" w:rsidR="00A13B0A" w:rsidDel="001676EA" w:rsidRDefault="00A13B0A">
      <w:pPr>
        <w:pStyle w:val="TOC1"/>
        <w:rPr>
          <w:del w:id="50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6" w:author="Rapporteur" w:date="2025-11-25T14:25:00Z" w16du:dateUtc="2025-11-25T13:25:00Z">
        <w:r w:rsidRPr="00770A59" w:rsidDel="001676EA">
          <w:rPr>
            <w:rFonts w:eastAsia="Batang"/>
            <w:noProof/>
            <w:lang w:eastAsia="ko-KR"/>
          </w:rPr>
          <w:delText>B.3</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Batang"/>
            <w:noProof/>
            <w:lang w:eastAsia="ko-KR"/>
          </w:rPr>
          <w:delText>Service Operation</w:delText>
        </w:r>
        <w:r w:rsidDel="001676EA">
          <w:rPr>
            <w:noProof/>
          </w:rPr>
          <w:tab/>
          <w:delText>90</w:delText>
        </w:r>
      </w:del>
    </w:p>
    <w:p w14:paraId="125A7FFA" w14:textId="78B8AA50" w:rsidR="00A13B0A" w:rsidDel="001676EA" w:rsidRDefault="00A13B0A">
      <w:pPr>
        <w:pStyle w:val="TOC2"/>
        <w:rPr>
          <w:del w:id="50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8" w:author="Rapporteur" w:date="2025-11-25T14:25:00Z" w16du:dateUtc="2025-11-25T13:25:00Z">
        <w:r w:rsidDel="001676EA">
          <w:rPr>
            <w:noProof/>
            <w:lang w:eastAsia="zh-CN"/>
          </w:rPr>
          <w:delText>B.3.1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Introduction</w:delText>
        </w:r>
        <w:r w:rsidDel="001676EA">
          <w:rPr>
            <w:noProof/>
          </w:rPr>
          <w:tab/>
          <w:delText>90</w:delText>
        </w:r>
      </w:del>
    </w:p>
    <w:p w14:paraId="34EC5038" w14:textId="10296223" w:rsidR="00A13B0A" w:rsidDel="001676EA" w:rsidRDefault="00A13B0A">
      <w:pPr>
        <w:pStyle w:val="TOC2"/>
        <w:rPr>
          <w:del w:id="50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0" w:author="Rapporteur" w:date="2025-11-25T14:25:00Z" w16du:dateUtc="2025-11-25T13:25:00Z">
        <w:r w:rsidDel="001676EA">
          <w:rPr>
            <w:noProof/>
            <w:lang w:eastAsia="zh-CN"/>
          </w:rPr>
          <w:delText>B.3.2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Npcf_AMPolicyControl_Create Service Operation</w:delText>
        </w:r>
        <w:r w:rsidDel="001676EA">
          <w:rPr>
            <w:noProof/>
          </w:rPr>
          <w:tab/>
          <w:delText>90</w:delText>
        </w:r>
      </w:del>
    </w:p>
    <w:p w14:paraId="68CE493C" w14:textId="035655C7" w:rsidR="00A13B0A" w:rsidDel="001676EA" w:rsidRDefault="00A13B0A">
      <w:pPr>
        <w:pStyle w:val="TOC3"/>
        <w:rPr>
          <w:del w:id="51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2" w:author="Rapporteur" w:date="2025-11-25T14:25:00Z" w16du:dateUtc="2025-11-25T13:25:00Z">
        <w:r w:rsidDel="001676EA">
          <w:rPr>
            <w:noProof/>
          </w:rPr>
          <w:delText>B.3.2.1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90</w:delText>
        </w:r>
      </w:del>
    </w:p>
    <w:p w14:paraId="4CDC7B48" w14:textId="6683E662" w:rsidR="00A13B0A" w:rsidDel="001676EA" w:rsidRDefault="00A13B0A">
      <w:pPr>
        <w:pStyle w:val="TOC3"/>
        <w:rPr>
          <w:del w:id="51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4" w:author="Rapporteur" w:date="2025-11-25T14:25:00Z" w16du:dateUtc="2025-11-25T13:25:00Z">
        <w:r w:rsidRPr="00770A59" w:rsidDel="001676EA">
          <w:rPr>
            <w:rFonts w:eastAsia="Batang"/>
            <w:noProof/>
            <w:lang w:eastAsia="ko-KR"/>
          </w:rPr>
          <w:delText>B.3.2.2</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Batang"/>
            <w:noProof/>
            <w:lang w:eastAsia="ko-KR"/>
          </w:rPr>
          <w:delText>AMF Access and Mobility Policy</w:delText>
        </w:r>
        <w:r w:rsidDel="001676EA">
          <w:rPr>
            <w:noProof/>
          </w:rPr>
          <w:tab/>
          <w:delText>91</w:delText>
        </w:r>
      </w:del>
    </w:p>
    <w:p w14:paraId="417255FE" w14:textId="54C33847" w:rsidR="00A13B0A" w:rsidDel="001676EA" w:rsidRDefault="00A13B0A">
      <w:pPr>
        <w:pStyle w:val="TOC4"/>
        <w:rPr>
          <w:del w:id="51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6" w:author="Rapporteur" w:date="2025-11-25T14:25:00Z" w16du:dateUtc="2025-11-25T13:25:00Z">
        <w:r w:rsidDel="001676EA">
          <w:rPr>
            <w:noProof/>
            <w:lang w:eastAsia="ko-KR"/>
          </w:rPr>
          <w:delText>B.3.2.2.1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General</w:delText>
        </w:r>
        <w:r w:rsidDel="001676EA">
          <w:rPr>
            <w:noProof/>
          </w:rPr>
          <w:tab/>
          <w:delText>91</w:delText>
        </w:r>
      </w:del>
    </w:p>
    <w:p w14:paraId="5A59CD22" w14:textId="5C1C66A0" w:rsidR="00A13B0A" w:rsidDel="001676EA" w:rsidRDefault="00A13B0A">
      <w:pPr>
        <w:pStyle w:val="TOC4"/>
        <w:rPr>
          <w:del w:id="51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8" w:author="Rapporteur" w:date="2025-11-25T14:25:00Z" w16du:dateUtc="2025-11-25T13:25:00Z">
        <w:r w:rsidDel="001676EA">
          <w:rPr>
            <w:noProof/>
            <w:lang w:eastAsia="ko-KR"/>
          </w:rPr>
          <w:delText>B.3.2.2.2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Wireline Service Area Restriction</w:delText>
        </w:r>
        <w:r w:rsidDel="001676EA">
          <w:rPr>
            <w:noProof/>
          </w:rPr>
          <w:tab/>
          <w:delText>91</w:delText>
        </w:r>
      </w:del>
    </w:p>
    <w:p w14:paraId="421F85B7" w14:textId="0187A5F9" w:rsidR="00A13B0A" w:rsidDel="001676EA" w:rsidRDefault="00A13B0A">
      <w:pPr>
        <w:pStyle w:val="TOC4"/>
        <w:rPr>
          <w:del w:id="51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0" w:author="Rapporteur" w:date="2025-11-25T14:25:00Z" w16du:dateUtc="2025-11-25T13:25:00Z">
        <w:r w:rsidDel="001676EA">
          <w:rPr>
            <w:noProof/>
            <w:lang w:eastAsia="ko-KR"/>
          </w:rPr>
          <w:delText>B.3.2.2.3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Void</w:delText>
        </w:r>
        <w:r w:rsidDel="001676EA">
          <w:rPr>
            <w:noProof/>
          </w:rPr>
          <w:tab/>
          <w:delText>92</w:delText>
        </w:r>
      </w:del>
    </w:p>
    <w:p w14:paraId="4E599AB1" w14:textId="7FF22488" w:rsidR="00A13B0A" w:rsidDel="001676EA" w:rsidRDefault="00A13B0A">
      <w:pPr>
        <w:pStyle w:val="TOC2"/>
        <w:rPr>
          <w:del w:id="52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2" w:author="Rapporteur" w:date="2025-11-25T14:25:00Z" w16du:dateUtc="2025-11-25T13:25:00Z">
        <w:r w:rsidDel="001676EA">
          <w:rPr>
            <w:noProof/>
            <w:lang w:eastAsia="zh-CN"/>
          </w:rPr>
          <w:delText>B.3.3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Npcf_AMPolicyControl_UpdateNotify Service Operation</w:delText>
        </w:r>
        <w:r w:rsidDel="001676EA">
          <w:rPr>
            <w:noProof/>
          </w:rPr>
          <w:tab/>
          <w:delText>92</w:delText>
        </w:r>
      </w:del>
    </w:p>
    <w:p w14:paraId="5E9050A4" w14:textId="0A4B0C0B" w:rsidR="00A13B0A" w:rsidDel="001676EA" w:rsidRDefault="00A13B0A">
      <w:pPr>
        <w:pStyle w:val="TOC3"/>
        <w:rPr>
          <w:del w:id="52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4" w:author="Rapporteur" w:date="2025-11-25T14:25:00Z" w16du:dateUtc="2025-11-25T13:25:00Z">
        <w:r w:rsidDel="001676EA">
          <w:rPr>
            <w:noProof/>
          </w:rPr>
          <w:delText>B.3.3.1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92</w:delText>
        </w:r>
      </w:del>
    </w:p>
    <w:p w14:paraId="61728356" w14:textId="53223BFB" w:rsidR="00A13B0A" w:rsidDel="001676EA" w:rsidRDefault="00A13B0A">
      <w:pPr>
        <w:pStyle w:val="TOC2"/>
        <w:rPr>
          <w:del w:id="52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6" w:author="Rapporteur" w:date="2025-11-25T14:25:00Z" w16du:dateUtc="2025-11-25T13:25:00Z">
        <w:r w:rsidDel="001676EA">
          <w:rPr>
            <w:noProof/>
            <w:lang w:eastAsia="zh-CN"/>
          </w:rPr>
          <w:delText>B.3.4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Npcf_AMPolicyControl_Update Service Operation</w:delText>
        </w:r>
        <w:r w:rsidDel="001676EA">
          <w:rPr>
            <w:noProof/>
          </w:rPr>
          <w:tab/>
          <w:delText>92</w:delText>
        </w:r>
      </w:del>
    </w:p>
    <w:p w14:paraId="01255955" w14:textId="032A44B6" w:rsidR="00A13B0A" w:rsidDel="001676EA" w:rsidRDefault="00A13B0A">
      <w:pPr>
        <w:pStyle w:val="TOC3"/>
        <w:rPr>
          <w:del w:id="52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8" w:author="Rapporteur" w:date="2025-11-25T14:25:00Z" w16du:dateUtc="2025-11-25T13:25:00Z">
        <w:r w:rsidDel="001676EA">
          <w:rPr>
            <w:noProof/>
          </w:rPr>
          <w:delText>B.3.4.1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92</w:delText>
        </w:r>
      </w:del>
    </w:p>
    <w:p w14:paraId="10E0B240" w14:textId="078FCC3E" w:rsidR="00A13B0A" w:rsidDel="001676EA" w:rsidRDefault="00A13B0A">
      <w:pPr>
        <w:pStyle w:val="TOC3"/>
        <w:rPr>
          <w:del w:id="52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0" w:author="Rapporteur" w:date="2025-11-25T14:25:00Z" w16du:dateUtc="2025-11-25T13:25:00Z">
        <w:r w:rsidDel="001676EA">
          <w:rPr>
            <w:noProof/>
          </w:rPr>
          <w:delText>B.3.4.2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Request Triggers</w:delText>
        </w:r>
        <w:r w:rsidDel="001676EA">
          <w:rPr>
            <w:noProof/>
          </w:rPr>
          <w:tab/>
          <w:delText>92</w:delText>
        </w:r>
      </w:del>
    </w:p>
    <w:p w14:paraId="172306B6" w14:textId="5B86E9D9" w:rsidR="00A13B0A" w:rsidDel="001676EA" w:rsidRDefault="00A13B0A">
      <w:pPr>
        <w:pStyle w:val="TOC3"/>
        <w:rPr>
          <w:del w:id="53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2" w:author="Rapporteur" w:date="2025-11-25T14:25:00Z" w16du:dateUtc="2025-11-25T13:25:00Z">
        <w:r w:rsidDel="001676EA">
          <w:rPr>
            <w:noProof/>
          </w:rPr>
          <w:delText>B.3.4.3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policy</w:delText>
        </w:r>
        <w:r w:rsidDel="001676EA">
          <w:rPr>
            <w:noProof/>
          </w:rPr>
          <w:tab/>
          <w:delText>93</w:delText>
        </w:r>
      </w:del>
    </w:p>
    <w:p w14:paraId="35C541B5" w14:textId="1C9356FC" w:rsidR="00A13B0A" w:rsidDel="001676EA" w:rsidRDefault="00A13B0A">
      <w:pPr>
        <w:pStyle w:val="TOC2"/>
        <w:rPr>
          <w:del w:id="53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4" w:author="Rapporteur" w:date="2025-11-25T14:25:00Z" w16du:dateUtc="2025-11-25T13:25:00Z">
        <w:r w:rsidDel="001676EA">
          <w:rPr>
            <w:noProof/>
            <w:lang w:eastAsia="zh-CN"/>
          </w:rPr>
          <w:delText>B.3.5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Npcf_AMPolicyControl_Delete Service Operation</w:delText>
        </w:r>
        <w:r w:rsidDel="001676EA">
          <w:rPr>
            <w:noProof/>
          </w:rPr>
          <w:tab/>
          <w:delText>93</w:delText>
        </w:r>
      </w:del>
    </w:p>
    <w:p w14:paraId="6B7686D1" w14:textId="6C11AC87" w:rsidR="00A13B0A" w:rsidDel="001676EA" w:rsidRDefault="00A13B0A">
      <w:pPr>
        <w:pStyle w:val="TOC3"/>
        <w:rPr>
          <w:del w:id="53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6" w:author="Rapporteur" w:date="2025-11-25T14:25:00Z" w16du:dateUtc="2025-11-25T13:25:00Z">
        <w:r w:rsidDel="001676EA">
          <w:rPr>
            <w:noProof/>
          </w:rPr>
          <w:delText>B.3.5.1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93</w:delText>
        </w:r>
      </w:del>
    </w:p>
    <w:p w14:paraId="3D1F0227" w14:textId="43312E78" w:rsidR="00A13B0A" w:rsidDel="001676EA" w:rsidRDefault="00A13B0A">
      <w:pPr>
        <w:pStyle w:val="TOC8"/>
        <w:rPr>
          <w:del w:id="537" w:author="Rapporteur" w:date="2025-11-25T14:25:00Z" w16du:dateUtc="2025-11-25T13:25:00Z"/>
          <w:rFonts w:asciiTheme="minorHAnsi" w:eastAsiaTheme="minorEastAsia" w:hAnsiTheme="minorHAnsi" w:cstheme="minorBidi"/>
          <w:b w:val="0"/>
          <w:noProof/>
          <w:kern w:val="2"/>
          <w:sz w:val="24"/>
          <w:szCs w:val="24"/>
          <w:lang w:eastAsia="en-GB"/>
          <w14:ligatures w14:val="standardContextual"/>
        </w:rPr>
      </w:pPr>
      <w:del w:id="538" w:author="Rapporteur" w:date="2025-11-25T14:25:00Z" w16du:dateUtc="2025-11-25T13:25:00Z">
        <w:r w:rsidDel="001676EA">
          <w:rPr>
            <w:noProof/>
          </w:rPr>
          <w:delText xml:space="preserve">Annex </w:delText>
        </w:r>
        <w:r w:rsidDel="001676EA">
          <w:rPr>
            <w:noProof/>
            <w:lang w:eastAsia="zh-CN"/>
          </w:rPr>
          <w:delText>C</w:delText>
        </w:r>
        <w:r w:rsidDel="001676EA">
          <w:rPr>
            <w:noProof/>
          </w:rPr>
          <w:delText xml:space="preserve"> (informative):</w:delText>
        </w:r>
        <w:r w:rsidDel="001676EA">
          <w:rPr>
            <w:noProof/>
          </w:rPr>
          <w:tab/>
          <w:delText>Change history</w:delText>
        </w:r>
        <w:r w:rsidDel="001676EA">
          <w:rPr>
            <w:noProof/>
          </w:rPr>
          <w:tab/>
          <w:delText>94</w:delText>
        </w:r>
      </w:del>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39" w:name="_Toc28011062"/>
      <w:bookmarkStart w:id="540" w:name="_Toc34137925"/>
      <w:bookmarkStart w:id="541" w:name="_Toc36037520"/>
      <w:bookmarkStart w:id="542" w:name="_Toc39051622"/>
      <w:bookmarkStart w:id="543" w:name="_Toc43363214"/>
      <w:bookmarkStart w:id="544" w:name="_Toc45132821"/>
      <w:bookmarkStart w:id="545" w:name="_Toc49871552"/>
      <w:bookmarkStart w:id="546" w:name="_Toc50023442"/>
      <w:bookmarkStart w:id="547" w:name="_Toc51761122"/>
      <w:bookmarkStart w:id="548" w:name="_Toc67492605"/>
      <w:bookmarkStart w:id="549" w:name="_Toc74838338"/>
      <w:bookmarkStart w:id="550" w:name="_Toc104311160"/>
      <w:bookmarkStart w:id="551" w:name="_Toc104385840"/>
      <w:bookmarkStart w:id="552" w:name="_Toc104407034"/>
      <w:bookmarkStart w:id="553" w:name="_Toc104408327"/>
      <w:bookmarkStart w:id="554" w:name="_Toc104545921"/>
      <w:bookmarkStart w:id="555" w:name="_Toc191391733"/>
      <w:bookmarkStart w:id="556" w:name="_Toc214973146"/>
      <w:r>
        <w:rPr>
          <w:noProof/>
        </w:rPr>
        <w:lastRenderedPageBreak/>
        <w:t>Foreword</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557" w:name="_Toc28011063"/>
      <w:bookmarkStart w:id="558" w:name="_Toc34137926"/>
      <w:bookmarkStart w:id="559" w:name="_Toc36037521"/>
      <w:bookmarkStart w:id="560" w:name="_Toc39051623"/>
      <w:bookmarkStart w:id="561" w:name="_Toc43363215"/>
      <w:bookmarkStart w:id="562" w:name="_Toc45132822"/>
      <w:bookmarkStart w:id="563" w:name="_Toc49871553"/>
      <w:bookmarkStart w:id="564" w:name="_Toc50023443"/>
      <w:bookmarkStart w:id="565" w:name="_Toc51761123"/>
      <w:bookmarkStart w:id="566" w:name="_Toc67492606"/>
      <w:bookmarkStart w:id="567" w:name="_Toc74838339"/>
      <w:bookmarkStart w:id="568" w:name="_Toc104311161"/>
      <w:bookmarkStart w:id="569" w:name="_Toc104385841"/>
      <w:bookmarkStart w:id="570" w:name="_Toc104407035"/>
      <w:bookmarkStart w:id="571" w:name="_Toc104408328"/>
      <w:bookmarkStart w:id="572" w:name="_Toc104545922"/>
      <w:bookmarkStart w:id="573" w:name="_Toc191391734"/>
      <w:bookmarkStart w:id="574" w:name="_Toc214973147"/>
      <w:r>
        <w:rPr>
          <w:noProof/>
        </w:rPr>
        <w:lastRenderedPageBreak/>
        <w:t>1</w:t>
      </w:r>
      <w:r>
        <w:rPr>
          <w:noProof/>
        </w:rPr>
        <w:tab/>
        <w:t>Scope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575" w:name="_Toc28011064"/>
      <w:bookmarkStart w:id="576" w:name="_Toc34137927"/>
      <w:bookmarkStart w:id="577" w:name="_Toc36037522"/>
      <w:bookmarkStart w:id="578" w:name="_Toc39051624"/>
      <w:bookmarkStart w:id="579" w:name="_Toc43363216"/>
      <w:bookmarkStart w:id="580" w:name="_Toc45132823"/>
      <w:bookmarkStart w:id="581" w:name="_Toc49871554"/>
      <w:bookmarkStart w:id="582" w:name="_Toc50023444"/>
      <w:bookmarkStart w:id="583" w:name="_Toc51761124"/>
      <w:bookmarkStart w:id="584" w:name="_Toc67492607"/>
      <w:bookmarkStart w:id="585" w:name="_Toc74838340"/>
      <w:bookmarkStart w:id="586" w:name="_Toc104311162"/>
      <w:bookmarkStart w:id="587" w:name="_Toc104385842"/>
      <w:bookmarkStart w:id="588" w:name="_Toc104407036"/>
      <w:bookmarkStart w:id="589" w:name="_Toc104408329"/>
      <w:bookmarkStart w:id="590" w:name="_Toc104545923"/>
      <w:bookmarkStart w:id="591" w:name="_Toc191391735"/>
      <w:bookmarkStart w:id="592" w:name="_Toc214973148"/>
      <w:r>
        <w:rPr>
          <w:noProof/>
        </w:rPr>
        <w:t>2</w:t>
      </w:r>
      <w:r>
        <w:rPr>
          <w:noProof/>
        </w:rPr>
        <w:tab/>
        <w:t>References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59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593"/>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594" w:name="_Toc28011065"/>
      <w:bookmarkStart w:id="595" w:name="_Toc34137928"/>
      <w:bookmarkStart w:id="596" w:name="_Toc36037523"/>
      <w:bookmarkStart w:id="597" w:name="_Toc39051625"/>
      <w:bookmarkStart w:id="598" w:name="_Toc43363217"/>
      <w:bookmarkStart w:id="599" w:name="_Toc45132824"/>
      <w:bookmarkStart w:id="600" w:name="_Toc49871555"/>
      <w:bookmarkStart w:id="601" w:name="_Toc50023445"/>
      <w:bookmarkStart w:id="602" w:name="_Toc51761125"/>
      <w:bookmarkStart w:id="603" w:name="_Toc67492608"/>
      <w:bookmarkStart w:id="604" w:name="_Toc74838341"/>
      <w:bookmarkStart w:id="605" w:name="_Toc104311163"/>
      <w:bookmarkStart w:id="606" w:name="_Toc104385843"/>
      <w:bookmarkStart w:id="607" w:name="_Toc104407037"/>
      <w:bookmarkStart w:id="608" w:name="_Toc104408330"/>
      <w:bookmarkStart w:id="609" w:name="_Toc104545924"/>
      <w:bookmarkStart w:id="610" w:name="_Toc191391736"/>
      <w:bookmarkStart w:id="611" w:name="_Toc214973149"/>
      <w:r>
        <w:rPr>
          <w:noProof/>
        </w:rPr>
        <w:t>3</w:t>
      </w:r>
      <w:r>
        <w:rPr>
          <w:noProof/>
        </w:rPr>
        <w:tab/>
        <w:t>Definitions</w:t>
      </w:r>
      <w:r>
        <w:rPr>
          <w:noProof/>
          <w:lang w:eastAsia="zh-CN"/>
        </w:rPr>
        <w:t xml:space="preserve"> </w:t>
      </w:r>
      <w:r>
        <w:rPr>
          <w:noProof/>
        </w:rPr>
        <w:t>and abbreviations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1548C06" w14:textId="77777777" w:rsidR="004F1B76" w:rsidRDefault="004F1B76">
      <w:pPr>
        <w:pStyle w:val="Heading2"/>
        <w:rPr>
          <w:noProof/>
        </w:rPr>
      </w:pPr>
      <w:bookmarkStart w:id="612" w:name="_Toc28011066"/>
      <w:bookmarkStart w:id="613" w:name="_Toc34137929"/>
      <w:bookmarkStart w:id="614" w:name="_Toc36037524"/>
      <w:bookmarkStart w:id="615" w:name="_Toc39051626"/>
      <w:bookmarkStart w:id="616" w:name="_Toc43363218"/>
      <w:bookmarkStart w:id="617" w:name="_Toc45132825"/>
      <w:bookmarkStart w:id="618" w:name="_Toc49871556"/>
      <w:bookmarkStart w:id="619" w:name="_Toc50023446"/>
      <w:bookmarkStart w:id="620" w:name="_Toc51761126"/>
      <w:bookmarkStart w:id="621" w:name="_Toc67492609"/>
      <w:bookmarkStart w:id="622" w:name="_Toc74838342"/>
      <w:bookmarkStart w:id="623" w:name="_Toc104311164"/>
      <w:bookmarkStart w:id="624" w:name="_Toc104385844"/>
      <w:bookmarkStart w:id="625" w:name="_Toc104407038"/>
      <w:bookmarkStart w:id="626" w:name="_Toc104408331"/>
      <w:bookmarkStart w:id="627" w:name="_Toc104545925"/>
      <w:bookmarkStart w:id="628" w:name="_Toc191391737"/>
      <w:bookmarkStart w:id="629" w:name="_Toc214973150"/>
      <w:r>
        <w:rPr>
          <w:noProof/>
        </w:rPr>
        <w:t>3.1</w:t>
      </w:r>
      <w:r>
        <w:rPr>
          <w:noProof/>
        </w:rPr>
        <w:tab/>
        <w:t>Definitions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630" w:name="_Toc28011067"/>
      <w:bookmarkStart w:id="631" w:name="_Toc34137930"/>
      <w:bookmarkStart w:id="632" w:name="_Toc36037525"/>
      <w:bookmarkStart w:id="633" w:name="_Toc39051627"/>
      <w:bookmarkStart w:id="634" w:name="_Toc43363219"/>
      <w:bookmarkStart w:id="635" w:name="_Toc45132826"/>
      <w:bookmarkStart w:id="636" w:name="_Toc49871557"/>
      <w:bookmarkStart w:id="637" w:name="_Toc50023447"/>
      <w:bookmarkStart w:id="638" w:name="_Toc51761127"/>
      <w:bookmarkStart w:id="639" w:name="_Toc67492610"/>
      <w:bookmarkStart w:id="640" w:name="_Toc74838343"/>
      <w:bookmarkStart w:id="641" w:name="_Toc104311165"/>
      <w:bookmarkStart w:id="642" w:name="_Toc104385845"/>
      <w:bookmarkStart w:id="643" w:name="_Toc104407039"/>
      <w:bookmarkStart w:id="644" w:name="_Toc104408332"/>
      <w:bookmarkStart w:id="645" w:name="_Toc104545926"/>
      <w:bookmarkStart w:id="646" w:name="_Toc191391738"/>
      <w:bookmarkStart w:id="647" w:name="_Toc214973151"/>
      <w:r>
        <w:rPr>
          <w:noProof/>
        </w:rPr>
        <w:lastRenderedPageBreak/>
        <w:t>3.2</w:t>
      </w:r>
      <w:r>
        <w:rPr>
          <w:noProof/>
        </w:rPr>
        <w:tab/>
        <w:t>Abbreviations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6F6267">
      <w:pPr>
        <w:keepLines/>
        <w:spacing w:after="0"/>
        <w:ind w:left="1702" w:hanging="1418"/>
        <w:rPr>
          <w:ins w:id="648" w:author="CR0356" w:date="2025-11-21T20:24:00Z"/>
        </w:rPr>
      </w:pPr>
      <w:r w:rsidRPr="006F6267">
        <w:t>NWDAF</w:t>
      </w:r>
      <w:r w:rsidRPr="006F6267">
        <w:tab/>
        <w:t>Network Data Analytics Function</w:t>
      </w:r>
    </w:p>
    <w:p w14:paraId="7FF5D3DD" w14:textId="77777777" w:rsidR="006F6267" w:rsidRPr="006F6267" w:rsidRDefault="006F6267" w:rsidP="006F6267">
      <w:pPr>
        <w:keepLines/>
        <w:spacing w:after="0"/>
        <w:ind w:left="1702" w:hanging="1418"/>
      </w:pPr>
      <w:ins w:id="649" w:author="CR0356" w:date="2025-11-21T20:24:00Z">
        <w:r w:rsidRPr="006F6267">
          <w:t>OAM</w:t>
        </w:r>
        <w:r w:rsidRPr="006F6267">
          <w:tab/>
          <w:t>Operation, Administration and Maintenance</w:t>
        </w:r>
      </w:ins>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650" w:name="_Hlk16691672"/>
    </w:p>
    <w:p w14:paraId="3DB51718" w14:textId="77777777" w:rsidR="004F1B76" w:rsidRDefault="004F1B76">
      <w:pPr>
        <w:pStyle w:val="EW"/>
      </w:pPr>
      <w:r>
        <w:t>SNPN</w:t>
      </w:r>
      <w:r>
        <w:tab/>
        <w:t>Stand-alone Non-Public Network</w:t>
      </w:r>
      <w:bookmarkEnd w:id="650"/>
    </w:p>
    <w:p w14:paraId="04EF13B4" w14:textId="77777777" w:rsidR="006F6267" w:rsidRPr="006F6267" w:rsidRDefault="006F6267" w:rsidP="006F6267">
      <w:pPr>
        <w:keepLines/>
        <w:spacing w:after="0"/>
        <w:ind w:left="1702" w:hanging="1418"/>
        <w:rPr>
          <w:ins w:id="651" w:author="CR0356" w:date="2025-11-21T20:24:00Z"/>
          <w:noProof/>
        </w:rPr>
      </w:pPr>
      <w:r w:rsidRPr="006F6267">
        <w:rPr>
          <w:noProof/>
        </w:rPr>
        <w:t>SUPI</w:t>
      </w:r>
      <w:r w:rsidRPr="006F6267">
        <w:rPr>
          <w:noProof/>
        </w:rPr>
        <w:tab/>
        <w:t xml:space="preserve">Subscription Permanent Identifier </w:t>
      </w:r>
    </w:p>
    <w:p w14:paraId="62D38148" w14:textId="77777777" w:rsidR="006F6267" w:rsidRPr="006F6267" w:rsidRDefault="006F6267" w:rsidP="006F6267">
      <w:pPr>
        <w:keepLines/>
        <w:spacing w:after="0"/>
        <w:ind w:left="1702" w:hanging="1418"/>
        <w:rPr>
          <w:noProof/>
        </w:rPr>
      </w:pPr>
      <w:ins w:id="652" w:author="CR0356" w:date="2025-11-21T20:24:00Z">
        <w:r w:rsidRPr="006F6267">
          <w:t>TSCTSF</w:t>
        </w:r>
        <w:r w:rsidRPr="006F6267">
          <w:tab/>
          <w:t>Time Sensitive Communication and Time Synchronization Function</w:t>
        </w:r>
      </w:ins>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653" w:name="_Toc28011068"/>
      <w:bookmarkStart w:id="654" w:name="_Toc34137931"/>
      <w:bookmarkStart w:id="655" w:name="_Toc36037526"/>
      <w:bookmarkStart w:id="656" w:name="_Toc39051628"/>
      <w:bookmarkStart w:id="657" w:name="_Toc43363220"/>
      <w:bookmarkStart w:id="658" w:name="_Toc45132827"/>
      <w:bookmarkStart w:id="659" w:name="_Toc49871558"/>
      <w:bookmarkStart w:id="660" w:name="_Toc50023448"/>
      <w:bookmarkStart w:id="661" w:name="_Toc51761128"/>
      <w:bookmarkStart w:id="662" w:name="_Toc67492611"/>
      <w:bookmarkStart w:id="663" w:name="_Toc74838344"/>
      <w:bookmarkStart w:id="664" w:name="_Toc104311166"/>
      <w:bookmarkStart w:id="665" w:name="_Toc104385846"/>
      <w:bookmarkStart w:id="666" w:name="_Toc104407040"/>
      <w:bookmarkStart w:id="667" w:name="_Toc104408333"/>
      <w:bookmarkStart w:id="668" w:name="_Toc104545927"/>
      <w:bookmarkStart w:id="669" w:name="_Toc191391739"/>
      <w:bookmarkStart w:id="670" w:name="_Toc214973152"/>
      <w:r>
        <w:rPr>
          <w:rFonts w:eastAsia="Times New Roman"/>
          <w:noProof/>
        </w:rPr>
        <w:lastRenderedPageBreak/>
        <w:t>4</w:t>
      </w:r>
      <w:r>
        <w:rPr>
          <w:rFonts w:eastAsia="Times New Roman"/>
          <w:noProof/>
        </w:rPr>
        <w:tab/>
        <w:t>Access and Mobility Policy Control Service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15E2C00" w14:textId="77777777" w:rsidR="004F1B76" w:rsidRDefault="004F1B76">
      <w:pPr>
        <w:pStyle w:val="Heading2"/>
        <w:rPr>
          <w:noProof/>
        </w:rPr>
      </w:pPr>
      <w:bookmarkStart w:id="671" w:name="_Toc28011069"/>
      <w:bookmarkStart w:id="672" w:name="_Toc34137932"/>
      <w:bookmarkStart w:id="673" w:name="_Toc36037527"/>
      <w:bookmarkStart w:id="674" w:name="_Toc39051629"/>
      <w:bookmarkStart w:id="675" w:name="_Toc43363221"/>
      <w:bookmarkStart w:id="676" w:name="_Toc45132828"/>
      <w:bookmarkStart w:id="677" w:name="_Toc49871559"/>
      <w:bookmarkStart w:id="678" w:name="_Toc50023449"/>
      <w:bookmarkStart w:id="679" w:name="_Toc51761129"/>
      <w:bookmarkStart w:id="680" w:name="_Toc67492612"/>
      <w:bookmarkStart w:id="681" w:name="_Toc74838345"/>
      <w:bookmarkStart w:id="682" w:name="_Toc104311167"/>
      <w:bookmarkStart w:id="683" w:name="_Toc104385847"/>
      <w:bookmarkStart w:id="684" w:name="_Toc104407041"/>
      <w:bookmarkStart w:id="685" w:name="_Toc104408334"/>
      <w:bookmarkStart w:id="686" w:name="_Toc104545928"/>
      <w:bookmarkStart w:id="687" w:name="_Toc191391740"/>
      <w:bookmarkStart w:id="688" w:name="_Toc214973153"/>
      <w:r>
        <w:rPr>
          <w:noProof/>
        </w:rPr>
        <w:t>4.1</w:t>
      </w:r>
      <w:r>
        <w:rPr>
          <w:noProof/>
        </w:rPr>
        <w:tab/>
        <w:t>Service Description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4CAE280" w14:textId="77777777" w:rsidR="004F1B76" w:rsidRDefault="004F1B76">
      <w:pPr>
        <w:pStyle w:val="Heading3"/>
        <w:rPr>
          <w:noProof/>
          <w:lang w:eastAsia="zh-CN"/>
        </w:rPr>
      </w:pPr>
      <w:bookmarkStart w:id="689" w:name="_Toc28011070"/>
      <w:bookmarkStart w:id="690" w:name="_Toc34137933"/>
      <w:bookmarkStart w:id="691" w:name="_Toc36037528"/>
      <w:bookmarkStart w:id="692" w:name="_Toc39051630"/>
      <w:bookmarkStart w:id="693" w:name="_Toc43363222"/>
      <w:bookmarkStart w:id="694" w:name="_Toc45132829"/>
      <w:bookmarkStart w:id="695" w:name="_Toc49871560"/>
      <w:bookmarkStart w:id="696" w:name="_Toc50023450"/>
      <w:bookmarkStart w:id="697" w:name="_Toc51761130"/>
      <w:bookmarkStart w:id="698" w:name="_Toc67492613"/>
      <w:bookmarkStart w:id="699" w:name="_Toc74838346"/>
      <w:bookmarkStart w:id="700" w:name="_Toc104311168"/>
      <w:bookmarkStart w:id="701" w:name="_Toc104385848"/>
      <w:bookmarkStart w:id="702" w:name="_Toc104407042"/>
      <w:bookmarkStart w:id="703" w:name="_Toc104408335"/>
      <w:bookmarkStart w:id="704" w:name="_Toc104545929"/>
      <w:bookmarkStart w:id="705" w:name="_Toc191391741"/>
      <w:bookmarkStart w:id="706" w:name="_Toc214973154"/>
      <w:r>
        <w:rPr>
          <w:noProof/>
        </w:rPr>
        <w:t>4.</w:t>
      </w:r>
      <w:r>
        <w:rPr>
          <w:noProof/>
          <w:lang w:eastAsia="zh-CN"/>
        </w:rPr>
        <w:t>1.1</w:t>
      </w:r>
      <w:r>
        <w:rPr>
          <w:noProof/>
        </w:rPr>
        <w:tab/>
      </w:r>
      <w:r>
        <w:rPr>
          <w:noProof/>
          <w:lang w:eastAsia="zh-CN"/>
        </w:rPr>
        <w:t>Overview</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707" w:name="_Toc28011071"/>
      <w:bookmarkStart w:id="708" w:name="_Toc34137934"/>
      <w:bookmarkStart w:id="709" w:name="_Toc36037529"/>
      <w:bookmarkStart w:id="710" w:name="_Toc39051631"/>
      <w:bookmarkStart w:id="711" w:name="_Toc43363223"/>
      <w:bookmarkStart w:id="712" w:name="_Toc45132830"/>
      <w:bookmarkStart w:id="713" w:name="_Toc49871561"/>
      <w:bookmarkStart w:id="714" w:name="_Toc50023451"/>
      <w:bookmarkStart w:id="715" w:name="_Toc51761131"/>
      <w:bookmarkStart w:id="716" w:name="_Toc67492614"/>
      <w:bookmarkStart w:id="717" w:name="_Toc74838347"/>
      <w:bookmarkStart w:id="718" w:name="_Toc104311169"/>
      <w:bookmarkStart w:id="719" w:name="_Toc104385849"/>
      <w:bookmarkStart w:id="720" w:name="_Toc104407043"/>
      <w:bookmarkStart w:id="721" w:name="_Toc104408336"/>
      <w:bookmarkStart w:id="722" w:name="_Toc104545930"/>
      <w:bookmarkStart w:id="723" w:name="_Toc191391742"/>
      <w:bookmarkStart w:id="724" w:name="_Toc214973155"/>
      <w:r>
        <w:rPr>
          <w:noProof/>
        </w:rPr>
        <w:t>4.1.2</w:t>
      </w:r>
      <w:r>
        <w:rPr>
          <w:noProof/>
        </w:rPr>
        <w:tab/>
        <w:t>Service Architecture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25585921"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25585922"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725" w:name="_Hlk496757574"/>
      <w:r>
        <w:rPr>
          <w:noProof/>
        </w:rPr>
        <w:t>reference point representation</w:t>
      </w:r>
      <w:bookmarkEnd w:id="725"/>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5585923"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726" w:name="_Toc28011072"/>
      <w:bookmarkStart w:id="727" w:name="_Toc34137935"/>
      <w:bookmarkStart w:id="728" w:name="_Toc36037530"/>
      <w:bookmarkStart w:id="729" w:name="_Toc39051632"/>
      <w:bookmarkStart w:id="730" w:name="_Toc43363224"/>
      <w:bookmarkStart w:id="731" w:name="_Toc45132831"/>
      <w:bookmarkStart w:id="732" w:name="_Toc49871562"/>
      <w:bookmarkStart w:id="733" w:name="_Toc50023452"/>
      <w:bookmarkStart w:id="734" w:name="_Toc51761132"/>
      <w:bookmarkStart w:id="735" w:name="_Toc67492615"/>
      <w:bookmarkStart w:id="736" w:name="_Toc74838348"/>
      <w:bookmarkStart w:id="737" w:name="_Toc104311170"/>
      <w:bookmarkStart w:id="738" w:name="_Toc104385850"/>
      <w:bookmarkStart w:id="739" w:name="_Toc104407044"/>
      <w:bookmarkStart w:id="740" w:name="_Toc104408337"/>
      <w:bookmarkStart w:id="741" w:name="_Toc104545931"/>
      <w:bookmarkStart w:id="742" w:name="_Toc191391743"/>
      <w:bookmarkStart w:id="743" w:name="_Toc214973156"/>
      <w:r>
        <w:rPr>
          <w:noProof/>
        </w:rPr>
        <w:t>4.</w:t>
      </w:r>
      <w:r>
        <w:rPr>
          <w:noProof/>
          <w:lang w:eastAsia="zh-CN"/>
        </w:rPr>
        <w:t>1.3</w:t>
      </w:r>
      <w:r>
        <w:rPr>
          <w:noProof/>
        </w:rPr>
        <w:tab/>
        <w:t>Network Functions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8515DDD" w14:textId="77777777" w:rsidR="004F1B76" w:rsidRDefault="004F1B76">
      <w:pPr>
        <w:pStyle w:val="Heading4"/>
        <w:rPr>
          <w:noProof/>
          <w:lang w:eastAsia="zh-CN"/>
        </w:rPr>
      </w:pPr>
      <w:bookmarkStart w:id="744" w:name="_Toc28011073"/>
      <w:bookmarkStart w:id="745" w:name="_Toc34137936"/>
      <w:bookmarkStart w:id="746" w:name="_Toc36037531"/>
      <w:bookmarkStart w:id="747" w:name="_Toc39051633"/>
      <w:bookmarkStart w:id="748" w:name="_Toc43363225"/>
      <w:bookmarkStart w:id="749" w:name="_Toc45132832"/>
      <w:bookmarkStart w:id="750" w:name="_Toc49871563"/>
      <w:bookmarkStart w:id="751" w:name="_Toc50023453"/>
      <w:bookmarkStart w:id="752" w:name="_Toc51761133"/>
      <w:bookmarkStart w:id="753" w:name="_Toc67492616"/>
      <w:bookmarkStart w:id="754" w:name="_Toc74838349"/>
      <w:bookmarkStart w:id="755" w:name="_Toc104311171"/>
      <w:bookmarkStart w:id="756" w:name="_Toc104385851"/>
      <w:bookmarkStart w:id="757" w:name="_Toc104407045"/>
      <w:bookmarkStart w:id="758" w:name="_Toc104408338"/>
      <w:bookmarkStart w:id="759" w:name="_Toc104545932"/>
      <w:bookmarkStart w:id="760" w:name="_Toc191391744"/>
      <w:bookmarkStart w:id="761" w:name="_Toc214973157"/>
      <w:r>
        <w:rPr>
          <w:noProof/>
        </w:rPr>
        <w:t>4.</w:t>
      </w:r>
      <w:r>
        <w:rPr>
          <w:noProof/>
          <w:lang w:eastAsia="zh-CN"/>
        </w:rPr>
        <w:t>1.3.1</w:t>
      </w:r>
      <w:r>
        <w:rPr>
          <w:noProof/>
        </w:rPr>
        <w:tab/>
      </w:r>
      <w:r>
        <w:rPr>
          <w:noProof/>
          <w:lang w:eastAsia="zh-CN"/>
        </w:rPr>
        <w:t>Policy Control Function (PCF)</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77777777" w:rsidR="006F6267" w:rsidRPr="006F6267" w:rsidRDefault="006F6267" w:rsidP="006F6267">
      <w:pPr>
        <w:ind w:left="568" w:hanging="284"/>
        <w:rPr>
          <w:ins w:id="762" w:author="CR0356" w:date="2025-11-21T20:24:00Z"/>
        </w:rPr>
      </w:pPr>
      <w:r w:rsidRPr="006F6267">
        <w:t>-</w:t>
      </w:r>
      <w:r w:rsidRPr="006F6267">
        <w:tab/>
        <w:t>Information from the CHF about spending limit control;</w:t>
      </w:r>
      <w:del w:id="763" w:author="CR0356" w:date="2025-11-21T20:24:00Z">
        <w:r w:rsidRPr="006F6267" w:rsidDel="00922576">
          <w:delText xml:space="preserve"> </w:delText>
        </w:r>
      </w:del>
    </w:p>
    <w:p w14:paraId="1C039D03" w14:textId="77777777" w:rsidR="006F6267" w:rsidRPr="006F6267" w:rsidRDefault="006F6267" w:rsidP="006F6267">
      <w:pPr>
        <w:ind w:left="568" w:hanging="284"/>
        <w:rPr>
          <w:ins w:id="764" w:author="CR0356" w:date="2025-11-21T20:24:00Z"/>
        </w:rPr>
      </w:pPr>
      <w:ins w:id="765" w:author="CR0356" w:date="2025-11-21T20:24:00Z">
        <w:r w:rsidRPr="006F6267">
          <w:t>-</w:t>
        </w:r>
        <w:r w:rsidRPr="006F6267">
          <w:tab/>
          <w:t>Information from the OAM System;</w:t>
        </w:r>
      </w:ins>
    </w:p>
    <w:p w14:paraId="51AB3C87" w14:textId="77777777" w:rsidR="006F6267" w:rsidRPr="006F6267" w:rsidRDefault="006F6267" w:rsidP="006F6267">
      <w:pPr>
        <w:ind w:left="568" w:hanging="284"/>
      </w:pPr>
      <w:ins w:id="766" w:author="CR0356" w:date="2025-11-21T20:24:00Z">
        <w:r w:rsidRPr="006F6267">
          <w:lastRenderedPageBreak/>
          <w:t>-</w:t>
        </w:r>
        <w:r w:rsidRPr="006F6267">
          <w:tab/>
          <w:t>Information from the PCF for a PDU session;</w:t>
        </w:r>
      </w:ins>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767" w:name="_Toc28011074"/>
      <w:bookmarkStart w:id="768" w:name="_Toc34137937"/>
      <w:bookmarkStart w:id="769" w:name="_Toc36037532"/>
      <w:bookmarkStart w:id="770" w:name="_Toc39051634"/>
      <w:bookmarkStart w:id="771" w:name="_Toc43363226"/>
      <w:bookmarkStart w:id="772" w:name="_Toc45132833"/>
      <w:bookmarkStart w:id="773" w:name="_Toc49871564"/>
      <w:bookmarkStart w:id="774" w:name="_Toc50023454"/>
      <w:bookmarkStart w:id="775" w:name="_Toc51761134"/>
      <w:bookmarkStart w:id="776" w:name="_Toc67492617"/>
      <w:bookmarkStart w:id="777" w:name="_Toc74838350"/>
      <w:bookmarkStart w:id="778" w:name="_Toc104311172"/>
      <w:bookmarkStart w:id="779" w:name="_Toc104385852"/>
      <w:bookmarkStart w:id="780" w:name="_Toc104407046"/>
      <w:bookmarkStart w:id="781" w:name="_Toc104408339"/>
      <w:bookmarkStart w:id="782" w:name="_Toc104545933"/>
      <w:bookmarkStart w:id="783" w:name="_Toc191391745"/>
      <w:bookmarkStart w:id="784" w:name="_Toc214973158"/>
      <w:r>
        <w:rPr>
          <w:noProof/>
        </w:rPr>
        <w:t>4.</w:t>
      </w:r>
      <w:r>
        <w:rPr>
          <w:noProof/>
          <w:lang w:eastAsia="zh-CN"/>
        </w:rPr>
        <w:t>1.3.2</w:t>
      </w:r>
      <w:r>
        <w:rPr>
          <w:noProof/>
        </w:rPr>
        <w:tab/>
      </w:r>
      <w:r>
        <w:rPr>
          <w:noProof/>
          <w:lang w:eastAsia="zh-CN"/>
        </w:rPr>
        <w:t>NF Service Consumers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785" w:name="_Hlk496758039"/>
      <w:r>
        <w:rPr>
          <w:noProof/>
        </w:rPr>
        <w:t>.</w:t>
      </w:r>
    </w:p>
    <w:p w14:paraId="61CA9CB9" w14:textId="77777777" w:rsidR="004F1B76" w:rsidRDefault="004F1B76">
      <w:pPr>
        <w:pStyle w:val="Heading2"/>
        <w:rPr>
          <w:noProof/>
          <w:lang w:eastAsia="zh-CN"/>
        </w:rPr>
      </w:pPr>
      <w:bookmarkStart w:id="786" w:name="_Toc28011075"/>
      <w:bookmarkStart w:id="787" w:name="_Toc34137938"/>
      <w:bookmarkStart w:id="788" w:name="_Toc36037533"/>
      <w:bookmarkStart w:id="789" w:name="_Toc39051635"/>
      <w:bookmarkStart w:id="790" w:name="_Toc43363227"/>
      <w:bookmarkStart w:id="791" w:name="_Toc45132834"/>
      <w:bookmarkStart w:id="792" w:name="_Toc49871565"/>
      <w:bookmarkStart w:id="793" w:name="_Toc50023455"/>
      <w:bookmarkStart w:id="794" w:name="_Toc51761135"/>
      <w:bookmarkStart w:id="795" w:name="_Toc67492618"/>
      <w:bookmarkStart w:id="796" w:name="_Toc74838351"/>
      <w:bookmarkStart w:id="797" w:name="_Toc104311173"/>
      <w:bookmarkStart w:id="798" w:name="_Toc104385853"/>
      <w:bookmarkStart w:id="799" w:name="_Toc104407047"/>
      <w:bookmarkStart w:id="800" w:name="_Toc104408340"/>
      <w:bookmarkStart w:id="801" w:name="_Toc104545934"/>
      <w:bookmarkStart w:id="802" w:name="_Toc191391746"/>
      <w:bookmarkStart w:id="803" w:name="_Toc214973159"/>
      <w:bookmarkEnd w:id="785"/>
      <w:r>
        <w:rPr>
          <w:noProof/>
        </w:rPr>
        <w:t>4.</w:t>
      </w:r>
      <w:r>
        <w:rPr>
          <w:noProof/>
          <w:lang w:eastAsia="zh-CN"/>
        </w:rPr>
        <w:t>2</w:t>
      </w:r>
      <w:r>
        <w:rPr>
          <w:noProof/>
        </w:rPr>
        <w:tab/>
      </w:r>
      <w:r>
        <w:rPr>
          <w:noProof/>
          <w:lang w:eastAsia="zh-CN"/>
        </w:rPr>
        <w:t>Service Operations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4EB5081" w14:textId="77777777" w:rsidR="004F1B76" w:rsidRDefault="004F1B76">
      <w:pPr>
        <w:pStyle w:val="Heading3"/>
        <w:rPr>
          <w:noProof/>
          <w:lang w:eastAsia="zh-CN"/>
        </w:rPr>
      </w:pPr>
      <w:bookmarkStart w:id="804" w:name="_Toc28011076"/>
      <w:bookmarkStart w:id="805" w:name="_Toc34137939"/>
      <w:bookmarkStart w:id="806" w:name="_Toc36037534"/>
      <w:bookmarkStart w:id="807" w:name="_Toc39051636"/>
      <w:bookmarkStart w:id="808" w:name="_Toc43363228"/>
      <w:bookmarkStart w:id="809" w:name="_Toc45132835"/>
      <w:bookmarkStart w:id="810" w:name="_Toc49871566"/>
      <w:bookmarkStart w:id="811" w:name="_Toc50023456"/>
      <w:bookmarkStart w:id="812" w:name="_Toc51761136"/>
      <w:bookmarkStart w:id="813" w:name="_Toc67492619"/>
      <w:bookmarkStart w:id="814" w:name="_Toc74838352"/>
      <w:bookmarkStart w:id="815" w:name="_Toc104311174"/>
      <w:bookmarkStart w:id="816" w:name="_Toc104385854"/>
      <w:bookmarkStart w:id="817" w:name="_Toc104407048"/>
      <w:bookmarkStart w:id="818" w:name="_Toc104408341"/>
      <w:bookmarkStart w:id="819" w:name="_Toc104545935"/>
      <w:bookmarkStart w:id="820" w:name="_Toc191391747"/>
      <w:bookmarkStart w:id="821" w:name="_Toc214973160"/>
      <w:r>
        <w:rPr>
          <w:noProof/>
        </w:rPr>
        <w:t>4.</w:t>
      </w:r>
      <w:r>
        <w:rPr>
          <w:noProof/>
          <w:lang w:eastAsia="zh-CN"/>
        </w:rPr>
        <w:t>2</w:t>
      </w:r>
      <w:r>
        <w:rPr>
          <w:noProof/>
        </w:rPr>
        <w:t>.1</w:t>
      </w:r>
      <w:r>
        <w:rPr>
          <w:noProof/>
        </w:rPr>
        <w:tab/>
        <w:t>Introduction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822" w:name="_Toc28011077"/>
      <w:bookmarkStart w:id="823" w:name="_Toc34137940"/>
      <w:bookmarkStart w:id="824" w:name="_Toc36037535"/>
      <w:bookmarkStart w:id="825" w:name="_Toc39051637"/>
      <w:bookmarkStart w:id="826" w:name="_Toc43363229"/>
      <w:bookmarkStart w:id="827" w:name="_Toc45132836"/>
      <w:bookmarkStart w:id="828" w:name="_Toc49871567"/>
      <w:bookmarkStart w:id="829" w:name="_Toc50023457"/>
      <w:bookmarkStart w:id="830" w:name="_Toc51761137"/>
      <w:bookmarkStart w:id="831" w:name="_Toc67492620"/>
      <w:bookmarkStart w:id="832" w:name="_Toc74838353"/>
      <w:bookmarkStart w:id="833" w:name="_Toc104311175"/>
      <w:bookmarkStart w:id="834" w:name="_Toc104385855"/>
      <w:bookmarkStart w:id="835" w:name="_Toc104407049"/>
      <w:bookmarkStart w:id="836" w:name="_Toc104408342"/>
      <w:bookmarkStart w:id="837" w:name="_Toc104545936"/>
      <w:bookmarkStart w:id="838" w:name="_Toc191391748"/>
      <w:bookmarkStart w:id="839" w:name="_Toc214973161"/>
      <w:r>
        <w:rPr>
          <w:noProof/>
        </w:rPr>
        <w:t>4.2.2</w:t>
      </w:r>
      <w:r>
        <w:rPr>
          <w:noProof/>
        </w:rPr>
        <w:tab/>
        <w:t>Npcf_AMPolicyControl_Create Service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E03DF6E" w14:textId="77777777" w:rsidR="004F1B76" w:rsidRDefault="004F1B76">
      <w:pPr>
        <w:pStyle w:val="Heading4"/>
        <w:rPr>
          <w:noProof/>
        </w:rPr>
      </w:pPr>
      <w:bookmarkStart w:id="840" w:name="_Toc28011078"/>
      <w:bookmarkStart w:id="841" w:name="_Toc34137941"/>
      <w:bookmarkStart w:id="842" w:name="_Toc36037536"/>
      <w:bookmarkStart w:id="843" w:name="_Toc39051638"/>
      <w:bookmarkStart w:id="844" w:name="_Toc43363230"/>
      <w:bookmarkStart w:id="845" w:name="_Toc45132837"/>
      <w:bookmarkStart w:id="846" w:name="_Toc49871568"/>
      <w:bookmarkStart w:id="847" w:name="_Toc50023458"/>
      <w:bookmarkStart w:id="848" w:name="_Toc51761138"/>
      <w:bookmarkStart w:id="849" w:name="_Toc67492621"/>
      <w:bookmarkStart w:id="850" w:name="_Toc74838354"/>
      <w:bookmarkStart w:id="851" w:name="_Toc104311176"/>
      <w:bookmarkStart w:id="852" w:name="_Toc104385856"/>
      <w:bookmarkStart w:id="853" w:name="_Toc104407050"/>
      <w:bookmarkStart w:id="854" w:name="_Toc104408343"/>
      <w:bookmarkStart w:id="855" w:name="_Toc104545937"/>
      <w:bookmarkStart w:id="856" w:name="_Toc191391749"/>
      <w:bookmarkStart w:id="857" w:name="_Toc214973162"/>
      <w:r>
        <w:rPr>
          <w:noProof/>
        </w:rPr>
        <w:t>4.2.2.1</w:t>
      </w:r>
      <w:r>
        <w:rPr>
          <w:noProof/>
        </w:rPr>
        <w:tab/>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25585924"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858" w:name="_Toc28011079"/>
      <w:bookmarkStart w:id="859" w:name="_Toc34137942"/>
      <w:bookmarkStart w:id="860" w:name="_Toc36037537"/>
      <w:bookmarkStart w:id="861" w:name="_Toc39051639"/>
      <w:bookmarkStart w:id="862" w:name="_Toc43363231"/>
      <w:bookmarkStart w:id="863" w:name="_Toc45132838"/>
      <w:bookmarkStart w:id="864" w:name="_Toc49871569"/>
      <w:bookmarkStart w:id="865" w:name="_Toc50023459"/>
      <w:bookmarkStart w:id="866" w:name="_Toc51761139"/>
      <w:bookmarkStart w:id="867" w:name="_Toc67492622"/>
      <w:bookmarkStart w:id="868" w:name="_Toc74838355"/>
      <w:bookmarkStart w:id="869" w:name="_Toc104311177"/>
      <w:bookmarkStart w:id="870" w:name="_Toc104385857"/>
      <w:bookmarkStart w:id="871" w:name="_Toc104407051"/>
      <w:bookmarkStart w:id="872" w:name="_Toc104408344"/>
      <w:bookmarkStart w:id="873"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874" w:name="_Hlk514092091"/>
      <w:r w:rsidRPr="00632B06">
        <w:rPr>
          <w:noProof/>
        </w:rPr>
        <w:t>an HTTP POST request with: "{apiRoot}/npcf-am-policy-control/v1/policies" as Resource URI and the PolicyAssociationRequest data structure as request body</w:t>
      </w:r>
      <w:bookmarkEnd w:id="874"/>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461EA84" w14:textId="77777777" w:rsidR="00DB5619" w:rsidRPr="00DB5619" w:rsidRDefault="00DB5619" w:rsidP="00DB5619">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688435B2" w14:textId="77777777" w:rsidR="00E96343" w:rsidRPr="00632B06" w:rsidRDefault="00E96343" w:rsidP="00E96343">
      <w:pPr>
        <w:ind w:left="851" w:hanging="284"/>
      </w:pPr>
      <w:r w:rsidRPr="00632B06">
        <w:t>-</w:t>
      </w:r>
      <w:r w:rsidRPr="00632B06">
        <w:tab/>
        <w:t>if the Policy Control Request Trigger "Generation of Target NSSAI" is provided, the RFSP Index associated with the Target NSSAI encoded as "targetRfsp" attribute;</w:t>
      </w:r>
      <w:del w:id="875" w:author="CR0346" w:date="2025-11-21T20:24:00Z">
        <w:r w:rsidRPr="00632B06" w:rsidDel="007E087D">
          <w:delText xml:space="preserve"> and</w:delText>
        </w:r>
      </w:del>
    </w:p>
    <w:p w14:paraId="330CDE0F" w14:textId="77777777" w:rsidR="00E96343" w:rsidRDefault="00E96343" w:rsidP="00E96343">
      <w:pPr>
        <w:ind w:left="851" w:hanging="284"/>
        <w:rPr>
          <w:ins w:id="876" w:author="CR0346" w:date="2025-11-21T20:24:00Z"/>
        </w:rPr>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ins w:id="877" w:author="CR0346" w:date="2025-11-21T20:24:00Z">
        <w:r>
          <w:t>; and</w:t>
        </w:r>
        <w:del w:id="878" w:author="CR0346" w:date="2025-11-21T20:24:00Z">
          <w:r w:rsidDel="007E087D">
            <w:delText xml:space="preserve"> </w:delText>
          </w:r>
        </w:del>
      </w:ins>
    </w:p>
    <w:p w14:paraId="0FAFAA9C" w14:textId="77777777" w:rsidR="00E96343" w:rsidRPr="00632B06" w:rsidRDefault="00E96343" w:rsidP="00E96343">
      <w:pPr>
        <w:ind w:left="851" w:hanging="284"/>
      </w:pPr>
      <w:ins w:id="879" w:author="CR0346" w:date="2025-11-21T20:24:00Z">
        <w:r>
          <w:t>-</w:t>
        </w:r>
        <w:r>
          <w:tab/>
          <w:t>if the "CHFGroup</w:t>
        </w:r>
        <w:r w:rsidRPr="00632B06">
          <w:t>"</w:t>
        </w:r>
        <w:r>
          <w:t xml:space="preserve"> feature is supported, the PCF may also provide the CH</w:t>
        </w:r>
      </w:ins>
      <w:ins w:id="880" w:author="CR0346" w:date="2025-11-21T20:24:00Z" w16du:dateUtc="2025-10-17T07:10:00Z">
        <w:r>
          <w:rPr>
            <w:rFonts w:hint="eastAsia"/>
            <w:lang w:eastAsia="zh-CN"/>
          </w:rPr>
          <w:t>F</w:t>
        </w:r>
      </w:ins>
      <w:ins w:id="881" w:author="CR0346" w:date="2025-11-21T20:24:00Z">
        <w:r>
          <w:t xml:space="preserve"> Group ID encoded as "chfGroupId</w:t>
        </w:r>
        <w:r w:rsidRPr="00632B06">
          <w:t>" attribute</w:t>
        </w:r>
      </w:ins>
      <w:r w:rsidRPr="00632B06">
        <w:t>;</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882" w:name="_Toc191391750"/>
      <w:bookmarkStart w:id="883" w:name="_Toc214973163"/>
      <w:r>
        <w:rPr>
          <w:noProof/>
        </w:rPr>
        <w:t>4.2.2.2</w:t>
      </w:r>
      <w:r>
        <w:rPr>
          <w:noProof/>
        </w:rPr>
        <w:tab/>
        <w:t>Void</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82"/>
      <w:bookmarkEnd w:id="883"/>
    </w:p>
    <w:p w14:paraId="0DCCE114" w14:textId="77777777" w:rsidR="004F1B76" w:rsidRDefault="004F1B76">
      <w:pPr>
        <w:pStyle w:val="Heading5"/>
        <w:rPr>
          <w:noProof/>
        </w:rPr>
      </w:pPr>
      <w:bookmarkStart w:id="884" w:name="_Toc28011080"/>
      <w:bookmarkStart w:id="885" w:name="_Toc34137943"/>
      <w:bookmarkStart w:id="886" w:name="_Toc36037538"/>
      <w:bookmarkStart w:id="887" w:name="_Toc39051640"/>
      <w:bookmarkStart w:id="888" w:name="_Toc43363232"/>
      <w:bookmarkStart w:id="889" w:name="_Toc45132839"/>
      <w:bookmarkStart w:id="890" w:name="_Toc49871570"/>
      <w:bookmarkStart w:id="891" w:name="_Toc50023460"/>
      <w:bookmarkStart w:id="892" w:name="_Toc51761140"/>
      <w:bookmarkStart w:id="893" w:name="_Toc67492623"/>
      <w:bookmarkStart w:id="894" w:name="_Toc74838356"/>
      <w:bookmarkStart w:id="895" w:name="_Toc104311178"/>
      <w:bookmarkStart w:id="896" w:name="_Toc104385858"/>
      <w:bookmarkStart w:id="897" w:name="_Toc104407052"/>
      <w:bookmarkStart w:id="898" w:name="_Toc104408345"/>
      <w:bookmarkStart w:id="899" w:name="_Toc104545939"/>
      <w:bookmarkStart w:id="900" w:name="_Toc191391751"/>
      <w:bookmarkStart w:id="901" w:name="_Toc214973164"/>
      <w:r>
        <w:rPr>
          <w:noProof/>
        </w:rPr>
        <w:t>4.2.2.2.0</w:t>
      </w:r>
      <w:r>
        <w:rPr>
          <w:noProof/>
        </w:rPr>
        <w:tab/>
        <w:t>Void</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7E364F5" w14:textId="77777777" w:rsidR="004F1B76" w:rsidRDefault="004F1B76">
      <w:pPr>
        <w:pStyle w:val="Heading5"/>
        <w:rPr>
          <w:noProof/>
        </w:rPr>
      </w:pPr>
      <w:bookmarkStart w:id="902" w:name="_Toc28011081"/>
      <w:bookmarkStart w:id="903" w:name="_Toc34137944"/>
      <w:bookmarkStart w:id="904" w:name="_Toc36037539"/>
      <w:bookmarkStart w:id="905" w:name="_Toc39051641"/>
      <w:bookmarkStart w:id="906" w:name="_Toc43363233"/>
      <w:bookmarkStart w:id="907" w:name="_Toc45132840"/>
      <w:bookmarkStart w:id="908" w:name="_Toc49871571"/>
      <w:bookmarkStart w:id="909" w:name="_Toc50023461"/>
      <w:bookmarkStart w:id="910" w:name="_Toc51761141"/>
      <w:bookmarkStart w:id="911" w:name="_Toc67492624"/>
      <w:bookmarkStart w:id="912" w:name="_Toc74838357"/>
      <w:bookmarkStart w:id="913" w:name="_Toc104311179"/>
      <w:bookmarkStart w:id="914" w:name="_Toc104385859"/>
      <w:bookmarkStart w:id="915" w:name="_Toc104407053"/>
      <w:bookmarkStart w:id="916" w:name="_Toc104408346"/>
      <w:bookmarkStart w:id="917" w:name="_Toc104545940"/>
      <w:bookmarkStart w:id="918" w:name="_Toc191391752"/>
      <w:bookmarkStart w:id="919" w:name="_Toc214973165"/>
      <w:r>
        <w:rPr>
          <w:noProof/>
        </w:rPr>
        <w:t>4.2.2.2.1</w:t>
      </w:r>
      <w:r>
        <w:rPr>
          <w:noProof/>
        </w:rPr>
        <w:tab/>
        <w:t>Void</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39A4B052" w14:textId="77777777" w:rsidR="004F1B76" w:rsidRDefault="004F1B76">
      <w:pPr>
        <w:pStyle w:val="Heading5"/>
        <w:rPr>
          <w:noProof/>
        </w:rPr>
      </w:pPr>
      <w:bookmarkStart w:id="920" w:name="_Toc28011082"/>
      <w:bookmarkStart w:id="921" w:name="_Toc34137945"/>
      <w:bookmarkStart w:id="922" w:name="_Toc36037540"/>
      <w:bookmarkStart w:id="923" w:name="_Toc39051642"/>
      <w:bookmarkStart w:id="924" w:name="_Toc43363234"/>
      <w:bookmarkStart w:id="925" w:name="_Toc45132841"/>
      <w:bookmarkStart w:id="926" w:name="_Toc49871572"/>
      <w:bookmarkStart w:id="927" w:name="_Toc50023462"/>
      <w:bookmarkStart w:id="928" w:name="_Toc51761142"/>
      <w:bookmarkStart w:id="929" w:name="_Toc67492625"/>
      <w:bookmarkStart w:id="930" w:name="_Toc74838358"/>
      <w:bookmarkStart w:id="931" w:name="_Toc104311180"/>
      <w:bookmarkStart w:id="932" w:name="_Toc104385860"/>
      <w:bookmarkStart w:id="933" w:name="_Toc104407054"/>
      <w:bookmarkStart w:id="934" w:name="_Toc104408347"/>
      <w:bookmarkStart w:id="935" w:name="_Toc104545941"/>
      <w:bookmarkStart w:id="936" w:name="_Toc191391753"/>
      <w:bookmarkStart w:id="937" w:name="_Toc214973166"/>
      <w:r>
        <w:rPr>
          <w:noProof/>
        </w:rPr>
        <w:t>4.2.2.2.2</w:t>
      </w:r>
      <w:r>
        <w:rPr>
          <w:noProof/>
        </w:rPr>
        <w:tab/>
        <w:t>Void</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E0CFECB" w14:textId="77777777" w:rsidR="004F1B76" w:rsidRDefault="004F1B76">
      <w:pPr>
        <w:pStyle w:val="Heading4"/>
        <w:rPr>
          <w:noProof/>
        </w:rPr>
      </w:pPr>
      <w:bookmarkStart w:id="938" w:name="_Toc28011083"/>
      <w:bookmarkStart w:id="939" w:name="_Toc34137946"/>
      <w:bookmarkStart w:id="940" w:name="_Toc36037541"/>
      <w:bookmarkStart w:id="941" w:name="_Toc39051643"/>
      <w:bookmarkStart w:id="942" w:name="_Toc43363235"/>
      <w:bookmarkStart w:id="943" w:name="_Toc45132842"/>
      <w:bookmarkStart w:id="944" w:name="_Toc49871573"/>
      <w:bookmarkStart w:id="945" w:name="_Toc50023463"/>
      <w:bookmarkStart w:id="946" w:name="_Toc51761143"/>
      <w:bookmarkStart w:id="947" w:name="_Toc67492626"/>
      <w:bookmarkStart w:id="948" w:name="_Toc74838359"/>
      <w:bookmarkStart w:id="949" w:name="_Toc104311181"/>
      <w:bookmarkStart w:id="950" w:name="_Toc104385861"/>
      <w:bookmarkStart w:id="951" w:name="_Toc104407055"/>
      <w:bookmarkStart w:id="952" w:name="_Toc104408348"/>
      <w:bookmarkStart w:id="953" w:name="_Toc104545942"/>
      <w:bookmarkStart w:id="954" w:name="_Toc191391754"/>
      <w:bookmarkStart w:id="955" w:name="_Toc214973167"/>
      <w:r>
        <w:rPr>
          <w:noProof/>
        </w:rPr>
        <w:t>4.2.2.3</w:t>
      </w:r>
      <w:r>
        <w:rPr>
          <w:noProof/>
        </w:rPr>
        <w:tab/>
        <w:t>AMF Access and Mobility Policy</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397BD1D" w14:textId="77777777" w:rsidR="004F1B76" w:rsidRDefault="004F1B76">
      <w:pPr>
        <w:pStyle w:val="Heading5"/>
        <w:rPr>
          <w:noProof/>
        </w:rPr>
      </w:pPr>
      <w:bookmarkStart w:id="956" w:name="_Toc28011084"/>
      <w:bookmarkStart w:id="957" w:name="_Toc34137947"/>
      <w:bookmarkStart w:id="958" w:name="_Toc36037542"/>
      <w:bookmarkStart w:id="959" w:name="_Toc39051644"/>
      <w:bookmarkStart w:id="960" w:name="_Toc43363236"/>
      <w:bookmarkStart w:id="961" w:name="_Toc45132843"/>
      <w:bookmarkStart w:id="962" w:name="_Toc49871574"/>
      <w:bookmarkStart w:id="963" w:name="_Toc50023464"/>
      <w:bookmarkStart w:id="964" w:name="_Toc51761144"/>
      <w:bookmarkStart w:id="965" w:name="_Toc67492627"/>
      <w:bookmarkStart w:id="966" w:name="_Toc74838360"/>
      <w:bookmarkStart w:id="967" w:name="_Toc104311182"/>
      <w:bookmarkStart w:id="968" w:name="_Toc104385862"/>
      <w:bookmarkStart w:id="969" w:name="_Toc104407056"/>
      <w:bookmarkStart w:id="970" w:name="_Toc104408349"/>
      <w:bookmarkStart w:id="971" w:name="_Toc104545943"/>
      <w:bookmarkStart w:id="972" w:name="_Toc191391755"/>
      <w:bookmarkStart w:id="973" w:name="_Toc214973168"/>
      <w:r>
        <w:rPr>
          <w:noProof/>
        </w:rPr>
        <w:t>4.2.2.3.1</w:t>
      </w:r>
      <w:r>
        <w:rPr>
          <w:noProof/>
        </w:rPr>
        <w:tab/>
        <w:t>Service Area Restriction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974" w:name="_Hlk27384857"/>
      <w:r>
        <w:rPr>
          <w:rFonts w:eastAsia="DengXian"/>
          <w:noProof/>
        </w:rPr>
        <w:tab/>
      </w:r>
      <w:bookmarkEnd w:id="974"/>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975" w:name="_Hlk27384851"/>
      <w:r>
        <w:rPr>
          <w:rFonts w:eastAsia="DengXian"/>
          <w:noProof/>
        </w:rPr>
        <w:tab/>
      </w:r>
      <w:bookmarkEnd w:id="975"/>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976" w:name="_Toc28011085"/>
      <w:bookmarkStart w:id="977" w:name="_Toc34137948"/>
      <w:bookmarkStart w:id="978" w:name="_Toc36037543"/>
      <w:bookmarkStart w:id="979" w:name="_Toc39051645"/>
      <w:bookmarkStart w:id="980" w:name="_Toc43363237"/>
      <w:bookmarkStart w:id="981" w:name="_Toc45132844"/>
      <w:bookmarkStart w:id="982" w:name="_Toc49871575"/>
      <w:bookmarkStart w:id="983" w:name="_Toc50023465"/>
      <w:bookmarkStart w:id="984" w:name="_Toc51761145"/>
      <w:bookmarkStart w:id="985" w:name="_Toc67492628"/>
      <w:bookmarkStart w:id="986" w:name="_Toc74838361"/>
      <w:bookmarkStart w:id="987" w:name="_Toc104311183"/>
      <w:bookmarkStart w:id="988" w:name="_Toc104385863"/>
      <w:bookmarkStart w:id="989" w:name="_Toc104407057"/>
      <w:bookmarkStart w:id="990" w:name="_Toc104408350"/>
      <w:bookmarkStart w:id="991" w:name="_Toc104545944"/>
      <w:bookmarkStart w:id="992" w:name="_Toc191391756"/>
      <w:bookmarkStart w:id="993" w:name="_Toc214973169"/>
      <w:r>
        <w:rPr>
          <w:noProof/>
        </w:rPr>
        <w:t>4.2.2.3.2</w:t>
      </w:r>
      <w:r>
        <w:rPr>
          <w:noProof/>
        </w:rPr>
        <w:tab/>
        <w:t>RFSP Index</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994" w:name="_Toc28011086"/>
      <w:bookmarkStart w:id="995" w:name="_Toc34137949"/>
      <w:bookmarkStart w:id="996" w:name="_Toc36037544"/>
      <w:bookmarkStart w:id="997" w:name="_Toc39051646"/>
      <w:bookmarkStart w:id="998" w:name="_Toc43363238"/>
      <w:bookmarkStart w:id="999" w:name="_Toc45132845"/>
      <w:bookmarkStart w:id="1000" w:name="_Toc49871576"/>
      <w:bookmarkStart w:id="1001" w:name="_Toc50023466"/>
      <w:bookmarkStart w:id="1002" w:name="_Toc51761146"/>
      <w:bookmarkStart w:id="1003" w:name="_Toc67492629"/>
      <w:bookmarkStart w:id="1004" w:name="_Toc74838362"/>
      <w:bookmarkStart w:id="1005" w:name="_Toc104311184"/>
      <w:bookmarkStart w:id="1006" w:name="_Toc104385864"/>
      <w:bookmarkStart w:id="1007" w:name="_Toc104407058"/>
      <w:bookmarkStart w:id="1008" w:name="_Toc104408351"/>
      <w:bookmarkStart w:id="1009" w:name="_Toc104545945"/>
      <w:bookmarkStart w:id="1010" w:name="_Toc191391757"/>
      <w:bookmarkStart w:id="1011" w:name="_Toc214973170"/>
      <w:r>
        <w:rPr>
          <w:noProof/>
        </w:rPr>
        <w:t>4.2.2.3.3</w:t>
      </w:r>
      <w:r>
        <w:rPr>
          <w:noProof/>
        </w:rPr>
        <w:tab/>
        <w:t>UE-AMBR</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012" w:name="_Toc28011087"/>
      <w:bookmarkStart w:id="1013" w:name="_Toc34137950"/>
      <w:bookmarkStart w:id="1014" w:name="_Toc36037545"/>
      <w:bookmarkStart w:id="1015" w:name="_Toc39051647"/>
      <w:bookmarkStart w:id="1016" w:name="_Toc43363239"/>
      <w:bookmarkStart w:id="1017" w:name="_Toc45132846"/>
      <w:bookmarkStart w:id="1018" w:name="_Toc49871577"/>
      <w:bookmarkStart w:id="1019" w:name="_Toc50023467"/>
      <w:bookmarkStart w:id="1020" w:name="_Toc51761147"/>
      <w:bookmarkStart w:id="1021" w:name="_Toc67492630"/>
      <w:bookmarkStart w:id="1022" w:name="_Toc74838363"/>
      <w:bookmarkStart w:id="1023" w:name="_Toc104311185"/>
      <w:bookmarkStart w:id="1024" w:name="_Toc104385865"/>
      <w:bookmarkStart w:id="1025" w:name="_Toc104407059"/>
      <w:bookmarkStart w:id="1026" w:name="_Toc104408352"/>
      <w:bookmarkStart w:id="1027" w:name="_Toc104545946"/>
      <w:bookmarkStart w:id="1028" w:name="_Toc191391758"/>
      <w:bookmarkStart w:id="1029" w:name="_Toc214973171"/>
      <w:r>
        <w:rPr>
          <w:noProof/>
        </w:rPr>
        <w:t>4.2.2.3.4</w:t>
      </w:r>
      <w:r>
        <w:rPr>
          <w:noProof/>
        </w:rPr>
        <w:tab/>
        <w:t>SMF Selection Management</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030" w:name="_Toc74838364"/>
      <w:bookmarkStart w:id="1031" w:name="_Toc104311186"/>
      <w:bookmarkStart w:id="1032" w:name="_Toc104385866"/>
      <w:bookmarkStart w:id="1033" w:name="_Toc104407060"/>
      <w:bookmarkStart w:id="1034" w:name="_Toc104408353"/>
      <w:bookmarkStart w:id="1035" w:name="_Toc104545947"/>
      <w:bookmarkStart w:id="1036" w:name="_Toc191391759"/>
      <w:bookmarkStart w:id="1037" w:name="_Toc214973172"/>
      <w:r>
        <w:rPr>
          <w:noProof/>
        </w:rPr>
        <w:lastRenderedPageBreak/>
        <w:t>4.2.2.3.5</w:t>
      </w:r>
      <w:r>
        <w:rPr>
          <w:noProof/>
        </w:rPr>
        <w:tab/>
        <w:t>UE-Slice-MBR</w:t>
      </w:r>
      <w:bookmarkEnd w:id="1030"/>
      <w:bookmarkEnd w:id="1031"/>
      <w:bookmarkEnd w:id="1032"/>
      <w:bookmarkEnd w:id="1033"/>
      <w:bookmarkEnd w:id="1034"/>
      <w:bookmarkEnd w:id="1035"/>
      <w:bookmarkEnd w:id="1036"/>
      <w:bookmarkEnd w:id="1037"/>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038" w:name="_Toc104311187"/>
      <w:bookmarkStart w:id="1039" w:name="_Toc104385867"/>
      <w:bookmarkStart w:id="1040" w:name="_Toc104407061"/>
      <w:bookmarkStart w:id="1041" w:name="_Toc104408354"/>
      <w:bookmarkStart w:id="1042" w:name="_Toc104545948"/>
      <w:bookmarkStart w:id="1043" w:name="_Toc191391760"/>
      <w:bookmarkStart w:id="1044" w:name="_Toc28011088"/>
      <w:bookmarkStart w:id="1045" w:name="_Toc34137951"/>
      <w:bookmarkStart w:id="1046" w:name="_Toc36037546"/>
      <w:bookmarkStart w:id="1047" w:name="_Toc39051648"/>
      <w:bookmarkStart w:id="1048" w:name="_Toc43363240"/>
      <w:bookmarkStart w:id="1049" w:name="_Toc45132847"/>
      <w:bookmarkStart w:id="1050" w:name="_Toc49871578"/>
      <w:bookmarkStart w:id="1051" w:name="_Toc50023468"/>
      <w:bookmarkStart w:id="1052" w:name="_Toc51761148"/>
      <w:bookmarkStart w:id="1053" w:name="_Toc67492631"/>
      <w:bookmarkStart w:id="1054" w:name="_Toc74838365"/>
      <w:bookmarkStart w:id="1055" w:name="_Toc214973173"/>
      <w:r>
        <w:rPr>
          <w:noProof/>
        </w:rPr>
        <w:t>4.2.2.3.6</w:t>
      </w:r>
      <w:r>
        <w:rPr>
          <w:noProof/>
        </w:rPr>
        <w:tab/>
        <w:t>5G access stratum time distribution</w:t>
      </w:r>
      <w:bookmarkEnd w:id="1038"/>
      <w:bookmarkEnd w:id="1039"/>
      <w:bookmarkEnd w:id="1040"/>
      <w:bookmarkEnd w:id="1041"/>
      <w:bookmarkEnd w:id="1042"/>
      <w:bookmarkEnd w:id="1043"/>
      <w:bookmarkEnd w:id="1055"/>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056" w:name="_Toc191391761"/>
      <w:bookmarkStart w:id="1057" w:name="_Toc214973174"/>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056"/>
      <w:bookmarkEnd w:id="1057"/>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1058" w:name="_Toc104311188"/>
      <w:bookmarkStart w:id="1059" w:name="_Toc104385868"/>
      <w:bookmarkStart w:id="1060" w:name="_Toc104407062"/>
      <w:bookmarkStart w:id="1061" w:name="_Toc104408355"/>
      <w:bookmarkStart w:id="1062"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4F44ECD5" w14:textId="77777777" w:rsidR="00715974" w:rsidRPr="00715974" w:rsidRDefault="00715974" w:rsidP="00715974">
      <w:bookmarkStart w:id="1063" w:name="_Toc191391762"/>
      <w:r w:rsidRPr="00715974">
        <w:t xml:space="preserve">When the "SLAMUP" feature is supported, the PCF may provide the AMF with the charging </w:t>
      </w:r>
      <w:del w:id="1064" w:author="CR0346" w:date="2025-11-21T20:24:00Z">
        <w:r w:rsidRPr="00715974" w:rsidDel="00F77F79">
          <w:delText xml:space="preserve">function </w:delText>
        </w:r>
      </w:del>
      <w:ins w:id="1065" w:author="CR0346" w:date="2025-11-21T20:24:00Z">
        <w:r w:rsidRPr="00715974">
          <w:rPr>
            <w:rFonts w:hint="eastAsia"/>
            <w:lang w:eastAsia="zh-CN"/>
          </w:rPr>
          <w:t>address</w:t>
        </w:r>
        <w:r w:rsidRPr="00715974">
          <w:t xml:space="preserve"> </w:t>
        </w:r>
      </w:ins>
      <w:r w:rsidRPr="00715974">
        <w:t xml:space="preserve">information for the UE, i.e. the CHF address(es), and if available, the associated CHF instance ID(s) and CHF set ID(s), during the AM Policy Association establishment procedure based on the home operator policy. </w:t>
      </w:r>
    </w:p>
    <w:p w14:paraId="223E94C7" w14:textId="77777777" w:rsidR="00715974" w:rsidRPr="00715974" w:rsidRDefault="00715974" w:rsidP="00715974">
      <w:del w:id="1066" w:author="CR0346" w:date="2025-11-21T20:24:00Z">
        <w:r w:rsidRPr="00715974" w:rsidDel="009935E4">
          <w:delText>If</w:delText>
        </w:r>
      </w:del>
      <w:ins w:id="1067" w:author="CR0346" w:date="2025-11-21T20:24:00Z">
        <w:r w:rsidRPr="00715974">
          <w:t>When</w:t>
        </w:r>
      </w:ins>
      <w:r w:rsidRPr="00715974">
        <w:t xml:space="preserve"> the "CHFGroup" feature is supported, the PCF may provide the AMF with the CHF </w:t>
      </w:r>
      <w:del w:id="1068" w:author="CR0346" w:date="2025-11-21T20:24:00Z">
        <w:r w:rsidRPr="00715974" w:rsidDel="009935E4">
          <w:delText>g</w:delText>
        </w:r>
      </w:del>
      <w:ins w:id="1069" w:author="CR0346" w:date="2025-11-21T20:24:00Z">
        <w:r w:rsidRPr="00715974">
          <w:t>G</w:t>
        </w:r>
      </w:ins>
      <w:r w:rsidRPr="00715974">
        <w:t>roup ID</w:t>
      </w:r>
      <w:ins w:id="1070" w:author="CR0346" w:date="2025-11-21T20:24:00Z">
        <w:r w:rsidRPr="00715974">
          <w:t xml:space="preserve"> of the CHF(s) that manage charging for the UE, encoded within the "chfGroupID"</w:t>
        </w:r>
      </w:ins>
      <w:del w:id="1071" w:author="CR0346" w:date="2025-11-21T20:24:00Z">
        <w:r w:rsidRPr="00715974" w:rsidDel="00B90DA5">
          <w:delText xml:space="preserve"> as part of the charging function information</w:delText>
        </w:r>
        <w:r w:rsidRPr="00715974" w:rsidDel="009935E4">
          <w:delText xml:space="preserve"> for the UE</w:delText>
        </w:r>
      </w:del>
      <w:r w:rsidRPr="00715974">
        <w:t>.</w:t>
      </w:r>
    </w:p>
    <w:p w14:paraId="55DE5143" w14:textId="77777777" w:rsidR="00715974" w:rsidRPr="00715974" w:rsidRDefault="00715974" w:rsidP="00715974">
      <w:r w:rsidRPr="00715974">
        <w:t xml:space="preserve">The PCF may retrieve the charging </w:t>
      </w:r>
      <w:del w:id="1072" w:author="CR0346" w:date="2025-11-21T20:24:00Z">
        <w:r w:rsidRPr="00715974" w:rsidDel="00F77F79">
          <w:delText xml:space="preserve">function </w:delText>
        </w:r>
      </w:del>
      <w:ins w:id="1073" w:author="CR0346" w:date="2025-11-21T20:24:00Z">
        <w:r w:rsidRPr="00715974">
          <w:rPr>
            <w:rFonts w:hint="eastAsia"/>
            <w:lang w:eastAsia="zh-CN"/>
          </w:rPr>
          <w:t>address</w:t>
        </w:r>
        <w:r w:rsidRPr="00715974">
          <w:t xml:space="preserve"> </w:t>
        </w:r>
      </w:ins>
      <w:r w:rsidRPr="00715974">
        <w:t>information</w:t>
      </w:r>
      <w:del w:id="1074" w:author="CR0346" w:date="2025-11-21T20:24:00Z">
        <w:r w:rsidRPr="00715974" w:rsidDel="00F77F79">
          <w:delText>)</w:delText>
        </w:r>
      </w:del>
      <w:ins w:id="1075" w:author="CR0346" w:date="2025-11-21T20:24:00Z">
        <w:r w:rsidRPr="00715974">
          <w:t>, and if the "CHFGroup" feature is supported, the PCF may also retrieve the CHF Group ID</w:t>
        </w:r>
      </w:ins>
      <w:r w:rsidRPr="00715974">
        <w:t xml:space="preserve"> as described in 3GPP TS 29.512 [27], clause 4.2.2.3.1.</w:t>
      </w:r>
    </w:p>
    <w:p w14:paraId="4CE04F4E" w14:textId="77777777"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ins w:id="1076" w:author="CR0346" w:date="2025-11-21T20:24:00Z">
        <w:r w:rsidRPr="00715974">
          <w:rPr>
            <w:rFonts w:hint="eastAsia"/>
            <w:lang w:eastAsia="zh-CN"/>
          </w:rPr>
          <w:t xml:space="preserve">address </w:t>
        </w:r>
      </w:ins>
      <w:r w:rsidRPr="00715974">
        <w:t>information</w:t>
      </w:r>
      <w:ins w:id="1077" w:author="CR0346" w:date="2025-11-21T20:24:00Z">
        <w:r w:rsidRPr="00715974">
          <w:t xml:space="preserve"> and may include the CHF group ID encoded within "chfGroupID"</w:t>
        </w:r>
      </w:ins>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t>
      </w:r>
      <w:del w:id="1078" w:author="CR0346" w:date="2025-11-21T20:24:00Z">
        <w:r w:rsidRPr="00715974" w:rsidDel="007F2C58">
          <w:delText>. When the "CHFGroup" feature is supported, the charging information may include the CHF group ID, encoded within the"chfGroupId" attribute</w:delText>
        </w:r>
      </w:del>
      <w:r w:rsidRPr="00715974">
        <w:t>.When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pPr>
        <w:rPr>
          <w:ins w:id="1079" w:author="CR0346" w:date="2025-11-21T20:24:00Z"/>
        </w:rPr>
      </w:pPr>
      <w:ins w:id="1080" w:author="CR0346" w:date="2025-11-21T20:24:00Z">
        <w:r w:rsidRPr="00715974">
          <w:t>When the "CHFGroup" feature is supported:</w:t>
        </w:r>
      </w:ins>
    </w:p>
    <w:p w14:paraId="0054E8BB" w14:textId="77777777" w:rsidR="00715974" w:rsidRPr="00715974" w:rsidRDefault="00715974" w:rsidP="00715974">
      <w:pPr>
        <w:ind w:left="568" w:hanging="284"/>
        <w:rPr>
          <w:ins w:id="1081" w:author="CR0346" w:date="2025-11-21T20:24:00Z"/>
        </w:rPr>
      </w:pPr>
      <w:ins w:id="1082" w:author="CR0346" w:date="2025-11-21T20:24:00Z">
        <w:r w:rsidRPr="00715974">
          <w:t>-</w:t>
        </w:r>
        <w:r w:rsidRPr="00715974">
          <w:tab/>
          <w:t xml:space="preserve">in order to provision the CHF Group ID of the CHF(s) that manage charging for the UE to the NF service consumer, the PCF shall include the "chfGroupId" attribute of the </w:t>
        </w:r>
        <w:r w:rsidRPr="00715974">
          <w:rPr>
            <w:noProof/>
          </w:rPr>
          <w:t>PolicyAssociation data structure</w:t>
        </w:r>
        <w:r w:rsidRPr="00715974">
          <w:t>, containing the CHF Group ID of the CHF(s) that manage charging for the PDU Session; and</w:t>
        </w:r>
      </w:ins>
    </w:p>
    <w:p w14:paraId="5470EC6E" w14:textId="77777777" w:rsidR="00715974" w:rsidRPr="00715974" w:rsidRDefault="00715974" w:rsidP="00715974">
      <w:pPr>
        <w:ind w:left="568" w:hanging="284"/>
        <w:rPr>
          <w:ins w:id="1083" w:author="CR0346" w:date="2025-11-21T20:24:00Z"/>
        </w:rPr>
      </w:pPr>
      <w:ins w:id="1084" w:author="CR0346" w:date="2025-11-21T20:24:00Z">
        <w:r w:rsidRPr="00715974">
          <w:t>-</w:t>
        </w:r>
        <w:r w:rsidRPr="00715974">
          <w:tab/>
          <w:t>when the CHF Group ID of the CHF(s) that manage charging for the UE is provisioned by the PCF, it may be used by the NF service consumer to discover the CHF instance at the NRF.</w:t>
        </w:r>
      </w:ins>
    </w:p>
    <w:p w14:paraId="0B2B0F08" w14:textId="77777777" w:rsidR="00715974" w:rsidRPr="00715974" w:rsidRDefault="00715974" w:rsidP="00715974">
      <w:r w:rsidRPr="00715974">
        <w:t xml:space="preserve">The PCF provided </w:t>
      </w:r>
      <w:del w:id="1085" w:author="CR0346" w:date="2025-11-21T20:24:00Z">
        <w:r w:rsidRPr="00715974" w:rsidDel="007C633D">
          <w:delText xml:space="preserve">CHF </w:delText>
        </w:r>
      </w:del>
      <w:ins w:id="1086" w:author="CR0346" w:date="2025-11-21T20:24:00Z">
        <w:r w:rsidRPr="00715974">
          <w:t xml:space="preserve">charging related </w:t>
        </w:r>
      </w:ins>
      <w:r w:rsidRPr="00715974">
        <w:t xml:space="preserve">information shall overwrite any predefined CHF information configured at the AMF. </w:t>
      </w:r>
    </w:p>
    <w:p w14:paraId="0DEC6A52" w14:textId="77777777" w:rsidR="00715974" w:rsidRPr="00715974" w:rsidRDefault="00715974" w:rsidP="00715974">
      <w:r w:rsidRPr="00715974">
        <w:t xml:space="preserve">If there is no home operator policy indicating that the same CHF shall be selected by the PCF for the UE and by the AMF then no charging </w:t>
      </w:r>
      <w:ins w:id="1087" w:author="CR0346" w:date="2025-11-21T20:24:00Z">
        <w:r w:rsidRPr="00715974">
          <w:t xml:space="preserve">related </w:t>
        </w:r>
      </w:ins>
      <w:r w:rsidRPr="00715974">
        <w:t>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088" w:name="_Toc214973175"/>
      <w:r>
        <w:rPr>
          <w:noProof/>
        </w:rPr>
        <w:t>4.2.3</w:t>
      </w:r>
      <w:r>
        <w:rPr>
          <w:noProof/>
        </w:rPr>
        <w:tab/>
        <w:t>Npcf_AMPolicyControl_Update Service Operation</w:t>
      </w:r>
      <w:bookmarkEnd w:id="1044"/>
      <w:bookmarkEnd w:id="1045"/>
      <w:bookmarkEnd w:id="1046"/>
      <w:bookmarkEnd w:id="1047"/>
      <w:bookmarkEnd w:id="1048"/>
      <w:bookmarkEnd w:id="1049"/>
      <w:bookmarkEnd w:id="1050"/>
      <w:bookmarkEnd w:id="1051"/>
      <w:bookmarkEnd w:id="1052"/>
      <w:bookmarkEnd w:id="1053"/>
      <w:bookmarkEnd w:id="1054"/>
      <w:bookmarkEnd w:id="1058"/>
      <w:bookmarkEnd w:id="1059"/>
      <w:bookmarkEnd w:id="1060"/>
      <w:bookmarkEnd w:id="1061"/>
      <w:bookmarkEnd w:id="1062"/>
      <w:bookmarkEnd w:id="1063"/>
      <w:bookmarkEnd w:id="1088"/>
    </w:p>
    <w:p w14:paraId="2CF0CC42" w14:textId="77777777" w:rsidR="004F1B76" w:rsidRDefault="004F1B76">
      <w:pPr>
        <w:pStyle w:val="Heading4"/>
        <w:rPr>
          <w:noProof/>
        </w:rPr>
      </w:pPr>
      <w:bookmarkStart w:id="1089" w:name="_Toc28011089"/>
      <w:bookmarkStart w:id="1090" w:name="_Toc34137952"/>
      <w:bookmarkStart w:id="1091" w:name="_Toc36037547"/>
      <w:bookmarkStart w:id="1092" w:name="_Toc39051649"/>
      <w:bookmarkStart w:id="1093" w:name="_Toc43363241"/>
      <w:bookmarkStart w:id="1094" w:name="_Toc45132848"/>
      <w:bookmarkStart w:id="1095" w:name="_Toc49871579"/>
      <w:bookmarkStart w:id="1096" w:name="_Toc50023469"/>
      <w:bookmarkStart w:id="1097" w:name="_Toc51761149"/>
      <w:bookmarkStart w:id="1098" w:name="_Toc67492632"/>
      <w:bookmarkStart w:id="1099" w:name="_Toc74838366"/>
      <w:bookmarkStart w:id="1100" w:name="_Toc104311189"/>
      <w:bookmarkStart w:id="1101" w:name="_Toc104385869"/>
      <w:bookmarkStart w:id="1102" w:name="_Toc104407063"/>
      <w:bookmarkStart w:id="1103" w:name="_Toc104408356"/>
      <w:bookmarkStart w:id="1104" w:name="_Toc104545950"/>
      <w:bookmarkStart w:id="1105" w:name="_Toc191391763"/>
      <w:bookmarkStart w:id="1106" w:name="_Toc214973176"/>
      <w:r>
        <w:rPr>
          <w:noProof/>
        </w:rPr>
        <w:t>4.2.3.1</w:t>
      </w:r>
      <w:r>
        <w:rPr>
          <w:noProof/>
        </w:rP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25585925"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lastRenderedPageBreak/>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1107" w:name="_Hlk27384754"/>
      <w:r>
        <w:rPr>
          <w:noProof/>
        </w:rPr>
        <w:tab/>
      </w:r>
      <w:bookmarkEnd w:id="1107"/>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1108" w:name="_Hlk27384761"/>
      <w:r>
        <w:rPr>
          <w:noProof/>
        </w:rPr>
        <w:tab/>
      </w:r>
      <w:bookmarkEnd w:id="1108"/>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lastRenderedPageBreak/>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 xml:space="preserve">hange of the </w:t>
      </w:r>
      <w:r w:rsidRPr="0095391D">
        <w:rPr>
          <w:lang w:eastAsia="zh-CN"/>
        </w:rPr>
        <w:lastRenderedPageBreak/>
        <w:t>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65AE9344" w14:textId="77777777" w:rsidR="00855160" w:rsidRPr="00855160" w:rsidRDefault="00855160" w:rsidP="00855160">
      <w:pPr>
        <w:ind w:left="851" w:hanging="284"/>
        <w:rPr>
          <w:rFonts w:eastAsia="Times New Roman"/>
          <w:noProof/>
        </w:rPr>
      </w:pPr>
      <w:r w:rsidRPr="00855160">
        <w:rPr>
          <w:rFonts w:eastAsia="Times New Roman"/>
        </w:rPr>
        <w:t>26.</w:t>
      </w:r>
      <w:r w:rsidRPr="00855160">
        <w:rPr>
          <w:rFonts w:eastAsia="Times New Roman"/>
        </w:rPr>
        <w:tab/>
        <w:t xml:space="preserve">if the "Energy" feature is supported and the </w:t>
      </w:r>
      <w:r w:rsidRPr="00855160">
        <w:rPr>
          <w:rFonts w:eastAsia="Times New Roman"/>
          <w:noProof/>
        </w:rPr>
        <w:t xml:space="preserve">"ENERGY_SAV_IND_CH" Policy Control Request Trigger </w:t>
      </w:r>
      <w:r w:rsidRPr="00855160">
        <w:rPr>
          <w:rFonts w:eastAsia="Times New Roman"/>
        </w:rPr>
        <w:t>was provided by the PCF, then the</w:t>
      </w:r>
      <w:r w:rsidRPr="00855160">
        <w:rPr>
          <w:rFonts w:eastAsia="Times New Roman"/>
          <w:noProof/>
        </w:rPr>
        <w:t xml:space="preserve"> updated Energy Saving Indicator </w:t>
      </w:r>
      <w:del w:id="1109" w:author="CR0354" w:date="2025-11-21T20:24:00Z">
        <w:r w:rsidRPr="00855160" w:rsidDel="00E67C0C">
          <w:rPr>
            <w:rFonts w:eastAsia="Times New Roman"/>
            <w:noProof/>
          </w:rPr>
          <w:delText xml:space="preserve">value </w:delText>
        </w:r>
      </w:del>
      <w:r w:rsidRPr="00855160">
        <w:rPr>
          <w:rFonts w:eastAsia="Times New Roman"/>
          <w:noProof/>
        </w:rPr>
        <w:t>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1110"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1110"/>
      <w:r w:rsidRPr="001B2554">
        <w:rPr>
          <w:rFonts w:eastAsia="Times New Roman"/>
          <w:noProof/>
        </w:rPr>
        <w:t>;</w:t>
      </w:r>
      <w:bookmarkStart w:id="1111" w:name="_Hlk144219455"/>
    </w:p>
    <w:p w14:paraId="6D335846" w14:textId="77777777" w:rsidR="001B2554" w:rsidRPr="001B2554" w:rsidRDefault="001B2554" w:rsidP="00937CCD">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1111"/>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112" w:name="_Toc28011090"/>
      <w:bookmarkStart w:id="1113" w:name="_Toc34137953"/>
      <w:bookmarkStart w:id="1114" w:name="_Toc36037548"/>
      <w:bookmarkStart w:id="1115" w:name="_Toc39051650"/>
      <w:bookmarkStart w:id="1116" w:name="_Toc43363242"/>
      <w:bookmarkStart w:id="1117" w:name="_Toc45132849"/>
      <w:bookmarkStart w:id="1118" w:name="_Toc49871580"/>
      <w:bookmarkStart w:id="1119" w:name="_Toc50023470"/>
      <w:bookmarkStart w:id="1120" w:name="_Toc51761150"/>
      <w:bookmarkStart w:id="1121" w:name="_Toc67492633"/>
      <w:bookmarkStart w:id="1122" w:name="_Toc74838367"/>
      <w:bookmarkStart w:id="1123" w:name="_Toc104311190"/>
      <w:bookmarkStart w:id="1124" w:name="_Toc104385870"/>
      <w:bookmarkStart w:id="1125" w:name="_Toc104407064"/>
      <w:bookmarkStart w:id="1126" w:name="_Toc104408357"/>
      <w:bookmarkStart w:id="1127"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1128" w:name="_Toc191391764"/>
      <w:r w:rsidRPr="008A5B43">
        <w:rPr>
          <w:rFonts w:eastAsia="Times New Roman"/>
        </w:rPr>
        <w:lastRenderedPageBreak/>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1129" w:name="_Toc214973177"/>
      <w:r>
        <w:rPr>
          <w:noProof/>
        </w:rPr>
        <w:t>4.2.3.2</w:t>
      </w:r>
      <w:r>
        <w:rPr>
          <w:noProof/>
        </w:rPr>
        <w:tab/>
        <w:t>Policy Control Request Triggers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9DDE929" w14:textId="77777777" w:rsidR="004F1B76" w:rsidRDefault="004F1B76">
      <w:pPr>
        <w:rPr>
          <w:noProof/>
        </w:rPr>
      </w:pPr>
      <w:r>
        <w:rPr>
          <w:noProof/>
        </w:rPr>
        <w:t xml:space="preserve">The following </w:t>
      </w:r>
      <w:bookmarkStart w:id="1130" w:name="_Hlk511045291"/>
      <w:r>
        <w:rPr>
          <w:noProof/>
        </w:rPr>
        <w:t>Policy Control Request Triggers</w:t>
      </w:r>
      <w:bookmarkEnd w:id="1130"/>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131" w:name="_Toc28011091"/>
      <w:bookmarkStart w:id="1132" w:name="_Toc34137954"/>
      <w:bookmarkStart w:id="1133" w:name="_Toc36037549"/>
      <w:bookmarkStart w:id="1134" w:name="_Toc39051651"/>
      <w:bookmarkStart w:id="1135" w:name="_Toc43363243"/>
      <w:bookmarkStart w:id="1136" w:name="_Toc45132850"/>
      <w:bookmarkStart w:id="1137" w:name="_Toc49871581"/>
      <w:bookmarkStart w:id="1138" w:name="_Toc50023471"/>
      <w:bookmarkStart w:id="1139" w:name="_Toc51761151"/>
      <w:bookmarkStart w:id="1140" w:name="_Toc67492634"/>
      <w:bookmarkStart w:id="1141" w:name="_Toc74838368"/>
      <w:bookmarkStart w:id="1142" w:name="_Toc104311191"/>
      <w:bookmarkStart w:id="1143" w:name="_Toc104385871"/>
      <w:bookmarkStart w:id="1144" w:name="_Toc104407065"/>
      <w:bookmarkStart w:id="1145" w:name="_Toc104408358"/>
      <w:bookmarkStart w:id="1146"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lastRenderedPageBreak/>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1147" w:name="_Toc191391765"/>
      <w:bookmarkStart w:id="1148" w:name="_Toc214973178"/>
      <w:r>
        <w:rPr>
          <w:noProof/>
        </w:rPr>
        <w:t>4.2.3.3</w:t>
      </w:r>
      <w:r>
        <w:rPr>
          <w:noProof/>
        </w:rPr>
        <w:tab/>
        <w:t>Encoding of updated policy</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756F220" w14:textId="77777777" w:rsidR="00800CD0" w:rsidRPr="00800CD0" w:rsidRDefault="00800CD0" w:rsidP="00E43AE3">
      <w:pPr>
        <w:pStyle w:val="Heading5"/>
      </w:pPr>
      <w:bookmarkStart w:id="1149" w:name="_Toc153786736"/>
      <w:bookmarkStart w:id="1150" w:name="_Toc191391766"/>
      <w:bookmarkStart w:id="1151" w:name="_Toc214973179"/>
      <w:r w:rsidRPr="00800CD0">
        <w:t>4.2.3.3.1</w:t>
      </w:r>
      <w:r w:rsidRPr="00800CD0">
        <w:tab/>
        <w:t>General</w:t>
      </w:r>
      <w:bookmarkEnd w:id="1149"/>
      <w:bookmarkEnd w:id="1150"/>
      <w:bookmarkEnd w:id="1151"/>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1152" w:name="_Hlk514929639"/>
      <w:r w:rsidRPr="00800CD0">
        <w:rPr>
          <w:lang w:eastAsia="zh-CN"/>
        </w:rPr>
        <w:t xml:space="preserve">the attribute shall be provided with a </w:t>
      </w:r>
      <w:bookmarkEnd w:id="1152"/>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lastRenderedPageBreak/>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153" w:name="_Toc191391767"/>
      <w:bookmarkStart w:id="1154" w:name="_Toc21497318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153"/>
      <w:bookmarkEnd w:id="1154"/>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lastRenderedPageBreak/>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1155"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1155"/>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156" w:name="_Toc191391768"/>
      <w:bookmarkStart w:id="1157" w:name="_Toc28011092"/>
      <w:bookmarkStart w:id="1158" w:name="_Toc34137955"/>
      <w:bookmarkStart w:id="1159" w:name="_Toc36037550"/>
      <w:bookmarkStart w:id="1160" w:name="_Toc39051652"/>
      <w:bookmarkStart w:id="1161" w:name="_Toc43363244"/>
      <w:bookmarkStart w:id="1162" w:name="_Toc45132851"/>
      <w:bookmarkStart w:id="1163" w:name="_Toc49871582"/>
      <w:bookmarkStart w:id="1164" w:name="_Toc50023472"/>
      <w:bookmarkStart w:id="1165" w:name="_Toc51761152"/>
      <w:bookmarkStart w:id="1166" w:name="_Toc67492635"/>
      <w:bookmarkStart w:id="1167" w:name="_Toc74838369"/>
      <w:bookmarkStart w:id="1168" w:name="_Toc104311192"/>
      <w:bookmarkStart w:id="1169" w:name="_Toc104385872"/>
      <w:bookmarkStart w:id="1170" w:name="_Toc104407066"/>
      <w:bookmarkStart w:id="1171" w:name="_Toc104408359"/>
      <w:bookmarkStart w:id="1172" w:name="_Toc104545953"/>
      <w:bookmarkStart w:id="1173" w:name="_Toc214973181"/>
      <w:r>
        <w:rPr>
          <w:noProof/>
        </w:rPr>
        <w:t>4.2.3.4</w:t>
      </w:r>
      <w:r>
        <w:rPr>
          <w:noProof/>
        </w:rPr>
        <w:tab/>
        <w:t>Feature renegotiation during AMF relocation</w:t>
      </w:r>
      <w:bookmarkEnd w:id="1156"/>
      <w:bookmarkEnd w:id="117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174" w:name="_Toc191391769"/>
      <w:bookmarkStart w:id="1175" w:name="_Toc214973182"/>
      <w:r>
        <w:rPr>
          <w:noProof/>
        </w:rPr>
        <w:lastRenderedPageBreak/>
        <w:t>4.2.4</w:t>
      </w:r>
      <w:r>
        <w:rPr>
          <w:noProof/>
        </w:rPr>
        <w:tab/>
        <w:t>Npcf_AMPolicyControl_UpdateNotify Service Operation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4"/>
      <w:bookmarkEnd w:id="1175"/>
    </w:p>
    <w:p w14:paraId="6CDA743C" w14:textId="77777777" w:rsidR="004F1B76" w:rsidRDefault="004F1B76">
      <w:pPr>
        <w:pStyle w:val="Heading4"/>
        <w:rPr>
          <w:noProof/>
        </w:rPr>
      </w:pPr>
      <w:bookmarkStart w:id="1176" w:name="_Toc28011093"/>
      <w:bookmarkStart w:id="1177" w:name="_Toc34137956"/>
      <w:bookmarkStart w:id="1178" w:name="_Toc36037551"/>
      <w:bookmarkStart w:id="1179" w:name="_Toc39051653"/>
      <w:bookmarkStart w:id="1180" w:name="_Toc43363245"/>
      <w:bookmarkStart w:id="1181" w:name="_Toc45132852"/>
      <w:bookmarkStart w:id="1182" w:name="_Toc49871583"/>
      <w:bookmarkStart w:id="1183" w:name="_Toc50023473"/>
      <w:bookmarkStart w:id="1184" w:name="_Toc51761153"/>
      <w:bookmarkStart w:id="1185" w:name="_Toc67492636"/>
      <w:bookmarkStart w:id="1186" w:name="_Toc74838370"/>
      <w:bookmarkStart w:id="1187" w:name="_Toc104311193"/>
      <w:bookmarkStart w:id="1188" w:name="_Toc104385873"/>
      <w:bookmarkStart w:id="1189" w:name="_Toc104407067"/>
      <w:bookmarkStart w:id="1190" w:name="_Toc104408360"/>
      <w:bookmarkStart w:id="1191" w:name="_Toc104545954"/>
      <w:bookmarkStart w:id="1192" w:name="_Toc191391770"/>
      <w:bookmarkStart w:id="1193" w:name="_Toc214973183"/>
      <w:r>
        <w:rPr>
          <w:noProof/>
        </w:rPr>
        <w:t>4.2.4.1</w:t>
      </w:r>
      <w:r>
        <w:rPr>
          <w:noProof/>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1194"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195" w:name="_Toc28011094"/>
      <w:bookmarkStart w:id="1196" w:name="_Toc34137957"/>
      <w:bookmarkStart w:id="1197" w:name="_Toc36037552"/>
      <w:bookmarkStart w:id="1198" w:name="_Toc39051654"/>
      <w:bookmarkStart w:id="1199" w:name="_Toc43363246"/>
      <w:bookmarkStart w:id="1200" w:name="_Toc45132853"/>
      <w:bookmarkStart w:id="1201" w:name="_Toc49871584"/>
      <w:bookmarkStart w:id="1202" w:name="_Toc50023474"/>
      <w:bookmarkStart w:id="1203" w:name="_Toc51761154"/>
      <w:bookmarkStart w:id="1204" w:name="_Toc67492637"/>
      <w:bookmarkStart w:id="1205" w:name="_Toc74838371"/>
      <w:bookmarkStart w:id="1206" w:name="_Toc104311194"/>
      <w:bookmarkStart w:id="1207" w:name="_Toc104385874"/>
      <w:bookmarkStart w:id="1208" w:name="_Toc104407068"/>
      <w:bookmarkStart w:id="1209" w:name="_Toc104408361"/>
      <w:bookmarkStart w:id="1210" w:name="_Toc104545955"/>
      <w:bookmarkStart w:id="1211" w:name="_Toc191391771"/>
      <w:bookmarkStart w:id="1212" w:name="_Toc214973184"/>
      <w:bookmarkEnd w:id="1194"/>
      <w:r>
        <w:rPr>
          <w:noProof/>
        </w:rPr>
        <w:t>4.2.4.2</w:t>
      </w:r>
      <w:r>
        <w:rPr>
          <w:noProof/>
        </w:rPr>
        <w:tab/>
        <w:t>Policy update notification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25585926"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1213" w:name="_Toc28011095"/>
      <w:bookmarkStart w:id="1214" w:name="_Toc34137958"/>
      <w:bookmarkStart w:id="1215" w:name="_Toc36037553"/>
      <w:bookmarkStart w:id="1216" w:name="_Toc39051655"/>
      <w:bookmarkStart w:id="1217" w:name="_Toc43363247"/>
      <w:bookmarkStart w:id="1218" w:name="_Toc45132854"/>
      <w:bookmarkStart w:id="1219" w:name="_Toc49871585"/>
      <w:bookmarkStart w:id="1220" w:name="_Toc50023475"/>
      <w:bookmarkStart w:id="1221" w:name="_Toc51761155"/>
      <w:bookmarkStart w:id="1222" w:name="_Toc67492638"/>
      <w:bookmarkStart w:id="1223" w:name="_Toc74838372"/>
      <w:bookmarkStart w:id="1224" w:name="_Toc104311195"/>
      <w:bookmarkStart w:id="1225" w:name="_Toc104385875"/>
      <w:bookmarkStart w:id="1226" w:name="_Toc104407069"/>
      <w:bookmarkStart w:id="1227" w:name="_Toc104408362"/>
      <w:bookmarkStart w:id="1228"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229"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1230" w:name="_Toc214973185"/>
      <w:r>
        <w:rPr>
          <w:noProof/>
        </w:rPr>
        <w:t>4.2.4.3</w:t>
      </w:r>
      <w:r>
        <w:rPr>
          <w:noProof/>
        </w:rPr>
        <w:tab/>
        <w:t>Request for termination of the policy association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pt" o:ole="">
            <v:imagedata r:id="rId24" o:title=""/>
          </v:shape>
          <o:OLEObject Type="Embed" ProgID="Visio.Drawing.11" ShapeID="_x0000_i1032" DrawAspect="Content" ObjectID="_1825585927"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1231" w:name="_Hlk23526098"/>
      <w:r>
        <w:rPr>
          <w:noProof/>
        </w:rPr>
        <w:t>resend the failed request for termination of the policy association to</w:t>
      </w:r>
      <w:bookmarkEnd w:id="1231"/>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1232" w:name="_Toc28011096"/>
      <w:bookmarkStart w:id="1233" w:name="_Toc34137959"/>
      <w:bookmarkStart w:id="1234" w:name="_Toc36037554"/>
      <w:bookmarkStart w:id="1235" w:name="_Toc39051656"/>
      <w:bookmarkStart w:id="1236" w:name="_Toc43363248"/>
      <w:bookmarkStart w:id="1237" w:name="_Toc45132855"/>
      <w:bookmarkStart w:id="1238" w:name="_Toc49871586"/>
      <w:bookmarkStart w:id="1239" w:name="_Toc50023476"/>
      <w:bookmarkStart w:id="1240" w:name="_Toc51761156"/>
      <w:bookmarkStart w:id="1241" w:name="_Toc67492639"/>
      <w:bookmarkStart w:id="1242" w:name="_Toc74838373"/>
      <w:bookmarkStart w:id="1243" w:name="_Toc104311196"/>
      <w:bookmarkStart w:id="1244" w:name="_Toc104385876"/>
      <w:bookmarkStart w:id="1245" w:name="_Toc104407070"/>
      <w:bookmarkStart w:id="1246" w:name="_Toc104408363"/>
      <w:bookmarkStart w:id="1247" w:name="_Toc104545957"/>
      <w:bookmarkStart w:id="1248" w:name="_Toc191391773"/>
      <w:bookmarkStart w:id="1249" w:name="_Toc214973186"/>
      <w:r>
        <w:rPr>
          <w:noProof/>
        </w:rPr>
        <w:t>4.2.5</w:t>
      </w:r>
      <w:r>
        <w:rPr>
          <w:noProof/>
        </w:rPr>
        <w:tab/>
        <w:t>Npcf_AMPolicyControl_Delete Service Operation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25585928"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250" w:name="_Toc28011097"/>
      <w:bookmarkStart w:id="1251" w:name="_Toc34137960"/>
      <w:bookmarkStart w:id="1252" w:name="_Toc36037555"/>
      <w:bookmarkStart w:id="1253" w:name="_Toc39051657"/>
      <w:bookmarkStart w:id="1254" w:name="_Toc43363249"/>
      <w:bookmarkStart w:id="1255" w:name="_Toc45132856"/>
      <w:bookmarkStart w:id="1256" w:name="_Toc49871587"/>
      <w:bookmarkStart w:id="1257" w:name="_Toc50023477"/>
      <w:bookmarkStart w:id="1258" w:name="_Toc51761157"/>
      <w:bookmarkStart w:id="1259" w:name="_Toc67492640"/>
      <w:bookmarkStart w:id="1260" w:name="_Toc74838374"/>
      <w:bookmarkStart w:id="1261" w:name="_Toc104311197"/>
      <w:bookmarkStart w:id="1262" w:name="_Toc104385877"/>
      <w:bookmarkStart w:id="1263" w:name="_Toc104407071"/>
      <w:bookmarkStart w:id="1264" w:name="_Toc104408364"/>
      <w:bookmarkStart w:id="1265" w:name="_Toc104545958"/>
      <w:bookmarkStart w:id="1266" w:name="_Toc191391774"/>
      <w:bookmarkStart w:id="1267" w:name="_Toc214973187"/>
      <w:r>
        <w:rPr>
          <w:noProof/>
          <w:lang w:eastAsia="zh-CN"/>
        </w:rPr>
        <w:t>5</w:t>
      </w:r>
      <w:r>
        <w:rPr>
          <w:noProof/>
        </w:rPr>
        <w:tab/>
        <w:t>Npcf_AMPolicyControl</w:t>
      </w:r>
      <w:r>
        <w:rPr>
          <w:noProof/>
          <w:lang w:eastAsia="zh-CN"/>
        </w:rPr>
        <w:t xml:space="preserve"> API</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000456A" w14:textId="77777777" w:rsidR="004F1B76" w:rsidRDefault="004F1B76">
      <w:pPr>
        <w:pStyle w:val="Heading2"/>
        <w:rPr>
          <w:noProof/>
        </w:rPr>
      </w:pPr>
      <w:bookmarkStart w:id="1268" w:name="_Toc28011098"/>
      <w:bookmarkStart w:id="1269" w:name="_Toc34137961"/>
      <w:bookmarkStart w:id="1270" w:name="_Toc36037556"/>
      <w:bookmarkStart w:id="1271" w:name="_Toc39051658"/>
      <w:bookmarkStart w:id="1272" w:name="_Toc43363250"/>
      <w:bookmarkStart w:id="1273" w:name="_Toc45132857"/>
      <w:bookmarkStart w:id="1274" w:name="_Toc49871588"/>
      <w:bookmarkStart w:id="1275" w:name="_Toc50023478"/>
      <w:bookmarkStart w:id="1276" w:name="_Toc51761158"/>
      <w:bookmarkStart w:id="1277" w:name="_Toc67492641"/>
      <w:bookmarkStart w:id="1278" w:name="_Toc74838375"/>
      <w:bookmarkStart w:id="1279" w:name="_Toc104311198"/>
      <w:bookmarkStart w:id="1280" w:name="_Toc104385878"/>
      <w:bookmarkStart w:id="1281" w:name="_Toc104407072"/>
      <w:bookmarkStart w:id="1282" w:name="_Toc104408365"/>
      <w:bookmarkStart w:id="1283" w:name="_Toc104545959"/>
      <w:bookmarkStart w:id="1284" w:name="_Toc191391775"/>
      <w:bookmarkStart w:id="1285" w:name="_Toc214973188"/>
      <w:r>
        <w:rPr>
          <w:noProof/>
          <w:lang w:eastAsia="zh-CN"/>
        </w:rPr>
        <w:t>5</w:t>
      </w:r>
      <w:r>
        <w:rPr>
          <w:noProof/>
        </w:rPr>
        <w:t>.1</w:t>
      </w:r>
      <w:r>
        <w:rPr>
          <w:noProof/>
        </w:rPr>
        <w:tab/>
        <w:t>Introduction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286" w:name="_Toc28011099"/>
      <w:bookmarkStart w:id="1287" w:name="_Toc34137962"/>
      <w:bookmarkStart w:id="1288" w:name="_Toc36037557"/>
      <w:bookmarkStart w:id="1289" w:name="_Toc39051659"/>
      <w:bookmarkStart w:id="1290" w:name="_Toc43363251"/>
      <w:bookmarkStart w:id="1291" w:name="_Toc45132858"/>
      <w:bookmarkStart w:id="1292" w:name="_Toc49871589"/>
      <w:bookmarkStart w:id="1293" w:name="_Toc50023479"/>
      <w:bookmarkStart w:id="1294" w:name="_Toc51761159"/>
      <w:bookmarkStart w:id="1295" w:name="_Toc67492642"/>
      <w:bookmarkStart w:id="1296" w:name="_Toc74838376"/>
      <w:bookmarkStart w:id="1297" w:name="_Toc104311199"/>
      <w:bookmarkStart w:id="1298" w:name="_Toc104385879"/>
      <w:bookmarkStart w:id="1299" w:name="_Toc104407073"/>
      <w:bookmarkStart w:id="1300" w:name="_Toc104408366"/>
      <w:bookmarkStart w:id="1301" w:name="_Toc104545960"/>
      <w:bookmarkStart w:id="1302" w:name="_Toc191391776"/>
      <w:bookmarkStart w:id="1303" w:name="_Toc214973189"/>
      <w:r>
        <w:rPr>
          <w:noProof/>
        </w:rPr>
        <w:t>5.2</w:t>
      </w:r>
      <w:r>
        <w:rPr>
          <w:noProof/>
        </w:rPr>
        <w:tab/>
        <w:t>Usage of HTTP</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3B7E310" w14:textId="77777777" w:rsidR="004F1B76" w:rsidRDefault="004F1B76">
      <w:pPr>
        <w:pStyle w:val="Heading3"/>
        <w:rPr>
          <w:noProof/>
        </w:rPr>
      </w:pPr>
      <w:bookmarkStart w:id="1304" w:name="_Toc28011100"/>
      <w:bookmarkStart w:id="1305" w:name="_Toc34137963"/>
      <w:bookmarkStart w:id="1306" w:name="_Toc36037558"/>
      <w:bookmarkStart w:id="1307" w:name="_Toc39051660"/>
      <w:bookmarkStart w:id="1308" w:name="_Toc43363252"/>
      <w:bookmarkStart w:id="1309" w:name="_Toc45132859"/>
      <w:bookmarkStart w:id="1310" w:name="_Toc49871590"/>
      <w:bookmarkStart w:id="1311" w:name="_Toc50023480"/>
      <w:bookmarkStart w:id="1312" w:name="_Toc51761160"/>
      <w:bookmarkStart w:id="1313" w:name="_Toc67492643"/>
      <w:bookmarkStart w:id="1314" w:name="_Toc74838377"/>
      <w:bookmarkStart w:id="1315" w:name="_Toc104311200"/>
      <w:bookmarkStart w:id="1316" w:name="_Toc104385880"/>
      <w:bookmarkStart w:id="1317" w:name="_Toc104407074"/>
      <w:bookmarkStart w:id="1318" w:name="_Toc104408367"/>
      <w:bookmarkStart w:id="1319" w:name="_Toc104545961"/>
      <w:bookmarkStart w:id="1320" w:name="_Toc191391777"/>
      <w:bookmarkStart w:id="1321" w:name="_Toc214973190"/>
      <w:r>
        <w:rPr>
          <w:noProof/>
        </w:rPr>
        <w:t>5.2.1</w:t>
      </w:r>
      <w:r>
        <w:rPr>
          <w:noProof/>
        </w:rPr>
        <w:tab/>
        <w:t>General</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322" w:name="_Toc28011101"/>
      <w:bookmarkStart w:id="1323" w:name="_Toc34137964"/>
      <w:bookmarkStart w:id="1324" w:name="_Toc36037559"/>
      <w:bookmarkStart w:id="1325" w:name="_Toc39051661"/>
      <w:bookmarkStart w:id="1326" w:name="_Toc43363253"/>
      <w:bookmarkStart w:id="1327" w:name="_Toc45132860"/>
      <w:bookmarkStart w:id="1328" w:name="_Toc49871591"/>
      <w:bookmarkStart w:id="1329" w:name="_Toc50023481"/>
      <w:bookmarkStart w:id="1330" w:name="_Toc51761161"/>
      <w:bookmarkStart w:id="1331" w:name="_Toc67492644"/>
      <w:bookmarkStart w:id="1332" w:name="_Toc74838378"/>
      <w:bookmarkStart w:id="1333" w:name="_Toc104311201"/>
      <w:bookmarkStart w:id="1334" w:name="_Toc104385881"/>
      <w:bookmarkStart w:id="1335" w:name="_Toc104407075"/>
      <w:bookmarkStart w:id="1336" w:name="_Toc104408368"/>
      <w:bookmarkStart w:id="1337" w:name="_Toc104545962"/>
      <w:bookmarkStart w:id="1338" w:name="_Toc191391778"/>
      <w:bookmarkStart w:id="1339" w:name="_Toc214973191"/>
      <w:r>
        <w:rPr>
          <w:noProof/>
        </w:rPr>
        <w:t>5.2.2</w:t>
      </w:r>
      <w:r>
        <w:rPr>
          <w:noProof/>
        </w:rPr>
        <w:tab/>
        <w:t>HTTP standard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543351E" w14:textId="77777777" w:rsidR="004F1B76" w:rsidRDefault="004F1B76">
      <w:pPr>
        <w:pStyle w:val="Heading4"/>
        <w:rPr>
          <w:noProof/>
          <w:lang w:eastAsia="zh-CN"/>
        </w:rPr>
      </w:pPr>
      <w:bookmarkStart w:id="1340" w:name="_Toc28011102"/>
      <w:bookmarkStart w:id="1341" w:name="_Toc34137965"/>
      <w:bookmarkStart w:id="1342" w:name="_Toc36037560"/>
      <w:bookmarkStart w:id="1343" w:name="_Toc39051662"/>
      <w:bookmarkStart w:id="1344" w:name="_Toc43363254"/>
      <w:bookmarkStart w:id="1345" w:name="_Toc45132861"/>
      <w:bookmarkStart w:id="1346" w:name="_Toc49871592"/>
      <w:bookmarkStart w:id="1347" w:name="_Toc50023482"/>
      <w:bookmarkStart w:id="1348" w:name="_Toc51761162"/>
      <w:bookmarkStart w:id="1349" w:name="_Toc67492645"/>
      <w:bookmarkStart w:id="1350" w:name="_Toc74838379"/>
      <w:bookmarkStart w:id="1351" w:name="_Toc104311202"/>
      <w:bookmarkStart w:id="1352" w:name="_Toc104385882"/>
      <w:bookmarkStart w:id="1353" w:name="_Toc104407076"/>
      <w:bookmarkStart w:id="1354" w:name="_Toc104408369"/>
      <w:bookmarkStart w:id="1355" w:name="_Toc104545963"/>
      <w:bookmarkStart w:id="1356" w:name="_Toc191391779"/>
      <w:bookmarkStart w:id="1357" w:name="_Toc214973192"/>
      <w:r>
        <w:rPr>
          <w:noProof/>
        </w:rPr>
        <w:t>5.2.2.1</w:t>
      </w:r>
      <w:r>
        <w:rPr>
          <w:noProof/>
          <w:lang w:eastAsia="zh-CN"/>
        </w:rPr>
        <w:tab/>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358" w:name="_Toc28011103"/>
      <w:bookmarkStart w:id="1359" w:name="_Toc34137966"/>
      <w:bookmarkStart w:id="1360" w:name="_Toc36037561"/>
      <w:bookmarkStart w:id="1361" w:name="_Toc39051663"/>
      <w:bookmarkStart w:id="1362" w:name="_Toc43363255"/>
      <w:bookmarkStart w:id="1363" w:name="_Toc45132862"/>
      <w:bookmarkStart w:id="1364" w:name="_Toc49871593"/>
      <w:bookmarkStart w:id="1365" w:name="_Toc50023483"/>
      <w:bookmarkStart w:id="1366" w:name="_Toc51761163"/>
      <w:bookmarkStart w:id="1367" w:name="_Toc67492646"/>
      <w:bookmarkStart w:id="1368" w:name="_Toc74838380"/>
      <w:bookmarkStart w:id="1369" w:name="_Toc104311203"/>
      <w:bookmarkStart w:id="1370" w:name="_Toc104385883"/>
      <w:bookmarkStart w:id="1371" w:name="_Toc104407077"/>
      <w:bookmarkStart w:id="1372" w:name="_Toc104408370"/>
      <w:bookmarkStart w:id="1373" w:name="_Toc104545964"/>
      <w:bookmarkStart w:id="1374" w:name="_Toc191391780"/>
      <w:bookmarkStart w:id="1375" w:name="_Toc214973193"/>
      <w:r>
        <w:rPr>
          <w:noProof/>
        </w:rPr>
        <w:lastRenderedPageBreak/>
        <w:t>5.2.2.2</w:t>
      </w:r>
      <w:r>
        <w:rPr>
          <w:noProof/>
        </w:rPr>
        <w:tab/>
        <w:t>Content type</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1376" w:name="_Hlk525213471"/>
      <w:r>
        <w:t xml:space="preserve">"Problem Details" JSON object shall be used to indicate </w:t>
      </w:r>
      <w:r>
        <w:rPr>
          <w:lang w:eastAsia="fr-FR"/>
        </w:rPr>
        <w:t xml:space="preserve">additional details of the error </w:t>
      </w:r>
      <w:r>
        <w:t xml:space="preserve">in a HTTP response body and </w:t>
      </w:r>
      <w:bookmarkEnd w:id="1376"/>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377" w:name="_Toc28011104"/>
      <w:bookmarkStart w:id="1378" w:name="_Toc34137967"/>
      <w:bookmarkStart w:id="1379" w:name="_Toc36037562"/>
      <w:bookmarkStart w:id="1380" w:name="_Toc39051664"/>
      <w:bookmarkStart w:id="1381" w:name="_Toc43363256"/>
      <w:bookmarkStart w:id="1382" w:name="_Toc45132863"/>
      <w:bookmarkStart w:id="1383" w:name="_Toc49871594"/>
      <w:bookmarkStart w:id="1384" w:name="_Toc50023484"/>
      <w:bookmarkStart w:id="1385" w:name="_Toc51761164"/>
      <w:bookmarkStart w:id="1386" w:name="_Toc67492647"/>
      <w:bookmarkStart w:id="1387" w:name="_Toc74838381"/>
      <w:bookmarkStart w:id="1388" w:name="_Toc104311204"/>
      <w:bookmarkStart w:id="1389" w:name="_Toc104385884"/>
      <w:bookmarkStart w:id="1390" w:name="_Toc104407078"/>
      <w:bookmarkStart w:id="1391" w:name="_Toc104408371"/>
      <w:bookmarkStart w:id="1392" w:name="_Toc104545965"/>
      <w:bookmarkStart w:id="1393" w:name="_Toc191391781"/>
      <w:bookmarkStart w:id="1394" w:name="_Toc214973194"/>
      <w:r>
        <w:rPr>
          <w:noProof/>
        </w:rPr>
        <w:t>5.2.3</w:t>
      </w:r>
      <w:r>
        <w:rPr>
          <w:noProof/>
        </w:rPr>
        <w:tab/>
        <w:t>HTTP custom headers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395" w:name="_Toc28011105"/>
      <w:bookmarkStart w:id="1396" w:name="_Toc34137968"/>
      <w:bookmarkStart w:id="1397" w:name="_Toc36037563"/>
      <w:bookmarkStart w:id="1398" w:name="_Toc39051665"/>
      <w:bookmarkStart w:id="1399" w:name="_Toc43363257"/>
      <w:bookmarkStart w:id="1400" w:name="_Toc45132864"/>
      <w:bookmarkStart w:id="1401" w:name="_Toc49871595"/>
      <w:bookmarkStart w:id="1402" w:name="_Toc50023485"/>
      <w:bookmarkStart w:id="1403" w:name="_Toc51761165"/>
      <w:bookmarkStart w:id="1404" w:name="_Toc67492648"/>
      <w:bookmarkStart w:id="1405" w:name="_Toc74838382"/>
      <w:bookmarkStart w:id="1406" w:name="_Toc104311205"/>
      <w:bookmarkStart w:id="1407" w:name="_Toc104385885"/>
      <w:bookmarkStart w:id="1408" w:name="_Toc104407079"/>
      <w:bookmarkStart w:id="1409" w:name="_Toc104408372"/>
      <w:bookmarkStart w:id="1410" w:name="_Toc104545966"/>
      <w:bookmarkStart w:id="1411" w:name="_Toc191391782"/>
      <w:bookmarkStart w:id="1412" w:name="_Toc214973195"/>
      <w:r>
        <w:rPr>
          <w:noProof/>
        </w:rPr>
        <w:t>5.3</w:t>
      </w:r>
      <w:r>
        <w:rPr>
          <w:noProof/>
        </w:rPr>
        <w:tab/>
        <w:t>Resources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3AAD34C1" w14:textId="77777777" w:rsidR="00985A00" w:rsidRDefault="00985A00" w:rsidP="00985A00">
      <w:bookmarkStart w:id="1413" w:name="_Toc28011106"/>
      <w:bookmarkStart w:id="1414" w:name="_Toc34137969"/>
      <w:bookmarkStart w:id="1415" w:name="_Toc36037564"/>
      <w:bookmarkStart w:id="1416" w:name="_Toc39051666"/>
      <w:bookmarkStart w:id="1417" w:name="_Toc43363258"/>
      <w:bookmarkStart w:id="1418" w:name="_Toc45132865"/>
      <w:bookmarkStart w:id="1419" w:name="_Toc49871596"/>
      <w:bookmarkStart w:id="1420" w:name="_Toc50023486"/>
      <w:bookmarkStart w:id="1421" w:name="_Toc51761166"/>
      <w:bookmarkStart w:id="1422" w:name="_Toc67492649"/>
      <w:bookmarkStart w:id="1423" w:name="_Toc74838383"/>
      <w:bookmarkStart w:id="1424" w:name="_Toc104311206"/>
      <w:bookmarkStart w:id="1425" w:name="_Toc104385886"/>
      <w:bookmarkStart w:id="1426" w:name="_Toc104407080"/>
      <w:bookmarkStart w:id="1427" w:name="_Toc104408373"/>
      <w:bookmarkStart w:id="1428"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429" w:name="_Toc191391783"/>
      <w:bookmarkStart w:id="1430" w:name="_Toc214973196"/>
      <w:r>
        <w:rPr>
          <w:noProof/>
        </w:rPr>
        <w:t>5.3.1</w:t>
      </w:r>
      <w:r>
        <w:rPr>
          <w:noProof/>
        </w:rPr>
        <w:tab/>
        <w:t>Resource Structure</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4C1E5E02" w14:textId="77777777" w:rsidR="004F1B76" w:rsidRDefault="004F1B76">
      <w:pPr>
        <w:pStyle w:val="TH"/>
        <w:rPr>
          <w:noProof/>
        </w:rPr>
      </w:pPr>
      <w:r>
        <w:rPr>
          <w:noProof/>
        </w:rPr>
        <w:object w:dxaOrig="8169" w:dyaOrig="4854" w14:anchorId="72E58B09">
          <v:shape id="_x0000_i1034" type="#_x0000_t75" style="width:409pt;height:178.5pt" o:ole="">
            <v:imagedata r:id="rId28" o:title=""/>
          </v:shape>
          <o:OLEObject Type="Embed" ProgID="Visio.Drawing.11" ShapeID="_x0000_i1034" DrawAspect="Content" ObjectID="_1825585929"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1431"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1432" w:name="_Hlk511760776"/>
            <w:r>
              <w:rPr>
                <w:noProof/>
              </w:rPr>
              <w:t>/policies/{polAssoId}/update</w:t>
            </w:r>
            <w:bookmarkEnd w:id="1432"/>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1431"/>
    </w:tbl>
    <w:p w14:paraId="53B68EDC" w14:textId="77777777" w:rsidR="004F1B76" w:rsidRDefault="004F1B76">
      <w:pPr>
        <w:rPr>
          <w:noProof/>
        </w:rPr>
      </w:pPr>
    </w:p>
    <w:p w14:paraId="1D937999" w14:textId="77777777" w:rsidR="004F1B76" w:rsidRDefault="004F1B76">
      <w:pPr>
        <w:pStyle w:val="Heading3"/>
        <w:rPr>
          <w:noProof/>
        </w:rPr>
      </w:pPr>
      <w:bookmarkStart w:id="1433" w:name="_Toc28011107"/>
      <w:bookmarkStart w:id="1434" w:name="_Toc34137970"/>
      <w:bookmarkStart w:id="1435" w:name="_Toc36037565"/>
      <w:bookmarkStart w:id="1436" w:name="_Toc39051667"/>
      <w:bookmarkStart w:id="1437" w:name="_Toc43363259"/>
      <w:bookmarkStart w:id="1438" w:name="_Toc45132866"/>
      <w:bookmarkStart w:id="1439" w:name="_Toc49871597"/>
      <w:bookmarkStart w:id="1440" w:name="_Toc50023487"/>
      <w:bookmarkStart w:id="1441" w:name="_Toc51761167"/>
      <w:bookmarkStart w:id="1442" w:name="_Toc67492650"/>
      <w:bookmarkStart w:id="1443" w:name="_Toc74838384"/>
      <w:bookmarkStart w:id="1444" w:name="_Toc104311207"/>
      <w:bookmarkStart w:id="1445" w:name="_Toc104385887"/>
      <w:bookmarkStart w:id="1446" w:name="_Toc104407081"/>
      <w:bookmarkStart w:id="1447" w:name="_Toc104408374"/>
      <w:bookmarkStart w:id="1448" w:name="_Toc104545968"/>
      <w:bookmarkStart w:id="1449" w:name="_Toc191391784"/>
      <w:bookmarkStart w:id="1450" w:name="_Toc214973197"/>
      <w:r>
        <w:rPr>
          <w:noProof/>
        </w:rPr>
        <w:lastRenderedPageBreak/>
        <w:t>5.3.2</w:t>
      </w:r>
      <w:r>
        <w:rPr>
          <w:noProof/>
        </w:rPr>
        <w:tab/>
        <w:t>Resource: AM Policy Associations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DAC96BC" w14:textId="77777777" w:rsidR="004F1B76" w:rsidRDefault="004F1B76">
      <w:pPr>
        <w:pStyle w:val="Heading4"/>
        <w:rPr>
          <w:noProof/>
        </w:rPr>
      </w:pPr>
      <w:bookmarkStart w:id="1451" w:name="_Toc28011108"/>
      <w:bookmarkStart w:id="1452" w:name="_Toc34137971"/>
      <w:bookmarkStart w:id="1453" w:name="_Toc36037566"/>
      <w:bookmarkStart w:id="1454" w:name="_Toc39051668"/>
      <w:bookmarkStart w:id="1455" w:name="_Toc43363260"/>
      <w:bookmarkStart w:id="1456" w:name="_Toc45132867"/>
      <w:bookmarkStart w:id="1457" w:name="_Toc49871598"/>
      <w:bookmarkStart w:id="1458" w:name="_Toc50023488"/>
      <w:bookmarkStart w:id="1459" w:name="_Toc51761168"/>
      <w:bookmarkStart w:id="1460" w:name="_Toc67492651"/>
      <w:bookmarkStart w:id="1461" w:name="_Toc74838385"/>
      <w:bookmarkStart w:id="1462" w:name="_Toc104311208"/>
      <w:bookmarkStart w:id="1463" w:name="_Toc104385888"/>
      <w:bookmarkStart w:id="1464" w:name="_Toc104407082"/>
      <w:bookmarkStart w:id="1465" w:name="_Toc104408375"/>
      <w:bookmarkStart w:id="1466" w:name="_Toc104545969"/>
      <w:bookmarkStart w:id="1467" w:name="_Toc191391785"/>
      <w:bookmarkStart w:id="1468" w:name="_Toc214973198"/>
      <w:r>
        <w:rPr>
          <w:noProof/>
        </w:rPr>
        <w:t>5.3.2.1</w:t>
      </w:r>
      <w:r>
        <w:rPr>
          <w:noProof/>
        </w:rP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469" w:name="_Toc28011109"/>
      <w:bookmarkStart w:id="1470" w:name="_Toc34137972"/>
      <w:bookmarkStart w:id="1471" w:name="_Toc36037567"/>
      <w:bookmarkStart w:id="1472" w:name="_Toc39051669"/>
      <w:bookmarkStart w:id="1473" w:name="_Toc43363261"/>
      <w:bookmarkStart w:id="1474" w:name="_Toc45132868"/>
      <w:bookmarkStart w:id="1475" w:name="_Toc49871599"/>
      <w:bookmarkStart w:id="1476" w:name="_Toc50023489"/>
      <w:bookmarkStart w:id="1477" w:name="_Toc51761169"/>
      <w:bookmarkStart w:id="1478" w:name="_Toc67492652"/>
      <w:bookmarkStart w:id="1479" w:name="_Toc74838386"/>
      <w:bookmarkStart w:id="1480" w:name="_Toc104311209"/>
      <w:bookmarkStart w:id="1481" w:name="_Toc104385889"/>
      <w:bookmarkStart w:id="1482" w:name="_Toc104407083"/>
      <w:bookmarkStart w:id="1483" w:name="_Toc104408376"/>
      <w:bookmarkStart w:id="1484" w:name="_Toc104545970"/>
      <w:bookmarkStart w:id="1485" w:name="_Toc191391786"/>
      <w:bookmarkStart w:id="1486" w:name="_Toc214973199"/>
      <w:r>
        <w:rPr>
          <w:noProof/>
        </w:rPr>
        <w:t>5.3.2.2</w:t>
      </w:r>
      <w:r>
        <w:rPr>
          <w:noProof/>
        </w:rPr>
        <w:tab/>
        <w:t>Resource definition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487" w:name="_Toc28011110"/>
      <w:bookmarkStart w:id="1488" w:name="_Toc34137973"/>
      <w:bookmarkStart w:id="1489" w:name="_Toc36037568"/>
      <w:bookmarkStart w:id="1490" w:name="_Toc39051670"/>
      <w:bookmarkStart w:id="1491" w:name="_Toc43363262"/>
      <w:bookmarkStart w:id="1492" w:name="_Toc45132869"/>
      <w:bookmarkStart w:id="1493" w:name="_Toc49871600"/>
      <w:bookmarkStart w:id="1494" w:name="_Toc50023490"/>
      <w:bookmarkStart w:id="1495" w:name="_Toc51761170"/>
      <w:bookmarkStart w:id="1496" w:name="_Toc67492653"/>
      <w:bookmarkStart w:id="1497" w:name="_Toc74838387"/>
      <w:bookmarkStart w:id="1498" w:name="_Toc104311210"/>
      <w:bookmarkStart w:id="1499" w:name="_Toc104385890"/>
      <w:bookmarkStart w:id="1500" w:name="_Toc104407084"/>
      <w:bookmarkStart w:id="1501" w:name="_Toc104408377"/>
      <w:bookmarkStart w:id="1502" w:name="_Toc104545971"/>
      <w:bookmarkStart w:id="1503" w:name="_Toc191391787"/>
      <w:bookmarkStart w:id="1504" w:name="_Toc214973200"/>
      <w:r>
        <w:rPr>
          <w:noProof/>
        </w:rPr>
        <w:t>5.3.2.3</w:t>
      </w:r>
      <w:r>
        <w:rPr>
          <w:noProof/>
        </w:rPr>
        <w:tab/>
        <w:t>Resource Standard Methods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E11E2B6" w14:textId="77777777" w:rsidR="004F1B76" w:rsidRDefault="004F1B76">
      <w:pPr>
        <w:pStyle w:val="Heading5"/>
        <w:rPr>
          <w:noProof/>
        </w:rPr>
      </w:pPr>
      <w:bookmarkStart w:id="1505" w:name="_Toc28011111"/>
      <w:bookmarkStart w:id="1506" w:name="_Toc34137974"/>
      <w:bookmarkStart w:id="1507" w:name="_Toc36037569"/>
      <w:bookmarkStart w:id="1508" w:name="_Toc39051671"/>
      <w:bookmarkStart w:id="1509" w:name="_Toc43363263"/>
      <w:bookmarkStart w:id="1510" w:name="_Toc45132870"/>
      <w:bookmarkStart w:id="1511" w:name="_Toc49871601"/>
      <w:bookmarkStart w:id="1512" w:name="_Toc50023491"/>
      <w:bookmarkStart w:id="1513" w:name="_Toc51761171"/>
      <w:bookmarkStart w:id="1514" w:name="_Toc67492654"/>
      <w:bookmarkStart w:id="1515" w:name="_Toc74838388"/>
      <w:bookmarkStart w:id="1516" w:name="_Toc104311211"/>
      <w:bookmarkStart w:id="1517" w:name="_Toc104385891"/>
      <w:bookmarkStart w:id="1518" w:name="_Toc104407085"/>
      <w:bookmarkStart w:id="1519" w:name="_Toc104408378"/>
      <w:bookmarkStart w:id="1520" w:name="_Toc104545972"/>
      <w:bookmarkStart w:id="1521" w:name="_Toc191391788"/>
      <w:bookmarkStart w:id="1522" w:name="_Toc214973201"/>
      <w:r>
        <w:rPr>
          <w:noProof/>
        </w:rPr>
        <w:t>5.3.2.3.1</w:t>
      </w:r>
      <w:r>
        <w:rPr>
          <w:noProof/>
        </w:rPr>
        <w:tab/>
        <w:t>POST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523" w:name="_Toc28011112"/>
      <w:bookmarkStart w:id="1524" w:name="_Toc34137975"/>
      <w:bookmarkStart w:id="1525" w:name="_Toc36037570"/>
      <w:bookmarkStart w:id="1526" w:name="_Toc39051672"/>
      <w:bookmarkStart w:id="1527" w:name="_Toc43363264"/>
      <w:bookmarkStart w:id="1528" w:name="_Toc45132871"/>
      <w:bookmarkStart w:id="1529" w:name="_Toc49871602"/>
      <w:bookmarkStart w:id="1530" w:name="_Toc50023492"/>
      <w:bookmarkStart w:id="1531" w:name="_Toc51761172"/>
      <w:bookmarkStart w:id="1532" w:name="_Toc67492655"/>
      <w:bookmarkStart w:id="1533" w:name="_Toc74838389"/>
      <w:bookmarkStart w:id="1534" w:name="_Toc104311212"/>
      <w:bookmarkStart w:id="1535" w:name="_Toc104385892"/>
      <w:bookmarkStart w:id="1536" w:name="_Toc104407086"/>
      <w:bookmarkStart w:id="1537" w:name="_Toc104408379"/>
      <w:bookmarkStart w:id="1538" w:name="_Toc104545973"/>
      <w:bookmarkStart w:id="1539" w:name="_Toc191391789"/>
      <w:bookmarkStart w:id="1540" w:name="_Toc214973202"/>
      <w:r>
        <w:rPr>
          <w:noProof/>
        </w:rPr>
        <w:lastRenderedPageBreak/>
        <w:t>5.3.3</w:t>
      </w:r>
      <w:r>
        <w:rPr>
          <w:noProof/>
        </w:rPr>
        <w:tab/>
        <w:t>Resource: Individual AM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49B2994A" w14:textId="77777777" w:rsidR="004F1B76" w:rsidRDefault="004F1B76">
      <w:pPr>
        <w:pStyle w:val="Heading4"/>
        <w:rPr>
          <w:noProof/>
        </w:rPr>
      </w:pPr>
      <w:bookmarkStart w:id="1541" w:name="_Toc28011113"/>
      <w:bookmarkStart w:id="1542" w:name="_Toc34137976"/>
      <w:bookmarkStart w:id="1543" w:name="_Toc36037571"/>
      <w:bookmarkStart w:id="1544" w:name="_Toc39051673"/>
      <w:bookmarkStart w:id="1545" w:name="_Toc43363265"/>
      <w:bookmarkStart w:id="1546" w:name="_Toc45132872"/>
      <w:bookmarkStart w:id="1547" w:name="_Toc49871603"/>
      <w:bookmarkStart w:id="1548" w:name="_Toc50023493"/>
      <w:bookmarkStart w:id="1549" w:name="_Toc51761173"/>
      <w:bookmarkStart w:id="1550" w:name="_Toc67492656"/>
      <w:bookmarkStart w:id="1551" w:name="_Toc74838390"/>
      <w:bookmarkStart w:id="1552" w:name="_Toc104311213"/>
      <w:bookmarkStart w:id="1553" w:name="_Toc104385893"/>
      <w:bookmarkStart w:id="1554" w:name="_Toc104407087"/>
      <w:bookmarkStart w:id="1555" w:name="_Toc104408380"/>
      <w:bookmarkStart w:id="1556" w:name="_Toc104545974"/>
      <w:bookmarkStart w:id="1557" w:name="_Toc191391790"/>
      <w:bookmarkStart w:id="1558" w:name="_Toc214973203"/>
      <w:r>
        <w:rPr>
          <w:noProof/>
        </w:rPr>
        <w:t>5.3.3.1</w:t>
      </w:r>
      <w:r>
        <w:rPr>
          <w:noProof/>
        </w:rPr>
        <w:tab/>
        <w:t>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559" w:name="_Toc28011114"/>
      <w:bookmarkStart w:id="1560" w:name="_Toc34137977"/>
      <w:bookmarkStart w:id="1561" w:name="_Toc36037572"/>
      <w:bookmarkStart w:id="1562" w:name="_Toc39051674"/>
      <w:bookmarkStart w:id="1563" w:name="_Toc43363266"/>
      <w:bookmarkStart w:id="1564" w:name="_Toc45132873"/>
      <w:bookmarkStart w:id="1565" w:name="_Toc49871604"/>
      <w:bookmarkStart w:id="1566" w:name="_Toc50023494"/>
      <w:bookmarkStart w:id="1567" w:name="_Toc51761174"/>
      <w:bookmarkStart w:id="1568" w:name="_Toc67492657"/>
      <w:bookmarkStart w:id="1569" w:name="_Toc74838391"/>
      <w:bookmarkStart w:id="1570" w:name="_Toc104311214"/>
      <w:bookmarkStart w:id="1571" w:name="_Toc104385894"/>
      <w:bookmarkStart w:id="1572" w:name="_Toc104407088"/>
      <w:bookmarkStart w:id="1573" w:name="_Toc104408381"/>
      <w:bookmarkStart w:id="1574" w:name="_Toc104545975"/>
      <w:bookmarkStart w:id="1575" w:name="_Toc191391791"/>
      <w:bookmarkStart w:id="1576" w:name="_Toc214973204"/>
      <w:r>
        <w:rPr>
          <w:noProof/>
        </w:rPr>
        <w:t>5.3.3.2</w:t>
      </w:r>
      <w:r>
        <w:rPr>
          <w:noProof/>
        </w:rPr>
        <w:tab/>
        <w:t>Resource definition</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577" w:name="_Toc28011115"/>
      <w:bookmarkStart w:id="1578" w:name="_Toc34137978"/>
      <w:bookmarkStart w:id="1579" w:name="_Toc36037573"/>
      <w:bookmarkStart w:id="1580" w:name="_Toc39051675"/>
      <w:bookmarkStart w:id="1581" w:name="_Toc43363267"/>
      <w:bookmarkStart w:id="1582" w:name="_Toc45132874"/>
      <w:bookmarkStart w:id="1583" w:name="_Toc49871605"/>
      <w:bookmarkStart w:id="1584" w:name="_Toc50023495"/>
      <w:bookmarkStart w:id="1585" w:name="_Toc51761175"/>
      <w:bookmarkStart w:id="1586" w:name="_Toc67492658"/>
      <w:bookmarkStart w:id="1587" w:name="_Toc74838392"/>
      <w:bookmarkStart w:id="1588" w:name="_Toc104311215"/>
      <w:bookmarkStart w:id="1589" w:name="_Toc104385895"/>
      <w:bookmarkStart w:id="1590" w:name="_Toc104407089"/>
      <w:bookmarkStart w:id="1591" w:name="_Toc104408382"/>
      <w:bookmarkStart w:id="1592" w:name="_Toc104545976"/>
      <w:bookmarkStart w:id="1593" w:name="_Toc191391792"/>
      <w:bookmarkStart w:id="1594" w:name="_Toc214973205"/>
      <w:r>
        <w:rPr>
          <w:noProof/>
        </w:rPr>
        <w:t>5.3.3.3</w:t>
      </w:r>
      <w:r>
        <w:rPr>
          <w:noProof/>
        </w:rPr>
        <w:tab/>
        <w:t>Resource Standard Methods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7866EBE9" w14:textId="77777777" w:rsidR="004F1B76" w:rsidRDefault="004F1B76">
      <w:pPr>
        <w:pStyle w:val="Heading5"/>
        <w:rPr>
          <w:noProof/>
        </w:rPr>
      </w:pPr>
      <w:bookmarkStart w:id="1595" w:name="_Toc28011116"/>
      <w:bookmarkStart w:id="1596" w:name="_Toc34137979"/>
      <w:bookmarkStart w:id="1597" w:name="_Toc36037574"/>
      <w:bookmarkStart w:id="1598" w:name="_Toc39051676"/>
      <w:bookmarkStart w:id="1599" w:name="_Toc43363268"/>
      <w:bookmarkStart w:id="1600" w:name="_Toc45132875"/>
      <w:bookmarkStart w:id="1601" w:name="_Toc49871606"/>
      <w:bookmarkStart w:id="1602" w:name="_Toc50023496"/>
      <w:bookmarkStart w:id="1603" w:name="_Toc51761176"/>
      <w:bookmarkStart w:id="1604" w:name="_Toc67492659"/>
      <w:bookmarkStart w:id="1605" w:name="_Toc74838393"/>
      <w:bookmarkStart w:id="1606" w:name="_Toc104311216"/>
      <w:bookmarkStart w:id="1607" w:name="_Toc104385896"/>
      <w:bookmarkStart w:id="1608" w:name="_Toc104407090"/>
      <w:bookmarkStart w:id="1609" w:name="_Toc104408383"/>
      <w:bookmarkStart w:id="1610" w:name="_Toc104545977"/>
      <w:bookmarkStart w:id="1611" w:name="_Toc191391793"/>
      <w:bookmarkStart w:id="1612" w:name="_Toc214973206"/>
      <w:r>
        <w:rPr>
          <w:noProof/>
        </w:rPr>
        <w:t>5.3.3.3.1</w:t>
      </w:r>
      <w:r>
        <w:rPr>
          <w:noProof/>
        </w:rPr>
        <w:tab/>
        <w:t>GET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613" w:name="_Toc28011117"/>
      <w:bookmarkStart w:id="1614" w:name="_Toc34137980"/>
      <w:bookmarkStart w:id="1615" w:name="_Toc36037575"/>
      <w:bookmarkStart w:id="1616" w:name="_Toc39051677"/>
      <w:bookmarkStart w:id="1617" w:name="_Toc43363269"/>
      <w:bookmarkStart w:id="1618" w:name="_Toc45132876"/>
      <w:bookmarkStart w:id="1619" w:name="_Toc49871607"/>
      <w:bookmarkStart w:id="1620" w:name="_Toc50023497"/>
      <w:bookmarkStart w:id="1621" w:name="_Toc51761177"/>
      <w:bookmarkStart w:id="1622" w:name="_Toc67492660"/>
      <w:bookmarkStart w:id="1623" w:name="_Toc74838394"/>
      <w:bookmarkStart w:id="1624" w:name="_Toc104311217"/>
      <w:bookmarkStart w:id="1625" w:name="_Toc104385897"/>
      <w:bookmarkStart w:id="1626" w:name="_Toc104407091"/>
      <w:bookmarkStart w:id="1627" w:name="_Toc104408384"/>
      <w:bookmarkStart w:id="1628" w:name="_Toc104545978"/>
      <w:bookmarkStart w:id="1629" w:name="_Toc191391794"/>
      <w:bookmarkStart w:id="1630" w:name="_Toc214973207"/>
      <w:r>
        <w:rPr>
          <w:noProof/>
        </w:rPr>
        <w:t>5.3.3.3.2</w:t>
      </w:r>
      <w:r>
        <w:rPr>
          <w:noProof/>
        </w:rPr>
        <w:tab/>
        <w:t>DELETE</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631" w:name="_Toc28011118"/>
      <w:bookmarkStart w:id="1632" w:name="_Toc34137981"/>
      <w:bookmarkStart w:id="1633" w:name="_Toc36037576"/>
      <w:bookmarkStart w:id="1634" w:name="_Toc39051678"/>
      <w:bookmarkStart w:id="1635" w:name="_Toc43363270"/>
      <w:bookmarkStart w:id="1636" w:name="_Toc45132877"/>
      <w:bookmarkStart w:id="1637" w:name="_Toc49871608"/>
      <w:bookmarkStart w:id="1638" w:name="_Toc50023498"/>
      <w:bookmarkStart w:id="1639" w:name="_Toc51761178"/>
      <w:bookmarkStart w:id="1640" w:name="_Toc67492661"/>
      <w:bookmarkStart w:id="1641" w:name="_Toc74838395"/>
      <w:bookmarkStart w:id="1642" w:name="_Toc104311218"/>
      <w:bookmarkStart w:id="1643" w:name="_Toc104385898"/>
      <w:bookmarkStart w:id="1644" w:name="_Toc104407092"/>
      <w:bookmarkStart w:id="1645" w:name="_Toc104408385"/>
      <w:bookmarkStart w:id="1646" w:name="_Toc104545979"/>
      <w:bookmarkStart w:id="1647" w:name="_Toc191391795"/>
      <w:bookmarkStart w:id="1648" w:name="_Toc214973208"/>
      <w:r>
        <w:rPr>
          <w:noProof/>
        </w:rPr>
        <w:t>5.3.3.4</w:t>
      </w:r>
      <w:r>
        <w:rPr>
          <w:noProof/>
        </w:rPr>
        <w:tab/>
        <w:t>Resource Custom Operations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80802D" w14:textId="77777777" w:rsidR="004F1B76" w:rsidRDefault="004F1B76">
      <w:pPr>
        <w:pStyle w:val="Heading5"/>
        <w:rPr>
          <w:noProof/>
        </w:rPr>
      </w:pPr>
      <w:bookmarkStart w:id="1649" w:name="_Toc28011119"/>
      <w:bookmarkStart w:id="1650" w:name="_Toc34137982"/>
      <w:bookmarkStart w:id="1651" w:name="_Toc36037577"/>
      <w:bookmarkStart w:id="1652" w:name="_Toc39051679"/>
      <w:bookmarkStart w:id="1653" w:name="_Toc43363271"/>
      <w:bookmarkStart w:id="1654" w:name="_Toc45132878"/>
      <w:bookmarkStart w:id="1655" w:name="_Toc49871609"/>
      <w:bookmarkStart w:id="1656" w:name="_Toc50023499"/>
      <w:bookmarkStart w:id="1657" w:name="_Toc51761179"/>
      <w:bookmarkStart w:id="1658" w:name="_Toc67492662"/>
      <w:bookmarkStart w:id="1659" w:name="_Toc74838396"/>
      <w:bookmarkStart w:id="1660" w:name="_Toc104311219"/>
      <w:bookmarkStart w:id="1661" w:name="_Toc104385899"/>
      <w:bookmarkStart w:id="1662" w:name="_Toc104407093"/>
      <w:bookmarkStart w:id="1663" w:name="_Toc104408386"/>
      <w:bookmarkStart w:id="1664" w:name="_Toc104545980"/>
      <w:bookmarkStart w:id="1665" w:name="_Toc191391796"/>
      <w:bookmarkStart w:id="1666" w:name="_Toc214973209"/>
      <w:r>
        <w:rPr>
          <w:noProof/>
        </w:rPr>
        <w:t>5.3.3.4.1</w:t>
      </w:r>
      <w:r>
        <w:rPr>
          <w:noProof/>
        </w:rPr>
        <w:tab/>
        <w:t>Overview</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667" w:name="_Toc28011120"/>
      <w:bookmarkStart w:id="1668" w:name="_Toc34137983"/>
      <w:bookmarkStart w:id="1669" w:name="_Toc36037578"/>
      <w:bookmarkStart w:id="1670" w:name="_Toc39051680"/>
      <w:bookmarkStart w:id="1671" w:name="_Toc43363272"/>
      <w:bookmarkStart w:id="1672" w:name="_Toc45132879"/>
      <w:bookmarkStart w:id="1673" w:name="_Toc49871610"/>
      <w:bookmarkStart w:id="1674" w:name="_Toc50023500"/>
      <w:bookmarkStart w:id="1675" w:name="_Toc51761180"/>
      <w:bookmarkStart w:id="1676" w:name="_Toc67492663"/>
      <w:bookmarkStart w:id="1677" w:name="_Toc74838397"/>
      <w:bookmarkStart w:id="1678" w:name="_Toc104311220"/>
      <w:bookmarkStart w:id="1679" w:name="_Toc104385900"/>
      <w:bookmarkStart w:id="1680" w:name="_Toc104407094"/>
      <w:bookmarkStart w:id="1681" w:name="_Toc104408387"/>
      <w:bookmarkStart w:id="1682" w:name="_Toc104545981"/>
      <w:bookmarkStart w:id="1683" w:name="_Toc191391797"/>
      <w:bookmarkStart w:id="1684" w:name="_Toc214973210"/>
      <w:r>
        <w:rPr>
          <w:noProof/>
        </w:rPr>
        <w:lastRenderedPageBreak/>
        <w:t>5.3.3.4.2</w:t>
      </w:r>
      <w:r>
        <w:rPr>
          <w:noProof/>
        </w:rPr>
        <w:tab/>
        <w:t>Operation: Update</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1BF3666" w14:textId="77777777" w:rsidR="004F1B76" w:rsidRDefault="004F1B76">
      <w:pPr>
        <w:pStyle w:val="Heading6"/>
        <w:rPr>
          <w:noProof/>
        </w:rPr>
      </w:pPr>
      <w:bookmarkStart w:id="1685" w:name="_Toc28011121"/>
      <w:bookmarkStart w:id="1686" w:name="_Toc34137984"/>
      <w:bookmarkStart w:id="1687" w:name="_Toc36037579"/>
      <w:bookmarkStart w:id="1688" w:name="_Toc39051681"/>
      <w:bookmarkStart w:id="1689" w:name="_Toc43363273"/>
      <w:bookmarkStart w:id="1690" w:name="_Toc45132880"/>
      <w:bookmarkStart w:id="1691" w:name="_Toc49871611"/>
      <w:bookmarkStart w:id="1692" w:name="_Toc50023501"/>
      <w:bookmarkStart w:id="1693" w:name="_Toc51761181"/>
      <w:bookmarkStart w:id="1694" w:name="_Toc67492664"/>
      <w:bookmarkStart w:id="1695" w:name="_Toc74838398"/>
      <w:bookmarkStart w:id="1696" w:name="_Toc104311221"/>
      <w:bookmarkStart w:id="1697" w:name="_Toc104385901"/>
      <w:bookmarkStart w:id="1698" w:name="_Toc104407095"/>
      <w:bookmarkStart w:id="1699" w:name="_Toc104408388"/>
      <w:bookmarkStart w:id="1700" w:name="_Toc104545982"/>
      <w:bookmarkStart w:id="1701" w:name="_Toc191391798"/>
      <w:bookmarkStart w:id="1702" w:name="_Toc214973211"/>
      <w:r>
        <w:rPr>
          <w:noProof/>
        </w:rPr>
        <w:t>5.3.3.4.2.1</w:t>
      </w:r>
      <w:r>
        <w:rPr>
          <w:noProof/>
        </w:rPr>
        <w:tab/>
        <w:t>Description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1703" w:name="_Toc28011122"/>
      <w:bookmarkStart w:id="1704" w:name="_Toc34137985"/>
      <w:bookmarkStart w:id="1705" w:name="_Toc36037580"/>
      <w:bookmarkStart w:id="1706" w:name="_Toc39051682"/>
      <w:bookmarkStart w:id="1707" w:name="_Toc43363274"/>
      <w:bookmarkStart w:id="1708" w:name="_Toc45132881"/>
      <w:bookmarkStart w:id="1709" w:name="_Toc49871612"/>
      <w:bookmarkStart w:id="1710" w:name="_Toc50023502"/>
      <w:bookmarkStart w:id="1711" w:name="_Toc51761182"/>
      <w:bookmarkStart w:id="1712" w:name="_Toc67492665"/>
      <w:bookmarkStart w:id="1713" w:name="_Toc74838399"/>
      <w:bookmarkStart w:id="1714" w:name="_Toc104311222"/>
      <w:bookmarkStart w:id="1715" w:name="_Toc104385902"/>
      <w:bookmarkStart w:id="1716" w:name="_Toc104407096"/>
      <w:bookmarkStart w:id="1717" w:name="_Toc104408389"/>
      <w:bookmarkStart w:id="1718" w:name="_Toc104545983"/>
      <w:bookmarkStart w:id="1719" w:name="_Toc191391799"/>
      <w:bookmarkStart w:id="1720" w:name="_Toc214973212"/>
      <w:r>
        <w:rPr>
          <w:noProof/>
        </w:rPr>
        <w:t>5.3.3.4.2.2</w:t>
      </w:r>
      <w:r>
        <w:rPr>
          <w:noProof/>
        </w:rPr>
        <w:tab/>
        <w:t>Operation Definition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721"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722" w:name="_Toc28011123"/>
      <w:bookmarkStart w:id="1723" w:name="_Toc34137986"/>
      <w:bookmarkStart w:id="1724" w:name="_Toc36037581"/>
      <w:bookmarkStart w:id="1725" w:name="_Toc39051683"/>
      <w:bookmarkStart w:id="1726" w:name="_Toc43363275"/>
      <w:bookmarkStart w:id="1727" w:name="_Toc45132882"/>
      <w:bookmarkStart w:id="1728" w:name="_Toc49871613"/>
      <w:bookmarkStart w:id="1729" w:name="_Toc50023503"/>
      <w:bookmarkStart w:id="1730" w:name="_Toc51761183"/>
      <w:bookmarkStart w:id="1731" w:name="_Toc67492666"/>
      <w:bookmarkStart w:id="1732" w:name="_Toc74838400"/>
      <w:bookmarkStart w:id="1733" w:name="_Toc104311223"/>
      <w:bookmarkStart w:id="1734" w:name="_Toc104385903"/>
      <w:bookmarkStart w:id="1735" w:name="_Toc104407097"/>
      <w:bookmarkStart w:id="1736" w:name="_Toc104408390"/>
      <w:bookmarkStart w:id="1737" w:name="_Toc104545984"/>
      <w:bookmarkStart w:id="1738" w:name="_Toc191391800"/>
      <w:bookmarkStart w:id="1739" w:name="_Toc214973213"/>
      <w:r>
        <w:rPr>
          <w:noProof/>
        </w:rPr>
        <w:t>5.4</w:t>
      </w:r>
      <w:r>
        <w:rPr>
          <w:noProof/>
        </w:rPr>
        <w:tab/>
        <w:t>Custom Operations without associated resources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740" w:name="_Toc28011124"/>
      <w:bookmarkStart w:id="1741" w:name="_Toc34137987"/>
      <w:bookmarkStart w:id="1742" w:name="_Toc36037582"/>
      <w:bookmarkStart w:id="1743" w:name="_Toc39051684"/>
      <w:bookmarkStart w:id="1744" w:name="_Toc43363276"/>
      <w:bookmarkStart w:id="1745" w:name="_Toc45132883"/>
      <w:bookmarkStart w:id="1746" w:name="_Toc49871614"/>
      <w:bookmarkStart w:id="1747" w:name="_Toc50023504"/>
      <w:bookmarkStart w:id="1748" w:name="_Toc51761184"/>
      <w:bookmarkStart w:id="1749" w:name="_Toc67492667"/>
      <w:bookmarkStart w:id="1750" w:name="_Toc74838401"/>
      <w:bookmarkStart w:id="1751" w:name="_Toc104311224"/>
      <w:bookmarkStart w:id="1752" w:name="_Toc104385904"/>
      <w:bookmarkStart w:id="1753" w:name="_Toc104407098"/>
      <w:bookmarkStart w:id="1754" w:name="_Toc104408391"/>
      <w:bookmarkStart w:id="1755" w:name="_Toc104545985"/>
      <w:bookmarkStart w:id="1756" w:name="_Toc191391801"/>
      <w:bookmarkStart w:id="1757" w:name="_Toc214973214"/>
      <w:r>
        <w:rPr>
          <w:noProof/>
        </w:rPr>
        <w:t>5.5</w:t>
      </w:r>
      <w:r>
        <w:rPr>
          <w:noProof/>
        </w:rPr>
        <w:tab/>
        <w:t>Notifications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1851D60" w14:textId="77777777" w:rsidR="004F1B76" w:rsidRDefault="004F1B76">
      <w:pPr>
        <w:pStyle w:val="Heading3"/>
        <w:rPr>
          <w:noProof/>
        </w:rPr>
      </w:pPr>
      <w:bookmarkStart w:id="1758" w:name="_Toc28011125"/>
      <w:bookmarkStart w:id="1759" w:name="_Toc34137988"/>
      <w:bookmarkStart w:id="1760" w:name="_Toc36037583"/>
      <w:bookmarkStart w:id="1761" w:name="_Toc39051685"/>
      <w:bookmarkStart w:id="1762" w:name="_Toc43363277"/>
      <w:bookmarkStart w:id="1763" w:name="_Toc45132884"/>
      <w:bookmarkStart w:id="1764" w:name="_Toc49871615"/>
      <w:bookmarkStart w:id="1765" w:name="_Toc50023505"/>
      <w:bookmarkStart w:id="1766" w:name="_Toc51761185"/>
      <w:bookmarkStart w:id="1767" w:name="_Toc67492668"/>
      <w:bookmarkStart w:id="1768" w:name="_Toc74838402"/>
      <w:bookmarkStart w:id="1769" w:name="_Toc104311225"/>
      <w:bookmarkStart w:id="1770" w:name="_Toc104385905"/>
      <w:bookmarkStart w:id="1771" w:name="_Toc104407099"/>
      <w:bookmarkStart w:id="1772" w:name="_Toc104408392"/>
      <w:bookmarkStart w:id="1773" w:name="_Toc104545986"/>
      <w:bookmarkStart w:id="1774" w:name="_Toc191391802"/>
      <w:bookmarkStart w:id="1775" w:name="_Toc214973215"/>
      <w:bookmarkEnd w:id="1721"/>
      <w:r>
        <w:rPr>
          <w:noProof/>
        </w:rPr>
        <w:t>5.5.1</w:t>
      </w:r>
      <w:r>
        <w:rPr>
          <w:noProof/>
        </w:rP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776" w:name="_Toc28011126"/>
      <w:bookmarkStart w:id="1777" w:name="_Toc34137989"/>
      <w:bookmarkStart w:id="1778" w:name="_Toc36037584"/>
      <w:bookmarkStart w:id="1779" w:name="_Toc39051686"/>
      <w:bookmarkStart w:id="1780" w:name="_Toc43363278"/>
      <w:bookmarkStart w:id="1781" w:name="_Toc45132885"/>
      <w:bookmarkStart w:id="1782" w:name="_Toc49871616"/>
      <w:bookmarkStart w:id="1783" w:name="_Toc50023506"/>
      <w:bookmarkStart w:id="1784" w:name="_Toc51761186"/>
      <w:bookmarkStart w:id="1785" w:name="_Toc67492669"/>
      <w:bookmarkStart w:id="1786" w:name="_Toc74838403"/>
      <w:bookmarkStart w:id="1787" w:name="_Toc104311226"/>
      <w:bookmarkStart w:id="1788" w:name="_Toc104385906"/>
      <w:bookmarkStart w:id="1789" w:name="_Toc104407100"/>
      <w:bookmarkStart w:id="1790" w:name="_Toc104408393"/>
      <w:bookmarkStart w:id="1791" w:name="_Toc104545987"/>
      <w:bookmarkStart w:id="1792" w:name="_Toc191391803"/>
      <w:bookmarkStart w:id="1793" w:name="_Toc214973216"/>
      <w:r>
        <w:rPr>
          <w:noProof/>
        </w:rPr>
        <w:t>5.5.2</w:t>
      </w:r>
      <w:r>
        <w:rPr>
          <w:noProof/>
        </w:rPr>
        <w:tab/>
        <w:t>Policy Update Notification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2B2C6066" w14:textId="77777777" w:rsidR="004F1B76" w:rsidRDefault="004F1B76">
      <w:pPr>
        <w:pStyle w:val="Heading4"/>
        <w:rPr>
          <w:noProof/>
        </w:rPr>
      </w:pPr>
      <w:bookmarkStart w:id="1794" w:name="_Toc28011127"/>
      <w:bookmarkStart w:id="1795" w:name="_Toc34137990"/>
      <w:bookmarkStart w:id="1796" w:name="_Toc36037585"/>
      <w:bookmarkStart w:id="1797" w:name="_Toc39051687"/>
      <w:bookmarkStart w:id="1798" w:name="_Toc43363279"/>
      <w:bookmarkStart w:id="1799" w:name="_Toc45132886"/>
      <w:bookmarkStart w:id="1800" w:name="_Toc49871617"/>
      <w:bookmarkStart w:id="1801" w:name="_Toc50023507"/>
      <w:bookmarkStart w:id="1802" w:name="_Toc51761187"/>
      <w:bookmarkStart w:id="1803" w:name="_Toc67492670"/>
      <w:bookmarkStart w:id="1804" w:name="_Toc74838404"/>
      <w:bookmarkStart w:id="1805" w:name="_Toc104311227"/>
      <w:bookmarkStart w:id="1806" w:name="_Toc104385907"/>
      <w:bookmarkStart w:id="1807" w:name="_Toc104407101"/>
      <w:bookmarkStart w:id="1808" w:name="_Toc104408394"/>
      <w:bookmarkStart w:id="1809" w:name="_Toc104545988"/>
      <w:bookmarkStart w:id="1810" w:name="_Toc191391804"/>
      <w:bookmarkStart w:id="1811" w:name="_Toc214973217"/>
      <w:r>
        <w:rPr>
          <w:noProof/>
        </w:rPr>
        <w:t>5.5.2.1</w:t>
      </w:r>
      <w:r>
        <w:rPr>
          <w:noProof/>
        </w:rPr>
        <w:tab/>
        <w:t>Description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812" w:name="_Toc28011128"/>
      <w:bookmarkStart w:id="1813" w:name="_Toc34137991"/>
      <w:bookmarkStart w:id="1814" w:name="_Toc36037586"/>
      <w:bookmarkStart w:id="1815" w:name="_Toc39051688"/>
      <w:bookmarkStart w:id="1816" w:name="_Toc43363280"/>
      <w:bookmarkStart w:id="1817" w:name="_Toc45132887"/>
      <w:bookmarkStart w:id="1818" w:name="_Toc49871618"/>
      <w:bookmarkStart w:id="1819" w:name="_Toc50023508"/>
      <w:bookmarkStart w:id="1820" w:name="_Toc51761188"/>
      <w:bookmarkStart w:id="1821" w:name="_Toc67492671"/>
      <w:bookmarkStart w:id="1822" w:name="_Toc74838405"/>
      <w:bookmarkStart w:id="1823" w:name="_Toc104311228"/>
      <w:bookmarkStart w:id="1824" w:name="_Toc104385908"/>
      <w:bookmarkStart w:id="1825" w:name="_Toc104407102"/>
      <w:bookmarkStart w:id="1826" w:name="_Toc104408395"/>
      <w:bookmarkStart w:id="1827" w:name="_Toc104545989"/>
      <w:bookmarkStart w:id="1828" w:name="_Toc191391805"/>
      <w:bookmarkStart w:id="1829" w:name="_Toc214973218"/>
      <w:r>
        <w:rPr>
          <w:noProof/>
        </w:rPr>
        <w:t>5.5.2.2</w:t>
      </w:r>
      <w:r>
        <w:rPr>
          <w:noProof/>
        </w:rPr>
        <w:tab/>
        <w:t>Operation Definition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161CB110" w:rsidR="00684408" w:rsidRDefault="00684408" w:rsidP="00684408">
            <w:pPr>
              <w:pStyle w:val="TAL"/>
            </w:pPr>
            <w:del w:id="1830" w:author="CR0358" w:date="2025-11-21T20:24:00Z" w16du:dateUtc="2025-09-24T07:47:00Z">
              <w:r w:rsidDel="00ED1414">
                <w:delText>S</w:delText>
              </w:r>
            </w:del>
            <w:ins w:id="1831" w:author="CR0358" w:date="2025-11-21T20:24:00Z" w16du:dateUtc="2025-09-24T07:47:00Z">
              <w:r>
                <w:t>s</w:t>
              </w:r>
            </w:ins>
            <w:r>
              <w:t>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832" w:name="_Toc28011129"/>
      <w:bookmarkStart w:id="1833" w:name="_Toc34137992"/>
      <w:bookmarkStart w:id="1834" w:name="_Toc36037587"/>
      <w:bookmarkStart w:id="1835" w:name="_Toc39051689"/>
      <w:bookmarkStart w:id="1836" w:name="_Toc43363281"/>
      <w:bookmarkStart w:id="1837" w:name="_Toc45132888"/>
      <w:bookmarkStart w:id="1838" w:name="_Toc49871619"/>
      <w:bookmarkStart w:id="1839" w:name="_Toc50023509"/>
      <w:bookmarkStart w:id="1840" w:name="_Toc51761189"/>
      <w:bookmarkStart w:id="1841" w:name="_Toc67492672"/>
      <w:bookmarkStart w:id="1842" w:name="_Toc74838406"/>
      <w:bookmarkStart w:id="1843" w:name="_Toc104311229"/>
      <w:bookmarkStart w:id="1844" w:name="_Toc104385909"/>
      <w:bookmarkStart w:id="1845" w:name="_Toc104407103"/>
      <w:bookmarkStart w:id="1846" w:name="_Toc104408396"/>
      <w:bookmarkStart w:id="1847" w:name="_Toc104545990"/>
      <w:bookmarkStart w:id="1848" w:name="_Toc191391806"/>
      <w:bookmarkStart w:id="1849" w:name="_Toc214973219"/>
      <w:r>
        <w:rPr>
          <w:noProof/>
        </w:rPr>
        <w:t>5.5.3</w:t>
      </w:r>
      <w:r>
        <w:rPr>
          <w:noProof/>
        </w:rPr>
        <w:tab/>
        <w:t>Request for termination of the policy association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62A156D5" w14:textId="77777777" w:rsidR="004F1B76" w:rsidRDefault="004F1B76">
      <w:pPr>
        <w:pStyle w:val="Heading4"/>
        <w:rPr>
          <w:noProof/>
        </w:rPr>
      </w:pPr>
      <w:bookmarkStart w:id="1850" w:name="_Toc28011130"/>
      <w:bookmarkStart w:id="1851" w:name="_Toc34137993"/>
      <w:bookmarkStart w:id="1852" w:name="_Toc36037588"/>
      <w:bookmarkStart w:id="1853" w:name="_Toc39051690"/>
      <w:bookmarkStart w:id="1854" w:name="_Toc43363282"/>
      <w:bookmarkStart w:id="1855" w:name="_Toc45132889"/>
      <w:bookmarkStart w:id="1856" w:name="_Toc49871620"/>
      <w:bookmarkStart w:id="1857" w:name="_Toc50023510"/>
      <w:bookmarkStart w:id="1858" w:name="_Toc51761190"/>
      <w:bookmarkStart w:id="1859" w:name="_Toc67492673"/>
      <w:bookmarkStart w:id="1860" w:name="_Toc74838407"/>
      <w:bookmarkStart w:id="1861" w:name="_Toc104311230"/>
      <w:bookmarkStart w:id="1862" w:name="_Toc104385910"/>
      <w:bookmarkStart w:id="1863" w:name="_Toc104407104"/>
      <w:bookmarkStart w:id="1864" w:name="_Toc104408397"/>
      <w:bookmarkStart w:id="1865" w:name="_Toc104545991"/>
      <w:bookmarkStart w:id="1866" w:name="_Toc191391807"/>
      <w:bookmarkStart w:id="1867" w:name="_Toc214973220"/>
      <w:r>
        <w:rPr>
          <w:noProof/>
        </w:rPr>
        <w:t>5.5.3.1</w:t>
      </w:r>
      <w:r>
        <w:rPr>
          <w:noProof/>
        </w:rPr>
        <w:tab/>
        <w:t>Description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868" w:name="_Toc28011131"/>
      <w:bookmarkStart w:id="1869" w:name="_Toc34137994"/>
      <w:bookmarkStart w:id="1870" w:name="_Toc36037589"/>
      <w:bookmarkStart w:id="1871" w:name="_Toc39051691"/>
      <w:bookmarkStart w:id="1872" w:name="_Toc43363283"/>
      <w:bookmarkStart w:id="1873" w:name="_Toc45132890"/>
      <w:bookmarkStart w:id="1874" w:name="_Toc49871621"/>
      <w:bookmarkStart w:id="1875" w:name="_Toc50023511"/>
      <w:bookmarkStart w:id="1876" w:name="_Toc51761191"/>
      <w:bookmarkStart w:id="1877" w:name="_Toc67492674"/>
      <w:bookmarkStart w:id="1878" w:name="_Toc74838408"/>
      <w:bookmarkStart w:id="1879" w:name="_Toc104311231"/>
      <w:bookmarkStart w:id="1880" w:name="_Toc104385911"/>
      <w:bookmarkStart w:id="1881" w:name="_Toc104407105"/>
      <w:bookmarkStart w:id="1882" w:name="_Toc104408398"/>
      <w:bookmarkStart w:id="1883" w:name="_Toc104545992"/>
      <w:bookmarkStart w:id="1884" w:name="_Toc191391808"/>
      <w:bookmarkStart w:id="1885" w:name="_Toc214973221"/>
      <w:r>
        <w:rPr>
          <w:noProof/>
        </w:rPr>
        <w:lastRenderedPageBreak/>
        <w:t>5.5.3.2</w:t>
      </w:r>
      <w:r>
        <w:rPr>
          <w:noProof/>
        </w:rPr>
        <w:tab/>
        <w:t>Operation Definition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886" w:name="_Toc28011132"/>
      <w:bookmarkStart w:id="1887" w:name="_Toc34137995"/>
      <w:bookmarkStart w:id="1888" w:name="_Toc36037590"/>
      <w:bookmarkStart w:id="1889" w:name="_Toc39051692"/>
      <w:bookmarkStart w:id="1890" w:name="_Toc43363284"/>
      <w:bookmarkStart w:id="1891" w:name="_Toc45132891"/>
      <w:bookmarkStart w:id="1892" w:name="_Toc49871622"/>
      <w:bookmarkStart w:id="1893" w:name="_Toc50023512"/>
      <w:bookmarkStart w:id="1894" w:name="_Toc51761192"/>
      <w:bookmarkStart w:id="1895" w:name="_Toc67492675"/>
      <w:bookmarkStart w:id="1896" w:name="_Toc74838409"/>
      <w:bookmarkStart w:id="1897" w:name="_Toc104311232"/>
      <w:bookmarkStart w:id="1898" w:name="_Toc104385912"/>
      <w:bookmarkStart w:id="1899" w:name="_Toc104407106"/>
      <w:bookmarkStart w:id="1900" w:name="_Toc104408399"/>
      <w:bookmarkStart w:id="1901" w:name="_Toc104545993"/>
      <w:bookmarkStart w:id="1902" w:name="_Toc191391809"/>
      <w:bookmarkStart w:id="1903" w:name="_Toc214973222"/>
      <w:r>
        <w:rPr>
          <w:noProof/>
        </w:rPr>
        <w:lastRenderedPageBreak/>
        <w:t>5.6</w:t>
      </w:r>
      <w:r>
        <w:rPr>
          <w:noProof/>
        </w:rPr>
        <w:tab/>
        <w:t>Data Model</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C709C11" w14:textId="77777777" w:rsidR="004F1B76" w:rsidRDefault="004F1B76">
      <w:pPr>
        <w:pStyle w:val="Heading3"/>
        <w:rPr>
          <w:noProof/>
        </w:rPr>
      </w:pPr>
      <w:bookmarkStart w:id="1904" w:name="_Toc28011133"/>
      <w:bookmarkStart w:id="1905" w:name="_Toc34137996"/>
      <w:bookmarkStart w:id="1906" w:name="_Toc36037591"/>
      <w:bookmarkStart w:id="1907" w:name="_Toc39051693"/>
      <w:bookmarkStart w:id="1908" w:name="_Toc43363285"/>
      <w:bookmarkStart w:id="1909" w:name="_Toc45132892"/>
      <w:bookmarkStart w:id="1910" w:name="_Toc49871623"/>
      <w:bookmarkStart w:id="1911" w:name="_Toc50023513"/>
      <w:bookmarkStart w:id="1912" w:name="_Toc51761193"/>
      <w:bookmarkStart w:id="1913" w:name="_Toc67492676"/>
      <w:bookmarkStart w:id="1914" w:name="_Toc74838410"/>
      <w:bookmarkStart w:id="1915" w:name="_Toc104311233"/>
      <w:bookmarkStart w:id="1916" w:name="_Toc104385913"/>
      <w:bookmarkStart w:id="1917" w:name="_Toc104407107"/>
      <w:bookmarkStart w:id="1918" w:name="_Toc104408400"/>
      <w:bookmarkStart w:id="1919" w:name="_Toc104545994"/>
      <w:bookmarkStart w:id="1920" w:name="_Toc191391810"/>
      <w:bookmarkStart w:id="1921" w:name="_Toc214973223"/>
      <w:r>
        <w:rPr>
          <w:noProof/>
        </w:rPr>
        <w:t>5.6.1</w:t>
      </w:r>
      <w:r>
        <w:rPr>
          <w:noProof/>
        </w:rP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2C86B35" w:rsidR="003D3B0A" w:rsidRDefault="003D3B0A" w:rsidP="003D3B0A">
            <w:pPr>
              <w:pStyle w:val="TAL"/>
              <w:rPr>
                <w:rFonts w:cs="Arial"/>
                <w:noProof/>
                <w:szCs w:val="18"/>
              </w:rPr>
            </w:pPr>
            <w:r>
              <w:t xml:space="preserve">Represents </w:t>
            </w:r>
            <w:ins w:id="1922" w:author="CR0346" w:date="2025-11-21T20:24:00Z">
              <w:r>
                <w:rPr>
                  <w:rFonts w:hint="eastAsia"/>
                  <w:lang w:eastAsia="zh-CN"/>
                </w:rPr>
                <w:t>t</w:t>
              </w:r>
              <w:r w:rsidRPr="002178AD">
                <w:t>he address(es), and if available, the instance ID and the set ID of the Charging Function.</w:t>
              </w:r>
            </w:ins>
            <w:del w:id="1923" w:author="CR0346" w:date="2025-11-21T20:24:00Z">
              <w:r w:rsidDel="00104E74">
                <w:delText>the charging information</w:delText>
              </w:r>
            </w:del>
            <w:r w:rsidRPr="002178AD">
              <w:t>.</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1FF090DD" w14:textId="77777777" w:rsidR="003D3B0A" w:rsidDel="00104E74" w:rsidRDefault="003D3B0A" w:rsidP="003D3B0A">
            <w:pPr>
              <w:pStyle w:val="TAL"/>
              <w:rPr>
                <w:del w:id="1924" w:author="CR0346" w:date="2025-11-21T20:24:00Z"/>
                <w:rFonts w:eastAsia="DengXian"/>
                <w:lang w:eastAsia="zh-CN"/>
              </w:rPr>
            </w:pPr>
            <w:del w:id="1925" w:author="CR0346" w:date="2025-11-21T20:24:00Z">
              <w:r w:rsidDel="00104E74">
                <w:rPr>
                  <w:rFonts w:eastAsia="DengXian"/>
                  <w:lang w:eastAsia="zh-CN"/>
                </w:rPr>
                <w:delText>CHFGroup</w:delText>
              </w:r>
            </w:del>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ins w:id="1926" w:author="CR0357" w:date="2025-11-25T12:44:00Z" w16du:dateUtc="2025-11-25T11:44:00Z"/>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ins w:id="1927" w:author="CR0357" w:date="2025-11-25T12:44:00Z" w16du:dateUtc="2025-11-25T11:44:00Z">
              <w:r>
                <w:rPr>
                  <w:lang w:eastAsia="zh-CN"/>
                </w:rPr>
                <w:t>MultipleAccess</w:t>
              </w:r>
              <w:r>
                <w:rPr>
                  <w:lang w:val="en-US" w:eastAsia="zh-CN"/>
                </w:rPr>
                <w:t>Types</w:t>
              </w:r>
            </w:ins>
          </w:p>
        </w:tc>
      </w:tr>
      <w:tr w:rsidR="003D3B0A" w14:paraId="2A467E8F" w14:textId="77777777" w:rsidTr="00341D8E">
        <w:trPr>
          <w:jc w:val="center"/>
          <w:ins w:id="1928" w:author="CR0346" w:date="2025-11-24T15:37:00Z"/>
        </w:trPr>
        <w:tc>
          <w:tcPr>
            <w:tcW w:w="2018" w:type="dxa"/>
          </w:tcPr>
          <w:p w14:paraId="2615CBBF" w14:textId="57759270" w:rsidR="003D3B0A" w:rsidRDefault="003D3B0A" w:rsidP="003D3B0A">
            <w:pPr>
              <w:pStyle w:val="TAL"/>
              <w:rPr>
                <w:ins w:id="1929" w:author="CR0346" w:date="2025-11-24T15:37:00Z" w16du:dateUtc="2025-11-24T14:37:00Z"/>
              </w:rPr>
            </w:pPr>
            <w:ins w:id="1930" w:author="CR0346" w:date="2025-11-24T15:38:00Z" w16du:dateUtc="2025-11-24T14:38:00Z">
              <w:r>
                <w:t>NfGroupId</w:t>
              </w:r>
            </w:ins>
          </w:p>
        </w:tc>
        <w:tc>
          <w:tcPr>
            <w:tcW w:w="1976" w:type="dxa"/>
          </w:tcPr>
          <w:p w14:paraId="2D361862" w14:textId="547FBD76" w:rsidR="003D3B0A" w:rsidRDefault="003D3B0A" w:rsidP="003D3B0A">
            <w:pPr>
              <w:pStyle w:val="TAL"/>
              <w:rPr>
                <w:ins w:id="1931" w:author="CR0346" w:date="2025-11-24T15:37:00Z" w16du:dateUtc="2025-11-24T14:37:00Z"/>
              </w:rPr>
            </w:pPr>
            <w:ins w:id="1932" w:author="CR0346" w:date="2025-11-24T15:38:00Z" w16du:dateUtc="2025-11-24T14:38:00Z">
              <w:r>
                <w:rPr>
                  <w:noProof/>
                </w:rPr>
                <w:t>3GPP TS 29.571 [11]</w:t>
              </w:r>
            </w:ins>
          </w:p>
        </w:tc>
        <w:tc>
          <w:tcPr>
            <w:tcW w:w="3960" w:type="dxa"/>
          </w:tcPr>
          <w:p w14:paraId="0F5231B5" w14:textId="43942B7D" w:rsidR="003D3B0A" w:rsidRDefault="003D3B0A" w:rsidP="003D3B0A">
            <w:pPr>
              <w:pStyle w:val="TAL"/>
              <w:rPr>
                <w:ins w:id="1933" w:author="CR0346" w:date="2025-11-24T15:37:00Z" w16du:dateUtc="2025-11-24T14:37:00Z"/>
                <w:rFonts w:cs="Arial"/>
                <w:szCs w:val="18"/>
              </w:rPr>
            </w:pPr>
            <w:ins w:id="1934" w:author="CR0346" w:date="2025-11-24T15:38:00Z" w16du:dateUtc="2025-11-24T14:38:00Z">
              <w:r w:rsidRPr="002B60F0">
                <w:t xml:space="preserve">The NF </w:t>
              </w:r>
              <w:r>
                <w:t xml:space="preserve">group </w:t>
              </w:r>
              <w:r w:rsidRPr="002B60F0">
                <w:t>identifier.</w:t>
              </w:r>
            </w:ins>
          </w:p>
        </w:tc>
        <w:tc>
          <w:tcPr>
            <w:tcW w:w="1394" w:type="dxa"/>
          </w:tcPr>
          <w:p w14:paraId="5F49B8E1" w14:textId="26552929" w:rsidR="003D3B0A" w:rsidRDefault="003D3B0A" w:rsidP="003D3B0A">
            <w:pPr>
              <w:pStyle w:val="TAL"/>
              <w:rPr>
                <w:ins w:id="1935" w:author="CR0346" w:date="2025-11-24T15:37:00Z" w16du:dateUtc="2025-11-24T14:37:00Z"/>
                <w:rFonts w:cs="Arial"/>
                <w:szCs w:val="18"/>
              </w:rPr>
            </w:pPr>
            <w:ins w:id="1936" w:author="CR0346" w:date="2025-11-24T15:38:00Z" w16du:dateUtc="2025-11-24T14:38:00Z">
              <w:r>
                <w:t>CHFGroup</w:t>
              </w:r>
            </w:ins>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1937"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1937"/>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1938" w:name="_Hlk518262898"/>
            <w:r>
              <w:rPr>
                <w:noProof/>
              </w:rPr>
              <w:t>3GPP TS 29.571 [11]</w:t>
            </w:r>
            <w:bookmarkEnd w:id="1938"/>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424FCFAB" w14:textId="77777777" w:rsidR="00E045DF" w:rsidRPr="00E045DF" w:rsidRDefault="00785B33" w:rsidP="00E045DF">
            <w:pPr>
              <w:pStyle w:val="TAL"/>
              <w:rPr>
                <w:ins w:id="1939" w:author="CR0357" w:date="2025-11-25T12:44:00Z" w16du:dateUtc="2025-11-25T11:44:00Z"/>
                <w:rFonts w:cs="Arial"/>
                <w:noProof/>
                <w:szCs w:val="18"/>
              </w:rPr>
            </w:pPr>
            <w:r w:rsidRPr="004D7388">
              <w:rPr>
                <w:rFonts w:cs="Arial"/>
                <w:noProof/>
                <w:szCs w:val="18"/>
              </w:rPr>
              <w:t>PartNetSliceSupport</w:t>
            </w:r>
          </w:p>
          <w:p w14:paraId="3E0A298E" w14:textId="0ADE9B48" w:rsidR="00785B33" w:rsidRDefault="00E045DF" w:rsidP="00E045DF">
            <w:pPr>
              <w:pStyle w:val="TAL"/>
              <w:rPr>
                <w:rFonts w:cs="Arial"/>
                <w:noProof/>
                <w:szCs w:val="18"/>
              </w:rPr>
            </w:pPr>
            <w:ins w:id="1940" w:author="CR0357" w:date="2025-11-25T12:44:00Z" w16du:dateUtc="2025-11-25T11:44:00Z">
              <w:r w:rsidRPr="00E045DF">
                <w:rPr>
                  <w:rFonts w:cs="Arial"/>
                  <w:noProof/>
                  <w:szCs w:val="18"/>
                </w:rPr>
                <w:t>MultipleAccessTypes</w:t>
              </w:r>
            </w:ins>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ins w:id="1941" w:author="CR0357" w:date="2025-11-21T20:24:00Z">
              <w:r w:rsidR="00E045DF">
                <w:rPr>
                  <w:noProof/>
                </w:rPr>
                <w:t xml:space="preserve"> defined in </w:t>
              </w:r>
              <w:r w:rsidR="00E045DF">
                <w:t>clause 5.2.2 of</w:t>
              </w:r>
              <w:r w:rsidR="00E045DF">
                <w:rPr>
                  <w:noProof/>
                </w:rPr>
                <w:t xml:space="preserve"> 3GPP TS 29.</w:t>
              </w:r>
              <w:r w:rsidR="00E045DF" w:rsidRPr="002B60F0">
                <w:t>571 [11]</w:t>
              </w:r>
            </w:ins>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942" w:name="_Toc28011134"/>
      <w:bookmarkStart w:id="1943" w:name="_Toc34137997"/>
      <w:bookmarkStart w:id="1944" w:name="_Toc36037592"/>
      <w:bookmarkStart w:id="1945" w:name="_Toc39051694"/>
      <w:bookmarkStart w:id="1946" w:name="_Toc43363286"/>
      <w:bookmarkStart w:id="1947" w:name="_Toc45132893"/>
      <w:bookmarkStart w:id="1948" w:name="_Toc49871624"/>
      <w:bookmarkStart w:id="1949" w:name="_Toc50023514"/>
      <w:bookmarkStart w:id="1950" w:name="_Toc51761194"/>
      <w:bookmarkStart w:id="1951" w:name="_Toc67492677"/>
      <w:bookmarkStart w:id="1952" w:name="_Toc74838411"/>
      <w:bookmarkStart w:id="1953" w:name="_Toc104311234"/>
      <w:bookmarkStart w:id="1954" w:name="_Toc104385914"/>
      <w:bookmarkStart w:id="1955" w:name="_Toc104407108"/>
      <w:bookmarkStart w:id="1956" w:name="_Toc104408401"/>
      <w:bookmarkStart w:id="1957" w:name="_Toc104545995"/>
      <w:bookmarkStart w:id="1958" w:name="_Toc191391811"/>
      <w:bookmarkStart w:id="1959" w:name="_Toc214973224"/>
      <w:r>
        <w:rPr>
          <w:noProof/>
        </w:rPr>
        <w:t>5.6.2</w:t>
      </w:r>
      <w:r>
        <w:rPr>
          <w:noProof/>
        </w:rPr>
        <w:tab/>
        <w:t>Structured data types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677C2563" w14:textId="77777777" w:rsidR="004F1B76" w:rsidRDefault="004F1B76">
      <w:pPr>
        <w:pStyle w:val="Heading4"/>
        <w:rPr>
          <w:noProof/>
        </w:rPr>
      </w:pPr>
      <w:bookmarkStart w:id="1960" w:name="_Toc28011135"/>
      <w:bookmarkStart w:id="1961" w:name="_Toc34137998"/>
      <w:bookmarkStart w:id="1962" w:name="_Toc36037593"/>
      <w:bookmarkStart w:id="1963" w:name="_Toc39051695"/>
      <w:bookmarkStart w:id="1964" w:name="_Toc43363287"/>
      <w:bookmarkStart w:id="1965" w:name="_Toc45132894"/>
      <w:bookmarkStart w:id="1966" w:name="_Toc49871625"/>
      <w:bookmarkStart w:id="1967" w:name="_Toc50023515"/>
      <w:bookmarkStart w:id="1968" w:name="_Toc51761195"/>
      <w:bookmarkStart w:id="1969" w:name="_Toc67492678"/>
      <w:bookmarkStart w:id="1970" w:name="_Toc74838412"/>
      <w:bookmarkStart w:id="1971" w:name="_Toc104311235"/>
      <w:bookmarkStart w:id="1972" w:name="_Toc104385915"/>
      <w:bookmarkStart w:id="1973" w:name="_Toc104407109"/>
      <w:bookmarkStart w:id="1974" w:name="_Toc104408402"/>
      <w:bookmarkStart w:id="1975" w:name="_Toc104545996"/>
      <w:bookmarkStart w:id="1976" w:name="_Toc191391812"/>
      <w:bookmarkStart w:id="1977" w:name="_Toc214973225"/>
      <w:r>
        <w:rPr>
          <w:noProof/>
        </w:rPr>
        <w:t>5.6.2.1</w:t>
      </w:r>
      <w:r>
        <w:rPr>
          <w:noProof/>
        </w:rPr>
        <w:tab/>
        <w:t>Introduction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978" w:name="_Toc28011136"/>
      <w:bookmarkStart w:id="1979" w:name="_Toc34137999"/>
      <w:bookmarkStart w:id="1980" w:name="_Toc36037594"/>
      <w:bookmarkStart w:id="1981" w:name="_Toc39051696"/>
      <w:bookmarkStart w:id="1982" w:name="_Toc43363288"/>
      <w:bookmarkStart w:id="1983" w:name="_Toc45132895"/>
      <w:bookmarkStart w:id="1984" w:name="_Toc49871626"/>
      <w:bookmarkStart w:id="1985" w:name="_Toc50023516"/>
      <w:bookmarkStart w:id="1986" w:name="_Toc51761196"/>
      <w:bookmarkStart w:id="1987" w:name="_Toc67492679"/>
      <w:bookmarkStart w:id="1988" w:name="_Toc74838413"/>
      <w:bookmarkStart w:id="1989" w:name="_Toc104311236"/>
      <w:bookmarkStart w:id="1990" w:name="_Toc104385916"/>
      <w:bookmarkStart w:id="1991" w:name="_Toc104407110"/>
      <w:bookmarkStart w:id="1992" w:name="_Toc104408403"/>
      <w:bookmarkStart w:id="1993" w:name="_Toc104545997"/>
      <w:bookmarkStart w:id="1994" w:name="_Toc191391813"/>
      <w:bookmarkStart w:id="1995" w:name="_Toc214973226"/>
      <w:r>
        <w:rPr>
          <w:noProof/>
        </w:rPr>
        <w:lastRenderedPageBreak/>
        <w:t>5.6.2.2</w:t>
      </w:r>
      <w:r>
        <w:rPr>
          <w:noProof/>
        </w:rPr>
        <w:tab/>
        <w:t>Type PolicyAssociation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1996" w:name="_Hlk85103421"/>
            <w:r>
              <w:rPr>
                <w:noProof/>
              </w:rPr>
              <w:t>Contains the PCF for the UE information necessary for the PCF for the PDU session to send events notifications to the PCF for the UE.</w:t>
            </w:r>
            <w:bookmarkEnd w:id="1996"/>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ins w:id="1997" w:author="CR0346" w:date="2025-11-21T20:24:00Z">
              <w:r>
                <w:rPr>
                  <w:rFonts w:hint="eastAsia"/>
                  <w:lang w:eastAsia="zh-CN"/>
                </w:rPr>
                <w:t xml:space="preserve">address </w:t>
              </w:r>
            </w:ins>
            <w:r>
              <w:t>information</w:t>
            </w:r>
            <w:ins w:id="1998" w:author="CR0346" w:date="2025-11-21T20:24:00Z" w16du:dateUtc="2025-10-17T09:58:00Z">
              <w:r>
                <w:rPr>
                  <w:rFonts w:hint="eastAsia"/>
                  <w:lang w:eastAsia="zh-CN"/>
                </w:rPr>
                <w:t xml:space="preserve"> t</w:t>
              </w:r>
            </w:ins>
            <w:ins w:id="1999" w:author="CR0346" w:date="2025-11-21T20:24:00Z" w16du:dateUtc="2025-10-17T09:59:00Z">
              <w:r>
                <w:rPr>
                  <w:rFonts w:hint="eastAsia"/>
                  <w:lang w:eastAsia="zh-CN"/>
                </w:rPr>
                <w:t>o support CHF discovery</w:t>
              </w:r>
            </w:ins>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446B70FC" w:rsidR="008A3EC1" w:rsidRDefault="008A3EC1" w:rsidP="008A3EC1">
            <w:pPr>
              <w:pStyle w:val="TAL"/>
              <w:rPr>
                <w:lang w:eastAsia="zh-CN"/>
              </w:rPr>
            </w:pPr>
            <w:del w:id="2000" w:author="CR0346" w:date="2025-11-21T20:24:00Z">
              <w:r w:rsidDel="00B21C4F">
                <w:rPr>
                  <w:rFonts w:eastAsia="DengXian"/>
                  <w:lang w:eastAsia="zh-CN"/>
                </w:rPr>
                <w:delText>CHFGroup</w:delText>
              </w:r>
            </w:del>
          </w:p>
        </w:tc>
      </w:tr>
      <w:tr w:rsidR="008A3EC1" w14:paraId="43D1C5C6" w14:textId="77777777" w:rsidTr="008A3EC1">
        <w:trPr>
          <w:jc w:val="center"/>
          <w:ins w:id="2001" w:author="CR0346" w:date="2025-11-24T15:39:00Z"/>
        </w:trPr>
        <w:tc>
          <w:tcPr>
            <w:tcW w:w="1561" w:type="dxa"/>
          </w:tcPr>
          <w:p w14:paraId="45DA9586" w14:textId="066282F9" w:rsidR="008A3EC1" w:rsidRPr="002178AD" w:rsidRDefault="008A3EC1" w:rsidP="008A3EC1">
            <w:pPr>
              <w:pStyle w:val="TAL"/>
              <w:rPr>
                <w:ins w:id="2002" w:author="CR0346" w:date="2025-11-24T15:39:00Z" w16du:dateUtc="2025-11-24T14:39:00Z"/>
              </w:rPr>
            </w:pPr>
            <w:ins w:id="2003" w:author="CR0346" w:date="2025-11-24T15:39:00Z" w16du:dateUtc="2025-11-24T14:39:00Z">
              <w:r>
                <w:t>chfGroupId</w:t>
              </w:r>
            </w:ins>
          </w:p>
        </w:tc>
        <w:tc>
          <w:tcPr>
            <w:tcW w:w="1800" w:type="dxa"/>
          </w:tcPr>
          <w:p w14:paraId="6DA71FC7" w14:textId="0C472D74" w:rsidR="008A3EC1" w:rsidRPr="002178AD" w:rsidRDefault="008A3EC1" w:rsidP="008A3EC1">
            <w:pPr>
              <w:pStyle w:val="TAL"/>
              <w:rPr>
                <w:ins w:id="2004" w:author="CR0346" w:date="2025-11-24T15:39:00Z" w16du:dateUtc="2025-11-24T14:39:00Z"/>
              </w:rPr>
            </w:pPr>
            <w:ins w:id="2005" w:author="CR0346" w:date="2025-11-24T15:39:00Z" w16du:dateUtc="2025-11-24T14:39:00Z">
              <w:r>
                <w:t>NfGroupId</w:t>
              </w:r>
            </w:ins>
          </w:p>
        </w:tc>
        <w:tc>
          <w:tcPr>
            <w:tcW w:w="450" w:type="dxa"/>
          </w:tcPr>
          <w:p w14:paraId="3F7AF6ED" w14:textId="21A767F3" w:rsidR="008A3EC1" w:rsidRDefault="008A3EC1" w:rsidP="008A3EC1">
            <w:pPr>
              <w:pStyle w:val="TAC"/>
              <w:rPr>
                <w:ins w:id="2006" w:author="CR0346" w:date="2025-11-24T15:39:00Z" w16du:dateUtc="2025-11-24T14:39:00Z"/>
                <w:lang w:eastAsia="zh-CN"/>
              </w:rPr>
            </w:pPr>
            <w:ins w:id="2007" w:author="CR0346" w:date="2025-11-24T15:39:00Z" w16du:dateUtc="2025-11-24T14:39:00Z">
              <w:r>
                <w:rPr>
                  <w:lang w:eastAsia="zh-CN"/>
                </w:rPr>
                <w:t>O</w:t>
              </w:r>
            </w:ins>
          </w:p>
        </w:tc>
        <w:tc>
          <w:tcPr>
            <w:tcW w:w="1170" w:type="dxa"/>
          </w:tcPr>
          <w:p w14:paraId="6B5FAFA5" w14:textId="2E4BA095" w:rsidR="008A3EC1" w:rsidRDefault="008A3EC1" w:rsidP="008A3EC1">
            <w:pPr>
              <w:pStyle w:val="TAC"/>
              <w:rPr>
                <w:ins w:id="2008" w:author="CR0346" w:date="2025-11-24T15:39:00Z" w16du:dateUtc="2025-11-24T14:39:00Z"/>
                <w:lang w:eastAsia="zh-CN"/>
              </w:rPr>
            </w:pPr>
            <w:ins w:id="2009" w:author="CR0346" w:date="2025-11-24T15:39:00Z" w16du:dateUtc="2025-11-24T14:39:00Z">
              <w:r>
                <w:rPr>
                  <w:lang w:eastAsia="zh-CN"/>
                </w:rPr>
                <w:t>0..1</w:t>
              </w:r>
            </w:ins>
          </w:p>
        </w:tc>
        <w:tc>
          <w:tcPr>
            <w:tcW w:w="3060" w:type="dxa"/>
          </w:tcPr>
          <w:p w14:paraId="265C3CA9" w14:textId="77777777" w:rsidR="008A3EC1" w:rsidRDefault="008A3EC1" w:rsidP="008A3EC1">
            <w:pPr>
              <w:pStyle w:val="TAL"/>
              <w:rPr>
                <w:ins w:id="2010" w:author="CR0346" w:date="2025-11-24T15:39:00Z" w16du:dateUtc="2025-11-24T14:39:00Z"/>
                <w:rFonts w:cs="Arial"/>
                <w:szCs w:val="18"/>
              </w:rPr>
            </w:pPr>
            <w:ins w:id="2011" w:author="CR0346" w:date="2025-11-24T15:39:00Z" w16du:dateUtc="2025-11-24T14:39: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p w14:paraId="3B8FF2A4" w14:textId="77777777" w:rsidR="008A3EC1" w:rsidRDefault="008A3EC1" w:rsidP="008A3EC1">
            <w:pPr>
              <w:pStyle w:val="TAL"/>
              <w:rPr>
                <w:ins w:id="2012" w:author="CR0346" w:date="2025-11-24T15:39:00Z" w16du:dateUtc="2025-11-24T14:39:00Z"/>
                <w:lang w:eastAsia="zh-CN"/>
              </w:rPr>
            </w:pPr>
          </w:p>
          <w:p w14:paraId="50E24D11" w14:textId="1C5C4FDA" w:rsidR="008A3EC1" w:rsidRDefault="008A3EC1" w:rsidP="008A3EC1">
            <w:pPr>
              <w:pStyle w:val="TAL"/>
              <w:rPr>
                <w:ins w:id="2013" w:author="CR0346" w:date="2025-11-24T15:39:00Z" w16du:dateUtc="2025-11-24T14:39:00Z"/>
              </w:rPr>
            </w:pPr>
            <w:ins w:id="2014" w:author="CR0346" w:date="2025-11-24T15:39:00Z" w16du:dateUtc="2025-11-24T14:39:00Z">
              <w:r w:rsidRPr="002178AD">
                <w:t>(NOTE </w:t>
              </w:r>
              <w:r>
                <w:t>3</w:t>
              </w:r>
              <w:r w:rsidRPr="002178AD">
                <w:t>)</w:t>
              </w:r>
            </w:ins>
          </w:p>
        </w:tc>
        <w:tc>
          <w:tcPr>
            <w:tcW w:w="1481" w:type="dxa"/>
          </w:tcPr>
          <w:p w14:paraId="14B37665" w14:textId="1C70229B" w:rsidR="008A3EC1" w:rsidRDefault="008A3EC1" w:rsidP="008A3EC1">
            <w:pPr>
              <w:pStyle w:val="TAL"/>
              <w:rPr>
                <w:ins w:id="2015" w:author="CR0346" w:date="2025-11-24T15:39:00Z" w16du:dateUtc="2025-11-24T14:39:00Z"/>
                <w:rFonts w:eastAsia="DengXian"/>
                <w:lang w:eastAsia="zh-CN"/>
              </w:rPr>
            </w:pPr>
            <w:ins w:id="2016" w:author="CR0346" w:date="2025-11-24T15:39:00Z" w16du:dateUtc="2025-11-24T14:39:00Z">
              <w:r>
                <w:rPr>
                  <w:rFonts w:eastAsia="DengXian"/>
                  <w:lang w:eastAsia="zh-CN"/>
                </w:rPr>
                <w:t>CHFGroup</w:t>
              </w:r>
            </w:ins>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727DE6E1" w:rsidR="0058048E" w:rsidRDefault="0058048E" w:rsidP="0058048E">
            <w:pPr>
              <w:pStyle w:val="TAL"/>
              <w:rPr>
                <w:rFonts w:cs="Arial"/>
                <w:noProof/>
                <w:szCs w:val="18"/>
              </w:rPr>
            </w:pPr>
            <w:ins w:id="2017" w:author="CR0359" w:date="2025-11-21T20:24:00Z">
              <w:r>
                <w:rPr>
                  <w:noProof/>
                </w:rPr>
                <w:t>Contains</w:t>
              </w:r>
            </w:ins>
            <w:del w:id="2018" w:author="CR0359" w:date="2025-11-21T20:24:00Z">
              <w:r w:rsidDel="00A422F9">
                <w:rPr>
                  <w:noProof/>
                </w:rPr>
                <w:delText>Indicates</w:delText>
              </w:r>
            </w:del>
            <w:r>
              <w:rPr>
                <w:noProof/>
              </w:rPr>
              <w:t xml:space="preserve"> the </w:t>
            </w:r>
            <w:ins w:id="2019" w:author="CR0359" w:date="2025-11-21T20:24:00Z">
              <w:r>
                <w:rPr>
                  <w:noProof/>
                </w:rPr>
                <w:t>list of</w:t>
              </w:r>
            </w:ins>
            <w:del w:id="2020" w:author="CR0359" w:date="2025-11-21T20:24:00Z">
              <w:r w:rsidDel="002674D1">
                <w:rPr>
                  <w:rFonts w:cs="Arial"/>
                  <w:noProof/>
                  <w:szCs w:val="18"/>
                </w:rPr>
                <w:delText>negotiated</w:delText>
              </w:r>
            </w:del>
            <w:r>
              <w:rPr>
                <w:rFonts w:cs="Arial"/>
                <w:noProof/>
                <w:szCs w:val="18"/>
              </w:rPr>
              <w:t xml:space="preserve"> supported </w:t>
            </w:r>
            <w:r>
              <w:rPr>
                <w:noProof/>
              </w:rPr>
              <w:t>features</w:t>
            </w:r>
            <w:ins w:id="2021" w:author="CR0359" w:date="2025-11-21T20:24:00Z">
              <w:r>
                <w:rPr>
                  <w:noProof/>
                </w:rPr>
                <w:t xml:space="preserve"> among the ones defined in </w:t>
              </w:r>
              <w:r>
                <w:t>clause 5.8</w:t>
              </w:r>
            </w:ins>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Pr>
        <w:rPr>
          <w:ins w:id="2022" w:author="CR0359" w:date="2025-11-21T20:24:00Z"/>
        </w:rPr>
      </w:pPr>
    </w:p>
    <w:p w14:paraId="3992F463" w14:textId="6BFA7E72" w:rsidR="00C4174B" w:rsidRPr="0058048E" w:rsidRDefault="0058048E" w:rsidP="0058048E">
      <w:pPr>
        <w:pStyle w:val="NO"/>
        <w:rPr>
          <w:noProof/>
        </w:rPr>
      </w:pPr>
      <w:ins w:id="2023" w:author="CR0359" w:date="2025-11-21T20: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55B63A54" w14:textId="77777777" w:rsidR="004F1B76" w:rsidRDefault="004F1B76">
      <w:pPr>
        <w:pStyle w:val="Heading4"/>
        <w:rPr>
          <w:noProof/>
        </w:rPr>
      </w:pPr>
      <w:bookmarkStart w:id="2024" w:name="_Toc28011137"/>
      <w:bookmarkStart w:id="2025" w:name="_Toc34138000"/>
      <w:bookmarkStart w:id="2026" w:name="_Toc36037595"/>
      <w:bookmarkStart w:id="2027" w:name="_Toc39051697"/>
      <w:bookmarkStart w:id="2028" w:name="_Toc43363289"/>
      <w:bookmarkStart w:id="2029" w:name="_Toc45132896"/>
      <w:bookmarkStart w:id="2030" w:name="_Toc49871627"/>
      <w:bookmarkStart w:id="2031" w:name="_Toc50023517"/>
      <w:bookmarkStart w:id="2032" w:name="_Toc51761197"/>
      <w:bookmarkStart w:id="2033" w:name="_Toc67492680"/>
      <w:bookmarkStart w:id="2034" w:name="_Toc74838414"/>
      <w:bookmarkStart w:id="2035" w:name="_Toc104311237"/>
      <w:bookmarkStart w:id="2036" w:name="_Toc104385917"/>
      <w:bookmarkStart w:id="2037" w:name="_Toc104407111"/>
      <w:bookmarkStart w:id="2038" w:name="_Toc104408404"/>
      <w:bookmarkStart w:id="2039" w:name="_Toc104545998"/>
      <w:bookmarkStart w:id="2040" w:name="_Toc191391814"/>
      <w:bookmarkStart w:id="2041" w:name="_Toc214973227"/>
      <w:r>
        <w:rPr>
          <w:noProof/>
        </w:rPr>
        <w:lastRenderedPageBreak/>
        <w:t>5.6.2.3</w:t>
      </w:r>
      <w:r>
        <w:rPr>
          <w:noProof/>
        </w:rPr>
        <w:tab/>
        <w:t>Type PolicyAssociationRequest</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0AD753FC" w14:textId="77777777" w:rsidR="009212EE" w:rsidRPr="00DB5619" w:rsidRDefault="009212EE" w:rsidP="009212EE">
            <w:pPr>
              <w:keepNext/>
              <w:keepLines/>
              <w:spacing w:after="0"/>
              <w:rPr>
                <w:rFonts w:ascii="Arial" w:eastAsia="MS Mincho" w:hAnsi="Arial"/>
                <w:sz w:val="18"/>
              </w:rPr>
            </w:pPr>
          </w:p>
          <w:p w14:paraId="01BDA5D2"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38F1066" w14:textId="77777777" w:rsidR="009212EE" w:rsidRPr="00DB5619" w:rsidRDefault="009212EE" w:rsidP="009212EE">
            <w:pPr>
              <w:keepNext/>
              <w:keepLines/>
              <w:spacing w:after="0"/>
              <w:rPr>
                <w:rFonts w:ascii="Arial" w:eastAsia="MS Mincho" w:hAnsi="Arial"/>
                <w:sz w:val="18"/>
              </w:rPr>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bookmarkStart w:id="2042" w:name="_Hlk514096922"/>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bookmarkEnd w:id="2042"/>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1469E47B" w:rsidR="009212EE" w:rsidRDefault="009212EE" w:rsidP="009212EE">
            <w:pPr>
              <w:pStyle w:val="TAL"/>
            </w:pPr>
            <w:r>
              <w:t xml:space="preserve">If </w:t>
            </w:r>
            <w:ins w:id="2043" w:author="CR0357" w:date="2025-11-21T20:24:00Z">
              <w:r>
                <w:t>both the "</w:t>
              </w:r>
              <w:r>
                <w:rPr>
                  <w:rFonts w:cs="Arial"/>
                  <w:szCs w:val="18"/>
                </w:rPr>
                <w:t>DNNReplacementControl"</w:t>
              </w:r>
              <w:r>
                <w:t xml:space="preserve"> feature and </w:t>
              </w:r>
            </w:ins>
            <w:r>
              <w:t xml:space="preserve">the "MultipleAccessTypes" feature </w:t>
            </w:r>
            <w:ins w:id="2044" w:author="CR0357" w:date="2025-11-21T20:24:00Z">
              <w:r>
                <w:t>are</w:t>
              </w:r>
            </w:ins>
            <w:del w:id="2045" w:author="CR0357" w:date="2025-11-21T20:24:00Z">
              <w:r w:rsidDel="00271B0B">
                <w:delText>is</w:delText>
              </w:r>
            </w:del>
            <w:r>
              <w:t xml:space="preserve"> supported</w:t>
            </w:r>
            <w:ins w:id="2046" w:author="CR0357" w:date="2025-11-21T20:24:00Z">
              <w:r>
                <w:t xml:space="preserve"> and the UE is registered in the non-3GPP access</w:t>
              </w:r>
            </w:ins>
            <w:r>
              <w:t xml:space="preserve">, this attribute </w:t>
            </w:r>
            <w:ins w:id="2047" w:author="CR0357" w:date="2025-11-21T20:24:00Z">
              <w:r>
                <w:t xml:space="preserve">may also </w:t>
              </w:r>
            </w:ins>
            <w:r>
              <w:t>contain</w:t>
            </w:r>
            <w:del w:id="2048" w:author="CR0357" w:date="2025-11-21T20:24:00Z">
              <w:r w:rsidDel="00683679">
                <w:delText>s also</w:delText>
              </w:r>
            </w:del>
            <w:r>
              <w:t xml:space="preserve"> the mapping of the Allowed NSSAI in the non-3GPP access to the corresponding S-NSSAI of the HPLMN.</w:t>
            </w:r>
          </w:p>
        </w:tc>
        <w:tc>
          <w:tcPr>
            <w:tcW w:w="1393" w:type="dxa"/>
          </w:tcPr>
          <w:p w14:paraId="6713FB7A" w14:textId="77777777" w:rsidR="009212EE" w:rsidRDefault="009212EE" w:rsidP="009212EE">
            <w:pPr>
              <w:pStyle w:val="TAL"/>
              <w:rPr>
                <w:ins w:id="2049" w:author="CR0357" w:date="2025-11-21T20:24:00Z"/>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ins w:id="2050" w:author="CR0357" w:date="2025-11-21T20:24:00Z">
              <w:r w:rsidRPr="00271B0B">
                <w:rPr>
                  <w:rFonts w:cs="Arial"/>
                  <w:szCs w:val="18"/>
                </w:rPr>
                <w:t>MultipleAccessTypes</w:t>
              </w:r>
            </w:ins>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77777777" w:rsidR="009212EE" w:rsidRDefault="009212EE" w:rsidP="009212EE">
            <w:pPr>
              <w:pStyle w:val="TAL"/>
              <w:rPr>
                <w:ins w:id="2051" w:author="CR0357" w:date="2025-11-21T20:24:00Z"/>
                <w:noProof/>
              </w:rPr>
            </w:pPr>
            <w:r>
              <w:rPr>
                <w:noProof/>
              </w:rPr>
              <w:t>Represents the Allowed NSSAI in the non-3GPP access and includes the S-NSSAIs values the UE can use in the serving PLMN.</w:t>
            </w:r>
            <w:del w:id="2052" w:author="CR0357" w:date="2025-11-21T20:24:00Z">
              <w:r w:rsidDel="00434498">
                <w:rPr>
                  <w:noProof/>
                </w:rPr>
                <w:delText xml:space="preserve"> </w:delText>
              </w:r>
            </w:del>
          </w:p>
          <w:p w14:paraId="67603FFD" w14:textId="77777777" w:rsidR="009212EE" w:rsidRDefault="009212EE" w:rsidP="009212EE">
            <w:pPr>
              <w:pStyle w:val="TAL"/>
              <w:rPr>
                <w:ins w:id="2053" w:author="CR0357" w:date="2025-11-21T20:24:00Z"/>
                <w:noProof/>
              </w:rPr>
            </w:pPr>
          </w:p>
          <w:p w14:paraId="104A9DA7" w14:textId="7283B283" w:rsidR="009212EE" w:rsidRDefault="009212EE" w:rsidP="009212EE">
            <w:pPr>
              <w:pStyle w:val="TAL"/>
              <w:rPr>
                <w:noProof/>
              </w:rPr>
            </w:pPr>
            <w:ins w:id="2054" w:author="CR0357" w:date="2025-11-21T20:24:00Z">
              <w:r>
                <w:rPr>
                  <w:noProof/>
                </w:rPr>
                <w:t>This attribute</w:t>
              </w:r>
            </w:ins>
            <w:del w:id="2055" w:author="CR0357" w:date="2025-11-21T20:24:00Z">
              <w:r w:rsidDel="00B555A8">
                <w:rPr>
                  <w:noProof/>
                </w:rPr>
                <w:delText>It</w:delText>
              </w:r>
            </w:del>
            <w:r>
              <w:rPr>
                <w:noProof/>
              </w:rPr>
              <w:t xml:space="preserve"> shall be included if the </w:t>
            </w:r>
            <w:del w:id="2056" w:author="CR0357" w:date="2025-11-21T20:24:00Z">
              <w:r w:rsidDel="00B555A8">
                <w:rPr>
                  <w:noProof/>
                </w:rPr>
                <w:delText xml:space="preserve">feature </w:delText>
              </w:r>
            </w:del>
            <w:r>
              <w:rPr>
                <w:noProof/>
              </w:rPr>
              <w:t>"MultipleAccessTypes"</w:t>
            </w:r>
            <w:ins w:id="2057" w:author="CR0357" w:date="2025-11-21T20:24:00Z">
              <w:r>
                <w:rPr>
                  <w:noProof/>
                </w:rPr>
                <w:t xml:space="preserve"> feature is supported</w:t>
              </w:r>
            </w:ins>
            <w:del w:id="2058" w:author="CR0357" w:date="2025-11-21T20:24:00Z">
              <w:r w:rsidDel="00B61271">
                <w:rPr>
                  <w:noProof/>
                </w:rPr>
                <w:delText xml:space="preserve"> and</w:delText>
              </w:r>
            </w:del>
            <w:r>
              <w:rPr>
                <w:noProof/>
              </w:rPr>
              <w:t xml:space="preserve">, the </w:t>
            </w:r>
            <w:del w:id="2059" w:author="CR0357" w:date="2025-11-21T20:24:00Z">
              <w:r w:rsidDel="00B555A8">
                <w:rPr>
                  <w:noProof/>
                </w:rPr>
                <w:delText xml:space="preserve">feature </w:delText>
              </w:r>
            </w:del>
            <w:r>
              <w:rPr>
                <w:noProof/>
              </w:rPr>
              <w:t>"SliceSupport"</w:t>
            </w:r>
            <w:ins w:id="2060" w:author="CR0357" w:date="2025-11-21T20:24:00Z">
              <w:r>
                <w:rPr>
                  <w:noProof/>
                </w:rPr>
                <w:t xml:space="preserve"> feature</w:t>
              </w:r>
            </w:ins>
            <w:r>
              <w:rPr>
                <w:noProof/>
              </w:rPr>
              <w:t xml:space="preserve"> or </w:t>
            </w:r>
            <w:ins w:id="2061" w:author="CR0357" w:date="2025-11-21T20:24:00Z">
              <w:r>
                <w:rPr>
                  <w:noProof/>
                </w:rPr>
                <w:t xml:space="preserve">the </w:t>
              </w:r>
            </w:ins>
            <w:r>
              <w:rPr>
                <w:noProof/>
              </w:rPr>
              <w:t xml:space="preserve">"DNNReplacementControl" </w:t>
            </w:r>
            <w:ins w:id="2062" w:author="CR0357" w:date="2025-11-21T20:24:00Z">
              <w:r>
                <w:rPr>
                  <w:noProof/>
                </w:rPr>
                <w:t>feature is</w:t>
              </w:r>
            </w:ins>
            <w:del w:id="2063" w:author="CR0357" w:date="2025-11-21T20:24:00Z">
              <w:r w:rsidDel="00B61271">
                <w:rPr>
                  <w:noProof/>
                </w:rPr>
                <w:delText>are</w:delText>
              </w:r>
            </w:del>
            <w:r>
              <w:rPr>
                <w:noProof/>
              </w:rPr>
              <w:t xml:space="preserve"> supported</w:t>
            </w:r>
            <w:del w:id="2064" w:author="CR0357" w:date="2025-11-21T20:24:00Z">
              <w:r w:rsidDel="00BA00E7">
                <w:rPr>
                  <w:noProof/>
                </w:rPr>
                <w:delText xml:space="preserve"> in the AMF</w:delText>
              </w:r>
            </w:del>
            <w:r>
              <w:rPr>
                <w:noProof/>
              </w:rPr>
              <w:t xml:space="preserve">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51D06E2C" w:rsidR="00AA36CB" w:rsidRDefault="00AA36CB" w:rsidP="00AA36CB">
            <w:pPr>
              <w:pStyle w:val="TAL"/>
              <w:rPr>
                <w:noProof/>
              </w:rPr>
            </w:pPr>
            <w:ins w:id="2065" w:author="CR0359" w:date="2025-11-21T20:24:00Z">
              <w:r>
                <w:rPr>
                  <w:noProof/>
                </w:rPr>
                <w:t>Contains</w:t>
              </w:r>
            </w:ins>
            <w:del w:id="2066" w:author="CR0359" w:date="2025-11-21T20:24:00Z">
              <w:r w:rsidDel="00A422F9">
                <w:rPr>
                  <w:noProof/>
                </w:rPr>
                <w:delText>Indicates</w:delText>
              </w:r>
            </w:del>
            <w:r>
              <w:rPr>
                <w:noProof/>
              </w:rPr>
              <w:t xml:space="preserve"> the</w:t>
            </w:r>
            <w:ins w:id="2067" w:author="CR0359" w:date="2025-11-21T20:24:00Z">
              <w:r>
                <w:rPr>
                  <w:noProof/>
                </w:rPr>
                <w:t xml:space="preserve"> list of</w:t>
              </w:r>
            </w:ins>
            <w:r>
              <w:rPr>
                <w:noProof/>
              </w:rPr>
              <w:t xml:space="preserve"> </w:t>
            </w:r>
            <w:ins w:id="2068" w:author="CR0359" w:date="2025-11-21T20:24:00Z">
              <w:r>
                <w:rPr>
                  <w:noProof/>
                </w:rPr>
                <w:t xml:space="preserve">the supported </w:t>
              </w:r>
            </w:ins>
            <w:r>
              <w:rPr>
                <w:noProof/>
              </w:rPr>
              <w:t xml:space="preserve">features </w:t>
            </w:r>
            <w:del w:id="2069" w:author="CR0359" w:date="2025-11-21T20:24:00Z">
              <w:r w:rsidDel="002674D1">
                <w:rPr>
                  <w:noProof/>
                </w:rPr>
                <w:delText>supported by the service consumer</w:delText>
              </w:r>
            </w:del>
            <w:ins w:id="2070" w:author="CR0359" w:date="2025-11-21T20:24:00Z">
              <w:r>
                <w:rPr>
                  <w:noProof/>
                </w:rPr>
                <w:t xml:space="preserve">among the ones defined in </w:t>
              </w:r>
              <w:r>
                <w:t>clause 5.8</w:t>
              </w:r>
            </w:ins>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4F0563A7" w:rsidR="009212EE" w:rsidRDefault="009212EE" w:rsidP="009212EE">
            <w:pPr>
              <w:pStyle w:val="TAL"/>
            </w:pPr>
            <w:r>
              <w:rPr>
                <w:noProof/>
              </w:rPr>
              <w:t xml:space="preserve">Contains the subscribed Energy Saving Indicator </w:t>
            </w:r>
            <w:del w:id="2071" w:author="CR0354" w:date="2025-11-21T20:24:00Z">
              <w:r w:rsidDel="00E74698">
                <w:rPr>
                  <w:noProof/>
                </w:rPr>
                <w:delText xml:space="preserve">value </w:delText>
              </w:r>
            </w:del>
            <w:r>
              <w:rPr>
                <w:noProof/>
              </w:rPr>
              <w:t>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Pr>
        <w:rPr>
          <w:ins w:id="2072" w:author="CR0359" w:date="2025-11-21T20:24:00Z"/>
        </w:rPr>
      </w:pPr>
    </w:p>
    <w:p w14:paraId="35032059" w14:textId="26AD62D4" w:rsidR="004F1B76" w:rsidRDefault="00AA36CB" w:rsidP="00AA36CB">
      <w:pPr>
        <w:pStyle w:val="NO"/>
        <w:rPr>
          <w:noProof/>
        </w:rPr>
      </w:pPr>
      <w:ins w:id="2073" w:author="CR0359" w:date="2025-11-21T20: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53FCC0F6" w14:textId="77777777" w:rsidR="004F1B76" w:rsidRDefault="004F1B76">
      <w:pPr>
        <w:pStyle w:val="Heading4"/>
        <w:rPr>
          <w:noProof/>
        </w:rPr>
      </w:pPr>
      <w:bookmarkStart w:id="2074" w:name="_Toc28011138"/>
      <w:bookmarkStart w:id="2075" w:name="_Toc34138001"/>
      <w:bookmarkStart w:id="2076" w:name="_Toc36037596"/>
      <w:bookmarkStart w:id="2077" w:name="_Toc39051698"/>
      <w:bookmarkStart w:id="2078" w:name="_Toc43363290"/>
      <w:bookmarkStart w:id="2079" w:name="_Toc45132897"/>
      <w:bookmarkStart w:id="2080" w:name="_Toc49871628"/>
      <w:bookmarkStart w:id="2081" w:name="_Toc50023518"/>
      <w:bookmarkStart w:id="2082" w:name="_Toc51761198"/>
      <w:bookmarkStart w:id="2083" w:name="_Toc67492681"/>
      <w:bookmarkStart w:id="2084" w:name="_Toc74838415"/>
      <w:bookmarkStart w:id="2085" w:name="_Toc104311238"/>
      <w:bookmarkStart w:id="2086" w:name="_Toc104385918"/>
      <w:bookmarkStart w:id="2087" w:name="_Toc104407112"/>
      <w:bookmarkStart w:id="2088" w:name="_Toc104408405"/>
      <w:bookmarkStart w:id="2089" w:name="_Toc104545999"/>
      <w:bookmarkStart w:id="2090" w:name="_Toc191391815"/>
      <w:bookmarkStart w:id="2091" w:name="_Toc214973228"/>
      <w:r>
        <w:rPr>
          <w:noProof/>
        </w:rPr>
        <w:lastRenderedPageBreak/>
        <w:t>5.6.2.4</w:t>
      </w:r>
      <w:r>
        <w:rPr>
          <w:noProof/>
        </w:rPr>
        <w:tab/>
        <w:t>Type PolicyAssociationUpdateRequest</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AF9E7D6" w:rsidR="009212EE" w:rsidRDefault="009212EE" w:rsidP="009212EE">
            <w:pPr>
              <w:pStyle w:val="TAL"/>
            </w:pPr>
            <w:r w:rsidRPr="00D61C03">
              <w:rPr>
                <w:rFonts w:cs="Arial"/>
                <w:szCs w:val="18"/>
              </w:rPr>
              <w:t xml:space="preserve">If </w:t>
            </w:r>
            <w:ins w:id="2092" w:author="CR0357" w:date="2025-11-21T20:24:00Z">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ins>
            <w:r w:rsidRPr="00D61C03">
              <w:rPr>
                <w:rFonts w:cs="Arial"/>
                <w:szCs w:val="18"/>
              </w:rPr>
              <w:t xml:space="preserve">the "MultipleAccessTypes" </w:t>
            </w:r>
            <w:r>
              <w:rPr>
                <w:rFonts w:cs="Arial"/>
                <w:szCs w:val="18"/>
              </w:rPr>
              <w:t xml:space="preserve">feature </w:t>
            </w:r>
            <w:ins w:id="2093" w:author="CR0357" w:date="2025-11-21T20:24:00Z">
              <w:r>
                <w:rPr>
                  <w:rFonts w:cs="Arial"/>
                  <w:szCs w:val="18"/>
                </w:rPr>
                <w:t>are</w:t>
              </w:r>
            </w:ins>
            <w:del w:id="2094" w:author="CR0357" w:date="2025-11-21T20:24:00Z">
              <w:r w:rsidRPr="00D61C03" w:rsidDel="00271B0B">
                <w:rPr>
                  <w:rFonts w:cs="Arial"/>
                  <w:szCs w:val="18"/>
                </w:rPr>
                <w:delText>is</w:delText>
              </w:r>
            </w:del>
            <w:r w:rsidRPr="00D61C03">
              <w:rPr>
                <w:rFonts w:cs="Arial"/>
                <w:szCs w:val="18"/>
              </w:rPr>
              <w:t xml:space="preserve"> supported</w:t>
            </w:r>
            <w:ins w:id="2095" w:author="CR0357" w:date="2025-11-21T20:24:00Z">
              <w:r>
                <w:rPr>
                  <w:rFonts w:cs="Arial"/>
                  <w:szCs w:val="18"/>
                </w:rPr>
                <w:t xml:space="preserve"> and </w:t>
              </w:r>
              <w:r>
                <w:t>the UE is registered in the non-3GPP access</w:t>
              </w:r>
            </w:ins>
            <w:r w:rsidRPr="00D61C03">
              <w:rPr>
                <w:rFonts w:cs="Arial"/>
                <w:szCs w:val="18"/>
              </w:rPr>
              <w:t xml:space="preserve">, this attribute </w:t>
            </w:r>
            <w:ins w:id="2096" w:author="CR0357" w:date="2025-11-21T20:24:00Z">
              <w:r>
                <w:rPr>
                  <w:rFonts w:cs="Arial"/>
                  <w:szCs w:val="18"/>
                </w:rPr>
                <w:t xml:space="preserve">may also </w:t>
              </w:r>
            </w:ins>
            <w:r w:rsidRPr="00D61C03">
              <w:rPr>
                <w:rFonts w:cs="Arial"/>
                <w:szCs w:val="18"/>
              </w:rPr>
              <w:t>contain</w:t>
            </w:r>
            <w:del w:id="2097" w:author="CR0357" w:date="2025-11-21T20:24:00Z">
              <w:r w:rsidRPr="00D61C03" w:rsidDel="00683679">
                <w:rPr>
                  <w:rFonts w:cs="Arial"/>
                  <w:szCs w:val="18"/>
                </w:rPr>
                <w:delText>s also</w:delText>
              </w:r>
            </w:del>
            <w:r w:rsidRPr="00D61C03">
              <w:rPr>
                <w:rFonts w:cs="Arial"/>
                <w:szCs w:val="18"/>
              </w:rPr>
              <w:t xml:space="preserve"> the mapping of the Allowed NSSAI in the non-3GPP access to the corresponding S-NSSAI of the HPLMN.</w:t>
            </w:r>
          </w:p>
        </w:tc>
        <w:tc>
          <w:tcPr>
            <w:tcW w:w="1469" w:type="dxa"/>
          </w:tcPr>
          <w:p w14:paraId="12813A1C" w14:textId="77777777" w:rsidR="009212EE" w:rsidRDefault="009212EE" w:rsidP="009212EE">
            <w:pPr>
              <w:pStyle w:val="TAL"/>
              <w:rPr>
                <w:ins w:id="2098" w:author="CR0357" w:date="2025-11-21T20:24:00Z"/>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ins w:id="2099" w:author="CR0357" w:date="2025-11-21T20:24:00Z">
              <w:r w:rsidRPr="00271B0B">
                <w:rPr>
                  <w:rFonts w:cs="Arial"/>
                  <w:szCs w:val="18"/>
                </w:rPr>
                <w:t>MultipleAccessTypes</w:t>
              </w:r>
            </w:ins>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77777777" w:rsidR="009212EE" w:rsidRDefault="009212EE" w:rsidP="009212EE">
            <w:pPr>
              <w:pStyle w:val="TAL"/>
              <w:rPr>
                <w:ins w:id="2100" w:author="CR0357" w:date="2025-11-21T20:24:00Z"/>
                <w:noProof/>
              </w:rPr>
            </w:pPr>
            <w:r>
              <w:rPr>
                <w:noProof/>
              </w:rPr>
              <w:t>Represents the Allowed NSSAI in the non-3GPP access and includes the S-NSSAIs values the UE can use in the serving PLMN.</w:t>
            </w:r>
            <w:del w:id="2101" w:author="CR0357" w:date="2025-11-21T20:24:00Z">
              <w:r w:rsidDel="00434498">
                <w:rPr>
                  <w:noProof/>
                </w:rPr>
                <w:delText xml:space="preserve"> </w:delText>
              </w:r>
            </w:del>
          </w:p>
          <w:p w14:paraId="543E1D7F" w14:textId="77777777" w:rsidR="009212EE" w:rsidRDefault="009212EE" w:rsidP="009212EE">
            <w:pPr>
              <w:pStyle w:val="TAL"/>
              <w:rPr>
                <w:ins w:id="2102" w:author="CR0357" w:date="2025-11-21T20:24:00Z"/>
                <w:noProof/>
              </w:rPr>
            </w:pPr>
          </w:p>
          <w:p w14:paraId="57032762" w14:textId="6DFE7550" w:rsidR="009212EE" w:rsidRDefault="009212EE" w:rsidP="009212EE">
            <w:pPr>
              <w:pStyle w:val="TAL"/>
              <w:rPr>
                <w:noProof/>
              </w:rPr>
            </w:pPr>
            <w:ins w:id="2103" w:author="CR0357" w:date="2025-11-21T20:24:00Z">
              <w:r>
                <w:rPr>
                  <w:noProof/>
                </w:rPr>
                <w:t>This attribute</w:t>
              </w:r>
            </w:ins>
            <w:del w:id="2104" w:author="CR0357" w:date="2025-11-21T20:24:00Z">
              <w:r w:rsidDel="00434498">
                <w:rPr>
                  <w:noProof/>
                </w:rPr>
                <w:delText>It</w:delText>
              </w:r>
            </w:del>
            <w:r>
              <w:rPr>
                <w:noProof/>
              </w:rPr>
              <w:t xml:space="preserve"> shall be provided for </w:t>
            </w:r>
            <w:ins w:id="2105" w:author="CR0357" w:date="2025-11-21T20:24:00Z">
              <w:r>
                <w:rPr>
                  <w:noProof/>
                </w:rPr>
                <w:t>the</w:t>
              </w:r>
            </w:ins>
            <w:del w:id="2106" w:author="CR0357" w:date="2025-11-21T20:24:00Z">
              <w:r w:rsidDel="00434498">
                <w:rPr>
                  <w:noProof/>
                </w:rPr>
                <w:delText>trigger</w:delText>
              </w:r>
            </w:del>
            <w:r>
              <w:rPr>
                <w:noProof/>
              </w:rPr>
              <w:t xml:space="preserve"> "ALLOWED_NSSAI_CH" </w:t>
            </w:r>
            <w:ins w:id="2107" w:author="CR0357" w:date="2025-11-21T20:24:00Z">
              <w:r>
                <w:rPr>
                  <w:noProof/>
                </w:rPr>
                <w:t xml:space="preserve">trigger </w:t>
              </w:r>
            </w:ins>
            <w:r>
              <w:rPr>
                <w:noProof/>
              </w:rPr>
              <w:t>when the feature "MultipleAccessTypes" is supported</w:t>
            </w:r>
            <w:ins w:id="2108" w:author="CR0357" w:date="2025-11-21T20:24:00Z">
              <w:r>
                <w:rPr>
                  <w:noProof/>
                </w:rPr>
                <w:t>, the "SliceSupport" feature or the "DNNReplacementControl" feature is supported and the UE is registered in the non-3GPP access</w:t>
              </w:r>
            </w:ins>
            <w:r>
              <w:rPr>
                <w:noProof/>
              </w:rPr>
              <w:t>.</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2109" w:name="_Hlk195200311"/>
            <w:r>
              <w:t>afSliceReplOut</w:t>
            </w:r>
            <w:bookmarkEnd w:id="2109"/>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A8F6CD8" w:rsidR="006F1B9E" w:rsidRPr="006F1B9E" w:rsidRDefault="006F1B9E" w:rsidP="006F1B9E">
            <w:pPr>
              <w:pStyle w:val="TAL"/>
            </w:pPr>
            <w:r w:rsidRPr="006F1B9E">
              <w:t xml:space="preserve">Contains the subscribed Energy Saving </w:t>
            </w:r>
            <w:r w:rsidR="00855160" w:rsidRPr="006F1B9E">
              <w:t xml:space="preserve">Indicator </w:t>
            </w:r>
            <w:del w:id="2110" w:author="CR0354" w:date="2025-11-21T20:24:00Z">
              <w:r w:rsidR="00855160" w:rsidRPr="006F1B9E" w:rsidDel="00FE418C">
                <w:delText xml:space="preserve">value </w:delText>
              </w:r>
            </w:del>
            <w:r w:rsidR="00855160" w:rsidRPr="006F1B9E">
              <w:t>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111" w:name="_Toc28011139"/>
      <w:bookmarkStart w:id="2112" w:name="_Toc34138002"/>
      <w:bookmarkStart w:id="2113" w:name="_Toc36037597"/>
      <w:bookmarkStart w:id="2114" w:name="_Toc39051699"/>
      <w:bookmarkStart w:id="2115" w:name="_Toc43363291"/>
      <w:bookmarkStart w:id="2116" w:name="_Toc45132898"/>
      <w:bookmarkStart w:id="2117" w:name="_Toc49871629"/>
      <w:bookmarkStart w:id="2118" w:name="_Toc50023519"/>
      <w:bookmarkStart w:id="2119" w:name="_Toc51761199"/>
      <w:bookmarkStart w:id="2120" w:name="_Toc67492682"/>
      <w:bookmarkStart w:id="2121" w:name="_Toc74838416"/>
      <w:bookmarkStart w:id="2122" w:name="_Toc104311239"/>
      <w:bookmarkStart w:id="2123" w:name="_Toc104385919"/>
      <w:bookmarkStart w:id="2124" w:name="_Toc104407113"/>
      <w:bookmarkStart w:id="2125" w:name="_Toc104408406"/>
      <w:bookmarkStart w:id="2126" w:name="_Toc104546000"/>
      <w:bookmarkStart w:id="2127" w:name="_Toc191391816"/>
      <w:bookmarkStart w:id="2128" w:name="_Toc214973229"/>
      <w:r>
        <w:rPr>
          <w:noProof/>
        </w:rPr>
        <w:lastRenderedPageBreak/>
        <w:t>5.6.2.5</w:t>
      </w:r>
      <w:r>
        <w:rPr>
          <w:noProof/>
        </w:rPr>
        <w:tab/>
        <w:t>Type PolicyUpdate</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2129" w:name="_Toc28011140"/>
      <w:bookmarkStart w:id="2130" w:name="_Toc34138003"/>
      <w:bookmarkStart w:id="2131" w:name="_Toc36037598"/>
      <w:bookmarkStart w:id="2132" w:name="_Toc39051700"/>
      <w:bookmarkStart w:id="2133" w:name="_Toc43363292"/>
      <w:bookmarkStart w:id="2134" w:name="_Toc45132899"/>
      <w:bookmarkStart w:id="2135" w:name="_Toc49871630"/>
      <w:bookmarkStart w:id="2136" w:name="_Toc50023520"/>
      <w:bookmarkStart w:id="2137" w:name="_Toc51761200"/>
      <w:bookmarkStart w:id="2138" w:name="_Toc67492683"/>
      <w:bookmarkStart w:id="2139" w:name="_Toc74838417"/>
      <w:bookmarkStart w:id="2140" w:name="_Toc104311240"/>
      <w:bookmarkStart w:id="2141" w:name="_Toc104385920"/>
      <w:bookmarkStart w:id="2142" w:name="_Toc104407114"/>
      <w:bookmarkStart w:id="2143" w:name="_Toc104408407"/>
      <w:bookmarkStart w:id="2144" w:name="_Toc104546001"/>
      <w:bookmarkStart w:id="2145" w:name="_Toc191391817"/>
      <w:bookmarkStart w:id="2146" w:name="_Toc214973230"/>
      <w:r>
        <w:rPr>
          <w:noProof/>
        </w:rPr>
        <w:lastRenderedPageBreak/>
        <w:t>5.6.2.6</w:t>
      </w:r>
      <w:r>
        <w:rPr>
          <w:noProof/>
        </w:rPr>
        <w:tab/>
        <w:t>Type TerminationNotification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147" w:name="_Toc28011141"/>
      <w:bookmarkStart w:id="2148" w:name="_Toc34138004"/>
      <w:bookmarkStart w:id="2149" w:name="_Toc36037599"/>
      <w:bookmarkStart w:id="2150" w:name="_Toc39051701"/>
      <w:bookmarkStart w:id="2151" w:name="_Toc43363293"/>
      <w:bookmarkStart w:id="2152" w:name="_Toc45132900"/>
      <w:bookmarkStart w:id="2153" w:name="_Toc49871631"/>
      <w:bookmarkStart w:id="2154" w:name="_Toc50023521"/>
      <w:bookmarkStart w:id="2155" w:name="_Toc51761201"/>
      <w:bookmarkStart w:id="2156" w:name="_Toc67492684"/>
      <w:bookmarkStart w:id="2157" w:name="_Toc74838418"/>
      <w:bookmarkStart w:id="2158" w:name="_Toc104311241"/>
      <w:bookmarkStart w:id="2159" w:name="_Toc104385921"/>
      <w:bookmarkStart w:id="2160" w:name="_Toc104407115"/>
      <w:bookmarkStart w:id="2161" w:name="_Toc104408408"/>
      <w:bookmarkStart w:id="2162" w:name="_Toc104546002"/>
      <w:bookmarkStart w:id="2163" w:name="_Toc191391818"/>
      <w:bookmarkStart w:id="2164" w:name="_Toc214973231"/>
      <w:r>
        <w:rPr>
          <w:noProof/>
        </w:rPr>
        <w:t>5.6.2.7</w:t>
      </w:r>
      <w:r>
        <w:rPr>
          <w:noProof/>
        </w:rPr>
        <w:tab/>
        <w:t>Type SmfSelectionData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165" w:name="_Toc28011142"/>
      <w:bookmarkStart w:id="2166" w:name="_Toc34138005"/>
      <w:bookmarkStart w:id="2167" w:name="_Toc36037600"/>
      <w:bookmarkStart w:id="2168" w:name="_Toc39051702"/>
      <w:bookmarkStart w:id="2169" w:name="_Toc43363294"/>
      <w:bookmarkStart w:id="2170" w:name="_Toc45132901"/>
      <w:bookmarkStart w:id="2171" w:name="_Toc49871632"/>
      <w:bookmarkStart w:id="2172" w:name="_Toc50023522"/>
      <w:bookmarkStart w:id="2173" w:name="_Toc51761202"/>
      <w:bookmarkStart w:id="2174" w:name="_Toc67492685"/>
      <w:bookmarkStart w:id="2175" w:name="_Toc74838419"/>
      <w:bookmarkStart w:id="2176" w:name="_Toc104311242"/>
      <w:bookmarkStart w:id="2177" w:name="_Toc104385922"/>
      <w:bookmarkStart w:id="2178" w:name="_Toc104407116"/>
      <w:bookmarkStart w:id="2179" w:name="_Toc104408409"/>
      <w:bookmarkStart w:id="2180" w:name="_Toc104546003"/>
      <w:bookmarkStart w:id="2181" w:name="_Toc191391819"/>
      <w:bookmarkStart w:id="2182" w:name="_Toc214973232"/>
      <w:r>
        <w:rPr>
          <w:noProof/>
        </w:rPr>
        <w:lastRenderedPageBreak/>
        <w:t>5.6.2.8</w:t>
      </w:r>
      <w:r>
        <w:rPr>
          <w:noProof/>
        </w:rPr>
        <w:tab/>
        <w:t>Type CandidateForReplacement</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183" w:name="_Toc28012237"/>
      <w:bookmarkStart w:id="2184" w:name="_Toc34123090"/>
      <w:bookmarkStart w:id="2185" w:name="_Toc36038040"/>
      <w:bookmarkStart w:id="2186" w:name="_Toc38875422"/>
      <w:bookmarkStart w:id="2187" w:name="_Toc43191903"/>
      <w:bookmarkStart w:id="2188" w:name="_Toc45133298"/>
      <w:bookmarkStart w:id="2189" w:name="_Toc51316802"/>
      <w:bookmarkStart w:id="2190" w:name="_Toc51761982"/>
      <w:bookmarkStart w:id="2191" w:name="_Toc67492686"/>
      <w:bookmarkStart w:id="2192" w:name="_Toc74838420"/>
      <w:bookmarkStart w:id="2193" w:name="_Toc104311243"/>
      <w:bookmarkStart w:id="2194" w:name="_Toc104385923"/>
      <w:bookmarkStart w:id="2195" w:name="_Toc104407117"/>
      <w:bookmarkStart w:id="2196" w:name="_Toc104408410"/>
      <w:bookmarkStart w:id="2197" w:name="_Toc104546004"/>
      <w:bookmarkStart w:id="2198" w:name="_Toc191391820"/>
      <w:bookmarkStart w:id="2199" w:name="_Toc214973233"/>
      <w:r>
        <w:lastRenderedPageBreak/>
        <w:t>5.6.2.9</w:t>
      </w:r>
      <w:r>
        <w:tab/>
        <w:t xml:space="preserve">Type </w:t>
      </w:r>
      <w:bookmarkEnd w:id="2183"/>
      <w:bookmarkEnd w:id="2184"/>
      <w:bookmarkEnd w:id="2185"/>
      <w:bookmarkEnd w:id="2186"/>
      <w:bookmarkEnd w:id="2187"/>
      <w:bookmarkEnd w:id="2188"/>
      <w:bookmarkEnd w:id="2189"/>
      <w:bookmarkEnd w:id="2190"/>
      <w:r>
        <w:t>AmRequestedValueRep</w:t>
      </w:r>
      <w:bookmarkEnd w:id="2191"/>
      <w:bookmarkEnd w:id="2192"/>
      <w:bookmarkEnd w:id="2193"/>
      <w:bookmarkEnd w:id="2194"/>
      <w:bookmarkEnd w:id="2195"/>
      <w:bookmarkEnd w:id="2196"/>
      <w:bookmarkEnd w:id="2197"/>
      <w:bookmarkEnd w:id="2198"/>
      <w:bookmarkEnd w:id="219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lastRenderedPageBreak/>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200" w:name="_Toc90664260"/>
      <w:bookmarkStart w:id="2201" w:name="_Toc104311244"/>
      <w:bookmarkStart w:id="2202" w:name="_Toc104385924"/>
      <w:bookmarkStart w:id="2203" w:name="_Toc104407118"/>
      <w:bookmarkStart w:id="2204" w:name="_Toc104408411"/>
      <w:bookmarkStart w:id="2205" w:name="_Toc104546005"/>
      <w:bookmarkStart w:id="2206" w:name="_Toc191391821"/>
      <w:bookmarkStart w:id="2207" w:name="_Toc28011143"/>
      <w:bookmarkStart w:id="2208" w:name="_Toc34138006"/>
      <w:bookmarkStart w:id="2209" w:name="_Toc36037601"/>
      <w:bookmarkStart w:id="2210" w:name="_Toc39051703"/>
      <w:bookmarkStart w:id="2211" w:name="_Toc43363295"/>
      <w:bookmarkStart w:id="2212" w:name="_Toc45132902"/>
      <w:bookmarkStart w:id="2213" w:name="_Toc49871633"/>
      <w:bookmarkStart w:id="2214" w:name="_Toc50023523"/>
      <w:bookmarkStart w:id="2215" w:name="_Toc51761203"/>
      <w:bookmarkStart w:id="2216" w:name="_Toc67492687"/>
      <w:bookmarkStart w:id="2217" w:name="_Toc74838421"/>
      <w:bookmarkStart w:id="2218" w:name="_Toc214973234"/>
      <w:r>
        <w:rPr>
          <w:noProof/>
        </w:rPr>
        <w:t>5.6.2.10</w:t>
      </w:r>
      <w:r w:rsidRPr="00CD1B9B">
        <w:rPr>
          <w:noProof/>
        </w:rPr>
        <w:tab/>
        <w:t>Type: AsTimeDistributionParam</w:t>
      </w:r>
      <w:bookmarkEnd w:id="2200"/>
      <w:bookmarkEnd w:id="2201"/>
      <w:bookmarkEnd w:id="2202"/>
      <w:bookmarkEnd w:id="2203"/>
      <w:bookmarkEnd w:id="2204"/>
      <w:bookmarkEnd w:id="2205"/>
      <w:bookmarkEnd w:id="2206"/>
      <w:bookmarkEnd w:id="221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219" w:name="_Toc90651272"/>
      <w:bookmarkStart w:id="2220" w:name="_Toc104407119"/>
      <w:bookmarkStart w:id="2221" w:name="_Toc104408412"/>
    </w:p>
    <w:p w14:paraId="0763D363" w14:textId="77777777" w:rsidR="008D2EAE" w:rsidRDefault="008D2EAE" w:rsidP="008D2EAE">
      <w:pPr>
        <w:pStyle w:val="Heading4"/>
      </w:pPr>
      <w:bookmarkStart w:id="2222" w:name="_Toc104546006"/>
      <w:bookmarkStart w:id="2223" w:name="_Toc191391822"/>
      <w:bookmarkStart w:id="2224" w:name="_Toc214973235"/>
      <w:r>
        <w:t>5.6.2.11</w:t>
      </w:r>
      <w:r>
        <w:tab/>
        <w:t xml:space="preserve">Type </w:t>
      </w:r>
      <w:bookmarkEnd w:id="2219"/>
      <w:r>
        <w:t>UeSliceMbr</w:t>
      </w:r>
      <w:bookmarkEnd w:id="2220"/>
      <w:bookmarkEnd w:id="2221"/>
      <w:bookmarkEnd w:id="2222"/>
      <w:bookmarkEnd w:id="2223"/>
      <w:bookmarkEnd w:id="222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ins w:id="2225" w:author="CR0360" w:date="2025-11-21T20:24:00Z" w16du:dateUtc="2025-10-28T17:50:00Z">
              <w:r>
                <w:t>map(</w:t>
              </w:r>
            </w:ins>
            <w:r>
              <w:t>SliceMbr</w:t>
            </w:r>
            <w:ins w:id="2226" w:author="CR0360" w:date="2025-11-21T20:24:00Z" w16du:dateUtc="2025-10-28T17:50:00Z">
              <w:r>
                <w:t>)</w:t>
              </w:r>
            </w:ins>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w:t>
            </w:r>
            <w:ins w:id="2227" w:author="CR0360" w:date="2025-11-21T20:24:00Z" w16du:dateUtc="2025-11-19T20:17:00Z">
              <w:r>
                <w:t>..N</w:t>
              </w:r>
            </w:ins>
          </w:p>
        </w:tc>
        <w:tc>
          <w:tcPr>
            <w:tcW w:w="3320" w:type="dxa"/>
          </w:tcPr>
          <w:p w14:paraId="39F7FBE9" w14:textId="77777777" w:rsidR="00E941D2" w:rsidRDefault="00E941D2" w:rsidP="00E941D2">
            <w:pPr>
              <w:pStyle w:val="TAL"/>
              <w:rPr>
                <w:ins w:id="2228" w:author="CR0360" w:date="2025-11-21T20:24:00Z" w16du:dateUtc="2025-11-19T20:19:00Z"/>
                <w:noProof/>
                <w:lang w:eastAsia="zh-CN"/>
              </w:rPr>
            </w:pPr>
            <w:r>
              <w:rPr>
                <w:noProof/>
                <w:lang w:eastAsia="zh-CN"/>
              </w:rPr>
              <w:t>Contains the MBR for uplink and the MBR for downlink.</w:t>
            </w:r>
          </w:p>
          <w:p w14:paraId="7987F0A2" w14:textId="77777777" w:rsidR="00E941D2" w:rsidRDefault="00E941D2" w:rsidP="00E941D2">
            <w:pPr>
              <w:pStyle w:val="TAL"/>
              <w:rPr>
                <w:ins w:id="2229" w:author="CR0360" w:date="2025-11-21T20:24:00Z" w16du:dateUtc="2025-11-20T00:48:00Z"/>
                <w:noProof/>
                <w:lang w:eastAsia="zh-CN"/>
              </w:rPr>
            </w:pPr>
          </w:p>
          <w:p w14:paraId="6F2772A1" w14:textId="77777777" w:rsidR="00E941D2" w:rsidRDefault="00E941D2" w:rsidP="00E941D2">
            <w:pPr>
              <w:pStyle w:val="TAL"/>
              <w:rPr>
                <w:ins w:id="2230" w:author="CR0360" w:date="2025-11-21T20:24:00Z" w16du:dateUtc="2025-11-20T15:33:00Z"/>
                <w:noProof/>
                <w:lang w:eastAsia="zh-CN"/>
              </w:rPr>
            </w:pPr>
            <w:ins w:id="2231" w:author="CR0360" w:date="2025-11-21T20:24:00Z">
              <w:r w:rsidRPr="00FE5078">
                <w:rPr>
                  <w:noProof/>
                  <w:lang w:eastAsia="zh-CN"/>
                </w:rPr>
                <w:t>The key of the map shall be any string-encoded value.</w:t>
              </w:r>
            </w:ins>
          </w:p>
          <w:p w14:paraId="57658D63" w14:textId="77777777" w:rsidR="00E941D2" w:rsidRDefault="00E941D2" w:rsidP="00E941D2">
            <w:pPr>
              <w:pStyle w:val="TAL"/>
              <w:rPr>
                <w:ins w:id="2232" w:author="CR0360" w:date="2025-11-21T20:24:00Z" w16du:dateUtc="2025-11-20T15:33:00Z"/>
                <w:noProof/>
                <w:lang w:eastAsia="zh-CN"/>
              </w:rPr>
            </w:pPr>
          </w:p>
          <w:p w14:paraId="623111B4" w14:textId="6DEDF564" w:rsidR="00E941D2" w:rsidRDefault="00E941D2" w:rsidP="00E941D2">
            <w:pPr>
              <w:pStyle w:val="TAL"/>
              <w:rPr>
                <w:noProof/>
                <w:lang w:eastAsia="zh-CN"/>
              </w:rPr>
            </w:pPr>
            <w:ins w:id="2233" w:author="CR0360" w:date="2025-11-21T20:24:00Z">
              <w:r w:rsidRPr="00FE5078">
                <w:rPr>
                  <w:noProof/>
                  <w:lang w:eastAsia="zh-CN"/>
                </w:rPr>
                <w:t>The maximum number of map entries within</w:t>
              </w:r>
            </w:ins>
            <w:ins w:id="2234" w:author="CR0360" w:date="2025-11-21T20:24:00Z" w16du:dateUtc="2025-11-20T15:33:00Z">
              <w:r>
                <w:rPr>
                  <w:noProof/>
                  <w:lang w:eastAsia="zh-CN"/>
                </w:rPr>
                <w:t xml:space="preserve"> </w:t>
              </w:r>
            </w:ins>
            <w:ins w:id="2235" w:author="CR0360" w:date="2025-11-21T20:24:00Z">
              <w:r w:rsidRPr="00FE5078">
                <w:rPr>
                  <w:noProof/>
                  <w:lang w:eastAsia="zh-CN"/>
                </w:rPr>
                <w:t>this attribute is 1.</w:t>
              </w:r>
            </w:ins>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236" w:name="_Toc104311245"/>
      <w:bookmarkStart w:id="2237" w:name="_Toc104385925"/>
    </w:p>
    <w:p w14:paraId="05A15195" w14:textId="77777777" w:rsidR="00C4174B" w:rsidRPr="00C4174B" w:rsidRDefault="00C4174B" w:rsidP="00D74DA5">
      <w:pPr>
        <w:pStyle w:val="Heading4"/>
      </w:pPr>
      <w:bookmarkStart w:id="2238" w:name="_Toc191391823"/>
      <w:bookmarkStart w:id="2239" w:name="_Toc214973236"/>
      <w:r w:rsidRPr="00C4174B">
        <w:lastRenderedPageBreak/>
        <w:t>5.6.2.12</w:t>
      </w:r>
      <w:r w:rsidRPr="00C4174B">
        <w:tab/>
        <w:t xml:space="preserve">Type </w:t>
      </w:r>
      <w:r w:rsidRPr="00C4174B">
        <w:rPr>
          <w:lang w:eastAsia="zh-CN"/>
        </w:rPr>
        <w:t>SliceUsgCtrlInfo</w:t>
      </w:r>
      <w:bookmarkEnd w:id="2238"/>
      <w:bookmarkEnd w:id="2239"/>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240" w:name="_Toc191391824"/>
      <w:bookmarkStart w:id="2241" w:name="_Toc104407120"/>
      <w:bookmarkStart w:id="2242" w:name="_Toc104408413"/>
      <w:bookmarkStart w:id="2243" w:name="_Toc104546007"/>
      <w:bookmarkStart w:id="2244" w:name="_Toc214973237"/>
      <w:r w:rsidRPr="00EE7FE7">
        <w:t>5.6.2.13</w:t>
      </w:r>
      <w:r w:rsidRPr="00EE7FE7">
        <w:tab/>
        <w:t xml:space="preserve">Type </w:t>
      </w:r>
      <w:r w:rsidRPr="00EE7FE7">
        <w:rPr>
          <w:lang w:eastAsia="zh-CN"/>
        </w:rPr>
        <w:t>SnssaiPartRejected</w:t>
      </w:r>
      <w:bookmarkEnd w:id="2240"/>
      <w:bookmarkEnd w:id="2244"/>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245" w:name="_Toc191391825"/>
      <w:bookmarkStart w:id="2246" w:name="_Toc214973238"/>
      <w:r>
        <w:rPr>
          <w:noProof/>
        </w:rPr>
        <w:t>5.6.3</w:t>
      </w:r>
      <w:r>
        <w:rPr>
          <w:noProof/>
        </w:rPr>
        <w:tab/>
        <w:t>Simple data types and enumerations</w:t>
      </w:r>
      <w:bookmarkEnd w:id="2207"/>
      <w:bookmarkEnd w:id="2208"/>
      <w:bookmarkEnd w:id="2209"/>
      <w:bookmarkEnd w:id="2210"/>
      <w:bookmarkEnd w:id="2211"/>
      <w:bookmarkEnd w:id="2212"/>
      <w:bookmarkEnd w:id="2213"/>
      <w:bookmarkEnd w:id="2214"/>
      <w:bookmarkEnd w:id="2215"/>
      <w:bookmarkEnd w:id="2216"/>
      <w:bookmarkEnd w:id="2217"/>
      <w:bookmarkEnd w:id="2236"/>
      <w:bookmarkEnd w:id="2237"/>
      <w:bookmarkEnd w:id="2241"/>
      <w:bookmarkEnd w:id="2242"/>
      <w:bookmarkEnd w:id="2243"/>
      <w:bookmarkEnd w:id="2245"/>
      <w:bookmarkEnd w:id="2246"/>
    </w:p>
    <w:p w14:paraId="26D67C54" w14:textId="77777777" w:rsidR="004F1B76" w:rsidRDefault="004F1B76">
      <w:pPr>
        <w:pStyle w:val="Heading4"/>
        <w:rPr>
          <w:noProof/>
        </w:rPr>
      </w:pPr>
      <w:bookmarkStart w:id="2247" w:name="_Toc28011144"/>
      <w:bookmarkStart w:id="2248" w:name="_Toc34138007"/>
      <w:bookmarkStart w:id="2249" w:name="_Toc36037602"/>
      <w:bookmarkStart w:id="2250" w:name="_Toc39051704"/>
      <w:bookmarkStart w:id="2251" w:name="_Toc43363296"/>
      <w:bookmarkStart w:id="2252" w:name="_Toc45132903"/>
      <w:bookmarkStart w:id="2253" w:name="_Toc49871634"/>
      <w:bookmarkStart w:id="2254" w:name="_Toc50023524"/>
      <w:bookmarkStart w:id="2255" w:name="_Toc51761204"/>
      <w:bookmarkStart w:id="2256" w:name="_Toc67492688"/>
      <w:bookmarkStart w:id="2257" w:name="_Toc74838422"/>
      <w:bookmarkStart w:id="2258" w:name="_Toc104311246"/>
      <w:bookmarkStart w:id="2259" w:name="_Toc104385926"/>
      <w:bookmarkStart w:id="2260" w:name="_Toc104407121"/>
      <w:bookmarkStart w:id="2261" w:name="_Toc104408414"/>
      <w:bookmarkStart w:id="2262" w:name="_Toc104546008"/>
      <w:bookmarkStart w:id="2263" w:name="_Toc191391826"/>
      <w:bookmarkStart w:id="2264" w:name="_Toc214973239"/>
      <w:r>
        <w:rPr>
          <w:noProof/>
        </w:rPr>
        <w:t>5.6.3.1</w:t>
      </w:r>
      <w:r>
        <w:rPr>
          <w:noProof/>
        </w:rPr>
        <w:tab/>
        <w:t>Introduction</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265" w:name="_Toc28011145"/>
      <w:bookmarkStart w:id="2266" w:name="_Toc34138008"/>
      <w:bookmarkStart w:id="2267" w:name="_Toc36037603"/>
      <w:bookmarkStart w:id="2268" w:name="_Toc39051705"/>
      <w:bookmarkStart w:id="2269" w:name="_Toc43363297"/>
      <w:bookmarkStart w:id="2270" w:name="_Toc45132904"/>
      <w:bookmarkStart w:id="2271" w:name="_Toc49871635"/>
      <w:bookmarkStart w:id="2272" w:name="_Toc50023525"/>
      <w:bookmarkStart w:id="2273" w:name="_Toc51761205"/>
      <w:bookmarkStart w:id="2274" w:name="_Toc67492689"/>
      <w:bookmarkStart w:id="2275" w:name="_Toc74838423"/>
      <w:bookmarkStart w:id="2276" w:name="_Toc104311247"/>
      <w:bookmarkStart w:id="2277" w:name="_Toc104385927"/>
      <w:bookmarkStart w:id="2278" w:name="_Toc104407122"/>
      <w:bookmarkStart w:id="2279" w:name="_Toc104408415"/>
      <w:bookmarkStart w:id="2280" w:name="_Toc104546009"/>
      <w:bookmarkStart w:id="2281" w:name="_Toc191391827"/>
      <w:bookmarkStart w:id="2282" w:name="_Toc214973240"/>
      <w:r>
        <w:rPr>
          <w:noProof/>
        </w:rPr>
        <w:t>5.6.3.2</w:t>
      </w:r>
      <w:r>
        <w:rPr>
          <w:noProof/>
        </w:rPr>
        <w:tab/>
        <w:t>Simple data types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283" w:name="_Toc28011146"/>
      <w:bookmarkStart w:id="2284" w:name="_Toc34138009"/>
      <w:bookmarkStart w:id="2285" w:name="_Toc36037604"/>
      <w:bookmarkStart w:id="2286" w:name="_Toc39051706"/>
      <w:bookmarkStart w:id="2287" w:name="_Toc43363298"/>
      <w:bookmarkStart w:id="2288" w:name="_Toc45132905"/>
      <w:bookmarkStart w:id="2289" w:name="_Toc49871636"/>
      <w:bookmarkStart w:id="2290" w:name="_Toc50023526"/>
      <w:bookmarkStart w:id="2291" w:name="_Toc51761206"/>
      <w:bookmarkStart w:id="2292" w:name="_Toc67492690"/>
      <w:bookmarkStart w:id="2293" w:name="_Toc74838424"/>
      <w:bookmarkStart w:id="2294" w:name="_Toc104311248"/>
      <w:bookmarkStart w:id="2295" w:name="_Toc104385928"/>
      <w:bookmarkStart w:id="2296" w:name="_Toc104407123"/>
      <w:bookmarkStart w:id="2297" w:name="_Toc104408416"/>
      <w:bookmarkStart w:id="2298" w:name="_Toc104546010"/>
      <w:bookmarkStart w:id="2299" w:name="_Toc191391828"/>
      <w:bookmarkStart w:id="2300" w:name="_Toc214973241"/>
      <w:r>
        <w:rPr>
          <w:noProof/>
        </w:rPr>
        <w:t>5.6.3.3</w:t>
      </w:r>
      <w:r>
        <w:rPr>
          <w:noProof/>
        </w:rPr>
        <w:tab/>
        <w:t xml:space="preserve">Enumeration: </w:t>
      </w:r>
      <w:bookmarkStart w:id="2301" w:name="_Hlk511068497"/>
      <w:r>
        <w:rPr>
          <w:noProof/>
        </w:rPr>
        <w:t>RequestTrigger</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1"/>
      <w:bookmarkEnd w:id="2300"/>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rPr>
                <w:ins w:id="2302" w:author="CR0357" w:date="2025-11-21T20:24:00Z"/>
              </w:rPr>
            </w:pPr>
            <w:r>
              <w:rPr>
                <w:noProof/>
              </w:rPr>
              <w:t xml:space="preserve">SliceSupport, DNNReplacementControl, </w:t>
            </w:r>
            <w:r>
              <w:t>NetSliceRepl</w:t>
            </w:r>
          </w:p>
          <w:p w14:paraId="5C983A8D" w14:textId="16AA7480" w:rsidR="009212EE" w:rsidRDefault="009212EE" w:rsidP="009212EE">
            <w:pPr>
              <w:pStyle w:val="TAL"/>
              <w:rPr>
                <w:noProof/>
              </w:rPr>
            </w:pPr>
            <w:ins w:id="2303" w:author="CR0357" w:date="2025-11-21T20:24:00Z">
              <w:r w:rsidRPr="0052313C">
                <w:rPr>
                  <w:noProof/>
                </w:rPr>
                <w:t>MultipleAccessTypes</w:t>
              </w:r>
            </w:ins>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2304"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2304"/>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305" w:name="_Toc28011147"/>
      <w:bookmarkStart w:id="2306" w:name="_Toc34138010"/>
      <w:bookmarkStart w:id="2307" w:name="_Toc36037605"/>
      <w:bookmarkStart w:id="2308" w:name="_Toc39051707"/>
      <w:bookmarkStart w:id="2309" w:name="_Toc43363299"/>
      <w:bookmarkStart w:id="2310" w:name="_Toc45132906"/>
      <w:bookmarkStart w:id="2311" w:name="_Toc49871637"/>
      <w:bookmarkStart w:id="2312" w:name="_Toc50023527"/>
      <w:bookmarkStart w:id="2313" w:name="_Toc51761207"/>
      <w:bookmarkStart w:id="2314" w:name="_Toc67492691"/>
      <w:bookmarkStart w:id="2315" w:name="_Toc74838425"/>
      <w:bookmarkStart w:id="2316" w:name="_Toc104311249"/>
      <w:bookmarkStart w:id="2317" w:name="_Toc104385929"/>
      <w:bookmarkStart w:id="2318" w:name="_Toc104407124"/>
      <w:bookmarkStart w:id="2319" w:name="_Toc104408417"/>
      <w:bookmarkStart w:id="2320" w:name="_Toc104546011"/>
      <w:bookmarkStart w:id="2321" w:name="_Toc191391829"/>
      <w:bookmarkStart w:id="2322" w:name="_Toc214973242"/>
      <w:r>
        <w:rPr>
          <w:noProof/>
        </w:rPr>
        <w:t>5.6.3.4</w:t>
      </w:r>
      <w:r>
        <w:rPr>
          <w:noProof/>
        </w:rPr>
        <w:tab/>
        <w:t>Enumeration: PolicyAssociationReleaseCause</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323" w:name="_Toc28011148"/>
      <w:bookmarkStart w:id="2324" w:name="_Toc34138011"/>
      <w:bookmarkStart w:id="2325" w:name="_Toc36037606"/>
      <w:bookmarkStart w:id="2326" w:name="_Toc39051708"/>
      <w:bookmarkStart w:id="2327" w:name="_Toc43363300"/>
      <w:bookmarkStart w:id="2328" w:name="_Toc45132907"/>
      <w:bookmarkStart w:id="2329" w:name="_Toc49871638"/>
      <w:bookmarkStart w:id="2330" w:name="_Toc50023528"/>
      <w:bookmarkStart w:id="2331" w:name="_Toc51761208"/>
      <w:bookmarkStart w:id="2332" w:name="_Toc67492692"/>
      <w:bookmarkStart w:id="2333" w:name="_Toc74838426"/>
      <w:bookmarkStart w:id="2334" w:name="_Toc104311250"/>
      <w:bookmarkStart w:id="2335" w:name="_Toc104385930"/>
      <w:bookmarkStart w:id="2336" w:name="_Toc104407125"/>
      <w:bookmarkStart w:id="2337" w:name="_Toc104408418"/>
      <w:bookmarkStart w:id="2338" w:name="_Toc104546012"/>
      <w:bookmarkStart w:id="2339" w:name="_Toc191391830"/>
      <w:bookmarkStart w:id="2340" w:name="_Toc214973243"/>
      <w:r>
        <w:rPr>
          <w:noProof/>
        </w:rPr>
        <w:t>5.7</w:t>
      </w:r>
      <w:r>
        <w:rPr>
          <w:noProof/>
        </w:rPr>
        <w:tab/>
        <w:t>Error handling</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06320C3" w14:textId="77777777" w:rsidR="004F1B76" w:rsidRDefault="004F1B76">
      <w:pPr>
        <w:pStyle w:val="Heading3"/>
      </w:pPr>
      <w:bookmarkStart w:id="2341" w:name="_Toc28011149"/>
      <w:bookmarkStart w:id="2342" w:name="_Toc34138012"/>
      <w:bookmarkStart w:id="2343" w:name="_Toc36037607"/>
      <w:bookmarkStart w:id="2344" w:name="_Toc39051709"/>
      <w:bookmarkStart w:id="2345" w:name="_Toc43363301"/>
      <w:bookmarkStart w:id="2346" w:name="_Toc45132908"/>
      <w:bookmarkStart w:id="2347" w:name="_Toc49871639"/>
      <w:bookmarkStart w:id="2348" w:name="_Toc50023529"/>
      <w:bookmarkStart w:id="2349" w:name="_Toc51761209"/>
      <w:bookmarkStart w:id="2350" w:name="_Toc67492693"/>
      <w:bookmarkStart w:id="2351" w:name="_Toc74838427"/>
      <w:bookmarkStart w:id="2352" w:name="_Toc104311251"/>
      <w:bookmarkStart w:id="2353" w:name="_Toc104385931"/>
      <w:bookmarkStart w:id="2354" w:name="_Toc104407126"/>
      <w:bookmarkStart w:id="2355" w:name="_Toc104408419"/>
      <w:bookmarkStart w:id="2356" w:name="_Toc104546013"/>
      <w:bookmarkStart w:id="2357" w:name="_Toc191391831"/>
      <w:bookmarkStart w:id="2358" w:name="_Toc214973244"/>
      <w:r>
        <w:t>5.7.1</w:t>
      </w:r>
      <w:r>
        <w:tab/>
        <w:t>General</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359" w:name="_Toc28011150"/>
      <w:bookmarkStart w:id="2360" w:name="_Toc34138013"/>
      <w:bookmarkStart w:id="2361" w:name="_Toc36037608"/>
      <w:bookmarkStart w:id="2362" w:name="_Toc39051710"/>
      <w:bookmarkStart w:id="2363" w:name="_Toc43363302"/>
      <w:bookmarkStart w:id="2364" w:name="_Toc45132909"/>
      <w:bookmarkStart w:id="2365" w:name="_Toc49871640"/>
      <w:bookmarkStart w:id="2366" w:name="_Toc50023530"/>
      <w:bookmarkStart w:id="2367" w:name="_Toc51761210"/>
      <w:bookmarkStart w:id="2368" w:name="_Toc67492694"/>
      <w:bookmarkStart w:id="2369" w:name="_Toc74838428"/>
      <w:bookmarkStart w:id="2370" w:name="_Toc104311252"/>
      <w:bookmarkStart w:id="2371" w:name="_Toc104385932"/>
      <w:bookmarkStart w:id="2372" w:name="_Toc104407127"/>
      <w:bookmarkStart w:id="2373" w:name="_Toc104408420"/>
      <w:bookmarkStart w:id="2374" w:name="_Toc104546014"/>
      <w:bookmarkStart w:id="2375" w:name="_Toc191391832"/>
      <w:bookmarkStart w:id="2376" w:name="_Toc214973245"/>
      <w:r>
        <w:t>5.7.2</w:t>
      </w:r>
      <w:r>
        <w:tab/>
        <w:t>Protocol Errors</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377" w:name="_Toc28011151"/>
      <w:bookmarkStart w:id="2378" w:name="_Toc34138014"/>
      <w:bookmarkStart w:id="2379" w:name="_Toc36037609"/>
      <w:bookmarkStart w:id="2380" w:name="_Toc39051711"/>
      <w:bookmarkStart w:id="2381" w:name="_Toc43363303"/>
      <w:bookmarkStart w:id="2382" w:name="_Toc45132910"/>
      <w:bookmarkStart w:id="2383" w:name="_Toc49871641"/>
      <w:bookmarkStart w:id="2384" w:name="_Toc50023531"/>
      <w:bookmarkStart w:id="2385" w:name="_Toc51761211"/>
      <w:bookmarkStart w:id="2386" w:name="_Toc67492695"/>
      <w:bookmarkStart w:id="2387" w:name="_Toc74838429"/>
      <w:bookmarkStart w:id="2388" w:name="_Toc104311253"/>
      <w:bookmarkStart w:id="2389" w:name="_Toc104385933"/>
      <w:bookmarkStart w:id="2390" w:name="_Toc104407128"/>
      <w:bookmarkStart w:id="2391" w:name="_Toc104408421"/>
      <w:bookmarkStart w:id="2392" w:name="_Toc104546015"/>
      <w:bookmarkStart w:id="2393" w:name="_Toc191391833"/>
      <w:bookmarkStart w:id="2394" w:name="_Toc214973246"/>
      <w:r>
        <w:t>5.7.3</w:t>
      </w:r>
      <w:r>
        <w:tab/>
        <w:t>Application Errors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395" w:name="_Toc28011152"/>
      <w:bookmarkStart w:id="2396" w:name="_Toc34138015"/>
      <w:bookmarkStart w:id="2397" w:name="_Toc36037610"/>
      <w:bookmarkStart w:id="2398" w:name="_Toc39051712"/>
      <w:bookmarkStart w:id="2399" w:name="_Toc43363304"/>
      <w:bookmarkStart w:id="2400" w:name="_Toc45132911"/>
      <w:bookmarkStart w:id="2401" w:name="_Toc49871642"/>
      <w:bookmarkStart w:id="2402" w:name="_Toc50023532"/>
      <w:bookmarkStart w:id="2403" w:name="_Toc51761212"/>
      <w:bookmarkStart w:id="2404" w:name="_Toc67492696"/>
      <w:bookmarkStart w:id="2405" w:name="_Toc74838430"/>
      <w:bookmarkStart w:id="2406" w:name="_Toc104311254"/>
      <w:bookmarkStart w:id="2407" w:name="_Toc104385934"/>
      <w:bookmarkStart w:id="2408" w:name="_Toc104407129"/>
      <w:bookmarkStart w:id="2409" w:name="_Toc104408422"/>
      <w:bookmarkStart w:id="2410" w:name="_Toc104546016"/>
      <w:bookmarkStart w:id="2411" w:name="_Toc191391834"/>
      <w:bookmarkStart w:id="2412" w:name="_Toc214973247"/>
      <w:r>
        <w:rPr>
          <w:noProof/>
        </w:rPr>
        <w:t>5.8</w:t>
      </w:r>
      <w:r>
        <w:rPr>
          <w:noProof/>
          <w:lang w:eastAsia="zh-CN"/>
        </w:rPr>
        <w:tab/>
        <w:t>Feature negotiation</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2413" w:name="_Hlk72842131"/>
            <w:r>
              <w:t>Indicates the support</w:t>
            </w:r>
            <w:r w:rsidRPr="00FD7857">
              <w:t xml:space="preserve"> </w:t>
            </w:r>
            <w:r>
              <w:t xml:space="preserve">for </w:t>
            </w:r>
            <w:r w:rsidRPr="00FD7857">
              <w:t xml:space="preserve">RFSP </w:t>
            </w:r>
            <w:r>
              <w:t>I</w:t>
            </w:r>
            <w:r w:rsidRPr="00FD7857">
              <w:t>ndex</w:t>
            </w:r>
            <w:bookmarkEnd w:id="2413"/>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lastRenderedPageBreak/>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77777777" w:rsidR="00FA6163" w:rsidRPr="00FA6163" w:rsidRDefault="00FA6163" w:rsidP="00FA6163">
            <w:pPr>
              <w:keepNext/>
              <w:keepLines/>
              <w:spacing w:after="0"/>
              <w:rPr>
                <w:rFonts w:ascii="Arial" w:eastAsia="Times New Roman" w:hAnsi="Arial"/>
                <w:sz w:val="18"/>
              </w:rPr>
            </w:pPr>
            <w:ins w:id="2414" w:author="CR0354" w:date="2025-11-21T20:24:00Z">
              <w:r w:rsidRPr="00FA6163">
                <w:rPr>
                  <w:rFonts w:ascii="Arial" w:eastAsia="Times New Roman" w:hAnsi="Arial"/>
                  <w:sz w:val="18"/>
                </w:rPr>
                <w:t xml:space="preserve">This feature </w:t>
              </w:r>
            </w:ins>
            <w:del w:id="2415" w:author="CR0354" w:date="2025-11-21T20:24:00Z">
              <w:r w:rsidRPr="00FA6163" w:rsidDel="004D4F94">
                <w:rPr>
                  <w:rFonts w:ascii="Arial" w:eastAsia="Times New Roman" w:hAnsi="Arial"/>
                  <w:sz w:val="18"/>
                </w:rPr>
                <w:delText>I</w:delText>
              </w:r>
            </w:del>
            <w:ins w:id="2416" w:author="CR0354" w:date="2025-11-21T20:24:00Z">
              <w:r w:rsidRPr="00FA6163">
                <w:rPr>
                  <w:rFonts w:ascii="Arial" w:eastAsia="Times New Roman" w:hAnsi="Arial"/>
                  <w:sz w:val="18"/>
                </w:rPr>
                <w:t>i</w:t>
              </w:r>
            </w:ins>
            <w:r w:rsidRPr="00FA6163">
              <w:rPr>
                <w:rFonts w:ascii="Arial" w:eastAsia="Times New Roman" w:hAnsi="Arial"/>
                <w:sz w:val="18"/>
              </w:rPr>
              <w:t xml:space="preserve">ndicates the support of the network </w:t>
            </w:r>
            <w:del w:id="2417" w:author="CR0354" w:date="2025-11-21T20:24:00Z">
              <w:r w:rsidRPr="00FA6163" w:rsidDel="004D4F94">
                <w:rPr>
                  <w:rFonts w:ascii="Arial" w:eastAsia="Times New Roman" w:hAnsi="Arial"/>
                  <w:sz w:val="18"/>
                </w:rPr>
                <w:delText>e</w:delText>
              </w:r>
            </w:del>
            <w:ins w:id="2418" w:author="CR0354" w:date="2025-11-21T20:24:00Z">
              <w:r w:rsidRPr="00FA6163">
                <w:rPr>
                  <w:rFonts w:ascii="Arial" w:eastAsia="Times New Roman" w:hAnsi="Arial"/>
                  <w:sz w:val="18"/>
                </w:rPr>
                <w:t>E</w:t>
              </w:r>
            </w:ins>
            <w:r w:rsidRPr="00FA6163">
              <w:rPr>
                <w:rFonts w:ascii="Arial" w:eastAsia="Times New Roman" w:hAnsi="Arial"/>
                <w:sz w:val="18"/>
              </w:rPr>
              <w:t>nergy-</w:t>
            </w:r>
            <w:del w:id="2419" w:author="CR0354" w:date="2025-11-21T20:24:00Z">
              <w:r w:rsidRPr="00FA6163" w:rsidDel="004D4F94">
                <w:rPr>
                  <w:rFonts w:ascii="Arial" w:eastAsia="Times New Roman" w:hAnsi="Arial"/>
                  <w:sz w:val="18"/>
                </w:rPr>
                <w:delText xml:space="preserve">related </w:delText>
              </w:r>
            </w:del>
            <w:ins w:id="2420" w:author="CR0354" w:date="2025-11-21T20:24:00Z">
              <w:r w:rsidRPr="00FA6163">
                <w:rPr>
                  <w:rFonts w:ascii="Arial" w:eastAsia="Times New Roman" w:hAnsi="Arial"/>
                  <w:sz w:val="18"/>
                </w:rPr>
                <w:t xml:space="preserve">based </w:t>
              </w:r>
            </w:ins>
            <w:r w:rsidRPr="00FA6163">
              <w:rPr>
                <w:rFonts w:ascii="Arial" w:eastAsia="Times New Roman" w:hAnsi="Arial"/>
                <w:sz w:val="18"/>
              </w:rPr>
              <w:t>Policy control and management.</w:t>
            </w:r>
          </w:p>
          <w:p w14:paraId="50A553BE" w14:textId="77777777" w:rsidR="00FA6163" w:rsidRPr="00FA6163" w:rsidRDefault="00FA6163" w:rsidP="00FA6163">
            <w:pPr>
              <w:keepNext/>
              <w:keepLines/>
              <w:spacing w:after="0"/>
              <w:rPr>
                <w:rFonts w:ascii="Arial" w:eastAsia="Times New Roman" w:hAnsi="Arial"/>
                <w:sz w:val="18"/>
              </w:rPr>
            </w:pPr>
          </w:p>
          <w:p w14:paraId="718A8C71" w14:textId="77777777"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The following functionalities are supported:</w:t>
            </w:r>
          </w:p>
          <w:p w14:paraId="5F95D143" w14:textId="6B3AC4E2" w:rsidR="009877A4" w:rsidRPr="00FA6163" w:rsidRDefault="00FA6163" w:rsidP="0010699F">
            <w:pPr>
              <w:pStyle w:val="TAL"/>
              <w:ind w:left="284" w:hanging="284"/>
              <w:rPr>
                <w:rFonts w:cs="Arial"/>
                <w:lang w:eastAsia="zh-CN"/>
              </w:rPr>
            </w:pPr>
            <w:r w:rsidRPr="00FA6163">
              <w:rPr>
                <w:rFonts w:eastAsia="Times New Roman" w:cs="Arial"/>
                <w:szCs w:val="18"/>
              </w:rPr>
              <w:t>-</w:t>
            </w:r>
            <w:r w:rsidRPr="00FA6163">
              <w:rPr>
                <w:rFonts w:eastAsia="Times New Roman" w:cs="Arial"/>
                <w:szCs w:val="18"/>
              </w:rPr>
              <w:tab/>
              <w:t xml:space="preserve">Support of </w:t>
            </w:r>
            <w:del w:id="2421" w:author="CR0354" w:date="2025-11-21T20:24:00Z">
              <w:r w:rsidRPr="00FA6163" w:rsidDel="004D4F94">
                <w:rPr>
                  <w:rFonts w:eastAsia="Times New Roman" w:cs="Arial"/>
                  <w:szCs w:val="18"/>
                </w:rPr>
                <w:delText xml:space="preserve">reporting </w:delText>
              </w:r>
            </w:del>
            <w:ins w:id="2422" w:author="CR0354" w:date="2025-11-21T20:24:00Z">
              <w:r w:rsidRPr="00FA6163">
                <w:rPr>
                  <w:rFonts w:eastAsia="Times New Roman" w:cs="Arial"/>
                  <w:szCs w:val="18"/>
                </w:rPr>
                <w:t xml:space="preserve">provisioning </w:t>
              </w:r>
            </w:ins>
            <w:r w:rsidRPr="00FA6163">
              <w:rPr>
                <w:rFonts w:eastAsia="Times New Roman" w:cs="Arial"/>
                <w:szCs w:val="18"/>
              </w:rPr>
              <w:t xml:space="preserve">the subscribed Energy Saving Indicator </w:t>
            </w:r>
            <w:del w:id="2423" w:author="CR0354" w:date="2025-11-21T20:24:00Z">
              <w:r w:rsidRPr="00FA6163" w:rsidDel="004D4F94">
                <w:rPr>
                  <w:rFonts w:eastAsia="Times New Roman" w:cs="Arial"/>
                  <w:szCs w:val="18"/>
                </w:rPr>
                <w:delText xml:space="preserve">value </w:delText>
              </w:r>
            </w:del>
            <w:ins w:id="2424" w:author="CR0354" w:date="2025-11-21T20:24:00Z">
              <w:r w:rsidRPr="00FA6163">
                <w:rPr>
                  <w:rFonts w:eastAsia="Times New Roman" w:cs="Arial"/>
                  <w:szCs w:val="18"/>
                </w:rPr>
                <w:t xml:space="preserve">and reporting its value </w:t>
              </w:r>
            </w:ins>
            <w:r w:rsidRPr="00FA6163">
              <w:rPr>
                <w:rFonts w:eastAsia="Times New Roman" w:cs="Arial"/>
                <w:szCs w:val="18"/>
              </w:rPr>
              <w:t>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2425" w:name="_Toc28011153"/>
      <w:bookmarkStart w:id="2426" w:name="_Toc34138016"/>
      <w:bookmarkStart w:id="2427" w:name="_Toc36037611"/>
      <w:bookmarkStart w:id="2428" w:name="_Toc39051713"/>
      <w:bookmarkStart w:id="2429" w:name="_Toc43363305"/>
      <w:bookmarkStart w:id="2430" w:name="_Toc45132912"/>
      <w:bookmarkStart w:id="2431" w:name="_Toc49871643"/>
      <w:bookmarkStart w:id="2432" w:name="_Toc50023533"/>
      <w:bookmarkStart w:id="2433" w:name="_Toc51761213"/>
      <w:bookmarkStart w:id="2434" w:name="_Toc67492697"/>
      <w:bookmarkStart w:id="2435" w:name="_Toc74838431"/>
      <w:bookmarkStart w:id="2436" w:name="_Toc104311255"/>
      <w:bookmarkStart w:id="2437" w:name="_Toc104385935"/>
      <w:bookmarkStart w:id="2438" w:name="_Toc104407130"/>
      <w:bookmarkStart w:id="2439" w:name="_Toc104408423"/>
      <w:bookmarkStart w:id="2440" w:name="_Toc104546017"/>
      <w:bookmarkStart w:id="2441" w:name="_Toc191391835"/>
      <w:bookmarkStart w:id="2442" w:name="_Toc214973248"/>
      <w:r>
        <w:t>5.9</w:t>
      </w:r>
      <w:r>
        <w:tab/>
        <w:t>Security</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2443"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2444" w:name="_Hlk530142087"/>
      <w:bookmarkEnd w:id="2443"/>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2445" w:name="_Toc28011154"/>
      <w:bookmarkStart w:id="2446" w:name="_Toc34138017"/>
      <w:bookmarkStart w:id="2447" w:name="_Toc36037612"/>
      <w:bookmarkStart w:id="2448" w:name="_Toc39051714"/>
      <w:bookmarkStart w:id="2449" w:name="_Toc43363306"/>
      <w:bookmarkStart w:id="2450" w:name="_Toc45132913"/>
      <w:bookmarkStart w:id="2451" w:name="_Toc49871644"/>
      <w:bookmarkStart w:id="2452" w:name="_Toc50023534"/>
      <w:bookmarkStart w:id="2453" w:name="_Toc51761214"/>
      <w:bookmarkStart w:id="2454" w:name="_Toc67492698"/>
      <w:bookmarkStart w:id="2455" w:name="_Toc74838432"/>
      <w:bookmarkStart w:id="2456" w:name="_Toc104311256"/>
      <w:bookmarkStart w:id="2457" w:name="_Toc104385936"/>
      <w:bookmarkStart w:id="2458" w:name="_Toc104407131"/>
      <w:bookmarkStart w:id="2459" w:name="_Toc104408424"/>
      <w:bookmarkStart w:id="2460" w:name="_Toc104546018"/>
      <w:bookmarkStart w:id="2461" w:name="_Toc191391836"/>
      <w:bookmarkStart w:id="2462" w:name="_Toc214973249"/>
      <w:bookmarkEnd w:id="2444"/>
      <w:r>
        <w:rPr>
          <w:noProof/>
        </w:rPr>
        <w:lastRenderedPageBreak/>
        <w:t>Annex A (normative):</w:t>
      </w:r>
      <w:r>
        <w:rPr>
          <w:noProof/>
        </w:rPr>
        <w:br/>
        <w:t>OpenAPI specification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74196B9C" w14:textId="77777777" w:rsidR="004F1B76" w:rsidRDefault="004F1B76">
      <w:pPr>
        <w:pStyle w:val="Heading1"/>
        <w:rPr>
          <w:noProof/>
        </w:rPr>
      </w:pPr>
      <w:bookmarkStart w:id="2463" w:name="_Toc28011155"/>
      <w:bookmarkStart w:id="2464" w:name="_Toc34138018"/>
      <w:bookmarkStart w:id="2465" w:name="_Toc36037613"/>
      <w:bookmarkStart w:id="2466" w:name="_Toc39051715"/>
      <w:bookmarkStart w:id="2467" w:name="_Toc43363307"/>
      <w:bookmarkStart w:id="2468" w:name="_Toc45132914"/>
      <w:bookmarkStart w:id="2469" w:name="_Toc49871645"/>
      <w:bookmarkStart w:id="2470" w:name="_Toc50023535"/>
      <w:bookmarkStart w:id="2471" w:name="_Toc51761215"/>
      <w:bookmarkStart w:id="2472" w:name="_Toc67492699"/>
      <w:bookmarkStart w:id="2473" w:name="_Toc74838433"/>
      <w:bookmarkStart w:id="2474" w:name="_Toc104311257"/>
      <w:bookmarkStart w:id="2475" w:name="_Toc104385937"/>
      <w:bookmarkStart w:id="2476" w:name="_Toc104407132"/>
      <w:bookmarkStart w:id="2477" w:name="_Toc104408425"/>
      <w:bookmarkStart w:id="2478" w:name="_Toc104546019"/>
      <w:bookmarkStart w:id="2479" w:name="_Toc191391837"/>
      <w:bookmarkStart w:id="2480" w:name="_Toc214973250"/>
      <w:r>
        <w:rPr>
          <w:noProof/>
        </w:rPr>
        <w:t>A.1</w:t>
      </w:r>
      <w:r>
        <w:rPr>
          <w:noProof/>
        </w:rPr>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E422D38" w14:textId="77777777" w:rsidR="004F1B76" w:rsidRDefault="004F1B76">
      <w:pPr>
        <w:rPr>
          <w:noProof/>
        </w:rPr>
      </w:pPr>
      <w:r>
        <w:rPr>
          <w:noProof/>
        </w:rPr>
        <w:t xml:space="preserve">The present Annex contains an </w:t>
      </w:r>
      <w:bookmarkStart w:id="2481" w:name="_Hlk499778317"/>
      <w:r>
        <w:rPr>
          <w:noProof/>
        </w:rPr>
        <w:t xml:space="preserve">OpenAPI [10] specification of HTTP messages and content bodies </w:t>
      </w:r>
      <w:bookmarkEnd w:id="2481"/>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482" w:name="_Toc28011156"/>
      <w:bookmarkStart w:id="2483" w:name="_Toc34138019"/>
      <w:bookmarkStart w:id="2484" w:name="_Toc36037614"/>
      <w:bookmarkStart w:id="2485" w:name="_Toc39051716"/>
      <w:bookmarkStart w:id="2486" w:name="_Toc43363308"/>
      <w:bookmarkStart w:id="2487" w:name="_Toc45132915"/>
      <w:bookmarkStart w:id="2488" w:name="_Toc49871646"/>
      <w:bookmarkStart w:id="2489" w:name="_Toc50023536"/>
      <w:bookmarkStart w:id="2490" w:name="_Toc51761216"/>
      <w:bookmarkStart w:id="2491" w:name="_Toc67492700"/>
      <w:bookmarkStart w:id="2492" w:name="_Toc74838434"/>
      <w:bookmarkStart w:id="2493" w:name="_Toc104311258"/>
      <w:bookmarkStart w:id="2494" w:name="_Toc104385938"/>
      <w:bookmarkStart w:id="2495" w:name="_Toc104407133"/>
      <w:bookmarkStart w:id="2496" w:name="_Toc104408426"/>
      <w:bookmarkStart w:id="2497" w:name="_Toc104546020"/>
      <w:bookmarkStart w:id="2498" w:name="_Toc191391838"/>
      <w:bookmarkStart w:id="2499" w:name="_Toc214973251"/>
      <w:r>
        <w:rPr>
          <w:noProof/>
        </w:rPr>
        <w:t>A.2</w:t>
      </w:r>
      <w:r>
        <w:rPr>
          <w:noProof/>
        </w:rPr>
        <w:tab/>
        <w:t>Npcf_AMPolicyControl</w:t>
      </w:r>
      <w:r>
        <w:rPr>
          <w:noProof/>
          <w:lang w:eastAsia="zh-CN"/>
        </w:rPr>
        <w:t xml:space="preserve"> </w:t>
      </w:r>
      <w:r>
        <w:rPr>
          <w:noProof/>
        </w:rPr>
        <w:t>API</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23A4326A" w14:textId="77777777" w:rsidR="004F1B76" w:rsidRDefault="004F1B76">
      <w:pPr>
        <w:pStyle w:val="PL"/>
      </w:pPr>
      <w:bookmarkStart w:id="2500"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5A00AD47" w:rsidR="004F1B76" w:rsidRDefault="004F1B76">
      <w:pPr>
        <w:pStyle w:val="PL"/>
      </w:pPr>
      <w:r>
        <w:t xml:space="preserve">  version: 1.</w:t>
      </w:r>
      <w:r w:rsidR="003C5FDC">
        <w:t>4</w:t>
      </w:r>
      <w:r>
        <w:t>.0</w:t>
      </w:r>
      <w:del w:id="2501" w:author="CR0361" w:date="2025-11-25T13:07:00Z" w16du:dateUtc="2025-11-25T12:07:00Z">
        <w:r w:rsidR="003C5FDC" w:rsidDel="00036101">
          <w:delText>-alpha.</w:delText>
        </w:r>
        <w:r w:rsidR="00AC0135" w:rsidDel="00036101">
          <w:delText>3</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3D82E9F0" w:rsidR="004F1B76" w:rsidRDefault="004F1B76">
      <w:pPr>
        <w:pStyle w:val="PL"/>
      </w:pPr>
      <w:r>
        <w:t xml:space="preserve">  description: 3GPP TS 29.507 V1</w:t>
      </w:r>
      <w:r w:rsidR="003C5FDC">
        <w:t>9</w:t>
      </w:r>
      <w:r>
        <w:t>.</w:t>
      </w:r>
      <w:ins w:id="2502" w:author="CR0361" w:date="2025-11-25T13:07:00Z" w16du:dateUtc="2025-11-25T12:07:00Z">
        <w:r w:rsidR="00036101">
          <w:t>5</w:t>
        </w:r>
      </w:ins>
      <w:del w:id="2503" w:author="CR0361" w:date="2025-11-25T13:07:00Z" w16du:dateUtc="2025-11-25T12:07:00Z">
        <w:r w:rsidR="00AC0135" w:rsidDel="00036101">
          <w:delText>4</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2504" w:name="_Hlk8830580"/>
      <w:r>
        <w:t>CreateIndividualAMPolicyAssociation</w:t>
      </w:r>
      <w:bookmarkEnd w:id="2504"/>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2505" w:name="_Hlk531238452"/>
      <w:bookmarkStart w:id="2506" w:name="_Hlk530396329"/>
      <w:r>
        <w:t>'403':</w:t>
      </w:r>
    </w:p>
    <w:p w14:paraId="70A683BC" w14:textId="77777777" w:rsidR="004F1B76" w:rsidRDefault="004F1B76">
      <w:pPr>
        <w:pStyle w:val="PL"/>
      </w:pPr>
      <w:r>
        <w:t xml:space="preserve">          $ref: 'TS29571_CommonData.yaml#/components/responses/403'</w:t>
      </w:r>
    </w:p>
    <w:bookmarkEnd w:id="2505"/>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2506"/>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2507" w:name="_Hlk530740608"/>
      <w:r>
        <w:t>'429':</w:t>
      </w:r>
    </w:p>
    <w:p w14:paraId="3C8EDD4D" w14:textId="77777777" w:rsidR="004F1B76" w:rsidRDefault="004F1B76">
      <w:pPr>
        <w:pStyle w:val="PL"/>
      </w:pPr>
      <w:r>
        <w:t xml:space="preserve">          $ref: 'TS29571_CommonData.yaml#/components/responses/429'</w:t>
      </w:r>
    </w:p>
    <w:bookmarkEnd w:id="2507"/>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2508"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2508"/>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2509"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2509"/>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2510" w:name="_Hlk514990201"/>
      <w:r>
        <w:t>ServiceAreaRestriction</w:t>
      </w:r>
      <w:bookmarkEnd w:id="2510"/>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2511"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2511"/>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CR0346" w:date="2025-10-17T22:02: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CR0346" w:date="2025-10-17T22:02:00Z"/>
          <w:rFonts w:ascii="Courier New" w:eastAsia="Times New Roman" w:hAnsi="Courier New"/>
          <w:noProof/>
          <w:sz w:val="16"/>
        </w:rPr>
      </w:pPr>
      <w:ins w:id="2514" w:author="CR0346" w:date="2025-10-17T22:02:00Z">
        <w:r>
          <w:rPr>
            <w:rFonts w:ascii="Courier New" w:eastAsia="Times New Roman" w:hAnsi="Courier New"/>
            <w:noProof/>
            <w:sz w:val="16"/>
          </w:rPr>
          <w:t xml:space="preserve">        chfGroupId:</w:t>
        </w:r>
      </w:ins>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2515" w:author="CR0346" w:date="2025-10-17T22:02: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2516" w:name="_Hlk189249630"/>
      <w:r w:rsidRPr="000305CC">
        <w:t>SliceRepl</w:t>
      </w:r>
      <w:bookmarkEnd w:id="2516"/>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58DFE0B3" w14:textId="77777777" w:rsidR="00C362B3" w:rsidRPr="00337320" w:rsidDel="00647265"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7" w:author="CR0357" w:date="2025-10-17T22:02:00Z"/>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w:t>
      </w:r>
      <w:del w:id="2518" w:author="CR0357" w:date="2025-10-17T22:02:00Z">
        <w:r w:rsidR="00C362B3" w:rsidRPr="00337320" w:rsidDel="00647265">
          <w:rPr>
            <w:rFonts w:ascii="Courier New" w:hAnsi="Courier New"/>
            <w:noProof/>
            <w:sz w:val="16"/>
          </w:rPr>
          <w:delText xml:space="preserve"> and the AMF </w:delText>
        </w:r>
        <w:r w:rsidR="00C362B3" w:rsidRPr="00337320" w:rsidDel="00647265">
          <w:rPr>
            <w:rFonts w:ascii="Courier New" w:eastAsia="Malgun Gothic" w:hAnsi="Courier New"/>
            <w:noProof/>
            <w:sz w:val="16"/>
            <w:lang w:eastAsia="ko-KR"/>
          </w:rPr>
          <w:delText>cannot determine the</w:delText>
        </w:r>
      </w:del>
    </w:p>
    <w:p w14:paraId="61DE9D7A" w14:textId="1FBC2465" w:rsidR="000A1CC6"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2519" w:author="CR0357" w:date="2025-10-17T22:02:00Z">
        <w:r w:rsidRPr="00337320" w:rsidDel="00647265">
          <w:rPr>
            <w:rFonts w:ascii="Courier New" w:eastAsia="Malgun Gothic" w:hAnsi="Courier New"/>
            <w:noProof/>
            <w:sz w:val="16"/>
            <w:lang w:eastAsia="ko-KR"/>
          </w:rPr>
          <w:delText xml:space="preserve">          Alternative S-NSSAI(s) for these S-NSSAI(s)</w:delText>
        </w:r>
      </w:del>
      <w:r w:rsidR="00337320"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lastRenderedPageBreak/>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2520" w:name="_Toc28011157"/>
      <w:bookmarkStart w:id="2521" w:name="_Toc34138020"/>
      <w:bookmarkStart w:id="2522" w:name="_Toc36037615"/>
      <w:bookmarkStart w:id="2523" w:name="_Toc39051717"/>
      <w:bookmarkStart w:id="2524" w:name="_Toc43363309"/>
      <w:bookmarkStart w:id="2525" w:name="_Toc45132916"/>
      <w:bookmarkStart w:id="2526" w:name="_Toc49871647"/>
      <w:bookmarkStart w:id="2527" w:name="_Toc50023537"/>
      <w:bookmarkStart w:id="2528" w:name="_Toc51761217"/>
      <w:bookmarkStart w:id="2529" w:name="_Toc67492701"/>
      <w:bookmarkStart w:id="2530" w:name="_Toc74838435"/>
      <w:bookmarkStart w:id="2531" w:name="_Toc104311259"/>
      <w:bookmarkStart w:id="2532" w:name="_Toc104385939"/>
      <w:bookmarkStart w:id="2533" w:name="_Toc104407134"/>
      <w:bookmarkStart w:id="2534" w:name="_Toc104408427"/>
      <w:bookmarkStart w:id="2535" w:name="_Toc104546021"/>
      <w:bookmarkStart w:id="2536" w:name="_Toc191391839"/>
      <w:bookmarkStart w:id="2537" w:name="_Toc214973252"/>
      <w:r>
        <w:t xml:space="preserve">Annex </w:t>
      </w:r>
      <w:r>
        <w:rPr>
          <w:rFonts w:hint="eastAsia"/>
          <w:lang w:eastAsia="zh-CN"/>
        </w:rPr>
        <w:t>B</w:t>
      </w:r>
      <w:r>
        <w:t xml:space="preserve"> (normative):</w:t>
      </w:r>
      <w:r>
        <w:br/>
        <w:t>Wireless and wireline convergence access support</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094C444" w14:textId="77777777" w:rsidR="004F1B76" w:rsidRDefault="004F1B76">
      <w:pPr>
        <w:pStyle w:val="Heading1"/>
      </w:pPr>
      <w:bookmarkStart w:id="2538" w:name="_Toc28011158"/>
      <w:bookmarkStart w:id="2539" w:name="_Toc34138021"/>
      <w:bookmarkStart w:id="2540" w:name="_Toc36037616"/>
      <w:bookmarkStart w:id="2541" w:name="_Toc39051718"/>
      <w:bookmarkStart w:id="2542" w:name="_Toc43363310"/>
      <w:bookmarkStart w:id="2543" w:name="_Toc45132917"/>
      <w:bookmarkStart w:id="2544" w:name="_Toc49871648"/>
      <w:bookmarkStart w:id="2545" w:name="_Toc50023538"/>
      <w:bookmarkStart w:id="2546" w:name="_Toc51761218"/>
      <w:bookmarkStart w:id="2547" w:name="_Toc67492702"/>
      <w:bookmarkStart w:id="2548" w:name="_Toc74838436"/>
      <w:bookmarkStart w:id="2549" w:name="_Toc104311260"/>
      <w:bookmarkStart w:id="2550" w:name="_Toc104385940"/>
      <w:bookmarkStart w:id="2551" w:name="_Toc104407135"/>
      <w:bookmarkStart w:id="2552" w:name="_Toc104408428"/>
      <w:bookmarkStart w:id="2553" w:name="_Toc104546022"/>
      <w:bookmarkStart w:id="2554" w:name="_Toc191391840"/>
      <w:bookmarkStart w:id="2555" w:name="_Toc214973253"/>
      <w:r>
        <w:rPr>
          <w:rFonts w:hint="eastAsia"/>
          <w:lang w:eastAsia="zh-CN"/>
        </w:rPr>
        <w:t>B</w:t>
      </w:r>
      <w:r>
        <w:t>.1</w:t>
      </w:r>
      <w:r>
        <w:tab/>
        <w:t>Scope</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556" w:name="_Toc28011159"/>
      <w:bookmarkStart w:id="2557" w:name="_Toc34138022"/>
      <w:bookmarkStart w:id="2558" w:name="_Toc36037617"/>
      <w:bookmarkStart w:id="2559" w:name="_Toc39051719"/>
      <w:bookmarkStart w:id="2560" w:name="_Toc43363311"/>
      <w:bookmarkStart w:id="2561" w:name="_Toc45132918"/>
      <w:bookmarkStart w:id="2562" w:name="_Toc49871649"/>
      <w:bookmarkStart w:id="2563" w:name="_Toc50023539"/>
      <w:bookmarkStart w:id="2564" w:name="_Toc51761219"/>
      <w:bookmarkStart w:id="2565" w:name="_Toc67492703"/>
      <w:bookmarkStart w:id="2566" w:name="_Toc74838437"/>
      <w:bookmarkStart w:id="2567" w:name="_Toc104311261"/>
      <w:bookmarkStart w:id="2568" w:name="_Toc104385941"/>
      <w:bookmarkStart w:id="2569" w:name="_Toc104407136"/>
      <w:bookmarkStart w:id="2570" w:name="_Toc104408429"/>
      <w:bookmarkStart w:id="2571" w:name="_Toc104546023"/>
      <w:bookmarkStart w:id="2572" w:name="_Toc191391841"/>
      <w:bookmarkStart w:id="2573" w:name="_Toc214973254"/>
      <w:r>
        <w:rPr>
          <w:rFonts w:hint="eastAsia"/>
          <w:lang w:eastAsia="zh-CN"/>
        </w:rPr>
        <w:t>B</w:t>
      </w:r>
      <w:r>
        <w:t>.2</w:t>
      </w:r>
      <w:r>
        <w:tab/>
        <w:t>Npcf_AMPolicyControl Service</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9B0A538" w14:textId="77777777" w:rsidR="004F1B76" w:rsidRDefault="004F1B76">
      <w:pPr>
        <w:pStyle w:val="Heading2"/>
      </w:pPr>
      <w:bookmarkStart w:id="2574" w:name="_Toc28011160"/>
      <w:bookmarkStart w:id="2575" w:name="_Toc34138023"/>
      <w:bookmarkStart w:id="2576" w:name="_Toc36037618"/>
      <w:bookmarkStart w:id="2577" w:name="_Toc39051720"/>
      <w:bookmarkStart w:id="2578" w:name="_Toc43363312"/>
      <w:bookmarkStart w:id="2579" w:name="_Toc45132919"/>
      <w:bookmarkStart w:id="2580" w:name="_Toc49871650"/>
      <w:bookmarkStart w:id="2581" w:name="_Toc50023540"/>
      <w:bookmarkStart w:id="2582" w:name="_Toc51761220"/>
      <w:bookmarkStart w:id="2583" w:name="_Toc67492704"/>
      <w:bookmarkStart w:id="2584" w:name="_Toc74838438"/>
      <w:bookmarkStart w:id="2585" w:name="_Toc104311262"/>
      <w:bookmarkStart w:id="2586" w:name="_Toc104385942"/>
      <w:bookmarkStart w:id="2587" w:name="_Toc104407137"/>
      <w:bookmarkStart w:id="2588" w:name="_Toc104408430"/>
      <w:bookmarkStart w:id="2589" w:name="_Toc104546024"/>
      <w:bookmarkStart w:id="2590" w:name="_Toc191391842"/>
      <w:bookmarkStart w:id="2591" w:name="_Toc214973255"/>
      <w:r>
        <w:rPr>
          <w:rFonts w:hint="eastAsia"/>
          <w:lang w:eastAsia="zh-CN"/>
        </w:rPr>
        <w:t>B</w:t>
      </w:r>
      <w:r>
        <w:t>.2.1</w:t>
      </w:r>
      <w:r>
        <w:tab/>
        <w:t>Service Description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38BF3F4B" w14:textId="77777777" w:rsidR="004F1B76" w:rsidRDefault="004F1B76">
      <w:pPr>
        <w:pStyle w:val="Heading3"/>
        <w:rPr>
          <w:lang w:eastAsia="zh-CN"/>
        </w:rPr>
      </w:pPr>
      <w:bookmarkStart w:id="2592" w:name="_Toc28011161"/>
      <w:bookmarkStart w:id="2593" w:name="_Toc34138024"/>
      <w:bookmarkStart w:id="2594" w:name="_Toc36037619"/>
      <w:bookmarkStart w:id="2595" w:name="_Toc39051721"/>
      <w:bookmarkStart w:id="2596" w:name="_Toc43363313"/>
      <w:bookmarkStart w:id="2597" w:name="_Toc45132920"/>
      <w:bookmarkStart w:id="2598" w:name="_Toc49871651"/>
      <w:bookmarkStart w:id="2599" w:name="_Toc50023541"/>
      <w:bookmarkStart w:id="2600" w:name="_Toc51761221"/>
      <w:bookmarkStart w:id="2601" w:name="_Toc67492705"/>
      <w:bookmarkStart w:id="2602" w:name="_Toc74838439"/>
      <w:bookmarkStart w:id="2603" w:name="_Toc104311263"/>
      <w:bookmarkStart w:id="2604" w:name="_Toc104385943"/>
      <w:bookmarkStart w:id="2605" w:name="_Toc104407138"/>
      <w:bookmarkStart w:id="2606" w:name="_Toc104408431"/>
      <w:bookmarkStart w:id="2607" w:name="_Toc104546025"/>
      <w:bookmarkStart w:id="2608" w:name="_Toc191391843"/>
      <w:bookmarkStart w:id="2609" w:name="_Toc214973256"/>
      <w:r>
        <w:rPr>
          <w:rFonts w:hint="eastAsia"/>
          <w:lang w:eastAsia="zh-CN"/>
        </w:rPr>
        <w:t>B</w:t>
      </w:r>
      <w:r>
        <w:t>.2.</w:t>
      </w:r>
      <w:r>
        <w:rPr>
          <w:lang w:eastAsia="zh-CN"/>
        </w:rPr>
        <w:t>1.1</w:t>
      </w:r>
      <w:r>
        <w:tab/>
      </w:r>
      <w:r>
        <w:rPr>
          <w:lang w:eastAsia="zh-CN"/>
        </w:rPr>
        <w:t>Overview</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610" w:name="_Toc28011162"/>
      <w:bookmarkStart w:id="2611" w:name="_Toc34138025"/>
      <w:bookmarkStart w:id="2612" w:name="_Toc36037620"/>
      <w:bookmarkStart w:id="2613" w:name="_Toc39051722"/>
      <w:bookmarkStart w:id="2614" w:name="_Toc43363314"/>
      <w:bookmarkStart w:id="2615" w:name="_Toc45132921"/>
      <w:bookmarkStart w:id="2616" w:name="_Toc49871652"/>
      <w:bookmarkStart w:id="2617" w:name="_Toc50023542"/>
      <w:bookmarkStart w:id="2618" w:name="_Toc51761222"/>
      <w:bookmarkStart w:id="2619" w:name="_Toc67492706"/>
      <w:bookmarkStart w:id="2620" w:name="_Toc74838440"/>
      <w:bookmarkStart w:id="2621" w:name="_Toc104311264"/>
      <w:bookmarkStart w:id="2622" w:name="_Toc104385944"/>
      <w:bookmarkStart w:id="2623" w:name="_Toc104407139"/>
      <w:bookmarkStart w:id="2624" w:name="_Toc104408432"/>
      <w:bookmarkStart w:id="2625" w:name="_Toc104546026"/>
      <w:bookmarkStart w:id="2626" w:name="_Toc191391844"/>
      <w:bookmarkStart w:id="2627" w:name="_Toc214973257"/>
      <w:r>
        <w:rPr>
          <w:rFonts w:hint="eastAsia"/>
          <w:lang w:eastAsia="zh-CN"/>
        </w:rPr>
        <w:t>B</w:t>
      </w:r>
      <w:r>
        <w:t>.2.1.2</w:t>
      </w:r>
      <w:r>
        <w:tab/>
        <w:t>Service Architecture</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2628"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2628"/>
    </w:p>
    <w:p w14:paraId="56DA9D67" w14:textId="77777777" w:rsidR="004F1B76" w:rsidRDefault="004F1B76">
      <w:pPr>
        <w:pStyle w:val="Heading3"/>
        <w:rPr>
          <w:lang w:eastAsia="zh-CN"/>
        </w:rPr>
      </w:pPr>
      <w:bookmarkStart w:id="2629" w:name="_Toc28011163"/>
      <w:bookmarkStart w:id="2630" w:name="_Toc34138026"/>
      <w:bookmarkStart w:id="2631" w:name="_Toc36037621"/>
      <w:bookmarkStart w:id="2632" w:name="_Toc39051723"/>
      <w:bookmarkStart w:id="2633" w:name="_Toc43363315"/>
      <w:bookmarkStart w:id="2634" w:name="_Toc45132922"/>
      <w:bookmarkStart w:id="2635" w:name="_Toc49871653"/>
      <w:bookmarkStart w:id="2636" w:name="_Toc50023543"/>
      <w:bookmarkStart w:id="2637" w:name="_Toc51761223"/>
      <w:bookmarkStart w:id="2638" w:name="_Toc67492707"/>
      <w:bookmarkStart w:id="2639" w:name="_Toc74838441"/>
      <w:bookmarkStart w:id="2640" w:name="_Toc104311265"/>
      <w:bookmarkStart w:id="2641" w:name="_Toc104385945"/>
      <w:bookmarkStart w:id="2642" w:name="_Toc104407140"/>
      <w:bookmarkStart w:id="2643" w:name="_Toc104408433"/>
      <w:bookmarkStart w:id="2644" w:name="_Toc104546027"/>
      <w:bookmarkStart w:id="2645" w:name="_Toc191391845"/>
      <w:bookmarkStart w:id="2646" w:name="_Toc214973258"/>
      <w:r>
        <w:rPr>
          <w:rFonts w:hint="eastAsia"/>
          <w:lang w:eastAsia="zh-CN"/>
        </w:rPr>
        <w:t>B</w:t>
      </w:r>
      <w:r>
        <w:rPr>
          <w:lang w:eastAsia="zh-CN"/>
        </w:rPr>
        <w:t>.2.1.3</w:t>
      </w:r>
      <w:r>
        <w:rPr>
          <w:lang w:eastAsia="zh-CN"/>
        </w:rPr>
        <w:tab/>
        <w:t>Network Functions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1BD55867" w14:textId="77777777" w:rsidR="004F1B76" w:rsidRDefault="004F1B76">
      <w:pPr>
        <w:pStyle w:val="Heading4"/>
      </w:pPr>
      <w:bookmarkStart w:id="2647" w:name="_Toc28011164"/>
      <w:bookmarkStart w:id="2648" w:name="_Toc34138027"/>
      <w:bookmarkStart w:id="2649" w:name="_Toc36037622"/>
      <w:bookmarkStart w:id="2650" w:name="_Toc39051724"/>
      <w:bookmarkStart w:id="2651" w:name="_Toc43363316"/>
      <w:bookmarkStart w:id="2652" w:name="_Toc45132923"/>
      <w:bookmarkStart w:id="2653" w:name="_Toc49871654"/>
      <w:bookmarkStart w:id="2654" w:name="_Toc50023544"/>
      <w:bookmarkStart w:id="2655" w:name="_Toc51761224"/>
      <w:bookmarkStart w:id="2656" w:name="_Toc67492708"/>
      <w:bookmarkStart w:id="2657" w:name="_Toc74838442"/>
      <w:bookmarkStart w:id="2658" w:name="_Toc104311266"/>
      <w:bookmarkStart w:id="2659" w:name="_Toc104385946"/>
      <w:bookmarkStart w:id="2660" w:name="_Toc104407141"/>
      <w:bookmarkStart w:id="2661" w:name="_Toc104408434"/>
      <w:bookmarkStart w:id="2662" w:name="_Toc104546028"/>
      <w:bookmarkStart w:id="2663" w:name="_Toc191391846"/>
      <w:bookmarkStart w:id="2664" w:name="_Toc214973259"/>
      <w:r>
        <w:t>B.2.1.3.1</w:t>
      </w:r>
      <w:r>
        <w:tab/>
        <w:t>Policy Control Function (PCF)</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665" w:name="_Toc28011165"/>
      <w:bookmarkStart w:id="2666" w:name="_Toc34138028"/>
      <w:bookmarkStart w:id="2667" w:name="_Toc36037623"/>
      <w:bookmarkStart w:id="2668" w:name="_Toc39051725"/>
      <w:bookmarkStart w:id="2669" w:name="_Toc43363317"/>
      <w:bookmarkStart w:id="2670" w:name="_Toc45132924"/>
      <w:bookmarkStart w:id="2671" w:name="_Toc49871655"/>
      <w:bookmarkStart w:id="2672" w:name="_Toc50023545"/>
      <w:bookmarkStart w:id="2673" w:name="_Toc51761225"/>
      <w:bookmarkStart w:id="2674" w:name="_Toc67492709"/>
      <w:bookmarkStart w:id="2675" w:name="_Toc74838443"/>
      <w:bookmarkStart w:id="2676" w:name="_Toc104311267"/>
      <w:bookmarkStart w:id="2677" w:name="_Toc104385947"/>
      <w:bookmarkStart w:id="2678" w:name="_Toc104407142"/>
      <w:bookmarkStart w:id="2679" w:name="_Toc104408435"/>
      <w:bookmarkStart w:id="2680" w:name="_Toc104546029"/>
      <w:bookmarkStart w:id="2681" w:name="_Toc191391847"/>
      <w:bookmarkStart w:id="2682" w:name="_Toc214973260"/>
      <w:r>
        <w:rPr>
          <w:lang w:val="en-US"/>
        </w:rPr>
        <w:t>B.2.1.3.2</w:t>
      </w:r>
      <w:r>
        <w:rPr>
          <w:lang w:val="en-US"/>
        </w:rPr>
        <w:tab/>
        <w:t>NF Service Consumers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683" w:name="_Toc28011166"/>
      <w:bookmarkStart w:id="2684" w:name="_Toc34138029"/>
      <w:bookmarkStart w:id="2685" w:name="_Toc36037624"/>
      <w:bookmarkStart w:id="2686" w:name="_Toc39051726"/>
      <w:bookmarkStart w:id="2687" w:name="_Toc43363318"/>
      <w:bookmarkStart w:id="2688" w:name="_Toc45132925"/>
      <w:bookmarkStart w:id="2689" w:name="_Toc49871656"/>
      <w:bookmarkStart w:id="2690" w:name="_Toc50023546"/>
      <w:bookmarkStart w:id="2691" w:name="_Toc51761226"/>
      <w:bookmarkStart w:id="2692" w:name="_Toc67492710"/>
      <w:bookmarkStart w:id="2693" w:name="_Toc74838444"/>
      <w:bookmarkStart w:id="2694" w:name="_Toc104311268"/>
      <w:bookmarkStart w:id="2695" w:name="_Toc104385948"/>
      <w:bookmarkStart w:id="2696" w:name="_Toc104407143"/>
      <w:bookmarkStart w:id="2697" w:name="_Toc104408436"/>
      <w:bookmarkStart w:id="2698" w:name="_Toc104546030"/>
      <w:bookmarkStart w:id="2699" w:name="_Toc191391848"/>
      <w:bookmarkStart w:id="2700" w:name="_Toc214973261"/>
      <w:r>
        <w:rPr>
          <w:rFonts w:eastAsia="Batang"/>
          <w:lang w:eastAsia="ko-KR"/>
        </w:rPr>
        <w:lastRenderedPageBreak/>
        <w:t>B.3</w:t>
      </w:r>
      <w:r>
        <w:rPr>
          <w:rFonts w:eastAsia="Batang"/>
          <w:lang w:eastAsia="ko-KR"/>
        </w:rPr>
        <w:tab/>
        <w:t>Service Operation</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0E85DD36" w14:textId="77777777" w:rsidR="004F1B76" w:rsidRDefault="004F1B76">
      <w:pPr>
        <w:pStyle w:val="Heading2"/>
        <w:rPr>
          <w:lang w:eastAsia="zh-CN"/>
        </w:rPr>
      </w:pPr>
      <w:bookmarkStart w:id="2701" w:name="_Toc28011167"/>
      <w:bookmarkStart w:id="2702" w:name="_Toc34138030"/>
      <w:bookmarkStart w:id="2703" w:name="_Toc36037625"/>
      <w:bookmarkStart w:id="2704" w:name="_Toc39051727"/>
      <w:bookmarkStart w:id="2705" w:name="_Toc43363319"/>
      <w:bookmarkStart w:id="2706" w:name="_Toc45132926"/>
      <w:bookmarkStart w:id="2707" w:name="_Toc49871657"/>
      <w:bookmarkStart w:id="2708" w:name="_Toc50023547"/>
      <w:bookmarkStart w:id="2709" w:name="_Toc51761227"/>
      <w:bookmarkStart w:id="2710" w:name="_Toc67492711"/>
      <w:bookmarkStart w:id="2711" w:name="_Toc74838445"/>
      <w:bookmarkStart w:id="2712" w:name="_Toc104311269"/>
      <w:bookmarkStart w:id="2713" w:name="_Toc104385949"/>
      <w:bookmarkStart w:id="2714" w:name="_Toc104407144"/>
      <w:bookmarkStart w:id="2715" w:name="_Toc104408437"/>
      <w:bookmarkStart w:id="2716" w:name="_Toc104546031"/>
      <w:bookmarkStart w:id="2717" w:name="_Toc191391849"/>
      <w:bookmarkStart w:id="2718" w:name="_Toc214973262"/>
      <w:r>
        <w:rPr>
          <w:lang w:eastAsia="zh-CN"/>
        </w:rPr>
        <w:t>B.3.1</w:t>
      </w:r>
      <w:r>
        <w:rPr>
          <w:lang w:eastAsia="zh-CN"/>
        </w:rPr>
        <w:tab/>
        <w:t>Introduction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719" w:name="_Toc28011168"/>
      <w:bookmarkStart w:id="2720" w:name="_Toc34138031"/>
      <w:bookmarkStart w:id="2721" w:name="_Toc36037626"/>
      <w:bookmarkStart w:id="2722" w:name="_Toc39051728"/>
      <w:bookmarkStart w:id="2723" w:name="_Toc43363320"/>
      <w:bookmarkStart w:id="2724" w:name="_Toc45132927"/>
      <w:bookmarkStart w:id="2725" w:name="_Toc49871658"/>
      <w:bookmarkStart w:id="2726" w:name="_Toc50023548"/>
      <w:bookmarkStart w:id="2727" w:name="_Toc51761228"/>
      <w:bookmarkStart w:id="2728" w:name="_Toc67492712"/>
      <w:bookmarkStart w:id="2729" w:name="_Toc74838446"/>
      <w:bookmarkStart w:id="2730" w:name="_Toc104311270"/>
      <w:bookmarkStart w:id="2731" w:name="_Toc104385950"/>
      <w:bookmarkStart w:id="2732" w:name="_Toc104407145"/>
      <w:bookmarkStart w:id="2733" w:name="_Toc104408438"/>
      <w:bookmarkStart w:id="2734" w:name="_Toc104546032"/>
      <w:bookmarkStart w:id="2735" w:name="_Toc191391850"/>
      <w:bookmarkStart w:id="2736" w:name="_Toc214973263"/>
      <w:r>
        <w:rPr>
          <w:lang w:eastAsia="zh-CN"/>
        </w:rPr>
        <w:t>B.3.2</w:t>
      </w:r>
      <w:r>
        <w:rPr>
          <w:lang w:eastAsia="zh-CN"/>
        </w:rPr>
        <w:tab/>
        <w:t>Npcf_AMPolicyControl_Create Service Operation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BCDFE0F" w14:textId="77777777" w:rsidR="004F1B76" w:rsidRDefault="004F1B76">
      <w:pPr>
        <w:pStyle w:val="Heading3"/>
      </w:pPr>
      <w:bookmarkStart w:id="2737" w:name="_Toc28011169"/>
      <w:bookmarkStart w:id="2738" w:name="_Toc34138032"/>
      <w:bookmarkStart w:id="2739" w:name="_Toc36037627"/>
      <w:bookmarkStart w:id="2740" w:name="_Toc39051729"/>
      <w:bookmarkStart w:id="2741" w:name="_Toc43363321"/>
      <w:bookmarkStart w:id="2742" w:name="_Toc45132928"/>
      <w:bookmarkStart w:id="2743" w:name="_Toc49871659"/>
      <w:bookmarkStart w:id="2744" w:name="_Toc50023549"/>
      <w:bookmarkStart w:id="2745" w:name="_Toc51761229"/>
      <w:bookmarkStart w:id="2746" w:name="_Toc67492713"/>
      <w:bookmarkStart w:id="2747" w:name="_Toc74838447"/>
      <w:bookmarkStart w:id="2748" w:name="_Toc104311271"/>
      <w:bookmarkStart w:id="2749" w:name="_Toc104385951"/>
      <w:bookmarkStart w:id="2750" w:name="_Toc104407146"/>
      <w:bookmarkStart w:id="2751" w:name="_Toc104408439"/>
      <w:bookmarkStart w:id="2752" w:name="_Toc104546033"/>
      <w:bookmarkStart w:id="2753" w:name="_Toc191391851"/>
      <w:bookmarkStart w:id="2754" w:name="_Toc214973264"/>
      <w:r>
        <w:rPr>
          <w:rFonts w:hint="eastAsia"/>
        </w:rPr>
        <w:t>B.3.2.1</w:t>
      </w:r>
      <w:r>
        <w:tab/>
      </w:r>
      <w:r>
        <w:rPr>
          <w:rFonts w:hint="eastAsia"/>
        </w:rPr>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447E5097" w14:textId="77777777" w:rsidR="004F1B76" w:rsidRDefault="004F1B76">
      <w:pPr>
        <w:pStyle w:val="B2"/>
        <w:rPr>
          <w:noProof/>
          <w:lang w:val="fr-FR"/>
        </w:rPr>
      </w:pPr>
      <w:r>
        <w:rPr>
          <w:noProof/>
          <w:lang w:val="fr-FR"/>
        </w:rPr>
        <w:t>a)</w:t>
      </w:r>
      <w:r>
        <w:rPr>
          <w:noProof/>
          <w:lang w:val="fr-FR"/>
        </w:rPr>
        <w:tab/>
        <w:t>the RAT type entry corresponding to non-3GPP access and/or the RAT type entry corresponding to the 3GPP access encoded in the "ratTypes" attribute, if available; and</w:t>
      </w:r>
    </w:p>
    <w:p w14:paraId="3CE67929" w14:textId="77777777" w:rsidR="004F1B76" w:rsidRDefault="004F1B76">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755" w:name="_Hlk39048739"/>
      <w:r>
        <w:rPr>
          <w:noProof/>
          <w:lang w:val="fr-FR"/>
        </w:rPr>
        <w:t xml:space="preserve"> </w:t>
      </w:r>
    </w:p>
    <w:p w14:paraId="70C2FE98" w14:textId="77777777" w:rsidR="004F1B76" w:rsidRDefault="004F1B76">
      <w:pPr>
        <w:pStyle w:val="NO"/>
      </w:pPr>
      <w:r>
        <w:t>NOTE:</w:t>
      </w:r>
      <w:r>
        <w:tab/>
      </w:r>
      <w:r w:rsidR="00813C9C">
        <w:t xml:space="preserve">If </w:t>
      </w:r>
      <w:r w:rsidR="00813C9C">
        <w:rPr>
          <w:noProof/>
          <w:lang w:val="fr-FR"/>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2755"/>
    </w:p>
    <w:p w14:paraId="03AE1238" w14:textId="77777777" w:rsidR="004F1B76" w:rsidRDefault="004F1B76">
      <w:pPr>
        <w:pStyle w:val="B10"/>
      </w:pPr>
      <w:r>
        <w:rPr>
          <w:noProof/>
          <w:lang w:val="fr-FR"/>
        </w:rPr>
        <w:t>-</w:t>
      </w:r>
      <w:r>
        <w:rPr>
          <w:noProof/>
          <w:lang w:val="fr-FR"/>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756" w:name="_Hlk38380782"/>
      <w:r>
        <w:t>an indication that the MAC address cannot be used as Equipment identifier of the</w:t>
      </w:r>
      <w:bookmarkEnd w:id="2756"/>
      <w:r>
        <w:t xml:space="preserve"> FN-RG</w:t>
      </w:r>
      <w:bookmarkStart w:id="2757" w:name="_Hlk38380814"/>
      <w:r>
        <w:t>, the PEI cannot be trusted for regulatory purposes and</w:t>
      </w:r>
      <w:bookmarkEnd w:id="2757"/>
      <w:r>
        <w:t xml:space="preserve"> cannot be used for equipment based policy evaluation.</w:t>
      </w:r>
    </w:p>
    <w:p w14:paraId="3AA97555" w14:textId="77777777" w:rsidR="004F1B76" w:rsidRDefault="004F1B76">
      <w:pPr>
        <w:pStyle w:val="Heading3"/>
        <w:rPr>
          <w:rFonts w:eastAsia="Batang"/>
          <w:lang w:eastAsia="ko-KR"/>
        </w:rPr>
      </w:pPr>
      <w:bookmarkStart w:id="2758" w:name="_Toc28011170"/>
      <w:bookmarkStart w:id="2759" w:name="_Toc34138033"/>
      <w:bookmarkStart w:id="2760" w:name="_Toc36037628"/>
      <w:bookmarkStart w:id="2761" w:name="_Toc39051730"/>
      <w:bookmarkStart w:id="2762" w:name="_Toc43363322"/>
      <w:bookmarkStart w:id="2763" w:name="_Toc45132929"/>
      <w:bookmarkStart w:id="2764" w:name="_Toc49871660"/>
      <w:bookmarkStart w:id="2765" w:name="_Toc50023550"/>
      <w:bookmarkStart w:id="2766" w:name="_Toc51761230"/>
      <w:bookmarkStart w:id="2767" w:name="_Toc67492714"/>
      <w:bookmarkStart w:id="2768" w:name="_Toc74838448"/>
      <w:bookmarkStart w:id="2769" w:name="_Toc104311272"/>
      <w:bookmarkStart w:id="2770" w:name="_Toc104385952"/>
      <w:bookmarkStart w:id="2771" w:name="_Toc104407147"/>
      <w:bookmarkStart w:id="2772" w:name="_Toc104408440"/>
      <w:bookmarkStart w:id="2773" w:name="_Toc104546034"/>
      <w:bookmarkStart w:id="2774" w:name="_Toc191391852"/>
      <w:bookmarkStart w:id="2775" w:name="_Toc214973265"/>
      <w:r>
        <w:rPr>
          <w:rFonts w:eastAsia="Batang"/>
          <w:lang w:eastAsia="ko-KR"/>
        </w:rPr>
        <w:t>B.3.2.2</w:t>
      </w:r>
      <w:r>
        <w:rPr>
          <w:rFonts w:eastAsia="Batang"/>
          <w:lang w:eastAsia="ko-KR"/>
        </w:rPr>
        <w:tab/>
        <w:t>AMF Access and Mobility Policy</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120706A3" w14:textId="77777777" w:rsidR="004F1B76" w:rsidRDefault="004F1B76">
      <w:pPr>
        <w:pStyle w:val="Heading4"/>
        <w:rPr>
          <w:lang w:eastAsia="ko-KR"/>
        </w:rPr>
      </w:pPr>
      <w:bookmarkStart w:id="2776" w:name="_Toc28011171"/>
      <w:bookmarkStart w:id="2777" w:name="_Toc34138034"/>
      <w:bookmarkStart w:id="2778" w:name="_Toc36037629"/>
      <w:bookmarkStart w:id="2779" w:name="_Toc39051731"/>
      <w:bookmarkStart w:id="2780" w:name="_Toc43363323"/>
      <w:bookmarkStart w:id="2781" w:name="_Toc45132930"/>
      <w:bookmarkStart w:id="2782" w:name="_Toc49871661"/>
      <w:bookmarkStart w:id="2783" w:name="_Toc50023551"/>
      <w:bookmarkStart w:id="2784" w:name="_Toc51761231"/>
      <w:bookmarkStart w:id="2785" w:name="_Toc67492715"/>
      <w:bookmarkStart w:id="2786" w:name="_Toc74838449"/>
      <w:bookmarkStart w:id="2787" w:name="_Toc104311273"/>
      <w:bookmarkStart w:id="2788" w:name="_Toc104385953"/>
      <w:bookmarkStart w:id="2789" w:name="_Toc104407148"/>
      <w:bookmarkStart w:id="2790" w:name="_Toc104408441"/>
      <w:bookmarkStart w:id="2791" w:name="_Toc104546035"/>
      <w:bookmarkStart w:id="2792" w:name="_Toc191391853"/>
      <w:bookmarkStart w:id="2793" w:name="_Toc214973266"/>
      <w:r>
        <w:rPr>
          <w:lang w:eastAsia="ko-KR"/>
        </w:rPr>
        <w:t>B.3.2.2.1</w:t>
      </w:r>
      <w:r>
        <w:rPr>
          <w:lang w:eastAsia="ko-KR"/>
        </w:rPr>
        <w:tab/>
        <w:t>General</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794" w:name="_Toc28011172"/>
      <w:bookmarkStart w:id="2795" w:name="_Toc34138035"/>
      <w:bookmarkStart w:id="2796" w:name="_Toc36037630"/>
      <w:bookmarkStart w:id="2797" w:name="_Toc39051732"/>
      <w:bookmarkStart w:id="2798" w:name="_Toc43363324"/>
      <w:bookmarkStart w:id="2799" w:name="_Toc45132931"/>
      <w:bookmarkStart w:id="2800" w:name="_Toc49871662"/>
      <w:bookmarkStart w:id="2801" w:name="_Toc50023552"/>
      <w:bookmarkStart w:id="2802" w:name="_Toc51761232"/>
      <w:bookmarkStart w:id="2803" w:name="_Toc67492716"/>
      <w:bookmarkStart w:id="2804" w:name="_Toc74838450"/>
      <w:bookmarkStart w:id="2805" w:name="_Toc104311274"/>
      <w:bookmarkStart w:id="2806" w:name="_Toc104385954"/>
      <w:bookmarkStart w:id="2807" w:name="_Toc104407149"/>
      <w:bookmarkStart w:id="2808" w:name="_Toc104408442"/>
      <w:bookmarkStart w:id="2809" w:name="_Toc104546036"/>
      <w:bookmarkStart w:id="2810" w:name="_Toc191391854"/>
      <w:bookmarkStart w:id="2811" w:name="_Toc214973267"/>
      <w:r>
        <w:rPr>
          <w:lang w:eastAsia="ko-KR"/>
        </w:rPr>
        <w:t>B.3.2.2.2</w:t>
      </w:r>
      <w:r>
        <w:rPr>
          <w:lang w:eastAsia="ko-KR"/>
        </w:rPr>
        <w:tab/>
        <w:t>Wireline Service Area Restriction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812" w:name="_Toc34138036"/>
      <w:bookmarkStart w:id="2813" w:name="_Toc36037631"/>
      <w:bookmarkStart w:id="2814" w:name="_Toc39051733"/>
      <w:bookmarkStart w:id="2815" w:name="_Toc43363325"/>
      <w:bookmarkStart w:id="2816" w:name="_Toc45132932"/>
      <w:bookmarkStart w:id="2817" w:name="_Toc49871663"/>
      <w:bookmarkStart w:id="2818" w:name="_Toc50023553"/>
      <w:bookmarkStart w:id="2819" w:name="_Toc51761233"/>
      <w:bookmarkStart w:id="2820" w:name="_Toc67492717"/>
      <w:bookmarkStart w:id="2821" w:name="_Toc74838451"/>
      <w:bookmarkStart w:id="2822" w:name="_Toc104311275"/>
      <w:bookmarkStart w:id="2823" w:name="_Toc104385955"/>
      <w:bookmarkStart w:id="2824" w:name="_Toc104407150"/>
      <w:bookmarkStart w:id="2825" w:name="_Toc104408443"/>
      <w:bookmarkStart w:id="2826" w:name="_Toc104546037"/>
      <w:bookmarkStart w:id="2827" w:name="_Toc191391855"/>
      <w:bookmarkStart w:id="2828" w:name="_Toc214973268"/>
      <w:r>
        <w:rPr>
          <w:lang w:eastAsia="ko-KR"/>
        </w:rPr>
        <w:lastRenderedPageBreak/>
        <w:t>B.3.2.2.3</w:t>
      </w:r>
      <w:r>
        <w:rPr>
          <w:lang w:eastAsia="ko-KR"/>
        </w:rPr>
        <w:tab/>
      </w:r>
      <w:bookmarkEnd w:id="2812"/>
      <w:bookmarkEnd w:id="2813"/>
      <w:bookmarkEnd w:id="2814"/>
      <w:r>
        <w:rPr>
          <w:lang w:eastAsia="ko-KR"/>
        </w:rPr>
        <w:t>Void</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67A14336" w14:textId="77777777" w:rsidR="004F1B76" w:rsidRDefault="004F1B76">
      <w:pPr>
        <w:pStyle w:val="Heading2"/>
        <w:rPr>
          <w:lang w:eastAsia="zh-CN"/>
        </w:rPr>
      </w:pPr>
      <w:bookmarkStart w:id="2829" w:name="_Toc28011173"/>
      <w:bookmarkStart w:id="2830" w:name="_Toc34138037"/>
      <w:bookmarkStart w:id="2831" w:name="_Toc36037632"/>
      <w:bookmarkStart w:id="2832" w:name="_Toc39051734"/>
      <w:bookmarkStart w:id="2833" w:name="_Toc43363326"/>
      <w:bookmarkStart w:id="2834" w:name="_Toc45132933"/>
      <w:bookmarkStart w:id="2835" w:name="_Toc49871664"/>
      <w:bookmarkStart w:id="2836" w:name="_Toc50023554"/>
      <w:bookmarkStart w:id="2837" w:name="_Toc51761234"/>
      <w:bookmarkStart w:id="2838" w:name="_Toc67492718"/>
      <w:bookmarkStart w:id="2839" w:name="_Toc74838452"/>
      <w:bookmarkStart w:id="2840" w:name="_Toc104311276"/>
      <w:bookmarkStart w:id="2841" w:name="_Toc104385956"/>
      <w:bookmarkStart w:id="2842" w:name="_Toc104407151"/>
      <w:bookmarkStart w:id="2843" w:name="_Toc104408444"/>
      <w:bookmarkStart w:id="2844" w:name="_Toc104546038"/>
      <w:bookmarkStart w:id="2845" w:name="_Toc191391856"/>
      <w:bookmarkStart w:id="2846" w:name="_Toc214973269"/>
      <w:r>
        <w:rPr>
          <w:lang w:eastAsia="zh-CN"/>
        </w:rPr>
        <w:t>B.3.3</w:t>
      </w:r>
      <w:r>
        <w:rPr>
          <w:lang w:eastAsia="zh-CN"/>
        </w:rPr>
        <w:tab/>
        <w:t>Npcf_AMPolicyControl_UpdateNotify Service Operation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309C6515" w14:textId="77777777" w:rsidR="004F1B76" w:rsidRDefault="004F1B76">
      <w:pPr>
        <w:pStyle w:val="Heading3"/>
      </w:pPr>
      <w:bookmarkStart w:id="2847" w:name="_Toc34138038"/>
      <w:bookmarkStart w:id="2848" w:name="_Toc36037633"/>
      <w:bookmarkStart w:id="2849" w:name="_Toc39051735"/>
      <w:bookmarkStart w:id="2850" w:name="_Toc43363327"/>
      <w:bookmarkStart w:id="2851" w:name="_Toc45132934"/>
      <w:bookmarkStart w:id="2852" w:name="_Toc49871665"/>
      <w:bookmarkStart w:id="2853" w:name="_Toc50023555"/>
      <w:bookmarkStart w:id="2854" w:name="_Toc51761235"/>
      <w:bookmarkStart w:id="2855" w:name="_Toc67492719"/>
      <w:bookmarkStart w:id="2856" w:name="_Toc74838453"/>
      <w:bookmarkStart w:id="2857" w:name="_Toc104311277"/>
      <w:bookmarkStart w:id="2858" w:name="_Toc104385957"/>
      <w:bookmarkStart w:id="2859" w:name="_Toc104407152"/>
      <w:bookmarkStart w:id="2860" w:name="_Toc104408445"/>
      <w:bookmarkStart w:id="2861" w:name="_Toc104546039"/>
      <w:bookmarkStart w:id="2862" w:name="_Toc191391857"/>
      <w:bookmarkStart w:id="2863" w:name="_Toc214973270"/>
      <w:r>
        <w:t>B.3.3.1</w:t>
      </w:r>
      <w:r>
        <w:tab/>
        <w:t>General</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864" w:name="_Toc28011174"/>
      <w:bookmarkStart w:id="2865" w:name="_Toc34138039"/>
      <w:bookmarkStart w:id="2866" w:name="_Toc36037634"/>
      <w:bookmarkStart w:id="2867" w:name="_Toc39051736"/>
      <w:bookmarkStart w:id="2868" w:name="_Toc43363328"/>
      <w:bookmarkStart w:id="2869" w:name="_Toc45132935"/>
      <w:bookmarkStart w:id="2870" w:name="_Toc49871666"/>
      <w:bookmarkStart w:id="2871" w:name="_Toc50023556"/>
      <w:bookmarkStart w:id="2872" w:name="_Toc51761236"/>
      <w:bookmarkStart w:id="2873" w:name="_Toc67492720"/>
      <w:bookmarkStart w:id="2874" w:name="_Toc74838454"/>
      <w:bookmarkStart w:id="2875" w:name="_Toc104311278"/>
      <w:bookmarkStart w:id="2876" w:name="_Toc104385958"/>
      <w:bookmarkStart w:id="2877" w:name="_Toc104407153"/>
      <w:bookmarkStart w:id="2878" w:name="_Toc104408446"/>
      <w:bookmarkStart w:id="2879" w:name="_Toc104546040"/>
      <w:bookmarkStart w:id="2880" w:name="_Toc191391858"/>
      <w:bookmarkStart w:id="2881" w:name="_Toc214973271"/>
      <w:r>
        <w:rPr>
          <w:lang w:eastAsia="zh-CN"/>
        </w:rPr>
        <w:t>B.3.4</w:t>
      </w:r>
      <w:r>
        <w:rPr>
          <w:lang w:eastAsia="zh-CN"/>
        </w:rPr>
        <w:tab/>
        <w:t>Npcf_AMPolicyControl_Update Service Operation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224BB6C" w14:textId="77777777" w:rsidR="004F1B76" w:rsidRDefault="004F1B76">
      <w:pPr>
        <w:pStyle w:val="Heading3"/>
      </w:pPr>
      <w:bookmarkStart w:id="2882" w:name="_Toc28011175"/>
      <w:bookmarkStart w:id="2883" w:name="_Toc34138040"/>
      <w:bookmarkStart w:id="2884" w:name="_Toc36037635"/>
      <w:bookmarkStart w:id="2885" w:name="_Toc39051737"/>
      <w:bookmarkStart w:id="2886" w:name="_Toc43363329"/>
      <w:bookmarkStart w:id="2887" w:name="_Toc45132936"/>
      <w:bookmarkStart w:id="2888" w:name="_Toc49871667"/>
      <w:bookmarkStart w:id="2889" w:name="_Toc50023557"/>
      <w:bookmarkStart w:id="2890" w:name="_Toc51761237"/>
      <w:bookmarkStart w:id="2891" w:name="_Toc67492721"/>
      <w:bookmarkStart w:id="2892" w:name="_Toc74838455"/>
      <w:bookmarkStart w:id="2893" w:name="_Toc104311279"/>
      <w:bookmarkStart w:id="2894" w:name="_Toc104385959"/>
      <w:bookmarkStart w:id="2895" w:name="_Toc104407154"/>
      <w:bookmarkStart w:id="2896" w:name="_Toc104408447"/>
      <w:bookmarkStart w:id="2897" w:name="_Toc104546041"/>
      <w:bookmarkStart w:id="2898" w:name="_Toc191391859"/>
      <w:bookmarkStart w:id="2899" w:name="_Toc214973272"/>
      <w:r>
        <w:t>B.3.4.1</w:t>
      </w:r>
      <w:r>
        <w:tab/>
        <w:t>General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Pr>
          <w:noProof/>
          <w:lang w:val="fr-FR"/>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Pr>
          <w:noProof/>
          <w:lang w:val="fr-FR"/>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Pr>
          <w:noProof/>
          <w:lang w:val="fr-FR"/>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900" w:name="_Toc28011176"/>
      <w:bookmarkStart w:id="2901" w:name="_Toc34138041"/>
      <w:bookmarkStart w:id="2902" w:name="_Toc36037636"/>
      <w:bookmarkStart w:id="2903" w:name="_Toc39051738"/>
      <w:bookmarkStart w:id="2904" w:name="_Toc43363330"/>
      <w:bookmarkStart w:id="2905" w:name="_Toc45132937"/>
      <w:bookmarkStart w:id="2906" w:name="_Toc49871668"/>
      <w:bookmarkStart w:id="2907" w:name="_Toc50023558"/>
      <w:bookmarkStart w:id="2908" w:name="_Toc51761238"/>
      <w:bookmarkStart w:id="2909" w:name="_Toc67492722"/>
      <w:bookmarkStart w:id="2910" w:name="_Toc74838456"/>
      <w:bookmarkStart w:id="2911" w:name="_Toc104311280"/>
      <w:bookmarkStart w:id="2912" w:name="_Toc104385960"/>
      <w:bookmarkStart w:id="2913" w:name="_Toc104407155"/>
      <w:bookmarkStart w:id="2914" w:name="_Toc104408448"/>
      <w:bookmarkStart w:id="2915" w:name="_Toc104546042"/>
      <w:bookmarkStart w:id="2916" w:name="_Toc191391860"/>
      <w:bookmarkStart w:id="2917" w:name="_Toc214973273"/>
      <w:r>
        <w:t>B.3.4.2</w:t>
      </w:r>
      <w:r>
        <w:tab/>
        <w:t>Policy Control Request Triggers</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2918" w:name="_Hlk16499846"/>
      <w:r>
        <w:t xml:space="preserve"> Policy Control Request Triggers defined in </w:t>
      </w:r>
      <w:r w:rsidR="00642478">
        <w:t>clause</w:t>
      </w:r>
      <w:r>
        <w:rPr>
          <w:lang w:eastAsia="zh-CN"/>
        </w:rPr>
        <w:t> </w:t>
      </w:r>
      <w:r>
        <w:t>4.2.3.2 shall apply</w:t>
      </w:r>
      <w:bookmarkEnd w:id="2918"/>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919" w:name="_Toc34138042"/>
    </w:p>
    <w:p w14:paraId="64348B6A" w14:textId="77777777" w:rsidR="004F1B76" w:rsidRDefault="004F1B76">
      <w:pPr>
        <w:pStyle w:val="Heading3"/>
        <w:rPr>
          <w:noProof/>
        </w:rPr>
      </w:pPr>
      <w:bookmarkStart w:id="2920" w:name="_Toc36037637"/>
      <w:bookmarkStart w:id="2921" w:name="_Toc39051739"/>
      <w:bookmarkStart w:id="2922" w:name="_Toc43363331"/>
      <w:bookmarkStart w:id="2923" w:name="_Toc45132938"/>
      <w:bookmarkStart w:id="2924" w:name="_Toc49871669"/>
      <w:bookmarkStart w:id="2925" w:name="_Toc50023559"/>
      <w:bookmarkStart w:id="2926" w:name="_Toc51761239"/>
      <w:bookmarkStart w:id="2927" w:name="_Toc67492723"/>
      <w:bookmarkStart w:id="2928" w:name="_Toc74838457"/>
      <w:bookmarkStart w:id="2929" w:name="_Toc104311281"/>
      <w:bookmarkStart w:id="2930" w:name="_Toc104385961"/>
      <w:bookmarkStart w:id="2931" w:name="_Toc104407156"/>
      <w:bookmarkStart w:id="2932" w:name="_Toc104408449"/>
      <w:bookmarkStart w:id="2933" w:name="_Toc104546043"/>
      <w:bookmarkStart w:id="2934" w:name="_Toc191391861"/>
      <w:bookmarkStart w:id="2935" w:name="_Toc214973274"/>
      <w:r>
        <w:t>B.3.4.3</w:t>
      </w:r>
      <w:r>
        <w:tab/>
        <w:t>Encoding of updated policy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936" w:name="_Toc28011177"/>
      <w:bookmarkStart w:id="2937" w:name="_Toc34138043"/>
      <w:bookmarkStart w:id="2938" w:name="_Toc36037638"/>
      <w:bookmarkStart w:id="2939" w:name="_Toc39051740"/>
      <w:bookmarkStart w:id="2940" w:name="_Toc43363332"/>
      <w:bookmarkStart w:id="2941" w:name="_Toc45132939"/>
      <w:bookmarkStart w:id="2942" w:name="_Toc49871670"/>
      <w:bookmarkStart w:id="2943" w:name="_Toc50023560"/>
      <w:bookmarkStart w:id="2944" w:name="_Toc51761240"/>
      <w:bookmarkStart w:id="2945" w:name="_Toc67492724"/>
      <w:bookmarkStart w:id="2946" w:name="_Toc74838458"/>
      <w:bookmarkStart w:id="2947" w:name="_Toc104311282"/>
      <w:bookmarkStart w:id="2948" w:name="_Toc104385962"/>
      <w:bookmarkStart w:id="2949" w:name="_Toc104407157"/>
      <w:bookmarkStart w:id="2950" w:name="_Toc104408450"/>
      <w:bookmarkStart w:id="2951" w:name="_Toc104546044"/>
      <w:bookmarkStart w:id="2952" w:name="_Toc191391862"/>
      <w:bookmarkStart w:id="2953" w:name="_Toc214973275"/>
      <w:r>
        <w:rPr>
          <w:lang w:eastAsia="zh-CN"/>
        </w:rPr>
        <w:t>B.3.5</w:t>
      </w:r>
      <w:r>
        <w:rPr>
          <w:lang w:eastAsia="zh-CN"/>
        </w:rPr>
        <w:tab/>
        <w:t>Npcf_AMPolicyControl_Delete Service Operation</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1AB62C66" w14:textId="77777777" w:rsidR="004F1B76" w:rsidRDefault="004F1B76">
      <w:pPr>
        <w:pStyle w:val="Heading3"/>
      </w:pPr>
      <w:bookmarkStart w:id="2954" w:name="_Toc34138044"/>
      <w:bookmarkStart w:id="2955" w:name="_Toc36037639"/>
      <w:bookmarkStart w:id="2956" w:name="_Toc39051741"/>
      <w:bookmarkStart w:id="2957" w:name="_Toc43363333"/>
      <w:bookmarkStart w:id="2958" w:name="_Toc45132940"/>
      <w:bookmarkStart w:id="2959" w:name="_Toc49871671"/>
      <w:bookmarkStart w:id="2960" w:name="_Toc50023561"/>
      <w:bookmarkStart w:id="2961" w:name="_Toc51761241"/>
      <w:bookmarkStart w:id="2962" w:name="_Toc67492725"/>
      <w:bookmarkStart w:id="2963" w:name="_Toc74838459"/>
      <w:bookmarkStart w:id="2964" w:name="_Toc104311283"/>
      <w:bookmarkStart w:id="2965" w:name="_Toc104385963"/>
      <w:bookmarkStart w:id="2966" w:name="_Toc104407158"/>
      <w:bookmarkStart w:id="2967" w:name="_Toc104408451"/>
      <w:bookmarkStart w:id="2968" w:name="_Toc104546045"/>
      <w:bookmarkStart w:id="2969" w:name="_Toc191391863"/>
      <w:bookmarkStart w:id="2970" w:name="_Toc214973276"/>
      <w:r>
        <w:t>B.3.5.1</w:t>
      </w:r>
      <w:r>
        <w:tab/>
        <w:t>General</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971" w:name="_Toc28011178"/>
      <w:bookmarkStart w:id="2972" w:name="_Toc34138045"/>
      <w:bookmarkStart w:id="2973" w:name="_Toc36037640"/>
      <w:bookmarkStart w:id="2974" w:name="_Toc39051742"/>
      <w:bookmarkStart w:id="2975" w:name="_Toc43363334"/>
      <w:bookmarkStart w:id="2976" w:name="_Toc45132941"/>
      <w:bookmarkStart w:id="2977" w:name="_Toc49871672"/>
      <w:bookmarkStart w:id="2978" w:name="_Toc50023562"/>
      <w:bookmarkStart w:id="2979" w:name="_Toc51761242"/>
      <w:bookmarkStart w:id="2980" w:name="_Toc67492726"/>
      <w:bookmarkStart w:id="2981" w:name="_Toc74838460"/>
      <w:bookmarkStart w:id="2982" w:name="_Toc104311284"/>
      <w:bookmarkStart w:id="2983" w:name="_Toc104385964"/>
      <w:bookmarkStart w:id="2984" w:name="_Toc104407159"/>
      <w:bookmarkStart w:id="2985" w:name="_Toc104408452"/>
      <w:bookmarkStart w:id="2986" w:name="_Toc104546046"/>
      <w:bookmarkStart w:id="2987" w:name="_Toc191391864"/>
      <w:bookmarkStart w:id="2988" w:name="_Toc214973277"/>
      <w:bookmarkEnd w:id="2500"/>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77777777"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rPr>
          <w:ins w:id="2989" w:author="Rapporteur" w:date="2025-11-24T15:42:00Z"/>
        </w:trPr>
        <w:tc>
          <w:tcPr>
            <w:tcW w:w="789" w:type="dxa"/>
            <w:shd w:val="solid" w:color="FFFFFF" w:fill="auto"/>
          </w:tcPr>
          <w:p w14:paraId="256E11D2" w14:textId="71FD1B3A" w:rsidR="00962CCB" w:rsidRDefault="00962CCB" w:rsidP="00962CCB">
            <w:pPr>
              <w:pStyle w:val="TAC"/>
              <w:rPr>
                <w:ins w:id="2990" w:author="Rapporteur" w:date="2025-11-24T15:42:00Z" w16du:dateUtc="2025-11-24T14:42:00Z"/>
                <w:noProof/>
                <w:sz w:val="16"/>
                <w:szCs w:val="16"/>
              </w:rPr>
            </w:pPr>
            <w:ins w:id="2991" w:author="Rapporteur" w:date="2025-11-24T15:42:00Z" w16du:dateUtc="2025-11-24T14:42:00Z">
              <w:r>
                <w:rPr>
                  <w:noProof/>
                  <w:sz w:val="16"/>
                  <w:szCs w:val="16"/>
                </w:rPr>
                <w:t>2025-12</w:t>
              </w:r>
            </w:ins>
          </w:p>
        </w:tc>
        <w:tc>
          <w:tcPr>
            <w:tcW w:w="794" w:type="dxa"/>
            <w:shd w:val="solid" w:color="FFFFFF" w:fill="auto"/>
          </w:tcPr>
          <w:p w14:paraId="0AAE7DEF" w14:textId="25F31906" w:rsidR="00962CCB" w:rsidRDefault="00962CCB" w:rsidP="00962CCB">
            <w:pPr>
              <w:pStyle w:val="TAC"/>
              <w:rPr>
                <w:ins w:id="2992" w:author="Rapporteur" w:date="2025-11-24T15:42:00Z" w16du:dateUtc="2025-11-24T14:42:00Z"/>
                <w:noProof/>
                <w:sz w:val="16"/>
                <w:szCs w:val="16"/>
              </w:rPr>
            </w:pPr>
            <w:ins w:id="2993" w:author="Rapporteur" w:date="2025-11-24T15:42:00Z" w16du:dateUtc="2025-11-24T14:42:00Z">
              <w:r>
                <w:rPr>
                  <w:noProof/>
                  <w:sz w:val="16"/>
                  <w:szCs w:val="16"/>
                </w:rPr>
                <w:t>CT#110</w:t>
              </w:r>
            </w:ins>
          </w:p>
        </w:tc>
        <w:tc>
          <w:tcPr>
            <w:tcW w:w="1076" w:type="dxa"/>
            <w:shd w:val="solid" w:color="FFFFFF" w:fill="auto"/>
          </w:tcPr>
          <w:p w14:paraId="6321E8BA" w14:textId="73F118C6" w:rsidR="00962CCB" w:rsidRDefault="00962CCB" w:rsidP="00962CCB">
            <w:pPr>
              <w:pStyle w:val="TAC"/>
              <w:rPr>
                <w:ins w:id="2994" w:author="Rapporteur" w:date="2025-11-24T15:42:00Z" w16du:dateUtc="2025-11-24T14:42:00Z"/>
                <w:rFonts w:cs="Arial"/>
                <w:sz w:val="16"/>
                <w:szCs w:val="16"/>
              </w:rPr>
            </w:pPr>
            <w:ins w:id="2995" w:author="Rapporteur" w:date="2025-11-24T15:42:00Z" w16du:dateUtc="2025-11-24T14:42:00Z">
              <w:r>
                <w:rPr>
                  <w:rFonts w:cs="Arial"/>
                  <w:sz w:val="16"/>
                  <w:szCs w:val="16"/>
                </w:rPr>
                <w:t>C3-254601</w:t>
              </w:r>
            </w:ins>
          </w:p>
        </w:tc>
        <w:tc>
          <w:tcPr>
            <w:tcW w:w="522" w:type="dxa"/>
            <w:shd w:val="solid" w:color="FFFFFF" w:fill="auto"/>
          </w:tcPr>
          <w:p w14:paraId="26EA1C89" w14:textId="23208742" w:rsidR="00962CCB" w:rsidRDefault="00962CCB" w:rsidP="00962CCB">
            <w:pPr>
              <w:pStyle w:val="TAL"/>
              <w:rPr>
                <w:ins w:id="2996" w:author="Rapporteur" w:date="2025-11-24T15:42:00Z" w16du:dateUtc="2025-11-24T14:42:00Z"/>
                <w:noProof/>
                <w:sz w:val="16"/>
                <w:szCs w:val="16"/>
              </w:rPr>
            </w:pPr>
            <w:ins w:id="2997" w:author="Rapporteur" w:date="2025-11-24T15:42:00Z" w16du:dateUtc="2025-11-24T14:42:00Z">
              <w:r>
                <w:rPr>
                  <w:noProof/>
                  <w:sz w:val="16"/>
                  <w:szCs w:val="16"/>
                </w:rPr>
                <w:t>0346</w:t>
              </w:r>
            </w:ins>
          </w:p>
        </w:tc>
        <w:tc>
          <w:tcPr>
            <w:tcW w:w="423" w:type="dxa"/>
            <w:shd w:val="solid" w:color="FFFFFF" w:fill="auto"/>
          </w:tcPr>
          <w:p w14:paraId="7E557BFF" w14:textId="6349EF86" w:rsidR="00962CCB" w:rsidRDefault="0030451B" w:rsidP="00962CCB">
            <w:pPr>
              <w:pStyle w:val="TAR"/>
              <w:rPr>
                <w:ins w:id="2998" w:author="Rapporteur" w:date="2025-11-24T15:42:00Z" w16du:dateUtc="2025-11-24T14:42:00Z"/>
                <w:noProof/>
                <w:sz w:val="16"/>
                <w:szCs w:val="16"/>
              </w:rPr>
            </w:pPr>
            <w:ins w:id="2999" w:author="Rapporteur" w:date="2025-11-24T15:44:00Z" w16du:dateUtc="2025-11-24T14:44:00Z">
              <w:r>
                <w:rPr>
                  <w:noProof/>
                  <w:sz w:val="16"/>
                  <w:szCs w:val="16"/>
                </w:rPr>
                <w:t>3</w:t>
              </w:r>
            </w:ins>
          </w:p>
        </w:tc>
        <w:tc>
          <w:tcPr>
            <w:tcW w:w="422" w:type="dxa"/>
            <w:shd w:val="solid" w:color="FFFFFF" w:fill="auto"/>
          </w:tcPr>
          <w:p w14:paraId="3082E9BD" w14:textId="3D5385CB" w:rsidR="00962CCB" w:rsidRDefault="00962CCB" w:rsidP="00962CCB">
            <w:pPr>
              <w:pStyle w:val="TAC"/>
              <w:rPr>
                <w:ins w:id="3000" w:author="Rapporteur" w:date="2025-11-24T15:42:00Z" w16du:dateUtc="2025-11-24T14:42:00Z"/>
                <w:noProof/>
                <w:sz w:val="16"/>
                <w:szCs w:val="16"/>
              </w:rPr>
            </w:pPr>
            <w:ins w:id="3001" w:author="Rapporteur" w:date="2025-11-24T15:42:00Z" w16du:dateUtc="2025-11-24T14:42:00Z">
              <w:r>
                <w:rPr>
                  <w:noProof/>
                  <w:sz w:val="16"/>
                  <w:szCs w:val="16"/>
                </w:rPr>
                <w:t>F</w:t>
              </w:r>
            </w:ins>
          </w:p>
        </w:tc>
        <w:tc>
          <w:tcPr>
            <w:tcW w:w="4853" w:type="dxa"/>
            <w:shd w:val="solid" w:color="FFFFFF" w:fill="auto"/>
          </w:tcPr>
          <w:p w14:paraId="294DB421" w14:textId="6B9397D4" w:rsidR="00962CCB" w:rsidRPr="00ED0E28" w:rsidRDefault="0030451B" w:rsidP="00962CCB">
            <w:pPr>
              <w:pStyle w:val="TAL"/>
              <w:rPr>
                <w:ins w:id="3002" w:author="Rapporteur" w:date="2025-11-24T15:42:00Z" w16du:dateUtc="2025-11-24T14:42:00Z"/>
                <w:noProof/>
                <w:sz w:val="16"/>
                <w:szCs w:val="16"/>
              </w:rPr>
            </w:pPr>
            <w:ins w:id="3003" w:author="Rapporteur" w:date="2025-11-24T15:45:00Z" w16du:dateUtc="2025-11-24T14:45:00Z">
              <w:r w:rsidRPr="0030451B">
                <w:rPr>
                  <w:noProof/>
                  <w:sz w:val="16"/>
                  <w:szCs w:val="16"/>
                </w:rPr>
                <w:t>Correction of charging information</w:t>
              </w:r>
            </w:ins>
          </w:p>
        </w:tc>
        <w:tc>
          <w:tcPr>
            <w:tcW w:w="706" w:type="dxa"/>
            <w:shd w:val="solid" w:color="FFFFFF" w:fill="auto"/>
          </w:tcPr>
          <w:p w14:paraId="25041FDF" w14:textId="20F96BE7" w:rsidR="00962CCB" w:rsidRDefault="00962CCB" w:rsidP="00962CCB">
            <w:pPr>
              <w:pStyle w:val="TAC"/>
              <w:rPr>
                <w:ins w:id="3004" w:author="Rapporteur" w:date="2025-11-24T15:42:00Z" w16du:dateUtc="2025-11-24T14:42:00Z"/>
                <w:noProof/>
                <w:sz w:val="16"/>
                <w:szCs w:val="16"/>
              </w:rPr>
            </w:pPr>
            <w:ins w:id="3005" w:author="Rapporteur" w:date="2025-11-24T15:42:00Z" w16du:dateUtc="2025-11-24T14:42:00Z">
              <w:r>
                <w:rPr>
                  <w:noProof/>
                  <w:sz w:val="16"/>
                  <w:szCs w:val="16"/>
                </w:rPr>
                <w:t>19.</w:t>
              </w:r>
            </w:ins>
            <w:ins w:id="3006" w:author="Rapporteur" w:date="2025-11-24T15:44:00Z" w16du:dateUtc="2025-11-24T14:44:00Z">
              <w:r>
                <w:rPr>
                  <w:noProof/>
                  <w:sz w:val="16"/>
                  <w:szCs w:val="16"/>
                </w:rPr>
                <w:t>5</w:t>
              </w:r>
            </w:ins>
            <w:ins w:id="3007" w:author="Rapporteur" w:date="2025-11-24T15:42:00Z" w16du:dateUtc="2025-11-24T14:42:00Z">
              <w:r>
                <w:rPr>
                  <w:noProof/>
                  <w:sz w:val="16"/>
                  <w:szCs w:val="16"/>
                </w:rPr>
                <w:t>.0</w:t>
              </w:r>
            </w:ins>
          </w:p>
        </w:tc>
      </w:tr>
      <w:tr w:rsidR="00B63F72" w14:paraId="558A5187" w14:textId="77777777" w:rsidTr="00962CCB">
        <w:trPr>
          <w:ins w:id="3008" w:author="Rapporteur" w:date="2025-11-24T15:50:00Z"/>
        </w:trPr>
        <w:tc>
          <w:tcPr>
            <w:tcW w:w="789" w:type="dxa"/>
            <w:shd w:val="solid" w:color="FFFFFF" w:fill="auto"/>
          </w:tcPr>
          <w:p w14:paraId="1081B58A" w14:textId="365861BF" w:rsidR="00B63F72" w:rsidRDefault="00B63F72" w:rsidP="00B63F72">
            <w:pPr>
              <w:pStyle w:val="TAC"/>
              <w:rPr>
                <w:ins w:id="3009" w:author="Rapporteur" w:date="2025-11-24T15:50:00Z" w16du:dateUtc="2025-11-24T14:50:00Z"/>
                <w:noProof/>
                <w:sz w:val="16"/>
                <w:szCs w:val="16"/>
              </w:rPr>
            </w:pPr>
            <w:ins w:id="3010" w:author="Rapporteur" w:date="2025-11-24T15:50:00Z" w16du:dateUtc="2025-11-24T14:50:00Z">
              <w:r>
                <w:rPr>
                  <w:noProof/>
                  <w:sz w:val="16"/>
                  <w:szCs w:val="16"/>
                </w:rPr>
                <w:lastRenderedPageBreak/>
                <w:t>2025-12</w:t>
              </w:r>
            </w:ins>
          </w:p>
        </w:tc>
        <w:tc>
          <w:tcPr>
            <w:tcW w:w="794" w:type="dxa"/>
            <w:shd w:val="solid" w:color="FFFFFF" w:fill="auto"/>
          </w:tcPr>
          <w:p w14:paraId="5B1E339E" w14:textId="77AAADD5" w:rsidR="00B63F72" w:rsidRDefault="00B63F72" w:rsidP="00B63F72">
            <w:pPr>
              <w:pStyle w:val="TAC"/>
              <w:rPr>
                <w:ins w:id="3011" w:author="Rapporteur" w:date="2025-11-24T15:50:00Z" w16du:dateUtc="2025-11-24T14:50:00Z"/>
                <w:noProof/>
                <w:sz w:val="16"/>
                <w:szCs w:val="16"/>
              </w:rPr>
            </w:pPr>
            <w:ins w:id="3012" w:author="Rapporteur" w:date="2025-11-24T15:50:00Z" w16du:dateUtc="2025-11-24T14:50:00Z">
              <w:r>
                <w:rPr>
                  <w:noProof/>
                  <w:sz w:val="16"/>
                  <w:szCs w:val="16"/>
                </w:rPr>
                <w:t>CT#110</w:t>
              </w:r>
            </w:ins>
          </w:p>
        </w:tc>
        <w:tc>
          <w:tcPr>
            <w:tcW w:w="1076" w:type="dxa"/>
            <w:shd w:val="solid" w:color="FFFFFF" w:fill="auto"/>
          </w:tcPr>
          <w:p w14:paraId="30AF0EFD" w14:textId="77550D6B" w:rsidR="00B63F72" w:rsidRDefault="00B63F72" w:rsidP="00B63F72">
            <w:pPr>
              <w:pStyle w:val="TAC"/>
              <w:rPr>
                <w:ins w:id="3013" w:author="Rapporteur" w:date="2025-11-24T15:50:00Z" w16du:dateUtc="2025-11-24T14:50:00Z"/>
                <w:rFonts w:cs="Arial"/>
                <w:sz w:val="16"/>
                <w:szCs w:val="16"/>
              </w:rPr>
            </w:pPr>
            <w:ins w:id="3014" w:author="Rapporteur" w:date="2025-11-24T15:50:00Z" w16du:dateUtc="2025-11-24T14:50:00Z">
              <w:r>
                <w:rPr>
                  <w:rFonts w:cs="Arial"/>
                  <w:sz w:val="16"/>
                  <w:szCs w:val="16"/>
                </w:rPr>
                <w:t>C3-254049</w:t>
              </w:r>
            </w:ins>
          </w:p>
        </w:tc>
        <w:tc>
          <w:tcPr>
            <w:tcW w:w="522" w:type="dxa"/>
            <w:shd w:val="solid" w:color="FFFFFF" w:fill="auto"/>
          </w:tcPr>
          <w:p w14:paraId="46DECA8A" w14:textId="7DFC0AA2" w:rsidR="00B63F72" w:rsidRDefault="00B63F72" w:rsidP="00B63F72">
            <w:pPr>
              <w:pStyle w:val="TAL"/>
              <w:rPr>
                <w:ins w:id="3015" w:author="Rapporteur" w:date="2025-11-24T15:50:00Z" w16du:dateUtc="2025-11-24T14:50:00Z"/>
                <w:noProof/>
                <w:sz w:val="16"/>
                <w:szCs w:val="16"/>
              </w:rPr>
            </w:pPr>
            <w:ins w:id="3016" w:author="Rapporteur" w:date="2025-11-24T15:50:00Z" w16du:dateUtc="2025-11-24T14:50:00Z">
              <w:r>
                <w:rPr>
                  <w:noProof/>
                  <w:sz w:val="16"/>
                  <w:szCs w:val="16"/>
                </w:rPr>
                <w:t>0354</w:t>
              </w:r>
            </w:ins>
          </w:p>
        </w:tc>
        <w:tc>
          <w:tcPr>
            <w:tcW w:w="423" w:type="dxa"/>
            <w:shd w:val="solid" w:color="FFFFFF" w:fill="auto"/>
          </w:tcPr>
          <w:p w14:paraId="6C0CE6AC" w14:textId="1BE7A050" w:rsidR="00B63F72" w:rsidRDefault="00B63F72" w:rsidP="00B63F72">
            <w:pPr>
              <w:pStyle w:val="TAR"/>
              <w:rPr>
                <w:ins w:id="3017" w:author="Rapporteur" w:date="2025-11-24T15:50:00Z" w16du:dateUtc="2025-11-24T14:50:00Z"/>
                <w:noProof/>
                <w:sz w:val="16"/>
                <w:szCs w:val="16"/>
              </w:rPr>
            </w:pPr>
            <w:ins w:id="3018" w:author="Rapporteur" w:date="2025-11-24T15:51:00Z" w16du:dateUtc="2025-11-24T14:51:00Z">
              <w:r>
                <w:rPr>
                  <w:noProof/>
                  <w:sz w:val="16"/>
                  <w:szCs w:val="16"/>
                </w:rPr>
                <w:t>-</w:t>
              </w:r>
            </w:ins>
          </w:p>
        </w:tc>
        <w:tc>
          <w:tcPr>
            <w:tcW w:w="422" w:type="dxa"/>
            <w:shd w:val="solid" w:color="FFFFFF" w:fill="auto"/>
          </w:tcPr>
          <w:p w14:paraId="45FA4CD2" w14:textId="4C730481" w:rsidR="00B63F72" w:rsidRDefault="00B63F72" w:rsidP="00B63F72">
            <w:pPr>
              <w:pStyle w:val="TAC"/>
              <w:rPr>
                <w:ins w:id="3019" w:author="Rapporteur" w:date="2025-11-24T15:50:00Z" w16du:dateUtc="2025-11-24T14:50:00Z"/>
                <w:noProof/>
                <w:sz w:val="16"/>
                <w:szCs w:val="16"/>
              </w:rPr>
            </w:pPr>
            <w:ins w:id="3020" w:author="Rapporteur" w:date="2025-11-24T15:50:00Z" w16du:dateUtc="2025-11-24T14:50:00Z">
              <w:r>
                <w:rPr>
                  <w:noProof/>
                  <w:sz w:val="16"/>
                  <w:szCs w:val="16"/>
                </w:rPr>
                <w:t>F</w:t>
              </w:r>
            </w:ins>
          </w:p>
        </w:tc>
        <w:tc>
          <w:tcPr>
            <w:tcW w:w="4853" w:type="dxa"/>
            <w:shd w:val="solid" w:color="FFFFFF" w:fill="auto"/>
          </w:tcPr>
          <w:p w14:paraId="2E61E357" w14:textId="61520C30" w:rsidR="00B63F72" w:rsidRPr="0030451B" w:rsidRDefault="00B63F72" w:rsidP="00B63F72">
            <w:pPr>
              <w:pStyle w:val="TAL"/>
              <w:rPr>
                <w:ins w:id="3021" w:author="Rapporteur" w:date="2025-11-24T15:50:00Z" w16du:dateUtc="2025-11-24T14:50:00Z"/>
                <w:noProof/>
                <w:sz w:val="16"/>
                <w:szCs w:val="16"/>
              </w:rPr>
            </w:pPr>
            <w:ins w:id="3022" w:author="Rapporteur" w:date="2025-11-24T15:51:00Z" w16du:dateUtc="2025-11-24T14:51:00Z">
              <w:r w:rsidRPr="00B63F72">
                <w:rPr>
                  <w:noProof/>
                  <w:sz w:val="16"/>
                  <w:szCs w:val="16"/>
                </w:rPr>
                <w:t>Updates and corrections to Energy Consumption information management</w:t>
              </w:r>
            </w:ins>
          </w:p>
        </w:tc>
        <w:tc>
          <w:tcPr>
            <w:tcW w:w="706" w:type="dxa"/>
            <w:shd w:val="solid" w:color="FFFFFF" w:fill="auto"/>
          </w:tcPr>
          <w:p w14:paraId="7C5B4C48" w14:textId="27DDA85A" w:rsidR="00B63F72" w:rsidRDefault="00B63F72" w:rsidP="00B63F72">
            <w:pPr>
              <w:pStyle w:val="TAC"/>
              <w:rPr>
                <w:ins w:id="3023" w:author="Rapporteur" w:date="2025-11-24T15:50:00Z" w16du:dateUtc="2025-11-24T14:50:00Z"/>
                <w:noProof/>
                <w:sz w:val="16"/>
                <w:szCs w:val="16"/>
              </w:rPr>
            </w:pPr>
            <w:ins w:id="3024" w:author="Rapporteur" w:date="2025-11-24T15:50:00Z" w16du:dateUtc="2025-11-24T14:50:00Z">
              <w:r>
                <w:rPr>
                  <w:noProof/>
                  <w:sz w:val="16"/>
                  <w:szCs w:val="16"/>
                </w:rPr>
                <w:t>19.5.0</w:t>
              </w:r>
            </w:ins>
          </w:p>
        </w:tc>
      </w:tr>
      <w:tr w:rsidR="00C73C33" w14:paraId="066176BB" w14:textId="77777777" w:rsidTr="00962CCB">
        <w:trPr>
          <w:ins w:id="3025" w:author="Rapporteur" w:date="2025-11-25T12:42:00Z"/>
        </w:trPr>
        <w:tc>
          <w:tcPr>
            <w:tcW w:w="789" w:type="dxa"/>
            <w:shd w:val="solid" w:color="FFFFFF" w:fill="auto"/>
          </w:tcPr>
          <w:p w14:paraId="62AA91A6" w14:textId="1217B479" w:rsidR="00C73C33" w:rsidRDefault="00C73C33" w:rsidP="00C73C33">
            <w:pPr>
              <w:pStyle w:val="TAC"/>
              <w:rPr>
                <w:ins w:id="3026" w:author="Rapporteur" w:date="2025-11-25T12:42:00Z" w16du:dateUtc="2025-11-25T11:42:00Z"/>
                <w:noProof/>
                <w:sz w:val="16"/>
                <w:szCs w:val="16"/>
              </w:rPr>
            </w:pPr>
            <w:ins w:id="3027" w:author="Rapporteur" w:date="2025-11-25T12:42:00Z" w16du:dateUtc="2025-11-25T11:42:00Z">
              <w:r>
                <w:rPr>
                  <w:noProof/>
                  <w:sz w:val="16"/>
                  <w:szCs w:val="16"/>
                </w:rPr>
                <w:t>2025-12</w:t>
              </w:r>
            </w:ins>
          </w:p>
        </w:tc>
        <w:tc>
          <w:tcPr>
            <w:tcW w:w="794" w:type="dxa"/>
            <w:shd w:val="solid" w:color="FFFFFF" w:fill="auto"/>
          </w:tcPr>
          <w:p w14:paraId="44A28172" w14:textId="32733B62" w:rsidR="00C73C33" w:rsidRDefault="00C73C33" w:rsidP="00C73C33">
            <w:pPr>
              <w:pStyle w:val="TAC"/>
              <w:rPr>
                <w:ins w:id="3028" w:author="Rapporteur" w:date="2025-11-25T12:42:00Z" w16du:dateUtc="2025-11-25T11:42:00Z"/>
                <w:noProof/>
                <w:sz w:val="16"/>
                <w:szCs w:val="16"/>
              </w:rPr>
            </w:pPr>
            <w:ins w:id="3029" w:author="Rapporteur" w:date="2025-11-25T12:42:00Z" w16du:dateUtc="2025-11-25T11:42:00Z">
              <w:r>
                <w:rPr>
                  <w:noProof/>
                  <w:sz w:val="16"/>
                  <w:szCs w:val="16"/>
                </w:rPr>
                <w:t>CT#110</w:t>
              </w:r>
            </w:ins>
          </w:p>
        </w:tc>
        <w:tc>
          <w:tcPr>
            <w:tcW w:w="1076" w:type="dxa"/>
            <w:shd w:val="solid" w:color="FFFFFF" w:fill="auto"/>
          </w:tcPr>
          <w:p w14:paraId="294CBAB9" w14:textId="4CBB1BDE" w:rsidR="00C73C33" w:rsidRDefault="00C73C33" w:rsidP="00C73C33">
            <w:pPr>
              <w:pStyle w:val="TAC"/>
              <w:rPr>
                <w:ins w:id="3030" w:author="Rapporteur" w:date="2025-11-25T12:42:00Z" w16du:dateUtc="2025-11-25T11:42:00Z"/>
                <w:rFonts w:cs="Arial"/>
                <w:sz w:val="16"/>
                <w:szCs w:val="16"/>
              </w:rPr>
            </w:pPr>
            <w:ins w:id="3031" w:author="Rapporteur" w:date="2025-11-25T12:42:00Z" w16du:dateUtc="2025-11-25T11:42:00Z">
              <w:r>
                <w:rPr>
                  <w:rFonts w:cs="Arial"/>
                  <w:sz w:val="16"/>
                  <w:szCs w:val="16"/>
                </w:rPr>
                <w:t>C3-254</w:t>
              </w:r>
            </w:ins>
            <w:ins w:id="3032" w:author="Rapporteur" w:date="2025-11-25T12:43:00Z" w16du:dateUtc="2025-11-25T11:43:00Z">
              <w:r>
                <w:rPr>
                  <w:rFonts w:cs="Arial"/>
                  <w:sz w:val="16"/>
                  <w:szCs w:val="16"/>
                </w:rPr>
                <w:t>395</w:t>
              </w:r>
            </w:ins>
          </w:p>
        </w:tc>
        <w:tc>
          <w:tcPr>
            <w:tcW w:w="522" w:type="dxa"/>
            <w:shd w:val="solid" w:color="FFFFFF" w:fill="auto"/>
          </w:tcPr>
          <w:p w14:paraId="7FA4098B" w14:textId="38F77556" w:rsidR="00C73C33" w:rsidRDefault="00C73C33" w:rsidP="00C73C33">
            <w:pPr>
              <w:pStyle w:val="TAL"/>
              <w:rPr>
                <w:ins w:id="3033" w:author="Rapporteur" w:date="2025-11-25T12:42:00Z" w16du:dateUtc="2025-11-25T11:42:00Z"/>
                <w:noProof/>
                <w:sz w:val="16"/>
                <w:szCs w:val="16"/>
              </w:rPr>
            </w:pPr>
            <w:ins w:id="3034" w:author="Rapporteur" w:date="2025-11-25T12:42:00Z" w16du:dateUtc="2025-11-25T11:42:00Z">
              <w:r>
                <w:rPr>
                  <w:noProof/>
                  <w:sz w:val="16"/>
                  <w:szCs w:val="16"/>
                </w:rPr>
                <w:t>035</w:t>
              </w:r>
            </w:ins>
            <w:ins w:id="3035" w:author="Rapporteur" w:date="2025-11-25T12:43:00Z" w16du:dateUtc="2025-11-25T11:43:00Z">
              <w:r>
                <w:rPr>
                  <w:noProof/>
                  <w:sz w:val="16"/>
                  <w:szCs w:val="16"/>
                </w:rPr>
                <w:t>6</w:t>
              </w:r>
            </w:ins>
          </w:p>
        </w:tc>
        <w:tc>
          <w:tcPr>
            <w:tcW w:w="423" w:type="dxa"/>
            <w:shd w:val="solid" w:color="FFFFFF" w:fill="auto"/>
          </w:tcPr>
          <w:p w14:paraId="530F1E7E" w14:textId="71A150C2" w:rsidR="00C73C33" w:rsidRDefault="00C73C33" w:rsidP="00C73C33">
            <w:pPr>
              <w:pStyle w:val="TAR"/>
              <w:rPr>
                <w:ins w:id="3036" w:author="Rapporteur" w:date="2025-11-25T12:42:00Z" w16du:dateUtc="2025-11-25T11:42:00Z"/>
                <w:noProof/>
                <w:sz w:val="16"/>
                <w:szCs w:val="16"/>
              </w:rPr>
            </w:pPr>
            <w:ins w:id="3037" w:author="Rapporteur" w:date="2025-11-25T12:43:00Z" w16du:dateUtc="2025-11-25T11:43:00Z">
              <w:r>
                <w:rPr>
                  <w:noProof/>
                  <w:sz w:val="16"/>
                  <w:szCs w:val="16"/>
                </w:rPr>
                <w:t>1</w:t>
              </w:r>
            </w:ins>
          </w:p>
        </w:tc>
        <w:tc>
          <w:tcPr>
            <w:tcW w:w="422" w:type="dxa"/>
            <w:shd w:val="solid" w:color="FFFFFF" w:fill="auto"/>
          </w:tcPr>
          <w:p w14:paraId="0611B180" w14:textId="2637BAEA" w:rsidR="00C73C33" w:rsidRDefault="00C73C33" w:rsidP="00C73C33">
            <w:pPr>
              <w:pStyle w:val="TAC"/>
              <w:rPr>
                <w:ins w:id="3038" w:author="Rapporteur" w:date="2025-11-25T12:42:00Z" w16du:dateUtc="2025-11-25T11:42:00Z"/>
                <w:noProof/>
                <w:sz w:val="16"/>
                <w:szCs w:val="16"/>
              </w:rPr>
            </w:pPr>
            <w:ins w:id="3039" w:author="Rapporteur" w:date="2025-11-25T12:42:00Z" w16du:dateUtc="2025-11-25T11:42:00Z">
              <w:r>
                <w:rPr>
                  <w:noProof/>
                  <w:sz w:val="16"/>
                  <w:szCs w:val="16"/>
                </w:rPr>
                <w:t>F</w:t>
              </w:r>
            </w:ins>
          </w:p>
        </w:tc>
        <w:tc>
          <w:tcPr>
            <w:tcW w:w="4853" w:type="dxa"/>
            <w:shd w:val="solid" w:color="FFFFFF" w:fill="auto"/>
          </w:tcPr>
          <w:p w14:paraId="6FD33A4A" w14:textId="1A7B79F7" w:rsidR="00C73C33" w:rsidRPr="00B63F72" w:rsidRDefault="00C73C33" w:rsidP="00C73C33">
            <w:pPr>
              <w:pStyle w:val="TAL"/>
              <w:rPr>
                <w:ins w:id="3040" w:author="Rapporteur" w:date="2025-11-25T12:42:00Z" w16du:dateUtc="2025-11-25T11:42:00Z"/>
                <w:noProof/>
                <w:sz w:val="16"/>
                <w:szCs w:val="16"/>
              </w:rPr>
            </w:pPr>
            <w:ins w:id="3041" w:author="Rapporteur" w:date="2025-11-25T12:43:00Z" w16du:dateUtc="2025-11-25T11:43:00Z">
              <w:r w:rsidRPr="00C73C33">
                <w:rPr>
                  <w:noProof/>
                  <w:sz w:val="16"/>
                  <w:szCs w:val="16"/>
                </w:rPr>
                <w:t>Adding the OAM information as one input of policy decision</w:t>
              </w:r>
            </w:ins>
          </w:p>
        </w:tc>
        <w:tc>
          <w:tcPr>
            <w:tcW w:w="706" w:type="dxa"/>
            <w:shd w:val="solid" w:color="FFFFFF" w:fill="auto"/>
          </w:tcPr>
          <w:p w14:paraId="15700AF8" w14:textId="0284581B" w:rsidR="00C73C33" w:rsidRDefault="00C73C33" w:rsidP="00C73C33">
            <w:pPr>
              <w:pStyle w:val="TAC"/>
              <w:rPr>
                <w:ins w:id="3042" w:author="Rapporteur" w:date="2025-11-25T12:42:00Z" w16du:dateUtc="2025-11-25T11:42:00Z"/>
                <w:noProof/>
                <w:sz w:val="16"/>
                <w:szCs w:val="16"/>
              </w:rPr>
            </w:pPr>
            <w:ins w:id="3043" w:author="Rapporteur" w:date="2025-11-25T12:42:00Z" w16du:dateUtc="2025-11-25T11:42:00Z">
              <w:r>
                <w:rPr>
                  <w:noProof/>
                  <w:sz w:val="16"/>
                  <w:szCs w:val="16"/>
                </w:rPr>
                <w:t>19.5.0</w:t>
              </w:r>
            </w:ins>
          </w:p>
        </w:tc>
      </w:tr>
      <w:tr w:rsidR="009212EE" w14:paraId="4130583E" w14:textId="77777777" w:rsidTr="00962CCB">
        <w:trPr>
          <w:ins w:id="3044" w:author="Rapporteur" w:date="2025-11-25T12:48:00Z"/>
        </w:trPr>
        <w:tc>
          <w:tcPr>
            <w:tcW w:w="789" w:type="dxa"/>
            <w:shd w:val="solid" w:color="FFFFFF" w:fill="auto"/>
          </w:tcPr>
          <w:p w14:paraId="1AE1372A" w14:textId="0CB677AC" w:rsidR="009212EE" w:rsidRDefault="009212EE" w:rsidP="009212EE">
            <w:pPr>
              <w:pStyle w:val="TAC"/>
              <w:rPr>
                <w:ins w:id="3045" w:author="Rapporteur" w:date="2025-11-25T12:48:00Z" w16du:dateUtc="2025-11-25T11:48:00Z"/>
                <w:noProof/>
                <w:sz w:val="16"/>
                <w:szCs w:val="16"/>
              </w:rPr>
            </w:pPr>
            <w:ins w:id="3046" w:author="Rapporteur" w:date="2025-11-25T12:48:00Z" w16du:dateUtc="2025-11-25T11:48:00Z">
              <w:r>
                <w:rPr>
                  <w:noProof/>
                  <w:sz w:val="16"/>
                  <w:szCs w:val="16"/>
                </w:rPr>
                <w:t>2025-12</w:t>
              </w:r>
            </w:ins>
          </w:p>
        </w:tc>
        <w:tc>
          <w:tcPr>
            <w:tcW w:w="794" w:type="dxa"/>
            <w:shd w:val="solid" w:color="FFFFFF" w:fill="auto"/>
          </w:tcPr>
          <w:p w14:paraId="4D0E1588" w14:textId="4F19C7FE" w:rsidR="009212EE" w:rsidRDefault="009212EE" w:rsidP="009212EE">
            <w:pPr>
              <w:pStyle w:val="TAC"/>
              <w:rPr>
                <w:ins w:id="3047" w:author="Rapporteur" w:date="2025-11-25T12:48:00Z" w16du:dateUtc="2025-11-25T11:48:00Z"/>
                <w:noProof/>
                <w:sz w:val="16"/>
                <w:szCs w:val="16"/>
              </w:rPr>
            </w:pPr>
            <w:ins w:id="3048" w:author="Rapporteur" w:date="2025-11-25T12:48:00Z" w16du:dateUtc="2025-11-25T11:48:00Z">
              <w:r>
                <w:rPr>
                  <w:noProof/>
                  <w:sz w:val="16"/>
                  <w:szCs w:val="16"/>
                </w:rPr>
                <w:t>CT#110</w:t>
              </w:r>
            </w:ins>
          </w:p>
        </w:tc>
        <w:tc>
          <w:tcPr>
            <w:tcW w:w="1076" w:type="dxa"/>
            <w:shd w:val="solid" w:color="FFFFFF" w:fill="auto"/>
          </w:tcPr>
          <w:p w14:paraId="305CE2FD" w14:textId="111B88AB" w:rsidR="009212EE" w:rsidRDefault="009212EE" w:rsidP="009212EE">
            <w:pPr>
              <w:pStyle w:val="TAC"/>
              <w:rPr>
                <w:ins w:id="3049" w:author="Rapporteur" w:date="2025-11-25T12:48:00Z" w16du:dateUtc="2025-11-25T11:48:00Z"/>
                <w:rFonts w:cs="Arial"/>
                <w:sz w:val="16"/>
                <w:szCs w:val="16"/>
              </w:rPr>
            </w:pPr>
            <w:ins w:id="3050" w:author="Rapporteur" w:date="2025-11-25T12:48:00Z" w16du:dateUtc="2025-11-25T11:48:00Z">
              <w:r>
                <w:rPr>
                  <w:rFonts w:cs="Arial"/>
                  <w:sz w:val="16"/>
                  <w:szCs w:val="16"/>
                </w:rPr>
                <w:t>C3-254396</w:t>
              </w:r>
            </w:ins>
          </w:p>
        </w:tc>
        <w:tc>
          <w:tcPr>
            <w:tcW w:w="522" w:type="dxa"/>
            <w:shd w:val="solid" w:color="FFFFFF" w:fill="auto"/>
          </w:tcPr>
          <w:p w14:paraId="767CE2EB" w14:textId="265DE6BF" w:rsidR="009212EE" w:rsidRDefault="009212EE" w:rsidP="009212EE">
            <w:pPr>
              <w:pStyle w:val="TAL"/>
              <w:rPr>
                <w:ins w:id="3051" w:author="Rapporteur" w:date="2025-11-25T12:48:00Z" w16du:dateUtc="2025-11-25T11:48:00Z"/>
                <w:noProof/>
                <w:sz w:val="16"/>
                <w:szCs w:val="16"/>
              </w:rPr>
            </w:pPr>
            <w:ins w:id="3052" w:author="Rapporteur" w:date="2025-11-25T12:48:00Z" w16du:dateUtc="2025-11-25T11:48:00Z">
              <w:r>
                <w:rPr>
                  <w:noProof/>
                  <w:sz w:val="16"/>
                  <w:szCs w:val="16"/>
                </w:rPr>
                <w:t>0357</w:t>
              </w:r>
            </w:ins>
          </w:p>
        </w:tc>
        <w:tc>
          <w:tcPr>
            <w:tcW w:w="423" w:type="dxa"/>
            <w:shd w:val="solid" w:color="FFFFFF" w:fill="auto"/>
          </w:tcPr>
          <w:p w14:paraId="301A3780" w14:textId="6B8787E8" w:rsidR="009212EE" w:rsidRDefault="009212EE" w:rsidP="009212EE">
            <w:pPr>
              <w:pStyle w:val="TAR"/>
              <w:rPr>
                <w:ins w:id="3053" w:author="Rapporteur" w:date="2025-11-25T12:48:00Z" w16du:dateUtc="2025-11-25T11:48:00Z"/>
                <w:noProof/>
                <w:sz w:val="16"/>
                <w:szCs w:val="16"/>
              </w:rPr>
            </w:pPr>
            <w:ins w:id="3054" w:author="Rapporteur" w:date="2025-11-25T12:48:00Z" w16du:dateUtc="2025-11-25T11:48:00Z">
              <w:r>
                <w:rPr>
                  <w:noProof/>
                  <w:sz w:val="16"/>
                  <w:szCs w:val="16"/>
                </w:rPr>
                <w:t>1</w:t>
              </w:r>
            </w:ins>
          </w:p>
        </w:tc>
        <w:tc>
          <w:tcPr>
            <w:tcW w:w="422" w:type="dxa"/>
            <w:shd w:val="solid" w:color="FFFFFF" w:fill="auto"/>
          </w:tcPr>
          <w:p w14:paraId="78CFF327" w14:textId="4975B542" w:rsidR="009212EE" w:rsidRDefault="009212EE" w:rsidP="009212EE">
            <w:pPr>
              <w:pStyle w:val="TAC"/>
              <w:rPr>
                <w:ins w:id="3055" w:author="Rapporteur" w:date="2025-11-25T12:48:00Z" w16du:dateUtc="2025-11-25T11:48:00Z"/>
                <w:noProof/>
                <w:sz w:val="16"/>
                <w:szCs w:val="16"/>
              </w:rPr>
            </w:pPr>
            <w:ins w:id="3056" w:author="Rapporteur" w:date="2025-11-25T12:48:00Z" w16du:dateUtc="2025-11-25T11:48:00Z">
              <w:r>
                <w:rPr>
                  <w:noProof/>
                  <w:sz w:val="16"/>
                  <w:szCs w:val="16"/>
                </w:rPr>
                <w:t>F</w:t>
              </w:r>
            </w:ins>
          </w:p>
        </w:tc>
        <w:tc>
          <w:tcPr>
            <w:tcW w:w="4853" w:type="dxa"/>
            <w:shd w:val="solid" w:color="FFFFFF" w:fill="auto"/>
          </w:tcPr>
          <w:p w14:paraId="5CB00E36" w14:textId="0D63C148" w:rsidR="009212EE" w:rsidRPr="00C73C33" w:rsidRDefault="009212EE" w:rsidP="009212EE">
            <w:pPr>
              <w:pStyle w:val="TAL"/>
              <w:rPr>
                <w:ins w:id="3057" w:author="Rapporteur" w:date="2025-11-25T12:48:00Z" w16du:dateUtc="2025-11-25T11:48:00Z"/>
                <w:noProof/>
                <w:sz w:val="16"/>
                <w:szCs w:val="16"/>
              </w:rPr>
            </w:pPr>
            <w:ins w:id="3058" w:author="Rapporteur" w:date="2025-11-25T12:49:00Z" w16du:dateUtc="2025-11-25T11:49:00Z">
              <w:r w:rsidRPr="009212EE">
                <w:rPr>
                  <w:noProof/>
                  <w:sz w:val="16"/>
                  <w:szCs w:val="16"/>
                </w:rPr>
                <w:t>Corrections related to slice</w:t>
              </w:r>
            </w:ins>
          </w:p>
        </w:tc>
        <w:tc>
          <w:tcPr>
            <w:tcW w:w="706" w:type="dxa"/>
            <w:shd w:val="solid" w:color="FFFFFF" w:fill="auto"/>
          </w:tcPr>
          <w:p w14:paraId="691E0EF2" w14:textId="72C51B5E" w:rsidR="009212EE" w:rsidRDefault="009212EE" w:rsidP="009212EE">
            <w:pPr>
              <w:pStyle w:val="TAC"/>
              <w:rPr>
                <w:ins w:id="3059" w:author="Rapporteur" w:date="2025-11-25T12:48:00Z" w16du:dateUtc="2025-11-25T11:48:00Z"/>
                <w:noProof/>
                <w:sz w:val="16"/>
                <w:szCs w:val="16"/>
              </w:rPr>
            </w:pPr>
            <w:ins w:id="3060" w:author="Rapporteur" w:date="2025-11-25T12:48:00Z" w16du:dateUtc="2025-11-25T11:48:00Z">
              <w:r>
                <w:rPr>
                  <w:noProof/>
                  <w:sz w:val="16"/>
                  <w:szCs w:val="16"/>
                </w:rPr>
                <w:t>19.5.0</w:t>
              </w:r>
            </w:ins>
          </w:p>
        </w:tc>
      </w:tr>
      <w:tr w:rsidR="003A5228" w14:paraId="35740577" w14:textId="77777777" w:rsidTr="00962CCB">
        <w:trPr>
          <w:ins w:id="3061" w:author="Rapporteur" w:date="2025-11-25T12:59:00Z"/>
        </w:trPr>
        <w:tc>
          <w:tcPr>
            <w:tcW w:w="789" w:type="dxa"/>
            <w:shd w:val="solid" w:color="FFFFFF" w:fill="auto"/>
          </w:tcPr>
          <w:p w14:paraId="17019ACB" w14:textId="0F16B588" w:rsidR="003A5228" w:rsidRDefault="003A5228" w:rsidP="003A5228">
            <w:pPr>
              <w:pStyle w:val="TAC"/>
              <w:rPr>
                <w:ins w:id="3062" w:author="Rapporteur" w:date="2025-11-25T12:59:00Z" w16du:dateUtc="2025-11-25T11:59:00Z"/>
                <w:noProof/>
                <w:sz w:val="16"/>
                <w:szCs w:val="16"/>
              </w:rPr>
            </w:pPr>
            <w:ins w:id="3063" w:author="Rapporteur" w:date="2025-11-25T12:59:00Z" w16du:dateUtc="2025-11-25T11:59:00Z">
              <w:r>
                <w:rPr>
                  <w:noProof/>
                  <w:sz w:val="16"/>
                  <w:szCs w:val="16"/>
                </w:rPr>
                <w:t>2025-12</w:t>
              </w:r>
            </w:ins>
          </w:p>
        </w:tc>
        <w:tc>
          <w:tcPr>
            <w:tcW w:w="794" w:type="dxa"/>
            <w:shd w:val="solid" w:color="FFFFFF" w:fill="auto"/>
          </w:tcPr>
          <w:p w14:paraId="339C0FE0" w14:textId="753ECB8A" w:rsidR="003A5228" w:rsidRDefault="003A5228" w:rsidP="003A5228">
            <w:pPr>
              <w:pStyle w:val="TAC"/>
              <w:rPr>
                <w:ins w:id="3064" w:author="Rapporteur" w:date="2025-11-25T12:59:00Z" w16du:dateUtc="2025-11-25T11:59:00Z"/>
                <w:noProof/>
                <w:sz w:val="16"/>
                <w:szCs w:val="16"/>
              </w:rPr>
            </w:pPr>
            <w:ins w:id="3065" w:author="Rapporteur" w:date="2025-11-25T12:59:00Z" w16du:dateUtc="2025-11-25T11:59:00Z">
              <w:r>
                <w:rPr>
                  <w:noProof/>
                  <w:sz w:val="16"/>
                  <w:szCs w:val="16"/>
                </w:rPr>
                <w:t>CT#110</w:t>
              </w:r>
            </w:ins>
          </w:p>
        </w:tc>
        <w:tc>
          <w:tcPr>
            <w:tcW w:w="1076" w:type="dxa"/>
            <w:shd w:val="solid" w:color="FFFFFF" w:fill="auto"/>
          </w:tcPr>
          <w:p w14:paraId="0519CBB6" w14:textId="29A8168A" w:rsidR="003A5228" w:rsidRDefault="003A5228" w:rsidP="003A5228">
            <w:pPr>
              <w:pStyle w:val="TAC"/>
              <w:rPr>
                <w:ins w:id="3066" w:author="Rapporteur" w:date="2025-11-25T12:59:00Z" w16du:dateUtc="2025-11-25T11:59:00Z"/>
                <w:rFonts w:cs="Arial"/>
                <w:sz w:val="16"/>
                <w:szCs w:val="16"/>
              </w:rPr>
            </w:pPr>
            <w:ins w:id="3067" w:author="Rapporteur" w:date="2025-11-25T12:59:00Z" w16du:dateUtc="2025-11-25T11:59:00Z">
              <w:r>
                <w:rPr>
                  <w:rFonts w:cs="Arial"/>
                  <w:sz w:val="16"/>
                  <w:szCs w:val="16"/>
                </w:rPr>
                <w:t>C3-254577</w:t>
              </w:r>
            </w:ins>
          </w:p>
        </w:tc>
        <w:tc>
          <w:tcPr>
            <w:tcW w:w="522" w:type="dxa"/>
            <w:shd w:val="solid" w:color="FFFFFF" w:fill="auto"/>
          </w:tcPr>
          <w:p w14:paraId="49A8B598" w14:textId="23A371DF" w:rsidR="003A5228" w:rsidRDefault="003A5228" w:rsidP="003A5228">
            <w:pPr>
              <w:pStyle w:val="TAL"/>
              <w:rPr>
                <w:ins w:id="3068" w:author="Rapporteur" w:date="2025-11-25T12:59:00Z" w16du:dateUtc="2025-11-25T11:59:00Z"/>
                <w:noProof/>
                <w:sz w:val="16"/>
                <w:szCs w:val="16"/>
              </w:rPr>
            </w:pPr>
            <w:ins w:id="3069" w:author="Rapporteur" w:date="2025-11-25T12:59:00Z" w16du:dateUtc="2025-11-25T11:59:00Z">
              <w:r>
                <w:rPr>
                  <w:noProof/>
                  <w:sz w:val="16"/>
                  <w:szCs w:val="16"/>
                </w:rPr>
                <w:t>0358</w:t>
              </w:r>
            </w:ins>
          </w:p>
        </w:tc>
        <w:tc>
          <w:tcPr>
            <w:tcW w:w="423" w:type="dxa"/>
            <w:shd w:val="solid" w:color="FFFFFF" w:fill="auto"/>
          </w:tcPr>
          <w:p w14:paraId="684B7610" w14:textId="4ABDBEF6" w:rsidR="003A5228" w:rsidRDefault="003A5228" w:rsidP="003A5228">
            <w:pPr>
              <w:pStyle w:val="TAR"/>
              <w:rPr>
                <w:ins w:id="3070" w:author="Rapporteur" w:date="2025-11-25T12:59:00Z" w16du:dateUtc="2025-11-25T11:59:00Z"/>
                <w:noProof/>
                <w:sz w:val="16"/>
                <w:szCs w:val="16"/>
              </w:rPr>
            </w:pPr>
            <w:ins w:id="3071" w:author="Rapporteur" w:date="2025-11-25T13:00:00Z" w16du:dateUtc="2025-11-25T12:00:00Z">
              <w:r>
                <w:rPr>
                  <w:noProof/>
                  <w:sz w:val="16"/>
                  <w:szCs w:val="16"/>
                </w:rPr>
                <w:t>2</w:t>
              </w:r>
            </w:ins>
          </w:p>
        </w:tc>
        <w:tc>
          <w:tcPr>
            <w:tcW w:w="422" w:type="dxa"/>
            <w:shd w:val="solid" w:color="FFFFFF" w:fill="auto"/>
          </w:tcPr>
          <w:p w14:paraId="31FD2898" w14:textId="6B3AC148" w:rsidR="003A5228" w:rsidRDefault="003A5228" w:rsidP="003A5228">
            <w:pPr>
              <w:pStyle w:val="TAC"/>
              <w:rPr>
                <w:ins w:id="3072" w:author="Rapporteur" w:date="2025-11-25T12:59:00Z" w16du:dateUtc="2025-11-25T11:59:00Z"/>
                <w:noProof/>
                <w:sz w:val="16"/>
                <w:szCs w:val="16"/>
              </w:rPr>
            </w:pPr>
            <w:ins w:id="3073" w:author="Rapporteur" w:date="2025-11-25T12:59:00Z" w16du:dateUtc="2025-11-25T11:59:00Z">
              <w:r>
                <w:rPr>
                  <w:noProof/>
                  <w:sz w:val="16"/>
                  <w:szCs w:val="16"/>
                </w:rPr>
                <w:t>F</w:t>
              </w:r>
            </w:ins>
          </w:p>
        </w:tc>
        <w:tc>
          <w:tcPr>
            <w:tcW w:w="4853" w:type="dxa"/>
            <w:shd w:val="solid" w:color="FFFFFF" w:fill="auto"/>
          </w:tcPr>
          <w:p w14:paraId="580B0E75" w14:textId="3C384217" w:rsidR="003A5228" w:rsidRPr="009212EE" w:rsidRDefault="003A5228" w:rsidP="003A5228">
            <w:pPr>
              <w:pStyle w:val="TAL"/>
              <w:rPr>
                <w:ins w:id="3074" w:author="Rapporteur" w:date="2025-11-25T12:59:00Z" w16du:dateUtc="2025-11-25T11:59:00Z"/>
                <w:noProof/>
                <w:sz w:val="16"/>
                <w:szCs w:val="16"/>
              </w:rPr>
            </w:pPr>
            <w:ins w:id="3075" w:author="Rapporteur" w:date="2025-11-25T13:00:00Z" w16du:dateUtc="2025-11-25T12:00:00Z">
              <w:r w:rsidRPr="003A5228">
                <w:rPr>
                  <w:noProof/>
                  <w:sz w:val="16"/>
                  <w:szCs w:val="16"/>
                </w:rPr>
                <w:t>Corrections to AM policy UpdateNotify operation</w:t>
              </w:r>
            </w:ins>
          </w:p>
        </w:tc>
        <w:tc>
          <w:tcPr>
            <w:tcW w:w="706" w:type="dxa"/>
            <w:shd w:val="solid" w:color="FFFFFF" w:fill="auto"/>
          </w:tcPr>
          <w:p w14:paraId="3B368408" w14:textId="09F7F601" w:rsidR="003A5228" w:rsidRDefault="003A5228" w:rsidP="003A5228">
            <w:pPr>
              <w:pStyle w:val="TAC"/>
              <w:rPr>
                <w:ins w:id="3076" w:author="Rapporteur" w:date="2025-11-25T12:59:00Z" w16du:dateUtc="2025-11-25T11:59:00Z"/>
                <w:noProof/>
                <w:sz w:val="16"/>
                <w:szCs w:val="16"/>
              </w:rPr>
            </w:pPr>
            <w:ins w:id="3077" w:author="Rapporteur" w:date="2025-11-25T12:59:00Z" w16du:dateUtc="2025-11-25T11:59:00Z">
              <w:r>
                <w:rPr>
                  <w:noProof/>
                  <w:sz w:val="16"/>
                  <w:szCs w:val="16"/>
                </w:rPr>
                <w:t>19.5.0</w:t>
              </w:r>
            </w:ins>
          </w:p>
        </w:tc>
      </w:tr>
      <w:tr w:rsidR="009B78B4" w14:paraId="3DF01D1E" w14:textId="77777777" w:rsidTr="00962CCB">
        <w:trPr>
          <w:ins w:id="3078" w:author="Rapporteur" w:date="2025-11-25T13:03:00Z"/>
        </w:trPr>
        <w:tc>
          <w:tcPr>
            <w:tcW w:w="789" w:type="dxa"/>
            <w:shd w:val="solid" w:color="FFFFFF" w:fill="auto"/>
          </w:tcPr>
          <w:p w14:paraId="7F03375A" w14:textId="7584B2AE" w:rsidR="009B78B4" w:rsidRDefault="009B78B4" w:rsidP="009B78B4">
            <w:pPr>
              <w:pStyle w:val="TAC"/>
              <w:rPr>
                <w:ins w:id="3079" w:author="Rapporteur" w:date="2025-11-25T13:03:00Z" w16du:dateUtc="2025-11-25T12:03:00Z"/>
                <w:noProof/>
                <w:sz w:val="16"/>
                <w:szCs w:val="16"/>
              </w:rPr>
            </w:pPr>
            <w:ins w:id="3080" w:author="Rapporteur" w:date="2025-11-25T13:03:00Z" w16du:dateUtc="2025-11-25T12:03:00Z">
              <w:r>
                <w:rPr>
                  <w:noProof/>
                  <w:sz w:val="16"/>
                  <w:szCs w:val="16"/>
                </w:rPr>
                <w:t>2025-12</w:t>
              </w:r>
            </w:ins>
          </w:p>
        </w:tc>
        <w:tc>
          <w:tcPr>
            <w:tcW w:w="794" w:type="dxa"/>
            <w:shd w:val="solid" w:color="FFFFFF" w:fill="auto"/>
          </w:tcPr>
          <w:p w14:paraId="396F7786" w14:textId="7EC7BDB6" w:rsidR="009B78B4" w:rsidRDefault="009B78B4" w:rsidP="009B78B4">
            <w:pPr>
              <w:pStyle w:val="TAC"/>
              <w:rPr>
                <w:ins w:id="3081" w:author="Rapporteur" w:date="2025-11-25T13:03:00Z" w16du:dateUtc="2025-11-25T12:03:00Z"/>
                <w:noProof/>
                <w:sz w:val="16"/>
                <w:szCs w:val="16"/>
              </w:rPr>
            </w:pPr>
            <w:ins w:id="3082" w:author="Rapporteur" w:date="2025-11-25T13:03:00Z" w16du:dateUtc="2025-11-25T12:03:00Z">
              <w:r>
                <w:rPr>
                  <w:noProof/>
                  <w:sz w:val="16"/>
                  <w:szCs w:val="16"/>
                </w:rPr>
                <w:t>CT#110</w:t>
              </w:r>
            </w:ins>
          </w:p>
        </w:tc>
        <w:tc>
          <w:tcPr>
            <w:tcW w:w="1076" w:type="dxa"/>
            <w:shd w:val="solid" w:color="FFFFFF" w:fill="auto"/>
          </w:tcPr>
          <w:p w14:paraId="04492507" w14:textId="715FF480" w:rsidR="009B78B4" w:rsidRDefault="009B78B4" w:rsidP="009B78B4">
            <w:pPr>
              <w:pStyle w:val="TAC"/>
              <w:rPr>
                <w:ins w:id="3083" w:author="Rapporteur" w:date="2025-11-25T13:03:00Z" w16du:dateUtc="2025-11-25T12:03:00Z"/>
                <w:rFonts w:cs="Arial"/>
                <w:sz w:val="16"/>
                <w:szCs w:val="16"/>
              </w:rPr>
            </w:pPr>
            <w:ins w:id="3084" w:author="Rapporteur" w:date="2025-11-25T13:03:00Z" w16du:dateUtc="2025-11-25T12:03:00Z">
              <w:r>
                <w:rPr>
                  <w:rFonts w:cs="Arial"/>
                  <w:sz w:val="16"/>
                  <w:szCs w:val="16"/>
                </w:rPr>
                <w:t>C3-25</w:t>
              </w:r>
            </w:ins>
            <w:ins w:id="3085" w:author="Rapporteur" w:date="2025-11-25T13:04:00Z" w16du:dateUtc="2025-11-25T12:04:00Z">
              <w:r>
                <w:rPr>
                  <w:rFonts w:cs="Arial"/>
                  <w:sz w:val="16"/>
                  <w:szCs w:val="16"/>
                </w:rPr>
                <w:t>5475</w:t>
              </w:r>
            </w:ins>
          </w:p>
        </w:tc>
        <w:tc>
          <w:tcPr>
            <w:tcW w:w="522" w:type="dxa"/>
            <w:shd w:val="solid" w:color="FFFFFF" w:fill="auto"/>
          </w:tcPr>
          <w:p w14:paraId="051E2CC0" w14:textId="5989AA5C" w:rsidR="009B78B4" w:rsidRDefault="009B78B4" w:rsidP="009B78B4">
            <w:pPr>
              <w:pStyle w:val="TAL"/>
              <w:rPr>
                <w:ins w:id="3086" w:author="Rapporteur" w:date="2025-11-25T13:03:00Z" w16du:dateUtc="2025-11-25T12:03:00Z"/>
                <w:noProof/>
                <w:sz w:val="16"/>
                <w:szCs w:val="16"/>
              </w:rPr>
            </w:pPr>
            <w:ins w:id="3087" w:author="Rapporteur" w:date="2025-11-25T13:03:00Z" w16du:dateUtc="2025-11-25T12:03:00Z">
              <w:r>
                <w:rPr>
                  <w:noProof/>
                  <w:sz w:val="16"/>
                  <w:szCs w:val="16"/>
                </w:rPr>
                <w:t>035</w:t>
              </w:r>
            </w:ins>
            <w:ins w:id="3088" w:author="Rapporteur" w:date="2025-11-25T13:04:00Z" w16du:dateUtc="2025-11-25T12:04:00Z">
              <w:r>
                <w:rPr>
                  <w:noProof/>
                  <w:sz w:val="16"/>
                  <w:szCs w:val="16"/>
                </w:rPr>
                <w:t>9</w:t>
              </w:r>
            </w:ins>
          </w:p>
        </w:tc>
        <w:tc>
          <w:tcPr>
            <w:tcW w:w="423" w:type="dxa"/>
            <w:shd w:val="solid" w:color="FFFFFF" w:fill="auto"/>
          </w:tcPr>
          <w:p w14:paraId="71A785DB" w14:textId="24B744F0" w:rsidR="009B78B4" w:rsidRDefault="009B78B4" w:rsidP="009B78B4">
            <w:pPr>
              <w:pStyle w:val="TAR"/>
              <w:rPr>
                <w:ins w:id="3089" w:author="Rapporteur" w:date="2025-11-25T13:03:00Z" w16du:dateUtc="2025-11-25T12:03:00Z"/>
                <w:noProof/>
                <w:sz w:val="16"/>
                <w:szCs w:val="16"/>
              </w:rPr>
            </w:pPr>
            <w:ins w:id="3090" w:author="Rapporteur" w:date="2025-11-25T13:04:00Z" w16du:dateUtc="2025-11-25T12:04:00Z">
              <w:r>
                <w:rPr>
                  <w:noProof/>
                  <w:sz w:val="16"/>
                  <w:szCs w:val="16"/>
                </w:rPr>
                <w:t>1</w:t>
              </w:r>
            </w:ins>
          </w:p>
        </w:tc>
        <w:tc>
          <w:tcPr>
            <w:tcW w:w="422" w:type="dxa"/>
            <w:shd w:val="solid" w:color="FFFFFF" w:fill="auto"/>
          </w:tcPr>
          <w:p w14:paraId="42C72708" w14:textId="5CF1AFF4" w:rsidR="009B78B4" w:rsidRDefault="009B78B4" w:rsidP="009B78B4">
            <w:pPr>
              <w:pStyle w:val="TAC"/>
              <w:rPr>
                <w:ins w:id="3091" w:author="Rapporteur" w:date="2025-11-25T13:03:00Z" w16du:dateUtc="2025-11-25T12:03:00Z"/>
                <w:noProof/>
                <w:sz w:val="16"/>
                <w:szCs w:val="16"/>
              </w:rPr>
            </w:pPr>
            <w:ins w:id="3092" w:author="Rapporteur" w:date="2025-11-25T13:03:00Z" w16du:dateUtc="2025-11-25T12:03:00Z">
              <w:r>
                <w:rPr>
                  <w:noProof/>
                  <w:sz w:val="16"/>
                  <w:szCs w:val="16"/>
                </w:rPr>
                <w:t>F</w:t>
              </w:r>
            </w:ins>
          </w:p>
        </w:tc>
        <w:tc>
          <w:tcPr>
            <w:tcW w:w="4853" w:type="dxa"/>
            <w:shd w:val="solid" w:color="FFFFFF" w:fill="auto"/>
          </w:tcPr>
          <w:p w14:paraId="6D313D23" w14:textId="488EC62C" w:rsidR="009B78B4" w:rsidRPr="003A5228" w:rsidRDefault="009B78B4" w:rsidP="009B78B4">
            <w:pPr>
              <w:pStyle w:val="TAL"/>
              <w:rPr>
                <w:ins w:id="3093" w:author="Rapporteur" w:date="2025-11-25T13:03:00Z" w16du:dateUtc="2025-11-25T12:03:00Z"/>
                <w:noProof/>
                <w:sz w:val="16"/>
                <w:szCs w:val="16"/>
              </w:rPr>
            </w:pPr>
            <w:ins w:id="3094" w:author="Rapporteur" w:date="2025-11-25T13:04:00Z" w16du:dateUtc="2025-11-25T12:04:00Z">
              <w:r w:rsidRPr="009B78B4">
                <w:rPr>
                  <w:noProof/>
                  <w:sz w:val="16"/>
                  <w:szCs w:val="16"/>
                </w:rPr>
                <w:t>Corrections to Supported Features</w:t>
              </w:r>
            </w:ins>
          </w:p>
        </w:tc>
        <w:tc>
          <w:tcPr>
            <w:tcW w:w="706" w:type="dxa"/>
            <w:shd w:val="solid" w:color="FFFFFF" w:fill="auto"/>
          </w:tcPr>
          <w:p w14:paraId="150362C0" w14:textId="4F367624" w:rsidR="009B78B4" w:rsidRDefault="009B78B4" w:rsidP="009B78B4">
            <w:pPr>
              <w:pStyle w:val="TAC"/>
              <w:rPr>
                <w:ins w:id="3095" w:author="Rapporteur" w:date="2025-11-25T13:03:00Z" w16du:dateUtc="2025-11-25T12:03:00Z"/>
                <w:noProof/>
                <w:sz w:val="16"/>
                <w:szCs w:val="16"/>
              </w:rPr>
            </w:pPr>
            <w:ins w:id="3096" w:author="Rapporteur" w:date="2025-11-25T13:03:00Z" w16du:dateUtc="2025-11-25T12:03:00Z">
              <w:r>
                <w:rPr>
                  <w:noProof/>
                  <w:sz w:val="16"/>
                  <w:szCs w:val="16"/>
                </w:rPr>
                <w:t>19.5.0</w:t>
              </w:r>
            </w:ins>
          </w:p>
        </w:tc>
      </w:tr>
      <w:tr w:rsidR="00CB62A0" w14:paraId="1BC74D6F" w14:textId="77777777" w:rsidTr="00962CCB">
        <w:trPr>
          <w:ins w:id="3097" w:author="Rapporteur" w:date="2025-11-25T13:05:00Z"/>
        </w:trPr>
        <w:tc>
          <w:tcPr>
            <w:tcW w:w="789" w:type="dxa"/>
            <w:shd w:val="solid" w:color="FFFFFF" w:fill="auto"/>
          </w:tcPr>
          <w:p w14:paraId="7F8358A0" w14:textId="1AD787C7" w:rsidR="00CB62A0" w:rsidRDefault="00CB62A0" w:rsidP="00CB62A0">
            <w:pPr>
              <w:pStyle w:val="TAC"/>
              <w:rPr>
                <w:ins w:id="3098" w:author="Rapporteur" w:date="2025-11-25T13:05:00Z" w16du:dateUtc="2025-11-25T12:05:00Z"/>
                <w:noProof/>
                <w:sz w:val="16"/>
                <w:szCs w:val="16"/>
              </w:rPr>
            </w:pPr>
            <w:ins w:id="3099" w:author="Rapporteur" w:date="2025-11-25T13:05:00Z" w16du:dateUtc="2025-11-25T12:05:00Z">
              <w:r>
                <w:rPr>
                  <w:noProof/>
                  <w:sz w:val="16"/>
                  <w:szCs w:val="16"/>
                </w:rPr>
                <w:t>2025-12</w:t>
              </w:r>
            </w:ins>
          </w:p>
        </w:tc>
        <w:tc>
          <w:tcPr>
            <w:tcW w:w="794" w:type="dxa"/>
            <w:shd w:val="solid" w:color="FFFFFF" w:fill="auto"/>
          </w:tcPr>
          <w:p w14:paraId="6CEBEC7B" w14:textId="59809CE8" w:rsidR="00CB62A0" w:rsidRDefault="00CB62A0" w:rsidP="00CB62A0">
            <w:pPr>
              <w:pStyle w:val="TAC"/>
              <w:rPr>
                <w:ins w:id="3100" w:author="Rapporteur" w:date="2025-11-25T13:05:00Z" w16du:dateUtc="2025-11-25T12:05:00Z"/>
                <w:noProof/>
                <w:sz w:val="16"/>
                <w:szCs w:val="16"/>
              </w:rPr>
            </w:pPr>
            <w:ins w:id="3101" w:author="Rapporteur" w:date="2025-11-25T13:05:00Z" w16du:dateUtc="2025-11-25T12:05:00Z">
              <w:r>
                <w:rPr>
                  <w:noProof/>
                  <w:sz w:val="16"/>
                  <w:szCs w:val="16"/>
                </w:rPr>
                <w:t>CT#110</w:t>
              </w:r>
            </w:ins>
          </w:p>
        </w:tc>
        <w:tc>
          <w:tcPr>
            <w:tcW w:w="1076" w:type="dxa"/>
            <w:shd w:val="solid" w:color="FFFFFF" w:fill="auto"/>
          </w:tcPr>
          <w:p w14:paraId="31DC1C5A" w14:textId="6B63CC17" w:rsidR="00CB62A0" w:rsidRDefault="00CB62A0" w:rsidP="00CB62A0">
            <w:pPr>
              <w:pStyle w:val="TAC"/>
              <w:rPr>
                <w:ins w:id="3102" w:author="Rapporteur" w:date="2025-11-25T13:05:00Z" w16du:dateUtc="2025-11-25T12:05:00Z"/>
                <w:rFonts w:cs="Arial"/>
                <w:sz w:val="16"/>
                <w:szCs w:val="16"/>
              </w:rPr>
            </w:pPr>
            <w:ins w:id="3103" w:author="Rapporteur" w:date="2025-11-25T13:05:00Z" w16du:dateUtc="2025-11-25T12:05:00Z">
              <w:r>
                <w:rPr>
                  <w:rFonts w:cs="Arial"/>
                  <w:sz w:val="16"/>
                  <w:szCs w:val="16"/>
                </w:rPr>
                <w:t>C3-255479</w:t>
              </w:r>
            </w:ins>
          </w:p>
        </w:tc>
        <w:tc>
          <w:tcPr>
            <w:tcW w:w="522" w:type="dxa"/>
            <w:shd w:val="solid" w:color="FFFFFF" w:fill="auto"/>
          </w:tcPr>
          <w:p w14:paraId="6438714D" w14:textId="1CC84B67" w:rsidR="00CB62A0" w:rsidRDefault="00CB62A0" w:rsidP="00CB62A0">
            <w:pPr>
              <w:pStyle w:val="TAL"/>
              <w:rPr>
                <w:ins w:id="3104" w:author="Rapporteur" w:date="2025-11-25T13:05:00Z" w16du:dateUtc="2025-11-25T12:05:00Z"/>
                <w:noProof/>
                <w:sz w:val="16"/>
                <w:szCs w:val="16"/>
              </w:rPr>
            </w:pPr>
            <w:ins w:id="3105" w:author="Rapporteur" w:date="2025-11-25T13:05:00Z" w16du:dateUtc="2025-11-25T12:05:00Z">
              <w:r>
                <w:rPr>
                  <w:noProof/>
                  <w:sz w:val="16"/>
                  <w:szCs w:val="16"/>
                </w:rPr>
                <w:t>03</w:t>
              </w:r>
            </w:ins>
            <w:ins w:id="3106" w:author="Rapporteur" w:date="2025-11-25T13:06:00Z" w16du:dateUtc="2025-11-25T12:06:00Z">
              <w:r>
                <w:rPr>
                  <w:noProof/>
                  <w:sz w:val="16"/>
                  <w:szCs w:val="16"/>
                </w:rPr>
                <w:t>60</w:t>
              </w:r>
            </w:ins>
          </w:p>
        </w:tc>
        <w:tc>
          <w:tcPr>
            <w:tcW w:w="423" w:type="dxa"/>
            <w:shd w:val="solid" w:color="FFFFFF" w:fill="auto"/>
          </w:tcPr>
          <w:p w14:paraId="645F712F" w14:textId="2B73B84C" w:rsidR="00CB62A0" w:rsidRDefault="00CB62A0" w:rsidP="00CB62A0">
            <w:pPr>
              <w:pStyle w:val="TAR"/>
              <w:rPr>
                <w:ins w:id="3107" w:author="Rapporteur" w:date="2025-11-25T13:05:00Z" w16du:dateUtc="2025-11-25T12:05:00Z"/>
                <w:noProof/>
                <w:sz w:val="16"/>
                <w:szCs w:val="16"/>
              </w:rPr>
            </w:pPr>
            <w:ins w:id="3108" w:author="Rapporteur" w:date="2025-11-25T13:05:00Z" w16du:dateUtc="2025-11-25T12:05:00Z">
              <w:r>
                <w:rPr>
                  <w:noProof/>
                  <w:sz w:val="16"/>
                  <w:szCs w:val="16"/>
                </w:rPr>
                <w:t>1</w:t>
              </w:r>
            </w:ins>
          </w:p>
        </w:tc>
        <w:tc>
          <w:tcPr>
            <w:tcW w:w="422" w:type="dxa"/>
            <w:shd w:val="solid" w:color="FFFFFF" w:fill="auto"/>
          </w:tcPr>
          <w:p w14:paraId="3C860C97" w14:textId="11720C4F" w:rsidR="00CB62A0" w:rsidRDefault="00CB62A0" w:rsidP="00CB62A0">
            <w:pPr>
              <w:pStyle w:val="TAC"/>
              <w:rPr>
                <w:ins w:id="3109" w:author="Rapporteur" w:date="2025-11-25T13:05:00Z" w16du:dateUtc="2025-11-25T12:05:00Z"/>
                <w:noProof/>
                <w:sz w:val="16"/>
                <w:szCs w:val="16"/>
              </w:rPr>
            </w:pPr>
            <w:ins w:id="3110" w:author="Rapporteur" w:date="2025-11-25T13:05:00Z" w16du:dateUtc="2025-11-25T12:05:00Z">
              <w:r>
                <w:rPr>
                  <w:noProof/>
                  <w:sz w:val="16"/>
                  <w:szCs w:val="16"/>
                </w:rPr>
                <w:t>F</w:t>
              </w:r>
            </w:ins>
          </w:p>
        </w:tc>
        <w:tc>
          <w:tcPr>
            <w:tcW w:w="4853" w:type="dxa"/>
            <w:shd w:val="solid" w:color="FFFFFF" w:fill="auto"/>
          </w:tcPr>
          <w:p w14:paraId="7D9DC1A3" w14:textId="1C1757BE" w:rsidR="00CB62A0" w:rsidRPr="009B78B4" w:rsidRDefault="00CB62A0" w:rsidP="00CB62A0">
            <w:pPr>
              <w:pStyle w:val="TAL"/>
              <w:rPr>
                <w:ins w:id="3111" w:author="Rapporteur" w:date="2025-11-25T13:05:00Z" w16du:dateUtc="2025-11-25T12:05:00Z"/>
                <w:noProof/>
                <w:sz w:val="16"/>
                <w:szCs w:val="16"/>
              </w:rPr>
            </w:pPr>
            <w:ins w:id="3112" w:author="Rapporteur" w:date="2025-11-25T13:06:00Z" w16du:dateUtc="2025-11-25T12:06:00Z">
              <w:r w:rsidRPr="00CB62A0">
                <w:rPr>
                  <w:noProof/>
                  <w:sz w:val="16"/>
                  <w:szCs w:val="16"/>
                </w:rPr>
                <w:t>Corrections to the data type UeSliceMbr</w:t>
              </w:r>
            </w:ins>
          </w:p>
        </w:tc>
        <w:tc>
          <w:tcPr>
            <w:tcW w:w="706" w:type="dxa"/>
            <w:shd w:val="solid" w:color="FFFFFF" w:fill="auto"/>
          </w:tcPr>
          <w:p w14:paraId="281A80AE" w14:textId="747BD481" w:rsidR="00CB62A0" w:rsidRDefault="00CB62A0" w:rsidP="00CB62A0">
            <w:pPr>
              <w:pStyle w:val="TAC"/>
              <w:rPr>
                <w:ins w:id="3113" w:author="Rapporteur" w:date="2025-11-25T13:05:00Z" w16du:dateUtc="2025-11-25T12:05:00Z"/>
                <w:noProof/>
                <w:sz w:val="16"/>
                <w:szCs w:val="16"/>
              </w:rPr>
            </w:pPr>
            <w:ins w:id="3114" w:author="Rapporteur" w:date="2025-11-25T13:05:00Z" w16du:dateUtc="2025-11-25T12:05:00Z">
              <w:r>
                <w:rPr>
                  <w:noProof/>
                  <w:sz w:val="16"/>
                  <w:szCs w:val="16"/>
                </w:rPr>
                <w:t>19.5.0</w:t>
              </w:r>
            </w:ins>
          </w:p>
        </w:tc>
      </w:tr>
      <w:tr w:rsidR="00CB7BAF" w14:paraId="6C95A826" w14:textId="77777777" w:rsidTr="00962CCB">
        <w:trPr>
          <w:ins w:id="3115" w:author="Rapporteur" w:date="2025-11-25T14:24:00Z" w16du:dateUtc="2025-11-25T13:24:00Z"/>
        </w:trPr>
        <w:tc>
          <w:tcPr>
            <w:tcW w:w="789" w:type="dxa"/>
            <w:shd w:val="solid" w:color="FFFFFF" w:fill="auto"/>
          </w:tcPr>
          <w:p w14:paraId="5ADD836E" w14:textId="235655A1" w:rsidR="00CB7BAF" w:rsidRDefault="00CB7BAF" w:rsidP="00CB7BAF">
            <w:pPr>
              <w:pStyle w:val="TAC"/>
              <w:rPr>
                <w:ins w:id="3116" w:author="Rapporteur" w:date="2025-11-25T14:24:00Z" w16du:dateUtc="2025-11-25T13:24:00Z"/>
                <w:noProof/>
                <w:sz w:val="16"/>
                <w:szCs w:val="16"/>
              </w:rPr>
            </w:pPr>
            <w:ins w:id="3117" w:author="Rapporteur" w:date="2025-11-25T14:24:00Z" w16du:dateUtc="2025-11-25T13:24:00Z">
              <w:r>
                <w:rPr>
                  <w:noProof/>
                  <w:sz w:val="16"/>
                  <w:szCs w:val="16"/>
                </w:rPr>
                <w:t>2025-12</w:t>
              </w:r>
            </w:ins>
          </w:p>
        </w:tc>
        <w:tc>
          <w:tcPr>
            <w:tcW w:w="794" w:type="dxa"/>
            <w:shd w:val="solid" w:color="FFFFFF" w:fill="auto"/>
          </w:tcPr>
          <w:p w14:paraId="7F07FEC7" w14:textId="421FD8A1" w:rsidR="00CB7BAF" w:rsidRDefault="00CB7BAF" w:rsidP="00CB7BAF">
            <w:pPr>
              <w:pStyle w:val="TAC"/>
              <w:rPr>
                <w:ins w:id="3118" w:author="Rapporteur" w:date="2025-11-25T14:24:00Z" w16du:dateUtc="2025-11-25T13:24:00Z"/>
                <w:noProof/>
                <w:sz w:val="16"/>
                <w:szCs w:val="16"/>
              </w:rPr>
            </w:pPr>
            <w:ins w:id="3119" w:author="Rapporteur" w:date="2025-11-25T14:24:00Z" w16du:dateUtc="2025-11-25T13:24:00Z">
              <w:r>
                <w:rPr>
                  <w:noProof/>
                  <w:sz w:val="16"/>
                  <w:szCs w:val="16"/>
                </w:rPr>
                <w:t>CT#110</w:t>
              </w:r>
            </w:ins>
          </w:p>
        </w:tc>
        <w:tc>
          <w:tcPr>
            <w:tcW w:w="1076" w:type="dxa"/>
            <w:shd w:val="solid" w:color="FFFFFF" w:fill="auto"/>
          </w:tcPr>
          <w:p w14:paraId="70C6271B" w14:textId="0A2F70E9" w:rsidR="00CB7BAF" w:rsidRDefault="00CB7BAF" w:rsidP="00CB7BAF">
            <w:pPr>
              <w:pStyle w:val="TAC"/>
              <w:rPr>
                <w:ins w:id="3120" w:author="Rapporteur" w:date="2025-11-25T14:24:00Z" w16du:dateUtc="2025-11-25T13:24:00Z"/>
                <w:rFonts w:cs="Arial"/>
                <w:sz w:val="16"/>
                <w:szCs w:val="16"/>
              </w:rPr>
            </w:pPr>
            <w:ins w:id="3121" w:author="Rapporteur" w:date="2025-11-25T14:24:00Z" w16du:dateUtc="2025-11-25T13:24:00Z">
              <w:r>
                <w:rPr>
                  <w:rFonts w:cs="Arial"/>
                  <w:sz w:val="16"/>
                  <w:szCs w:val="16"/>
                </w:rPr>
                <w:t>C3-255</w:t>
              </w:r>
              <w:r>
                <w:rPr>
                  <w:rFonts w:cs="Arial"/>
                  <w:sz w:val="16"/>
                  <w:szCs w:val="16"/>
                </w:rPr>
                <w:t>680</w:t>
              </w:r>
            </w:ins>
          </w:p>
        </w:tc>
        <w:tc>
          <w:tcPr>
            <w:tcW w:w="522" w:type="dxa"/>
            <w:shd w:val="solid" w:color="FFFFFF" w:fill="auto"/>
          </w:tcPr>
          <w:p w14:paraId="7CD718BD" w14:textId="0FF09C0F" w:rsidR="00CB7BAF" w:rsidRDefault="00CB7BAF" w:rsidP="00CB7BAF">
            <w:pPr>
              <w:pStyle w:val="TAL"/>
              <w:rPr>
                <w:ins w:id="3122" w:author="Rapporteur" w:date="2025-11-25T14:24:00Z" w16du:dateUtc="2025-11-25T13:24:00Z"/>
                <w:noProof/>
                <w:sz w:val="16"/>
                <w:szCs w:val="16"/>
              </w:rPr>
            </w:pPr>
            <w:ins w:id="3123" w:author="Rapporteur" w:date="2025-11-25T14:24:00Z" w16du:dateUtc="2025-11-25T13:24:00Z">
              <w:r>
                <w:rPr>
                  <w:noProof/>
                  <w:sz w:val="16"/>
                  <w:szCs w:val="16"/>
                </w:rPr>
                <w:t>036</w:t>
              </w:r>
              <w:r>
                <w:rPr>
                  <w:noProof/>
                  <w:sz w:val="16"/>
                  <w:szCs w:val="16"/>
                </w:rPr>
                <w:t>1</w:t>
              </w:r>
            </w:ins>
          </w:p>
        </w:tc>
        <w:tc>
          <w:tcPr>
            <w:tcW w:w="423" w:type="dxa"/>
            <w:shd w:val="solid" w:color="FFFFFF" w:fill="auto"/>
          </w:tcPr>
          <w:p w14:paraId="62DCF415" w14:textId="6560A381" w:rsidR="00CB7BAF" w:rsidRDefault="00CB7BAF" w:rsidP="00CB7BAF">
            <w:pPr>
              <w:pStyle w:val="TAR"/>
              <w:rPr>
                <w:ins w:id="3124" w:author="Rapporteur" w:date="2025-11-25T14:24:00Z" w16du:dateUtc="2025-11-25T13:24:00Z"/>
                <w:noProof/>
                <w:sz w:val="16"/>
                <w:szCs w:val="16"/>
              </w:rPr>
            </w:pPr>
            <w:ins w:id="3125" w:author="Rapporteur" w:date="2025-11-25T14:24:00Z" w16du:dateUtc="2025-11-25T13:24:00Z">
              <w:r>
                <w:rPr>
                  <w:noProof/>
                  <w:sz w:val="16"/>
                  <w:szCs w:val="16"/>
                </w:rPr>
                <w:t>-</w:t>
              </w:r>
            </w:ins>
          </w:p>
        </w:tc>
        <w:tc>
          <w:tcPr>
            <w:tcW w:w="422" w:type="dxa"/>
            <w:shd w:val="solid" w:color="FFFFFF" w:fill="auto"/>
          </w:tcPr>
          <w:p w14:paraId="518CB959" w14:textId="7376E0FD" w:rsidR="00CB7BAF" w:rsidRDefault="00CB7BAF" w:rsidP="00CB7BAF">
            <w:pPr>
              <w:pStyle w:val="TAC"/>
              <w:rPr>
                <w:ins w:id="3126" w:author="Rapporteur" w:date="2025-11-25T14:24:00Z" w16du:dateUtc="2025-11-25T13:24:00Z"/>
                <w:noProof/>
                <w:sz w:val="16"/>
                <w:szCs w:val="16"/>
              </w:rPr>
            </w:pPr>
            <w:ins w:id="3127" w:author="Rapporteur" w:date="2025-11-25T14:24:00Z" w16du:dateUtc="2025-11-25T13:24:00Z">
              <w:r>
                <w:rPr>
                  <w:noProof/>
                  <w:sz w:val="16"/>
                  <w:szCs w:val="16"/>
                </w:rPr>
                <w:t>F</w:t>
              </w:r>
            </w:ins>
          </w:p>
        </w:tc>
        <w:tc>
          <w:tcPr>
            <w:tcW w:w="4853" w:type="dxa"/>
            <w:shd w:val="solid" w:color="FFFFFF" w:fill="auto"/>
          </w:tcPr>
          <w:p w14:paraId="1EAF5E81" w14:textId="02D6E965" w:rsidR="00CB7BAF" w:rsidRPr="00CB62A0" w:rsidRDefault="00CB7BAF" w:rsidP="00CB7BAF">
            <w:pPr>
              <w:pStyle w:val="TAL"/>
              <w:rPr>
                <w:ins w:id="3128" w:author="Rapporteur" w:date="2025-11-25T14:24:00Z" w16du:dateUtc="2025-11-25T13:24:00Z"/>
                <w:noProof/>
                <w:sz w:val="16"/>
                <w:szCs w:val="16"/>
              </w:rPr>
            </w:pPr>
            <w:ins w:id="3129" w:author="Rapporteur" w:date="2025-11-25T14:24:00Z" w16du:dateUtc="2025-11-25T13:24:00Z">
              <w:r w:rsidRPr="00CB7BAF">
                <w:rPr>
                  <w:noProof/>
                  <w:sz w:val="16"/>
                  <w:szCs w:val="16"/>
                </w:rPr>
                <w:t>Update of info and externalDocs fields</w:t>
              </w:r>
            </w:ins>
          </w:p>
        </w:tc>
        <w:tc>
          <w:tcPr>
            <w:tcW w:w="706" w:type="dxa"/>
            <w:shd w:val="solid" w:color="FFFFFF" w:fill="auto"/>
          </w:tcPr>
          <w:p w14:paraId="48C9462A" w14:textId="16DCAE0A" w:rsidR="00CB7BAF" w:rsidRDefault="00CB7BAF" w:rsidP="00CB7BAF">
            <w:pPr>
              <w:pStyle w:val="TAC"/>
              <w:rPr>
                <w:ins w:id="3130" w:author="Rapporteur" w:date="2025-11-25T14:24:00Z" w16du:dateUtc="2025-11-25T13:24:00Z"/>
                <w:noProof/>
                <w:sz w:val="16"/>
                <w:szCs w:val="16"/>
              </w:rPr>
            </w:pPr>
            <w:ins w:id="3131" w:author="Rapporteur" w:date="2025-11-25T14:24:00Z" w16du:dateUtc="2025-11-25T13:24:00Z">
              <w:r>
                <w:rPr>
                  <w:noProof/>
                  <w:sz w:val="16"/>
                  <w:szCs w:val="16"/>
                </w:rPr>
                <w:t>19.5.0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06047187"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6EA">
      <w:rPr>
        <w:rFonts w:ascii="Arial" w:hAnsi="Arial" w:cs="Arial"/>
        <w:b/>
        <w:noProof/>
        <w:sz w:val="18"/>
        <w:szCs w:val="18"/>
      </w:rPr>
      <w:t>draft3GPP TS 29.507 V19.54.0 (2025-1209)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295AAEBB"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6EA">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7488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5760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2570226">
    <w:abstractNumId w:val="12"/>
  </w:num>
  <w:num w:numId="4" w16cid:durableId="1544292486">
    <w:abstractNumId w:val="11"/>
  </w:num>
  <w:num w:numId="5" w16cid:durableId="7816088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8579118">
    <w:abstractNumId w:val="14"/>
  </w:num>
  <w:num w:numId="7" w16cid:durableId="190808008">
    <w:abstractNumId w:val="15"/>
  </w:num>
  <w:num w:numId="8" w16cid:durableId="180049077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69713567">
    <w:abstractNumId w:val="8"/>
  </w:num>
  <w:num w:numId="10" w16cid:durableId="311448023">
    <w:abstractNumId w:val="13"/>
  </w:num>
  <w:num w:numId="11" w16cid:durableId="1606383155">
    <w:abstractNumId w:val="10"/>
  </w:num>
  <w:num w:numId="12" w16cid:durableId="1419668490">
    <w:abstractNumId w:val="7"/>
  </w:num>
  <w:num w:numId="13" w16cid:durableId="58403148">
    <w:abstractNumId w:val="6"/>
  </w:num>
  <w:num w:numId="14" w16cid:durableId="96215026">
    <w:abstractNumId w:val="5"/>
  </w:num>
  <w:num w:numId="15" w16cid:durableId="916595034">
    <w:abstractNumId w:val="4"/>
  </w:num>
  <w:num w:numId="16" w16cid:durableId="825392785">
    <w:abstractNumId w:val="3"/>
  </w:num>
  <w:num w:numId="17" w16cid:durableId="1570924052">
    <w:abstractNumId w:val="2"/>
  </w:num>
  <w:num w:numId="18" w16cid:durableId="1533811429">
    <w:abstractNumId w:val="1"/>
  </w:num>
  <w:num w:numId="19" w16cid:durableId="1960330489">
    <w:abstractNumId w:val="0"/>
  </w:num>
  <w:num w:numId="20" w16cid:durableId="123897886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46">
    <w15:presenceInfo w15:providerId="None" w15:userId="CR0346"/>
  </w15:person>
  <w15:person w15:author="CR0357">
    <w15:presenceInfo w15:providerId="None" w15:userId="CR0357"/>
  </w15:person>
  <w15:person w15:author="CR0361">
    <w15:presenceInfo w15:providerId="None" w15:userId="CR0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101</Pages>
  <Words>37995</Words>
  <Characters>216572</Characters>
  <Application>Microsoft Office Word</Application>
  <DocSecurity>0</DocSecurity>
  <Lines>1804</Lines>
  <Paragraphs>508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254059</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40</cp:revision>
  <cp:lastPrinted>2017-09-21T14:17:00Z</cp:lastPrinted>
  <dcterms:created xsi:type="dcterms:W3CDTF">2025-09-22T19:02:00Z</dcterms:created>
  <dcterms:modified xsi:type="dcterms:W3CDTF">2025-11-25T13:25:00Z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