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2B3029F3" w:rsidR="004F1B76" w:rsidRDefault="0031694F" w:rsidP="00EF6A96">
      <w:pPr>
        <w:pStyle w:val="ZA"/>
        <w:framePr w:wrap="notBeside"/>
        <w:rPr>
          <w:lang w:val="en-US"/>
        </w:rPr>
      </w:pPr>
      <w:bookmarkStart w:id="0" w:name="page1"/>
      <w:r>
        <w:rPr>
          <w:sz w:val="64"/>
          <w:lang w:val="en-US"/>
        </w:rPr>
        <w:t>draft</w:t>
      </w:r>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V1</w:t>
      </w:r>
      <w:r w:rsidR="00D620CE">
        <w:rPr>
          <w:lang w:val="en-US"/>
        </w:rPr>
        <w:t>9</w:t>
      </w:r>
      <w:r w:rsidR="004F1B76">
        <w:rPr>
          <w:lang w:val="en-US"/>
        </w:rPr>
        <w:t>.</w:t>
      </w:r>
      <w:r>
        <w:rPr>
          <w:lang w:val="en-US"/>
        </w:rPr>
        <w:t>5</w:t>
      </w:r>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850DB9">
        <w:rPr>
          <w:sz w:val="32"/>
          <w:lang w:val="en-US" w:eastAsia="zh-CN"/>
        </w:rPr>
        <w:t>5</w:t>
      </w:r>
      <w:r w:rsidR="004F1B76">
        <w:rPr>
          <w:sz w:val="32"/>
          <w:lang w:val="en-US"/>
        </w:rPr>
        <w:t>-</w:t>
      </w:r>
      <w:r>
        <w:rPr>
          <w:sz w:val="32"/>
          <w:lang w:val="en-US"/>
        </w:rPr>
        <w:t>12</w:t>
      </w:r>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77777777"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 xml:space="preserve">5G System; </w:t>
      </w:r>
      <w:bookmarkStart w:id="1" w:name="_Hlk494379414"/>
      <w:r>
        <w:rPr>
          <w:noProof/>
        </w:rPr>
        <w:t>Access and Mobility Policy Control</w:t>
      </w:r>
      <w:bookmarkEnd w:id="1"/>
      <w:r>
        <w:rPr>
          <w:noProof/>
        </w:rPr>
        <w:t xml:space="preserve">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2" w:name="_MON_1684549432"/>
    <w:bookmarkEnd w:id="2"/>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25585960"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3"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77777777" w:rsidR="004F1B76" w:rsidRDefault="004F1B76">
      <w:pPr>
        <w:pStyle w:val="FP"/>
        <w:framePr w:h="3057" w:hRule="exact" w:wrap="notBeside" w:vAnchor="page" w:hAnchor="margin" w:y="12605"/>
        <w:jc w:val="center"/>
        <w:rPr>
          <w:noProof/>
          <w:sz w:val="18"/>
        </w:rPr>
      </w:pPr>
      <w:r>
        <w:rPr>
          <w:noProof/>
          <w:sz w:val="18"/>
        </w:rPr>
        <w:t>© 202</w:t>
      </w:r>
      <w:r w:rsidR="00850DB9">
        <w:rPr>
          <w:noProof/>
          <w:sz w:val="18"/>
        </w:rPr>
        <w:t>5</w:t>
      </w:r>
      <w:r>
        <w:rPr>
          <w:noProof/>
          <w:sz w:val="18"/>
        </w:rPr>
        <w:t>, 3GPP Organizational Partners (ARIB, ATIS, CCSA, ETSI, TSDSI, TTA, TTC).</w:t>
      </w:r>
      <w:bookmarkStart w:id="4" w:name="copyrightaddon"/>
      <w:bookmarkEnd w:id="4"/>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3"/>
    <w:p w14:paraId="753DD5E4" w14:textId="77777777" w:rsidR="004F1B76" w:rsidRDefault="004F1B76" w:rsidP="00642478">
      <w:pPr>
        <w:pStyle w:val="TT"/>
        <w:rPr>
          <w:noProof/>
        </w:rPr>
      </w:pPr>
      <w:r>
        <w:rPr>
          <w:noProof/>
        </w:rPr>
        <w:br w:type="page"/>
      </w:r>
      <w:bookmarkStart w:id="5" w:name="_Toc104311159"/>
      <w:r>
        <w:rPr>
          <w:noProof/>
        </w:rPr>
        <w:lastRenderedPageBreak/>
        <w:t>Contents</w:t>
      </w:r>
      <w:bookmarkEnd w:id="5"/>
    </w:p>
    <w:p w14:paraId="0AD6CA2F" w14:textId="2BCD5901" w:rsidR="001676EA" w:rsidRDefault="004F1B7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1676EA">
        <w:rPr>
          <w:noProof/>
        </w:rPr>
        <w:t>Foreword</w:t>
      </w:r>
      <w:r w:rsidR="001676EA">
        <w:rPr>
          <w:noProof/>
        </w:rPr>
        <w:tab/>
      </w:r>
      <w:r w:rsidR="001676EA">
        <w:rPr>
          <w:noProof/>
        </w:rPr>
        <w:fldChar w:fldCharType="begin"/>
      </w:r>
      <w:r w:rsidR="001676EA">
        <w:rPr>
          <w:noProof/>
        </w:rPr>
        <w:instrText xml:space="preserve"> PAGEREF _Toc214973146 \h </w:instrText>
      </w:r>
      <w:r w:rsidR="001676EA">
        <w:rPr>
          <w:noProof/>
        </w:rPr>
      </w:r>
      <w:r w:rsidR="001676EA">
        <w:rPr>
          <w:noProof/>
        </w:rPr>
        <w:fldChar w:fldCharType="separate"/>
      </w:r>
      <w:r w:rsidR="001676EA">
        <w:rPr>
          <w:noProof/>
        </w:rPr>
        <w:t>8</w:t>
      </w:r>
      <w:r w:rsidR="001676EA">
        <w:rPr>
          <w:noProof/>
        </w:rPr>
        <w:fldChar w:fldCharType="end"/>
      </w:r>
    </w:p>
    <w:p w14:paraId="6D173561" w14:textId="3DB8975F"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_Toc214973147 \h </w:instrText>
      </w:r>
      <w:r>
        <w:rPr>
          <w:noProof/>
        </w:rPr>
      </w:r>
      <w:r>
        <w:rPr>
          <w:noProof/>
        </w:rPr>
        <w:fldChar w:fldCharType="separate"/>
      </w:r>
      <w:r>
        <w:rPr>
          <w:noProof/>
        </w:rPr>
        <w:t>9</w:t>
      </w:r>
      <w:r>
        <w:rPr>
          <w:noProof/>
        </w:rPr>
        <w:fldChar w:fldCharType="end"/>
      </w:r>
    </w:p>
    <w:p w14:paraId="2E67AEF1" w14:textId="5FAA5AD9"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_Toc214973148 \h </w:instrText>
      </w:r>
      <w:r>
        <w:rPr>
          <w:noProof/>
        </w:rPr>
      </w:r>
      <w:r>
        <w:rPr>
          <w:noProof/>
        </w:rPr>
        <w:fldChar w:fldCharType="separate"/>
      </w:r>
      <w:r>
        <w:rPr>
          <w:noProof/>
        </w:rPr>
        <w:t>9</w:t>
      </w:r>
      <w:r>
        <w:rPr>
          <w:noProof/>
        </w:rPr>
        <w:fldChar w:fldCharType="end"/>
      </w:r>
    </w:p>
    <w:p w14:paraId="5AAF322F" w14:textId="410442E9"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_Toc214973149 \h </w:instrText>
      </w:r>
      <w:r>
        <w:rPr>
          <w:noProof/>
        </w:rPr>
      </w:r>
      <w:r>
        <w:rPr>
          <w:noProof/>
        </w:rPr>
        <w:fldChar w:fldCharType="separate"/>
      </w:r>
      <w:r>
        <w:rPr>
          <w:noProof/>
        </w:rPr>
        <w:t>10</w:t>
      </w:r>
      <w:r>
        <w:rPr>
          <w:noProof/>
        </w:rPr>
        <w:fldChar w:fldCharType="end"/>
      </w:r>
    </w:p>
    <w:p w14:paraId="0E251EBA" w14:textId="01EE295C"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_Toc214973150 \h </w:instrText>
      </w:r>
      <w:r>
        <w:rPr>
          <w:noProof/>
        </w:rPr>
      </w:r>
      <w:r>
        <w:rPr>
          <w:noProof/>
        </w:rPr>
        <w:fldChar w:fldCharType="separate"/>
      </w:r>
      <w:r>
        <w:rPr>
          <w:noProof/>
        </w:rPr>
        <w:t>10</w:t>
      </w:r>
      <w:r>
        <w:rPr>
          <w:noProof/>
        </w:rPr>
        <w:fldChar w:fldCharType="end"/>
      </w:r>
    </w:p>
    <w:p w14:paraId="41187D64" w14:textId="5298F94C"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_Toc214973151 \h </w:instrText>
      </w:r>
      <w:r>
        <w:rPr>
          <w:noProof/>
        </w:rPr>
      </w:r>
      <w:r>
        <w:rPr>
          <w:noProof/>
        </w:rPr>
        <w:fldChar w:fldCharType="separate"/>
      </w:r>
      <w:r>
        <w:rPr>
          <w:noProof/>
        </w:rPr>
        <w:t>11</w:t>
      </w:r>
      <w:r>
        <w:rPr>
          <w:noProof/>
        </w:rPr>
        <w:fldChar w:fldCharType="end"/>
      </w:r>
    </w:p>
    <w:p w14:paraId="638F4B87" w14:textId="1C07A1AB" w:rsidR="001676EA" w:rsidRDefault="001676EA">
      <w:pPr>
        <w:pStyle w:val="TOC1"/>
        <w:rPr>
          <w:rFonts w:asciiTheme="minorHAnsi" w:eastAsiaTheme="minorEastAsia" w:hAnsiTheme="minorHAnsi" w:cstheme="minorBidi"/>
          <w:noProof/>
          <w:kern w:val="2"/>
          <w:sz w:val="24"/>
          <w:szCs w:val="24"/>
          <w:lang w:val="en-US"/>
          <w14:ligatures w14:val="standardContextual"/>
        </w:rPr>
      </w:pPr>
      <w:r w:rsidRPr="00F21516">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F21516">
        <w:rPr>
          <w:rFonts w:eastAsia="Times New Roman"/>
          <w:noProof/>
        </w:rPr>
        <w:t>Access and Mobility Policy Control Service</w:t>
      </w:r>
      <w:r>
        <w:rPr>
          <w:noProof/>
        </w:rPr>
        <w:tab/>
      </w:r>
      <w:r>
        <w:rPr>
          <w:noProof/>
        </w:rPr>
        <w:fldChar w:fldCharType="begin"/>
      </w:r>
      <w:r>
        <w:rPr>
          <w:noProof/>
        </w:rPr>
        <w:instrText xml:space="preserve"> PAGEREF _Toc214973152 \h </w:instrText>
      </w:r>
      <w:r>
        <w:rPr>
          <w:noProof/>
        </w:rPr>
      </w:r>
      <w:r>
        <w:rPr>
          <w:noProof/>
        </w:rPr>
        <w:fldChar w:fldCharType="separate"/>
      </w:r>
      <w:r>
        <w:rPr>
          <w:noProof/>
        </w:rPr>
        <w:t>12</w:t>
      </w:r>
      <w:r>
        <w:rPr>
          <w:noProof/>
        </w:rPr>
        <w:fldChar w:fldCharType="end"/>
      </w:r>
    </w:p>
    <w:p w14:paraId="0B5170F5" w14:textId="6DF6CFD3"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_Toc214973153 \h </w:instrText>
      </w:r>
      <w:r>
        <w:rPr>
          <w:noProof/>
        </w:rPr>
      </w:r>
      <w:r>
        <w:rPr>
          <w:noProof/>
        </w:rPr>
        <w:fldChar w:fldCharType="separate"/>
      </w:r>
      <w:r>
        <w:rPr>
          <w:noProof/>
        </w:rPr>
        <w:t>12</w:t>
      </w:r>
      <w:r>
        <w:rPr>
          <w:noProof/>
        </w:rPr>
        <w:fldChar w:fldCharType="end"/>
      </w:r>
    </w:p>
    <w:p w14:paraId="4E672498" w14:textId="17CBD7CF"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_Toc214973154 \h </w:instrText>
      </w:r>
      <w:r>
        <w:rPr>
          <w:noProof/>
        </w:rPr>
      </w:r>
      <w:r>
        <w:rPr>
          <w:noProof/>
        </w:rPr>
        <w:fldChar w:fldCharType="separate"/>
      </w:r>
      <w:r>
        <w:rPr>
          <w:noProof/>
        </w:rPr>
        <w:t>12</w:t>
      </w:r>
      <w:r>
        <w:rPr>
          <w:noProof/>
        </w:rPr>
        <w:fldChar w:fldCharType="end"/>
      </w:r>
    </w:p>
    <w:p w14:paraId="65F3C0E5" w14:textId="0F6CAB03"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_Toc214973155 \h </w:instrText>
      </w:r>
      <w:r>
        <w:rPr>
          <w:noProof/>
        </w:rPr>
      </w:r>
      <w:r>
        <w:rPr>
          <w:noProof/>
        </w:rPr>
        <w:fldChar w:fldCharType="separate"/>
      </w:r>
      <w:r>
        <w:rPr>
          <w:noProof/>
        </w:rPr>
        <w:t>12</w:t>
      </w:r>
      <w:r>
        <w:rPr>
          <w:noProof/>
        </w:rPr>
        <w:fldChar w:fldCharType="end"/>
      </w:r>
    </w:p>
    <w:p w14:paraId="533BFDB0" w14:textId="4DEDD68C"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_Toc214973156 \h </w:instrText>
      </w:r>
      <w:r>
        <w:rPr>
          <w:noProof/>
        </w:rPr>
      </w:r>
      <w:r>
        <w:rPr>
          <w:noProof/>
        </w:rPr>
        <w:fldChar w:fldCharType="separate"/>
      </w:r>
      <w:r>
        <w:rPr>
          <w:noProof/>
        </w:rPr>
        <w:t>13</w:t>
      </w:r>
      <w:r>
        <w:rPr>
          <w:noProof/>
        </w:rPr>
        <w:fldChar w:fldCharType="end"/>
      </w:r>
    </w:p>
    <w:p w14:paraId="3F802360" w14:textId="6FF7886B"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_Toc214973157 \h </w:instrText>
      </w:r>
      <w:r>
        <w:rPr>
          <w:noProof/>
        </w:rPr>
      </w:r>
      <w:r>
        <w:rPr>
          <w:noProof/>
        </w:rPr>
        <w:fldChar w:fldCharType="separate"/>
      </w:r>
      <w:r>
        <w:rPr>
          <w:noProof/>
        </w:rPr>
        <w:t>13</w:t>
      </w:r>
      <w:r>
        <w:rPr>
          <w:noProof/>
        </w:rPr>
        <w:fldChar w:fldCharType="end"/>
      </w:r>
    </w:p>
    <w:p w14:paraId="31D9FCEE" w14:textId="600DAD30"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_Toc214973158 \h </w:instrText>
      </w:r>
      <w:r>
        <w:rPr>
          <w:noProof/>
        </w:rPr>
      </w:r>
      <w:r>
        <w:rPr>
          <w:noProof/>
        </w:rPr>
        <w:fldChar w:fldCharType="separate"/>
      </w:r>
      <w:r>
        <w:rPr>
          <w:noProof/>
        </w:rPr>
        <w:t>14</w:t>
      </w:r>
      <w:r>
        <w:rPr>
          <w:noProof/>
        </w:rPr>
        <w:fldChar w:fldCharType="end"/>
      </w:r>
    </w:p>
    <w:p w14:paraId="12C91540" w14:textId="0528FEEC"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_Toc214973159 \h </w:instrText>
      </w:r>
      <w:r>
        <w:rPr>
          <w:noProof/>
        </w:rPr>
      </w:r>
      <w:r>
        <w:rPr>
          <w:noProof/>
        </w:rPr>
        <w:fldChar w:fldCharType="separate"/>
      </w:r>
      <w:r>
        <w:rPr>
          <w:noProof/>
        </w:rPr>
        <w:t>14</w:t>
      </w:r>
      <w:r>
        <w:rPr>
          <w:noProof/>
        </w:rPr>
        <w:fldChar w:fldCharType="end"/>
      </w:r>
    </w:p>
    <w:p w14:paraId="4740E31C" w14:textId="6EBE3BB2"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_Toc214973160 \h </w:instrText>
      </w:r>
      <w:r>
        <w:rPr>
          <w:noProof/>
        </w:rPr>
      </w:r>
      <w:r>
        <w:rPr>
          <w:noProof/>
        </w:rPr>
        <w:fldChar w:fldCharType="separate"/>
      </w:r>
      <w:r>
        <w:rPr>
          <w:noProof/>
        </w:rPr>
        <w:t>14</w:t>
      </w:r>
      <w:r>
        <w:rPr>
          <w:noProof/>
        </w:rPr>
        <w:fldChar w:fldCharType="end"/>
      </w:r>
    </w:p>
    <w:p w14:paraId="1F557F1E" w14:textId="42C66AF4"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_Toc214973161 \h </w:instrText>
      </w:r>
      <w:r>
        <w:rPr>
          <w:noProof/>
        </w:rPr>
      </w:r>
      <w:r>
        <w:rPr>
          <w:noProof/>
        </w:rPr>
        <w:fldChar w:fldCharType="separate"/>
      </w:r>
      <w:r>
        <w:rPr>
          <w:noProof/>
        </w:rPr>
        <w:t>14</w:t>
      </w:r>
      <w:r>
        <w:rPr>
          <w:noProof/>
        </w:rPr>
        <w:fldChar w:fldCharType="end"/>
      </w:r>
    </w:p>
    <w:p w14:paraId="2DFA627D" w14:textId="53470BEE"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_Toc214973162 \h </w:instrText>
      </w:r>
      <w:r>
        <w:rPr>
          <w:noProof/>
        </w:rPr>
      </w:r>
      <w:r>
        <w:rPr>
          <w:noProof/>
        </w:rPr>
        <w:fldChar w:fldCharType="separate"/>
      </w:r>
      <w:r>
        <w:rPr>
          <w:noProof/>
        </w:rPr>
        <w:t>14</w:t>
      </w:r>
      <w:r>
        <w:rPr>
          <w:noProof/>
        </w:rPr>
        <w:fldChar w:fldCharType="end"/>
      </w:r>
    </w:p>
    <w:p w14:paraId="79A11EE9" w14:textId="3C33BBC1"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_Toc214973163 \h </w:instrText>
      </w:r>
      <w:r>
        <w:rPr>
          <w:noProof/>
        </w:rPr>
      </w:r>
      <w:r>
        <w:rPr>
          <w:noProof/>
        </w:rPr>
        <w:fldChar w:fldCharType="separate"/>
      </w:r>
      <w:r>
        <w:rPr>
          <w:noProof/>
        </w:rPr>
        <w:t>19</w:t>
      </w:r>
      <w:r>
        <w:rPr>
          <w:noProof/>
        </w:rPr>
        <w:fldChar w:fldCharType="end"/>
      </w:r>
    </w:p>
    <w:p w14:paraId="352BD81E" w14:textId="272367FF"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_Toc214973164 \h </w:instrText>
      </w:r>
      <w:r>
        <w:rPr>
          <w:noProof/>
        </w:rPr>
      </w:r>
      <w:r>
        <w:rPr>
          <w:noProof/>
        </w:rPr>
        <w:fldChar w:fldCharType="separate"/>
      </w:r>
      <w:r>
        <w:rPr>
          <w:noProof/>
        </w:rPr>
        <w:t>19</w:t>
      </w:r>
      <w:r>
        <w:rPr>
          <w:noProof/>
        </w:rPr>
        <w:fldChar w:fldCharType="end"/>
      </w:r>
    </w:p>
    <w:p w14:paraId="6E0EB9F5" w14:textId="445951BB"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_Toc214973165 \h </w:instrText>
      </w:r>
      <w:r>
        <w:rPr>
          <w:noProof/>
        </w:rPr>
      </w:r>
      <w:r>
        <w:rPr>
          <w:noProof/>
        </w:rPr>
        <w:fldChar w:fldCharType="separate"/>
      </w:r>
      <w:r>
        <w:rPr>
          <w:noProof/>
        </w:rPr>
        <w:t>19</w:t>
      </w:r>
      <w:r>
        <w:rPr>
          <w:noProof/>
        </w:rPr>
        <w:fldChar w:fldCharType="end"/>
      </w:r>
    </w:p>
    <w:p w14:paraId="4600DBA6" w14:textId="130B451D"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_Toc214973166 \h </w:instrText>
      </w:r>
      <w:r>
        <w:rPr>
          <w:noProof/>
        </w:rPr>
      </w:r>
      <w:r>
        <w:rPr>
          <w:noProof/>
        </w:rPr>
        <w:fldChar w:fldCharType="separate"/>
      </w:r>
      <w:r>
        <w:rPr>
          <w:noProof/>
        </w:rPr>
        <w:t>19</w:t>
      </w:r>
      <w:r>
        <w:rPr>
          <w:noProof/>
        </w:rPr>
        <w:fldChar w:fldCharType="end"/>
      </w:r>
    </w:p>
    <w:p w14:paraId="29F73BA9" w14:textId="3BF8896C"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_Toc214973167 \h </w:instrText>
      </w:r>
      <w:r>
        <w:rPr>
          <w:noProof/>
        </w:rPr>
      </w:r>
      <w:r>
        <w:rPr>
          <w:noProof/>
        </w:rPr>
        <w:fldChar w:fldCharType="separate"/>
      </w:r>
      <w:r>
        <w:rPr>
          <w:noProof/>
        </w:rPr>
        <w:t>19</w:t>
      </w:r>
      <w:r>
        <w:rPr>
          <w:noProof/>
        </w:rPr>
        <w:fldChar w:fldCharType="end"/>
      </w:r>
    </w:p>
    <w:p w14:paraId="0CB87965" w14:textId="0D182DA4"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_Toc214973168 \h </w:instrText>
      </w:r>
      <w:r>
        <w:rPr>
          <w:noProof/>
        </w:rPr>
      </w:r>
      <w:r>
        <w:rPr>
          <w:noProof/>
        </w:rPr>
        <w:fldChar w:fldCharType="separate"/>
      </w:r>
      <w:r>
        <w:rPr>
          <w:noProof/>
        </w:rPr>
        <w:t>19</w:t>
      </w:r>
      <w:r>
        <w:rPr>
          <w:noProof/>
        </w:rPr>
        <w:fldChar w:fldCharType="end"/>
      </w:r>
    </w:p>
    <w:p w14:paraId="1C15D79C" w14:textId="3369757E"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_Toc214973169 \h </w:instrText>
      </w:r>
      <w:r>
        <w:rPr>
          <w:noProof/>
        </w:rPr>
      </w:r>
      <w:r>
        <w:rPr>
          <w:noProof/>
        </w:rPr>
        <w:fldChar w:fldCharType="separate"/>
      </w:r>
      <w:r>
        <w:rPr>
          <w:noProof/>
        </w:rPr>
        <w:t>20</w:t>
      </w:r>
      <w:r>
        <w:rPr>
          <w:noProof/>
        </w:rPr>
        <w:fldChar w:fldCharType="end"/>
      </w:r>
    </w:p>
    <w:p w14:paraId="0CFD2CD4" w14:textId="2F112AEA"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_Toc214973170 \h </w:instrText>
      </w:r>
      <w:r>
        <w:rPr>
          <w:noProof/>
        </w:rPr>
      </w:r>
      <w:r>
        <w:rPr>
          <w:noProof/>
        </w:rPr>
        <w:fldChar w:fldCharType="separate"/>
      </w:r>
      <w:r>
        <w:rPr>
          <w:noProof/>
        </w:rPr>
        <w:t>21</w:t>
      </w:r>
      <w:r>
        <w:rPr>
          <w:noProof/>
        </w:rPr>
        <w:fldChar w:fldCharType="end"/>
      </w:r>
    </w:p>
    <w:p w14:paraId="67AD7A7C" w14:textId="0FA7C8AE"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_Toc214973171 \h </w:instrText>
      </w:r>
      <w:r>
        <w:rPr>
          <w:noProof/>
        </w:rPr>
      </w:r>
      <w:r>
        <w:rPr>
          <w:noProof/>
        </w:rPr>
        <w:fldChar w:fldCharType="separate"/>
      </w:r>
      <w:r>
        <w:rPr>
          <w:noProof/>
        </w:rPr>
        <w:t>21</w:t>
      </w:r>
      <w:r>
        <w:rPr>
          <w:noProof/>
        </w:rPr>
        <w:fldChar w:fldCharType="end"/>
      </w:r>
    </w:p>
    <w:p w14:paraId="0540CD1A" w14:textId="1A027340"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_Toc214973172 \h </w:instrText>
      </w:r>
      <w:r>
        <w:rPr>
          <w:noProof/>
        </w:rPr>
      </w:r>
      <w:r>
        <w:rPr>
          <w:noProof/>
        </w:rPr>
        <w:fldChar w:fldCharType="separate"/>
      </w:r>
      <w:r>
        <w:rPr>
          <w:noProof/>
        </w:rPr>
        <w:t>22</w:t>
      </w:r>
      <w:r>
        <w:rPr>
          <w:noProof/>
        </w:rPr>
        <w:fldChar w:fldCharType="end"/>
      </w:r>
    </w:p>
    <w:p w14:paraId="2209210F" w14:textId="4CD6B2CA"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_Toc214973173 \h </w:instrText>
      </w:r>
      <w:r>
        <w:rPr>
          <w:noProof/>
        </w:rPr>
      </w:r>
      <w:r>
        <w:rPr>
          <w:noProof/>
        </w:rPr>
        <w:fldChar w:fldCharType="separate"/>
      </w:r>
      <w:r>
        <w:rPr>
          <w:noProof/>
        </w:rPr>
        <w:t>22</w:t>
      </w:r>
      <w:r>
        <w:rPr>
          <w:noProof/>
        </w:rPr>
        <w:fldChar w:fldCharType="end"/>
      </w:r>
    </w:p>
    <w:p w14:paraId="53460248" w14:textId="03BFE81C"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_Toc214973174 \h </w:instrText>
      </w:r>
      <w:r>
        <w:rPr>
          <w:noProof/>
        </w:rPr>
      </w:r>
      <w:r>
        <w:rPr>
          <w:noProof/>
        </w:rPr>
        <w:fldChar w:fldCharType="separate"/>
      </w:r>
      <w:r>
        <w:rPr>
          <w:noProof/>
        </w:rPr>
        <w:t>22</w:t>
      </w:r>
      <w:r>
        <w:rPr>
          <w:noProof/>
        </w:rPr>
        <w:fldChar w:fldCharType="end"/>
      </w:r>
    </w:p>
    <w:p w14:paraId="3FD26916" w14:textId="27C9672C"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_Toc214973175 \h </w:instrText>
      </w:r>
      <w:r>
        <w:rPr>
          <w:noProof/>
        </w:rPr>
      </w:r>
      <w:r>
        <w:rPr>
          <w:noProof/>
        </w:rPr>
        <w:fldChar w:fldCharType="separate"/>
      </w:r>
      <w:r>
        <w:rPr>
          <w:noProof/>
        </w:rPr>
        <w:t>23</w:t>
      </w:r>
      <w:r>
        <w:rPr>
          <w:noProof/>
        </w:rPr>
        <w:fldChar w:fldCharType="end"/>
      </w:r>
    </w:p>
    <w:p w14:paraId="06163E2C" w14:textId="17C583A4"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_Toc214973176 \h </w:instrText>
      </w:r>
      <w:r>
        <w:rPr>
          <w:noProof/>
        </w:rPr>
      </w:r>
      <w:r>
        <w:rPr>
          <w:noProof/>
        </w:rPr>
        <w:fldChar w:fldCharType="separate"/>
      </w:r>
      <w:r>
        <w:rPr>
          <w:noProof/>
        </w:rPr>
        <w:t>23</w:t>
      </w:r>
      <w:r>
        <w:rPr>
          <w:noProof/>
        </w:rPr>
        <w:fldChar w:fldCharType="end"/>
      </w:r>
    </w:p>
    <w:p w14:paraId="1E5BD4E9" w14:textId="3CA8E5D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_Toc214973177 \h </w:instrText>
      </w:r>
      <w:r>
        <w:rPr>
          <w:noProof/>
        </w:rPr>
      </w:r>
      <w:r>
        <w:rPr>
          <w:noProof/>
        </w:rPr>
        <w:fldChar w:fldCharType="separate"/>
      </w:r>
      <w:r>
        <w:rPr>
          <w:noProof/>
        </w:rPr>
        <w:t>28</w:t>
      </w:r>
      <w:r>
        <w:rPr>
          <w:noProof/>
        </w:rPr>
        <w:fldChar w:fldCharType="end"/>
      </w:r>
    </w:p>
    <w:p w14:paraId="4403A797" w14:textId="3CE18531"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_Toc214973178 \h </w:instrText>
      </w:r>
      <w:r>
        <w:rPr>
          <w:noProof/>
        </w:rPr>
      </w:r>
      <w:r>
        <w:rPr>
          <w:noProof/>
        </w:rPr>
        <w:fldChar w:fldCharType="separate"/>
      </w:r>
      <w:r>
        <w:rPr>
          <w:noProof/>
        </w:rPr>
        <w:t>29</w:t>
      </w:r>
      <w:r>
        <w:rPr>
          <w:noProof/>
        </w:rPr>
        <w:fldChar w:fldCharType="end"/>
      </w:r>
    </w:p>
    <w:p w14:paraId="5B41277E" w14:textId="78E994E7"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_Toc214973179 \h </w:instrText>
      </w:r>
      <w:r>
        <w:rPr>
          <w:noProof/>
        </w:rPr>
      </w:r>
      <w:r>
        <w:rPr>
          <w:noProof/>
        </w:rPr>
        <w:fldChar w:fldCharType="separate"/>
      </w:r>
      <w:r>
        <w:rPr>
          <w:noProof/>
        </w:rPr>
        <w:t>29</w:t>
      </w:r>
      <w:r>
        <w:rPr>
          <w:noProof/>
        </w:rPr>
        <w:fldChar w:fldCharType="end"/>
      </w:r>
    </w:p>
    <w:p w14:paraId="6D94EC3B" w14:textId="56FFF919"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_Toc214973180 \h </w:instrText>
      </w:r>
      <w:r>
        <w:rPr>
          <w:noProof/>
        </w:rPr>
      </w:r>
      <w:r>
        <w:rPr>
          <w:noProof/>
        </w:rPr>
        <w:fldChar w:fldCharType="separate"/>
      </w:r>
      <w:r>
        <w:rPr>
          <w:noProof/>
        </w:rPr>
        <w:t>30</w:t>
      </w:r>
      <w:r>
        <w:rPr>
          <w:noProof/>
        </w:rPr>
        <w:fldChar w:fldCharType="end"/>
      </w:r>
    </w:p>
    <w:p w14:paraId="05377D03" w14:textId="7A4BA93C"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_Toc214973181 \h </w:instrText>
      </w:r>
      <w:r>
        <w:rPr>
          <w:noProof/>
        </w:rPr>
      </w:r>
      <w:r>
        <w:rPr>
          <w:noProof/>
        </w:rPr>
        <w:fldChar w:fldCharType="separate"/>
      </w:r>
      <w:r>
        <w:rPr>
          <w:noProof/>
        </w:rPr>
        <w:t>31</w:t>
      </w:r>
      <w:r>
        <w:rPr>
          <w:noProof/>
        </w:rPr>
        <w:fldChar w:fldCharType="end"/>
      </w:r>
    </w:p>
    <w:p w14:paraId="3CC38D05" w14:textId="2E7D623A"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_Toc214973182 \h </w:instrText>
      </w:r>
      <w:r>
        <w:rPr>
          <w:noProof/>
        </w:rPr>
      </w:r>
      <w:r>
        <w:rPr>
          <w:noProof/>
        </w:rPr>
        <w:fldChar w:fldCharType="separate"/>
      </w:r>
      <w:r>
        <w:rPr>
          <w:noProof/>
        </w:rPr>
        <w:t>32</w:t>
      </w:r>
      <w:r>
        <w:rPr>
          <w:noProof/>
        </w:rPr>
        <w:fldChar w:fldCharType="end"/>
      </w:r>
    </w:p>
    <w:p w14:paraId="3505C3BF" w14:textId="538FF8B9"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_Toc214973183 \h </w:instrText>
      </w:r>
      <w:r>
        <w:rPr>
          <w:noProof/>
        </w:rPr>
      </w:r>
      <w:r>
        <w:rPr>
          <w:noProof/>
        </w:rPr>
        <w:fldChar w:fldCharType="separate"/>
      </w:r>
      <w:r>
        <w:rPr>
          <w:noProof/>
        </w:rPr>
        <w:t>32</w:t>
      </w:r>
      <w:r>
        <w:rPr>
          <w:noProof/>
        </w:rPr>
        <w:fldChar w:fldCharType="end"/>
      </w:r>
    </w:p>
    <w:p w14:paraId="39334271" w14:textId="6C949EF8"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_Toc214973184 \h </w:instrText>
      </w:r>
      <w:r>
        <w:rPr>
          <w:noProof/>
        </w:rPr>
      </w:r>
      <w:r>
        <w:rPr>
          <w:noProof/>
        </w:rPr>
        <w:fldChar w:fldCharType="separate"/>
      </w:r>
      <w:r>
        <w:rPr>
          <w:noProof/>
        </w:rPr>
        <w:t>32</w:t>
      </w:r>
      <w:r>
        <w:rPr>
          <w:noProof/>
        </w:rPr>
        <w:fldChar w:fldCharType="end"/>
      </w:r>
    </w:p>
    <w:p w14:paraId="7E88AA89" w14:textId="47963FF1"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_Toc214973185 \h </w:instrText>
      </w:r>
      <w:r>
        <w:rPr>
          <w:noProof/>
        </w:rPr>
      </w:r>
      <w:r>
        <w:rPr>
          <w:noProof/>
        </w:rPr>
        <w:fldChar w:fldCharType="separate"/>
      </w:r>
      <w:r>
        <w:rPr>
          <w:noProof/>
        </w:rPr>
        <w:t>34</w:t>
      </w:r>
      <w:r>
        <w:rPr>
          <w:noProof/>
        </w:rPr>
        <w:fldChar w:fldCharType="end"/>
      </w:r>
    </w:p>
    <w:p w14:paraId="5C034088" w14:textId="652F074C"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_Toc214973186 \h </w:instrText>
      </w:r>
      <w:r>
        <w:rPr>
          <w:noProof/>
        </w:rPr>
      </w:r>
      <w:r>
        <w:rPr>
          <w:noProof/>
        </w:rPr>
        <w:fldChar w:fldCharType="separate"/>
      </w:r>
      <w:r>
        <w:rPr>
          <w:noProof/>
        </w:rPr>
        <w:t>35</w:t>
      </w:r>
      <w:r>
        <w:rPr>
          <w:noProof/>
        </w:rPr>
        <w:fldChar w:fldCharType="end"/>
      </w:r>
    </w:p>
    <w:p w14:paraId="03CF7781" w14:textId="71C67647"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_Toc214973187 \h </w:instrText>
      </w:r>
      <w:r>
        <w:rPr>
          <w:noProof/>
        </w:rPr>
      </w:r>
      <w:r>
        <w:rPr>
          <w:noProof/>
        </w:rPr>
        <w:fldChar w:fldCharType="separate"/>
      </w:r>
      <w:r>
        <w:rPr>
          <w:noProof/>
        </w:rPr>
        <w:t>36</w:t>
      </w:r>
      <w:r>
        <w:rPr>
          <w:noProof/>
        </w:rPr>
        <w:fldChar w:fldCharType="end"/>
      </w:r>
    </w:p>
    <w:p w14:paraId="49283806" w14:textId="597E7EDD"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_Toc214973188 \h </w:instrText>
      </w:r>
      <w:r>
        <w:rPr>
          <w:noProof/>
        </w:rPr>
      </w:r>
      <w:r>
        <w:rPr>
          <w:noProof/>
        </w:rPr>
        <w:fldChar w:fldCharType="separate"/>
      </w:r>
      <w:r>
        <w:rPr>
          <w:noProof/>
        </w:rPr>
        <w:t>36</w:t>
      </w:r>
      <w:r>
        <w:rPr>
          <w:noProof/>
        </w:rPr>
        <w:fldChar w:fldCharType="end"/>
      </w:r>
    </w:p>
    <w:p w14:paraId="26FA25CF" w14:textId="7630CBB3"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_Toc214973189 \h </w:instrText>
      </w:r>
      <w:r>
        <w:rPr>
          <w:noProof/>
        </w:rPr>
      </w:r>
      <w:r>
        <w:rPr>
          <w:noProof/>
        </w:rPr>
        <w:fldChar w:fldCharType="separate"/>
      </w:r>
      <w:r>
        <w:rPr>
          <w:noProof/>
        </w:rPr>
        <w:t>36</w:t>
      </w:r>
      <w:r>
        <w:rPr>
          <w:noProof/>
        </w:rPr>
        <w:fldChar w:fldCharType="end"/>
      </w:r>
    </w:p>
    <w:p w14:paraId="658931B1" w14:textId="28E2950C"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_Toc214973190 \h </w:instrText>
      </w:r>
      <w:r>
        <w:rPr>
          <w:noProof/>
        </w:rPr>
      </w:r>
      <w:r>
        <w:rPr>
          <w:noProof/>
        </w:rPr>
        <w:fldChar w:fldCharType="separate"/>
      </w:r>
      <w:r>
        <w:rPr>
          <w:noProof/>
        </w:rPr>
        <w:t>36</w:t>
      </w:r>
      <w:r>
        <w:rPr>
          <w:noProof/>
        </w:rPr>
        <w:fldChar w:fldCharType="end"/>
      </w:r>
    </w:p>
    <w:p w14:paraId="5B4435AE" w14:textId="26A57BB6"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_Toc214973191 \h </w:instrText>
      </w:r>
      <w:r>
        <w:rPr>
          <w:noProof/>
        </w:rPr>
      </w:r>
      <w:r>
        <w:rPr>
          <w:noProof/>
        </w:rPr>
        <w:fldChar w:fldCharType="separate"/>
      </w:r>
      <w:r>
        <w:rPr>
          <w:noProof/>
        </w:rPr>
        <w:t>36</w:t>
      </w:r>
      <w:r>
        <w:rPr>
          <w:noProof/>
        </w:rPr>
        <w:fldChar w:fldCharType="end"/>
      </w:r>
    </w:p>
    <w:p w14:paraId="62CC4101" w14:textId="3629BE08"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_Toc214973192 \h </w:instrText>
      </w:r>
      <w:r>
        <w:rPr>
          <w:noProof/>
        </w:rPr>
      </w:r>
      <w:r>
        <w:rPr>
          <w:noProof/>
        </w:rPr>
        <w:fldChar w:fldCharType="separate"/>
      </w:r>
      <w:r>
        <w:rPr>
          <w:noProof/>
        </w:rPr>
        <w:t>36</w:t>
      </w:r>
      <w:r>
        <w:rPr>
          <w:noProof/>
        </w:rPr>
        <w:fldChar w:fldCharType="end"/>
      </w:r>
    </w:p>
    <w:p w14:paraId="50E6B9AD" w14:textId="1BF03F67"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_Toc214973193 \h </w:instrText>
      </w:r>
      <w:r>
        <w:rPr>
          <w:noProof/>
        </w:rPr>
      </w:r>
      <w:r>
        <w:rPr>
          <w:noProof/>
        </w:rPr>
        <w:fldChar w:fldCharType="separate"/>
      </w:r>
      <w:r>
        <w:rPr>
          <w:noProof/>
        </w:rPr>
        <w:t>37</w:t>
      </w:r>
      <w:r>
        <w:rPr>
          <w:noProof/>
        </w:rPr>
        <w:fldChar w:fldCharType="end"/>
      </w:r>
    </w:p>
    <w:p w14:paraId="3E6DF46B" w14:textId="719AA839"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_Toc214973194 \h </w:instrText>
      </w:r>
      <w:r>
        <w:rPr>
          <w:noProof/>
        </w:rPr>
      </w:r>
      <w:r>
        <w:rPr>
          <w:noProof/>
        </w:rPr>
        <w:fldChar w:fldCharType="separate"/>
      </w:r>
      <w:r>
        <w:rPr>
          <w:noProof/>
        </w:rPr>
        <w:t>37</w:t>
      </w:r>
      <w:r>
        <w:rPr>
          <w:noProof/>
        </w:rPr>
        <w:fldChar w:fldCharType="end"/>
      </w:r>
    </w:p>
    <w:p w14:paraId="1B468D28" w14:textId="590C7365"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_Toc214973195 \h </w:instrText>
      </w:r>
      <w:r>
        <w:rPr>
          <w:noProof/>
        </w:rPr>
      </w:r>
      <w:r>
        <w:rPr>
          <w:noProof/>
        </w:rPr>
        <w:fldChar w:fldCharType="separate"/>
      </w:r>
      <w:r>
        <w:rPr>
          <w:noProof/>
        </w:rPr>
        <w:t>37</w:t>
      </w:r>
      <w:r>
        <w:rPr>
          <w:noProof/>
        </w:rPr>
        <w:fldChar w:fldCharType="end"/>
      </w:r>
    </w:p>
    <w:p w14:paraId="7CA1FAAA" w14:textId="078E857C"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_Toc214973196 \h </w:instrText>
      </w:r>
      <w:r>
        <w:rPr>
          <w:noProof/>
        </w:rPr>
      </w:r>
      <w:r>
        <w:rPr>
          <w:noProof/>
        </w:rPr>
        <w:fldChar w:fldCharType="separate"/>
      </w:r>
      <w:r>
        <w:rPr>
          <w:noProof/>
        </w:rPr>
        <w:t>37</w:t>
      </w:r>
      <w:r>
        <w:rPr>
          <w:noProof/>
        </w:rPr>
        <w:fldChar w:fldCharType="end"/>
      </w:r>
    </w:p>
    <w:p w14:paraId="6D1A425E" w14:textId="79E6F6A3"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_Toc214973197 \h </w:instrText>
      </w:r>
      <w:r>
        <w:rPr>
          <w:noProof/>
        </w:rPr>
      </w:r>
      <w:r>
        <w:rPr>
          <w:noProof/>
        </w:rPr>
        <w:fldChar w:fldCharType="separate"/>
      </w:r>
      <w:r>
        <w:rPr>
          <w:noProof/>
        </w:rPr>
        <w:t>38</w:t>
      </w:r>
      <w:r>
        <w:rPr>
          <w:noProof/>
        </w:rPr>
        <w:fldChar w:fldCharType="end"/>
      </w:r>
    </w:p>
    <w:p w14:paraId="2370FEAB" w14:textId="47DBDBF9"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_Toc214973198 \h </w:instrText>
      </w:r>
      <w:r>
        <w:rPr>
          <w:noProof/>
        </w:rPr>
      </w:r>
      <w:r>
        <w:rPr>
          <w:noProof/>
        </w:rPr>
        <w:fldChar w:fldCharType="separate"/>
      </w:r>
      <w:r>
        <w:rPr>
          <w:noProof/>
        </w:rPr>
        <w:t>38</w:t>
      </w:r>
      <w:r>
        <w:rPr>
          <w:noProof/>
        </w:rPr>
        <w:fldChar w:fldCharType="end"/>
      </w:r>
    </w:p>
    <w:p w14:paraId="40E6BCF7" w14:textId="0FB60BF7"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_Toc214973199 \h </w:instrText>
      </w:r>
      <w:r>
        <w:rPr>
          <w:noProof/>
        </w:rPr>
      </w:r>
      <w:r>
        <w:rPr>
          <w:noProof/>
        </w:rPr>
        <w:fldChar w:fldCharType="separate"/>
      </w:r>
      <w:r>
        <w:rPr>
          <w:noProof/>
        </w:rPr>
        <w:t>38</w:t>
      </w:r>
      <w:r>
        <w:rPr>
          <w:noProof/>
        </w:rPr>
        <w:fldChar w:fldCharType="end"/>
      </w:r>
    </w:p>
    <w:p w14:paraId="6EEC1736" w14:textId="50922773"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_Toc214973200 \h </w:instrText>
      </w:r>
      <w:r>
        <w:rPr>
          <w:noProof/>
        </w:rPr>
      </w:r>
      <w:r>
        <w:rPr>
          <w:noProof/>
        </w:rPr>
        <w:fldChar w:fldCharType="separate"/>
      </w:r>
      <w:r>
        <w:rPr>
          <w:noProof/>
        </w:rPr>
        <w:t>38</w:t>
      </w:r>
      <w:r>
        <w:rPr>
          <w:noProof/>
        </w:rPr>
        <w:fldChar w:fldCharType="end"/>
      </w:r>
    </w:p>
    <w:p w14:paraId="72435765" w14:textId="2DBBEA95"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_Toc214973201 \h </w:instrText>
      </w:r>
      <w:r>
        <w:rPr>
          <w:noProof/>
        </w:rPr>
      </w:r>
      <w:r>
        <w:rPr>
          <w:noProof/>
        </w:rPr>
        <w:fldChar w:fldCharType="separate"/>
      </w:r>
      <w:r>
        <w:rPr>
          <w:noProof/>
        </w:rPr>
        <w:t>38</w:t>
      </w:r>
      <w:r>
        <w:rPr>
          <w:noProof/>
        </w:rPr>
        <w:fldChar w:fldCharType="end"/>
      </w:r>
    </w:p>
    <w:p w14:paraId="1C7CA35F" w14:textId="675C0CA3"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_Toc214973202 \h </w:instrText>
      </w:r>
      <w:r>
        <w:rPr>
          <w:noProof/>
        </w:rPr>
      </w:r>
      <w:r>
        <w:rPr>
          <w:noProof/>
        </w:rPr>
        <w:fldChar w:fldCharType="separate"/>
      </w:r>
      <w:r>
        <w:rPr>
          <w:noProof/>
        </w:rPr>
        <w:t>39</w:t>
      </w:r>
      <w:r>
        <w:rPr>
          <w:noProof/>
        </w:rPr>
        <w:fldChar w:fldCharType="end"/>
      </w:r>
    </w:p>
    <w:p w14:paraId="749439B7" w14:textId="14E28C9C"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_Toc214973203 \h </w:instrText>
      </w:r>
      <w:r>
        <w:rPr>
          <w:noProof/>
        </w:rPr>
      </w:r>
      <w:r>
        <w:rPr>
          <w:noProof/>
        </w:rPr>
        <w:fldChar w:fldCharType="separate"/>
      </w:r>
      <w:r>
        <w:rPr>
          <w:noProof/>
        </w:rPr>
        <w:t>39</w:t>
      </w:r>
      <w:r>
        <w:rPr>
          <w:noProof/>
        </w:rPr>
        <w:fldChar w:fldCharType="end"/>
      </w:r>
    </w:p>
    <w:p w14:paraId="7577293F" w14:textId="6C731E35"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_Toc214973204 \h </w:instrText>
      </w:r>
      <w:r>
        <w:rPr>
          <w:noProof/>
        </w:rPr>
      </w:r>
      <w:r>
        <w:rPr>
          <w:noProof/>
        </w:rPr>
        <w:fldChar w:fldCharType="separate"/>
      </w:r>
      <w:r>
        <w:rPr>
          <w:noProof/>
        </w:rPr>
        <w:t>39</w:t>
      </w:r>
      <w:r>
        <w:rPr>
          <w:noProof/>
        </w:rPr>
        <w:fldChar w:fldCharType="end"/>
      </w:r>
    </w:p>
    <w:p w14:paraId="77765B2E" w14:textId="127B9BAA"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_Toc214973205 \h </w:instrText>
      </w:r>
      <w:r>
        <w:rPr>
          <w:noProof/>
        </w:rPr>
      </w:r>
      <w:r>
        <w:rPr>
          <w:noProof/>
        </w:rPr>
        <w:fldChar w:fldCharType="separate"/>
      </w:r>
      <w:r>
        <w:rPr>
          <w:noProof/>
        </w:rPr>
        <w:t>39</w:t>
      </w:r>
      <w:r>
        <w:rPr>
          <w:noProof/>
        </w:rPr>
        <w:fldChar w:fldCharType="end"/>
      </w:r>
    </w:p>
    <w:p w14:paraId="1294F950" w14:textId="0FA752BC"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_Toc214973206 \h </w:instrText>
      </w:r>
      <w:r>
        <w:rPr>
          <w:noProof/>
        </w:rPr>
      </w:r>
      <w:r>
        <w:rPr>
          <w:noProof/>
        </w:rPr>
        <w:fldChar w:fldCharType="separate"/>
      </w:r>
      <w:r>
        <w:rPr>
          <w:noProof/>
        </w:rPr>
        <w:t>39</w:t>
      </w:r>
      <w:r>
        <w:rPr>
          <w:noProof/>
        </w:rPr>
        <w:fldChar w:fldCharType="end"/>
      </w:r>
    </w:p>
    <w:p w14:paraId="782D2071" w14:textId="0AE438A6"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_Toc214973207 \h </w:instrText>
      </w:r>
      <w:r>
        <w:rPr>
          <w:noProof/>
        </w:rPr>
      </w:r>
      <w:r>
        <w:rPr>
          <w:noProof/>
        </w:rPr>
        <w:fldChar w:fldCharType="separate"/>
      </w:r>
      <w:r>
        <w:rPr>
          <w:noProof/>
        </w:rPr>
        <w:t>40</w:t>
      </w:r>
      <w:r>
        <w:rPr>
          <w:noProof/>
        </w:rPr>
        <w:fldChar w:fldCharType="end"/>
      </w:r>
    </w:p>
    <w:p w14:paraId="76427999" w14:textId="5C8A5C14"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_Toc214973208 \h </w:instrText>
      </w:r>
      <w:r>
        <w:rPr>
          <w:noProof/>
        </w:rPr>
      </w:r>
      <w:r>
        <w:rPr>
          <w:noProof/>
        </w:rPr>
        <w:fldChar w:fldCharType="separate"/>
      </w:r>
      <w:r>
        <w:rPr>
          <w:noProof/>
        </w:rPr>
        <w:t>41</w:t>
      </w:r>
      <w:r>
        <w:rPr>
          <w:noProof/>
        </w:rPr>
        <w:fldChar w:fldCharType="end"/>
      </w:r>
    </w:p>
    <w:p w14:paraId="6F3FC7CF" w14:textId="3FD888FA"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_Toc214973209 \h </w:instrText>
      </w:r>
      <w:r>
        <w:rPr>
          <w:noProof/>
        </w:rPr>
      </w:r>
      <w:r>
        <w:rPr>
          <w:noProof/>
        </w:rPr>
        <w:fldChar w:fldCharType="separate"/>
      </w:r>
      <w:r>
        <w:rPr>
          <w:noProof/>
        </w:rPr>
        <w:t>41</w:t>
      </w:r>
      <w:r>
        <w:rPr>
          <w:noProof/>
        </w:rPr>
        <w:fldChar w:fldCharType="end"/>
      </w:r>
    </w:p>
    <w:p w14:paraId="7CE13952" w14:textId="68C687ED" w:rsidR="001676EA" w:rsidRDefault="001676EA">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_Toc214973210 \h </w:instrText>
      </w:r>
      <w:r>
        <w:rPr>
          <w:noProof/>
        </w:rPr>
      </w:r>
      <w:r>
        <w:rPr>
          <w:noProof/>
        </w:rPr>
        <w:fldChar w:fldCharType="separate"/>
      </w:r>
      <w:r>
        <w:rPr>
          <w:noProof/>
        </w:rPr>
        <w:t>42</w:t>
      </w:r>
      <w:r>
        <w:rPr>
          <w:noProof/>
        </w:rPr>
        <w:fldChar w:fldCharType="end"/>
      </w:r>
    </w:p>
    <w:p w14:paraId="6760F8FF" w14:textId="3DF24D9C" w:rsidR="001676EA" w:rsidRDefault="001676EA">
      <w:pPr>
        <w:pStyle w:val="TOC6"/>
        <w:rPr>
          <w:rFonts w:asciiTheme="minorHAnsi" w:eastAsiaTheme="minorEastAsia" w:hAnsiTheme="minorHAnsi" w:cstheme="minorBidi"/>
          <w:noProof/>
          <w:kern w:val="2"/>
          <w:sz w:val="24"/>
          <w:szCs w:val="24"/>
          <w:lang w:val="en-US"/>
          <w14:ligatures w14:val="standardContextual"/>
        </w:rPr>
      </w:pPr>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_Toc214973211 \h </w:instrText>
      </w:r>
      <w:r>
        <w:rPr>
          <w:noProof/>
        </w:rPr>
      </w:r>
      <w:r>
        <w:rPr>
          <w:noProof/>
        </w:rPr>
        <w:fldChar w:fldCharType="separate"/>
      </w:r>
      <w:r>
        <w:rPr>
          <w:noProof/>
        </w:rPr>
        <w:t>42</w:t>
      </w:r>
      <w:r>
        <w:rPr>
          <w:noProof/>
        </w:rPr>
        <w:fldChar w:fldCharType="end"/>
      </w:r>
    </w:p>
    <w:p w14:paraId="0E3D325F" w14:textId="51BAB1BA" w:rsidR="001676EA" w:rsidRDefault="001676EA">
      <w:pPr>
        <w:pStyle w:val="TOC6"/>
        <w:rPr>
          <w:rFonts w:asciiTheme="minorHAnsi" w:eastAsiaTheme="minorEastAsia" w:hAnsiTheme="minorHAnsi" w:cstheme="minorBidi"/>
          <w:noProof/>
          <w:kern w:val="2"/>
          <w:sz w:val="24"/>
          <w:szCs w:val="24"/>
          <w:lang w:val="en-US"/>
          <w14:ligatures w14:val="standardContextual"/>
        </w:rPr>
      </w:pPr>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_Toc214973212 \h </w:instrText>
      </w:r>
      <w:r>
        <w:rPr>
          <w:noProof/>
        </w:rPr>
      </w:r>
      <w:r>
        <w:rPr>
          <w:noProof/>
        </w:rPr>
        <w:fldChar w:fldCharType="separate"/>
      </w:r>
      <w:r>
        <w:rPr>
          <w:noProof/>
        </w:rPr>
        <w:t>42</w:t>
      </w:r>
      <w:r>
        <w:rPr>
          <w:noProof/>
        </w:rPr>
        <w:fldChar w:fldCharType="end"/>
      </w:r>
    </w:p>
    <w:p w14:paraId="5CC210EB" w14:textId="130A428B"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_Toc214973213 \h </w:instrText>
      </w:r>
      <w:r>
        <w:rPr>
          <w:noProof/>
        </w:rPr>
      </w:r>
      <w:r>
        <w:rPr>
          <w:noProof/>
        </w:rPr>
        <w:fldChar w:fldCharType="separate"/>
      </w:r>
      <w:r>
        <w:rPr>
          <w:noProof/>
        </w:rPr>
        <w:t>43</w:t>
      </w:r>
      <w:r>
        <w:rPr>
          <w:noProof/>
        </w:rPr>
        <w:fldChar w:fldCharType="end"/>
      </w:r>
    </w:p>
    <w:p w14:paraId="1C10003C" w14:textId="377F301C"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_Toc214973214 \h </w:instrText>
      </w:r>
      <w:r>
        <w:rPr>
          <w:noProof/>
        </w:rPr>
      </w:r>
      <w:r>
        <w:rPr>
          <w:noProof/>
        </w:rPr>
        <w:fldChar w:fldCharType="separate"/>
      </w:r>
      <w:r>
        <w:rPr>
          <w:noProof/>
        </w:rPr>
        <w:t>43</w:t>
      </w:r>
      <w:r>
        <w:rPr>
          <w:noProof/>
        </w:rPr>
        <w:fldChar w:fldCharType="end"/>
      </w:r>
    </w:p>
    <w:p w14:paraId="2CE5B0C0" w14:textId="424D6583"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_Toc214973215 \h </w:instrText>
      </w:r>
      <w:r>
        <w:rPr>
          <w:noProof/>
        </w:rPr>
      </w:r>
      <w:r>
        <w:rPr>
          <w:noProof/>
        </w:rPr>
        <w:fldChar w:fldCharType="separate"/>
      </w:r>
      <w:r>
        <w:rPr>
          <w:noProof/>
        </w:rPr>
        <w:t>43</w:t>
      </w:r>
      <w:r>
        <w:rPr>
          <w:noProof/>
        </w:rPr>
        <w:fldChar w:fldCharType="end"/>
      </w:r>
    </w:p>
    <w:p w14:paraId="02BA7D03" w14:textId="5373414C"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_Toc214973216 \h </w:instrText>
      </w:r>
      <w:r>
        <w:rPr>
          <w:noProof/>
        </w:rPr>
      </w:r>
      <w:r>
        <w:rPr>
          <w:noProof/>
        </w:rPr>
        <w:fldChar w:fldCharType="separate"/>
      </w:r>
      <w:r>
        <w:rPr>
          <w:noProof/>
        </w:rPr>
        <w:t>43</w:t>
      </w:r>
      <w:r>
        <w:rPr>
          <w:noProof/>
        </w:rPr>
        <w:fldChar w:fldCharType="end"/>
      </w:r>
    </w:p>
    <w:p w14:paraId="475A859A" w14:textId="2B2CB4A5"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_Toc214973217 \h </w:instrText>
      </w:r>
      <w:r>
        <w:rPr>
          <w:noProof/>
        </w:rPr>
      </w:r>
      <w:r>
        <w:rPr>
          <w:noProof/>
        </w:rPr>
        <w:fldChar w:fldCharType="separate"/>
      </w:r>
      <w:r>
        <w:rPr>
          <w:noProof/>
        </w:rPr>
        <w:t>43</w:t>
      </w:r>
      <w:r>
        <w:rPr>
          <w:noProof/>
        </w:rPr>
        <w:fldChar w:fldCharType="end"/>
      </w:r>
    </w:p>
    <w:p w14:paraId="76C4308C" w14:textId="3B5C0AF6"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_Toc214973218 \h </w:instrText>
      </w:r>
      <w:r>
        <w:rPr>
          <w:noProof/>
        </w:rPr>
      </w:r>
      <w:r>
        <w:rPr>
          <w:noProof/>
        </w:rPr>
        <w:fldChar w:fldCharType="separate"/>
      </w:r>
      <w:r>
        <w:rPr>
          <w:noProof/>
        </w:rPr>
        <w:t>43</w:t>
      </w:r>
      <w:r>
        <w:rPr>
          <w:noProof/>
        </w:rPr>
        <w:fldChar w:fldCharType="end"/>
      </w:r>
    </w:p>
    <w:p w14:paraId="5F876644" w14:textId="6364075F"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_Toc214973219 \h </w:instrText>
      </w:r>
      <w:r>
        <w:rPr>
          <w:noProof/>
        </w:rPr>
      </w:r>
      <w:r>
        <w:rPr>
          <w:noProof/>
        </w:rPr>
        <w:fldChar w:fldCharType="separate"/>
      </w:r>
      <w:r>
        <w:rPr>
          <w:noProof/>
        </w:rPr>
        <w:t>44</w:t>
      </w:r>
      <w:r>
        <w:rPr>
          <w:noProof/>
        </w:rPr>
        <w:fldChar w:fldCharType="end"/>
      </w:r>
    </w:p>
    <w:p w14:paraId="686B1ED5" w14:textId="16487B98"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_Toc214973220 \h </w:instrText>
      </w:r>
      <w:r>
        <w:rPr>
          <w:noProof/>
        </w:rPr>
      </w:r>
      <w:r>
        <w:rPr>
          <w:noProof/>
        </w:rPr>
        <w:fldChar w:fldCharType="separate"/>
      </w:r>
      <w:r>
        <w:rPr>
          <w:noProof/>
        </w:rPr>
        <w:t>44</w:t>
      </w:r>
      <w:r>
        <w:rPr>
          <w:noProof/>
        </w:rPr>
        <w:fldChar w:fldCharType="end"/>
      </w:r>
    </w:p>
    <w:p w14:paraId="708AD34D" w14:textId="0131EB1A"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_Toc214973221 \h </w:instrText>
      </w:r>
      <w:r>
        <w:rPr>
          <w:noProof/>
        </w:rPr>
      </w:r>
      <w:r>
        <w:rPr>
          <w:noProof/>
        </w:rPr>
        <w:fldChar w:fldCharType="separate"/>
      </w:r>
      <w:r>
        <w:rPr>
          <w:noProof/>
        </w:rPr>
        <w:t>45</w:t>
      </w:r>
      <w:r>
        <w:rPr>
          <w:noProof/>
        </w:rPr>
        <w:fldChar w:fldCharType="end"/>
      </w:r>
    </w:p>
    <w:p w14:paraId="18D92FD4" w14:textId="033C0FA8"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_Toc214973222 \h </w:instrText>
      </w:r>
      <w:r>
        <w:rPr>
          <w:noProof/>
        </w:rPr>
      </w:r>
      <w:r>
        <w:rPr>
          <w:noProof/>
        </w:rPr>
        <w:fldChar w:fldCharType="separate"/>
      </w:r>
      <w:r>
        <w:rPr>
          <w:noProof/>
        </w:rPr>
        <w:t>46</w:t>
      </w:r>
      <w:r>
        <w:rPr>
          <w:noProof/>
        </w:rPr>
        <w:fldChar w:fldCharType="end"/>
      </w:r>
    </w:p>
    <w:p w14:paraId="5F0C9F6C" w14:textId="2AAAE4E7"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_Toc214973223 \h </w:instrText>
      </w:r>
      <w:r>
        <w:rPr>
          <w:noProof/>
        </w:rPr>
      </w:r>
      <w:r>
        <w:rPr>
          <w:noProof/>
        </w:rPr>
        <w:fldChar w:fldCharType="separate"/>
      </w:r>
      <w:r>
        <w:rPr>
          <w:noProof/>
        </w:rPr>
        <w:t>46</w:t>
      </w:r>
      <w:r>
        <w:rPr>
          <w:noProof/>
        </w:rPr>
        <w:fldChar w:fldCharType="end"/>
      </w:r>
    </w:p>
    <w:p w14:paraId="024CD00C" w14:textId="488E3CF5"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_Toc214973224 \h </w:instrText>
      </w:r>
      <w:r>
        <w:rPr>
          <w:noProof/>
        </w:rPr>
      </w:r>
      <w:r>
        <w:rPr>
          <w:noProof/>
        </w:rPr>
        <w:fldChar w:fldCharType="separate"/>
      </w:r>
      <w:r>
        <w:rPr>
          <w:noProof/>
        </w:rPr>
        <w:t>49</w:t>
      </w:r>
      <w:r>
        <w:rPr>
          <w:noProof/>
        </w:rPr>
        <w:fldChar w:fldCharType="end"/>
      </w:r>
    </w:p>
    <w:p w14:paraId="57D61FB8" w14:textId="15931BA0"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_Toc214973225 \h </w:instrText>
      </w:r>
      <w:r>
        <w:rPr>
          <w:noProof/>
        </w:rPr>
      </w:r>
      <w:r>
        <w:rPr>
          <w:noProof/>
        </w:rPr>
        <w:fldChar w:fldCharType="separate"/>
      </w:r>
      <w:r>
        <w:rPr>
          <w:noProof/>
        </w:rPr>
        <w:t>49</w:t>
      </w:r>
      <w:r>
        <w:rPr>
          <w:noProof/>
        </w:rPr>
        <w:fldChar w:fldCharType="end"/>
      </w:r>
    </w:p>
    <w:p w14:paraId="4C8BBB00" w14:textId="1CCA0CA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_Toc214973226 \h </w:instrText>
      </w:r>
      <w:r>
        <w:rPr>
          <w:noProof/>
        </w:rPr>
      </w:r>
      <w:r>
        <w:rPr>
          <w:noProof/>
        </w:rPr>
        <w:fldChar w:fldCharType="separate"/>
      </w:r>
      <w:r>
        <w:rPr>
          <w:noProof/>
        </w:rPr>
        <w:t>50</w:t>
      </w:r>
      <w:r>
        <w:rPr>
          <w:noProof/>
        </w:rPr>
        <w:fldChar w:fldCharType="end"/>
      </w:r>
    </w:p>
    <w:p w14:paraId="2791C1B9" w14:textId="2FAA949A"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_Toc214973227 \h </w:instrText>
      </w:r>
      <w:r>
        <w:rPr>
          <w:noProof/>
        </w:rPr>
      </w:r>
      <w:r>
        <w:rPr>
          <w:noProof/>
        </w:rPr>
        <w:fldChar w:fldCharType="separate"/>
      </w:r>
      <w:r>
        <w:rPr>
          <w:noProof/>
        </w:rPr>
        <w:t>53</w:t>
      </w:r>
      <w:r>
        <w:rPr>
          <w:noProof/>
        </w:rPr>
        <w:fldChar w:fldCharType="end"/>
      </w:r>
    </w:p>
    <w:p w14:paraId="1DC19E11" w14:textId="110626D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_Toc214973228 \h </w:instrText>
      </w:r>
      <w:r>
        <w:rPr>
          <w:noProof/>
        </w:rPr>
      </w:r>
      <w:r>
        <w:rPr>
          <w:noProof/>
        </w:rPr>
        <w:fldChar w:fldCharType="separate"/>
      </w:r>
      <w:r>
        <w:rPr>
          <w:noProof/>
        </w:rPr>
        <w:t>57</w:t>
      </w:r>
      <w:r>
        <w:rPr>
          <w:noProof/>
        </w:rPr>
        <w:fldChar w:fldCharType="end"/>
      </w:r>
    </w:p>
    <w:p w14:paraId="27D9AD12" w14:textId="4B541C0C"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_Toc214973229 \h </w:instrText>
      </w:r>
      <w:r>
        <w:rPr>
          <w:noProof/>
        </w:rPr>
      </w:r>
      <w:r>
        <w:rPr>
          <w:noProof/>
        </w:rPr>
        <w:fldChar w:fldCharType="separate"/>
      </w:r>
      <w:r>
        <w:rPr>
          <w:noProof/>
        </w:rPr>
        <w:t>61</w:t>
      </w:r>
      <w:r>
        <w:rPr>
          <w:noProof/>
        </w:rPr>
        <w:fldChar w:fldCharType="end"/>
      </w:r>
    </w:p>
    <w:p w14:paraId="64D15C89" w14:textId="3CBE0BD7"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_Toc214973230 \h </w:instrText>
      </w:r>
      <w:r>
        <w:rPr>
          <w:noProof/>
        </w:rPr>
      </w:r>
      <w:r>
        <w:rPr>
          <w:noProof/>
        </w:rPr>
        <w:fldChar w:fldCharType="separate"/>
      </w:r>
      <w:r>
        <w:rPr>
          <w:noProof/>
        </w:rPr>
        <w:t>64</w:t>
      </w:r>
      <w:r>
        <w:rPr>
          <w:noProof/>
        </w:rPr>
        <w:fldChar w:fldCharType="end"/>
      </w:r>
    </w:p>
    <w:p w14:paraId="4ED7DB2C" w14:textId="5D71FC59"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_Toc214973231 \h </w:instrText>
      </w:r>
      <w:r>
        <w:rPr>
          <w:noProof/>
        </w:rPr>
      </w:r>
      <w:r>
        <w:rPr>
          <w:noProof/>
        </w:rPr>
        <w:fldChar w:fldCharType="separate"/>
      </w:r>
      <w:r>
        <w:rPr>
          <w:noProof/>
        </w:rPr>
        <w:t>64</w:t>
      </w:r>
      <w:r>
        <w:rPr>
          <w:noProof/>
        </w:rPr>
        <w:fldChar w:fldCharType="end"/>
      </w:r>
    </w:p>
    <w:p w14:paraId="49FFF3EF" w14:textId="5FA67CA3"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_Toc214973232 \h </w:instrText>
      </w:r>
      <w:r>
        <w:rPr>
          <w:noProof/>
        </w:rPr>
      </w:r>
      <w:r>
        <w:rPr>
          <w:noProof/>
        </w:rPr>
        <w:fldChar w:fldCharType="separate"/>
      </w:r>
      <w:r>
        <w:rPr>
          <w:noProof/>
        </w:rPr>
        <w:t>65</w:t>
      </w:r>
      <w:r>
        <w:rPr>
          <w:noProof/>
        </w:rPr>
        <w:fldChar w:fldCharType="end"/>
      </w:r>
    </w:p>
    <w:p w14:paraId="7B3E0691" w14:textId="0BF05D83"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_Toc214973233 \h </w:instrText>
      </w:r>
      <w:r>
        <w:rPr>
          <w:noProof/>
        </w:rPr>
      </w:r>
      <w:r>
        <w:rPr>
          <w:noProof/>
        </w:rPr>
        <w:fldChar w:fldCharType="separate"/>
      </w:r>
      <w:r>
        <w:rPr>
          <w:noProof/>
        </w:rPr>
        <w:t>66</w:t>
      </w:r>
      <w:r>
        <w:rPr>
          <w:noProof/>
        </w:rPr>
        <w:fldChar w:fldCharType="end"/>
      </w:r>
    </w:p>
    <w:p w14:paraId="158ED45A" w14:textId="7D325CCA"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_Toc214973234 \h </w:instrText>
      </w:r>
      <w:r>
        <w:rPr>
          <w:noProof/>
        </w:rPr>
      </w:r>
      <w:r>
        <w:rPr>
          <w:noProof/>
        </w:rPr>
        <w:fldChar w:fldCharType="separate"/>
      </w:r>
      <w:r>
        <w:rPr>
          <w:noProof/>
        </w:rPr>
        <w:t>68</w:t>
      </w:r>
      <w:r>
        <w:rPr>
          <w:noProof/>
        </w:rPr>
        <w:fldChar w:fldCharType="end"/>
      </w:r>
    </w:p>
    <w:p w14:paraId="237534EC" w14:textId="01F4B73F"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_Toc214973235 \h </w:instrText>
      </w:r>
      <w:r>
        <w:rPr>
          <w:noProof/>
        </w:rPr>
      </w:r>
      <w:r>
        <w:rPr>
          <w:noProof/>
        </w:rPr>
        <w:fldChar w:fldCharType="separate"/>
      </w:r>
      <w:r>
        <w:rPr>
          <w:noProof/>
        </w:rPr>
        <w:t>68</w:t>
      </w:r>
      <w:r>
        <w:rPr>
          <w:noProof/>
        </w:rPr>
        <w:fldChar w:fldCharType="end"/>
      </w:r>
    </w:p>
    <w:p w14:paraId="627C0C5C" w14:textId="79439E61"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_Toc214973236 \h </w:instrText>
      </w:r>
      <w:r>
        <w:rPr>
          <w:noProof/>
        </w:rPr>
      </w:r>
      <w:r>
        <w:rPr>
          <w:noProof/>
        </w:rPr>
        <w:fldChar w:fldCharType="separate"/>
      </w:r>
      <w:r>
        <w:rPr>
          <w:noProof/>
        </w:rPr>
        <w:t>69</w:t>
      </w:r>
      <w:r>
        <w:rPr>
          <w:noProof/>
        </w:rPr>
        <w:fldChar w:fldCharType="end"/>
      </w:r>
    </w:p>
    <w:p w14:paraId="4BF32254" w14:textId="0B8B325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_Toc214973237 \h </w:instrText>
      </w:r>
      <w:r>
        <w:rPr>
          <w:noProof/>
        </w:rPr>
      </w:r>
      <w:r>
        <w:rPr>
          <w:noProof/>
        </w:rPr>
        <w:fldChar w:fldCharType="separate"/>
      </w:r>
      <w:r>
        <w:rPr>
          <w:noProof/>
        </w:rPr>
        <w:t>69</w:t>
      </w:r>
      <w:r>
        <w:rPr>
          <w:noProof/>
        </w:rPr>
        <w:fldChar w:fldCharType="end"/>
      </w:r>
    </w:p>
    <w:p w14:paraId="4978C27D" w14:textId="4DECAAD8"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_Toc214973238 \h </w:instrText>
      </w:r>
      <w:r>
        <w:rPr>
          <w:noProof/>
        </w:rPr>
      </w:r>
      <w:r>
        <w:rPr>
          <w:noProof/>
        </w:rPr>
        <w:fldChar w:fldCharType="separate"/>
      </w:r>
      <w:r>
        <w:rPr>
          <w:noProof/>
        </w:rPr>
        <w:t>69</w:t>
      </w:r>
      <w:r>
        <w:rPr>
          <w:noProof/>
        </w:rPr>
        <w:fldChar w:fldCharType="end"/>
      </w:r>
    </w:p>
    <w:p w14:paraId="38CA044F" w14:textId="70EFA5EF"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_Toc214973239 \h </w:instrText>
      </w:r>
      <w:r>
        <w:rPr>
          <w:noProof/>
        </w:rPr>
      </w:r>
      <w:r>
        <w:rPr>
          <w:noProof/>
        </w:rPr>
        <w:fldChar w:fldCharType="separate"/>
      </w:r>
      <w:r>
        <w:rPr>
          <w:noProof/>
        </w:rPr>
        <w:t>69</w:t>
      </w:r>
      <w:r>
        <w:rPr>
          <w:noProof/>
        </w:rPr>
        <w:fldChar w:fldCharType="end"/>
      </w:r>
    </w:p>
    <w:p w14:paraId="39142ECE" w14:textId="6EE05741"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_Toc214973240 \h </w:instrText>
      </w:r>
      <w:r>
        <w:rPr>
          <w:noProof/>
        </w:rPr>
      </w:r>
      <w:r>
        <w:rPr>
          <w:noProof/>
        </w:rPr>
        <w:fldChar w:fldCharType="separate"/>
      </w:r>
      <w:r>
        <w:rPr>
          <w:noProof/>
        </w:rPr>
        <w:t>69</w:t>
      </w:r>
      <w:r>
        <w:rPr>
          <w:noProof/>
        </w:rPr>
        <w:fldChar w:fldCharType="end"/>
      </w:r>
    </w:p>
    <w:p w14:paraId="56546216" w14:textId="65E56966"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_Toc214973241 \h </w:instrText>
      </w:r>
      <w:r>
        <w:rPr>
          <w:noProof/>
        </w:rPr>
      </w:r>
      <w:r>
        <w:rPr>
          <w:noProof/>
        </w:rPr>
        <w:fldChar w:fldCharType="separate"/>
      </w:r>
      <w:r>
        <w:rPr>
          <w:noProof/>
        </w:rPr>
        <w:t>69</w:t>
      </w:r>
      <w:r>
        <w:rPr>
          <w:noProof/>
        </w:rPr>
        <w:fldChar w:fldCharType="end"/>
      </w:r>
    </w:p>
    <w:p w14:paraId="7E43CA3E" w14:textId="59A77BE3"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_Toc214973242 \h </w:instrText>
      </w:r>
      <w:r>
        <w:rPr>
          <w:noProof/>
        </w:rPr>
      </w:r>
      <w:r>
        <w:rPr>
          <w:noProof/>
        </w:rPr>
        <w:fldChar w:fldCharType="separate"/>
      </w:r>
      <w:r>
        <w:rPr>
          <w:noProof/>
        </w:rPr>
        <w:t>72</w:t>
      </w:r>
      <w:r>
        <w:rPr>
          <w:noProof/>
        </w:rPr>
        <w:fldChar w:fldCharType="end"/>
      </w:r>
    </w:p>
    <w:p w14:paraId="09B2AE14" w14:textId="3FB51742"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_Toc214973243 \h </w:instrText>
      </w:r>
      <w:r>
        <w:rPr>
          <w:noProof/>
        </w:rPr>
      </w:r>
      <w:r>
        <w:rPr>
          <w:noProof/>
        </w:rPr>
        <w:fldChar w:fldCharType="separate"/>
      </w:r>
      <w:r>
        <w:rPr>
          <w:noProof/>
        </w:rPr>
        <w:t>72</w:t>
      </w:r>
      <w:r>
        <w:rPr>
          <w:noProof/>
        </w:rPr>
        <w:fldChar w:fldCharType="end"/>
      </w:r>
    </w:p>
    <w:p w14:paraId="26CCEAFE" w14:textId="31EC0401"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_Toc214973244 \h </w:instrText>
      </w:r>
      <w:r>
        <w:rPr>
          <w:noProof/>
        </w:rPr>
      </w:r>
      <w:r>
        <w:rPr>
          <w:noProof/>
        </w:rPr>
        <w:fldChar w:fldCharType="separate"/>
      </w:r>
      <w:r>
        <w:rPr>
          <w:noProof/>
        </w:rPr>
        <w:t>72</w:t>
      </w:r>
      <w:r>
        <w:rPr>
          <w:noProof/>
        </w:rPr>
        <w:fldChar w:fldCharType="end"/>
      </w:r>
    </w:p>
    <w:p w14:paraId="1E5FCED1" w14:textId="49E5A281"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_Toc214973245 \h </w:instrText>
      </w:r>
      <w:r>
        <w:rPr>
          <w:noProof/>
        </w:rPr>
      </w:r>
      <w:r>
        <w:rPr>
          <w:noProof/>
        </w:rPr>
        <w:fldChar w:fldCharType="separate"/>
      </w:r>
      <w:r>
        <w:rPr>
          <w:noProof/>
        </w:rPr>
        <w:t>72</w:t>
      </w:r>
      <w:r>
        <w:rPr>
          <w:noProof/>
        </w:rPr>
        <w:fldChar w:fldCharType="end"/>
      </w:r>
    </w:p>
    <w:p w14:paraId="5C8DF8C6" w14:textId="26456D93"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_Toc214973246 \h </w:instrText>
      </w:r>
      <w:r>
        <w:rPr>
          <w:noProof/>
        </w:rPr>
      </w:r>
      <w:r>
        <w:rPr>
          <w:noProof/>
        </w:rPr>
        <w:fldChar w:fldCharType="separate"/>
      </w:r>
      <w:r>
        <w:rPr>
          <w:noProof/>
        </w:rPr>
        <w:t>72</w:t>
      </w:r>
      <w:r>
        <w:rPr>
          <w:noProof/>
        </w:rPr>
        <w:fldChar w:fldCharType="end"/>
      </w:r>
    </w:p>
    <w:p w14:paraId="4D8D9D65" w14:textId="4531CD8C"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_Toc214973247 \h </w:instrText>
      </w:r>
      <w:r>
        <w:rPr>
          <w:noProof/>
        </w:rPr>
      </w:r>
      <w:r>
        <w:rPr>
          <w:noProof/>
        </w:rPr>
        <w:fldChar w:fldCharType="separate"/>
      </w:r>
      <w:r>
        <w:rPr>
          <w:noProof/>
        </w:rPr>
        <w:t>73</w:t>
      </w:r>
      <w:r>
        <w:rPr>
          <w:noProof/>
        </w:rPr>
        <w:fldChar w:fldCharType="end"/>
      </w:r>
    </w:p>
    <w:p w14:paraId="4CDC00E2" w14:textId="09F49FD4"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_Toc214973248 \h </w:instrText>
      </w:r>
      <w:r>
        <w:rPr>
          <w:noProof/>
        </w:rPr>
      </w:r>
      <w:r>
        <w:rPr>
          <w:noProof/>
        </w:rPr>
        <w:fldChar w:fldCharType="separate"/>
      </w:r>
      <w:r>
        <w:rPr>
          <w:noProof/>
        </w:rPr>
        <w:t>76</w:t>
      </w:r>
      <w:r>
        <w:rPr>
          <w:noProof/>
        </w:rPr>
        <w:fldChar w:fldCharType="end"/>
      </w:r>
    </w:p>
    <w:p w14:paraId="2F1ACC19" w14:textId="208AF6F0" w:rsidR="001676EA" w:rsidRDefault="001676EA">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_Toc214973249 \h </w:instrText>
      </w:r>
      <w:r>
        <w:rPr>
          <w:noProof/>
        </w:rPr>
      </w:r>
      <w:r>
        <w:rPr>
          <w:noProof/>
        </w:rPr>
        <w:fldChar w:fldCharType="separate"/>
      </w:r>
      <w:r>
        <w:rPr>
          <w:noProof/>
        </w:rPr>
        <w:t>77</w:t>
      </w:r>
      <w:r>
        <w:rPr>
          <w:noProof/>
        </w:rPr>
        <w:fldChar w:fldCharType="end"/>
      </w:r>
    </w:p>
    <w:p w14:paraId="3214A76F" w14:textId="663EB71B"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_Toc214973250 \h </w:instrText>
      </w:r>
      <w:r>
        <w:rPr>
          <w:noProof/>
        </w:rPr>
      </w:r>
      <w:r>
        <w:rPr>
          <w:noProof/>
        </w:rPr>
        <w:fldChar w:fldCharType="separate"/>
      </w:r>
      <w:r>
        <w:rPr>
          <w:noProof/>
        </w:rPr>
        <w:t>77</w:t>
      </w:r>
      <w:r>
        <w:rPr>
          <w:noProof/>
        </w:rPr>
        <w:fldChar w:fldCharType="end"/>
      </w:r>
    </w:p>
    <w:p w14:paraId="5D682AAF" w14:textId="1248D354"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_Toc214973251 \h </w:instrText>
      </w:r>
      <w:r>
        <w:rPr>
          <w:noProof/>
        </w:rPr>
      </w:r>
      <w:r>
        <w:rPr>
          <w:noProof/>
        </w:rPr>
        <w:fldChar w:fldCharType="separate"/>
      </w:r>
      <w:r>
        <w:rPr>
          <w:noProof/>
        </w:rPr>
        <w:t>77</w:t>
      </w:r>
      <w:r>
        <w:rPr>
          <w:noProof/>
        </w:rPr>
        <w:fldChar w:fldCharType="end"/>
      </w:r>
    </w:p>
    <w:p w14:paraId="003A61DB" w14:textId="43380EE6" w:rsidR="001676EA" w:rsidRDefault="001676EA">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_Toc214973252 \h </w:instrText>
      </w:r>
      <w:r>
        <w:rPr>
          <w:noProof/>
        </w:rPr>
      </w:r>
      <w:r>
        <w:rPr>
          <w:noProof/>
        </w:rPr>
        <w:fldChar w:fldCharType="separate"/>
      </w:r>
      <w:r>
        <w:rPr>
          <w:noProof/>
        </w:rPr>
        <w:t>91</w:t>
      </w:r>
      <w:r>
        <w:rPr>
          <w:noProof/>
        </w:rPr>
        <w:fldChar w:fldCharType="end"/>
      </w:r>
    </w:p>
    <w:p w14:paraId="5AC8BFB6" w14:textId="1BF64783"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_Toc214973253 \h </w:instrText>
      </w:r>
      <w:r>
        <w:rPr>
          <w:noProof/>
        </w:rPr>
      </w:r>
      <w:r>
        <w:rPr>
          <w:noProof/>
        </w:rPr>
        <w:fldChar w:fldCharType="separate"/>
      </w:r>
      <w:r>
        <w:rPr>
          <w:noProof/>
        </w:rPr>
        <w:t>91</w:t>
      </w:r>
      <w:r>
        <w:rPr>
          <w:noProof/>
        </w:rPr>
        <w:fldChar w:fldCharType="end"/>
      </w:r>
    </w:p>
    <w:p w14:paraId="626F88F3" w14:textId="068D6BCD" w:rsidR="001676EA" w:rsidRDefault="001676EA">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_Toc214973254 \h </w:instrText>
      </w:r>
      <w:r>
        <w:rPr>
          <w:noProof/>
        </w:rPr>
      </w:r>
      <w:r>
        <w:rPr>
          <w:noProof/>
        </w:rPr>
        <w:fldChar w:fldCharType="separate"/>
      </w:r>
      <w:r>
        <w:rPr>
          <w:noProof/>
        </w:rPr>
        <w:t>91</w:t>
      </w:r>
      <w:r>
        <w:rPr>
          <w:noProof/>
        </w:rPr>
        <w:fldChar w:fldCharType="end"/>
      </w:r>
    </w:p>
    <w:p w14:paraId="6BE5C6B7" w14:textId="50456267"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_Toc214973255 \h </w:instrText>
      </w:r>
      <w:r>
        <w:rPr>
          <w:noProof/>
        </w:rPr>
      </w:r>
      <w:r>
        <w:rPr>
          <w:noProof/>
        </w:rPr>
        <w:fldChar w:fldCharType="separate"/>
      </w:r>
      <w:r>
        <w:rPr>
          <w:noProof/>
        </w:rPr>
        <w:t>91</w:t>
      </w:r>
      <w:r>
        <w:rPr>
          <w:noProof/>
        </w:rPr>
        <w:fldChar w:fldCharType="end"/>
      </w:r>
    </w:p>
    <w:p w14:paraId="69053EA8" w14:textId="05A82569"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_Toc214973256 \h </w:instrText>
      </w:r>
      <w:r>
        <w:rPr>
          <w:noProof/>
        </w:rPr>
      </w:r>
      <w:r>
        <w:rPr>
          <w:noProof/>
        </w:rPr>
        <w:fldChar w:fldCharType="separate"/>
      </w:r>
      <w:r>
        <w:rPr>
          <w:noProof/>
        </w:rPr>
        <w:t>91</w:t>
      </w:r>
      <w:r>
        <w:rPr>
          <w:noProof/>
        </w:rPr>
        <w:fldChar w:fldCharType="end"/>
      </w:r>
    </w:p>
    <w:p w14:paraId="0941ADB1" w14:textId="5C20C73E"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_Toc214973257 \h </w:instrText>
      </w:r>
      <w:r>
        <w:rPr>
          <w:noProof/>
        </w:rPr>
      </w:r>
      <w:r>
        <w:rPr>
          <w:noProof/>
        </w:rPr>
        <w:fldChar w:fldCharType="separate"/>
      </w:r>
      <w:r>
        <w:rPr>
          <w:noProof/>
        </w:rPr>
        <w:t>91</w:t>
      </w:r>
      <w:r>
        <w:rPr>
          <w:noProof/>
        </w:rPr>
        <w:fldChar w:fldCharType="end"/>
      </w:r>
    </w:p>
    <w:p w14:paraId="37B1200A" w14:textId="3FF973DE"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lang w:eastAsia="zh-CN"/>
        </w:rPr>
        <w:lastRenderedPageBreak/>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_Toc214973258 \h </w:instrText>
      </w:r>
      <w:r>
        <w:rPr>
          <w:noProof/>
        </w:rPr>
      </w:r>
      <w:r>
        <w:rPr>
          <w:noProof/>
        </w:rPr>
        <w:fldChar w:fldCharType="separate"/>
      </w:r>
      <w:r>
        <w:rPr>
          <w:noProof/>
        </w:rPr>
        <w:t>91</w:t>
      </w:r>
      <w:r>
        <w:rPr>
          <w:noProof/>
        </w:rPr>
        <w:fldChar w:fldCharType="end"/>
      </w:r>
    </w:p>
    <w:p w14:paraId="2126F714" w14:textId="04A3C342"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_Toc214973259 \h </w:instrText>
      </w:r>
      <w:r>
        <w:rPr>
          <w:noProof/>
        </w:rPr>
      </w:r>
      <w:r>
        <w:rPr>
          <w:noProof/>
        </w:rPr>
        <w:fldChar w:fldCharType="separate"/>
      </w:r>
      <w:r>
        <w:rPr>
          <w:noProof/>
        </w:rPr>
        <w:t>91</w:t>
      </w:r>
      <w:r>
        <w:rPr>
          <w:noProof/>
        </w:rPr>
        <w:fldChar w:fldCharType="end"/>
      </w:r>
    </w:p>
    <w:p w14:paraId="6EE16CC4" w14:textId="56EBD6EE" w:rsidR="001676EA" w:rsidRDefault="001676EA">
      <w:pPr>
        <w:pStyle w:val="TOC4"/>
        <w:rPr>
          <w:rFonts w:asciiTheme="minorHAnsi" w:eastAsiaTheme="minorEastAsia" w:hAnsiTheme="minorHAnsi" w:cstheme="minorBidi"/>
          <w:noProof/>
          <w:kern w:val="2"/>
          <w:sz w:val="24"/>
          <w:szCs w:val="24"/>
          <w:lang w:val="en-US"/>
          <w14:ligatures w14:val="standardContextual"/>
        </w:rPr>
      </w:pPr>
      <w:r w:rsidRPr="00F21516">
        <w:rPr>
          <w:noProof/>
          <w:lang w:val="en-US"/>
        </w:rPr>
        <w:t>B.2.1.3.2</w:t>
      </w:r>
      <w:r>
        <w:rPr>
          <w:rFonts w:asciiTheme="minorHAnsi" w:eastAsiaTheme="minorEastAsia" w:hAnsiTheme="minorHAnsi" w:cstheme="minorBidi"/>
          <w:noProof/>
          <w:kern w:val="2"/>
          <w:sz w:val="24"/>
          <w:szCs w:val="24"/>
          <w:lang w:val="en-US"/>
          <w14:ligatures w14:val="standardContextual"/>
        </w:rPr>
        <w:tab/>
      </w:r>
      <w:r w:rsidRPr="00F21516">
        <w:rPr>
          <w:noProof/>
          <w:lang w:val="en-US"/>
        </w:rPr>
        <w:t>NF Service Consumers</w:t>
      </w:r>
      <w:r>
        <w:rPr>
          <w:noProof/>
        </w:rPr>
        <w:tab/>
      </w:r>
      <w:r>
        <w:rPr>
          <w:noProof/>
        </w:rPr>
        <w:fldChar w:fldCharType="begin"/>
      </w:r>
      <w:r>
        <w:rPr>
          <w:noProof/>
        </w:rPr>
        <w:instrText xml:space="preserve"> PAGEREF _Toc214973260 \h </w:instrText>
      </w:r>
      <w:r>
        <w:rPr>
          <w:noProof/>
        </w:rPr>
      </w:r>
      <w:r>
        <w:rPr>
          <w:noProof/>
        </w:rPr>
        <w:fldChar w:fldCharType="separate"/>
      </w:r>
      <w:r>
        <w:rPr>
          <w:noProof/>
        </w:rPr>
        <w:t>91</w:t>
      </w:r>
      <w:r>
        <w:rPr>
          <w:noProof/>
        </w:rPr>
        <w:fldChar w:fldCharType="end"/>
      </w:r>
    </w:p>
    <w:p w14:paraId="59168560" w14:textId="3739C178" w:rsidR="001676EA" w:rsidRDefault="001676EA">
      <w:pPr>
        <w:pStyle w:val="TOC1"/>
        <w:rPr>
          <w:rFonts w:asciiTheme="minorHAnsi" w:eastAsiaTheme="minorEastAsia" w:hAnsiTheme="minorHAnsi" w:cstheme="minorBidi"/>
          <w:noProof/>
          <w:kern w:val="2"/>
          <w:sz w:val="24"/>
          <w:szCs w:val="24"/>
          <w:lang w:val="en-US"/>
          <w14:ligatures w14:val="standardContextual"/>
        </w:rPr>
      </w:pPr>
      <w:r w:rsidRPr="00F21516">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F21516">
        <w:rPr>
          <w:rFonts w:eastAsia="Batang"/>
          <w:noProof/>
          <w:lang w:eastAsia="ko-KR"/>
        </w:rPr>
        <w:t>Service Operation</w:t>
      </w:r>
      <w:r>
        <w:rPr>
          <w:noProof/>
        </w:rPr>
        <w:tab/>
      </w:r>
      <w:r>
        <w:rPr>
          <w:noProof/>
        </w:rPr>
        <w:fldChar w:fldCharType="begin"/>
      </w:r>
      <w:r>
        <w:rPr>
          <w:noProof/>
        </w:rPr>
        <w:instrText xml:space="preserve"> PAGEREF _Toc214973261 \h </w:instrText>
      </w:r>
      <w:r>
        <w:rPr>
          <w:noProof/>
        </w:rPr>
      </w:r>
      <w:r>
        <w:rPr>
          <w:noProof/>
        </w:rPr>
        <w:fldChar w:fldCharType="separate"/>
      </w:r>
      <w:r>
        <w:rPr>
          <w:noProof/>
        </w:rPr>
        <w:t>92</w:t>
      </w:r>
      <w:r>
        <w:rPr>
          <w:noProof/>
        </w:rPr>
        <w:fldChar w:fldCharType="end"/>
      </w:r>
    </w:p>
    <w:p w14:paraId="50079C8D" w14:textId="09178EBD"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_Toc214973262 \h </w:instrText>
      </w:r>
      <w:r>
        <w:rPr>
          <w:noProof/>
        </w:rPr>
      </w:r>
      <w:r>
        <w:rPr>
          <w:noProof/>
        </w:rPr>
        <w:fldChar w:fldCharType="separate"/>
      </w:r>
      <w:r>
        <w:rPr>
          <w:noProof/>
        </w:rPr>
        <w:t>92</w:t>
      </w:r>
      <w:r>
        <w:rPr>
          <w:noProof/>
        </w:rPr>
        <w:fldChar w:fldCharType="end"/>
      </w:r>
    </w:p>
    <w:p w14:paraId="4F0D9D8C" w14:textId="0AFDA7B3"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_Toc214973263 \h </w:instrText>
      </w:r>
      <w:r>
        <w:rPr>
          <w:noProof/>
        </w:rPr>
      </w:r>
      <w:r>
        <w:rPr>
          <w:noProof/>
        </w:rPr>
        <w:fldChar w:fldCharType="separate"/>
      </w:r>
      <w:r>
        <w:rPr>
          <w:noProof/>
        </w:rPr>
        <w:t>92</w:t>
      </w:r>
      <w:r>
        <w:rPr>
          <w:noProof/>
        </w:rPr>
        <w:fldChar w:fldCharType="end"/>
      </w:r>
    </w:p>
    <w:p w14:paraId="5861D2E8" w14:textId="53ADC0BA"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_Toc214973264 \h </w:instrText>
      </w:r>
      <w:r>
        <w:rPr>
          <w:noProof/>
        </w:rPr>
      </w:r>
      <w:r>
        <w:rPr>
          <w:noProof/>
        </w:rPr>
        <w:fldChar w:fldCharType="separate"/>
      </w:r>
      <w:r>
        <w:rPr>
          <w:noProof/>
        </w:rPr>
        <w:t>92</w:t>
      </w:r>
      <w:r>
        <w:rPr>
          <w:noProof/>
        </w:rPr>
        <w:fldChar w:fldCharType="end"/>
      </w:r>
    </w:p>
    <w:p w14:paraId="3BE50053" w14:textId="3E390670" w:rsidR="001676EA" w:rsidRDefault="001676EA">
      <w:pPr>
        <w:pStyle w:val="TOC3"/>
        <w:rPr>
          <w:rFonts w:asciiTheme="minorHAnsi" w:eastAsiaTheme="minorEastAsia" w:hAnsiTheme="minorHAnsi" w:cstheme="minorBidi"/>
          <w:noProof/>
          <w:kern w:val="2"/>
          <w:sz w:val="24"/>
          <w:szCs w:val="24"/>
          <w:lang w:val="en-US"/>
          <w14:ligatures w14:val="standardContextual"/>
        </w:rPr>
      </w:pPr>
      <w:r w:rsidRPr="00F21516">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F21516">
        <w:rPr>
          <w:rFonts w:eastAsia="Batang"/>
          <w:noProof/>
          <w:lang w:eastAsia="ko-KR"/>
        </w:rPr>
        <w:t>AMF Access and Mobility Policy</w:t>
      </w:r>
      <w:r>
        <w:rPr>
          <w:noProof/>
        </w:rPr>
        <w:tab/>
      </w:r>
      <w:r>
        <w:rPr>
          <w:noProof/>
        </w:rPr>
        <w:fldChar w:fldCharType="begin"/>
      </w:r>
      <w:r>
        <w:rPr>
          <w:noProof/>
        </w:rPr>
        <w:instrText xml:space="preserve"> PAGEREF _Toc214973265 \h </w:instrText>
      </w:r>
      <w:r>
        <w:rPr>
          <w:noProof/>
        </w:rPr>
      </w:r>
      <w:r>
        <w:rPr>
          <w:noProof/>
        </w:rPr>
        <w:fldChar w:fldCharType="separate"/>
      </w:r>
      <w:r>
        <w:rPr>
          <w:noProof/>
        </w:rPr>
        <w:t>93</w:t>
      </w:r>
      <w:r>
        <w:rPr>
          <w:noProof/>
        </w:rPr>
        <w:fldChar w:fldCharType="end"/>
      </w:r>
    </w:p>
    <w:p w14:paraId="5B4A3529" w14:textId="491EDCF9"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_Toc214973266 \h </w:instrText>
      </w:r>
      <w:r>
        <w:rPr>
          <w:noProof/>
        </w:rPr>
      </w:r>
      <w:r>
        <w:rPr>
          <w:noProof/>
        </w:rPr>
        <w:fldChar w:fldCharType="separate"/>
      </w:r>
      <w:r>
        <w:rPr>
          <w:noProof/>
        </w:rPr>
        <w:t>93</w:t>
      </w:r>
      <w:r>
        <w:rPr>
          <w:noProof/>
        </w:rPr>
        <w:fldChar w:fldCharType="end"/>
      </w:r>
    </w:p>
    <w:p w14:paraId="48E64AE6" w14:textId="455F25D5"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_Toc214973267 \h </w:instrText>
      </w:r>
      <w:r>
        <w:rPr>
          <w:noProof/>
        </w:rPr>
      </w:r>
      <w:r>
        <w:rPr>
          <w:noProof/>
        </w:rPr>
        <w:fldChar w:fldCharType="separate"/>
      </w:r>
      <w:r>
        <w:rPr>
          <w:noProof/>
        </w:rPr>
        <w:t>93</w:t>
      </w:r>
      <w:r>
        <w:rPr>
          <w:noProof/>
        </w:rPr>
        <w:fldChar w:fldCharType="end"/>
      </w:r>
    </w:p>
    <w:p w14:paraId="45D42DB3" w14:textId="6F8DA02B" w:rsidR="001676EA" w:rsidRDefault="001676EA">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_Toc214973268 \h </w:instrText>
      </w:r>
      <w:r>
        <w:rPr>
          <w:noProof/>
        </w:rPr>
      </w:r>
      <w:r>
        <w:rPr>
          <w:noProof/>
        </w:rPr>
        <w:fldChar w:fldCharType="separate"/>
      </w:r>
      <w:r>
        <w:rPr>
          <w:noProof/>
        </w:rPr>
        <w:t>94</w:t>
      </w:r>
      <w:r>
        <w:rPr>
          <w:noProof/>
        </w:rPr>
        <w:fldChar w:fldCharType="end"/>
      </w:r>
    </w:p>
    <w:p w14:paraId="77EA0530" w14:textId="59D397B5"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_Toc214973269 \h </w:instrText>
      </w:r>
      <w:r>
        <w:rPr>
          <w:noProof/>
        </w:rPr>
      </w:r>
      <w:r>
        <w:rPr>
          <w:noProof/>
        </w:rPr>
        <w:fldChar w:fldCharType="separate"/>
      </w:r>
      <w:r>
        <w:rPr>
          <w:noProof/>
        </w:rPr>
        <w:t>94</w:t>
      </w:r>
      <w:r>
        <w:rPr>
          <w:noProof/>
        </w:rPr>
        <w:fldChar w:fldCharType="end"/>
      </w:r>
    </w:p>
    <w:p w14:paraId="67D6087B" w14:textId="50C81F88"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_Toc214973270 \h </w:instrText>
      </w:r>
      <w:r>
        <w:rPr>
          <w:noProof/>
        </w:rPr>
      </w:r>
      <w:r>
        <w:rPr>
          <w:noProof/>
        </w:rPr>
        <w:fldChar w:fldCharType="separate"/>
      </w:r>
      <w:r>
        <w:rPr>
          <w:noProof/>
        </w:rPr>
        <w:t>94</w:t>
      </w:r>
      <w:r>
        <w:rPr>
          <w:noProof/>
        </w:rPr>
        <w:fldChar w:fldCharType="end"/>
      </w:r>
    </w:p>
    <w:p w14:paraId="1910553D" w14:textId="35664099"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_Toc214973271 \h </w:instrText>
      </w:r>
      <w:r>
        <w:rPr>
          <w:noProof/>
        </w:rPr>
      </w:r>
      <w:r>
        <w:rPr>
          <w:noProof/>
        </w:rPr>
        <w:fldChar w:fldCharType="separate"/>
      </w:r>
      <w:r>
        <w:rPr>
          <w:noProof/>
        </w:rPr>
        <w:t>94</w:t>
      </w:r>
      <w:r>
        <w:rPr>
          <w:noProof/>
        </w:rPr>
        <w:fldChar w:fldCharType="end"/>
      </w:r>
    </w:p>
    <w:p w14:paraId="22A2D6FC" w14:textId="7000B97C"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_Toc214973272 \h </w:instrText>
      </w:r>
      <w:r>
        <w:rPr>
          <w:noProof/>
        </w:rPr>
      </w:r>
      <w:r>
        <w:rPr>
          <w:noProof/>
        </w:rPr>
        <w:fldChar w:fldCharType="separate"/>
      </w:r>
      <w:r>
        <w:rPr>
          <w:noProof/>
        </w:rPr>
        <w:t>94</w:t>
      </w:r>
      <w:r>
        <w:rPr>
          <w:noProof/>
        </w:rPr>
        <w:fldChar w:fldCharType="end"/>
      </w:r>
    </w:p>
    <w:p w14:paraId="5C1E4282" w14:textId="219DDB6C"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_Toc214973273 \h </w:instrText>
      </w:r>
      <w:r>
        <w:rPr>
          <w:noProof/>
        </w:rPr>
      </w:r>
      <w:r>
        <w:rPr>
          <w:noProof/>
        </w:rPr>
        <w:fldChar w:fldCharType="separate"/>
      </w:r>
      <w:r>
        <w:rPr>
          <w:noProof/>
        </w:rPr>
        <w:t>94</w:t>
      </w:r>
      <w:r>
        <w:rPr>
          <w:noProof/>
        </w:rPr>
        <w:fldChar w:fldCharType="end"/>
      </w:r>
    </w:p>
    <w:p w14:paraId="0FEA6193" w14:textId="1461B2D1"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_Toc214973274 \h </w:instrText>
      </w:r>
      <w:r>
        <w:rPr>
          <w:noProof/>
        </w:rPr>
      </w:r>
      <w:r>
        <w:rPr>
          <w:noProof/>
        </w:rPr>
        <w:fldChar w:fldCharType="separate"/>
      </w:r>
      <w:r>
        <w:rPr>
          <w:noProof/>
        </w:rPr>
        <w:t>95</w:t>
      </w:r>
      <w:r>
        <w:rPr>
          <w:noProof/>
        </w:rPr>
        <w:fldChar w:fldCharType="end"/>
      </w:r>
    </w:p>
    <w:p w14:paraId="2DAE10E8" w14:textId="724A3056" w:rsidR="001676EA" w:rsidRDefault="001676EA">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_Toc214973275 \h </w:instrText>
      </w:r>
      <w:r>
        <w:rPr>
          <w:noProof/>
        </w:rPr>
      </w:r>
      <w:r>
        <w:rPr>
          <w:noProof/>
        </w:rPr>
        <w:fldChar w:fldCharType="separate"/>
      </w:r>
      <w:r>
        <w:rPr>
          <w:noProof/>
        </w:rPr>
        <w:t>95</w:t>
      </w:r>
      <w:r>
        <w:rPr>
          <w:noProof/>
        </w:rPr>
        <w:fldChar w:fldCharType="end"/>
      </w:r>
    </w:p>
    <w:p w14:paraId="09CB5938" w14:textId="1C2C4D93" w:rsidR="001676EA" w:rsidRDefault="001676EA">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_Toc214973276 \h </w:instrText>
      </w:r>
      <w:r>
        <w:rPr>
          <w:noProof/>
        </w:rPr>
      </w:r>
      <w:r>
        <w:rPr>
          <w:noProof/>
        </w:rPr>
        <w:fldChar w:fldCharType="separate"/>
      </w:r>
      <w:r>
        <w:rPr>
          <w:noProof/>
        </w:rPr>
        <w:t>95</w:t>
      </w:r>
      <w:r>
        <w:rPr>
          <w:noProof/>
        </w:rPr>
        <w:fldChar w:fldCharType="end"/>
      </w:r>
    </w:p>
    <w:p w14:paraId="592A7104" w14:textId="648DF5F8" w:rsidR="001676EA" w:rsidRDefault="001676EA">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_Toc214973277 \h </w:instrText>
      </w:r>
      <w:r>
        <w:rPr>
          <w:noProof/>
        </w:rPr>
      </w:r>
      <w:r>
        <w:rPr>
          <w:noProof/>
        </w:rPr>
        <w:fldChar w:fldCharType="separate"/>
      </w:r>
      <w:r>
        <w:rPr>
          <w:noProof/>
        </w:rPr>
        <w:t>96</w:t>
      </w:r>
      <w:r>
        <w:rPr>
          <w:noProof/>
        </w:rPr>
        <w:fldChar w:fldCharType="end"/>
      </w:r>
    </w:p>
    <w:p w14:paraId="4BEFCBE5" w14:textId="69A26051"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6" w:name="_Toc28011062"/>
      <w:bookmarkStart w:id="7" w:name="_Toc34137925"/>
      <w:bookmarkStart w:id="8" w:name="_Toc36037520"/>
      <w:bookmarkStart w:id="9" w:name="_Toc39051622"/>
      <w:bookmarkStart w:id="10" w:name="_Toc43363214"/>
      <w:bookmarkStart w:id="11" w:name="_Toc45132821"/>
      <w:bookmarkStart w:id="12" w:name="_Toc49871552"/>
      <w:bookmarkStart w:id="13" w:name="_Toc50023442"/>
      <w:bookmarkStart w:id="14" w:name="_Toc51761122"/>
      <w:bookmarkStart w:id="15" w:name="_Toc67492605"/>
      <w:bookmarkStart w:id="16" w:name="_Toc74838338"/>
      <w:bookmarkStart w:id="17" w:name="_Toc104311160"/>
      <w:bookmarkStart w:id="18" w:name="_Toc104385840"/>
      <w:bookmarkStart w:id="19" w:name="_Toc104407034"/>
      <w:bookmarkStart w:id="20" w:name="_Toc104408327"/>
      <w:bookmarkStart w:id="21" w:name="_Toc104545921"/>
      <w:bookmarkStart w:id="22" w:name="_Toc191391733"/>
      <w:bookmarkStart w:id="23" w:name="_Toc214973146"/>
      <w:r>
        <w:rPr>
          <w:noProof/>
        </w:rPr>
        <w:lastRenderedPageBreak/>
        <w:t>Foreword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4" w:name="_Toc28011063"/>
      <w:bookmarkStart w:id="25" w:name="_Toc34137926"/>
      <w:bookmarkStart w:id="26" w:name="_Toc36037521"/>
      <w:bookmarkStart w:id="27" w:name="_Toc39051623"/>
      <w:bookmarkStart w:id="28" w:name="_Toc43363215"/>
      <w:bookmarkStart w:id="29" w:name="_Toc45132822"/>
      <w:bookmarkStart w:id="30" w:name="_Toc49871553"/>
      <w:bookmarkStart w:id="31" w:name="_Toc50023443"/>
      <w:bookmarkStart w:id="32" w:name="_Toc51761123"/>
      <w:bookmarkStart w:id="33" w:name="_Toc67492606"/>
      <w:bookmarkStart w:id="34" w:name="_Toc74838339"/>
      <w:bookmarkStart w:id="35" w:name="_Toc104311161"/>
      <w:bookmarkStart w:id="36" w:name="_Toc104385841"/>
      <w:bookmarkStart w:id="37" w:name="_Toc104407035"/>
      <w:bookmarkStart w:id="38" w:name="_Toc104408328"/>
      <w:bookmarkStart w:id="39" w:name="_Toc104545922"/>
      <w:bookmarkStart w:id="40" w:name="_Toc191391734"/>
      <w:bookmarkStart w:id="41" w:name="_Toc214973147"/>
      <w:r>
        <w:rPr>
          <w:noProof/>
        </w:rPr>
        <w:lastRenderedPageBreak/>
        <w:t>1</w:t>
      </w:r>
      <w:r>
        <w:rPr>
          <w:noProof/>
        </w:rPr>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2" w:name="_Toc28011064"/>
      <w:bookmarkStart w:id="43" w:name="_Toc34137927"/>
      <w:bookmarkStart w:id="44" w:name="_Toc36037522"/>
      <w:bookmarkStart w:id="45" w:name="_Toc39051624"/>
      <w:bookmarkStart w:id="46" w:name="_Toc43363216"/>
      <w:bookmarkStart w:id="47" w:name="_Toc45132823"/>
      <w:bookmarkStart w:id="48" w:name="_Toc49871554"/>
      <w:bookmarkStart w:id="49" w:name="_Toc50023444"/>
      <w:bookmarkStart w:id="50" w:name="_Toc51761124"/>
      <w:bookmarkStart w:id="51" w:name="_Toc67492607"/>
      <w:bookmarkStart w:id="52" w:name="_Toc74838340"/>
      <w:bookmarkStart w:id="53" w:name="_Toc104311162"/>
      <w:bookmarkStart w:id="54" w:name="_Toc104385842"/>
      <w:bookmarkStart w:id="55" w:name="_Toc104407036"/>
      <w:bookmarkStart w:id="56" w:name="_Toc104408329"/>
      <w:bookmarkStart w:id="57" w:name="_Toc104545923"/>
      <w:bookmarkStart w:id="58" w:name="_Toc191391735"/>
      <w:bookmarkStart w:id="59" w:name="_Toc214973148"/>
      <w:r>
        <w:rPr>
          <w:noProof/>
        </w:rPr>
        <w:t>2</w:t>
      </w:r>
      <w:r>
        <w:rPr>
          <w:noProof/>
        </w:rP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801948">
      <w:pPr>
        <w:keepLines/>
        <w:ind w:left="1702" w:hanging="1418"/>
        <w:rPr>
          <w:noProof/>
        </w:rPr>
      </w:pPr>
      <w:r w:rsidRPr="00801948">
        <w:rPr>
          <w:noProof/>
        </w:rPr>
        <w:t>[12]</w:t>
      </w:r>
      <w:r w:rsidRPr="00801948">
        <w:rPr>
          <w:noProof/>
        </w:rPr>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bookmarkStart w:id="6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60"/>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317C2A">
      <w:pPr>
        <w:keepLines/>
        <w:ind w:left="1702" w:hanging="1418"/>
      </w:pPr>
      <w:r w:rsidRPr="00317C2A">
        <w:rPr>
          <w:lang w:eastAsia="en-GB"/>
        </w:rPr>
        <w:t>[3</w:t>
      </w:r>
      <w:r>
        <w:rPr>
          <w:lang w:eastAsia="en-GB"/>
        </w:rPr>
        <w:t>5</w:t>
      </w:r>
      <w:r w:rsidRPr="00317C2A">
        <w:rPr>
          <w:lang w:eastAsia="en-GB"/>
        </w:rPr>
        <w:t>]</w:t>
      </w:r>
      <w:r w:rsidRPr="00317C2A">
        <w:rPr>
          <w:lang w:eastAsia="en-GB"/>
        </w:rPr>
        <w:tab/>
      </w:r>
      <w:r w:rsidRPr="00317C2A">
        <w:t>3GPP TS 29.503: "5G System; Unified Data Management Services; Stage 3".</w:t>
      </w:r>
    </w:p>
    <w:p w14:paraId="3CC58A39" w14:textId="77777777" w:rsidR="004F1B76" w:rsidRDefault="004F1B76">
      <w:pPr>
        <w:pStyle w:val="Heading1"/>
        <w:rPr>
          <w:noProof/>
        </w:rPr>
      </w:pPr>
      <w:bookmarkStart w:id="61" w:name="_Toc28011065"/>
      <w:bookmarkStart w:id="62" w:name="_Toc34137928"/>
      <w:bookmarkStart w:id="63" w:name="_Toc36037523"/>
      <w:bookmarkStart w:id="64" w:name="_Toc39051625"/>
      <w:bookmarkStart w:id="65" w:name="_Toc43363217"/>
      <w:bookmarkStart w:id="66" w:name="_Toc45132824"/>
      <w:bookmarkStart w:id="67" w:name="_Toc49871555"/>
      <w:bookmarkStart w:id="68" w:name="_Toc50023445"/>
      <w:bookmarkStart w:id="69" w:name="_Toc51761125"/>
      <w:bookmarkStart w:id="70" w:name="_Toc67492608"/>
      <w:bookmarkStart w:id="71" w:name="_Toc74838341"/>
      <w:bookmarkStart w:id="72" w:name="_Toc104311163"/>
      <w:bookmarkStart w:id="73" w:name="_Toc104385843"/>
      <w:bookmarkStart w:id="74" w:name="_Toc104407037"/>
      <w:bookmarkStart w:id="75" w:name="_Toc104408330"/>
      <w:bookmarkStart w:id="76" w:name="_Toc104545924"/>
      <w:bookmarkStart w:id="77" w:name="_Toc191391736"/>
      <w:bookmarkStart w:id="78" w:name="_Toc214973149"/>
      <w:r>
        <w:rPr>
          <w:noProof/>
        </w:rPr>
        <w:t>3</w:t>
      </w:r>
      <w:r>
        <w:rPr>
          <w:noProof/>
        </w:rPr>
        <w:tab/>
        <w:t>Definitions</w:t>
      </w:r>
      <w:r>
        <w:rPr>
          <w:noProof/>
          <w:lang w:eastAsia="zh-CN"/>
        </w:rPr>
        <w:t xml:space="preserve"> </w:t>
      </w:r>
      <w:r>
        <w:rPr>
          <w:noProof/>
        </w:rPr>
        <w:t>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1548C06" w14:textId="77777777" w:rsidR="004F1B76" w:rsidRDefault="004F1B76">
      <w:pPr>
        <w:pStyle w:val="Heading2"/>
        <w:rPr>
          <w:noProof/>
        </w:rPr>
      </w:pPr>
      <w:bookmarkStart w:id="79" w:name="_Toc28011066"/>
      <w:bookmarkStart w:id="80" w:name="_Toc34137929"/>
      <w:bookmarkStart w:id="81" w:name="_Toc36037524"/>
      <w:bookmarkStart w:id="82" w:name="_Toc39051626"/>
      <w:bookmarkStart w:id="83" w:name="_Toc43363218"/>
      <w:bookmarkStart w:id="84" w:name="_Toc45132825"/>
      <w:bookmarkStart w:id="85" w:name="_Toc49871556"/>
      <w:bookmarkStart w:id="86" w:name="_Toc50023446"/>
      <w:bookmarkStart w:id="87" w:name="_Toc51761126"/>
      <w:bookmarkStart w:id="88" w:name="_Toc67492609"/>
      <w:bookmarkStart w:id="89" w:name="_Toc74838342"/>
      <w:bookmarkStart w:id="90" w:name="_Toc104311164"/>
      <w:bookmarkStart w:id="91" w:name="_Toc104385844"/>
      <w:bookmarkStart w:id="92" w:name="_Toc104407038"/>
      <w:bookmarkStart w:id="93" w:name="_Toc104408331"/>
      <w:bookmarkStart w:id="94" w:name="_Toc104545925"/>
      <w:bookmarkStart w:id="95" w:name="_Toc191391737"/>
      <w:bookmarkStart w:id="96" w:name="_Toc214973150"/>
      <w:r>
        <w:rPr>
          <w:noProof/>
        </w:rPr>
        <w:t>3.1</w:t>
      </w:r>
      <w:r>
        <w:rPr>
          <w:noProof/>
        </w:rP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7" w:name="_Toc28011067"/>
      <w:bookmarkStart w:id="98" w:name="_Toc34137930"/>
      <w:bookmarkStart w:id="99" w:name="_Toc36037525"/>
      <w:bookmarkStart w:id="100" w:name="_Toc39051627"/>
      <w:bookmarkStart w:id="101" w:name="_Toc43363219"/>
      <w:bookmarkStart w:id="102" w:name="_Toc45132826"/>
      <w:bookmarkStart w:id="103" w:name="_Toc49871557"/>
      <w:bookmarkStart w:id="104" w:name="_Toc50023447"/>
      <w:bookmarkStart w:id="105" w:name="_Toc51761127"/>
      <w:bookmarkStart w:id="106" w:name="_Toc67492610"/>
      <w:bookmarkStart w:id="107" w:name="_Toc74838343"/>
      <w:bookmarkStart w:id="108" w:name="_Toc104311165"/>
      <w:bookmarkStart w:id="109" w:name="_Toc104385845"/>
      <w:bookmarkStart w:id="110" w:name="_Toc104407039"/>
      <w:bookmarkStart w:id="111" w:name="_Toc104408332"/>
      <w:bookmarkStart w:id="112" w:name="_Toc104545926"/>
      <w:bookmarkStart w:id="113" w:name="_Toc191391738"/>
      <w:bookmarkStart w:id="114" w:name="_Toc214973151"/>
      <w:r>
        <w:rPr>
          <w:noProof/>
        </w:rPr>
        <w:lastRenderedPageBreak/>
        <w:t>3.2</w:t>
      </w:r>
      <w:r>
        <w:rPr>
          <w:noProof/>
        </w:rPr>
        <w:tab/>
        <w:t>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77777777" w:rsidR="004F1B76" w:rsidRDefault="004F1B76">
      <w:pPr>
        <w:pStyle w:val="EW"/>
      </w:pPr>
      <w:r>
        <w:t>5GS</w:t>
      </w:r>
      <w:r>
        <w:tab/>
        <w:t xml:space="preserve">5G System </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77777777" w:rsidR="004F1B76" w:rsidRDefault="004F1B76">
      <w:pPr>
        <w:pStyle w:val="EW"/>
        <w:keepNext/>
      </w:pPr>
      <w:r>
        <w:t>FN-RG</w:t>
      </w:r>
      <w:r>
        <w:tab/>
        <w:t>Fixed Network Residential Gateway</w:t>
      </w:r>
      <w:r>
        <w:rPr>
          <w:lang w:eastAsia="ja-JP"/>
        </w:rPr>
        <w:t xml:space="preserve"> </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77777777" w:rsidR="004F1B76" w:rsidRDefault="004F1B76">
      <w:pPr>
        <w:pStyle w:val="EW"/>
        <w:rPr>
          <w:noProof/>
          <w:lang w:eastAsia="zh-CN"/>
        </w:rPr>
      </w:pPr>
      <w:r>
        <w:t>LBO</w:t>
      </w:r>
      <w:r>
        <w:tab/>
        <w:t>Local Break Out (roaming)</w:t>
      </w:r>
      <w:r>
        <w:rPr>
          <w:noProof/>
          <w:lang w:eastAsia="zh-CN"/>
        </w:rPr>
        <w:t xml:space="preserve"> </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6F6267">
      <w:pPr>
        <w:keepLines/>
        <w:spacing w:after="0"/>
        <w:ind w:left="1702" w:hanging="1418"/>
      </w:pPr>
      <w:r w:rsidRPr="006F6267">
        <w:t>NWDAF</w:t>
      </w:r>
      <w:r w:rsidRPr="006F6267">
        <w:tab/>
        <w:t>Network Data Analytics Function</w:t>
      </w:r>
    </w:p>
    <w:p w14:paraId="7FF5D3DD" w14:textId="77777777" w:rsidR="006F6267" w:rsidRPr="006F6267" w:rsidRDefault="006F6267" w:rsidP="006F6267">
      <w:pPr>
        <w:keepLines/>
        <w:spacing w:after="0"/>
        <w:ind w:left="1702" w:hanging="1418"/>
      </w:pPr>
      <w:r w:rsidRPr="006F6267">
        <w:t>OAM</w:t>
      </w:r>
      <w:r w:rsidRPr="006F6267">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77777777" w:rsidR="004F1B76" w:rsidRDefault="004F1B76">
      <w:pPr>
        <w:pStyle w:val="EW"/>
        <w:rPr>
          <w:lang w:eastAsia="zh-CN"/>
        </w:rPr>
      </w:pPr>
      <w:r>
        <w:rPr>
          <w:lang w:eastAsia="zh-CN"/>
        </w:rPr>
        <w:t>PRA</w:t>
      </w:r>
      <w:r>
        <w:rPr>
          <w:lang w:eastAsia="zh-CN"/>
        </w:rPr>
        <w:tab/>
        <w:t xml:space="preserve">Presence Reporting Area </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77777777" w:rsidR="004F1B76" w:rsidRDefault="004F1B76">
      <w:pPr>
        <w:pStyle w:val="EW"/>
        <w:rPr>
          <w:noProof/>
        </w:rPr>
      </w:pPr>
      <w:r>
        <w:rPr>
          <w:noProof/>
        </w:rPr>
        <w:t>RFSP</w:t>
      </w:r>
      <w:r>
        <w:rPr>
          <w:noProof/>
        </w:rPr>
        <w:tab/>
        <w:t xml:space="preserve">RAT Frequency Selection Priority </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bookmarkStart w:id="115" w:name="_Hlk16691672"/>
    </w:p>
    <w:p w14:paraId="3DB51718" w14:textId="77777777" w:rsidR="004F1B76" w:rsidRDefault="004F1B76">
      <w:pPr>
        <w:pStyle w:val="EW"/>
      </w:pPr>
      <w:r>
        <w:t>SNPN</w:t>
      </w:r>
      <w:r>
        <w:tab/>
        <w:t>Stand-alone Non-Public Network</w:t>
      </w:r>
      <w:bookmarkEnd w:id="115"/>
    </w:p>
    <w:p w14:paraId="04EF13B4" w14:textId="77777777" w:rsidR="006F6267" w:rsidRPr="006F6267" w:rsidRDefault="006F6267" w:rsidP="006F6267">
      <w:pPr>
        <w:keepLines/>
        <w:spacing w:after="0"/>
        <w:ind w:left="1702" w:hanging="1418"/>
        <w:rPr>
          <w:noProof/>
        </w:rPr>
      </w:pPr>
      <w:r w:rsidRPr="006F6267">
        <w:rPr>
          <w:noProof/>
        </w:rPr>
        <w:t>SUPI</w:t>
      </w:r>
      <w:r w:rsidRPr="006F6267">
        <w:rPr>
          <w:noProof/>
        </w:rPr>
        <w:tab/>
        <w:t xml:space="preserve">Subscription Permanent Identifier </w:t>
      </w:r>
    </w:p>
    <w:p w14:paraId="62D38148" w14:textId="77777777" w:rsidR="006F6267" w:rsidRPr="006F6267" w:rsidRDefault="006F6267" w:rsidP="006F6267">
      <w:pPr>
        <w:keepLines/>
        <w:spacing w:after="0"/>
        <w:ind w:left="1702" w:hanging="1418"/>
        <w:rPr>
          <w:noProof/>
        </w:rPr>
      </w:pPr>
      <w:r w:rsidRPr="006F6267">
        <w:t>TSCTSF</w:t>
      </w:r>
      <w:r w:rsidRPr="006F6267">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77777777" w:rsidR="004F1B76" w:rsidRDefault="004F1B76">
      <w:pPr>
        <w:pStyle w:val="EW"/>
        <w:rPr>
          <w:lang w:eastAsia="ko-KR"/>
        </w:rPr>
      </w:pPr>
      <w:r>
        <w:rPr>
          <w:lang w:eastAsia="ko-KR"/>
        </w:rPr>
        <w:t>W-5GAN</w:t>
      </w:r>
      <w:r>
        <w:rPr>
          <w:lang w:eastAsia="ko-KR"/>
        </w:rPr>
        <w:tab/>
        <w:t xml:space="preserve">Wireline 5G Access Network </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6" w:name="_Toc28011068"/>
      <w:bookmarkStart w:id="117" w:name="_Toc34137931"/>
      <w:bookmarkStart w:id="118" w:name="_Toc36037526"/>
      <w:bookmarkStart w:id="119" w:name="_Toc39051628"/>
      <w:bookmarkStart w:id="120" w:name="_Toc43363220"/>
      <w:bookmarkStart w:id="121" w:name="_Toc45132827"/>
      <w:bookmarkStart w:id="122" w:name="_Toc49871558"/>
      <w:bookmarkStart w:id="123" w:name="_Toc50023448"/>
      <w:bookmarkStart w:id="124" w:name="_Toc51761128"/>
      <w:bookmarkStart w:id="125" w:name="_Toc67492611"/>
      <w:bookmarkStart w:id="126" w:name="_Toc74838344"/>
      <w:bookmarkStart w:id="127" w:name="_Toc104311166"/>
      <w:bookmarkStart w:id="128" w:name="_Toc104385846"/>
      <w:bookmarkStart w:id="129" w:name="_Toc104407040"/>
      <w:bookmarkStart w:id="130" w:name="_Toc104408333"/>
      <w:bookmarkStart w:id="131" w:name="_Toc104545927"/>
      <w:bookmarkStart w:id="132" w:name="_Toc191391739"/>
      <w:bookmarkStart w:id="133" w:name="_Toc214973152"/>
      <w:r>
        <w:rPr>
          <w:rFonts w:eastAsia="Times New Roman"/>
          <w:noProof/>
        </w:rPr>
        <w:lastRenderedPageBreak/>
        <w:t>4</w:t>
      </w:r>
      <w:r>
        <w:rPr>
          <w:rFonts w:eastAsia="Times New Roman"/>
          <w:noProof/>
        </w:rPr>
        <w:tab/>
        <w:t>Access and Mobility Policy Control Service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15E2C00" w14:textId="77777777" w:rsidR="004F1B76" w:rsidRDefault="004F1B76">
      <w:pPr>
        <w:pStyle w:val="Heading2"/>
        <w:rPr>
          <w:noProof/>
        </w:rPr>
      </w:pPr>
      <w:bookmarkStart w:id="134" w:name="_Toc28011069"/>
      <w:bookmarkStart w:id="135" w:name="_Toc34137932"/>
      <w:bookmarkStart w:id="136" w:name="_Toc36037527"/>
      <w:bookmarkStart w:id="137" w:name="_Toc39051629"/>
      <w:bookmarkStart w:id="138" w:name="_Toc43363221"/>
      <w:bookmarkStart w:id="139" w:name="_Toc45132828"/>
      <w:bookmarkStart w:id="140" w:name="_Toc49871559"/>
      <w:bookmarkStart w:id="141" w:name="_Toc50023449"/>
      <w:bookmarkStart w:id="142" w:name="_Toc51761129"/>
      <w:bookmarkStart w:id="143" w:name="_Toc67492612"/>
      <w:bookmarkStart w:id="144" w:name="_Toc74838345"/>
      <w:bookmarkStart w:id="145" w:name="_Toc104311167"/>
      <w:bookmarkStart w:id="146" w:name="_Toc104385847"/>
      <w:bookmarkStart w:id="147" w:name="_Toc104407041"/>
      <w:bookmarkStart w:id="148" w:name="_Toc104408334"/>
      <w:bookmarkStart w:id="149" w:name="_Toc104545928"/>
      <w:bookmarkStart w:id="150" w:name="_Toc191391740"/>
      <w:bookmarkStart w:id="151" w:name="_Toc214973153"/>
      <w:r>
        <w:rPr>
          <w:noProof/>
        </w:rPr>
        <w:t>4.1</w:t>
      </w:r>
      <w:r>
        <w:rPr>
          <w:noProof/>
        </w:rPr>
        <w:tab/>
        <w:t>Service Description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4CAE280" w14:textId="77777777" w:rsidR="004F1B76" w:rsidRDefault="004F1B76">
      <w:pPr>
        <w:pStyle w:val="Heading3"/>
        <w:rPr>
          <w:noProof/>
          <w:lang w:eastAsia="zh-CN"/>
        </w:rPr>
      </w:pPr>
      <w:bookmarkStart w:id="152" w:name="_Toc28011070"/>
      <w:bookmarkStart w:id="153" w:name="_Toc34137933"/>
      <w:bookmarkStart w:id="154" w:name="_Toc36037528"/>
      <w:bookmarkStart w:id="155" w:name="_Toc39051630"/>
      <w:bookmarkStart w:id="156" w:name="_Toc43363222"/>
      <w:bookmarkStart w:id="157" w:name="_Toc45132829"/>
      <w:bookmarkStart w:id="158" w:name="_Toc49871560"/>
      <w:bookmarkStart w:id="159" w:name="_Toc50023450"/>
      <w:bookmarkStart w:id="160" w:name="_Toc51761130"/>
      <w:bookmarkStart w:id="161" w:name="_Toc67492613"/>
      <w:bookmarkStart w:id="162" w:name="_Toc74838346"/>
      <w:bookmarkStart w:id="163" w:name="_Toc104311168"/>
      <w:bookmarkStart w:id="164" w:name="_Toc104385848"/>
      <w:bookmarkStart w:id="165" w:name="_Toc104407042"/>
      <w:bookmarkStart w:id="166" w:name="_Toc104408335"/>
      <w:bookmarkStart w:id="167" w:name="_Toc104545929"/>
      <w:bookmarkStart w:id="168" w:name="_Toc191391741"/>
      <w:bookmarkStart w:id="169" w:name="_Toc214973154"/>
      <w:r>
        <w:rPr>
          <w:noProof/>
        </w:rPr>
        <w:t>4.</w:t>
      </w:r>
      <w:r>
        <w:rPr>
          <w:noProof/>
          <w:lang w:eastAsia="zh-CN"/>
        </w:rPr>
        <w:t>1.1</w:t>
      </w:r>
      <w:r>
        <w:rPr>
          <w:noProof/>
        </w:rPr>
        <w:tab/>
      </w:r>
      <w:r>
        <w:rPr>
          <w:noProof/>
          <w:lang w:eastAsia="zh-CN"/>
        </w:rPr>
        <w:t>Overview</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70" w:name="_Toc28011071"/>
      <w:bookmarkStart w:id="171" w:name="_Toc34137934"/>
      <w:bookmarkStart w:id="172" w:name="_Toc36037529"/>
      <w:bookmarkStart w:id="173" w:name="_Toc39051631"/>
      <w:bookmarkStart w:id="174" w:name="_Toc43363223"/>
      <w:bookmarkStart w:id="175" w:name="_Toc45132830"/>
      <w:bookmarkStart w:id="176" w:name="_Toc49871561"/>
      <w:bookmarkStart w:id="177" w:name="_Toc50023451"/>
      <w:bookmarkStart w:id="178" w:name="_Toc51761131"/>
      <w:bookmarkStart w:id="179" w:name="_Toc67492614"/>
      <w:bookmarkStart w:id="180" w:name="_Toc74838347"/>
      <w:bookmarkStart w:id="181" w:name="_Toc104311169"/>
      <w:bookmarkStart w:id="182" w:name="_Toc104385849"/>
      <w:bookmarkStart w:id="183" w:name="_Toc104407043"/>
      <w:bookmarkStart w:id="184" w:name="_Toc104408336"/>
      <w:bookmarkStart w:id="185" w:name="_Toc104545930"/>
      <w:bookmarkStart w:id="186" w:name="_Toc191391742"/>
      <w:bookmarkStart w:id="187" w:name="_Toc214973155"/>
      <w:r>
        <w:rPr>
          <w:noProof/>
        </w:rPr>
        <w:t>4.1.2</w:t>
      </w:r>
      <w:r>
        <w:rPr>
          <w:noProof/>
        </w:rPr>
        <w:tab/>
        <w:t>Service Architecture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0.5pt" o:ole="">
            <v:imagedata r:id="rId12" o:title=""/>
          </v:shape>
          <o:OLEObject Type="Embed" ProgID="Visio.Drawing.11" ShapeID="_x0000_i1026" DrawAspect="Content" ObjectID="_1825585961"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25585962"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w:t>
      </w:r>
      <w:bookmarkStart w:id="188" w:name="_Hlk496757574"/>
      <w:r>
        <w:rPr>
          <w:noProof/>
        </w:rPr>
        <w:t>reference point representation</w:t>
      </w:r>
      <w:bookmarkEnd w:id="188"/>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25585963"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9" w:name="_Toc28011072"/>
      <w:bookmarkStart w:id="190" w:name="_Toc34137935"/>
      <w:bookmarkStart w:id="191" w:name="_Toc36037530"/>
      <w:bookmarkStart w:id="192" w:name="_Toc39051632"/>
      <w:bookmarkStart w:id="193" w:name="_Toc43363224"/>
      <w:bookmarkStart w:id="194" w:name="_Toc45132831"/>
      <w:bookmarkStart w:id="195" w:name="_Toc49871562"/>
      <w:bookmarkStart w:id="196" w:name="_Toc50023452"/>
      <w:bookmarkStart w:id="197" w:name="_Toc51761132"/>
      <w:bookmarkStart w:id="198" w:name="_Toc67492615"/>
      <w:bookmarkStart w:id="199" w:name="_Toc74838348"/>
      <w:bookmarkStart w:id="200" w:name="_Toc104311170"/>
      <w:bookmarkStart w:id="201" w:name="_Toc104385850"/>
      <w:bookmarkStart w:id="202" w:name="_Toc104407044"/>
      <w:bookmarkStart w:id="203" w:name="_Toc104408337"/>
      <w:bookmarkStart w:id="204" w:name="_Toc104545931"/>
      <w:bookmarkStart w:id="205" w:name="_Toc191391743"/>
      <w:bookmarkStart w:id="206" w:name="_Toc214973156"/>
      <w:r>
        <w:rPr>
          <w:noProof/>
        </w:rPr>
        <w:t>4.</w:t>
      </w:r>
      <w:r>
        <w:rPr>
          <w:noProof/>
          <w:lang w:eastAsia="zh-CN"/>
        </w:rPr>
        <w:t>1.3</w:t>
      </w:r>
      <w:r>
        <w:rPr>
          <w:noProof/>
        </w:rPr>
        <w:tab/>
        <w:t>Network Functions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8515DDD" w14:textId="77777777" w:rsidR="004F1B76" w:rsidRDefault="004F1B76">
      <w:pPr>
        <w:pStyle w:val="Heading4"/>
        <w:rPr>
          <w:noProof/>
          <w:lang w:eastAsia="zh-CN"/>
        </w:rPr>
      </w:pPr>
      <w:bookmarkStart w:id="207" w:name="_Toc28011073"/>
      <w:bookmarkStart w:id="208" w:name="_Toc34137936"/>
      <w:bookmarkStart w:id="209" w:name="_Toc36037531"/>
      <w:bookmarkStart w:id="210" w:name="_Toc39051633"/>
      <w:bookmarkStart w:id="211" w:name="_Toc43363225"/>
      <w:bookmarkStart w:id="212" w:name="_Toc45132832"/>
      <w:bookmarkStart w:id="213" w:name="_Toc49871563"/>
      <w:bookmarkStart w:id="214" w:name="_Toc50023453"/>
      <w:bookmarkStart w:id="215" w:name="_Toc51761133"/>
      <w:bookmarkStart w:id="216" w:name="_Toc67492616"/>
      <w:bookmarkStart w:id="217" w:name="_Toc74838349"/>
      <w:bookmarkStart w:id="218" w:name="_Toc104311171"/>
      <w:bookmarkStart w:id="219" w:name="_Toc104385851"/>
      <w:bookmarkStart w:id="220" w:name="_Toc104407045"/>
      <w:bookmarkStart w:id="221" w:name="_Toc104408338"/>
      <w:bookmarkStart w:id="222" w:name="_Toc104545932"/>
      <w:bookmarkStart w:id="223" w:name="_Toc191391744"/>
      <w:bookmarkStart w:id="224" w:name="_Toc214973157"/>
      <w:r>
        <w:rPr>
          <w:noProof/>
        </w:rPr>
        <w:t>4.</w:t>
      </w:r>
      <w:r>
        <w:rPr>
          <w:noProof/>
          <w:lang w:eastAsia="zh-CN"/>
        </w:rPr>
        <w:t>1.3.1</w:t>
      </w:r>
      <w:r>
        <w:rPr>
          <w:noProof/>
        </w:rPr>
        <w:tab/>
      </w:r>
      <w:r>
        <w:rPr>
          <w:noProof/>
          <w:lang w:eastAsia="zh-CN"/>
        </w:rPr>
        <w:t>Policy Control Function (PCF)</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FA2FBCE" w:rsidR="006F6267" w:rsidRPr="006F6267" w:rsidRDefault="006F6267" w:rsidP="006F6267">
      <w:pPr>
        <w:ind w:left="568" w:hanging="284"/>
      </w:pPr>
      <w:r w:rsidRPr="006F6267">
        <w:t>-</w:t>
      </w:r>
      <w:r w:rsidRPr="006F6267">
        <w:tab/>
        <w:t>Information from the CHF about spending limit control;</w:t>
      </w:r>
    </w:p>
    <w:p w14:paraId="1C039D03" w14:textId="77777777" w:rsidR="006F6267" w:rsidRPr="006F6267" w:rsidRDefault="006F6267" w:rsidP="006F6267">
      <w:pPr>
        <w:ind w:left="568" w:hanging="284"/>
      </w:pPr>
      <w:r w:rsidRPr="006F6267">
        <w:t>-</w:t>
      </w:r>
      <w:r w:rsidRPr="006F6267">
        <w:tab/>
        <w:t>Information from the OAM System;</w:t>
      </w:r>
    </w:p>
    <w:p w14:paraId="51AB3C87" w14:textId="77777777" w:rsidR="006F6267" w:rsidRPr="006F6267" w:rsidRDefault="006F6267" w:rsidP="006F6267">
      <w:pPr>
        <w:ind w:left="568" w:hanging="284"/>
      </w:pPr>
      <w:r w:rsidRPr="006F6267">
        <w:lastRenderedPageBreak/>
        <w:t>-</w:t>
      </w:r>
      <w:r w:rsidRPr="006F6267">
        <w:tab/>
        <w:t>Information from the PCF for a PDU session;</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5" w:name="_Toc28011074"/>
      <w:bookmarkStart w:id="226" w:name="_Toc34137937"/>
      <w:bookmarkStart w:id="227" w:name="_Toc36037532"/>
      <w:bookmarkStart w:id="228" w:name="_Toc39051634"/>
      <w:bookmarkStart w:id="229" w:name="_Toc43363226"/>
      <w:bookmarkStart w:id="230" w:name="_Toc45132833"/>
      <w:bookmarkStart w:id="231" w:name="_Toc49871564"/>
      <w:bookmarkStart w:id="232" w:name="_Toc50023454"/>
      <w:bookmarkStart w:id="233" w:name="_Toc51761134"/>
      <w:bookmarkStart w:id="234" w:name="_Toc67492617"/>
      <w:bookmarkStart w:id="235" w:name="_Toc74838350"/>
      <w:bookmarkStart w:id="236" w:name="_Toc104311172"/>
      <w:bookmarkStart w:id="237" w:name="_Toc104385852"/>
      <w:bookmarkStart w:id="238" w:name="_Toc104407046"/>
      <w:bookmarkStart w:id="239" w:name="_Toc104408339"/>
      <w:bookmarkStart w:id="240" w:name="_Toc104545933"/>
      <w:bookmarkStart w:id="241" w:name="_Toc191391745"/>
      <w:bookmarkStart w:id="242" w:name="_Toc214973158"/>
      <w:r>
        <w:rPr>
          <w:noProof/>
        </w:rPr>
        <w:t>4.</w:t>
      </w:r>
      <w:r>
        <w:rPr>
          <w:noProof/>
          <w:lang w:eastAsia="zh-CN"/>
        </w:rPr>
        <w:t>1.3.2</w:t>
      </w:r>
      <w:r>
        <w:rPr>
          <w:noProof/>
        </w:rPr>
        <w:tab/>
      </w:r>
      <w:r>
        <w:rPr>
          <w:noProof/>
          <w:lang w:eastAsia="zh-CN"/>
        </w:rPr>
        <w:t>NF Service Consumers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bookmarkStart w:id="243" w:name="_Hlk496758039"/>
      <w:r>
        <w:rPr>
          <w:noProof/>
        </w:rPr>
        <w:t>.</w:t>
      </w:r>
    </w:p>
    <w:p w14:paraId="61CA9CB9" w14:textId="77777777" w:rsidR="004F1B76" w:rsidRDefault="004F1B76">
      <w:pPr>
        <w:pStyle w:val="Heading2"/>
        <w:rPr>
          <w:noProof/>
          <w:lang w:eastAsia="zh-CN"/>
        </w:rPr>
      </w:pPr>
      <w:bookmarkStart w:id="244" w:name="_Toc28011075"/>
      <w:bookmarkStart w:id="245" w:name="_Toc34137938"/>
      <w:bookmarkStart w:id="246" w:name="_Toc36037533"/>
      <w:bookmarkStart w:id="247" w:name="_Toc39051635"/>
      <w:bookmarkStart w:id="248" w:name="_Toc43363227"/>
      <w:bookmarkStart w:id="249" w:name="_Toc45132834"/>
      <w:bookmarkStart w:id="250" w:name="_Toc49871565"/>
      <w:bookmarkStart w:id="251" w:name="_Toc50023455"/>
      <w:bookmarkStart w:id="252" w:name="_Toc51761135"/>
      <w:bookmarkStart w:id="253" w:name="_Toc67492618"/>
      <w:bookmarkStart w:id="254" w:name="_Toc74838351"/>
      <w:bookmarkStart w:id="255" w:name="_Toc104311173"/>
      <w:bookmarkStart w:id="256" w:name="_Toc104385853"/>
      <w:bookmarkStart w:id="257" w:name="_Toc104407047"/>
      <w:bookmarkStart w:id="258" w:name="_Toc104408340"/>
      <w:bookmarkStart w:id="259" w:name="_Toc104545934"/>
      <w:bookmarkStart w:id="260" w:name="_Toc191391746"/>
      <w:bookmarkStart w:id="261" w:name="_Toc214973159"/>
      <w:bookmarkEnd w:id="243"/>
      <w:r>
        <w:rPr>
          <w:noProof/>
        </w:rPr>
        <w:t>4.</w:t>
      </w:r>
      <w:r>
        <w:rPr>
          <w:noProof/>
          <w:lang w:eastAsia="zh-CN"/>
        </w:rPr>
        <w:t>2</w:t>
      </w:r>
      <w:r>
        <w:rPr>
          <w:noProof/>
        </w:rPr>
        <w:tab/>
      </w:r>
      <w:r>
        <w:rPr>
          <w:noProof/>
          <w:lang w:eastAsia="zh-CN"/>
        </w:rPr>
        <w:t>Service Operations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EB5081" w14:textId="77777777" w:rsidR="004F1B76" w:rsidRDefault="004F1B76">
      <w:pPr>
        <w:pStyle w:val="Heading3"/>
        <w:rPr>
          <w:noProof/>
          <w:lang w:eastAsia="zh-CN"/>
        </w:rPr>
      </w:pPr>
      <w:bookmarkStart w:id="262" w:name="_Toc28011076"/>
      <w:bookmarkStart w:id="263" w:name="_Toc34137939"/>
      <w:bookmarkStart w:id="264" w:name="_Toc36037534"/>
      <w:bookmarkStart w:id="265" w:name="_Toc39051636"/>
      <w:bookmarkStart w:id="266" w:name="_Toc43363228"/>
      <w:bookmarkStart w:id="267" w:name="_Toc45132835"/>
      <w:bookmarkStart w:id="268" w:name="_Toc49871566"/>
      <w:bookmarkStart w:id="269" w:name="_Toc50023456"/>
      <w:bookmarkStart w:id="270" w:name="_Toc51761136"/>
      <w:bookmarkStart w:id="271" w:name="_Toc67492619"/>
      <w:bookmarkStart w:id="272" w:name="_Toc74838352"/>
      <w:bookmarkStart w:id="273" w:name="_Toc104311174"/>
      <w:bookmarkStart w:id="274" w:name="_Toc104385854"/>
      <w:bookmarkStart w:id="275" w:name="_Toc104407048"/>
      <w:bookmarkStart w:id="276" w:name="_Toc104408341"/>
      <w:bookmarkStart w:id="277" w:name="_Toc104545935"/>
      <w:bookmarkStart w:id="278" w:name="_Toc191391747"/>
      <w:bookmarkStart w:id="279" w:name="_Toc214973160"/>
      <w:r>
        <w:rPr>
          <w:noProof/>
        </w:rPr>
        <w:t>4.</w:t>
      </w:r>
      <w:r>
        <w:rPr>
          <w:noProof/>
          <w:lang w:eastAsia="zh-CN"/>
        </w:rPr>
        <w:t>2</w:t>
      </w:r>
      <w:r>
        <w:rPr>
          <w:noProof/>
        </w:rPr>
        <w:t>.1</w:t>
      </w:r>
      <w:r>
        <w:rPr>
          <w:noProof/>
        </w:rPr>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80" w:name="_Toc28011077"/>
      <w:bookmarkStart w:id="281" w:name="_Toc34137940"/>
      <w:bookmarkStart w:id="282" w:name="_Toc36037535"/>
      <w:bookmarkStart w:id="283" w:name="_Toc39051637"/>
      <w:bookmarkStart w:id="284" w:name="_Toc43363229"/>
      <w:bookmarkStart w:id="285" w:name="_Toc45132836"/>
      <w:bookmarkStart w:id="286" w:name="_Toc49871567"/>
      <w:bookmarkStart w:id="287" w:name="_Toc50023457"/>
      <w:bookmarkStart w:id="288" w:name="_Toc51761137"/>
      <w:bookmarkStart w:id="289" w:name="_Toc67492620"/>
      <w:bookmarkStart w:id="290" w:name="_Toc74838353"/>
      <w:bookmarkStart w:id="291" w:name="_Toc104311175"/>
      <w:bookmarkStart w:id="292" w:name="_Toc104385855"/>
      <w:bookmarkStart w:id="293" w:name="_Toc104407049"/>
      <w:bookmarkStart w:id="294" w:name="_Toc104408342"/>
      <w:bookmarkStart w:id="295" w:name="_Toc104545936"/>
      <w:bookmarkStart w:id="296" w:name="_Toc191391748"/>
      <w:bookmarkStart w:id="297" w:name="_Toc214973161"/>
      <w:r>
        <w:rPr>
          <w:noProof/>
        </w:rPr>
        <w:t>4.2.2</w:t>
      </w:r>
      <w:r>
        <w:rPr>
          <w:noProof/>
        </w:rPr>
        <w:tab/>
        <w:t>Npcf_AMPolicyControl_Create Service Operation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E03DF6E" w14:textId="77777777" w:rsidR="004F1B76" w:rsidRDefault="004F1B76">
      <w:pPr>
        <w:pStyle w:val="Heading4"/>
        <w:rPr>
          <w:noProof/>
        </w:rPr>
      </w:pPr>
      <w:bookmarkStart w:id="298" w:name="_Toc28011078"/>
      <w:bookmarkStart w:id="299" w:name="_Toc34137941"/>
      <w:bookmarkStart w:id="300" w:name="_Toc36037536"/>
      <w:bookmarkStart w:id="301" w:name="_Toc39051638"/>
      <w:bookmarkStart w:id="302" w:name="_Toc43363230"/>
      <w:bookmarkStart w:id="303" w:name="_Toc45132837"/>
      <w:bookmarkStart w:id="304" w:name="_Toc49871568"/>
      <w:bookmarkStart w:id="305" w:name="_Toc50023458"/>
      <w:bookmarkStart w:id="306" w:name="_Toc51761138"/>
      <w:bookmarkStart w:id="307" w:name="_Toc67492621"/>
      <w:bookmarkStart w:id="308" w:name="_Toc74838354"/>
      <w:bookmarkStart w:id="309" w:name="_Toc104311176"/>
      <w:bookmarkStart w:id="310" w:name="_Toc104385856"/>
      <w:bookmarkStart w:id="311" w:name="_Toc104407050"/>
      <w:bookmarkStart w:id="312" w:name="_Toc104408343"/>
      <w:bookmarkStart w:id="313" w:name="_Toc104545937"/>
      <w:bookmarkStart w:id="314" w:name="_Toc191391749"/>
      <w:bookmarkStart w:id="315" w:name="_Toc214973162"/>
      <w:r>
        <w:rPr>
          <w:noProof/>
        </w:rPr>
        <w:t>4.2.2.1</w:t>
      </w:r>
      <w:r>
        <w:rPr>
          <w:noProof/>
        </w:rPr>
        <w:tab/>
        <w:t>General</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BC4151">
      <w:pPr>
        <w:ind w:left="568" w:hanging="284"/>
        <w:rPr>
          <w:noProof/>
        </w:rPr>
      </w:pPr>
      <w:r w:rsidRPr="00BC4151">
        <w:rPr>
          <w:noProof/>
        </w:rPr>
        <w:t>-</w:t>
      </w:r>
      <w:r w:rsidRPr="00BC4151">
        <w:rPr>
          <w:noProof/>
        </w:rPr>
        <w:tab/>
        <w:t xml:space="preserve">when the UE registers to the network; </w:t>
      </w:r>
    </w:p>
    <w:p w14:paraId="1662B293" w14:textId="77777777" w:rsidR="00BC4151" w:rsidRPr="00BC4151" w:rsidRDefault="00BC4151" w:rsidP="00BC4151">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983878">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25585964"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6" w:name="_Toc28011079"/>
      <w:bookmarkStart w:id="317" w:name="_Toc34137942"/>
      <w:bookmarkStart w:id="318" w:name="_Toc36037537"/>
      <w:bookmarkStart w:id="319" w:name="_Toc39051639"/>
      <w:bookmarkStart w:id="320" w:name="_Toc43363231"/>
      <w:bookmarkStart w:id="321" w:name="_Toc45132838"/>
      <w:bookmarkStart w:id="322" w:name="_Toc49871569"/>
      <w:bookmarkStart w:id="323" w:name="_Toc50023459"/>
      <w:bookmarkStart w:id="324" w:name="_Toc51761139"/>
      <w:bookmarkStart w:id="325" w:name="_Toc67492622"/>
      <w:bookmarkStart w:id="326" w:name="_Toc74838355"/>
      <w:bookmarkStart w:id="327" w:name="_Toc104311177"/>
      <w:bookmarkStart w:id="328" w:name="_Toc104385857"/>
      <w:bookmarkStart w:id="329" w:name="_Toc104407051"/>
      <w:bookmarkStart w:id="330" w:name="_Toc104408344"/>
      <w:bookmarkStart w:id="331"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632B06">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632B06">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31ED37C8" w14:textId="77777777" w:rsidR="00632B06" w:rsidRPr="00632B06" w:rsidRDefault="00632B06" w:rsidP="00632B06">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632B06">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632B06">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w:t>
      </w:r>
      <w:r w:rsidR="00801948" w:rsidRPr="00632B06">
        <w:rPr>
          <w:lang w:eastAsia="zh-CN"/>
        </w:rPr>
        <w:t>3</w:t>
      </w:r>
      <w:r w:rsidR="00801948">
        <w:rPr>
          <w:lang w:eastAsia="zh-CN"/>
        </w:rPr>
        <w:t>5</w:t>
      </w:r>
      <w:r w:rsidRPr="00632B06">
        <w:rPr>
          <w:lang w:eastAsia="zh-CN"/>
        </w:rPr>
        <w:t>]</w:t>
      </w:r>
      <w:r w:rsidRPr="00632B06">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 xml:space="preserve">To request policies from the PCF, the NF service consumer (e.g. AMF) shall send </w:t>
      </w:r>
      <w:bookmarkStart w:id="332" w:name="_Hlk514092091"/>
      <w:r w:rsidRPr="00632B06">
        <w:rPr>
          <w:noProof/>
        </w:rPr>
        <w:t>an HTTP POST request with: "{apiRoot}/npcf-am-policy-control/v1/policies" as Resource URI and the PolicyAssociationRequest data structure as request body</w:t>
      </w:r>
      <w:bookmarkEnd w:id="332"/>
      <w:r w:rsidRPr="00632B06">
        <w:rPr>
          <w:noProof/>
        </w:rPr>
        <w:t xml:space="preserve"> that shall include:</w:t>
      </w:r>
    </w:p>
    <w:p w14:paraId="2CFD8157" w14:textId="77777777" w:rsidR="00632B06" w:rsidRPr="00632B06" w:rsidRDefault="00632B06" w:rsidP="00632B06">
      <w:pPr>
        <w:ind w:left="568" w:hanging="284"/>
        <w:rPr>
          <w:noProof/>
        </w:rPr>
      </w:pPr>
      <w:r w:rsidRPr="00632B06">
        <w:rPr>
          <w:noProof/>
        </w:rPr>
        <w:t>-</w:t>
      </w:r>
      <w:r w:rsidRPr="00632B06">
        <w:rPr>
          <w:noProof/>
        </w:rPr>
        <w:tab/>
        <w:t>Notification URI encoded as "notificationUri" attribute;</w:t>
      </w:r>
    </w:p>
    <w:p w14:paraId="1457BF79" w14:textId="77777777" w:rsidR="00632B06" w:rsidRPr="00632B06" w:rsidRDefault="00632B06" w:rsidP="00632B06">
      <w:pPr>
        <w:ind w:left="568" w:hanging="284"/>
        <w:rPr>
          <w:noProof/>
        </w:rPr>
      </w:pPr>
      <w:r w:rsidRPr="00632B06">
        <w:rPr>
          <w:noProof/>
        </w:rPr>
        <w:t>-</w:t>
      </w:r>
      <w:r w:rsidRPr="00632B06">
        <w:rPr>
          <w:noProof/>
        </w:rPr>
        <w:tab/>
        <w:t>SUPI encoded as "supi" attribute;</w:t>
      </w:r>
    </w:p>
    <w:p w14:paraId="055948C5"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DengXian"/>
          <w:noProof/>
          <w:lang w:eastAsia="zh-CN"/>
        </w:rPr>
        <w:t xml:space="preserve">Allowed NSSAI in the 3GPP access within the </w:t>
      </w:r>
      <w:r w:rsidRPr="00632B06">
        <w:rPr>
          <w:rFonts w:eastAsia="Times New Roman"/>
          <w:noProof/>
        </w:rPr>
        <w:t>"allowedSnssais" attribute; and</w:t>
      </w:r>
    </w:p>
    <w:p w14:paraId="4D496FCD"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DengXian"/>
          <w:noProof/>
          <w:lang w:eastAsia="zh-CN"/>
        </w:rPr>
        <w:t xml:space="preserve">Allowed NSSAI in the 3GPP access within the </w:t>
      </w:r>
      <w:r w:rsidRPr="00632B06">
        <w:rPr>
          <w:rFonts w:eastAsia="Times New Roman"/>
          <w:noProof/>
        </w:rPr>
        <w:t>"partAllowedNssai"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632B06">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363770C3" w14:textId="77777777" w:rsidR="00632B06" w:rsidRPr="00632B06" w:rsidRDefault="00632B06" w:rsidP="00632B06">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07EDB160" w14:textId="77777777" w:rsidR="00632B06" w:rsidRPr="00632B06" w:rsidRDefault="00632B06" w:rsidP="00632B06">
      <w:pPr>
        <w:ind w:left="568" w:hanging="284"/>
        <w:rPr>
          <w:noProof/>
        </w:rPr>
      </w:pPr>
      <w:r w:rsidRPr="00632B06">
        <w:rPr>
          <w:noProof/>
        </w:rPr>
        <w:lastRenderedPageBreak/>
        <w:t>-</w:t>
      </w:r>
      <w:r w:rsidRPr="00632B06">
        <w:rPr>
          <w:noProof/>
        </w:rPr>
        <w:tab/>
        <w:t>Permanent Equipment Identifier (PEI) encoded as "pei" attribute;</w:t>
      </w:r>
    </w:p>
    <w:p w14:paraId="44BA5CC2" w14:textId="77777777" w:rsidR="00632B06" w:rsidRPr="00632B06" w:rsidRDefault="00632B06" w:rsidP="00632B06">
      <w:pPr>
        <w:ind w:left="568" w:hanging="284"/>
        <w:rPr>
          <w:noProof/>
        </w:rPr>
      </w:pPr>
      <w:r w:rsidRPr="00632B06">
        <w:rPr>
          <w:noProof/>
        </w:rPr>
        <w:t>-</w:t>
      </w:r>
      <w:r w:rsidRPr="00632B06">
        <w:rPr>
          <w:noProof/>
        </w:rPr>
        <w:tab/>
        <w:t>User Location Information encoded as "userLoc" attribute;</w:t>
      </w:r>
    </w:p>
    <w:p w14:paraId="3C8550C0" w14:textId="77777777" w:rsidR="00632B06" w:rsidRPr="00632B06" w:rsidRDefault="00632B06" w:rsidP="00632B06">
      <w:pPr>
        <w:ind w:left="568" w:hanging="284"/>
        <w:rPr>
          <w:noProof/>
        </w:rPr>
      </w:pPr>
      <w:r w:rsidRPr="00632B06">
        <w:rPr>
          <w:noProof/>
        </w:rPr>
        <w:t>-</w:t>
      </w:r>
      <w:r w:rsidRPr="00632B06">
        <w:rPr>
          <w:noProof/>
        </w:rPr>
        <w:tab/>
        <w:t>UE Time Zone encoded as "timeZone" attribute;</w:t>
      </w:r>
    </w:p>
    <w:p w14:paraId="61779A28" w14:textId="77777777" w:rsidR="00DB5619" w:rsidRPr="00DB5619" w:rsidRDefault="00DB5619" w:rsidP="00DB5619">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4461EA84" w14:textId="77777777" w:rsidR="00DB5619" w:rsidRPr="00DB5619" w:rsidRDefault="00DB5619" w:rsidP="00DB5619">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7B6E98B3" w14:textId="77777777" w:rsidR="00DB5619" w:rsidRPr="00DB5619" w:rsidRDefault="00DB5619" w:rsidP="00DB5619">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5CE5078F" w14:textId="77777777" w:rsidR="00632B06" w:rsidRPr="00632B06" w:rsidRDefault="00632B06" w:rsidP="00632B06">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95FCE97" w14:textId="77777777" w:rsidR="00632B06" w:rsidRPr="00632B06" w:rsidRDefault="00632B06" w:rsidP="00632B06">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632B06">
      <w:pPr>
        <w:ind w:left="568" w:hanging="284"/>
        <w:rPr>
          <w:noProof/>
        </w:rPr>
      </w:pPr>
      <w:r w:rsidRPr="00632B06">
        <w:rPr>
          <w:noProof/>
        </w:rPr>
        <w:t>-</w:t>
      </w:r>
      <w:r w:rsidRPr="00632B06">
        <w:rPr>
          <w:noProof/>
        </w:rPr>
        <w:tab/>
        <w:t>RFSP index (see clause 4.2.2.3.2) as obtained from the UDM encoded as "rfsp" attribute;</w:t>
      </w:r>
    </w:p>
    <w:p w14:paraId="57FF0599"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6D869E30"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606F8EF2"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32CBCF54" w14:textId="77777777" w:rsidR="00632B06" w:rsidRPr="00632B06" w:rsidRDefault="00632B06" w:rsidP="00632B06">
      <w:pPr>
        <w:ind w:left="568" w:hanging="284"/>
        <w:rPr>
          <w:noProof/>
        </w:rPr>
      </w:pPr>
      <w:r w:rsidRPr="00632B06">
        <w:rPr>
          <w:noProof/>
        </w:rPr>
        <w:t>-</w:t>
      </w:r>
      <w:r w:rsidRPr="00632B06">
        <w:rPr>
          <w:noProof/>
        </w:rPr>
        <w:tab/>
        <w:t>Alternate or backup IPv4 Address(es) where to send Notifications encoded as "altNotifIpv4Addrs" attribute;</w:t>
      </w:r>
    </w:p>
    <w:p w14:paraId="4FDD9531" w14:textId="77777777" w:rsidR="00632B06" w:rsidRPr="00632B06" w:rsidRDefault="00632B06" w:rsidP="00632B06">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02B1642D" w14:textId="77777777" w:rsidR="00632B06" w:rsidRPr="00632B06" w:rsidRDefault="00632B06" w:rsidP="00632B06">
      <w:pPr>
        <w:ind w:left="568" w:hanging="284"/>
        <w:rPr>
          <w:noProof/>
        </w:rPr>
      </w:pPr>
      <w:r w:rsidRPr="00632B06">
        <w:rPr>
          <w:noProof/>
        </w:rPr>
        <w:t>-</w:t>
      </w:r>
      <w:r w:rsidRPr="00632B06">
        <w:rPr>
          <w:noProof/>
        </w:rPr>
        <w:tab/>
        <w:t>Alternate or backup FQDN(s) where to send Notifications encoded as "altNotifFqdns" attribute;</w:t>
      </w:r>
    </w:p>
    <w:p w14:paraId="6A5CD0FC" w14:textId="77777777" w:rsidR="00632B06" w:rsidRPr="00632B06" w:rsidRDefault="00632B06" w:rsidP="00632B06">
      <w:pPr>
        <w:ind w:left="568" w:hanging="284"/>
        <w:rPr>
          <w:noProof/>
        </w:rPr>
      </w:pPr>
      <w:r w:rsidRPr="00632B06">
        <w:rPr>
          <w:noProof/>
        </w:rPr>
        <w:t>-</w:t>
      </w:r>
      <w:r w:rsidRPr="00632B06">
        <w:rPr>
          <w:noProof/>
        </w:rPr>
        <w:tab/>
        <w:t>trace control and configuration parameters information encoded as "traceReq" attribute;</w:t>
      </w:r>
    </w:p>
    <w:p w14:paraId="05CA4E10" w14:textId="77777777" w:rsidR="00632B06" w:rsidRPr="00632B06" w:rsidRDefault="00632B06" w:rsidP="00632B06">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D215F41" w14:textId="77777777" w:rsidR="00632B06" w:rsidRPr="00632B06" w:rsidRDefault="00632B06" w:rsidP="00632B06">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4450173B"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4F980B5F"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16F92CA8"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7032E725"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6BDA6688" w14:textId="77777777" w:rsidR="00632B06" w:rsidRPr="00632B06" w:rsidRDefault="00632B06" w:rsidP="00632B06">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349C656B" w14:textId="77777777" w:rsidR="007F3CC1" w:rsidRPr="00632B06" w:rsidRDefault="007F3CC1" w:rsidP="007F3CC1">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w:t>
      </w:r>
    </w:p>
    <w:p w14:paraId="6EEB9701" w14:textId="77777777" w:rsidR="007F3CC1" w:rsidRPr="00632B06" w:rsidRDefault="007F3CC1" w:rsidP="007F3CC1">
      <w:pPr>
        <w:ind w:left="568" w:hanging="284"/>
        <w:rPr>
          <w:noProof/>
        </w:rPr>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 and</w:t>
      </w:r>
    </w:p>
    <w:p w14:paraId="5F0CF919" w14:textId="77777777" w:rsidR="008F1424" w:rsidRPr="008F1424" w:rsidRDefault="007F3CC1" w:rsidP="008F1424">
      <w:pPr>
        <w:ind w:left="568" w:hanging="284"/>
        <w:rPr>
          <w:rFonts w:eastAsia="Times New Roman"/>
        </w:rPr>
      </w:pPr>
      <w:r w:rsidRPr="00632B06">
        <w:rPr>
          <w:noProof/>
        </w:rPr>
        <w:t>-</w:t>
      </w:r>
      <w:r w:rsidRPr="00632B06">
        <w:rPr>
          <w:noProof/>
        </w:rPr>
        <w:tab/>
      </w:r>
      <w:r w:rsidR="008F1424" w:rsidRPr="008F1424">
        <w:rPr>
          <w:rFonts w:eastAsia="Times New Roman"/>
        </w:rPr>
        <w:t>if the "</w:t>
      </w:r>
      <w:r w:rsidR="008F1424" w:rsidRPr="008F1424">
        <w:rPr>
          <w:rFonts w:eastAsia="Times New Roman"/>
          <w:lang w:eastAsia="zh-CN"/>
        </w:rPr>
        <w:t>Energy</w:t>
      </w:r>
      <w:r w:rsidR="008F1424" w:rsidRPr="008F1424">
        <w:rPr>
          <w:rFonts w:eastAsia="Times New Roman"/>
        </w:rPr>
        <w:t>" feature is supported</w:t>
      </w:r>
      <w:r w:rsidR="008F1424" w:rsidRPr="008F1424">
        <w:rPr>
          <w:rFonts w:eastAsia="Times New Roman"/>
          <w:noProof/>
        </w:rPr>
        <w:t xml:space="preserve"> in the </w:t>
      </w:r>
      <w:r w:rsidR="008F1424" w:rsidRPr="008F1424">
        <w:rPr>
          <w:rFonts w:eastAsia="Times New Roman"/>
          <w:noProof/>
          <w:lang w:eastAsia="zh-CN"/>
        </w:rPr>
        <w:t>NF service consumer</w:t>
      </w:r>
      <w:r w:rsidR="008F1424" w:rsidRPr="008F1424">
        <w:rPr>
          <w:rFonts w:eastAsia="Times New Roman"/>
        </w:rPr>
        <w:t>, the Energy Saving Indicator within the "</w:t>
      </w:r>
      <w:r w:rsidR="008F1424" w:rsidRPr="008F1424">
        <w:rPr>
          <w:rFonts w:eastAsia="Times New Roman"/>
          <w:noProof/>
          <w:lang w:eastAsia="zh-CN"/>
        </w:rPr>
        <w:t>enrgSavInd</w:t>
      </w:r>
      <w:r w:rsidR="008F1424" w:rsidRPr="008F1424">
        <w:rPr>
          <w:rFonts w:eastAsia="Times New Roman"/>
        </w:rPr>
        <w:t>" attribute.</w:t>
      </w:r>
    </w:p>
    <w:p w14:paraId="0FBD181D" w14:textId="77777777" w:rsidR="00632B06" w:rsidRPr="00632B06" w:rsidRDefault="00632B06" w:rsidP="00632B06">
      <w:pPr>
        <w:ind w:left="568" w:hanging="284"/>
        <w:rPr>
          <w:noProof/>
        </w:rPr>
      </w:pPr>
      <w:r w:rsidRPr="00632B06">
        <w:rPr>
          <w:noProof/>
        </w:rPr>
        <w:lastRenderedPageBreak/>
        <w:t>Upon the reception of this HTTP POST request, the PCF shall:</w:t>
      </w:r>
    </w:p>
    <w:p w14:paraId="6452D6D1" w14:textId="77777777" w:rsidR="00632B06" w:rsidRPr="00632B06" w:rsidRDefault="00632B06" w:rsidP="00632B06">
      <w:pPr>
        <w:ind w:left="568" w:hanging="284"/>
        <w:rPr>
          <w:noProof/>
        </w:rPr>
      </w:pPr>
      <w:r w:rsidRPr="00632B06">
        <w:rPr>
          <w:noProof/>
        </w:rPr>
        <w:t>-</w:t>
      </w:r>
      <w:r w:rsidRPr="00632B06">
        <w:rPr>
          <w:noProof/>
        </w:rPr>
        <w:tab/>
        <w:t>assign a policy association ID;</w:t>
      </w:r>
    </w:p>
    <w:p w14:paraId="5907F84D" w14:textId="77777777" w:rsidR="00632B06" w:rsidRPr="00632B06" w:rsidRDefault="00632B06" w:rsidP="00632B06">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sidR="003C6066">
        <w:rPr>
          <w:noProof/>
        </w:rPr>
        <w:t xml:space="preserve">Energy Saving Indicator, </w:t>
      </w:r>
      <w:r w:rsidRPr="00632B06">
        <w:rPr>
          <w:noProof/>
        </w:rPr>
        <w:t>Allowed NSSAI, Partially Allowed NSSAI, list of the S-NSSAI(s) rejected partially in the RA, list of the Rejected S-NSSAI(s) in the RA and/or Pending NSSAI);</w:t>
      </w:r>
    </w:p>
    <w:p w14:paraId="21CD7CCA" w14:textId="77777777" w:rsidR="00632B06" w:rsidRPr="00632B06" w:rsidRDefault="00632B06" w:rsidP="00632B06">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63390A8D" w14:textId="77777777" w:rsidR="00DB5619" w:rsidRPr="00DB5619" w:rsidRDefault="00DB5619" w:rsidP="00DB5619">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1E56B3C4" w14:textId="77777777" w:rsidR="00632B06" w:rsidRPr="00632B06" w:rsidRDefault="00632B06" w:rsidP="00632B06">
      <w:pPr>
        <w:ind w:left="568" w:hanging="284"/>
        <w:rPr>
          <w:noProof/>
        </w:rPr>
      </w:pPr>
      <w:r w:rsidRPr="00632B06">
        <w:rPr>
          <w:noProof/>
        </w:rPr>
        <w:t>and the PolicyAssociation data type as response body including:</w:t>
      </w:r>
    </w:p>
    <w:p w14:paraId="7F3B394C" w14:textId="77777777" w:rsidR="00632B06" w:rsidRPr="00632B06" w:rsidRDefault="00632B06" w:rsidP="00632B06">
      <w:pPr>
        <w:ind w:left="851" w:hanging="284"/>
        <w:rPr>
          <w:noProof/>
        </w:rPr>
      </w:pPr>
      <w:r w:rsidRPr="00632B06">
        <w:rPr>
          <w:noProof/>
        </w:rPr>
        <w:t>-</w:t>
      </w:r>
      <w:r w:rsidRPr="00632B06">
        <w:rPr>
          <w:noProof/>
        </w:rPr>
        <w:tab/>
        <w:t>conditionally AMF Access and Mobility Policy (see clause 4.2.2.3), i.e.:</w:t>
      </w:r>
    </w:p>
    <w:p w14:paraId="1E12034F" w14:textId="77777777" w:rsidR="00632B06" w:rsidRPr="00632B06" w:rsidRDefault="00632B06" w:rsidP="00632B06">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632B06">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632B06">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632B06">
      <w:pPr>
        <w:ind w:left="1135" w:hanging="284"/>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632B06">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510AD0">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510AD0">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922B61">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DB5619">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66F341D3" w14:textId="77777777" w:rsidR="00632B06" w:rsidRPr="00632B06" w:rsidRDefault="00632B06" w:rsidP="00632B06">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1D311C50" w14:textId="77777777" w:rsidR="00632B06" w:rsidRPr="00632B06" w:rsidRDefault="00632B06" w:rsidP="00632B06">
      <w:pPr>
        <w:ind w:left="1135" w:hanging="284"/>
        <w:rPr>
          <w:noProof/>
        </w:rPr>
      </w:pPr>
      <w:r w:rsidRPr="00632B06">
        <w:rPr>
          <w:noProof/>
        </w:rPr>
        <w:t>a)</w:t>
      </w:r>
      <w:r w:rsidRPr="00632B06">
        <w:rPr>
          <w:noProof/>
        </w:rPr>
        <w:tab/>
        <w:t xml:space="preserve">Location change (tracking area); </w:t>
      </w:r>
    </w:p>
    <w:p w14:paraId="0017E8AE" w14:textId="77777777" w:rsidR="00632B06" w:rsidRPr="00632B06" w:rsidRDefault="00632B06" w:rsidP="00632B06">
      <w:pPr>
        <w:ind w:left="1135" w:hanging="284"/>
        <w:rPr>
          <w:noProof/>
        </w:rPr>
      </w:pPr>
      <w:r w:rsidRPr="00632B06">
        <w:rPr>
          <w:noProof/>
        </w:rPr>
        <w:lastRenderedPageBreak/>
        <w:t>b)</w:t>
      </w:r>
      <w:r w:rsidRPr="00632B06">
        <w:rPr>
          <w:noProof/>
        </w:rPr>
        <w:tab/>
        <w:t xml:space="preserve">Change of UE presence in PRA; </w:t>
      </w:r>
    </w:p>
    <w:p w14:paraId="304616DB" w14:textId="77777777" w:rsidR="00632B06" w:rsidRPr="00632B06" w:rsidRDefault="00632B06" w:rsidP="00632B06">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0BE79985" w14:textId="77777777" w:rsidR="00632B06" w:rsidRPr="00632B06" w:rsidRDefault="00632B06" w:rsidP="00632B06">
      <w:pPr>
        <w:ind w:left="1135" w:hanging="284"/>
        <w:rPr>
          <w:noProof/>
        </w:rPr>
      </w:pPr>
      <w:r w:rsidRPr="00632B06">
        <w:rPr>
          <w:noProof/>
        </w:rPr>
        <w:t>d)</w:t>
      </w:r>
      <w:r w:rsidRPr="00632B06">
        <w:rPr>
          <w:noProof/>
        </w:rPr>
        <w:tab/>
        <w:t>if the "DNNReplacementControl" feature is supported, change of SMF selection information; and</w:t>
      </w:r>
    </w:p>
    <w:p w14:paraId="4EF928C8" w14:textId="77777777" w:rsidR="00632B06" w:rsidRPr="00632B06" w:rsidRDefault="00632B06" w:rsidP="00632B06">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479E539A" w14:textId="77777777" w:rsidR="00632B06" w:rsidRPr="00632B06" w:rsidRDefault="00632B06" w:rsidP="00632B06">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1FFA17B5" w14:textId="77777777" w:rsidR="00632B06" w:rsidRPr="00632B06" w:rsidRDefault="00632B06" w:rsidP="00632B06">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586C4FA6" w14:textId="77777777" w:rsidR="00632B06" w:rsidRPr="00632B06" w:rsidRDefault="00632B06" w:rsidP="00632B06">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4E38656D" w14:textId="77777777" w:rsidR="001040E3" w:rsidRPr="00632B06" w:rsidRDefault="00632B06" w:rsidP="001040E3">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6497E36F" w14:textId="77777777" w:rsidR="003C6066" w:rsidRPr="00632B06" w:rsidRDefault="002C06BA" w:rsidP="003C6066">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"Af</w:t>
      </w:r>
      <w:r w:rsidRPr="002C06BA">
        <w:rPr>
          <w:rFonts w:eastAsia="Times New Roman"/>
        </w:rPr>
        <w:t>NetSliceRepl</w:t>
      </w:r>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31FCF530" w14:textId="77777777" w:rsidR="008F1424" w:rsidRPr="008F1424" w:rsidRDefault="008F1424" w:rsidP="008F1424">
      <w:pPr>
        <w:ind w:left="1135" w:hanging="284"/>
        <w:rPr>
          <w:rFonts w:eastAsia="Times New Roman"/>
          <w:noProof/>
        </w:rPr>
      </w:pPr>
      <w:r w:rsidRPr="008F1424">
        <w:rPr>
          <w:rFonts w:eastAsia="Times New Roman"/>
          <w:noProof/>
        </w:rPr>
        <w:t>k)</w:t>
      </w:r>
      <w:r w:rsidRPr="008F1424">
        <w:rPr>
          <w:rFonts w:eastAsia="Times New Roman"/>
          <w:noProof/>
        </w:rPr>
        <w:tab/>
        <w:t xml:space="preserve">if the </w:t>
      </w:r>
      <w:r w:rsidRPr="008F1424">
        <w:rPr>
          <w:rFonts w:eastAsia="Times New Roman"/>
          <w:lang w:eastAsia="zh-CN"/>
        </w:rPr>
        <w:t>"Energy" feature is supported</w:t>
      </w:r>
      <w:r w:rsidRPr="008F1424">
        <w:rPr>
          <w:rFonts w:eastAsia="Times New Roman"/>
          <w:noProof/>
        </w:rPr>
        <w:t xml:space="preserve">, </w:t>
      </w:r>
      <w:r w:rsidRPr="008F1424">
        <w:rPr>
          <w:rFonts w:eastAsia="Times New Roman"/>
          <w:lang w:eastAsia="zh-CN"/>
        </w:rPr>
        <w:t>change of the subscribed Energy Saving Indicator</w:t>
      </w:r>
      <w:r w:rsidRPr="008F1424">
        <w:rPr>
          <w:rFonts w:eastAsia="Times New Roman"/>
          <w:noProof/>
        </w:rPr>
        <w:t>;</w:t>
      </w:r>
    </w:p>
    <w:p w14:paraId="50570070" w14:textId="77777777" w:rsidR="00632B06" w:rsidRPr="00632B06" w:rsidRDefault="00632B06" w:rsidP="00632B06">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34B8A5E6" w14:textId="77777777" w:rsidR="00DB5619" w:rsidRPr="00DB5619" w:rsidRDefault="00DB5619" w:rsidP="00DB5619">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632B06">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688435B2" w14:textId="5AA30C2A" w:rsidR="00E96343" w:rsidRPr="00632B06" w:rsidRDefault="00E96343" w:rsidP="00E96343">
      <w:pPr>
        <w:ind w:left="851" w:hanging="284"/>
      </w:pPr>
      <w:r w:rsidRPr="00632B06">
        <w:t>-</w:t>
      </w:r>
      <w:r w:rsidRPr="00632B06">
        <w:tab/>
        <w:t>if the Policy Control Request Trigger "Generation of Target NSSAI" is provided, the RFSP Index associated with the Target NSSAI encoded as "targetRfsp" attribute;</w:t>
      </w:r>
    </w:p>
    <w:p w14:paraId="330CDE0F" w14:textId="3C168AB0" w:rsidR="00E96343" w:rsidRDefault="00E96343" w:rsidP="00E96343">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r>
        <w:t>; and</w:t>
      </w:r>
    </w:p>
    <w:p w14:paraId="0FAFAA9C" w14:textId="77777777" w:rsidR="00E96343" w:rsidRPr="00632B06" w:rsidRDefault="00E96343" w:rsidP="00E96343">
      <w:pPr>
        <w:ind w:left="851" w:hanging="284"/>
      </w:pPr>
      <w:r>
        <w:t>-</w:t>
      </w:r>
      <w:r>
        <w:tab/>
        <w:t>if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p>
    <w:p w14:paraId="5B1B2B84" w14:textId="77777777" w:rsidR="00632B06" w:rsidRPr="00632B06" w:rsidRDefault="00632B06" w:rsidP="00632B06">
      <w:pPr>
        <w:ind w:left="568" w:hanging="284"/>
        <w:rPr>
          <w:noProof/>
        </w:rPr>
      </w:pPr>
      <w:r w:rsidRPr="00632B06">
        <w:rPr>
          <w:noProof/>
        </w:rPr>
        <w:t>and</w:t>
      </w:r>
    </w:p>
    <w:p w14:paraId="3C6152C7" w14:textId="77777777" w:rsidR="00632B06" w:rsidRPr="00632B06" w:rsidRDefault="00632B06" w:rsidP="00632B06">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7CB15E60" w14:textId="77777777" w:rsidR="00632B06" w:rsidRPr="00632B06" w:rsidRDefault="00632B06" w:rsidP="00632B06">
      <w:pPr>
        <w:ind w:left="851" w:hanging="284"/>
        <w:rPr>
          <w:lang w:eastAsia="zh-CN"/>
        </w:rPr>
      </w:pPr>
      <w:r w:rsidRPr="00632B06">
        <w:rPr>
          <w:lang w:eastAsia="zh-CN"/>
        </w:rPr>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632B06">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632B06">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33" w:name="_Toc191391750"/>
      <w:bookmarkStart w:id="334" w:name="_Toc214973163"/>
      <w:r>
        <w:rPr>
          <w:noProof/>
        </w:rPr>
        <w:t>4.2.2.2</w:t>
      </w:r>
      <w:r>
        <w:rPr>
          <w:noProof/>
        </w:rPr>
        <w:tab/>
        <w:t>Void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3"/>
      <w:bookmarkEnd w:id="334"/>
    </w:p>
    <w:p w14:paraId="0DCCE114" w14:textId="77777777" w:rsidR="004F1B76" w:rsidRDefault="004F1B76">
      <w:pPr>
        <w:pStyle w:val="Heading5"/>
        <w:rPr>
          <w:noProof/>
        </w:rPr>
      </w:pPr>
      <w:bookmarkStart w:id="335" w:name="_Toc28011080"/>
      <w:bookmarkStart w:id="336" w:name="_Toc34137943"/>
      <w:bookmarkStart w:id="337" w:name="_Toc36037538"/>
      <w:bookmarkStart w:id="338" w:name="_Toc39051640"/>
      <w:bookmarkStart w:id="339" w:name="_Toc43363232"/>
      <w:bookmarkStart w:id="340" w:name="_Toc45132839"/>
      <w:bookmarkStart w:id="341" w:name="_Toc49871570"/>
      <w:bookmarkStart w:id="342" w:name="_Toc50023460"/>
      <w:bookmarkStart w:id="343" w:name="_Toc51761140"/>
      <w:bookmarkStart w:id="344" w:name="_Toc67492623"/>
      <w:bookmarkStart w:id="345" w:name="_Toc74838356"/>
      <w:bookmarkStart w:id="346" w:name="_Toc104311178"/>
      <w:bookmarkStart w:id="347" w:name="_Toc104385858"/>
      <w:bookmarkStart w:id="348" w:name="_Toc104407052"/>
      <w:bookmarkStart w:id="349" w:name="_Toc104408345"/>
      <w:bookmarkStart w:id="350" w:name="_Toc104545939"/>
      <w:bookmarkStart w:id="351" w:name="_Toc191391751"/>
      <w:bookmarkStart w:id="352" w:name="_Toc214973164"/>
      <w:r>
        <w:rPr>
          <w:noProof/>
        </w:rPr>
        <w:t>4.2.2.2.0</w:t>
      </w:r>
      <w:r>
        <w:rPr>
          <w:noProof/>
        </w:rPr>
        <w:tab/>
        <w:t>Void</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7E364F5" w14:textId="77777777" w:rsidR="004F1B76" w:rsidRDefault="004F1B76">
      <w:pPr>
        <w:pStyle w:val="Heading5"/>
        <w:rPr>
          <w:noProof/>
        </w:rPr>
      </w:pPr>
      <w:bookmarkStart w:id="353" w:name="_Toc28011081"/>
      <w:bookmarkStart w:id="354" w:name="_Toc34137944"/>
      <w:bookmarkStart w:id="355" w:name="_Toc36037539"/>
      <w:bookmarkStart w:id="356" w:name="_Toc39051641"/>
      <w:bookmarkStart w:id="357" w:name="_Toc43363233"/>
      <w:bookmarkStart w:id="358" w:name="_Toc45132840"/>
      <w:bookmarkStart w:id="359" w:name="_Toc49871571"/>
      <w:bookmarkStart w:id="360" w:name="_Toc50023461"/>
      <w:bookmarkStart w:id="361" w:name="_Toc51761141"/>
      <w:bookmarkStart w:id="362" w:name="_Toc67492624"/>
      <w:bookmarkStart w:id="363" w:name="_Toc74838357"/>
      <w:bookmarkStart w:id="364" w:name="_Toc104311179"/>
      <w:bookmarkStart w:id="365" w:name="_Toc104385859"/>
      <w:bookmarkStart w:id="366" w:name="_Toc104407053"/>
      <w:bookmarkStart w:id="367" w:name="_Toc104408346"/>
      <w:bookmarkStart w:id="368" w:name="_Toc104545940"/>
      <w:bookmarkStart w:id="369" w:name="_Toc191391752"/>
      <w:bookmarkStart w:id="370" w:name="_Toc214973165"/>
      <w:r>
        <w:rPr>
          <w:noProof/>
        </w:rPr>
        <w:t>4.2.2.2.1</w:t>
      </w:r>
      <w:r>
        <w:rPr>
          <w:noProof/>
        </w:rPr>
        <w:tab/>
        <w:t>Void</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9A4B052" w14:textId="77777777" w:rsidR="004F1B76" w:rsidRDefault="004F1B76">
      <w:pPr>
        <w:pStyle w:val="Heading5"/>
        <w:rPr>
          <w:noProof/>
        </w:rPr>
      </w:pPr>
      <w:bookmarkStart w:id="371" w:name="_Toc28011082"/>
      <w:bookmarkStart w:id="372" w:name="_Toc34137945"/>
      <w:bookmarkStart w:id="373" w:name="_Toc36037540"/>
      <w:bookmarkStart w:id="374" w:name="_Toc39051642"/>
      <w:bookmarkStart w:id="375" w:name="_Toc43363234"/>
      <w:bookmarkStart w:id="376" w:name="_Toc45132841"/>
      <w:bookmarkStart w:id="377" w:name="_Toc49871572"/>
      <w:bookmarkStart w:id="378" w:name="_Toc50023462"/>
      <w:bookmarkStart w:id="379" w:name="_Toc51761142"/>
      <w:bookmarkStart w:id="380" w:name="_Toc67492625"/>
      <w:bookmarkStart w:id="381" w:name="_Toc74838358"/>
      <w:bookmarkStart w:id="382" w:name="_Toc104311180"/>
      <w:bookmarkStart w:id="383" w:name="_Toc104385860"/>
      <w:bookmarkStart w:id="384" w:name="_Toc104407054"/>
      <w:bookmarkStart w:id="385" w:name="_Toc104408347"/>
      <w:bookmarkStart w:id="386" w:name="_Toc104545941"/>
      <w:bookmarkStart w:id="387" w:name="_Toc191391753"/>
      <w:bookmarkStart w:id="388" w:name="_Toc214973166"/>
      <w:r>
        <w:rPr>
          <w:noProof/>
        </w:rPr>
        <w:t>4.2.2.2.2</w:t>
      </w:r>
      <w:r>
        <w:rPr>
          <w:noProof/>
        </w:rPr>
        <w:tab/>
        <w:t>Void</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E0CFECB" w14:textId="77777777" w:rsidR="004F1B76" w:rsidRDefault="004F1B76">
      <w:pPr>
        <w:pStyle w:val="Heading4"/>
        <w:rPr>
          <w:noProof/>
        </w:rPr>
      </w:pPr>
      <w:bookmarkStart w:id="389" w:name="_Toc28011083"/>
      <w:bookmarkStart w:id="390" w:name="_Toc34137946"/>
      <w:bookmarkStart w:id="391" w:name="_Toc36037541"/>
      <w:bookmarkStart w:id="392" w:name="_Toc39051643"/>
      <w:bookmarkStart w:id="393" w:name="_Toc43363235"/>
      <w:bookmarkStart w:id="394" w:name="_Toc45132842"/>
      <w:bookmarkStart w:id="395" w:name="_Toc49871573"/>
      <w:bookmarkStart w:id="396" w:name="_Toc50023463"/>
      <w:bookmarkStart w:id="397" w:name="_Toc51761143"/>
      <w:bookmarkStart w:id="398" w:name="_Toc67492626"/>
      <w:bookmarkStart w:id="399" w:name="_Toc74838359"/>
      <w:bookmarkStart w:id="400" w:name="_Toc104311181"/>
      <w:bookmarkStart w:id="401" w:name="_Toc104385861"/>
      <w:bookmarkStart w:id="402" w:name="_Toc104407055"/>
      <w:bookmarkStart w:id="403" w:name="_Toc104408348"/>
      <w:bookmarkStart w:id="404" w:name="_Toc104545942"/>
      <w:bookmarkStart w:id="405" w:name="_Toc191391754"/>
      <w:bookmarkStart w:id="406" w:name="_Toc214973167"/>
      <w:r>
        <w:rPr>
          <w:noProof/>
        </w:rPr>
        <w:t>4.2.2.3</w:t>
      </w:r>
      <w:r>
        <w:rPr>
          <w:noProof/>
        </w:rPr>
        <w:tab/>
        <w:t>AMF Access and Mobility Policy</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397BD1D" w14:textId="77777777" w:rsidR="004F1B76" w:rsidRDefault="004F1B76">
      <w:pPr>
        <w:pStyle w:val="Heading5"/>
        <w:rPr>
          <w:noProof/>
        </w:rPr>
      </w:pPr>
      <w:bookmarkStart w:id="407" w:name="_Toc28011084"/>
      <w:bookmarkStart w:id="408" w:name="_Toc34137947"/>
      <w:bookmarkStart w:id="409" w:name="_Toc36037542"/>
      <w:bookmarkStart w:id="410" w:name="_Toc39051644"/>
      <w:bookmarkStart w:id="411" w:name="_Toc43363236"/>
      <w:bookmarkStart w:id="412" w:name="_Toc45132843"/>
      <w:bookmarkStart w:id="413" w:name="_Toc49871574"/>
      <w:bookmarkStart w:id="414" w:name="_Toc50023464"/>
      <w:bookmarkStart w:id="415" w:name="_Toc51761144"/>
      <w:bookmarkStart w:id="416" w:name="_Toc67492627"/>
      <w:bookmarkStart w:id="417" w:name="_Toc74838360"/>
      <w:bookmarkStart w:id="418" w:name="_Toc104311182"/>
      <w:bookmarkStart w:id="419" w:name="_Toc104385862"/>
      <w:bookmarkStart w:id="420" w:name="_Toc104407056"/>
      <w:bookmarkStart w:id="421" w:name="_Toc104408349"/>
      <w:bookmarkStart w:id="422" w:name="_Toc104545943"/>
      <w:bookmarkStart w:id="423" w:name="_Toc191391755"/>
      <w:bookmarkStart w:id="424" w:name="_Toc214973168"/>
      <w:r>
        <w:rPr>
          <w:noProof/>
        </w:rPr>
        <w:t>4.2.2.3.1</w:t>
      </w:r>
      <w:r>
        <w:rPr>
          <w:noProof/>
        </w:rPr>
        <w:tab/>
        <w:t>Service Area Restriction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bookmarkStart w:id="425" w:name="_Hlk27384857"/>
      <w:r>
        <w:rPr>
          <w:rFonts w:eastAsia="DengXian"/>
          <w:noProof/>
        </w:rPr>
        <w:tab/>
      </w:r>
      <w:bookmarkEnd w:id="425"/>
      <w:r>
        <w:rPr>
          <w:rFonts w:eastAsia="DengXian"/>
          <w:noProof/>
        </w:rPr>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bookmarkStart w:id="426" w:name="_Hlk27384851"/>
      <w:r>
        <w:rPr>
          <w:rFonts w:eastAsia="DengXian"/>
          <w:noProof/>
        </w:rPr>
        <w:tab/>
      </w:r>
      <w:bookmarkEnd w:id="426"/>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7" w:name="_Toc28011085"/>
      <w:bookmarkStart w:id="428" w:name="_Toc34137948"/>
      <w:bookmarkStart w:id="429" w:name="_Toc36037543"/>
      <w:bookmarkStart w:id="430" w:name="_Toc39051645"/>
      <w:bookmarkStart w:id="431" w:name="_Toc43363237"/>
      <w:bookmarkStart w:id="432" w:name="_Toc45132844"/>
      <w:bookmarkStart w:id="433" w:name="_Toc49871575"/>
      <w:bookmarkStart w:id="434" w:name="_Toc50023465"/>
      <w:bookmarkStart w:id="435" w:name="_Toc51761145"/>
      <w:bookmarkStart w:id="436" w:name="_Toc67492628"/>
      <w:bookmarkStart w:id="437" w:name="_Toc74838361"/>
      <w:bookmarkStart w:id="438" w:name="_Toc104311183"/>
      <w:bookmarkStart w:id="439" w:name="_Toc104385863"/>
      <w:bookmarkStart w:id="440" w:name="_Toc104407057"/>
      <w:bookmarkStart w:id="441" w:name="_Toc104408350"/>
      <w:bookmarkStart w:id="442" w:name="_Toc104545944"/>
      <w:bookmarkStart w:id="443" w:name="_Toc191391756"/>
      <w:bookmarkStart w:id="444" w:name="_Toc214973169"/>
      <w:r>
        <w:rPr>
          <w:noProof/>
        </w:rPr>
        <w:t>4.2.2.3.2</w:t>
      </w:r>
      <w:r>
        <w:rPr>
          <w:noProof/>
        </w:rPr>
        <w:tab/>
        <w:t>RFSP Index</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C40352">
      <w:pPr>
        <w:keepLines/>
        <w:ind w:left="1135" w:hanging="851"/>
        <w:rPr>
          <w:noProof/>
        </w:rPr>
      </w:pPr>
      <w:r w:rsidRPr="00C40352">
        <w:rPr>
          <w:lang w:eastAsia="zh-CN"/>
        </w:rPr>
        <w:t>NOTE 2:</w:t>
      </w:r>
      <w:r w:rsidRPr="00C40352">
        <w:rPr>
          <w:lang w:eastAsia="zh-CN"/>
        </w:rPr>
        <w:tab/>
        <w:t xml:space="preserve">The RFSP validity time is used by the MME to allow the UE to stay in </w:t>
      </w:r>
      <w:r w:rsidR="004975FF" w:rsidRPr="00C40352">
        <w:rPr>
          <w:lang w:eastAsia="zh-CN"/>
        </w:rPr>
        <w:t xml:space="preserve">EPS </w:t>
      </w:r>
      <w:r w:rsidR="004975FF">
        <w:rPr>
          <w:lang w:eastAsia="zh-CN"/>
        </w:rPr>
        <w:t>during the</w:t>
      </w:r>
      <w:r w:rsidR="004975FF" w:rsidRPr="00C40352">
        <w:rPr>
          <w:lang w:eastAsia="zh-CN"/>
        </w:rPr>
        <w:t xml:space="preserve"> period of time </w:t>
      </w:r>
      <w:r w:rsidR="004975FF">
        <w:rPr>
          <w:lang w:eastAsia="zh-CN"/>
        </w:rPr>
        <w:t xml:space="preserve">indicated by the </w:t>
      </w:r>
      <w:r w:rsidR="004975FF" w:rsidRPr="00C40352">
        <w:t>"</w:t>
      </w:r>
      <w:r w:rsidR="004975FF" w:rsidRPr="00C40352">
        <w:rPr>
          <w:lang w:eastAsia="zh-CN"/>
        </w:rPr>
        <w:t>rfspValTime</w:t>
      </w:r>
      <w:r w:rsidR="004975FF" w:rsidRPr="00C40352">
        <w:t>"</w:t>
      </w:r>
      <w:r w:rsidR="004975FF" w:rsidRPr="00C40352">
        <w:rPr>
          <w:lang w:eastAsia="zh-CN"/>
        </w:rPr>
        <w:t xml:space="preserve"> </w:t>
      </w:r>
      <w:r w:rsidR="004975FF">
        <w:rPr>
          <w:lang w:eastAsia="zh-CN"/>
        </w:rPr>
        <w:t xml:space="preserve">attribute </w:t>
      </w:r>
      <w:r w:rsidR="004975FF" w:rsidRPr="00C40352">
        <w:rPr>
          <w:lang w:eastAsia="zh-CN"/>
        </w:rPr>
        <w:t>and</w:t>
      </w:r>
      <w:r w:rsidRPr="00C40352">
        <w:rPr>
          <w:lang w:eastAsia="zh-CN"/>
        </w:rPr>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45" w:name="_Toc28011086"/>
      <w:bookmarkStart w:id="446" w:name="_Toc34137949"/>
      <w:bookmarkStart w:id="447" w:name="_Toc36037544"/>
      <w:bookmarkStart w:id="448" w:name="_Toc39051646"/>
      <w:bookmarkStart w:id="449" w:name="_Toc43363238"/>
      <w:bookmarkStart w:id="450" w:name="_Toc45132845"/>
      <w:bookmarkStart w:id="451" w:name="_Toc49871576"/>
      <w:bookmarkStart w:id="452" w:name="_Toc50023466"/>
      <w:bookmarkStart w:id="453" w:name="_Toc51761146"/>
      <w:bookmarkStart w:id="454" w:name="_Toc67492629"/>
      <w:bookmarkStart w:id="455" w:name="_Toc74838362"/>
      <w:bookmarkStart w:id="456" w:name="_Toc104311184"/>
      <w:bookmarkStart w:id="457" w:name="_Toc104385864"/>
      <w:bookmarkStart w:id="458" w:name="_Toc104407058"/>
      <w:bookmarkStart w:id="459" w:name="_Toc104408351"/>
      <w:bookmarkStart w:id="460" w:name="_Toc104545945"/>
      <w:bookmarkStart w:id="461" w:name="_Toc191391757"/>
      <w:bookmarkStart w:id="462" w:name="_Toc214973170"/>
      <w:r>
        <w:rPr>
          <w:noProof/>
        </w:rPr>
        <w:t>4.2.2.3.3</w:t>
      </w:r>
      <w:r>
        <w:rPr>
          <w:noProof/>
        </w:rPr>
        <w:tab/>
        <w:t>UE-AMBR</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63" w:name="_Toc28011087"/>
      <w:bookmarkStart w:id="464" w:name="_Toc34137950"/>
      <w:bookmarkStart w:id="465" w:name="_Toc36037545"/>
      <w:bookmarkStart w:id="466" w:name="_Toc39051647"/>
      <w:bookmarkStart w:id="467" w:name="_Toc43363239"/>
      <w:bookmarkStart w:id="468" w:name="_Toc45132846"/>
      <w:bookmarkStart w:id="469" w:name="_Toc49871577"/>
      <w:bookmarkStart w:id="470" w:name="_Toc50023467"/>
      <w:bookmarkStart w:id="471" w:name="_Toc51761147"/>
      <w:bookmarkStart w:id="472" w:name="_Toc67492630"/>
      <w:bookmarkStart w:id="473" w:name="_Toc74838363"/>
      <w:bookmarkStart w:id="474" w:name="_Toc104311185"/>
      <w:bookmarkStart w:id="475" w:name="_Toc104385865"/>
      <w:bookmarkStart w:id="476" w:name="_Toc104407059"/>
      <w:bookmarkStart w:id="477" w:name="_Toc104408352"/>
      <w:bookmarkStart w:id="478" w:name="_Toc104545946"/>
      <w:bookmarkStart w:id="479" w:name="_Toc191391758"/>
      <w:bookmarkStart w:id="480" w:name="_Toc214973171"/>
      <w:r>
        <w:rPr>
          <w:noProof/>
        </w:rPr>
        <w:t>4.2.2.3.4</w:t>
      </w:r>
      <w:r>
        <w:rPr>
          <w:noProof/>
        </w:rPr>
        <w:tab/>
        <w:t>SMF Selection Management</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81" w:name="_Toc74838364"/>
      <w:bookmarkStart w:id="482" w:name="_Toc104311186"/>
      <w:bookmarkStart w:id="483" w:name="_Toc104385866"/>
      <w:bookmarkStart w:id="484" w:name="_Toc104407060"/>
      <w:bookmarkStart w:id="485" w:name="_Toc104408353"/>
      <w:bookmarkStart w:id="486" w:name="_Toc104545947"/>
      <w:bookmarkStart w:id="487" w:name="_Toc191391759"/>
      <w:bookmarkStart w:id="488" w:name="_Toc214973172"/>
      <w:r>
        <w:rPr>
          <w:noProof/>
        </w:rPr>
        <w:lastRenderedPageBreak/>
        <w:t>4.2.2.3.5</w:t>
      </w:r>
      <w:r>
        <w:rPr>
          <w:noProof/>
        </w:rPr>
        <w:tab/>
        <w:t>UE-Slice-MBR</w:t>
      </w:r>
      <w:bookmarkEnd w:id="481"/>
      <w:bookmarkEnd w:id="482"/>
      <w:bookmarkEnd w:id="483"/>
      <w:bookmarkEnd w:id="484"/>
      <w:bookmarkEnd w:id="485"/>
      <w:bookmarkEnd w:id="486"/>
      <w:bookmarkEnd w:id="487"/>
      <w:bookmarkEnd w:id="488"/>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9" w:name="_Toc104311187"/>
      <w:bookmarkStart w:id="490" w:name="_Toc104385867"/>
      <w:bookmarkStart w:id="491" w:name="_Toc104407061"/>
      <w:bookmarkStart w:id="492" w:name="_Toc104408354"/>
      <w:bookmarkStart w:id="493" w:name="_Toc104545948"/>
      <w:bookmarkStart w:id="494" w:name="_Toc191391760"/>
      <w:bookmarkStart w:id="495" w:name="_Toc214973173"/>
      <w:bookmarkStart w:id="496" w:name="_Toc28011088"/>
      <w:bookmarkStart w:id="497" w:name="_Toc34137951"/>
      <w:bookmarkStart w:id="498" w:name="_Toc36037546"/>
      <w:bookmarkStart w:id="499" w:name="_Toc39051648"/>
      <w:bookmarkStart w:id="500" w:name="_Toc43363240"/>
      <w:bookmarkStart w:id="501" w:name="_Toc45132847"/>
      <w:bookmarkStart w:id="502" w:name="_Toc49871578"/>
      <w:bookmarkStart w:id="503" w:name="_Toc50023468"/>
      <w:bookmarkStart w:id="504" w:name="_Toc51761148"/>
      <w:bookmarkStart w:id="505" w:name="_Toc67492631"/>
      <w:bookmarkStart w:id="506" w:name="_Toc74838365"/>
      <w:r>
        <w:rPr>
          <w:noProof/>
        </w:rPr>
        <w:t>4.2.2.3.6</w:t>
      </w:r>
      <w:r>
        <w:rPr>
          <w:noProof/>
        </w:rPr>
        <w:tab/>
        <w:t>5G access stratum time distribution</w:t>
      </w:r>
      <w:bookmarkEnd w:id="489"/>
      <w:bookmarkEnd w:id="490"/>
      <w:bookmarkEnd w:id="491"/>
      <w:bookmarkEnd w:id="492"/>
      <w:bookmarkEnd w:id="493"/>
      <w:bookmarkEnd w:id="494"/>
      <w:bookmarkEnd w:id="495"/>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445257">
      <w:pPr>
        <w:ind w:left="568" w:hanging="284"/>
        <w:rPr>
          <w:rFonts w:eastAsia="Times New Roman"/>
          <w:noProof/>
        </w:rPr>
      </w:pPr>
      <w:r w:rsidRPr="00445257">
        <w:rPr>
          <w:rFonts w:eastAsia="Times New Roman"/>
          <w:noProof/>
        </w:rPr>
        <w:t>-</w:t>
      </w:r>
      <w:r w:rsidRPr="00445257">
        <w:rPr>
          <w:rFonts w:eastAsia="Times New Roman"/>
          <w:noProof/>
        </w:rPr>
        <w:tab/>
        <w:t>the clock quality detail level in the "clkQltDetLvl" attribute and</w:t>
      </w:r>
      <w:r w:rsidRPr="00445257">
        <w:rPr>
          <w:rFonts w:eastAsia="Times New Roman"/>
        </w:rPr>
        <w:t xml:space="preserve"> </w:t>
      </w:r>
      <w:r w:rsidRPr="00445257">
        <w:rPr>
          <w:rFonts w:eastAsia="Times New Roman"/>
          <w:noProof/>
        </w:rPr>
        <w:t>optionally the clock quality accpetance criteria in the "clkQltAcptCri" attribute</w:t>
      </w:r>
      <w:r w:rsidRPr="00445257">
        <w:rPr>
          <w:rFonts w:eastAsia="Times New Roman"/>
        </w:rPr>
        <w:t xml:space="preserve"> </w:t>
      </w:r>
      <w:r w:rsidRPr="00445257">
        <w:rPr>
          <w:rFonts w:eastAsia="Times New Roman"/>
          <w:noProof/>
        </w:rPr>
        <w:t>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7" w:name="_Toc191391761"/>
      <w:bookmarkStart w:id="508" w:name="_Toc214973174"/>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7"/>
      <w:bookmarkEnd w:id="508"/>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D347B1">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sidR="00734302">
        <w:rPr>
          <w:rFonts w:ascii="Arial" w:hAnsi="Arial"/>
          <w:noProof/>
          <w:sz w:val="22"/>
        </w:rPr>
        <w:t>Network Slice Replacement</w:t>
      </w:r>
    </w:p>
    <w:p w14:paraId="63EE08A3" w14:textId="77777777" w:rsidR="001040E3" w:rsidRPr="00734302" w:rsidRDefault="001040E3" w:rsidP="001040E3">
      <w:pPr>
        <w:rPr>
          <w:rFonts w:eastAsia="Times New Roman"/>
          <w:lang w:eastAsia="zh-CN"/>
        </w:rPr>
      </w:pPr>
      <w:bookmarkStart w:id="509" w:name="_Toc104311188"/>
      <w:bookmarkStart w:id="510" w:name="_Toc104385868"/>
      <w:bookmarkStart w:id="511" w:name="_Toc104407062"/>
      <w:bookmarkStart w:id="512" w:name="_Toc104408355"/>
      <w:bookmarkStart w:id="513"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F45681">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0FFDC105" w14:textId="77777777" w:rsidR="00F45681" w:rsidRPr="00F45681" w:rsidRDefault="00F45681" w:rsidP="00F45681">
      <w:r w:rsidRPr="00F45681">
        <w:t>This functionality only applies to non-roaming scenarios.</w:t>
      </w:r>
    </w:p>
    <w:p w14:paraId="4F44ECD5" w14:textId="4EF5F19D" w:rsidR="00715974" w:rsidRPr="00715974" w:rsidRDefault="00715974" w:rsidP="00715974">
      <w:bookmarkStart w:id="514"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1A696F94" w:rsidR="00715974" w:rsidRPr="00715974" w:rsidRDefault="00715974" w:rsidP="00715974">
      <w:r w:rsidRPr="00715974">
        <w:t>When the "CHFGroup" feature is supported, the PCF may provide the AMF with the CHF Group ID of the CHF(s) that manage charging for the UE, encoded within the "chfGroupID".</w:t>
      </w:r>
    </w:p>
    <w:p w14:paraId="55DE5143" w14:textId="09057EA6"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32D84E3E"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 and may include the CHF group ID encoded within "chfGroupID"</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715974">
      <w:pPr>
        <w:ind w:left="568" w:hanging="284"/>
      </w:pPr>
      <w:r w:rsidRPr="00715974">
        <w:t>-</w:t>
      </w:r>
      <w:r w:rsidRPr="00715974">
        <w:tab/>
        <w:t xml:space="preserve">in order to provision the CHF Group ID of the CHF(s) that manage charging for the UE to the NF service consumer, the PCF shall include the "chfGroupId" attribute of the </w:t>
      </w:r>
      <w:r w:rsidRPr="00715974">
        <w:rPr>
          <w:noProof/>
        </w:rPr>
        <w:t>PolicyAssociation data structure</w:t>
      </w:r>
      <w:r w:rsidRPr="00715974">
        <w:t>, containing the CHF Group ID of the CHF(s) that manage charging for the PDU Session; and</w:t>
      </w:r>
    </w:p>
    <w:p w14:paraId="5470EC6E" w14:textId="77777777" w:rsidR="00715974" w:rsidRPr="00715974" w:rsidRDefault="00715974" w:rsidP="00715974">
      <w:pPr>
        <w:ind w:left="568" w:hanging="284"/>
      </w:pPr>
      <w:r w:rsidRPr="00715974">
        <w:t>-</w:t>
      </w:r>
      <w:r w:rsidRPr="00715974">
        <w:tab/>
        <w:t>when the CHF Group ID of the CHF(s) that manage charging for the UE is provisioned by the PCF, it may be used by the NF service consumer to discover the CHF instance at the NRF.</w:t>
      </w:r>
    </w:p>
    <w:p w14:paraId="0B2B0F08" w14:textId="2F3E733F"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5" w:name="_Toc214973175"/>
      <w:r>
        <w:rPr>
          <w:noProof/>
        </w:rPr>
        <w:t>4.2.3</w:t>
      </w:r>
      <w:r>
        <w:rPr>
          <w:noProof/>
        </w:rPr>
        <w:tab/>
        <w:t>Npcf_AMPolicyControl_Update Service Operation</w:t>
      </w:r>
      <w:bookmarkEnd w:id="496"/>
      <w:bookmarkEnd w:id="497"/>
      <w:bookmarkEnd w:id="498"/>
      <w:bookmarkEnd w:id="499"/>
      <w:bookmarkEnd w:id="500"/>
      <w:bookmarkEnd w:id="501"/>
      <w:bookmarkEnd w:id="502"/>
      <w:bookmarkEnd w:id="503"/>
      <w:bookmarkEnd w:id="504"/>
      <w:bookmarkEnd w:id="505"/>
      <w:bookmarkEnd w:id="506"/>
      <w:bookmarkEnd w:id="509"/>
      <w:bookmarkEnd w:id="510"/>
      <w:bookmarkEnd w:id="511"/>
      <w:bookmarkEnd w:id="512"/>
      <w:bookmarkEnd w:id="513"/>
      <w:bookmarkEnd w:id="514"/>
      <w:bookmarkEnd w:id="515"/>
    </w:p>
    <w:p w14:paraId="2CF0CC42" w14:textId="77777777" w:rsidR="004F1B76" w:rsidRDefault="004F1B76">
      <w:pPr>
        <w:pStyle w:val="Heading4"/>
        <w:rPr>
          <w:noProof/>
        </w:rPr>
      </w:pPr>
      <w:bookmarkStart w:id="516" w:name="_Toc28011089"/>
      <w:bookmarkStart w:id="517" w:name="_Toc34137952"/>
      <w:bookmarkStart w:id="518" w:name="_Toc36037547"/>
      <w:bookmarkStart w:id="519" w:name="_Toc39051649"/>
      <w:bookmarkStart w:id="520" w:name="_Toc43363241"/>
      <w:bookmarkStart w:id="521" w:name="_Toc45132848"/>
      <w:bookmarkStart w:id="522" w:name="_Toc49871579"/>
      <w:bookmarkStart w:id="523" w:name="_Toc50023469"/>
      <w:bookmarkStart w:id="524" w:name="_Toc51761149"/>
      <w:bookmarkStart w:id="525" w:name="_Toc67492632"/>
      <w:bookmarkStart w:id="526" w:name="_Toc74838366"/>
      <w:bookmarkStart w:id="527" w:name="_Toc104311189"/>
      <w:bookmarkStart w:id="528" w:name="_Toc104385869"/>
      <w:bookmarkStart w:id="529" w:name="_Toc104407063"/>
      <w:bookmarkStart w:id="530" w:name="_Toc104408356"/>
      <w:bookmarkStart w:id="531" w:name="_Toc104545950"/>
      <w:bookmarkStart w:id="532" w:name="_Toc191391763"/>
      <w:bookmarkStart w:id="533" w:name="_Toc214973176"/>
      <w:r>
        <w:rPr>
          <w:noProof/>
        </w:rPr>
        <w:t>4.2.3.1</w:t>
      </w:r>
      <w:r>
        <w:rPr>
          <w:noProof/>
        </w:rPr>
        <w:tab/>
        <w:t>General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60pt" o:ole="">
            <v:imagedata r:id="rId20" o:title=""/>
          </v:shape>
          <o:OLEObject Type="Embed" ProgID="Visio.Drawing.11" ShapeID="_x0000_i1030" DrawAspect="Content" ObjectID="_1825585965"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lastRenderedPageBreak/>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8D593D">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"DNNReplacementControl" feature and/or the "NetSliceRepl"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bookmarkStart w:id="534" w:name="_Hlk27384754"/>
      <w:r>
        <w:rPr>
          <w:noProof/>
        </w:rPr>
        <w:tab/>
      </w:r>
      <w:bookmarkEnd w:id="534"/>
      <w:r>
        <w:rPr>
          <w:noProof/>
        </w:rPr>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bookmarkStart w:id="535" w:name="_Hlk27384761"/>
      <w:r>
        <w:rPr>
          <w:noProof/>
        </w:rPr>
        <w:tab/>
      </w:r>
      <w:bookmarkEnd w:id="535"/>
      <w:r>
        <w:rPr>
          <w:noProof/>
        </w:rPr>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lastRenderedPageBreak/>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1040E3">
      <w:pPr>
        <w:ind w:left="851" w:hanging="284"/>
        <w:rPr>
          <w:noProof/>
        </w:rPr>
      </w:pPr>
      <w:r w:rsidRPr="001040E3">
        <w:rPr>
          <w:noProof/>
        </w:rPr>
        <w:lastRenderedPageBreak/>
        <w:t>23.</w:t>
      </w:r>
      <w:r w:rsidRPr="001040E3">
        <w:rPr>
          <w:noProof/>
        </w:rPr>
        <w:tab/>
        <w:t>if the "</w:t>
      </w:r>
      <w:r w:rsidRPr="001040E3">
        <w:rPr>
          <w:lang w:eastAsia="zh-CN"/>
        </w:rPr>
        <w:t>PartNetSliceSupport</w:t>
      </w:r>
      <w:r w:rsidRPr="001040E3">
        <w:rPr>
          <w:noProof/>
        </w:rPr>
        <w:t>" feature is supported, the UE is registered via 3GPP access and:</w:t>
      </w:r>
    </w:p>
    <w:p w14:paraId="196B61C1" w14:textId="77777777" w:rsidR="001040E3" w:rsidRPr="001040E3" w:rsidRDefault="001040E3" w:rsidP="001040E3">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4791F3AB" w14:textId="77777777" w:rsidR="001040E3" w:rsidRPr="001040E3" w:rsidRDefault="001040E3" w:rsidP="001040E3">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453DB6B2" w14:textId="77777777" w:rsidR="001040E3" w:rsidRPr="001040E3" w:rsidRDefault="001040E3" w:rsidP="001040E3">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6B96A0C1" w14:textId="77777777" w:rsidR="003C6066" w:rsidRPr="001040E3" w:rsidRDefault="003C6066" w:rsidP="003C6066">
      <w:pPr>
        <w:ind w:left="851" w:hanging="284"/>
        <w:rPr>
          <w:noProof/>
        </w:rPr>
      </w:pPr>
      <w:r w:rsidRPr="001040E3">
        <w:t>24.</w:t>
      </w:r>
      <w:r w:rsidRPr="001040E3">
        <w:tab/>
        <w:t>if the "RatTypeChange" feature is supported, and the Policy Control Request Trigger "RAT Type Change" was provided, the RAT Type encoded in the "ratTypes" attribute;</w:t>
      </w:r>
    </w:p>
    <w:p w14:paraId="0CA20101" w14:textId="77777777" w:rsidR="003C6066" w:rsidRPr="001040E3" w:rsidRDefault="003C6066" w:rsidP="003C6066">
      <w:pPr>
        <w:ind w:left="851" w:hanging="284"/>
        <w:rPr>
          <w:noProof/>
        </w:rPr>
      </w:pPr>
      <w:r w:rsidRPr="001040E3">
        <w:t>25.</w:t>
      </w:r>
      <w:r w:rsidRPr="001040E3">
        <w:tab/>
      </w:r>
      <w:r w:rsidR="00411AEA" w:rsidRPr="001040E3">
        <w:t xml:space="preserve">if the "AfNetSliceRepl" feature is supported and the </w:t>
      </w:r>
      <w:r w:rsidR="00411AEA" w:rsidRPr="001040E3">
        <w:rPr>
          <w:noProof/>
        </w:rPr>
        <w:t xml:space="preserve">"SLICE_REPLACE_OUTCOME" Policy Control Request Trigger </w:t>
      </w:r>
      <w:r w:rsidR="00411AEA" w:rsidRPr="001040E3">
        <w:t>was provided by the PCF, then the</w:t>
      </w:r>
      <w:r w:rsidR="00411AEA" w:rsidRPr="001040E3">
        <w:rPr>
          <w:noProof/>
        </w:rPr>
        <w:t xml:space="preserve"> outcome of </w:t>
      </w:r>
      <w:r w:rsidR="00411AEA">
        <w:rPr>
          <w:noProof/>
        </w:rPr>
        <w:t xml:space="preserve">the </w:t>
      </w:r>
      <w:r w:rsidR="00411AEA" w:rsidRPr="001040E3">
        <w:rPr>
          <w:noProof/>
        </w:rPr>
        <w:t xml:space="preserve">AF requested Network Slice </w:t>
      </w:r>
      <w:r w:rsidR="00411AEA">
        <w:rPr>
          <w:noProof/>
        </w:rPr>
        <w:t>R</w:t>
      </w:r>
      <w:r w:rsidR="00411AEA" w:rsidRPr="001040E3">
        <w:rPr>
          <w:noProof/>
        </w:rPr>
        <w:t xml:space="preserve">eplacement </w:t>
      </w:r>
      <w:r w:rsidR="00411AEA" w:rsidRPr="008A5B43">
        <w:t xml:space="preserve">initiation </w:t>
      </w:r>
      <w:r w:rsidR="00411AEA" w:rsidRPr="008A5B43">
        <w:rPr>
          <w:noProof/>
        </w:rPr>
        <w:t xml:space="preserve">or the AF requested Network Slice Replacement termination </w:t>
      </w:r>
      <w:r w:rsidR="00411AEA" w:rsidRPr="001040E3">
        <w:rPr>
          <w:noProof/>
        </w:rPr>
        <w:t>within the "af</w:t>
      </w:r>
      <w:r w:rsidR="00411AEA" w:rsidRPr="001040E3">
        <w:rPr>
          <w:noProof/>
          <w:lang w:eastAsia="zh-CN"/>
        </w:rPr>
        <w:t>SliceReplOut</w:t>
      </w:r>
      <w:r w:rsidR="00411AEA" w:rsidRPr="001040E3">
        <w:rPr>
          <w:noProof/>
        </w:rPr>
        <w:t>" attribute</w:t>
      </w:r>
      <w:r w:rsidRPr="001040E3">
        <w:t>; and</w:t>
      </w:r>
    </w:p>
    <w:p w14:paraId="65AE9344" w14:textId="3A81BE57" w:rsidR="00855160" w:rsidRPr="00855160" w:rsidRDefault="00855160" w:rsidP="00855160">
      <w:pPr>
        <w:ind w:left="851" w:hanging="284"/>
        <w:rPr>
          <w:rFonts w:eastAsia="Times New Roman"/>
          <w:noProof/>
        </w:rPr>
      </w:pPr>
      <w:r w:rsidRPr="00855160">
        <w:rPr>
          <w:rFonts w:eastAsia="Times New Roman"/>
        </w:rPr>
        <w:t>26.</w:t>
      </w:r>
      <w:r w:rsidRPr="00855160">
        <w:rPr>
          <w:rFonts w:eastAsia="Times New Roman"/>
        </w:rPr>
        <w:tab/>
        <w:t xml:space="preserve">if the "Energy" feature is supported and the </w:t>
      </w:r>
      <w:r w:rsidRPr="00855160">
        <w:rPr>
          <w:rFonts w:eastAsia="Times New Roman"/>
          <w:noProof/>
        </w:rPr>
        <w:t xml:space="preserve">"ENERGY_SAV_IND_CH" Policy Control Request Trigger </w:t>
      </w:r>
      <w:r w:rsidRPr="00855160">
        <w:rPr>
          <w:rFonts w:eastAsia="Times New Roman"/>
        </w:rPr>
        <w:t>was provided by the PCF, then the</w:t>
      </w:r>
      <w:r w:rsidRPr="00855160">
        <w:rPr>
          <w:rFonts w:eastAsia="Times New Roman"/>
          <w:noProof/>
        </w:rPr>
        <w:t xml:space="preserv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536"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536"/>
      <w:r w:rsidRPr="001B2554">
        <w:rPr>
          <w:rFonts w:eastAsia="Times New Roman"/>
          <w:noProof/>
        </w:rPr>
        <w:t>;</w:t>
      </w:r>
      <w:bookmarkStart w:id="537" w:name="_Hlk144219455"/>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bookmarkEnd w:id="537"/>
    <w:p w14:paraId="65CE7375" w14:textId="77777777" w:rsidR="00AE5DD2" w:rsidRPr="00AE5DD2" w:rsidRDefault="001B2554" w:rsidP="00AE5DD2">
      <w:pPr>
        <w:pStyle w:val="B2"/>
        <w:rPr>
          <w:noProof/>
        </w:rPr>
      </w:pPr>
      <w:r w:rsidRPr="001B2554">
        <w:rPr>
          <w:noProof/>
        </w:rPr>
        <w:lastRenderedPageBreak/>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8F1424">
      <w:pPr>
        <w:ind w:left="851" w:hanging="284"/>
        <w:rPr>
          <w:rFonts w:eastAsia="Times New Roman"/>
          <w:noProof/>
        </w:rPr>
      </w:pPr>
      <w:r w:rsidRPr="00AE5DD2">
        <w:rPr>
          <w:noProof/>
        </w:rPr>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w:t>
      </w:r>
      <w:r w:rsidR="008F1424" w:rsidRPr="00AE5DD2">
        <w:rPr>
          <w:noProof/>
        </w:rPr>
        <w:t xml:space="preserve"> the related applicable policy</w:t>
      </w:r>
      <w:r w:rsidR="008F1424">
        <w:rPr>
          <w:noProof/>
        </w:rPr>
        <w:t>(ies)</w:t>
      </w:r>
      <w:r w:rsidR="008F1424" w:rsidRPr="00AE5DD2">
        <w:rPr>
          <w:noProof/>
        </w:rPr>
        <w:t xml:space="preserve"> based </w:t>
      </w:r>
      <w:r w:rsidRPr="00AE5DD2">
        <w:rPr>
          <w:noProof/>
        </w:rPr>
        <w:t>on the local policy</w:t>
      </w:r>
      <w:r w:rsidR="008F1424" w:rsidRPr="008F1424">
        <w:rPr>
          <w:rFonts w:eastAsia="Times New Roman"/>
          <w:noProof/>
        </w:rPr>
        <w:t>;</w:t>
      </w:r>
    </w:p>
    <w:p w14:paraId="21B143FC" w14:textId="77777777" w:rsidR="001B2554" w:rsidRPr="008F1424" w:rsidRDefault="008F1424" w:rsidP="008F1424">
      <w:pPr>
        <w:ind w:left="568" w:hanging="284"/>
        <w:rPr>
          <w:rFonts w:eastAsia="Times New Roman"/>
          <w:noProof/>
        </w:rPr>
      </w:pPr>
      <w:r w:rsidRPr="008F1424">
        <w:rPr>
          <w:rFonts w:eastAsia="Times New Roman"/>
          <w:noProof/>
        </w:rPr>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8" w:name="_Toc28011090"/>
      <w:bookmarkStart w:id="539" w:name="_Toc34137953"/>
      <w:bookmarkStart w:id="540" w:name="_Toc36037548"/>
      <w:bookmarkStart w:id="541" w:name="_Toc39051650"/>
      <w:bookmarkStart w:id="542" w:name="_Toc43363242"/>
      <w:bookmarkStart w:id="543" w:name="_Toc45132849"/>
      <w:bookmarkStart w:id="544" w:name="_Toc49871580"/>
      <w:bookmarkStart w:id="545" w:name="_Toc50023470"/>
      <w:bookmarkStart w:id="546" w:name="_Toc51761150"/>
      <w:bookmarkStart w:id="547" w:name="_Toc67492633"/>
      <w:bookmarkStart w:id="548" w:name="_Toc74838367"/>
      <w:bookmarkStart w:id="549" w:name="_Toc104311190"/>
      <w:bookmarkStart w:id="550" w:name="_Toc104385870"/>
      <w:bookmarkStart w:id="551" w:name="_Toc104407064"/>
      <w:bookmarkStart w:id="552" w:name="_Toc104408357"/>
      <w:bookmarkStart w:id="553"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554"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w:t>
      </w:r>
      <w:r w:rsidRPr="008A5B43">
        <w:rPr>
          <w:rFonts w:eastAsia="Times New Roman"/>
          <w:noProof/>
        </w:rPr>
        <w:lastRenderedPageBreak/>
        <w:t xml:space="preserve">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555" w:name="_Toc214973177"/>
      <w:r>
        <w:rPr>
          <w:noProof/>
        </w:rPr>
        <w:t>4.2.3.2</w:t>
      </w:r>
      <w:r>
        <w:rPr>
          <w:noProof/>
        </w:rPr>
        <w:tab/>
        <w:t>Policy Control Request Triggers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9DDE929" w14:textId="77777777" w:rsidR="004F1B76" w:rsidRDefault="004F1B76">
      <w:pPr>
        <w:rPr>
          <w:noProof/>
        </w:rPr>
      </w:pPr>
      <w:r>
        <w:rPr>
          <w:noProof/>
        </w:rPr>
        <w:t xml:space="preserve">The following </w:t>
      </w:r>
      <w:bookmarkStart w:id="556" w:name="_Hlk511045291"/>
      <w:r>
        <w:rPr>
          <w:noProof/>
        </w:rPr>
        <w:t>Policy Control Request Triggers</w:t>
      </w:r>
      <w:bookmarkEnd w:id="556"/>
      <w:r>
        <w:rPr>
          <w:noProof/>
        </w:rPr>
        <w:t xml:space="preserve">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57" w:name="_Toc28011091"/>
      <w:bookmarkStart w:id="558" w:name="_Toc34137954"/>
      <w:bookmarkStart w:id="559" w:name="_Toc36037549"/>
      <w:bookmarkStart w:id="560" w:name="_Toc39051651"/>
      <w:bookmarkStart w:id="561" w:name="_Toc43363243"/>
      <w:bookmarkStart w:id="562" w:name="_Toc45132850"/>
      <w:bookmarkStart w:id="563" w:name="_Toc49871581"/>
      <w:bookmarkStart w:id="564" w:name="_Toc50023471"/>
      <w:bookmarkStart w:id="565" w:name="_Toc51761151"/>
      <w:bookmarkStart w:id="566" w:name="_Toc67492634"/>
      <w:bookmarkStart w:id="567" w:name="_Toc74838368"/>
      <w:bookmarkStart w:id="568" w:name="_Toc104311191"/>
      <w:bookmarkStart w:id="569" w:name="_Toc104385871"/>
      <w:bookmarkStart w:id="570" w:name="_Toc104407065"/>
      <w:bookmarkStart w:id="571" w:name="_Toc104408358"/>
      <w:bookmarkStart w:id="572"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C819B7">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61848D49" w14:textId="77777777" w:rsidR="008A5B43" w:rsidRPr="008A5B43" w:rsidRDefault="008A5B43" w:rsidP="008A5B43">
      <w:pPr>
        <w:ind w:left="568" w:hanging="284"/>
        <w:rPr>
          <w:rFonts w:eastAsia="Times New Roman"/>
          <w:noProof/>
        </w:rPr>
      </w:pPr>
      <w:r w:rsidRPr="008A5B43">
        <w:rPr>
          <w:rFonts w:eastAsia="Times New Roman"/>
          <w:noProof/>
        </w:rPr>
        <w:t>-</w:t>
      </w:r>
      <w:r w:rsidRPr="008A5B43">
        <w:rPr>
          <w:rFonts w:eastAsia="Times New Roman"/>
          <w:noProof/>
        </w:rPr>
        <w:tab/>
        <w:t>"</w:t>
      </w:r>
      <w:r w:rsidRPr="008A5B43">
        <w:rPr>
          <w:rFonts w:eastAsia="Times New Roman"/>
          <w:noProof/>
          <w:lang w:eastAsia="zh-CN"/>
        </w:rPr>
        <w:t>SLICE_REPLACE_OUTCOME</w:t>
      </w:r>
      <w:r w:rsidRPr="008A5B43">
        <w:rPr>
          <w:rFonts w:eastAsia="Times New Roman"/>
          <w:noProof/>
        </w:rPr>
        <w:t xml:space="preserve">", i.e., the notification of the outcome of the </w:t>
      </w:r>
      <w:r w:rsidRPr="008A5B43">
        <w:rPr>
          <w:rFonts w:eastAsia="Times New Roman"/>
        </w:rPr>
        <w:t xml:space="preserve">AF requested Network Slice Replacement initiation </w:t>
      </w:r>
      <w:r w:rsidRPr="008A5B43">
        <w:rPr>
          <w:rFonts w:eastAsia="Times New Roman"/>
          <w:noProof/>
        </w:rPr>
        <w:t xml:space="preserve">or the AF requested Network Slice Replacement termination </w:t>
      </w:r>
      <w:r w:rsidRPr="008A5B43">
        <w:rPr>
          <w:rFonts w:eastAsia="Times New Roman"/>
        </w:rPr>
        <w:t>for the served UE</w:t>
      </w:r>
      <w:r w:rsidRPr="008A5B43">
        <w:rPr>
          <w:rFonts w:eastAsia="Times New Roman"/>
          <w:noProof/>
        </w:rPr>
        <w:t>.</w:t>
      </w:r>
    </w:p>
    <w:p w14:paraId="352D265A" w14:textId="77777777" w:rsidR="00080D79" w:rsidRPr="00C819B7" w:rsidRDefault="00C819B7" w:rsidP="00080D79">
      <w:pPr>
        <w:keepLines/>
        <w:ind w:left="1135" w:hanging="851"/>
        <w:rPr>
          <w:noProof/>
        </w:rPr>
      </w:pPr>
      <w:r w:rsidRPr="00C819B7">
        <w:rPr>
          <w:noProof/>
        </w:rPr>
        <w:t>NOTE 13:</w:t>
      </w:r>
      <w:r w:rsidRPr="00C819B7">
        <w:rPr>
          <w:noProof/>
        </w:rPr>
        <w:tab/>
        <w:t>The "SLICE_REPLACE_OUTCOME" trigger only applies if the "</w:t>
      </w:r>
      <w:r w:rsidRPr="00C819B7">
        <w:rPr>
          <w:lang w:eastAsia="zh-CN"/>
        </w:rPr>
        <w:t>Af</w:t>
      </w:r>
      <w:r w:rsidRPr="00C819B7">
        <w:t>NetSliceRepl</w:t>
      </w:r>
      <w:r w:rsidRPr="00C819B7">
        <w:rPr>
          <w:noProof/>
        </w:rPr>
        <w:t>" feature is supported.</w:t>
      </w:r>
    </w:p>
    <w:p w14:paraId="202515B3" w14:textId="77777777" w:rsidR="00080D79" w:rsidRPr="00C819B7" w:rsidRDefault="00080D79" w:rsidP="00080D79">
      <w:pPr>
        <w:ind w:left="568" w:hanging="284"/>
        <w:rPr>
          <w:noProof/>
        </w:rPr>
      </w:pPr>
      <w:r w:rsidRPr="00C819B7">
        <w:rPr>
          <w:noProof/>
        </w:rPr>
        <w:t>-</w:t>
      </w:r>
      <w:r w:rsidRPr="00C819B7">
        <w:rPr>
          <w:noProof/>
        </w:rPr>
        <w:tab/>
        <w:t>"</w:t>
      </w:r>
      <w:r>
        <w:rPr>
          <w:noProof/>
          <w:lang w:eastAsia="zh-CN"/>
        </w:rPr>
        <w:t>ENERGY_SAV_IND_CH</w:t>
      </w:r>
      <w:r w:rsidRPr="00C819B7">
        <w:rPr>
          <w:noProof/>
        </w:rPr>
        <w:t>", i.e.</w:t>
      </w:r>
      <w:r w:rsidR="006F1B9E">
        <w:rPr>
          <w:noProof/>
        </w:rPr>
        <w:t>,</w:t>
      </w:r>
      <w:r w:rsidRPr="00C819B7">
        <w:rPr>
          <w:noProof/>
        </w:rPr>
        <w:t xml:space="preserve"> </w:t>
      </w:r>
      <w:r>
        <w:rPr>
          <w:noProof/>
        </w:rPr>
        <w:t>the Energy Saving Indicator change: the NF consumer notifies that the subscribed Energy Saving Indicator value has changed for the UE</w:t>
      </w:r>
      <w:r w:rsidRPr="00C819B7">
        <w:rPr>
          <w:noProof/>
        </w:rPr>
        <w:t>.</w:t>
      </w:r>
    </w:p>
    <w:p w14:paraId="49BE470C" w14:textId="77777777" w:rsidR="00C819B7" w:rsidRPr="00C819B7" w:rsidRDefault="00080D79" w:rsidP="00080D79">
      <w:pPr>
        <w:keepLines/>
        <w:ind w:left="1135" w:hanging="851"/>
        <w:rPr>
          <w:noProof/>
        </w:rPr>
      </w:pPr>
      <w:r w:rsidRPr="00C819B7">
        <w:rPr>
          <w:noProof/>
        </w:rPr>
        <w:t>NOTE 1</w:t>
      </w:r>
      <w:r>
        <w:rPr>
          <w:noProof/>
        </w:rPr>
        <w:t>4</w:t>
      </w:r>
      <w:r w:rsidRPr="00C819B7">
        <w:rPr>
          <w:noProof/>
        </w:rPr>
        <w:t>:</w:t>
      </w:r>
      <w:r w:rsidRPr="00C819B7">
        <w:rPr>
          <w:noProof/>
        </w:rPr>
        <w:tab/>
        <w:t>The "</w:t>
      </w:r>
      <w:r>
        <w:rPr>
          <w:noProof/>
        </w:rPr>
        <w:t>ENERGY_SAV_IND_CH</w:t>
      </w:r>
      <w:r w:rsidRPr="00C819B7">
        <w:rPr>
          <w:noProof/>
        </w:rPr>
        <w:t>" trigger only applies if the "</w:t>
      </w:r>
      <w:r>
        <w:rPr>
          <w:lang w:eastAsia="zh-CN"/>
        </w:rPr>
        <w:t>Energy</w:t>
      </w:r>
      <w:r w:rsidRPr="00C819B7">
        <w:rPr>
          <w:noProof/>
        </w:rPr>
        <w:t>" feature is supported.</w:t>
      </w:r>
    </w:p>
    <w:p w14:paraId="23B87B17" w14:textId="77777777" w:rsidR="004F1B76" w:rsidRDefault="004F1B76">
      <w:pPr>
        <w:pStyle w:val="Heading4"/>
        <w:rPr>
          <w:noProof/>
        </w:rPr>
      </w:pPr>
      <w:bookmarkStart w:id="573" w:name="_Toc191391765"/>
      <w:bookmarkStart w:id="574" w:name="_Toc214973178"/>
      <w:r>
        <w:rPr>
          <w:noProof/>
        </w:rPr>
        <w:t>4.2.3.3</w:t>
      </w:r>
      <w:r>
        <w:rPr>
          <w:noProof/>
        </w:rPr>
        <w:tab/>
        <w:t>Encoding of updated policy</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756F220" w14:textId="77777777" w:rsidR="00800CD0" w:rsidRPr="00800CD0" w:rsidRDefault="00800CD0" w:rsidP="00E43AE3">
      <w:pPr>
        <w:pStyle w:val="Heading5"/>
      </w:pPr>
      <w:bookmarkStart w:id="575" w:name="_Toc153786736"/>
      <w:bookmarkStart w:id="576" w:name="_Toc191391766"/>
      <w:bookmarkStart w:id="577" w:name="_Toc214973179"/>
      <w:r w:rsidRPr="00800CD0">
        <w:t>4.2.3.3.1</w:t>
      </w:r>
      <w:r w:rsidRPr="00800CD0">
        <w:tab/>
        <w:t>General</w:t>
      </w:r>
      <w:bookmarkEnd w:id="575"/>
      <w:bookmarkEnd w:id="576"/>
      <w:bookmarkEnd w:id="577"/>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 xml:space="preserve">To create an attribute of any type, </w:t>
      </w:r>
      <w:bookmarkStart w:id="578" w:name="_Hlk514929639"/>
      <w:r w:rsidRPr="00800CD0">
        <w:rPr>
          <w:lang w:eastAsia="zh-CN"/>
        </w:rPr>
        <w:t xml:space="preserve">the attribute shall be provided with a </w:t>
      </w:r>
      <w:bookmarkEnd w:id="578"/>
      <w:r w:rsidRPr="00800CD0">
        <w:rPr>
          <w:lang w:eastAsia="zh-CN"/>
        </w:rPr>
        <w:t>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lastRenderedPageBreak/>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79" w:name="_Toc191391767"/>
      <w:bookmarkStart w:id="580" w:name="_Toc214973180"/>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79"/>
      <w:bookmarkEnd w:id="58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C819B7">
      <w:pPr>
        <w:ind w:left="568" w:hanging="284"/>
        <w:rPr>
          <w:lang w:eastAsia="zh-CN"/>
        </w:rPr>
      </w:pPr>
      <w:r w:rsidRPr="00C819B7">
        <w:rPr>
          <w:noProof/>
        </w:rPr>
        <w:t>-</w:t>
      </w:r>
      <w:r w:rsidRPr="00C819B7">
        <w:rPr>
          <w:noProof/>
        </w:rPr>
        <w:tab/>
        <w:t>i</w:t>
      </w:r>
      <w:r w:rsidRPr="00C819B7">
        <w:rPr>
          <w:lang w:eastAsia="zh-CN"/>
        </w:rPr>
        <w:t xml:space="preserve">f the "5GAccessStratumTime" feature is supported, 5G Access stratum information (see </w:t>
      </w:r>
      <w:r w:rsidRPr="00C819B7">
        <w:t>clause 4.2.2.3)</w:t>
      </w:r>
      <w:r w:rsidRPr="00C819B7">
        <w:rPr>
          <w:lang w:eastAsia="zh-CN"/>
        </w:rPr>
        <w:t xml:space="preserve"> within the "asTimeDisParam" attribute;</w:t>
      </w:r>
    </w:p>
    <w:p w14:paraId="3C9B5421" w14:textId="77777777" w:rsidR="00BB1EF6" w:rsidRPr="00BB1EF6" w:rsidRDefault="00BB1EF6" w:rsidP="00BB1EF6">
      <w:pPr>
        <w:ind w:left="568" w:hanging="284"/>
        <w:rPr>
          <w:rFonts w:eastAsia="Times New Roman"/>
          <w:noProof/>
        </w:rPr>
      </w:pPr>
      <w:r w:rsidRPr="00BB1EF6">
        <w:rPr>
          <w:rFonts w:eastAsia="Times New Roman"/>
          <w:lang w:eastAsia="zh-CN"/>
        </w:rPr>
        <w:t>-</w:t>
      </w:r>
      <w:r w:rsidRPr="00BB1EF6">
        <w:rPr>
          <w:rFonts w:eastAsia="Times New Roman"/>
          <w:lang w:eastAsia="zh-CN"/>
        </w:rPr>
        <w:tab/>
      </w: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w:t>
      </w:r>
      <w:r w:rsidRPr="00BB1EF6">
        <w:rPr>
          <w:rFonts w:eastAsia="Times New Roman"/>
          <w:noProof/>
        </w:rPr>
        <w:t xml:space="preserve">, </w:t>
      </w:r>
      <w:r w:rsidRPr="00BB1EF6">
        <w:rPr>
          <w:rFonts w:eastAsia="Times New Roman"/>
          <w:lang w:eastAsia="zh-CN"/>
        </w:rPr>
        <w:t>the requested Network Slice Replacement</w:t>
      </w:r>
      <w:r w:rsidRPr="00BB1EF6">
        <w:rPr>
          <w:rFonts w:eastAsia="Times New Roman"/>
          <w:noProof/>
        </w:rPr>
        <w:t xml:space="preserve"> requirements within the "</w:t>
      </w:r>
      <w:r w:rsidR="00AF6E61">
        <w:rPr>
          <w:noProof/>
        </w:rPr>
        <w:t>s</w:t>
      </w:r>
      <w:r w:rsidR="00AF6E61" w:rsidRPr="00BB1EF6">
        <w:rPr>
          <w:noProof/>
        </w:rPr>
        <w:t>liceReplReq</w:t>
      </w:r>
      <w:r w:rsidRPr="00BB1EF6">
        <w:rPr>
          <w:rFonts w:eastAsia="Times New Roman"/>
          <w:noProof/>
        </w:rPr>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AF6E61">
      <w:pPr>
        <w:ind w:left="1135" w:hanging="284"/>
        <w:rPr>
          <w:rFonts w:eastAsia="Times New Roman"/>
          <w:noProof/>
        </w:rPr>
      </w:pPr>
      <w:r w:rsidRPr="00AF6E61">
        <w:rPr>
          <w:rFonts w:eastAsia="Times New Roman"/>
          <w:noProof/>
        </w:rPr>
        <w:t>g)</w:t>
      </w:r>
      <w:r w:rsidRPr="00AF6E61">
        <w:rPr>
          <w:rFonts w:eastAsia="Times New Roman"/>
          <w:noProof/>
        </w:rPr>
        <w:tab/>
        <w:t>if the "</w:t>
      </w:r>
      <w:r w:rsidRPr="00AF6E61">
        <w:rPr>
          <w:rFonts w:eastAsia="Times New Roman"/>
          <w:lang w:eastAsia="zh-CN"/>
        </w:rPr>
        <w:t>PartNetSliceSupport</w:t>
      </w:r>
      <w:r w:rsidRPr="00AF6E61">
        <w:rPr>
          <w:rFonts w:eastAsia="Times New Roman"/>
          <w:noProof/>
        </w:rPr>
        <w:t xml:space="preserve">" feature is supported, </w:t>
      </w:r>
      <w:r w:rsidRPr="00AF6E61">
        <w:rPr>
          <w:rFonts w:eastAsia="Times New Roman" w:hint="eastAsia"/>
          <w:lang w:eastAsia="zh-CN"/>
        </w:rPr>
        <w:t>C</w:t>
      </w:r>
      <w:r w:rsidRPr="00AF6E61">
        <w:rPr>
          <w:rFonts w:eastAsia="Times New Roman"/>
          <w:lang w:eastAsia="zh-CN"/>
        </w:rPr>
        <w:t xml:space="preserve">hange of the </w:t>
      </w:r>
      <w:r w:rsidRPr="00AF6E61">
        <w:rPr>
          <w:rFonts w:eastAsia="Times New Roman"/>
        </w:rPr>
        <w:t xml:space="preserve">S-NSSAI(s) rejected partially in the RA, </w:t>
      </w:r>
      <w:r w:rsidRPr="00AF6E61">
        <w:rPr>
          <w:rFonts w:eastAsia="Times New Roman" w:hint="eastAsia"/>
          <w:lang w:eastAsia="zh-CN"/>
        </w:rPr>
        <w:t>C</w:t>
      </w:r>
      <w:r w:rsidRPr="00AF6E61">
        <w:rPr>
          <w:rFonts w:eastAsia="Times New Roman"/>
          <w:lang w:eastAsia="zh-CN"/>
        </w:rPr>
        <w:t>hange of the R</w:t>
      </w:r>
      <w:r w:rsidRPr="00AF6E61">
        <w:rPr>
          <w:rFonts w:eastAsia="Times New Roman"/>
        </w:rPr>
        <w:t xml:space="preserve">ejected S-NSSAI(s) and/or </w:t>
      </w:r>
      <w:r w:rsidRPr="00AF6E61">
        <w:rPr>
          <w:rFonts w:eastAsia="Times New Roman" w:hint="eastAsia"/>
          <w:lang w:eastAsia="zh-CN"/>
        </w:rPr>
        <w:t>C</w:t>
      </w:r>
      <w:r w:rsidRPr="00AF6E61">
        <w:rPr>
          <w:rFonts w:eastAsia="Times New Roman"/>
          <w:lang w:eastAsia="zh-CN"/>
        </w:rPr>
        <w:t>hange of the Pending NSSAI</w:t>
      </w:r>
      <w:r w:rsidRPr="00AF6E61">
        <w:rPr>
          <w:rFonts w:eastAsia="Times New Roman"/>
          <w:noProof/>
        </w:rPr>
        <w:t>;</w:t>
      </w:r>
    </w:p>
    <w:p w14:paraId="7912BB5B" w14:textId="77777777" w:rsidR="00AF6E61" w:rsidRPr="00AF6E61" w:rsidRDefault="00AF6E61" w:rsidP="00AF6E61">
      <w:pPr>
        <w:ind w:left="1135" w:hanging="284"/>
        <w:rPr>
          <w:rFonts w:eastAsia="Times New Roman"/>
          <w:noProof/>
        </w:rPr>
      </w:pPr>
      <w:r w:rsidRPr="00AF6E61">
        <w:rPr>
          <w:rFonts w:eastAsia="Times New Roman"/>
          <w:noProof/>
        </w:rPr>
        <w:t>h)</w:t>
      </w:r>
      <w:r w:rsidRPr="00AF6E61">
        <w:rPr>
          <w:rFonts w:eastAsia="Times New Roman"/>
          <w:noProof/>
        </w:rPr>
        <w:tab/>
        <w:t>if the "</w:t>
      </w:r>
      <w:r w:rsidRPr="00AF6E61">
        <w:rPr>
          <w:rFonts w:eastAsia="Times New Roman"/>
          <w:lang w:eastAsia="zh-CN"/>
        </w:rPr>
        <w:t>Af</w:t>
      </w:r>
      <w:r w:rsidRPr="00AF6E61">
        <w:rPr>
          <w:rFonts w:eastAsia="Times New Roman"/>
        </w:rPr>
        <w:t>NetSliceRepl</w:t>
      </w:r>
      <w:r w:rsidRPr="00AF6E61">
        <w:rPr>
          <w:rFonts w:eastAsia="Times New Roman"/>
          <w:noProof/>
        </w:rPr>
        <w:t xml:space="preserve">" feature is supported, the notification of the outcome of the </w:t>
      </w:r>
      <w:r w:rsidRPr="00AF6E61">
        <w:rPr>
          <w:rFonts w:eastAsia="Times New Roman"/>
        </w:rPr>
        <w:t xml:space="preserve">AF requested Network Slice Replacement initiation </w:t>
      </w:r>
      <w:r w:rsidRPr="00AF6E61">
        <w:rPr>
          <w:rFonts w:eastAsia="Times New Roman"/>
          <w:noProof/>
        </w:rPr>
        <w:t xml:space="preserve">or the AF requested Network Slice Replacement termination </w:t>
      </w:r>
      <w:r w:rsidRPr="00AF6E61">
        <w:rPr>
          <w:rFonts w:eastAsia="Times New Roman"/>
        </w:rPr>
        <w:t>for the served UE;</w:t>
      </w:r>
      <w:r w:rsidRPr="00AF6E61">
        <w:rPr>
          <w:rFonts w:eastAsia="Times New Roman"/>
          <w:noProof/>
        </w:rPr>
        <w:t xml:space="preserve"> and/or</w:t>
      </w:r>
    </w:p>
    <w:p w14:paraId="5EAA8C1E" w14:textId="77777777" w:rsidR="00AF6E61" w:rsidRPr="00AF6E61" w:rsidRDefault="0094586C" w:rsidP="00AF6E61">
      <w:pPr>
        <w:ind w:left="1135" w:hanging="284"/>
        <w:rPr>
          <w:rFonts w:eastAsia="Times New Roman"/>
          <w:noProof/>
        </w:rPr>
      </w:pPr>
      <w:r w:rsidRPr="0094586C">
        <w:rPr>
          <w:noProof/>
        </w:rPr>
        <w:t>i)</w:t>
      </w:r>
      <w:r w:rsidRPr="0094586C">
        <w:rPr>
          <w:noProof/>
        </w:rPr>
        <w:tab/>
        <w:t>if the "</w:t>
      </w:r>
      <w:r w:rsidRPr="0094586C">
        <w:rPr>
          <w:lang w:eastAsia="zh-CN"/>
        </w:rPr>
        <w:t>Energy</w:t>
      </w:r>
      <w:r w:rsidRPr="0094586C">
        <w:rPr>
          <w:noProof/>
        </w:rPr>
        <w:t xml:space="preserve">" feature is supported, change of </w:t>
      </w:r>
      <w:r w:rsidR="006F1B9E">
        <w:rPr>
          <w:noProof/>
        </w:rPr>
        <w:t xml:space="preserve">the </w:t>
      </w:r>
      <w:r w:rsidRPr="0094586C">
        <w:rPr>
          <w:noProof/>
        </w:rPr>
        <w:t>subscribed Energy Saving Indicator</w:t>
      </w:r>
      <w:r w:rsidRPr="0094586C">
        <w:t>;</w:t>
      </w:r>
    </w:p>
    <w:p w14:paraId="4FCE30B1" w14:textId="77777777" w:rsidR="00BB1EF6" w:rsidRPr="00AF6E61" w:rsidRDefault="00AF6E61" w:rsidP="00AF6E61">
      <w:pPr>
        <w:ind w:left="567"/>
        <w:rPr>
          <w:rFonts w:eastAsia="Times New Roman"/>
        </w:rPr>
      </w:pPr>
      <w:r w:rsidRPr="00AF6E61">
        <w:rPr>
          <w:rFonts w:eastAsia="Times New Roman"/>
        </w:rPr>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4A4E7E">
      <w:pPr>
        <w:ind w:left="568" w:hanging="284"/>
        <w:rPr>
          <w:rFonts w:eastAsia="Times New Roman"/>
        </w:rPr>
      </w:pPr>
      <w:r w:rsidRPr="004A4E7E">
        <w:rPr>
          <w:rFonts w:eastAsia="Times New Roman"/>
        </w:rPr>
        <w:lastRenderedPageBreak/>
        <w:t>-</w:t>
      </w:r>
      <w:r w:rsidRPr="004A4E7E">
        <w:rPr>
          <w:rFonts w:eastAsia="Times New Roman"/>
        </w:rPr>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r w:rsidRPr="004A4E7E">
        <w:rPr>
          <w:rFonts w:eastAsia="Times New Roman"/>
          <w:lang w:eastAsia="zh-CN"/>
        </w:rPr>
        <w:t>;</w:t>
      </w:r>
    </w:p>
    <w:p w14:paraId="20160058" w14:textId="77777777" w:rsidR="004A4E7E" w:rsidRPr="004A4E7E" w:rsidRDefault="004A4E7E" w:rsidP="004A4E7E">
      <w:pPr>
        <w:ind w:left="568" w:hanging="284"/>
        <w:rPr>
          <w:rFonts w:eastAsia="Times New Roman"/>
          <w:lang w:eastAsia="zh-CN"/>
        </w:rPr>
      </w:pPr>
      <w:r w:rsidRPr="004A4E7E">
        <w:rPr>
          <w:rFonts w:eastAsia="Times New Roman"/>
        </w:rPr>
        <w:t>-</w:t>
      </w:r>
      <w:r w:rsidRPr="004A4E7E">
        <w:rPr>
          <w:rFonts w:eastAsia="Times New Roman"/>
        </w:rPr>
        <w:tab/>
        <w:t xml:space="preserve">if the Policy Control Request Trigger "Change of UE presence in PRA" is removed, the presence reporting areas for which reporting was required shall be removed by providing the "pras" attribute with </w:t>
      </w:r>
      <w:r w:rsidRPr="004A4E7E">
        <w:rPr>
          <w:rFonts w:eastAsia="Times New Roman"/>
          <w:lang w:eastAsia="zh-CN"/>
        </w:rPr>
        <w:t>"NULL" as value;</w:t>
      </w:r>
    </w:p>
    <w:p w14:paraId="0717FA14"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r>
      <w:bookmarkStart w:id="581" w:name="_Hlk19876961"/>
      <w:r w:rsidRPr="004A4E7E">
        <w:rPr>
          <w:rFonts w:eastAsia="Times New Roman"/>
        </w:rP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bookmarkEnd w:id="581"/>
    <w:p w14:paraId="3DE18E08"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82" w:name="_Toc191391768"/>
      <w:bookmarkStart w:id="583" w:name="_Toc214973181"/>
      <w:bookmarkStart w:id="584" w:name="_Toc28011092"/>
      <w:bookmarkStart w:id="585" w:name="_Toc34137955"/>
      <w:bookmarkStart w:id="586" w:name="_Toc36037550"/>
      <w:bookmarkStart w:id="587" w:name="_Toc39051652"/>
      <w:bookmarkStart w:id="588" w:name="_Toc43363244"/>
      <w:bookmarkStart w:id="589" w:name="_Toc45132851"/>
      <w:bookmarkStart w:id="590" w:name="_Toc49871582"/>
      <w:bookmarkStart w:id="591" w:name="_Toc50023472"/>
      <w:bookmarkStart w:id="592" w:name="_Toc51761152"/>
      <w:bookmarkStart w:id="593" w:name="_Toc67492635"/>
      <w:bookmarkStart w:id="594" w:name="_Toc74838369"/>
      <w:bookmarkStart w:id="595" w:name="_Toc104311192"/>
      <w:bookmarkStart w:id="596" w:name="_Toc104385872"/>
      <w:bookmarkStart w:id="597" w:name="_Toc104407066"/>
      <w:bookmarkStart w:id="598" w:name="_Toc104408359"/>
      <w:bookmarkStart w:id="599" w:name="_Toc104545953"/>
      <w:r>
        <w:rPr>
          <w:noProof/>
        </w:rPr>
        <w:t>4.2.3.4</w:t>
      </w:r>
      <w:r>
        <w:rPr>
          <w:noProof/>
        </w:rPr>
        <w:tab/>
        <w:t>Feature renegotiation during AMF relocation</w:t>
      </w:r>
      <w:bookmarkEnd w:id="582"/>
      <w:bookmarkEnd w:id="583"/>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600" w:name="_Toc191391769"/>
      <w:bookmarkStart w:id="601" w:name="_Toc214973182"/>
      <w:r>
        <w:rPr>
          <w:noProof/>
        </w:rPr>
        <w:lastRenderedPageBreak/>
        <w:t>4.2.4</w:t>
      </w:r>
      <w:r>
        <w:rPr>
          <w:noProof/>
        </w:rPr>
        <w:tab/>
        <w:t>Npcf_AMPolicyControl_UpdateNotify Service Operation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CDA743C" w14:textId="77777777" w:rsidR="004F1B76" w:rsidRDefault="004F1B76">
      <w:pPr>
        <w:pStyle w:val="Heading4"/>
        <w:rPr>
          <w:noProof/>
        </w:rPr>
      </w:pPr>
      <w:bookmarkStart w:id="602" w:name="_Toc28011093"/>
      <w:bookmarkStart w:id="603" w:name="_Toc34137956"/>
      <w:bookmarkStart w:id="604" w:name="_Toc36037551"/>
      <w:bookmarkStart w:id="605" w:name="_Toc39051653"/>
      <w:bookmarkStart w:id="606" w:name="_Toc43363245"/>
      <w:bookmarkStart w:id="607" w:name="_Toc45132852"/>
      <w:bookmarkStart w:id="608" w:name="_Toc49871583"/>
      <w:bookmarkStart w:id="609" w:name="_Toc50023473"/>
      <w:bookmarkStart w:id="610" w:name="_Toc51761153"/>
      <w:bookmarkStart w:id="611" w:name="_Toc67492636"/>
      <w:bookmarkStart w:id="612" w:name="_Toc74838370"/>
      <w:bookmarkStart w:id="613" w:name="_Toc104311193"/>
      <w:bookmarkStart w:id="614" w:name="_Toc104385873"/>
      <w:bookmarkStart w:id="615" w:name="_Toc104407067"/>
      <w:bookmarkStart w:id="616" w:name="_Toc104408360"/>
      <w:bookmarkStart w:id="617" w:name="_Toc104545954"/>
      <w:bookmarkStart w:id="618" w:name="_Toc191391770"/>
      <w:bookmarkStart w:id="619" w:name="_Toc214973183"/>
      <w:r>
        <w:rPr>
          <w:noProof/>
        </w:rPr>
        <w:t>4.2.4.1</w:t>
      </w:r>
      <w:r>
        <w:rPr>
          <w:noProof/>
        </w:rP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bookmarkStart w:id="620" w:name="_Hlk511866673"/>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21" w:name="_Toc28011094"/>
      <w:bookmarkStart w:id="622" w:name="_Toc34137957"/>
      <w:bookmarkStart w:id="623" w:name="_Toc36037552"/>
      <w:bookmarkStart w:id="624" w:name="_Toc39051654"/>
      <w:bookmarkStart w:id="625" w:name="_Toc43363246"/>
      <w:bookmarkStart w:id="626" w:name="_Toc45132853"/>
      <w:bookmarkStart w:id="627" w:name="_Toc49871584"/>
      <w:bookmarkStart w:id="628" w:name="_Toc50023474"/>
      <w:bookmarkStart w:id="629" w:name="_Toc51761154"/>
      <w:bookmarkStart w:id="630" w:name="_Toc67492637"/>
      <w:bookmarkStart w:id="631" w:name="_Toc74838371"/>
      <w:bookmarkStart w:id="632" w:name="_Toc104311194"/>
      <w:bookmarkStart w:id="633" w:name="_Toc104385874"/>
      <w:bookmarkStart w:id="634" w:name="_Toc104407068"/>
      <w:bookmarkStart w:id="635" w:name="_Toc104408361"/>
      <w:bookmarkStart w:id="636" w:name="_Toc104545955"/>
      <w:bookmarkStart w:id="637" w:name="_Toc191391771"/>
      <w:bookmarkStart w:id="638" w:name="_Toc214973184"/>
      <w:bookmarkEnd w:id="620"/>
      <w:r>
        <w:rPr>
          <w:noProof/>
        </w:rPr>
        <w:t>4.2.4.2</w:t>
      </w:r>
      <w:r>
        <w:rPr>
          <w:noProof/>
        </w:rPr>
        <w:tab/>
        <w:t>Policy update notification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60pt" o:ole="">
            <v:imagedata r:id="rId22" o:title=""/>
          </v:shape>
          <o:OLEObject Type="Embed" ProgID="Visio.Drawing.11" ShapeID="_x0000_i1031" DrawAspect="Content" ObjectID="_1825585966"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0305CC">
      <w:pPr>
        <w:keepLines/>
        <w:ind w:left="1135" w:hanging="851"/>
        <w:rPr>
          <w:noProof/>
        </w:rPr>
      </w:pPr>
      <w:bookmarkStart w:id="639" w:name="_Toc28011095"/>
      <w:bookmarkStart w:id="640" w:name="_Toc34137958"/>
      <w:bookmarkStart w:id="641" w:name="_Toc36037553"/>
      <w:bookmarkStart w:id="642" w:name="_Toc39051655"/>
      <w:bookmarkStart w:id="643" w:name="_Toc43363247"/>
      <w:bookmarkStart w:id="644" w:name="_Toc45132854"/>
      <w:bookmarkStart w:id="645" w:name="_Toc49871585"/>
      <w:bookmarkStart w:id="646" w:name="_Toc50023475"/>
      <w:bookmarkStart w:id="647" w:name="_Toc51761155"/>
      <w:bookmarkStart w:id="648" w:name="_Toc67492638"/>
      <w:bookmarkStart w:id="649" w:name="_Toc74838372"/>
      <w:bookmarkStart w:id="650" w:name="_Toc104311195"/>
      <w:bookmarkStart w:id="651" w:name="_Toc104385875"/>
      <w:bookmarkStart w:id="652" w:name="_Toc104407069"/>
      <w:bookmarkStart w:id="653" w:name="_Toc104408362"/>
      <w:bookmarkStart w:id="654"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55"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4A4E7E">
      <w:pPr>
        <w:ind w:left="568" w:hanging="284"/>
        <w:rPr>
          <w:rFonts w:eastAsia="Times New Roman"/>
          <w:noProof/>
        </w:rPr>
      </w:pPr>
      <w:r w:rsidRPr="004A4E7E">
        <w:rPr>
          <w:rFonts w:eastAsia="Times New Roman"/>
          <w:lang w:eastAsia="zh-CN"/>
        </w:rPr>
        <w:t>-</w:t>
      </w:r>
      <w:r w:rsidRPr="004A4E7E">
        <w:rPr>
          <w:rFonts w:eastAsia="Times New Roman"/>
          <w:lang w:eastAsia="zh-CN"/>
        </w:rPr>
        <w:tab/>
        <w:t xml:space="preserve">when the PCF receives the requested Network Slice Replacement requirements related information, the PCF shall indicate this to the AMF by providing the </w:t>
      </w:r>
      <w:r w:rsidRPr="004A4E7E">
        <w:rPr>
          <w:rFonts w:eastAsia="Times New Roman"/>
          <w:noProof/>
        </w:rPr>
        <w:t>"SLICE_REPLACE_OUTCOME" PCRT within the "RequestTrigger" attribute</w:t>
      </w:r>
      <w:r w:rsidRPr="004A4E7E">
        <w:rPr>
          <w:rFonts w:eastAsia="Times New Roman"/>
          <w:lang w:eastAsia="zh-CN"/>
        </w:rPr>
        <w:t xml:space="preserve"> and the received requested Network Slice Replacement requirements within </w:t>
      </w:r>
      <w:r w:rsidRPr="004A4E7E">
        <w:rPr>
          <w:rFonts w:eastAsia="Times New Roman"/>
        </w:rPr>
        <w:t xml:space="preserve">the </w:t>
      </w:r>
      <w:r w:rsidRPr="004A4E7E">
        <w:rPr>
          <w:rFonts w:eastAsia="Times New Roman"/>
          <w:noProof/>
        </w:rPr>
        <w:t>"sliceReplReq" attribute.</w:t>
      </w:r>
    </w:p>
    <w:p w14:paraId="5614C39C" w14:textId="77777777" w:rsidR="004F1B76" w:rsidRDefault="004F1B76">
      <w:pPr>
        <w:pStyle w:val="Heading4"/>
        <w:rPr>
          <w:noProof/>
        </w:rPr>
      </w:pPr>
      <w:bookmarkStart w:id="656" w:name="_Toc214973185"/>
      <w:r>
        <w:rPr>
          <w:noProof/>
        </w:rPr>
        <w:t>4.2.4.3</w:t>
      </w:r>
      <w:r>
        <w:rPr>
          <w:noProof/>
        </w:rPr>
        <w:tab/>
        <w:t>Request for termination of the policy association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pt" o:ole="">
            <v:imagedata r:id="rId24" o:title=""/>
          </v:shape>
          <o:OLEObject Type="Embed" ProgID="Visio.Drawing.11" ShapeID="_x0000_i1032" DrawAspect="Content" ObjectID="_1825585967"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657" w:name="_Hlk23526098"/>
      <w:r>
        <w:rPr>
          <w:noProof/>
        </w:rPr>
        <w:t>resend the failed request for termination of the policy association to</w:t>
      </w:r>
      <w:bookmarkEnd w:id="657"/>
      <w:r>
        <w:rPr>
          <w:noProof/>
        </w:rPr>
        <w:t xml:space="preserve">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658" w:name="_Toc28011096"/>
      <w:bookmarkStart w:id="659" w:name="_Toc34137959"/>
      <w:bookmarkStart w:id="660" w:name="_Toc36037554"/>
      <w:bookmarkStart w:id="661" w:name="_Toc39051656"/>
      <w:bookmarkStart w:id="662" w:name="_Toc43363248"/>
      <w:bookmarkStart w:id="663" w:name="_Toc45132855"/>
      <w:bookmarkStart w:id="664" w:name="_Toc49871586"/>
      <w:bookmarkStart w:id="665" w:name="_Toc50023476"/>
      <w:bookmarkStart w:id="666" w:name="_Toc51761156"/>
      <w:bookmarkStart w:id="667" w:name="_Toc67492639"/>
      <w:bookmarkStart w:id="668" w:name="_Toc74838373"/>
      <w:bookmarkStart w:id="669" w:name="_Toc104311196"/>
      <w:bookmarkStart w:id="670" w:name="_Toc104385876"/>
      <w:bookmarkStart w:id="671" w:name="_Toc104407070"/>
      <w:bookmarkStart w:id="672" w:name="_Toc104408363"/>
      <w:bookmarkStart w:id="673" w:name="_Toc104545957"/>
      <w:bookmarkStart w:id="674" w:name="_Toc191391773"/>
      <w:bookmarkStart w:id="675" w:name="_Toc214973186"/>
      <w:r>
        <w:rPr>
          <w:noProof/>
        </w:rPr>
        <w:t>4.2.5</w:t>
      </w:r>
      <w:r>
        <w:rPr>
          <w:noProof/>
        </w:rPr>
        <w:tab/>
        <w:t>Npcf_AMPolicyControl_Delete Service Operation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60pt" o:ole="">
            <v:imagedata r:id="rId26" o:title=""/>
          </v:shape>
          <o:OLEObject Type="Embed" ProgID="Visio.Drawing.11" ShapeID="_x0000_i1033" DrawAspect="Content" ObjectID="_1825585968"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76" w:name="_Toc28011097"/>
      <w:bookmarkStart w:id="677" w:name="_Toc34137960"/>
      <w:bookmarkStart w:id="678" w:name="_Toc36037555"/>
      <w:bookmarkStart w:id="679" w:name="_Toc39051657"/>
      <w:bookmarkStart w:id="680" w:name="_Toc43363249"/>
      <w:bookmarkStart w:id="681" w:name="_Toc45132856"/>
      <w:bookmarkStart w:id="682" w:name="_Toc49871587"/>
      <w:bookmarkStart w:id="683" w:name="_Toc50023477"/>
      <w:bookmarkStart w:id="684" w:name="_Toc51761157"/>
      <w:bookmarkStart w:id="685" w:name="_Toc67492640"/>
      <w:bookmarkStart w:id="686" w:name="_Toc74838374"/>
      <w:bookmarkStart w:id="687" w:name="_Toc104311197"/>
      <w:bookmarkStart w:id="688" w:name="_Toc104385877"/>
      <w:bookmarkStart w:id="689" w:name="_Toc104407071"/>
      <w:bookmarkStart w:id="690" w:name="_Toc104408364"/>
      <w:bookmarkStart w:id="691" w:name="_Toc104545958"/>
      <w:bookmarkStart w:id="692" w:name="_Toc191391774"/>
      <w:bookmarkStart w:id="693" w:name="_Toc214973187"/>
      <w:r>
        <w:rPr>
          <w:noProof/>
          <w:lang w:eastAsia="zh-CN"/>
        </w:rPr>
        <w:t>5</w:t>
      </w:r>
      <w:r>
        <w:rPr>
          <w:noProof/>
        </w:rPr>
        <w:tab/>
        <w:t>Npcf_AMPolicyControl</w:t>
      </w:r>
      <w:r>
        <w:rPr>
          <w:noProof/>
          <w:lang w:eastAsia="zh-CN"/>
        </w:rPr>
        <w:t xml:space="preserve"> API</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000456A" w14:textId="77777777" w:rsidR="004F1B76" w:rsidRDefault="004F1B76">
      <w:pPr>
        <w:pStyle w:val="Heading2"/>
        <w:rPr>
          <w:noProof/>
        </w:rPr>
      </w:pPr>
      <w:bookmarkStart w:id="694" w:name="_Toc28011098"/>
      <w:bookmarkStart w:id="695" w:name="_Toc34137961"/>
      <w:bookmarkStart w:id="696" w:name="_Toc36037556"/>
      <w:bookmarkStart w:id="697" w:name="_Toc39051658"/>
      <w:bookmarkStart w:id="698" w:name="_Toc43363250"/>
      <w:bookmarkStart w:id="699" w:name="_Toc45132857"/>
      <w:bookmarkStart w:id="700" w:name="_Toc49871588"/>
      <w:bookmarkStart w:id="701" w:name="_Toc50023478"/>
      <w:bookmarkStart w:id="702" w:name="_Toc51761158"/>
      <w:bookmarkStart w:id="703" w:name="_Toc67492641"/>
      <w:bookmarkStart w:id="704" w:name="_Toc74838375"/>
      <w:bookmarkStart w:id="705" w:name="_Toc104311198"/>
      <w:bookmarkStart w:id="706" w:name="_Toc104385878"/>
      <w:bookmarkStart w:id="707" w:name="_Toc104407072"/>
      <w:bookmarkStart w:id="708" w:name="_Toc104408365"/>
      <w:bookmarkStart w:id="709" w:name="_Toc104545959"/>
      <w:bookmarkStart w:id="710" w:name="_Toc191391775"/>
      <w:bookmarkStart w:id="711" w:name="_Toc214973188"/>
      <w:r>
        <w:rPr>
          <w:noProof/>
          <w:lang w:eastAsia="zh-CN"/>
        </w:rPr>
        <w:t>5</w:t>
      </w:r>
      <w:r>
        <w:rPr>
          <w:noProof/>
        </w:rPr>
        <w:t>.1</w:t>
      </w:r>
      <w:r>
        <w:rPr>
          <w:noProof/>
        </w:rPr>
        <w:tab/>
        <w:t>Introduction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712" w:name="_Toc28011099"/>
      <w:bookmarkStart w:id="713" w:name="_Toc34137962"/>
      <w:bookmarkStart w:id="714" w:name="_Toc36037557"/>
      <w:bookmarkStart w:id="715" w:name="_Toc39051659"/>
      <w:bookmarkStart w:id="716" w:name="_Toc43363251"/>
      <w:bookmarkStart w:id="717" w:name="_Toc45132858"/>
      <w:bookmarkStart w:id="718" w:name="_Toc49871589"/>
      <w:bookmarkStart w:id="719" w:name="_Toc50023479"/>
      <w:bookmarkStart w:id="720" w:name="_Toc51761159"/>
      <w:bookmarkStart w:id="721" w:name="_Toc67492642"/>
      <w:bookmarkStart w:id="722" w:name="_Toc74838376"/>
      <w:bookmarkStart w:id="723" w:name="_Toc104311199"/>
      <w:bookmarkStart w:id="724" w:name="_Toc104385879"/>
      <w:bookmarkStart w:id="725" w:name="_Toc104407073"/>
      <w:bookmarkStart w:id="726" w:name="_Toc104408366"/>
      <w:bookmarkStart w:id="727" w:name="_Toc104545960"/>
      <w:bookmarkStart w:id="728" w:name="_Toc191391776"/>
      <w:bookmarkStart w:id="729" w:name="_Toc214973189"/>
      <w:r>
        <w:rPr>
          <w:noProof/>
        </w:rPr>
        <w:t>5.2</w:t>
      </w:r>
      <w:r>
        <w:rPr>
          <w:noProof/>
        </w:rPr>
        <w:tab/>
        <w:t>Usage of HTTP</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33B7E310" w14:textId="77777777" w:rsidR="004F1B76" w:rsidRDefault="004F1B76">
      <w:pPr>
        <w:pStyle w:val="Heading3"/>
        <w:rPr>
          <w:noProof/>
        </w:rPr>
      </w:pPr>
      <w:bookmarkStart w:id="730" w:name="_Toc28011100"/>
      <w:bookmarkStart w:id="731" w:name="_Toc34137963"/>
      <w:bookmarkStart w:id="732" w:name="_Toc36037558"/>
      <w:bookmarkStart w:id="733" w:name="_Toc39051660"/>
      <w:bookmarkStart w:id="734" w:name="_Toc43363252"/>
      <w:bookmarkStart w:id="735" w:name="_Toc45132859"/>
      <w:bookmarkStart w:id="736" w:name="_Toc49871590"/>
      <w:bookmarkStart w:id="737" w:name="_Toc50023480"/>
      <w:bookmarkStart w:id="738" w:name="_Toc51761160"/>
      <w:bookmarkStart w:id="739" w:name="_Toc67492643"/>
      <w:bookmarkStart w:id="740" w:name="_Toc74838377"/>
      <w:bookmarkStart w:id="741" w:name="_Toc104311200"/>
      <w:bookmarkStart w:id="742" w:name="_Toc104385880"/>
      <w:bookmarkStart w:id="743" w:name="_Toc104407074"/>
      <w:bookmarkStart w:id="744" w:name="_Toc104408367"/>
      <w:bookmarkStart w:id="745" w:name="_Toc104545961"/>
      <w:bookmarkStart w:id="746" w:name="_Toc191391777"/>
      <w:bookmarkStart w:id="747" w:name="_Toc214973190"/>
      <w:r>
        <w:rPr>
          <w:noProof/>
        </w:rPr>
        <w:t>5.2.1</w:t>
      </w:r>
      <w:r>
        <w:rPr>
          <w:noProof/>
        </w:rPr>
        <w:tab/>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48" w:name="_Toc28011101"/>
      <w:bookmarkStart w:id="749" w:name="_Toc34137964"/>
      <w:bookmarkStart w:id="750" w:name="_Toc36037559"/>
      <w:bookmarkStart w:id="751" w:name="_Toc39051661"/>
      <w:bookmarkStart w:id="752" w:name="_Toc43363253"/>
      <w:bookmarkStart w:id="753" w:name="_Toc45132860"/>
      <w:bookmarkStart w:id="754" w:name="_Toc49871591"/>
      <w:bookmarkStart w:id="755" w:name="_Toc50023481"/>
      <w:bookmarkStart w:id="756" w:name="_Toc51761161"/>
      <w:bookmarkStart w:id="757" w:name="_Toc67492644"/>
      <w:bookmarkStart w:id="758" w:name="_Toc74838378"/>
      <w:bookmarkStart w:id="759" w:name="_Toc104311201"/>
      <w:bookmarkStart w:id="760" w:name="_Toc104385881"/>
      <w:bookmarkStart w:id="761" w:name="_Toc104407075"/>
      <w:bookmarkStart w:id="762" w:name="_Toc104408368"/>
      <w:bookmarkStart w:id="763" w:name="_Toc104545962"/>
      <w:bookmarkStart w:id="764" w:name="_Toc191391778"/>
      <w:bookmarkStart w:id="765" w:name="_Toc214973191"/>
      <w:r>
        <w:rPr>
          <w:noProof/>
        </w:rPr>
        <w:t>5.2.2</w:t>
      </w:r>
      <w:r>
        <w:rPr>
          <w:noProof/>
        </w:rPr>
        <w:tab/>
        <w:t>HTTP standard headers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5543351E" w14:textId="77777777" w:rsidR="004F1B76" w:rsidRDefault="004F1B76">
      <w:pPr>
        <w:pStyle w:val="Heading4"/>
        <w:rPr>
          <w:noProof/>
          <w:lang w:eastAsia="zh-CN"/>
        </w:rPr>
      </w:pPr>
      <w:bookmarkStart w:id="766" w:name="_Toc28011102"/>
      <w:bookmarkStart w:id="767" w:name="_Toc34137965"/>
      <w:bookmarkStart w:id="768" w:name="_Toc36037560"/>
      <w:bookmarkStart w:id="769" w:name="_Toc39051662"/>
      <w:bookmarkStart w:id="770" w:name="_Toc43363254"/>
      <w:bookmarkStart w:id="771" w:name="_Toc45132861"/>
      <w:bookmarkStart w:id="772" w:name="_Toc49871592"/>
      <w:bookmarkStart w:id="773" w:name="_Toc50023482"/>
      <w:bookmarkStart w:id="774" w:name="_Toc51761162"/>
      <w:bookmarkStart w:id="775" w:name="_Toc67492645"/>
      <w:bookmarkStart w:id="776" w:name="_Toc74838379"/>
      <w:bookmarkStart w:id="777" w:name="_Toc104311202"/>
      <w:bookmarkStart w:id="778" w:name="_Toc104385882"/>
      <w:bookmarkStart w:id="779" w:name="_Toc104407076"/>
      <w:bookmarkStart w:id="780" w:name="_Toc104408369"/>
      <w:bookmarkStart w:id="781" w:name="_Toc104545963"/>
      <w:bookmarkStart w:id="782" w:name="_Toc191391779"/>
      <w:bookmarkStart w:id="783" w:name="_Toc214973192"/>
      <w:r>
        <w:rPr>
          <w:noProof/>
        </w:rPr>
        <w:t>5.2.2.1</w:t>
      </w:r>
      <w:r>
        <w:rPr>
          <w:noProof/>
          <w:lang w:eastAsia="zh-CN"/>
        </w:rPr>
        <w:tab/>
        <w:t>General</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84" w:name="_Toc28011103"/>
      <w:bookmarkStart w:id="785" w:name="_Toc34137966"/>
      <w:bookmarkStart w:id="786" w:name="_Toc36037561"/>
      <w:bookmarkStart w:id="787" w:name="_Toc39051663"/>
      <w:bookmarkStart w:id="788" w:name="_Toc43363255"/>
      <w:bookmarkStart w:id="789" w:name="_Toc45132862"/>
      <w:bookmarkStart w:id="790" w:name="_Toc49871593"/>
      <w:bookmarkStart w:id="791" w:name="_Toc50023483"/>
      <w:bookmarkStart w:id="792" w:name="_Toc51761163"/>
      <w:bookmarkStart w:id="793" w:name="_Toc67492646"/>
      <w:bookmarkStart w:id="794" w:name="_Toc74838380"/>
      <w:bookmarkStart w:id="795" w:name="_Toc104311203"/>
      <w:bookmarkStart w:id="796" w:name="_Toc104385883"/>
      <w:bookmarkStart w:id="797" w:name="_Toc104407077"/>
      <w:bookmarkStart w:id="798" w:name="_Toc104408370"/>
      <w:bookmarkStart w:id="799" w:name="_Toc104545964"/>
      <w:bookmarkStart w:id="800" w:name="_Toc191391780"/>
      <w:bookmarkStart w:id="801" w:name="_Toc214973193"/>
      <w:r>
        <w:rPr>
          <w:noProof/>
        </w:rPr>
        <w:lastRenderedPageBreak/>
        <w:t>5.2.2.2</w:t>
      </w:r>
      <w:r>
        <w:rPr>
          <w:noProof/>
        </w:rPr>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bookmarkStart w:id="802" w:name="_Hlk525213471"/>
      <w:r>
        <w:t xml:space="preserve">"Problem Details" JSON object shall be used to indicate </w:t>
      </w:r>
      <w:r>
        <w:rPr>
          <w:lang w:eastAsia="fr-FR"/>
        </w:rPr>
        <w:t xml:space="preserve">additional details of the error </w:t>
      </w:r>
      <w:r>
        <w:t xml:space="preserve">in a HTTP response body and </w:t>
      </w:r>
      <w:bookmarkEnd w:id="802"/>
      <w:r>
        <w:t>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803" w:name="_Toc28011104"/>
      <w:bookmarkStart w:id="804" w:name="_Toc34137967"/>
      <w:bookmarkStart w:id="805" w:name="_Toc36037562"/>
      <w:bookmarkStart w:id="806" w:name="_Toc39051664"/>
      <w:bookmarkStart w:id="807" w:name="_Toc43363256"/>
      <w:bookmarkStart w:id="808" w:name="_Toc45132863"/>
      <w:bookmarkStart w:id="809" w:name="_Toc49871594"/>
      <w:bookmarkStart w:id="810" w:name="_Toc50023484"/>
      <w:bookmarkStart w:id="811" w:name="_Toc51761164"/>
      <w:bookmarkStart w:id="812" w:name="_Toc67492647"/>
      <w:bookmarkStart w:id="813" w:name="_Toc74838381"/>
      <w:bookmarkStart w:id="814" w:name="_Toc104311204"/>
      <w:bookmarkStart w:id="815" w:name="_Toc104385884"/>
      <w:bookmarkStart w:id="816" w:name="_Toc104407078"/>
      <w:bookmarkStart w:id="817" w:name="_Toc104408371"/>
      <w:bookmarkStart w:id="818" w:name="_Toc104545965"/>
      <w:bookmarkStart w:id="819" w:name="_Toc191391781"/>
      <w:bookmarkStart w:id="820" w:name="_Toc214973194"/>
      <w:r>
        <w:rPr>
          <w:noProof/>
        </w:rPr>
        <w:t>5.2.3</w:t>
      </w:r>
      <w:r>
        <w:rPr>
          <w:noProof/>
        </w:rPr>
        <w:tab/>
        <w:t>HTTP custom headers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21" w:name="_Toc28011105"/>
      <w:bookmarkStart w:id="822" w:name="_Toc34137968"/>
      <w:bookmarkStart w:id="823" w:name="_Toc36037563"/>
      <w:bookmarkStart w:id="824" w:name="_Toc39051665"/>
      <w:bookmarkStart w:id="825" w:name="_Toc43363257"/>
      <w:bookmarkStart w:id="826" w:name="_Toc45132864"/>
      <w:bookmarkStart w:id="827" w:name="_Toc49871595"/>
      <w:bookmarkStart w:id="828" w:name="_Toc50023485"/>
      <w:bookmarkStart w:id="829" w:name="_Toc51761165"/>
      <w:bookmarkStart w:id="830" w:name="_Toc67492648"/>
      <w:bookmarkStart w:id="831" w:name="_Toc74838382"/>
      <w:bookmarkStart w:id="832" w:name="_Toc104311205"/>
      <w:bookmarkStart w:id="833" w:name="_Toc104385885"/>
      <w:bookmarkStart w:id="834" w:name="_Toc104407079"/>
      <w:bookmarkStart w:id="835" w:name="_Toc104408372"/>
      <w:bookmarkStart w:id="836" w:name="_Toc104545966"/>
      <w:bookmarkStart w:id="837" w:name="_Toc191391782"/>
      <w:bookmarkStart w:id="838" w:name="_Toc214973195"/>
      <w:r>
        <w:rPr>
          <w:noProof/>
        </w:rPr>
        <w:t>5.3</w:t>
      </w:r>
      <w:r>
        <w:rPr>
          <w:noProof/>
        </w:rPr>
        <w:tab/>
        <w:t>Resources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AAD34C1" w14:textId="77777777" w:rsidR="00985A00" w:rsidRDefault="00985A00" w:rsidP="00985A00">
      <w:bookmarkStart w:id="839" w:name="_Toc28011106"/>
      <w:bookmarkStart w:id="840" w:name="_Toc34137969"/>
      <w:bookmarkStart w:id="841" w:name="_Toc36037564"/>
      <w:bookmarkStart w:id="842" w:name="_Toc39051666"/>
      <w:bookmarkStart w:id="843" w:name="_Toc43363258"/>
      <w:bookmarkStart w:id="844" w:name="_Toc45132865"/>
      <w:bookmarkStart w:id="845" w:name="_Toc49871596"/>
      <w:bookmarkStart w:id="846" w:name="_Toc50023486"/>
      <w:bookmarkStart w:id="847" w:name="_Toc51761166"/>
      <w:bookmarkStart w:id="848" w:name="_Toc67492649"/>
      <w:bookmarkStart w:id="849" w:name="_Toc74838383"/>
      <w:bookmarkStart w:id="850" w:name="_Toc104311206"/>
      <w:bookmarkStart w:id="851" w:name="_Toc104385886"/>
      <w:bookmarkStart w:id="852" w:name="_Toc104407080"/>
      <w:bookmarkStart w:id="853" w:name="_Toc104408373"/>
      <w:bookmarkStart w:id="854"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55" w:name="_Toc191391783"/>
      <w:bookmarkStart w:id="856" w:name="_Toc214973196"/>
      <w:r>
        <w:rPr>
          <w:noProof/>
        </w:rPr>
        <w:t>5.3.1</w:t>
      </w:r>
      <w:r>
        <w:rPr>
          <w:noProof/>
        </w:rPr>
        <w:tab/>
        <w:t>Resource Structure</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C1E5E02" w14:textId="77777777" w:rsidR="004F1B76" w:rsidRDefault="004F1B76">
      <w:pPr>
        <w:pStyle w:val="TH"/>
        <w:rPr>
          <w:noProof/>
        </w:rPr>
      </w:pPr>
      <w:r>
        <w:rPr>
          <w:noProof/>
        </w:rPr>
        <w:object w:dxaOrig="8169" w:dyaOrig="4854" w14:anchorId="72E58B09">
          <v:shape id="_x0000_i1034" type="#_x0000_t75" style="width:409pt;height:178.5pt" o:ole="">
            <v:imagedata r:id="rId28" o:title=""/>
          </v:shape>
          <o:OLEObject Type="Embed" ProgID="Visio.Drawing.11" ShapeID="_x0000_i1034" DrawAspect="Content" ObjectID="_1825585969"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bookmarkStart w:id="857" w:name="_Hlk512279574"/>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bookmarkStart w:id="858" w:name="_Hlk511760776"/>
            <w:r>
              <w:rPr>
                <w:noProof/>
              </w:rPr>
              <w:t>/policies/{polAssoId}/update</w:t>
            </w:r>
            <w:bookmarkEnd w:id="858"/>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bookmarkEnd w:id="857"/>
    </w:tbl>
    <w:p w14:paraId="53B68EDC" w14:textId="77777777" w:rsidR="004F1B76" w:rsidRDefault="004F1B76">
      <w:pPr>
        <w:rPr>
          <w:noProof/>
        </w:rPr>
      </w:pPr>
    </w:p>
    <w:p w14:paraId="1D937999" w14:textId="77777777" w:rsidR="004F1B76" w:rsidRDefault="004F1B76">
      <w:pPr>
        <w:pStyle w:val="Heading3"/>
        <w:rPr>
          <w:noProof/>
        </w:rPr>
      </w:pPr>
      <w:bookmarkStart w:id="859" w:name="_Toc28011107"/>
      <w:bookmarkStart w:id="860" w:name="_Toc34137970"/>
      <w:bookmarkStart w:id="861" w:name="_Toc36037565"/>
      <w:bookmarkStart w:id="862" w:name="_Toc39051667"/>
      <w:bookmarkStart w:id="863" w:name="_Toc43363259"/>
      <w:bookmarkStart w:id="864" w:name="_Toc45132866"/>
      <w:bookmarkStart w:id="865" w:name="_Toc49871597"/>
      <w:bookmarkStart w:id="866" w:name="_Toc50023487"/>
      <w:bookmarkStart w:id="867" w:name="_Toc51761167"/>
      <w:bookmarkStart w:id="868" w:name="_Toc67492650"/>
      <w:bookmarkStart w:id="869" w:name="_Toc74838384"/>
      <w:bookmarkStart w:id="870" w:name="_Toc104311207"/>
      <w:bookmarkStart w:id="871" w:name="_Toc104385887"/>
      <w:bookmarkStart w:id="872" w:name="_Toc104407081"/>
      <w:bookmarkStart w:id="873" w:name="_Toc104408374"/>
      <w:bookmarkStart w:id="874" w:name="_Toc104545968"/>
      <w:bookmarkStart w:id="875" w:name="_Toc191391784"/>
      <w:bookmarkStart w:id="876" w:name="_Toc214973197"/>
      <w:r>
        <w:rPr>
          <w:noProof/>
        </w:rPr>
        <w:lastRenderedPageBreak/>
        <w:t>5.3.2</w:t>
      </w:r>
      <w:r>
        <w:rPr>
          <w:noProof/>
        </w:rPr>
        <w:tab/>
        <w:t>Resource: AM Policy Associations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3DAC96BC" w14:textId="77777777" w:rsidR="004F1B76" w:rsidRDefault="004F1B76">
      <w:pPr>
        <w:pStyle w:val="Heading4"/>
        <w:rPr>
          <w:noProof/>
        </w:rPr>
      </w:pPr>
      <w:bookmarkStart w:id="877" w:name="_Toc28011108"/>
      <w:bookmarkStart w:id="878" w:name="_Toc34137971"/>
      <w:bookmarkStart w:id="879" w:name="_Toc36037566"/>
      <w:bookmarkStart w:id="880" w:name="_Toc39051668"/>
      <w:bookmarkStart w:id="881" w:name="_Toc43363260"/>
      <w:bookmarkStart w:id="882" w:name="_Toc45132867"/>
      <w:bookmarkStart w:id="883" w:name="_Toc49871598"/>
      <w:bookmarkStart w:id="884" w:name="_Toc50023488"/>
      <w:bookmarkStart w:id="885" w:name="_Toc51761168"/>
      <w:bookmarkStart w:id="886" w:name="_Toc67492651"/>
      <w:bookmarkStart w:id="887" w:name="_Toc74838385"/>
      <w:bookmarkStart w:id="888" w:name="_Toc104311208"/>
      <w:bookmarkStart w:id="889" w:name="_Toc104385888"/>
      <w:bookmarkStart w:id="890" w:name="_Toc104407082"/>
      <w:bookmarkStart w:id="891" w:name="_Toc104408375"/>
      <w:bookmarkStart w:id="892" w:name="_Toc104545969"/>
      <w:bookmarkStart w:id="893" w:name="_Toc191391785"/>
      <w:bookmarkStart w:id="894" w:name="_Toc214973198"/>
      <w:r>
        <w:rPr>
          <w:noProof/>
        </w:rPr>
        <w:t>5.3.2.1</w:t>
      </w:r>
      <w:r>
        <w:rPr>
          <w:noProof/>
        </w:rPr>
        <w:tab/>
        <w:t>Description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95" w:name="_Toc28011109"/>
      <w:bookmarkStart w:id="896" w:name="_Toc34137972"/>
      <w:bookmarkStart w:id="897" w:name="_Toc36037567"/>
      <w:bookmarkStart w:id="898" w:name="_Toc39051669"/>
      <w:bookmarkStart w:id="899" w:name="_Toc43363261"/>
      <w:bookmarkStart w:id="900" w:name="_Toc45132868"/>
      <w:bookmarkStart w:id="901" w:name="_Toc49871599"/>
      <w:bookmarkStart w:id="902" w:name="_Toc50023489"/>
      <w:bookmarkStart w:id="903" w:name="_Toc51761169"/>
      <w:bookmarkStart w:id="904" w:name="_Toc67492652"/>
      <w:bookmarkStart w:id="905" w:name="_Toc74838386"/>
      <w:bookmarkStart w:id="906" w:name="_Toc104311209"/>
      <w:bookmarkStart w:id="907" w:name="_Toc104385889"/>
      <w:bookmarkStart w:id="908" w:name="_Toc104407083"/>
      <w:bookmarkStart w:id="909" w:name="_Toc104408376"/>
      <w:bookmarkStart w:id="910" w:name="_Toc104545970"/>
      <w:bookmarkStart w:id="911" w:name="_Toc191391786"/>
      <w:bookmarkStart w:id="912" w:name="_Toc214973199"/>
      <w:r>
        <w:rPr>
          <w:noProof/>
        </w:rPr>
        <w:t>5.3.2.2</w:t>
      </w:r>
      <w:r>
        <w:rPr>
          <w:noProof/>
        </w:rPr>
        <w:tab/>
        <w:t>Resource definition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913" w:name="_Toc28011110"/>
      <w:bookmarkStart w:id="914" w:name="_Toc34137973"/>
      <w:bookmarkStart w:id="915" w:name="_Toc36037568"/>
      <w:bookmarkStart w:id="916" w:name="_Toc39051670"/>
      <w:bookmarkStart w:id="917" w:name="_Toc43363262"/>
      <w:bookmarkStart w:id="918" w:name="_Toc45132869"/>
      <w:bookmarkStart w:id="919" w:name="_Toc49871600"/>
      <w:bookmarkStart w:id="920" w:name="_Toc50023490"/>
      <w:bookmarkStart w:id="921" w:name="_Toc51761170"/>
      <w:bookmarkStart w:id="922" w:name="_Toc67492653"/>
      <w:bookmarkStart w:id="923" w:name="_Toc74838387"/>
      <w:bookmarkStart w:id="924" w:name="_Toc104311210"/>
      <w:bookmarkStart w:id="925" w:name="_Toc104385890"/>
      <w:bookmarkStart w:id="926" w:name="_Toc104407084"/>
      <w:bookmarkStart w:id="927" w:name="_Toc104408377"/>
      <w:bookmarkStart w:id="928" w:name="_Toc104545971"/>
      <w:bookmarkStart w:id="929" w:name="_Toc191391787"/>
      <w:bookmarkStart w:id="930" w:name="_Toc214973200"/>
      <w:r>
        <w:rPr>
          <w:noProof/>
        </w:rPr>
        <w:t>5.3.2.3</w:t>
      </w:r>
      <w:r>
        <w:rPr>
          <w:noProof/>
        </w:rPr>
        <w:tab/>
        <w:t>Resource Standard Methods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6E11E2B6" w14:textId="77777777" w:rsidR="004F1B76" w:rsidRDefault="004F1B76">
      <w:pPr>
        <w:pStyle w:val="Heading5"/>
        <w:rPr>
          <w:noProof/>
        </w:rPr>
      </w:pPr>
      <w:bookmarkStart w:id="931" w:name="_Toc28011111"/>
      <w:bookmarkStart w:id="932" w:name="_Toc34137974"/>
      <w:bookmarkStart w:id="933" w:name="_Toc36037569"/>
      <w:bookmarkStart w:id="934" w:name="_Toc39051671"/>
      <w:bookmarkStart w:id="935" w:name="_Toc43363263"/>
      <w:bookmarkStart w:id="936" w:name="_Toc45132870"/>
      <w:bookmarkStart w:id="937" w:name="_Toc49871601"/>
      <w:bookmarkStart w:id="938" w:name="_Toc50023491"/>
      <w:bookmarkStart w:id="939" w:name="_Toc51761171"/>
      <w:bookmarkStart w:id="940" w:name="_Toc67492654"/>
      <w:bookmarkStart w:id="941" w:name="_Toc74838388"/>
      <w:bookmarkStart w:id="942" w:name="_Toc104311211"/>
      <w:bookmarkStart w:id="943" w:name="_Toc104385891"/>
      <w:bookmarkStart w:id="944" w:name="_Toc104407085"/>
      <w:bookmarkStart w:id="945" w:name="_Toc104408378"/>
      <w:bookmarkStart w:id="946" w:name="_Toc104545972"/>
      <w:bookmarkStart w:id="947" w:name="_Toc191391788"/>
      <w:bookmarkStart w:id="948" w:name="_Toc214973201"/>
      <w:r>
        <w:rPr>
          <w:noProof/>
        </w:rPr>
        <w:t>5.3.2.3.1</w:t>
      </w:r>
      <w:r>
        <w:rPr>
          <w:noProof/>
        </w:rPr>
        <w:tab/>
        <w:t>POST</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49" w:name="_Toc28011112"/>
      <w:bookmarkStart w:id="950" w:name="_Toc34137975"/>
      <w:bookmarkStart w:id="951" w:name="_Toc36037570"/>
      <w:bookmarkStart w:id="952" w:name="_Toc39051672"/>
      <w:bookmarkStart w:id="953" w:name="_Toc43363264"/>
      <w:bookmarkStart w:id="954" w:name="_Toc45132871"/>
      <w:bookmarkStart w:id="955" w:name="_Toc49871602"/>
      <w:bookmarkStart w:id="956" w:name="_Toc50023492"/>
      <w:bookmarkStart w:id="957" w:name="_Toc51761172"/>
      <w:bookmarkStart w:id="958" w:name="_Toc67492655"/>
      <w:bookmarkStart w:id="959" w:name="_Toc74838389"/>
      <w:bookmarkStart w:id="960" w:name="_Toc104311212"/>
      <w:bookmarkStart w:id="961" w:name="_Toc104385892"/>
      <w:bookmarkStart w:id="962" w:name="_Toc104407086"/>
      <w:bookmarkStart w:id="963" w:name="_Toc104408379"/>
      <w:bookmarkStart w:id="964" w:name="_Toc104545973"/>
      <w:bookmarkStart w:id="965" w:name="_Toc191391789"/>
      <w:bookmarkStart w:id="966" w:name="_Toc214973202"/>
      <w:r>
        <w:rPr>
          <w:noProof/>
        </w:rPr>
        <w:lastRenderedPageBreak/>
        <w:t>5.3.3</w:t>
      </w:r>
      <w:r>
        <w:rPr>
          <w:noProof/>
        </w:rPr>
        <w:tab/>
        <w:t>Resource: Individual AM Policy Association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9B2994A" w14:textId="77777777" w:rsidR="004F1B76" w:rsidRDefault="004F1B76">
      <w:pPr>
        <w:pStyle w:val="Heading4"/>
        <w:rPr>
          <w:noProof/>
        </w:rPr>
      </w:pPr>
      <w:bookmarkStart w:id="967" w:name="_Toc28011113"/>
      <w:bookmarkStart w:id="968" w:name="_Toc34137976"/>
      <w:bookmarkStart w:id="969" w:name="_Toc36037571"/>
      <w:bookmarkStart w:id="970" w:name="_Toc39051673"/>
      <w:bookmarkStart w:id="971" w:name="_Toc43363265"/>
      <w:bookmarkStart w:id="972" w:name="_Toc45132872"/>
      <w:bookmarkStart w:id="973" w:name="_Toc49871603"/>
      <w:bookmarkStart w:id="974" w:name="_Toc50023493"/>
      <w:bookmarkStart w:id="975" w:name="_Toc51761173"/>
      <w:bookmarkStart w:id="976" w:name="_Toc67492656"/>
      <w:bookmarkStart w:id="977" w:name="_Toc74838390"/>
      <w:bookmarkStart w:id="978" w:name="_Toc104311213"/>
      <w:bookmarkStart w:id="979" w:name="_Toc104385893"/>
      <w:bookmarkStart w:id="980" w:name="_Toc104407087"/>
      <w:bookmarkStart w:id="981" w:name="_Toc104408380"/>
      <w:bookmarkStart w:id="982" w:name="_Toc104545974"/>
      <w:bookmarkStart w:id="983" w:name="_Toc191391790"/>
      <w:bookmarkStart w:id="984" w:name="_Toc214973203"/>
      <w:r>
        <w:rPr>
          <w:noProof/>
        </w:rPr>
        <w:t>5.3.3.1</w:t>
      </w:r>
      <w:r>
        <w:rPr>
          <w:noProof/>
        </w:rPr>
        <w:tab/>
        <w:t>Description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85" w:name="_Toc28011114"/>
      <w:bookmarkStart w:id="986" w:name="_Toc34137977"/>
      <w:bookmarkStart w:id="987" w:name="_Toc36037572"/>
      <w:bookmarkStart w:id="988" w:name="_Toc39051674"/>
      <w:bookmarkStart w:id="989" w:name="_Toc43363266"/>
      <w:bookmarkStart w:id="990" w:name="_Toc45132873"/>
      <w:bookmarkStart w:id="991" w:name="_Toc49871604"/>
      <w:bookmarkStart w:id="992" w:name="_Toc50023494"/>
      <w:bookmarkStart w:id="993" w:name="_Toc51761174"/>
      <w:bookmarkStart w:id="994" w:name="_Toc67492657"/>
      <w:bookmarkStart w:id="995" w:name="_Toc74838391"/>
      <w:bookmarkStart w:id="996" w:name="_Toc104311214"/>
      <w:bookmarkStart w:id="997" w:name="_Toc104385894"/>
      <w:bookmarkStart w:id="998" w:name="_Toc104407088"/>
      <w:bookmarkStart w:id="999" w:name="_Toc104408381"/>
      <w:bookmarkStart w:id="1000" w:name="_Toc104545975"/>
      <w:bookmarkStart w:id="1001" w:name="_Toc191391791"/>
      <w:bookmarkStart w:id="1002" w:name="_Toc214973204"/>
      <w:r>
        <w:rPr>
          <w:noProof/>
        </w:rPr>
        <w:t>5.3.3.2</w:t>
      </w:r>
      <w:r>
        <w:rPr>
          <w:noProof/>
        </w:rPr>
        <w:tab/>
        <w:t>Resource definition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003" w:name="_Toc28011115"/>
      <w:bookmarkStart w:id="1004" w:name="_Toc34137978"/>
      <w:bookmarkStart w:id="1005" w:name="_Toc36037573"/>
      <w:bookmarkStart w:id="1006" w:name="_Toc39051675"/>
      <w:bookmarkStart w:id="1007" w:name="_Toc43363267"/>
      <w:bookmarkStart w:id="1008" w:name="_Toc45132874"/>
      <w:bookmarkStart w:id="1009" w:name="_Toc49871605"/>
      <w:bookmarkStart w:id="1010" w:name="_Toc50023495"/>
      <w:bookmarkStart w:id="1011" w:name="_Toc51761175"/>
      <w:bookmarkStart w:id="1012" w:name="_Toc67492658"/>
      <w:bookmarkStart w:id="1013" w:name="_Toc74838392"/>
      <w:bookmarkStart w:id="1014" w:name="_Toc104311215"/>
      <w:bookmarkStart w:id="1015" w:name="_Toc104385895"/>
      <w:bookmarkStart w:id="1016" w:name="_Toc104407089"/>
      <w:bookmarkStart w:id="1017" w:name="_Toc104408382"/>
      <w:bookmarkStart w:id="1018" w:name="_Toc104545976"/>
      <w:bookmarkStart w:id="1019" w:name="_Toc191391792"/>
      <w:bookmarkStart w:id="1020" w:name="_Toc214973205"/>
      <w:r>
        <w:rPr>
          <w:noProof/>
        </w:rPr>
        <w:t>5.3.3.3</w:t>
      </w:r>
      <w:r>
        <w:rPr>
          <w:noProof/>
        </w:rPr>
        <w:tab/>
        <w:t>Resource Standard Methods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866EBE9" w14:textId="77777777" w:rsidR="004F1B76" w:rsidRDefault="004F1B76">
      <w:pPr>
        <w:pStyle w:val="Heading5"/>
        <w:rPr>
          <w:noProof/>
        </w:rPr>
      </w:pPr>
      <w:bookmarkStart w:id="1021" w:name="_Toc28011116"/>
      <w:bookmarkStart w:id="1022" w:name="_Toc34137979"/>
      <w:bookmarkStart w:id="1023" w:name="_Toc36037574"/>
      <w:bookmarkStart w:id="1024" w:name="_Toc39051676"/>
      <w:bookmarkStart w:id="1025" w:name="_Toc43363268"/>
      <w:bookmarkStart w:id="1026" w:name="_Toc45132875"/>
      <w:bookmarkStart w:id="1027" w:name="_Toc49871606"/>
      <w:bookmarkStart w:id="1028" w:name="_Toc50023496"/>
      <w:bookmarkStart w:id="1029" w:name="_Toc51761176"/>
      <w:bookmarkStart w:id="1030" w:name="_Toc67492659"/>
      <w:bookmarkStart w:id="1031" w:name="_Toc74838393"/>
      <w:bookmarkStart w:id="1032" w:name="_Toc104311216"/>
      <w:bookmarkStart w:id="1033" w:name="_Toc104385896"/>
      <w:bookmarkStart w:id="1034" w:name="_Toc104407090"/>
      <w:bookmarkStart w:id="1035" w:name="_Toc104408383"/>
      <w:bookmarkStart w:id="1036" w:name="_Toc104545977"/>
      <w:bookmarkStart w:id="1037" w:name="_Toc191391793"/>
      <w:bookmarkStart w:id="1038" w:name="_Toc214973206"/>
      <w:r>
        <w:rPr>
          <w:noProof/>
        </w:rPr>
        <w:t>5.3.3.3.1</w:t>
      </w:r>
      <w:r>
        <w:rPr>
          <w:noProof/>
        </w:rPr>
        <w:tab/>
        <w:t>GET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D014C5">
            <w:pPr>
              <w:keepNext/>
              <w:keepLines/>
              <w:spacing w:after="0"/>
              <w:ind w:left="851" w:hanging="851"/>
              <w:rPr>
                <w:rFonts w:ascii="Arial" w:eastAsia="Times New Roman" w:hAnsi="Arial"/>
                <w:sz w:val="18"/>
              </w:rPr>
            </w:pPr>
            <w:r w:rsidRPr="00D014C5">
              <w:rPr>
                <w:rFonts w:ascii="Arial" w:eastAsia="Times New Roman" w:hAnsi="Arial"/>
                <w:sz w:val="18"/>
              </w:rPr>
              <w:t>NOTE 1:</w:t>
            </w:r>
            <w:r w:rsidRPr="00D014C5">
              <w:rPr>
                <w:rFonts w:ascii="Arial" w:eastAsia="Times New Roman" w:hAnsi="Arial"/>
                <w:noProof/>
                <w:sz w:val="18"/>
              </w:rPr>
              <w:tab/>
              <w:t xml:space="preserve">The mandatory </w:t>
            </w:r>
            <w:r w:rsidRPr="00D014C5">
              <w:rPr>
                <w:rFonts w:ascii="Arial" w:eastAsia="Times New Roman" w:hAnsi="Arial"/>
                <w:sz w:val="18"/>
              </w:rPr>
              <w:t>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39" w:name="_Toc28011117"/>
      <w:bookmarkStart w:id="1040" w:name="_Toc34137980"/>
      <w:bookmarkStart w:id="1041" w:name="_Toc36037575"/>
      <w:bookmarkStart w:id="1042" w:name="_Toc39051677"/>
      <w:bookmarkStart w:id="1043" w:name="_Toc43363269"/>
      <w:bookmarkStart w:id="1044" w:name="_Toc45132876"/>
      <w:bookmarkStart w:id="1045" w:name="_Toc49871607"/>
      <w:bookmarkStart w:id="1046" w:name="_Toc50023497"/>
      <w:bookmarkStart w:id="1047" w:name="_Toc51761177"/>
      <w:bookmarkStart w:id="1048" w:name="_Toc67492660"/>
      <w:bookmarkStart w:id="1049" w:name="_Toc74838394"/>
      <w:bookmarkStart w:id="1050" w:name="_Toc104311217"/>
      <w:bookmarkStart w:id="1051" w:name="_Toc104385897"/>
      <w:bookmarkStart w:id="1052" w:name="_Toc104407091"/>
      <w:bookmarkStart w:id="1053" w:name="_Toc104408384"/>
      <w:bookmarkStart w:id="1054" w:name="_Toc104545978"/>
      <w:bookmarkStart w:id="1055" w:name="_Toc191391794"/>
      <w:bookmarkStart w:id="1056" w:name="_Toc214973207"/>
      <w:r>
        <w:rPr>
          <w:noProof/>
        </w:rPr>
        <w:t>5.3.3.3.2</w:t>
      </w:r>
      <w:r>
        <w:rPr>
          <w:noProof/>
        </w:rPr>
        <w:tab/>
        <w:t>DELETE</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57" w:name="_Toc28011118"/>
      <w:bookmarkStart w:id="1058" w:name="_Toc34137981"/>
      <w:bookmarkStart w:id="1059" w:name="_Toc36037576"/>
      <w:bookmarkStart w:id="1060" w:name="_Toc39051678"/>
      <w:bookmarkStart w:id="1061" w:name="_Toc43363270"/>
      <w:bookmarkStart w:id="1062" w:name="_Toc45132877"/>
      <w:bookmarkStart w:id="1063" w:name="_Toc49871608"/>
      <w:bookmarkStart w:id="1064" w:name="_Toc50023498"/>
      <w:bookmarkStart w:id="1065" w:name="_Toc51761178"/>
      <w:bookmarkStart w:id="1066" w:name="_Toc67492661"/>
      <w:bookmarkStart w:id="1067" w:name="_Toc74838395"/>
      <w:bookmarkStart w:id="1068" w:name="_Toc104311218"/>
      <w:bookmarkStart w:id="1069" w:name="_Toc104385898"/>
      <w:bookmarkStart w:id="1070" w:name="_Toc104407092"/>
      <w:bookmarkStart w:id="1071" w:name="_Toc104408385"/>
      <w:bookmarkStart w:id="1072" w:name="_Toc104545979"/>
      <w:bookmarkStart w:id="1073" w:name="_Toc191391795"/>
      <w:bookmarkStart w:id="1074" w:name="_Toc214973208"/>
      <w:r>
        <w:rPr>
          <w:noProof/>
        </w:rPr>
        <w:t>5.3.3.4</w:t>
      </w:r>
      <w:r>
        <w:rPr>
          <w:noProof/>
        </w:rPr>
        <w:tab/>
        <w:t>Resource Custom Operations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E80802D" w14:textId="77777777" w:rsidR="004F1B76" w:rsidRDefault="004F1B76">
      <w:pPr>
        <w:pStyle w:val="Heading5"/>
        <w:rPr>
          <w:noProof/>
        </w:rPr>
      </w:pPr>
      <w:bookmarkStart w:id="1075" w:name="_Toc28011119"/>
      <w:bookmarkStart w:id="1076" w:name="_Toc34137982"/>
      <w:bookmarkStart w:id="1077" w:name="_Toc36037577"/>
      <w:bookmarkStart w:id="1078" w:name="_Toc39051679"/>
      <w:bookmarkStart w:id="1079" w:name="_Toc43363271"/>
      <w:bookmarkStart w:id="1080" w:name="_Toc45132878"/>
      <w:bookmarkStart w:id="1081" w:name="_Toc49871609"/>
      <w:bookmarkStart w:id="1082" w:name="_Toc50023499"/>
      <w:bookmarkStart w:id="1083" w:name="_Toc51761179"/>
      <w:bookmarkStart w:id="1084" w:name="_Toc67492662"/>
      <w:bookmarkStart w:id="1085" w:name="_Toc74838396"/>
      <w:bookmarkStart w:id="1086" w:name="_Toc104311219"/>
      <w:bookmarkStart w:id="1087" w:name="_Toc104385899"/>
      <w:bookmarkStart w:id="1088" w:name="_Toc104407093"/>
      <w:bookmarkStart w:id="1089" w:name="_Toc104408386"/>
      <w:bookmarkStart w:id="1090" w:name="_Toc104545980"/>
      <w:bookmarkStart w:id="1091" w:name="_Toc191391796"/>
      <w:bookmarkStart w:id="1092" w:name="_Toc214973209"/>
      <w:r>
        <w:rPr>
          <w:noProof/>
        </w:rPr>
        <w:t>5.3.3.4.1</w:t>
      </w:r>
      <w:r>
        <w:rPr>
          <w:noProof/>
        </w:rPr>
        <w:tab/>
        <w:t>Overview</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93" w:name="_Toc28011120"/>
      <w:bookmarkStart w:id="1094" w:name="_Toc34137983"/>
      <w:bookmarkStart w:id="1095" w:name="_Toc36037578"/>
      <w:bookmarkStart w:id="1096" w:name="_Toc39051680"/>
      <w:bookmarkStart w:id="1097" w:name="_Toc43363272"/>
      <w:bookmarkStart w:id="1098" w:name="_Toc45132879"/>
      <w:bookmarkStart w:id="1099" w:name="_Toc49871610"/>
      <w:bookmarkStart w:id="1100" w:name="_Toc50023500"/>
      <w:bookmarkStart w:id="1101" w:name="_Toc51761180"/>
      <w:bookmarkStart w:id="1102" w:name="_Toc67492663"/>
      <w:bookmarkStart w:id="1103" w:name="_Toc74838397"/>
      <w:bookmarkStart w:id="1104" w:name="_Toc104311220"/>
      <w:bookmarkStart w:id="1105" w:name="_Toc104385900"/>
      <w:bookmarkStart w:id="1106" w:name="_Toc104407094"/>
      <w:bookmarkStart w:id="1107" w:name="_Toc104408387"/>
      <w:bookmarkStart w:id="1108" w:name="_Toc104545981"/>
      <w:bookmarkStart w:id="1109" w:name="_Toc191391797"/>
      <w:bookmarkStart w:id="1110" w:name="_Toc214973210"/>
      <w:r>
        <w:rPr>
          <w:noProof/>
        </w:rPr>
        <w:lastRenderedPageBreak/>
        <w:t>5.3.3.4.2</w:t>
      </w:r>
      <w:r>
        <w:rPr>
          <w:noProof/>
        </w:rPr>
        <w:tab/>
        <w:t>Operation: Update</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1BF3666" w14:textId="77777777" w:rsidR="004F1B76" w:rsidRDefault="004F1B76">
      <w:pPr>
        <w:pStyle w:val="Heading6"/>
        <w:rPr>
          <w:noProof/>
        </w:rPr>
      </w:pPr>
      <w:bookmarkStart w:id="1111" w:name="_Toc28011121"/>
      <w:bookmarkStart w:id="1112" w:name="_Toc34137984"/>
      <w:bookmarkStart w:id="1113" w:name="_Toc36037579"/>
      <w:bookmarkStart w:id="1114" w:name="_Toc39051681"/>
      <w:bookmarkStart w:id="1115" w:name="_Toc43363273"/>
      <w:bookmarkStart w:id="1116" w:name="_Toc45132880"/>
      <w:bookmarkStart w:id="1117" w:name="_Toc49871611"/>
      <w:bookmarkStart w:id="1118" w:name="_Toc50023501"/>
      <w:bookmarkStart w:id="1119" w:name="_Toc51761181"/>
      <w:bookmarkStart w:id="1120" w:name="_Toc67492664"/>
      <w:bookmarkStart w:id="1121" w:name="_Toc74838398"/>
      <w:bookmarkStart w:id="1122" w:name="_Toc104311221"/>
      <w:bookmarkStart w:id="1123" w:name="_Toc104385901"/>
      <w:bookmarkStart w:id="1124" w:name="_Toc104407095"/>
      <w:bookmarkStart w:id="1125" w:name="_Toc104408388"/>
      <w:bookmarkStart w:id="1126" w:name="_Toc104545982"/>
      <w:bookmarkStart w:id="1127" w:name="_Toc191391798"/>
      <w:bookmarkStart w:id="1128" w:name="_Toc214973211"/>
      <w:r>
        <w:rPr>
          <w:noProof/>
        </w:rPr>
        <w:t>5.3.3.4.2.1</w:t>
      </w:r>
      <w:r>
        <w:rPr>
          <w:noProof/>
        </w:rPr>
        <w:tab/>
        <w:t>Description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pPr>
        <w:pStyle w:val="Heading6"/>
        <w:rPr>
          <w:noProof/>
        </w:rPr>
      </w:pPr>
      <w:bookmarkStart w:id="1129" w:name="_Toc28011122"/>
      <w:bookmarkStart w:id="1130" w:name="_Toc34137985"/>
      <w:bookmarkStart w:id="1131" w:name="_Toc36037580"/>
      <w:bookmarkStart w:id="1132" w:name="_Toc39051682"/>
      <w:bookmarkStart w:id="1133" w:name="_Toc43363274"/>
      <w:bookmarkStart w:id="1134" w:name="_Toc45132881"/>
      <w:bookmarkStart w:id="1135" w:name="_Toc49871612"/>
      <w:bookmarkStart w:id="1136" w:name="_Toc50023502"/>
      <w:bookmarkStart w:id="1137" w:name="_Toc51761182"/>
      <w:bookmarkStart w:id="1138" w:name="_Toc67492665"/>
      <w:bookmarkStart w:id="1139" w:name="_Toc74838399"/>
      <w:bookmarkStart w:id="1140" w:name="_Toc104311222"/>
      <w:bookmarkStart w:id="1141" w:name="_Toc104385902"/>
      <w:bookmarkStart w:id="1142" w:name="_Toc104407096"/>
      <w:bookmarkStart w:id="1143" w:name="_Toc104408389"/>
      <w:bookmarkStart w:id="1144" w:name="_Toc104545983"/>
      <w:bookmarkStart w:id="1145" w:name="_Toc191391799"/>
      <w:bookmarkStart w:id="1146" w:name="_Toc214973212"/>
      <w:r>
        <w:rPr>
          <w:noProof/>
        </w:rPr>
        <w:t>5.3.3.4.2.2</w:t>
      </w:r>
      <w:r>
        <w:rPr>
          <w:noProof/>
        </w:rPr>
        <w:tab/>
        <w:t>Operation 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5E488285" w14:textId="77777777" w:rsidR="002E603D" w:rsidRDefault="002E603D" w:rsidP="002E603D">
            <w:pPr>
              <w:pStyle w:val="TAC"/>
            </w:pPr>
            <w:r>
              <w:t>0..1</w:t>
            </w:r>
          </w:p>
          <w:p w14:paraId="1EC40B60" w14:textId="77777777" w:rsidR="002E603D" w:rsidRDefault="002E603D" w:rsidP="002E603D">
            <w:pPr>
              <w:rPr>
                <w:rFonts w:ascii="Arial" w:hAnsi="Arial"/>
                <w:sz w:val="18"/>
              </w:rPr>
            </w:pPr>
          </w:p>
          <w:p w14:paraId="61F51A4B" w14:textId="77777777" w:rsidR="002E603D" w:rsidRPr="002E603D" w:rsidRDefault="002E603D" w:rsidP="002E603D"/>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47"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48" w:name="_Toc28011123"/>
      <w:bookmarkStart w:id="1149" w:name="_Toc34137986"/>
      <w:bookmarkStart w:id="1150" w:name="_Toc36037581"/>
      <w:bookmarkStart w:id="1151" w:name="_Toc39051683"/>
      <w:bookmarkStart w:id="1152" w:name="_Toc43363275"/>
      <w:bookmarkStart w:id="1153" w:name="_Toc45132882"/>
      <w:bookmarkStart w:id="1154" w:name="_Toc49871613"/>
      <w:bookmarkStart w:id="1155" w:name="_Toc50023503"/>
      <w:bookmarkStart w:id="1156" w:name="_Toc51761183"/>
      <w:bookmarkStart w:id="1157" w:name="_Toc67492666"/>
      <w:bookmarkStart w:id="1158" w:name="_Toc74838400"/>
      <w:bookmarkStart w:id="1159" w:name="_Toc104311223"/>
      <w:bookmarkStart w:id="1160" w:name="_Toc104385903"/>
      <w:bookmarkStart w:id="1161" w:name="_Toc104407097"/>
      <w:bookmarkStart w:id="1162" w:name="_Toc104408390"/>
      <w:bookmarkStart w:id="1163" w:name="_Toc104545984"/>
      <w:bookmarkStart w:id="1164" w:name="_Toc191391800"/>
      <w:bookmarkStart w:id="1165" w:name="_Toc214973213"/>
      <w:r>
        <w:rPr>
          <w:noProof/>
        </w:rPr>
        <w:t>5.4</w:t>
      </w:r>
      <w:r>
        <w:rPr>
          <w:noProof/>
        </w:rPr>
        <w:tab/>
        <w:t>Custom Operations without associated resources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66" w:name="_Toc28011124"/>
      <w:bookmarkStart w:id="1167" w:name="_Toc34137987"/>
      <w:bookmarkStart w:id="1168" w:name="_Toc36037582"/>
      <w:bookmarkStart w:id="1169" w:name="_Toc39051684"/>
      <w:bookmarkStart w:id="1170" w:name="_Toc43363276"/>
      <w:bookmarkStart w:id="1171" w:name="_Toc45132883"/>
      <w:bookmarkStart w:id="1172" w:name="_Toc49871614"/>
      <w:bookmarkStart w:id="1173" w:name="_Toc50023504"/>
      <w:bookmarkStart w:id="1174" w:name="_Toc51761184"/>
      <w:bookmarkStart w:id="1175" w:name="_Toc67492667"/>
      <w:bookmarkStart w:id="1176" w:name="_Toc74838401"/>
      <w:bookmarkStart w:id="1177" w:name="_Toc104311224"/>
      <w:bookmarkStart w:id="1178" w:name="_Toc104385904"/>
      <w:bookmarkStart w:id="1179" w:name="_Toc104407098"/>
      <w:bookmarkStart w:id="1180" w:name="_Toc104408391"/>
      <w:bookmarkStart w:id="1181" w:name="_Toc104545985"/>
      <w:bookmarkStart w:id="1182" w:name="_Toc191391801"/>
      <w:bookmarkStart w:id="1183" w:name="_Toc214973214"/>
      <w:r>
        <w:rPr>
          <w:noProof/>
        </w:rPr>
        <w:t>5.5</w:t>
      </w:r>
      <w:r>
        <w:rPr>
          <w:noProof/>
        </w:rPr>
        <w:tab/>
        <w:t>Notifications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11851D60" w14:textId="77777777" w:rsidR="004F1B76" w:rsidRDefault="004F1B76">
      <w:pPr>
        <w:pStyle w:val="Heading3"/>
        <w:rPr>
          <w:noProof/>
        </w:rPr>
      </w:pPr>
      <w:bookmarkStart w:id="1184" w:name="_Toc28011125"/>
      <w:bookmarkStart w:id="1185" w:name="_Toc34137988"/>
      <w:bookmarkStart w:id="1186" w:name="_Toc36037583"/>
      <w:bookmarkStart w:id="1187" w:name="_Toc39051685"/>
      <w:bookmarkStart w:id="1188" w:name="_Toc43363277"/>
      <w:bookmarkStart w:id="1189" w:name="_Toc45132884"/>
      <w:bookmarkStart w:id="1190" w:name="_Toc49871615"/>
      <w:bookmarkStart w:id="1191" w:name="_Toc50023505"/>
      <w:bookmarkStart w:id="1192" w:name="_Toc51761185"/>
      <w:bookmarkStart w:id="1193" w:name="_Toc67492668"/>
      <w:bookmarkStart w:id="1194" w:name="_Toc74838402"/>
      <w:bookmarkStart w:id="1195" w:name="_Toc104311225"/>
      <w:bookmarkStart w:id="1196" w:name="_Toc104385905"/>
      <w:bookmarkStart w:id="1197" w:name="_Toc104407099"/>
      <w:bookmarkStart w:id="1198" w:name="_Toc104408392"/>
      <w:bookmarkStart w:id="1199" w:name="_Toc104545986"/>
      <w:bookmarkStart w:id="1200" w:name="_Toc191391802"/>
      <w:bookmarkStart w:id="1201" w:name="_Toc214973215"/>
      <w:bookmarkEnd w:id="1147"/>
      <w:r>
        <w:rPr>
          <w:noProof/>
        </w:rPr>
        <w:t>5.5.1</w:t>
      </w:r>
      <w:r>
        <w:rPr>
          <w:noProof/>
        </w:rP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202" w:name="_Toc28011126"/>
      <w:bookmarkStart w:id="1203" w:name="_Toc34137989"/>
      <w:bookmarkStart w:id="1204" w:name="_Toc36037584"/>
      <w:bookmarkStart w:id="1205" w:name="_Toc39051686"/>
      <w:bookmarkStart w:id="1206" w:name="_Toc43363278"/>
      <w:bookmarkStart w:id="1207" w:name="_Toc45132885"/>
      <w:bookmarkStart w:id="1208" w:name="_Toc49871616"/>
      <w:bookmarkStart w:id="1209" w:name="_Toc50023506"/>
      <w:bookmarkStart w:id="1210" w:name="_Toc51761186"/>
      <w:bookmarkStart w:id="1211" w:name="_Toc67492669"/>
      <w:bookmarkStart w:id="1212" w:name="_Toc74838403"/>
      <w:bookmarkStart w:id="1213" w:name="_Toc104311226"/>
      <w:bookmarkStart w:id="1214" w:name="_Toc104385906"/>
      <w:bookmarkStart w:id="1215" w:name="_Toc104407100"/>
      <w:bookmarkStart w:id="1216" w:name="_Toc104408393"/>
      <w:bookmarkStart w:id="1217" w:name="_Toc104545987"/>
      <w:bookmarkStart w:id="1218" w:name="_Toc191391803"/>
      <w:bookmarkStart w:id="1219" w:name="_Toc214973216"/>
      <w:r>
        <w:rPr>
          <w:noProof/>
        </w:rPr>
        <w:t>5.5.2</w:t>
      </w:r>
      <w:r>
        <w:rPr>
          <w:noProof/>
        </w:rPr>
        <w:tab/>
        <w:t>Policy Update Notification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B2C6066" w14:textId="77777777" w:rsidR="004F1B76" w:rsidRDefault="004F1B76">
      <w:pPr>
        <w:pStyle w:val="Heading4"/>
        <w:rPr>
          <w:noProof/>
        </w:rPr>
      </w:pPr>
      <w:bookmarkStart w:id="1220" w:name="_Toc28011127"/>
      <w:bookmarkStart w:id="1221" w:name="_Toc34137990"/>
      <w:bookmarkStart w:id="1222" w:name="_Toc36037585"/>
      <w:bookmarkStart w:id="1223" w:name="_Toc39051687"/>
      <w:bookmarkStart w:id="1224" w:name="_Toc43363279"/>
      <w:bookmarkStart w:id="1225" w:name="_Toc45132886"/>
      <w:bookmarkStart w:id="1226" w:name="_Toc49871617"/>
      <w:bookmarkStart w:id="1227" w:name="_Toc50023507"/>
      <w:bookmarkStart w:id="1228" w:name="_Toc51761187"/>
      <w:bookmarkStart w:id="1229" w:name="_Toc67492670"/>
      <w:bookmarkStart w:id="1230" w:name="_Toc74838404"/>
      <w:bookmarkStart w:id="1231" w:name="_Toc104311227"/>
      <w:bookmarkStart w:id="1232" w:name="_Toc104385907"/>
      <w:bookmarkStart w:id="1233" w:name="_Toc104407101"/>
      <w:bookmarkStart w:id="1234" w:name="_Toc104408394"/>
      <w:bookmarkStart w:id="1235" w:name="_Toc104545988"/>
      <w:bookmarkStart w:id="1236" w:name="_Toc191391804"/>
      <w:bookmarkStart w:id="1237" w:name="_Toc214973217"/>
      <w:r>
        <w:rPr>
          <w:noProof/>
        </w:rPr>
        <w:t>5.5.2.1</w:t>
      </w:r>
      <w:r>
        <w:rPr>
          <w:noProof/>
        </w:rPr>
        <w:tab/>
        <w:t>Description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38" w:name="_Toc28011128"/>
      <w:bookmarkStart w:id="1239" w:name="_Toc34137991"/>
      <w:bookmarkStart w:id="1240" w:name="_Toc36037586"/>
      <w:bookmarkStart w:id="1241" w:name="_Toc39051688"/>
      <w:bookmarkStart w:id="1242" w:name="_Toc43363280"/>
      <w:bookmarkStart w:id="1243" w:name="_Toc45132887"/>
      <w:bookmarkStart w:id="1244" w:name="_Toc49871618"/>
      <w:bookmarkStart w:id="1245" w:name="_Toc50023508"/>
      <w:bookmarkStart w:id="1246" w:name="_Toc51761188"/>
      <w:bookmarkStart w:id="1247" w:name="_Toc67492671"/>
      <w:bookmarkStart w:id="1248" w:name="_Toc74838405"/>
      <w:bookmarkStart w:id="1249" w:name="_Toc104311228"/>
      <w:bookmarkStart w:id="1250" w:name="_Toc104385908"/>
      <w:bookmarkStart w:id="1251" w:name="_Toc104407102"/>
      <w:bookmarkStart w:id="1252" w:name="_Toc104408395"/>
      <w:bookmarkStart w:id="1253" w:name="_Toc104545989"/>
      <w:bookmarkStart w:id="1254" w:name="_Toc191391805"/>
      <w:bookmarkStart w:id="1255" w:name="_Toc214973218"/>
      <w:r>
        <w:rPr>
          <w:noProof/>
        </w:rPr>
        <w:t>5.5.2.2</w:t>
      </w:r>
      <w:r>
        <w:rPr>
          <w:noProof/>
        </w:rPr>
        <w:tab/>
        <w:t>Operation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1E6FEA1F"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56" w:name="_Toc28011129"/>
      <w:bookmarkStart w:id="1257" w:name="_Toc34137992"/>
      <w:bookmarkStart w:id="1258" w:name="_Toc36037587"/>
      <w:bookmarkStart w:id="1259" w:name="_Toc39051689"/>
      <w:bookmarkStart w:id="1260" w:name="_Toc43363281"/>
      <w:bookmarkStart w:id="1261" w:name="_Toc45132888"/>
      <w:bookmarkStart w:id="1262" w:name="_Toc49871619"/>
      <w:bookmarkStart w:id="1263" w:name="_Toc50023509"/>
      <w:bookmarkStart w:id="1264" w:name="_Toc51761189"/>
      <w:bookmarkStart w:id="1265" w:name="_Toc67492672"/>
      <w:bookmarkStart w:id="1266" w:name="_Toc74838406"/>
      <w:bookmarkStart w:id="1267" w:name="_Toc104311229"/>
      <w:bookmarkStart w:id="1268" w:name="_Toc104385909"/>
      <w:bookmarkStart w:id="1269" w:name="_Toc104407103"/>
      <w:bookmarkStart w:id="1270" w:name="_Toc104408396"/>
      <w:bookmarkStart w:id="1271" w:name="_Toc104545990"/>
      <w:bookmarkStart w:id="1272" w:name="_Toc191391806"/>
      <w:bookmarkStart w:id="1273" w:name="_Toc214973219"/>
      <w:r>
        <w:rPr>
          <w:noProof/>
        </w:rPr>
        <w:t>5.5.3</w:t>
      </w:r>
      <w:r>
        <w:rPr>
          <w:noProof/>
        </w:rPr>
        <w:tab/>
        <w:t>Request for termination of the policy association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2A156D5" w14:textId="77777777" w:rsidR="004F1B76" w:rsidRDefault="004F1B76">
      <w:pPr>
        <w:pStyle w:val="Heading4"/>
        <w:rPr>
          <w:noProof/>
        </w:rPr>
      </w:pPr>
      <w:bookmarkStart w:id="1274" w:name="_Toc28011130"/>
      <w:bookmarkStart w:id="1275" w:name="_Toc34137993"/>
      <w:bookmarkStart w:id="1276" w:name="_Toc36037588"/>
      <w:bookmarkStart w:id="1277" w:name="_Toc39051690"/>
      <w:bookmarkStart w:id="1278" w:name="_Toc43363282"/>
      <w:bookmarkStart w:id="1279" w:name="_Toc45132889"/>
      <w:bookmarkStart w:id="1280" w:name="_Toc49871620"/>
      <w:bookmarkStart w:id="1281" w:name="_Toc50023510"/>
      <w:bookmarkStart w:id="1282" w:name="_Toc51761190"/>
      <w:bookmarkStart w:id="1283" w:name="_Toc67492673"/>
      <w:bookmarkStart w:id="1284" w:name="_Toc74838407"/>
      <w:bookmarkStart w:id="1285" w:name="_Toc104311230"/>
      <w:bookmarkStart w:id="1286" w:name="_Toc104385910"/>
      <w:bookmarkStart w:id="1287" w:name="_Toc104407104"/>
      <w:bookmarkStart w:id="1288" w:name="_Toc104408397"/>
      <w:bookmarkStart w:id="1289" w:name="_Toc104545991"/>
      <w:bookmarkStart w:id="1290" w:name="_Toc191391807"/>
      <w:bookmarkStart w:id="1291" w:name="_Toc214973220"/>
      <w:r>
        <w:rPr>
          <w:noProof/>
        </w:rPr>
        <w:t>5.5.3.1</w:t>
      </w:r>
      <w:r>
        <w:rPr>
          <w:noProof/>
        </w:rPr>
        <w:tab/>
        <w:t>Description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92" w:name="_Toc28011131"/>
      <w:bookmarkStart w:id="1293" w:name="_Toc34137994"/>
      <w:bookmarkStart w:id="1294" w:name="_Toc36037589"/>
      <w:bookmarkStart w:id="1295" w:name="_Toc39051691"/>
      <w:bookmarkStart w:id="1296" w:name="_Toc43363283"/>
      <w:bookmarkStart w:id="1297" w:name="_Toc45132890"/>
      <w:bookmarkStart w:id="1298" w:name="_Toc49871621"/>
      <w:bookmarkStart w:id="1299" w:name="_Toc50023511"/>
      <w:bookmarkStart w:id="1300" w:name="_Toc51761191"/>
      <w:bookmarkStart w:id="1301" w:name="_Toc67492674"/>
      <w:bookmarkStart w:id="1302" w:name="_Toc74838408"/>
      <w:bookmarkStart w:id="1303" w:name="_Toc104311231"/>
      <w:bookmarkStart w:id="1304" w:name="_Toc104385911"/>
      <w:bookmarkStart w:id="1305" w:name="_Toc104407105"/>
      <w:bookmarkStart w:id="1306" w:name="_Toc104408398"/>
      <w:bookmarkStart w:id="1307" w:name="_Toc104545992"/>
      <w:bookmarkStart w:id="1308" w:name="_Toc191391808"/>
      <w:bookmarkStart w:id="1309" w:name="_Toc214973221"/>
      <w:r>
        <w:rPr>
          <w:noProof/>
        </w:rPr>
        <w:lastRenderedPageBreak/>
        <w:t>5.5.3.2</w:t>
      </w:r>
      <w:r>
        <w:rPr>
          <w:noProof/>
        </w:rPr>
        <w:tab/>
        <w:t>Operation Definition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310" w:name="_Toc28011132"/>
      <w:bookmarkStart w:id="1311" w:name="_Toc34137995"/>
      <w:bookmarkStart w:id="1312" w:name="_Toc36037590"/>
      <w:bookmarkStart w:id="1313" w:name="_Toc39051692"/>
      <w:bookmarkStart w:id="1314" w:name="_Toc43363284"/>
      <w:bookmarkStart w:id="1315" w:name="_Toc45132891"/>
      <w:bookmarkStart w:id="1316" w:name="_Toc49871622"/>
      <w:bookmarkStart w:id="1317" w:name="_Toc50023512"/>
      <w:bookmarkStart w:id="1318" w:name="_Toc51761192"/>
      <w:bookmarkStart w:id="1319" w:name="_Toc67492675"/>
      <w:bookmarkStart w:id="1320" w:name="_Toc74838409"/>
      <w:bookmarkStart w:id="1321" w:name="_Toc104311232"/>
      <w:bookmarkStart w:id="1322" w:name="_Toc104385912"/>
      <w:bookmarkStart w:id="1323" w:name="_Toc104407106"/>
      <w:bookmarkStart w:id="1324" w:name="_Toc104408399"/>
      <w:bookmarkStart w:id="1325" w:name="_Toc104545993"/>
      <w:bookmarkStart w:id="1326" w:name="_Toc191391809"/>
      <w:bookmarkStart w:id="1327" w:name="_Toc214973222"/>
      <w:r>
        <w:rPr>
          <w:noProof/>
        </w:rPr>
        <w:lastRenderedPageBreak/>
        <w:t>5.6</w:t>
      </w:r>
      <w:r>
        <w:rPr>
          <w:noProof/>
        </w:rPr>
        <w:tab/>
        <w:t>Data Model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4C709C11" w14:textId="77777777" w:rsidR="004F1B76" w:rsidRDefault="004F1B76">
      <w:pPr>
        <w:pStyle w:val="Heading3"/>
        <w:rPr>
          <w:noProof/>
        </w:rPr>
      </w:pPr>
      <w:bookmarkStart w:id="1328" w:name="_Toc28011133"/>
      <w:bookmarkStart w:id="1329" w:name="_Toc34137996"/>
      <w:bookmarkStart w:id="1330" w:name="_Toc36037591"/>
      <w:bookmarkStart w:id="1331" w:name="_Toc39051693"/>
      <w:bookmarkStart w:id="1332" w:name="_Toc43363285"/>
      <w:bookmarkStart w:id="1333" w:name="_Toc45132892"/>
      <w:bookmarkStart w:id="1334" w:name="_Toc49871623"/>
      <w:bookmarkStart w:id="1335" w:name="_Toc50023513"/>
      <w:bookmarkStart w:id="1336" w:name="_Toc51761193"/>
      <w:bookmarkStart w:id="1337" w:name="_Toc67492676"/>
      <w:bookmarkStart w:id="1338" w:name="_Toc74838410"/>
      <w:bookmarkStart w:id="1339" w:name="_Toc104311233"/>
      <w:bookmarkStart w:id="1340" w:name="_Toc104385913"/>
      <w:bookmarkStart w:id="1341" w:name="_Toc104407107"/>
      <w:bookmarkStart w:id="1342" w:name="_Toc104408400"/>
      <w:bookmarkStart w:id="1343" w:name="_Toc104545994"/>
      <w:bookmarkStart w:id="1344" w:name="_Toc191391810"/>
      <w:bookmarkStart w:id="1345" w:name="_Toc214973223"/>
      <w:r>
        <w:rPr>
          <w:noProof/>
        </w:rPr>
        <w:t>5.6.1</w:t>
      </w:r>
      <w:r>
        <w:rPr>
          <w:noProof/>
        </w:rPr>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46756AEC"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bookmarkStart w:id="1346" w:name="_Hlk514096864"/>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bookmarkEnd w:id="1346"/>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bookmarkStart w:id="1347" w:name="_Hlk518262898"/>
            <w:r>
              <w:rPr>
                <w:noProof/>
              </w:rPr>
              <w:t>3GPP TS 29.571 [11]</w:t>
            </w:r>
            <w:bookmarkEnd w:id="1347"/>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785B33">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5F57183B" w14:textId="77777777" w:rsidR="00785B33" w:rsidRDefault="00785B33" w:rsidP="00785B33">
            <w:pPr>
              <w:pStyle w:val="TAL"/>
              <w:rPr>
                <w:rFonts w:cs="Arial"/>
                <w:noProof/>
                <w:szCs w:val="18"/>
              </w:rPr>
            </w:pPr>
            <w:r>
              <w:rPr>
                <w:rFonts w:cs="Arial"/>
                <w:noProof/>
                <w:szCs w:val="18"/>
              </w:rPr>
              <w:t>UE-Slice-MBR_Authorization</w:t>
            </w:r>
          </w:p>
          <w:p w14:paraId="2B4981ED" w14:textId="77777777" w:rsidR="00785B33" w:rsidRPr="004D7388" w:rsidRDefault="00785B33" w:rsidP="00785B33">
            <w:pPr>
              <w:keepNext/>
              <w:keepLines/>
              <w:spacing w:after="0"/>
              <w:rPr>
                <w:rFonts w:ascii="Arial" w:hAnsi="Arial" w:cs="Arial"/>
                <w:noProof/>
                <w:sz w:val="18"/>
                <w:szCs w:val="18"/>
              </w:rPr>
            </w:pPr>
            <w:r w:rsidRPr="004D7388">
              <w:rPr>
                <w:rFonts w:ascii="Arial" w:hAnsi="Arial" w:cs="Arial"/>
                <w:noProof/>
                <w:sz w:val="18"/>
                <w:szCs w:val="18"/>
              </w:rPr>
              <w:t>NetSliceRepl</w:t>
            </w:r>
          </w:p>
          <w:p w14:paraId="424FCFAB" w14:textId="77777777" w:rsidR="00E045DF" w:rsidRPr="00E045DF" w:rsidRDefault="00785B33" w:rsidP="00E045DF">
            <w:pPr>
              <w:pStyle w:val="TAL"/>
              <w:rPr>
                <w:rFonts w:cs="Arial"/>
                <w:noProof/>
                <w:szCs w:val="18"/>
              </w:rPr>
            </w:pPr>
            <w:r w:rsidRPr="004D7388">
              <w:rPr>
                <w:rFonts w:cs="Arial"/>
                <w:noProof/>
                <w:szCs w:val="18"/>
              </w:rPr>
              <w:t>PartNetSliceSupport</w:t>
            </w:r>
          </w:p>
          <w:p w14:paraId="3E0A298E" w14:textId="0ADE9B48" w:rsidR="00785B33" w:rsidRDefault="00E045DF" w:rsidP="00E045DF">
            <w:pPr>
              <w:pStyle w:val="TAL"/>
              <w:rPr>
                <w:rFonts w:cs="Arial"/>
                <w:noProof/>
                <w:szCs w:val="18"/>
              </w:rPr>
            </w:pPr>
            <w:r w:rsidRPr="00E045DF">
              <w:rPr>
                <w:rFonts w:cs="Arial"/>
                <w:noProof/>
                <w:szCs w:val="18"/>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48" w:name="_Toc28011134"/>
      <w:bookmarkStart w:id="1349" w:name="_Toc34137997"/>
      <w:bookmarkStart w:id="1350" w:name="_Toc36037592"/>
      <w:bookmarkStart w:id="1351" w:name="_Toc39051694"/>
      <w:bookmarkStart w:id="1352" w:name="_Toc43363286"/>
      <w:bookmarkStart w:id="1353" w:name="_Toc45132893"/>
      <w:bookmarkStart w:id="1354" w:name="_Toc49871624"/>
      <w:bookmarkStart w:id="1355" w:name="_Toc50023514"/>
      <w:bookmarkStart w:id="1356" w:name="_Toc51761194"/>
      <w:bookmarkStart w:id="1357" w:name="_Toc67492677"/>
      <w:bookmarkStart w:id="1358" w:name="_Toc74838411"/>
      <w:bookmarkStart w:id="1359" w:name="_Toc104311234"/>
      <w:bookmarkStart w:id="1360" w:name="_Toc104385914"/>
      <w:bookmarkStart w:id="1361" w:name="_Toc104407108"/>
      <w:bookmarkStart w:id="1362" w:name="_Toc104408401"/>
      <w:bookmarkStart w:id="1363" w:name="_Toc104545995"/>
      <w:bookmarkStart w:id="1364" w:name="_Toc191391811"/>
      <w:bookmarkStart w:id="1365" w:name="_Toc214973224"/>
      <w:r>
        <w:rPr>
          <w:noProof/>
        </w:rPr>
        <w:t>5.6.2</w:t>
      </w:r>
      <w:r>
        <w:rPr>
          <w:noProof/>
        </w:rPr>
        <w:tab/>
        <w:t>Structured data types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677C2563" w14:textId="77777777" w:rsidR="004F1B76" w:rsidRDefault="004F1B76">
      <w:pPr>
        <w:pStyle w:val="Heading4"/>
        <w:rPr>
          <w:noProof/>
        </w:rPr>
      </w:pPr>
      <w:bookmarkStart w:id="1366" w:name="_Toc28011135"/>
      <w:bookmarkStart w:id="1367" w:name="_Toc34137998"/>
      <w:bookmarkStart w:id="1368" w:name="_Toc36037593"/>
      <w:bookmarkStart w:id="1369" w:name="_Toc39051695"/>
      <w:bookmarkStart w:id="1370" w:name="_Toc43363287"/>
      <w:bookmarkStart w:id="1371" w:name="_Toc45132894"/>
      <w:bookmarkStart w:id="1372" w:name="_Toc49871625"/>
      <w:bookmarkStart w:id="1373" w:name="_Toc50023515"/>
      <w:bookmarkStart w:id="1374" w:name="_Toc51761195"/>
      <w:bookmarkStart w:id="1375" w:name="_Toc67492678"/>
      <w:bookmarkStart w:id="1376" w:name="_Toc74838412"/>
      <w:bookmarkStart w:id="1377" w:name="_Toc104311235"/>
      <w:bookmarkStart w:id="1378" w:name="_Toc104385915"/>
      <w:bookmarkStart w:id="1379" w:name="_Toc104407109"/>
      <w:bookmarkStart w:id="1380" w:name="_Toc104408402"/>
      <w:bookmarkStart w:id="1381" w:name="_Toc104545996"/>
      <w:bookmarkStart w:id="1382" w:name="_Toc191391812"/>
      <w:bookmarkStart w:id="1383" w:name="_Toc214973225"/>
      <w:r>
        <w:rPr>
          <w:noProof/>
        </w:rPr>
        <w:t>5.6.2.1</w:t>
      </w:r>
      <w:r>
        <w:rPr>
          <w:noProof/>
        </w:rPr>
        <w:tab/>
        <w:t>Introduction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84" w:name="_Toc28011136"/>
      <w:bookmarkStart w:id="1385" w:name="_Toc34137999"/>
      <w:bookmarkStart w:id="1386" w:name="_Toc36037594"/>
      <w:bookmarkStart w:id="1387" w:name="_Toc39051696"/>
      <w:bookmarkStart w:id="1388" w:name="_Toc43363288"/>
      <w:bookmarkStart w:id="1389" w:name="_Toc45132895"/>
      <w:bookmarkStart w:id="1390" w:name="_Toc49871626"/>
      <w:bookmarkStart w:id="1391" w:name="_Toc50023516"/>
      <w:bookmarkStart w:id="1392" w:name="_Toc51761196"/>
      <w:bookmarkStart w:id="1393" w:name="_Toc67492679"/>
      <w:bookmarkStart w:id="1394" w:name="_Toc74838413"/>
      <w:bookmarkStart w:id="1395" w:name="_Toc104311236"/>
      <w:bookmarkStart w:id="1396" w:name="_Toc104385916"/>
      <w:bookmarkStart w:id="1397" w:name="_Toc104407110"/>
      <w:bookmarkStart w:id="1398" w:name="_Toc104408403"/>
      <w:bookmarkStart w:id="1399" w:name="_Toc104545997"/>
      <w:bookmarkStart w:id="1400" w:name="_Toc191391813"/>
      <w:bookmarkStart w:id="1401" w:name="_Toc214973226"/>
      <w:r>
        <w:rPr>
          <w:noProof/>
        </w:rPr>
        <w:t>5.6.2.2</w:t>
      </w:r>
      <w:r>
        <w:rPr>
          <w:noProof/>
        </w:rPr>
        <w:tab/>
        <w:t>Type PolicyAssociation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bookmarkStart w:id="1402" w:name="_Hlk85103421"/>
            <w:r>
              <w:rPr>
                <w:noProof/>
              </w:rPr>
              <w:t>Contains the PCF for the UE information necessary for the PCF for the PDU session to send events notifications to the PCF for the UE.</w:t>
            </w:r>
            <w:bookmarkEnd w:id="1402"/>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637B25B3"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00B59612"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3992F463" w14:textId="6BFA7E72" w:rsidR="00C4174B" w:rsidRPr="0058048E" w:rsidRDefault="0058048E" w:rsidP="0058048E">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1403" w:name="_Toc28011137"/>
      <w:bookmarkStart w:id="1404" w:name="_Toc34138000"/>
      <w:bookmarkStart w:id="1405" w:name="_Toc36037595"/>
      <w:bookmarkStart w:id="1406" w:name="_Toc39051697"/>
      <w:bookmarkStart w:id="1407" w:name="_Toc43363289"/>
      <w:bookmarkStart w:id="1408" w:name="_Toc45132896"/>
      <w:bookmarkStart w:id="1409" w:name="_Toc49871627"/>
      <w:bookmarkStart w:id="1410" w:name="_Toc50023517"/>
      <w:bookmarkStart w:id="1411" w:name="_Toc51761197"/>
      <w:bookmarkStart w:id="1412" w:name="_Toc67492680"/>
      <w:bookmarkStart w:id="1413" w:name="_Toc74838414"/>
      <w:bookmarkStart w:id="1414" w:name="_Toc104311237"/>
      <w:bookmarkStart w:id="1415" w:name="_Toc104385917"/>
      <w:bookmarkStart w:id="1416" w:name="_Toc104407111"/>
      <w:bookmarkStart w:id="1417" w:name="_Toc104408404"/>
      <w:bookmarkStart w:id="1418" w:name="_Toc104545998"/>
      <w:bookmarkStart w:id="1419" w:name="_Toc191391814"/>
      <w:bookmarkStart w:id="1420" w:name="_Toc214973227"/>
      <w:r>
        <w:rPr>
          <w:noProof/>
        </w:rPr>
        <w:t>5.6.2.3</w:t>
      </w:r>
      <w:r>
        <w:rPr>
          <w:noProof/>
        </w:rPr>
        <w:tab/>
        <w:t>Type PolicyAssociationRequest</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9212EE">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0AD753FC" w14:textId="77777777" w:rsidR="009212EE" w:rsidRPr="00DB5619" w:rsidRDefault="009212EE" w:rsidP="009212EE">
            <w:pPr>
              <w:keepNext/>
              <w:keepLines/>
              <w:spacing w:after="0"/>
              <w:rPr>
                <w:rFonts w:ascii="Arial" w:eastAsia="MS Mincho" w:hAnsi="Arial"/>
                <w:sz w:val="18"/>
              </w:rPr>
            </w:pPr>
          </w:p>
          <w:p w14:paraId="01BDA5D2" w14:textId="77777777" w:rsidR="009212EE" w:rsidRPr="00DB5619" w:rsidRDefault="009212EE" w:rsidP="009212EE">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638F1066" w14:textId="77777777" w:rsidR="009212EE" w:rsidRPr="00DB5619" w:rsidRDefault="009212EE" w:rsidP="009212EE">
            <w:pPr>
              <w:keepNext/>
              <w:keepLines/>
              <w:spacing w:after="0"/>
              <w:rPr>
                <w:rFonts w:ascii="Arial" w:eastAsia="MS Mincho" w:hAnsi="Arial"/>
                <w:sz w:val="18"/>
              </w:rPr>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bookmarkStart w:id="1421" w:name="_Hlk514096922"/>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bookmarkEnd w:id="1421"/>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3F7F319F"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D9F6D1E"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736E057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33013BAB"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515ADC4C"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22" w:name="_Toc28011138"/>
      <w:bookmarkStart w:id="1423" w:name="_Toc34138001"/>
      <w:bookmarkStart w:id="1424" w:name="_Toc36037596"/>
      <w:bookmarkStart w:id="1425" w:name="_Toc39051698"/>
      <w:bookmarkStart w:id="1426" w:name="_Toc43363290"/>
      <w:bookmarkStart w:id="1427" w:name="_Toc45132897"/>
      <w:bookmarkStart w:id="1428" w:name="_Toc49871628"/>
      <w:bookmarkStart w:id="1429" w:name="_Toc50023518"/>
      <w:bookmarkStart w:id="1430" w:name="_Toc51761198"/>
      <w:bookmarkStart w:id="1431" w:name="_Toc67492681"/>
      <w:bookmarkStart w:id="1432" w:name="_Toc74838415"/>
      <w:bookmarkStart w:id="1433" w:name="_Toc104311238"/>
      <w:bookmarkStart w:id="1434" w:name="_Toc104385918"/>
      <w:bookmarkStart w:id="1435" w:name="_Toc104407112"/>
      <w:bookmarkStart w:id="1436" w:name="_Toc104408405"/>
      <w:bookmarkStart w:id="1437" w:name="_Toc104545999"/>
      <w:bookmarkStart w:id="1438" w:name="_Toc191391815"/>
      <w:bookmarkStart w:id="1439" w:name="_Toc214973228"/>
      <w:r>
        <w:rPr>
          <w:noProof/>
        </w:rPr>
        <w:t>5.6.2.4</w:t>
      </w:r>
      <w:r>
        <w:rPr>
          <w:noProof/>
        </w:rPr>
        <w:tab/>
        <w:t>Type PolicyAssociationUpdateRequest</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228373E9" w14:textId="77777777" w:rsidR="004F1B76" w:rsidRDefault="004F1B7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1129F" w14:paraId="71509722" w14:textId="77777777" w:rsidTr="000305CC">
        <w:trPr>
          <w:jc w:val="center"/>
        </w:trPr>
        <w:tc>
          <w:tcPr>
            <w:tcW w:w="1671" w:type="dxa"/>
            <w:shd w:val="clear" w:color="auto" w:fill="C0C0C0"/>
            <w:hideMark/>
          </w:tcPr>
          <w:p w14:paraId="2802839E" w14:textId="77777777" w:rsidR="004F1B76" w:rsidRDefault="004F1B76">
            <w:pPr>
              <w:pStyle w:val="TAH"/>
              <w:rPr>
                <w:noProof/>
              </w:rPr>
            </w:pPr>
            <w:r>
              <w:rPr>
                <w:noProof/>
              </w:rPr>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0305CC">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0305CC">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0305CC">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0305CC">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0305CC">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0305CC">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0305CC">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0305CC">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0305CC">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0305CC">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0305CC">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0305CC">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0305CC">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0305CC">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0305CC">
        <w:trPr>
          <w:jc w:val="center"/>
        </w:trPr>
        <w:tc>
          <w:tcPr>
            <w:tcW w:w="1671" w:type="dxa"/>
          </w:tcPr>
          <w:p w14:paraId="3923C19F" w14:textId="77777777" w:rsidR="00873856" w:rsidRDefault="00873856" w:rsidP="00873856">
            <w:pPr>
              <w:pStyle w:val="TAL"/>
              <w:rPr>
                <w:noProof/>
              </w:rPr>
            </w:pPr>
            <w:r>
              <w:rPr>
                <w:noProof/>
              </w:rPr>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0305CC">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0305CC">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0305CC">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0305CC">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0305CC">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25412C81"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0305CC">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50550623"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734C1D8E"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0305CC">
        <w:trPr>
          <w:jc w:val="center"/>
        </w:trPr>
        <w:tc>
          <w:tcPr>
            <w:tcW w:w="1671" w:type="dxa"/>
          </w:tcPr>
          <w:p w14:paraId="59C7039C" w14:textId="77777777" w:rsidR="00873856" w:rsidRDefault="00873856" w:rsidP="00873856">
            <w:pPr>
              <w:pStyle w:val="TAL"/>
              <w:rPr>
                <w:noProof/>
              </w:rPr>
            </w:pPr>
            <w:r>
              <w:rPr>
                <w:noProof/>
              </w:rPr>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0305CC">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0305CC">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0305CC">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0305CC">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0305CC">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0305CC">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0305CC">
        <w:trPr>
          <w:jc w:val="center"/>
        </w:trPr>
        <w:tc>
          <w:tcPr>
            <w:tcW w:w="1671" w:type="dxa"/>
          </w:tcPr>
          <w:p w14:paraId="2F78A2CF" w14:textId="77777777" w:rsidR="00B856ED" w:rsidRDefault="00B856ED" w:rsidP="00B856ED">
            <w:pPr>
              <w:pStyle w:val="TAL"/>
            </w:pPr>
            <w:bookmarkStart w:id="1440" w:name="_Hlk195200311"/>
            <w:r>
              <w:t>afSliceReplOut</w:t>
            </w:r>
            <w:bookmarkEnd w:id="1440"/>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0305CC">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4A16CE2A"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0305CC">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0305CC">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41" w:name="_Toc28011139"/>
      <w:bookmarkStart w:id="1442" w:name="_Toc34138002"/>
      <w:bookmarkStart w:id="1443" w:name="_Toc36037597"/>
      <w:bookmarkStart w:id="1444" w:name="_Toc39051699"/>
      <w:bookmarkStart w:id="1445" w:name="_Toc43363291"/>
      <w:bookmarkStart w:id="1446" w:name="_Toc45132898"/>
      <w:bookmarkStart w:id="1447" w:name="_Toc49871629"/>
      <w:bookmarkStart w:id="1448" w:name="_Toc50023519"/>
      <w:bookmarkStart w:id="1449" w:name="_Toc51761199"/>
      <w:bookmarkStart w:id="1450" w:name="_Toc67492682"/>
      <w:bookmarkStart w:id="1451" w:name="_Toc74838416"/>
      <w:bookmarkStart w:id="1452" w:name="_Toc104311239"/>
      <w:bookmarkStart w:id="1453" w:name="_Toc104385919"/>
      <w:bookmarkStart w:id="1454" w:name="_Toc104407113"/>
      <w:bookmarkStart w:id="1455" w:name="_Toc104408406"/>
      <w:bookmarkStart w:id="1456" w:name="_Toc104546000"/>
      <w:bookmarkStart w:id="1457" w:name="_Toc191391816"/>
      <w:bookmarkStart w:id="1458" w:name="_Toc214973229"/>
      <w:r>
        <w:rPr>
          <w:noProof/>
        </w:rPr>
        <w:t>5.6.2.5</w:t>
      </w:r>
      <w:r>
        <w:rPr>
          <w:noProof/>
        </w:rPr>
        <w:tab/>
        <w:t>Type PolicyUpdate</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7A63F76A" w14:textId="77777777" w:rsidR="004F1B76" w:rsidRDefault="004F1B76">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A1129F" w14:paraId="20496882" w14:textId="77777777" w:rsidTr="00660433">
        <w:trPr>
          <w:gridBefore w:val="1"/>
          <w:wBefore w:w="351" w:type="dxa"/>
          <w:jc w:val="center"/>
        </w:trPr>
        <w:tc>
          <w:tcPr>
            <w:tcW w:w="1643" w:type="dxa"/>
            <w:shd w:val="clear" w:color="auto" w:fill="C0C0C0"/>
            <w:hideMark/>
          </w:tcPr>
          <w:p w14:paraId="68179444" w14:textId="77777777" w:rsidR="004F1B76" w:rsidRDefault="004F1B76">
            <w:pPr>
              <w:pStyle w:val="TAH"/>
              <w:rPr>
                <w:noProof/>
              </w:rPr>
            </w:pPr>
            <w:r>
              <w:rPr>
                <w:noProof/>
              </w:rPr>
              <w:t>Attribute name</w:t>
            </w:r>
          </w:p>
        </w:tc>
        <w:tc>
          <w:tcPr>
            <w:tcW w:w="1796" w:type="dxa"/>
            <w:shd w:val="clear" w:color="auto" w:fill="C0C0C0"/>
            <w:hideMark/>
          </w:tcPr>
          <w:p w14:paraId="6B9FF128" w14:textId="77777777" w:rsidR="004F1B76" w:rsidRDefault="004F1B76">
            <w:pPr>
              <w:pStyle w:val="TAH"/>
              <w:rPr>
                <w:noProof/>
              </w:rPr>
            </w:pPr>
            <w:r>
              <w:rPr>
                <w:noProof/>
              </w:rPr>
              <w:t>Data type</w:t>
            </w:r>
          </w:p>
        </w:tc>
        <w:tc>
          <w:tcPr>
            <w:tcW w:w="356" w:type="dxa"/>
            <w:shd w:val="clear" w:color="auto" w:fill="C0C0C0"/>
            <w:hideMark/>
          </w:tcPr>
          <w:p w14:paraId="71F3806B" w14:textId="77777777" w:rsidR="004F1B76" w:rsidRDefault="004F1B76">
            <w:pPr>
              <w:pStyle w:val="TAH"/>
              <w:rPr>
                <w:noProof/>
              </w:rPr>
            </w:pPr>
            <w:r>
              <w:rPr>
                <w:noProof/>
              </w:rPr>
              <w:t>P</w:t>
            </w:r>
          </w:p>
        </w:tc>
        <w:tc>
          <w:tcPr>
            <w:tcW w:w="1166" w:type="dxa"/>
            <w:shd w:val="clear" w:color="auto" w:fill="C0C0C0"/>
            <w:hideMark/>
          </w:tcPr>
          <w:p w14:paraId="25927080" w14:textId="77777777" w:rsidR="004F1B76" w:rsidRDefault="004F1B76">
            <w:pPr>
              <w:pStyle w:val="TAH"/>
              <w:rPr>
                <w:noProof/>
              </w:rPr>
            </w:pPr>
            <w:r>
              <w:rPr>
                <w:noProof/>
              </w:rPr>
              <w:t>Cardinality</w:t>
            </w:r>
          </w:p>
        </w:tc>
        <w:tc>
          <w:tcPr>
            <w:tcW w:w="3137" w:type="dxa"/>
            <w:shd w:val="clear" w:color="auto" w:fill="C0C0C0"/>
            <w:hideMark/>
          </w:tcPr>
          <w:p w14:paraId="7DF29A11" w14:textId="77777777" w:rsidR="004F1B76" w:rsidRDefault="004F1B76">
            <w:pPr>
              <w:pStyle w:val="TAH"/>
              <w:rPr>
                <w:noProof/>
              </w:rPr>
            </w:pPr>
            <w:r>
              <w:rPr>
                <w:noProof/>
              </w:rPr>
              <w:t>Description</w:t>
            </w:r>
          </w:p>
        </w:tc>
        <w:tc>
          <w:tcPr>
            <w:tcW w:w="1389" w:type="dxa"/>
            <w:gridSpan w:val="2"/>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660433">
        <w:trPr>
          <w:gridBefore w:val="1"/>
          <w:wBefore w:w="351" w:type="dxa"/>
          <w:jc w:val="center"/>
        </w:trPr>
        <w:tc>
          <w:tcPr>
            <w:tcW w:w="1643" w:type="dxa"/>
          </w:tcPr>
          <w:p w14:paraId="3B3AFB20" w14:textId="77777777" w:rsidR="004F1B76" w:rsidRDefault="004F1B76">
            <w:pPr>
              <w:pStyle w:val="TAL"/>
              <w:rPr>
                <w:noProof/>
              </w:rPr>
            </w:pPr>
            <w:r>
              <w:rPr>
                <w:noProof/>
              </w:rPr>
              <w:t>resourceUri</w:t>
            </w:r>
          </w:p>
        </w:tc>
        <w:tc>
          <w:tcPr>
            <w:tcW w:w="1796" w:type="dxa"/>
          </w:tcPr>
          <w:p w14:paraId="60C0C16E" w14:textId="77777777" w:rsidR="004F1B76" w:rsidRDefault="004F1B76">
            <w:pPr>
              <w:pStyle w:val="TAL"/>
              <w:rPr>
                <w:noProof/>
              </w:rPr>
            </w:pPr>
            <w:r>
              <w:rPr>
                <w:noProof/>
              </w:rPr>
              <w:t>Uri</w:t>
            </w:r>
          </w:p>
        </w:tc>
        <w:tc>
          <w:tcPr>
            <w:tcW w:w="356" w:type="dxa"/>
          </w:tcPr>
          <w:p w14:paraId="5DC98BC0" w14:textId="77777777" w:rsidR="004F1B76" w:rsidRDefault="004F1B76">
            <w:pPr>
              <w:pStyle w:val="TAC"/>
              <w:rPr>
                <w:noProof/>
              </w:rPr>
            </w:pPr>
            <w:r>
              <w:rPr>
                <w:noProof/>
              </w:rPr>
              <w:t>M</w:t>
            </w:r>
          </w:p>
        </w:tc>
        <w:tc>
          <w:tcPr>
            <w:tcW w:w="1166" w:type="dxa"/>
          </w:tcPr>
          <w:p w14:paraId="18032915" w14:textId="77777777" w:rsidR="004F1B76" w:rsidRDefault="004F1B76">
            <w:pPr>
              <w:pStyle w:val="TAC"/>
              <w:rPr>
                <w:noProof/>
              </w:rPr>
            </w:pPr>
            <w:r>
              <w:rPr>
                <w:noProof/>
              </w:rPr>
              <w:t>1</w:t>
            </w:r>
          </w:p>
        </w:tc>
        <w:tc>
          <w:tcPr>
            <w:tcW w:w="3137"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89" w:type="dxa"/>
            <w:gridSpan w:val="2"/>
          </w:tcPr>
          <w:p w14:paraId="5653A8F0" w14:textId="77777777" w:rsidR="004F1B76" w:rsidRDefault="004F1B76">
            <w:pPr>
              <w:pStyle w:val="TAL"/>
              <w:rPr>
                <w:rFonts w:cs="Arial"/>
                <w:noProof/>
                <w:szCs w:val="18"/>
              </w:rPr>
            </w:pPr>
          </w:p>
        </w:tc>
      </w:tr>
      <w:tr w:rsidR="00920A3A" w14:paraId="1E7FA079" w14:textId="77777777" w:rsidTr="00660433">
        <w:trPr>
          <w:gridBefore w:val="1"/>
          <w:wBefore w:w="351" w:type="dxa"/>
          <w:jc w:val="center"/>
        </w:trPr>
        <w:tc>
          <w:tcPr>
            <w:tcW w:w="1643" w:type="dxa"/>
          </w:tcPr>
          <w:p w14:paraId="1C44C1B4" w14:textId="77777777" w:rsidR="00920A3A" w:rsidRDefault="00920A3A" w:rsidP="00920A3A">
            <w:pPr>
              <w:pStyle w:val="TAL"/>
              <w:rPr>
                <w:noProof/>
              </w:rPr>
            </w:pPr>
            <w:r>
              <w:rPr>
                <w:noProof/>
              </w:rPr>
              <w:t>triggers</w:t>
            </w:r>
          </w:p>
        </w:tc>
        <w:tc>
          <w:tcPr>
            <w:tcW w:w="1796" w:type="dxa"/>
          </w:tcPr>
          <w:p w14:paraId="14C7CA9E" w14:textId="77777777" w:rsidR="00920A3A" w:rsidRDefault="00920A3A" w:rsidP="00920A3A">
            <w:pPr>
              <w:pStyle w:val="TAL"/>
              <w:rPr>
                <w:noProof/>
              </w:rPr>
            </w:pPr>
            <w:r>
              <w:rPr>
                <w:noProof/>
              </w:rPr>
              <w:t>array(RequestTrigger)</w:t>
            </w:r>
          </w:p>
        </w:tc>
        <w:tc>
          <w:tcPr>
            <w:tcW w:w="356" w:type="dxa"/>
          </w:tcPr>
          <w:p w14:paraId="4FB4DA07" w14:textId="77777777" w:rsidR="00920A3A" w:rsidRDefault="00920A3A" w:rsidP="00920A3A">
            <w:pPr>
              <w:pStyle w:val="TAC"/>
              <w:rPr>
                <w:noProof/>
              </w:rPr>
            </w:pPr>
            <w:r>
              <w:rPr>
                <w:noProof/>
              </w:rPr>
              <w:t>O</w:t>
            </w:r>
          </w:p>
        </w:tc>
        <w:tc>
          <w:tcPr>
            <w:tcW w:w="1166" w:type="dxa"/>
          </w:tcPr>
          <w:p w14:paraId="681D1515" w14:textId="77777777" w:rsidR="00920A3A" w:rsidRDefault="00920A3A" w:rsidP="00920A3A">
            <w:pPr>
              <w:pStyle w:val="TAC"/>
              <w:rPr>
                <w:noProof/>
              </w:rPr>
            </w:pPr>
            <w:r>
              <w:rPr>
                <w:noProof/>
              </w:rPr>
              <w:t>1..N</w:t>
            </w:r>
          </w:p>
        </w:tc>
        <w:tc>
          <w:tcPr>
            <w:tcW w:w="3137"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89" w:type="dxa"/>
            <w:gridSpan w:val="2"/>
          </w:tcPr>
          <w:p w14:paraId="39737C98" w14:textId="77777777" w:rsidR="00920A3A" w:rsidRDefault="00920A3A" w:rsidP="00920A3A">
            <w:pPr>
              <w:pStyle w:val="TAL"/>
              <w:rPr>
                <w:rFonts w:cs="Arial"/>
                <w:noProof/>
                <w:szCs w:val="18"/>
              </w:rPr>
            </w:pPr>
          </w:p>
        </w:tc>
      </w:tr>
      <w:tr w:rsidR="004F1B76" w14:paraId="6D07858D" w14:textId="77777777" w:rsidTr="00660433">
        <w:trPr>
          <w:gridBefore w:val="1"/>
          <w:wBefore w:w="351" w:type="dxa"/>
          <w:jc w:val="center"/>
        </w:trPr>
        <w:tc>
          <w:tcPr>
            <w:tcW w:w="1643" w:type="dxa"/>
          </w:tcPr>
          <w:p w14:paraId="213BFFDA" w14:textId="77777777" w:rsidR="004F1B76" w:rsidRDefault="004F1B76">
            <w:pPr>
              <w:pStyle w:val="TAL"/>
              <w:rPr>
                <w:noProof/>
              </w:rPr>
            </w:pPr>
            <w:r>
              <w:rPr>
                <w:noProof/>
              </w:rPr>
              <w:t>servAreaRes</w:t>
            </w:r>
          </w:p>
        </w:tc>
        <w:tc>
          <w:tcPr>
            <w:tcW w:w="1796" w:type="dxa"/>
          </w:tcPr>
          <w:p w14:paraId="15D30306" w14:textId="77777777" w:rsidR="004F1B76" w:rsidRDefault="004F1B76">
            <w:pPr>
              <w:pStyle w:val="TAL"/>
              <w:rPr>
                <w:noProof/>
              </w:rPr>
            </w:pPr>
            <w:r>
              <w:t>ServiceAreaRestriction</w:t>
            </w:r>
          </w:p>
        </w:tc>
        <w:tc>
          <w:tcPr>
            <w:tcW w:w="356" w:type="dxa"/>
          </w:tcPr>
          <w:p w14:paraId="5B27B2D4" w14:textId="77777777" w:rsidR="004F1B76" w:rsidRDefault="004F1B76">
            <w:pPr>
              <w:pStyle w:val="TAC"/>
              <w:rPr>
                <w:noProof/>
              </w:rPr>
            </w:pPr>
            <w:r>
              <w:rPr>
                <w:noProof/>
              </w:rPr>
              <w:t>O</w:t>
            </w:r>
          </w:p>
        </w:tc>
        <w:tc>
          <w:tcPr>
            <w:tcW w:w="1166" w:type="dxa"/>
          </w:tcPr>
          <w:p w14:paraId="1D044AF5" w14:textId="77777777" w:rsidR="004F1B76" w:rsidRDefault="004F1B76">
            <w:pPr>
              <w:pStyle w:val="TAC"/>
              <w:rPr>
                <w:noProof/>
              </w:rPr>
            </w:pPr>
            <w:r>
              <w:rPr>
                <w:noProof/>
              </w:rPr>
              <w:t>0..1</w:t>
            </w:r>
          </w:p>
        </w:tc>
        <w:tc>
          <w:tcPr>
            <w:tcW w:w="3137"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7A1404C2" w14:textId="77777777" w:rsidR="004F1B76" w:rsidRDefault="004F1B76">
            <w:pPr>
              <w:pStyle w:val="TAL"/>
              <w:rPr>
                <w:rFonts w:cs="Arial"/>
                <w:noProof/>
                <w:szCs w:val="18"/>
              </w:rPr>
            </w:pPr>
          </w:p>
        </w:tc>
      </w:tr>
      <w:tr w:rsidR="004F1B76" w14:paraId="3C31AD25" w14:textId="77777777" w:rsidTr="00660433">
        <w:trPr>
          <w:gridBefore w:val="1"/>
          <w:wBefore w:w="351" w:type="dxa"/>
          <w:jc w:val="center"/>
        </w:trPr>
        <w:tc>
          <w:tcPr>
            <w:tcW w:w="1643" w:type="dxa"/>
          </w:tcPr>
          <w:p w14:paraId="549B74D2" w14:textId="77777777" w:rsidR="004F1B76" w:rsidRDefault="004F1B76">
            <w:pPr>
              <w:pStyle w:val="TAL"/>
              <w:rPr>
                <w:noProof/>
              </w:rPr>
            </w:pPr>
            <w:r>
              <w:rPr>
                <w:noProof/>
              </w:rPr>
              <w:t>wlServAreaRes</w:t>
            </w:r>
          </w:p>
        </w:tc>
        <w:tc>
          <w:tcPr>
            <w:tcW w:w="1796" w:type="dxa"/>
          </w:tcPr>
          <w:p w14:paraId="6ADD8D34" w14:textId="77777777" w:rsidR="004F1B76" w:rsidRDefault="004F1B76">
            <w:pPr>
              <w:pStyle w:val="TAL"/>
            </w:pPr>
            <w:r>
              <w:t>WirelineServiceAreaRestriction</w:t>
            </w:r>
          </w:p>
        </w:tc>
        <w:tc>
          <w:tcPr>
            <w:tcW w:w="356" w:type="dxa"/>
          </w:tcPr>
          <w:p w14:paraId="507EF9D4" w14:textId="77777777" w:rsidR="004F1B76" w:rsidRDefault="004F1B76">
            <w:pPr>
              <w:pStyle w:val="TAC"/>
              <w:rPr>
                <w:noProof/>
              </w:rPr>
            </w:pPr>
            <w:r>
              <w:rPr>
                <w:noProof/>
              </w:rPr>
              <w:t>O</w:t>
            </w:r>
          </w:p>
        </w:tc>
        <w:tc>
          <w:tcPr>
            <w:tcW w:w="1166" w:type="dxa"/>
          </w:tcPr>
          <w:p w14:paraId="32431042" w14:textId="77777777" w:rsidR="004F1B76" w:rsidRDefault="004F1B76">
            <w:pPr>
              <w:pStyle w:val="TAC"/>
              <w:rPr>
                <w:noProof/>
              </w:rPr>
            </w:pPr>
            <w:r>
              <w:rPr>
                <w:noProof/>
              </w:rPr>
              <w:t>0..1</w:t>
            </w:r>
          </w:p>
        </w:tc>
        <w:tc>
          <w:tcPr>
            <w:tcW w:w="3137"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660433">
        <w:trPr>
          <w:gridBefore w:val="1"/>
          <w:wBefore w:w="351" w:type="dxa"/>
          <w:jc w:val="center"/>
        </w:trPr>
        <w:tc>
          <w:tcPr>
            <w:tcW w:w="1643" w:type="dxa"/>
          </w:tcPr>
          <w:p w14:paraId="58CC3FC7" w14:textId="77777777" w:rsidR="004F1B76" w:rsidRDefault="004F1B76">
            <w:pPr>
              <w:pStyle w:val="TAL"/>
              <w:rPr>
                <w:noProof/>
              </w:rPr>
            </w:pPr>
            <w:r>
              <w:rPr>
                <w:noProof/>
              </w:rPr>
              <w:t>rfsp</w:t>
            </w:r>
          </w:p>
        </w:tc>
        <w:tc>
          <w:tcPr>
            <w:tcW w:w="1796" w:type="dxa"/>
          </w:tcPr>
          <w:p w14:paraId="2EB79F3E" w14:textId="77777777" w:rsidR="004F1B76" w:rsidRDefault="004F1B76">
            <w:pPr>
              <w:pStyle w:val="TAL"/>
              <w:rPr>
                <w:noProof/>
              </w:rPr>
            </w:pPr>
            <w:r>
              <w:t>RfspIndex</w:t>
            </w:r>
          </w:p>
        </w:tc>
        <w:tc>
          <w:tcPr>
            <w:tcW w:w="356" w:type="dxa"/>
          </w:tcPr>
          <w:p w14:paraId="5564E138" w14:textId="77777777" w:rsidR="004F1B76" w:rsidRDefault="004F1B76">
            <w:pPr>
              <w:pStyle w:val="TAC"/>
              <w:rPr>
                <w:noProof/>
              </w:rPr>
            </w:pPr>
            <w:r>
              <w:rPr>
                <w:noProof/>
              </w:rPr>
              <w:t>O</w:t>
            </w:r>
          </w:p>
        </w:tc>
        <w:tc>
          <w:tcPr>
            <w:tcW w:w="1166" w:type="dxa"/>
          </w:tcPr>
          <w:p w14:paraId="1A20F710" w14:textId="77777777" w:rsidR="004F1B76" w:rsidRDefault="004F1B76">
            <w:pPr>
              <w:pStyle w:val="TAC"/>
              <w:rPr>
                <w:noProof/>
              </w:rPr>
            </w:pPr>
            <w:r>
              <w:rPr>
                <w:noProof/>
              </w:rPr>
              <w:t>0..1</w:t>
            </w:r>
          </w:p>
        </w:tc>
        <w:tc>
          <w:tcPr>
            <w:tcW w:w="3137"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551BB7CA" w14:textId="77777777" w:rsidR="004F1B76" w:rsidRDefault="004F1B76">
            <w:pPr>
              <w:pStyle w:val="TAL"/>
              <w:rPr>
                <w:rFonts w:cs="Arial"/>
                <w:noProof/>
                <w:szCs w:val="18"/>
              </w:rPr>
            </w:pPr>
          </w:p>
        </w:tc>
      </w:tr>
      <w:tr w:rsidR="009E1F01" w14:paraId="46FE414A" w14:textId="77777777" w:rsidTr="00660433">
        <w:trPr>
          <w:gridBefore w:val="1"/>
          <w:wBefore w:w="351" w:type="dxa"/>
          <w:jc w:val="center"/>
        </w:trPr>
        <w:tc>
          <w:tcPr>
            <w:tcW w:w="1643" w:type="dxa"/>
          </w:tcPr>
          <w:p w14:paraId="3328C384" w14:textId="77777777" w:rsidR="009E1F01" w:rsidRDefault="009E1F01" w:rsidP="009E1F01">
            <w:pPr>
              <w:pStyle w:val="TAL"/>
              <w:rPr>
                <w:noProof/>
              </w:rPr>
            </w:pPr>
            <w:r>
              <w:rPr>
                <w:noProof/>
              </w:rPr>
              <w:t>rfspValTime</w:t>
            </w:r>
          </w:p>
        </w:tc>
        <w:tc>
          <w:tcPr>
            <w:tcW w:w="1796" w:type="dxa"/>
          </w:tcPr>
          <w:p w14:paraId="3DE17772" w14:textId="77777777" w:rsidR="009E1F01" w:rsidRDefault="009E1F01" w:rsidP="009E1F01">
            <w:pPr>
              <w:pStyle w:val="TAL"/>
            </w:pPr>
            <w:r>
              <w:t>DurationSec</w:t>
            </w:r>
          </w:p>
        </w:tc>
        <w:tc>
          <w:tcPr>
            <w:tcW w:w="356" w:type="dxa"/>
          </w:tcPr>
          <w:p w14:paraId="0DB017C0" w14:textId="77777777" w:rsidR="009E1F01" w:rsidRDefault="009E1F01" w:rsidP="009E1F01">
            <w:pPr>
              <w:pStyle w:val="TAC"/>
              <w:rPr>
                <w:noProof/>
              </w:rPr>
            </w:pPr>
            <w:r>
              <w:rPr>
                <w:noProof/>
              </w:rPr>
              <w:t>O</w:t>
            </w:r>
          </w:p>
        </w:tc>
        <w:tc>
          <w:tcPr>
            <w:tcW w:w="1166" w:type="dxa"/>
          </w:tcPr>
          <w:p w14:paraId="378BD13B" w14:textId="77777777" w:rsidR="009E1F01" w:rsidRDefault="009E1F01" w:rsidP="009E1F01">
            <w:pPr>
              <w:pStyle w:val="TAC"/>
              <w:rPr>
                <w:noProof/>
              </w:rPr>
            </w:pPr>
            <w:r>
              <w:rPr>
                <w:noProof/>
              </w:rPr>
              <w:t>0..1</w:t>
            </w:r>
          </w:p>
        </w:tc>
        <w:tc>
          <w:tcPr>
            <w:tcW w:w="3137"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660433">
        <w:trPr>
          <w:gridBefore w:val="1"/>
          <w:wBefore w:w="351" w:type="dxa"/>
          <w:jc w:val="center"/>
        </w:trPr>
        <w:tc>
          <w:tcPr>
            <w:tcW w:w="1643" w:type="dxa"/>
          </w:tcPr>
          <w:p w14:paraId="231B9272" w14:textId="77777777" w:rsidR="009E1F01" w:rsidRDefault="009E1F01" w:rsidP="009E1F01">
            <w:pPr>
              <w:pStyle w:val="TAL"/>
              <w:rPr>
                <w:noProof/>
              </w:rPr>
            </w:pPr>
            <w:r>
              <w:rPr>
                <w:rFonts w:hint="eastAsia"/>
                <w:noProof/>
                <w:lang w:eastAsia="zh-CN"/>
              </w:rPr>
              <w:t>targetRfsp</w:t>
            </w:r>
          </w:p>
        </w:tc>
        <w:tc>
          <w:tcPr>
            <w:tcW w:w="1796" w:type="dxa"/>
          </w:tcPr>
          <w:p w14:paraId="73CDDBBA" w14:textId="77777777" w:rsidR="009E1F01" w:rsidRDefault="009E1F01" w:rsidP="009E1F01">
            <w:pPr>
              <w:pStyle w:val="TAL"/>
            </w:pPr>
            <w:r>
              <w:t>RfspIndex</w:t>
            </w:r>
          </w:p>
        </w:tc>
        <w:tc>
          <w:tcPr>
            <w:tcW w:w="356" w:type="dxa"/>
          </w:tcPr>
          <w:p w14:paraId="3B73773D" w14:textId="77777777" w:rsidR="009E1F01" w:rsidRDefault="009E1F01" w:rsidP="009E1F01">
            <w:pPr>
              <w:pStyle w:val="TAC"/>
              <w:rPr>
                <w:noProof/>
              </w:rPr>
            </w:pPr>
            <w:r>
              <w:rPr>
                <w:noProof/>
              </w:rPr>
              <w:t>C</w:t>
            </w:r>
          </w:p>
        </w:tc>
        <w:tc>
          <w:tcPr>
            <w:tcW w:w="1166" w:type="dxa"/>
          </w:tcPr>
          <w:p w14:paraId="57B244FD" w14:textId="77777777" w:rsidR="009E1F01" w:rsidRDefault="009E1F01" w:rsidP="009E1F01">
            <w:pPr>
              <w:pStyle w:val="TAC"/>
              <w:rPr>
                <w:noProof/>
              </w:rPr>
            </w:pPr>
            <w:r>
              <w:rPr>
                <w:noProof/>
              </w:rPr>
              <w:t>0..1</w:t>
            </w:r>
          </w:p>
        </w:tc>
        <w:tc>
          <w:tcPr>
            <w:tcW w:w="3137"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660433">
        <w:trPr>
          <w:gridBefore w:val="1"/>
          <w:wBefore w:w="351" w:type="dxa"/>
          <w:jc w:val="center"/>
        </w:trPr>
        <w:tc>
          <w:tcPr>
            <w:tcW w:w="1643" w:type="dxa"/>
          </w:tcPr>
          <w:p w14:paraId="324D529C" w14:textId="77777777" w:rsidR="009E1F01" w:rsidRDefault="009E1F01" w:rsidP="009E1F01">
            <w:pPr>
              <w:pStyle w:val="TAL"/>
              <w:rPr>
                <w:noProof/>
              </w:rPr>
            </w:pPr>
            <w:r>
              <w:rPr>
                <w:noProof/>
              </w:rPr>
              <w:t>smfSelInfo</w:t>
            </w:r>
          </w:p>
        </w:tc>
        <w:tc>
          <w:tcPr>
            <w:tcW w:w="1796" w:type="dxa"/>
          </w:tcPr>
          <w:p w14:paraId="5B66F4ED" w14:textId="77777777" w:rsidR="009E1F01" w:rsidRDefault="009E1F01" w:rsidP="009E1F01">
            <w:pPr>
              <w:pStyle w:val="TAL"/>
            </w:pPr>
            <w:r>
              <w:t>SmfSelectionData</w:t>
            </w:r>
          </w:p>
        </w:tc>
        <w:tc>
          <w:tcPr>
            <w:tcW w:w="356" w:type="dxa"/>
          </w:tcPr>
          <w:p w14:paraId="17CF022A" w14:textId="77777777" w:rsidR="009E1F01" w:rsidRDefault="009E1F01" w:rsidP="009E1F01">
            <w:pPr>
              <w:pStyle w:val="TAC"/>
              <w:rPr>
                <w:noProof/>
              </w:rPr>
            </w:pPr>
            <w:r>
              <w:rPr>
                <w:noProof/>
              </w:rPr>
              <w:t>C</w:t>
            </w:r>
          </w:p>
        </w:tc>
        <w:tc>
          <w:tcPr>
            <w:tcW w:w="1166" w:type="dxa"/>
          </w:tcPr>
          <w:p w14:paraId="7B92C578" w14:textId="77777777" w:rsidR="009E1F01" w:rsidRDefault="009E1F01" w:rsidP="009E1F01">
            <w:pPr>
              <w:pStyle w:val="TAC"/>
              <w:rPr>
                <w:noProof/>
              </w:rPr>
            </w:pPr>
            <w:r>
              <w:rPr>
                <w:noProof/>
              </w:rPr>
              <w:t>0..1</w:t>
            </w:r>
          </w:p>
        </w:tc>
        <w:tc>
          <w:tcPr>
            <w:tcW w:w="3137"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660433">
        <w:trPr>
          <w:gridBefore w:val="1"/>
          <w:wBefore w:w="351" w:type="dxa"/>
          <w:jc w:val="center"/>
        </w:trPr>
        <w:tc>
          <w:tcPr>
            <w:tcW w:w="1643" w:type="dxa"/>
          </w:tcPr>
          <w:p w14:paraId="07BFC8EA" w14:textId="77777777" w:rsidR="009E1F01" w:rsidRDefault="009E1F01" w:rsidP="009E1F01">
            <w:pPr>
              <w:pStyle w:val="TAL"/>
              <w:rPr>
                <w:noProof/>
              </w:rPr>
            </w:pPr>
            <w:r>
              <w:rPr>
                <w:noProof/>
              </w:rPr>
              <w:t>ueAmbr</w:t>
            </w:r>
          </w:p>
        </w:tc>
        <w:tc>
          <w:tcPr>
            <w:tcW w:w="1796" w:type="dxa"/>
          </w:tcPr>
          <w:p w14:paraId="638B7925" w14:textId="77777777" w:rsidR="009E1F01" w:rsidRDefault="009E1F01" w:rsidP="009E1F01">
            <w:pPr>
              <w:pStyle w:val="TAL"/>
            </w:pPr>
            <w:r>
              <w:t>Ambr</w:t>
            </w:r>
          </w:p>
        </w:tc>
        <w:tc>
          <w:tcPr>
            <w:tcW w:w="356" w:type="dxa"/>
          </w:tcPr>
          <w:p w14:paraId="78B36CDC" w14:textId="77777777" w:rsidR="009E1F01" w:rsidRDefault="009E1F01" w:rsidP="009E1F01">
            <w:pPr>
              <w:pStyle w:val="TAC"/>
              <w:rPr>
                <w:noProof/>
              </w:rPr>
            </w:pPr>
            <w:r>
              <w:rPr>
                <w:noProof/>
              </w:rPr>
              <w:t>C</w:t>
            </w:r>
          </w:p>
        </w:tc>
        <w:tc>
          <w:tcPr>
            <w:tcW w:w="1166" w:type="dxa"/>
          </w:tcPr>
          <w:p w14:paraId="16642DC2" w14:textId="77777777" w:rsidR="009E1F01" w:rsidRDefault="009E1F01" w:rsidP="009E1F01">
            <w:pPr>
              <w:pStyle w:val="TAC"/>
              <w:rPr>
                <w:noProof/>
              </w:rPr>
            </w:pPr>
            <w:r>
              <w:rPr>
                <w:noProof/>
              </w:rPr>
              <w:t>0..1</w:t>
            </w:r>
          </w:p>
        </w:tc>
        <w:tc>
          <w:tcPr>
            <w:tcW w:w="3137" w:type="dxa"/>
          </w:tcPr>
          <w:p w14:paraId="1C3C2C71" w14:textId="77777777" w:rsidR="009E1F01" w:rsidRDefault="009E1F01" w:rsidP="009E1F01">
            <w:pPr>
              <w:pStyle w:val="TAL"/>
              <w:rPr>
                <w:noProof/>
              </w:rPr>
            </w:pPr>
            <w:r>
              <w:rPr>
                <w:noProof/>
              </w:rPr>
              <w:t>UE-AMBR as part of the AMF Access and Mobility Policy.</w:t>
            </w:r>
          </w:p>
        </w:tc>
        <w:tc>
          <w:tcPr>
            <w:tcW w:w="1389" w:type="dxa"/>
            <w:gridSpan w:val="2"/>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660433">
        <w:trPr>
          <w:gridBefore w:val="1"/>
          <w:wBefore w:w="351" w:type="dxa"/>
          <w:jc w:val="center"/>
        </w:trPr>
        <w:tc>
          <w:tcPr>
            <w:tcW w:w="1643"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96" w:type="dxa"/>
          </w:tcPr>
          <w:p w14:paraId="3F752E52" w14:textId="77777777" w:rsidR="00785B33" w:rsidRDefault="00785B33" w:rsidP="00785B33">
            <w:pPr>
              <w:pStyle w:val="TAL"/>
            </w:pPr>
            <w:r>
              <w:t>array(UeSliceMbr)</w:t>
            </w:r>
          </w:p>
        </w:tc>
        <w:tc>
          <w:tcPr>
            <w:tcW w:w="356" w:type="dxa"/>
          </w:tcPr>
          <w:p w14:paraId="0D7ED80F" w14:textId="77777777" w:rsidR="00785B33" w:rsidRDefault="00785B33" w:rsidP="00785B33">
            <w:pPr>
              <w:pStyle w:val="TAC"/>
              <w:rPr>
                <w:noProof/>
              </w:rPr>
            </w:pPr>
            <w:r>
              <w:rPr>
                <w:noProof/>
              </w:rPr>
              <w:t>O</w:t>
            </w:r>
          </w:p>
        </w:tc>
        <w:tc>
          <w:tcPr>
            <w:tcW w:w="1166" w:type="dxa"/>
          </w:tcPr>
          <w:p w14:paraId="563369E0" w14:textId="77777777" w:rsidR="00785B33" w:rsidRDefault="00785B33" w:rsidP="00785B33">
            <w:pPr>
              <w:pStyle w:val="TAC"/>
              <w:rPr>
                <w:noProof/>
              </w:rPr>
            </w:pPr>
            <w:r>
              <w:rPr>
                <w:noProof/>
              </w:rPr>
              <w:t>1..N</w:t>
            </w:r>
          </w:p>
        </w:tc>
        <w:tc>
          <w:tcPr>
            <w:tcW w:w="3137"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660433">
        <w:trPr>
          <w:gridBefore w:val="1"/>
          <w:wBefore w:w="351" w:type="dxa"/>
          <w:jc w:val="center"/>
        </w:trPr>
        <w:tc>
          <w:tcPr>
            <w:tcW w:w="1643" w:type="dxa"/>
          </w:tcPr>
          <w:p w14:paraId="5FA82E05" w14:textId="77777777" w:rsidR="009E1F01" w:rsidRDefault="009E1F01" w:rsidP="009E1F01">
            <w:pPr>
              <w:pStyle w:val="TAL"/>
              <w:rPr>
                <w:noProof/>
              </w:rPr>
            </w:pPr>
            <w:r>
              <w:rPr>
                <w:noProof/>
              </w:rPr>
              <w:t>pras</w:t>
            </w:r>
          </w:p>
        </w:tc>
        <w:tc>
          <w:tcPr>
            <w:tcW w:w="1796" w:type="dxa"/>
          </w:tcPr>
          <w:p w14:paraId="51FA55B9" w14:textId="77777777" w:rsidR="009E1F01" w:rsidRDefault="009E1F01" w:rsidP="009E1F01">
            <w:pPr>
              <w:pStyle w:val="TAL"/>
            </w:pPr>
            <w:r>
              <w:t>map(PresenceInfoRm)</w:t>
            </w:r>
          </w:p>
        </w:tc>
        <w:tc>
          <w:tcPr>
            <w:tcW w:w="356" w:type="dxa"/>
          </w:tcPr>
          <w:p w14:paraId="0BB7873B" w14:textId="77777777" w:rsidR="009E1F01" w:rsidRDefault="009E1F01" w:rsidP="009E1F01">
            <w:pPr>
              <w:pStyle w:val="TAC"/>
              <w:rPr>
                <w:noProof/>
              </w:rPr>
            </w:pPr>
            <w:r>
              <w:rPr>
                <w:noProof/>
              </w:rPr>
              <w:t>C</w:t>
            </w:r>
          </w:p>
        </w:tc>
        <w:tc>
          <w:tcPr>
            <w:tcW w:w="1166" w:type="dxa"/>
          </w:tcPr>
          <w:p w14:paraId="1ACBA0ED" w14:textId="77777777" w:rsidR="009E1F01" w:rsidRDefault="009E1F01" w:rsidP="009E1F01">
            <w:pPr>
              <w:pStyle w:val="TAC"/>
              <w:rPr>
                <w:noProof/>
              </w:rPr>
            </w:pPr>
            <w:r>
              <w:rPr>
                <w:noProof/>
              </w:rPr>
              <w:t>1..N</w:t>
            </w:r>
          </w:p>
        </w:tc>
        <w:tc>
          <w:tcPr>
            <w:tcW w:w="3137"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gridSpan w:val="2"/>
          </w:tcPr>
          <w:p w14:paraId="65A013BE" w14:textId="77777777" w:rsidR="009E1F01" w:rsidRDefault="009E1F01" w:rsidP="009E1F01">
            <w:pPr>
              <w:pStyle w:val="TAL"/>
              <w:rPr>
                <w:rFonts w:cs="Arial"/>
                <w:noProof/>
                <w:szCs w:val="18"/>
              </w:rPr>
            </w:pPr>
          </w:p>
        </w:tc>
      </w:tr>
      <w:tr w:rsidR="009E1F01" w14:paraId="1B8A7833" w14:textId="77777777" w:rsidTr="00660433">
        <w:trPr>
          <w:gridBefore w:val="1"/>
          <w:wBefore w:w="351" w:type="dxa"/>
          <w:jc w:val="center"/>
        </w:trPr>
        <w:tc>
          <w:tcPr>
            <w:tcW w:w="1643" w:type="dxa"/>
          </w:tcPr>
          <w:p w14:paraId="41D61C2A" w14:textId="77777777" w:rsidR="009E1F01" w:rsidRDefault="009E1F01" w:rsidP="009E1F01">
            <w:pPr>
              <w:pStyle w:val="TAL"/>
              <w:rPr>
                <w:noProof/>
              </w:rPr>
            </w:pPr>
            <w:r>
              <w:rPr>
                <w:noProof/>
                <w:lang w:eastAsia="zh-CN"/>
              </w:rPr>
              <w:t>pcfUeInfo</w:t>
            </w:r>
          </w:p>
        </w:tc>
        <w:tc>
          <w:tcPr>
            <w:tcW w:w="1796" w:type="dxa"/>
          </w:tcPr>
          <w:p w14:paraId="4E0344F5" w14:textId="77777777" w:rsidR="009E1F01" w:rsidRDefault="009E1F01" w:rsidP="009E1F01">
            <w:pPr>
              <w:pStyle w:val="TAL"/>
            </w:pPr>
            <w:r>
              <w:t>PcfUeCallbackInfo</w:t>
            </w:r>
          </w:p>
        </w:tc>
        <w:tc>
          <w:tcPr>
            <w:tcW w:w="356" w:type="dxa"/>
          </w:tcPr>
          <w:p w14:paraId="6E7952B4" w14:textId="77777777" w:rsidR="009E1F01" w:rsidRDefault="009E1F01" w:rsidP="009E1F01">
            <w:pPr>
              <w:pStyle w:val="TAC"/>
              <w:rPr>
                <w:noProof/>
              </w:rPr>
            </w:pPr>
            <w:r>
              <w:rPr>
                <w:noProof/>
              </w:rPr>
              <w:t>O</w:t>
            </w:r>
          </w:p>
        </w:tc>
        <w:tc>
          <w:tcPr>
            <w:tcW w:w="1166" w:type="dxa"/>
          </w:tcPr>
          <w:p w14:paraId="3F66AC37" w14:textId="77777777" w:rsidR="009E1F01" w:rsidRDefault="009E1F01" w:rsidP="009E1F01">
            <w:pPr>
              <w:pStyle w:val="TAC"/>
              <w:rPr>
                <w:noProof/>
              </w:rPr>
            </w:pPr>
            <w:r>
              <w:t>0..1</w:t>
            </w:r>
          </w:p>
        </w:tc>
        <w:tc>
          <w:tcPr>
            <w:tcW w:w="3137"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660433">
        <w:trPr>
          <w:gridBefore w:val="1"/>
          <w:wBefore w:w="351" w:type="dxa"/>
          <w:jc w:val="center"/>
        </w:trPr>
        <w:tc>
          <w:tcPr>
            <w:tcW w:w="1643" w:type="dxa"/>
          </w:tcPr>
          <w:p w14:paraId="2A31FAF2" w14:textId="77777777" w:rsidR="009E1F01" w:rsidRDefault="009E1F01" w:rsidP="009E1F01">
            <w:pPr>
              <w:pStyle w:val="TAL"/>
              <w:rPr>
                <w:noProof/>
              </w:rPr>
            </w:pPr>
            <w:r>
              <w:t>matchPdus</w:t>
            </w:r>
          </w:p>
        </w:tc>
        <w:tc>
          <w:tcPr>
            <w:tcW w:w="1796" w:type="dxa"/>
          </w:tcPr>
          <w:p w14:paraId="5A74D527" w14:textId="77777777" w:rsidR="009E1F01" w:rsidRDefault="009E1F01" w:rsidP="009E1F01">
            <w:pPr>
              <w:pStyle w:val="TAL"/>
            </w:pPr>
            <w:r>
              <w:t>array(PduSessionInfo)</w:t>
            </w:r>
          </w:p>
        </w:tc>
        <w:tc>
          <w:tcPr>
            <w:tcW w:w="356" w:type="dxa"/>
          </w:tcPr>
          <w:p w14:paraId="4F221EB2" w14:textId="77777777" w:rsidR="009E1F01" w:rsidRDefault="009E1F01" w:rsidP="009E1F01">
            <w:pPr>
              <w:pStyle w:val="TAC"/>
              <w:rPr>
                <w:noProof/>
              </w:rPr>
            </w:pPr>
            <w:r>
              <w:t>C</w:t>
            </w:r>
          </w:p>
        </w:tc>
        <w:tc>
          <w:tcPr>
            <w:tcW w:w="1166" w:type="dxa"/>
          </w:tcPr>
          <w:p w14:paraId="6B007139" w14:textId="77777777" w:rsidR="009E1F01" w:rsidRDefault="009E1F01" w:rsidP="009E1F01">
            <w:pPr>
              <w:pStyle w:val="TAC"/>
              <w:rPr>
                <w:noProof/>
              </w:rPr>
            </w:pPr>
            <w:r>
              <w:t>1..N</w:t>
            </w:r>
          </w:p>
        </w:tc>
        <w:tc>
          <w:tcPr>
            <w:tcW w:w="3137"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89" w:type="dxa"/>
            <w:gridSpan w:val="2"/>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660433">
        <w:trPr>
          <w:gridBefore w:val="1"/>
          <w:wBefore w:w="351" w:type="dxa"/>
          <w:jc w:val="center"/>
        </w:trPr>
        <w:tc>
          <w:tcPr>
            <w:tcW w:w="1643" w:type="dxa"/>
          </w:tcPr>
          <w:p w14:paraId="66A626F8" w14:textId="77777777" w:rsidR="009E1F01" w:rsidRDefault="009E1F01" w:rsidP="009E1F01">
            <w:pPr>
              <w:pStyle w:val="TAL"/>
            </w:pPr>
            <w:r>
              <w:rPr>
                <w:noProof/>
              </w:rPr>
              <w:t>asTimeDisParam</w:t>
            </w:r>
          </w:p>
        </w:tc>
        <w:tc>
          <w:tcPr>
            <w:tcW w:w="1796" w:type="dxa"/>
          </w:tcPr>
          <w:p w14:paraId="0F31E69E" w14:textId="77777777" w:rsidR="009E1F01" w:rsidRDefault="009E1F01" w:rsidP="009E1F01">
            <w:pPr>
              <w:pStyle w:val="TAL"/>
            </w:pPr>
            <w:r>
              <w:t>AsTimeDistributionParam</w:t>
            </w:r>
          </w:p>
        </w:tc>
        <w:tc>
          <w:tcPr>
            <w:tcW w:w="356" w:type="dxa"/>
          </w:tcPr>
          <w:p w14:paraId="0868EBCE" w14:textId="77777777" w:rsidR="009E1F01" w:rsidRDefault="009E1F01" w:rsidP="009E1F01">
            <w:pPr>
              <w:pStyle w:val="TAC"/>
            </w:pPr>
            <w:r>
              <w:rPr>
                <w:noProof/>
              </w:rPr>
              <w:t>O</w:t>
            </w:r>
          </w:p>
        </w:tc>
        <w:tc>
          <w:tcPr>
            <w:tcW w:w="1166" w:type="dxa"/>
          </w:tcPr>
          <w:p w14:paraId="3C2AFE5A" w14:textId="77777777" w:rsidR="009E1F01" w:rsidRDefault="009E1F01" w:rsidP="009E1F01">
            <w:pPr>
              <w:pStyle w:val="TAC"/>
            </w:pPr>
            <w:r>
              <w:t>0..1</w:t>
            </w:r>
          </w:p>
        </w:tc>
        <w:tc>
          <w:tcPr>
            <w:tcW w:w="3137" w:type="dxa"/>
          </w:tcPr>
          <w:p w14:paraId="586C853B" w14:textId="77777777" w:rsidR="009E1F01" w:rsidRDefault="009E1F01" w:rsidP="009E1F01">
            <w:pPr>
              <w:pStyle w:val="TAL"/>
            </w:pPr>
            <w:r>
              <w:rPr>
                <w:noProof/>
              </w:rPr>
              <w:t>Contains the 5G acess stratum time distribution parameters.</w:t>
            </w:r>
          </w:p>
        </w:tc>
        <w:tc>
          <w:tcPr>
            <w:tcW w:w="1389" w:type="dxa"/>
            <w:gridSpan w:val="2"/>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660433">
        <w:trPr>
          <w:gridBefore w:val="1"/>
          <w:wBefore w:w="351" w:type="dxa"/>
          <w:jc w:val="center"/>
        </w:trPr>
        <w:tc>
          <w:tcPr>
            <w:tcW w:w="1643" w:type="dxa"/>
          </w:tcPr>
          <w:p w14:paraId="59CCE337" w14:textId="77777777" w:rsidR="00B32A70" w:rsidRDefault="00B32A70" w:rsidP="00B32A70">
            <w:pPr>
              <w:pStyle w:val="TAL"/>
              <w:rPr>
                <w:noProof/>
              </w:rPr>
            </w:pPr>
            <w:r>
              <w:rPr>
                <w:noProof/>
              </w:rPr>
              <w:t>snssaiReplInfos</w:t>
            </w:r>
          </w:p>
        </w:tc>
        <w:tc>
          <w:tcPr>
            <w:tcW w:w="1796" w:type="dxa"/>
          </w:tcPr>
          <w:p w14:paraId="243595DD" w14:textId="77777777" w:rsidR="00B32A70" w:rsidRDefault="00B32A70" w:rsidP="00B32A70">
            <w:pPr>
              <w:pStyle w:val="TAL"/>
            </w:pPr>
            <w:r>
              <w:rPr>
                <w:lang w:eastAsia="zh-CN"/>
              </w:rPr>
              <w:t>map(SnssaiReplaceInfo)</w:t>
            </w:r>
          </w:p>
        </w:tc>
        <w:tc>
          <w:tcPr>
            <w:tcW w:w="356" w:type="dxa"/>
          </w:tcPr>
          <w:p w14:paraId="36C313CE" w14:textId="77777777" w:rsidR="00B32A70" w:rsidRDefault="00B32A70" w:rsidP="00B32A70">
            <w:pPr>
              <w:pStyle w:val="TAC"/>
              <w:rPr>
                <w:noProof/>
              </w:rPr>
            </w:pPr>
            <w:r>
              <w:t>O</w:t>
            </w:r>
          </w:p>
        </w:tc>
        <w:tc>
          <w:tcPr>
            <w:tcW w:w="1166" w:type="dxa"/>
          </w:tcPr>
          <w:p w14:paraId="74DB9B7A" w14:textId="77777777" w:rsidR="00B32A70" w:rsidRDefault="00B32A70" w:rsidP="00B32A70">
            <w:pPr>
              <w:pStyle w:val="TAC"/>
            </w:pPr>
            <w:r>
              <w:rPr>
                <w:lang w:eastAsia="zh-CN"/>
              </w:rPr>
              <w:t>1..N</w:t>
            </w:r>
          </w:p>
        </w:tc>
        <w:tc>
          <w:tcPr>
            <w:tcW w:w="3137"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89" w:type="dxa"/>
            <w:gridSpan w:val="2"/>
          </w:tcPr>
          <w:p w14:paraId="525DFD0E" w14:textId="77777777" w:rsidR="00B32A70" w:rsidRDefault="00B32A70" w:rsidP="00B32A70">
            <w:pPr>
              <w:pStyle w:val="TAL"/>
              <w:rPr>
                <w:lang w:eastAsia="zh-CN"/>
              </w:rPr>
            </w:pPr>
            <w:r>
              <w:t>NetSliceRepl</w:t>
            </w:r>
          </w:p>
        </w:tc>
      </w:tr>
      <w:tr w:rsidR="00B32A70" w14:paraId="43D25880" w14:textId="77777777" w:rsidTr="00660433">
        <w:trPr>
          <w:gridBefore w:val="1"/>
          <w:wBefore w:w="351" w:type="dxa"/>
          <w:jc w:val="center"/>
        </w:trPr>
        <w:tc>
          <w:tcPr>
            <w:tcW w:w="1643" w:type="dxa"/>
          </w:tcPr>
          <w:p w14:paraId="789AD63A" w14:textId="77777777" w:rsidR="00B32A70" w:rsidRDefault="00B32A70" w:rsidP="00B32A70">
            <w:pPr>
              <w:pStyle w:val="TAL"/>
              <w:rPr>
                <w:noProof/>
              </w:rPr>
            </w:pPr>
            <w:r>
              <w:rPr>
                <w:lang w:eastAsia="zh-CN"/>
              </w:rPr>
              <w:t>sliceUsgCtrlInfoSets</w:t>
            </w:r>
          </w:p>
        </w:tc>
        <w:tc>
          <w:tcPr>
            <w:tcW w:w="1796" w:type="dxa"/>
          </w:tcPr>
          <w:p w14:paraId="67195BCA" w14:textId="77777777" w:rsidR="00B32A70" w:rsidRDefault="00B32A70" w:rsidP="00B32A70">
            <w:pPr>
              <w:pStyle w:val="TAL"/>
              <w:rPr>
                <w:lang w:eastAsia="zh-CN"/>
              </w:rPr>
            </w:pPr>
            <w:r>
              <w:rPr>
                <w:lang w:eastAsia="zh-CN"/>
              </w:rPr>
              <w:t>map(SliceUsgCtrlInfo)</w:t>
            </w:r>
          </w:p>
        </w:tc>
        <w:tc>
          <w:tcPr>
            <w:tcW w:w="356" w:type="dxa"/>
          </w:tcPr>
          <w:p w14:paraId="52E343CD" w14:textId="77777777" w:rsidR="00B32A70" w:rsidRDefault="00B32A70" w:rsidP="00B32A70">
            <w:pPr>
              <w:pStyle w:val="TAC"/>
            </w:pPr>
            <w:r w:rsidRPr="003107D3">
              <w:rPr>
                <w:lang w:eastAsia="zh-CN"/>
              </w:rPr>
              <w:t>O</w:t>
            </w:r>
          </w:p>
        </w:tc>
        <w:tc>
          <w:tcPr>
            <w:tcW w:w="1166"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137"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89" w:type="dxa"/>
            <w:gridSpan w:val="2"/>
          </w:tcPr>
          <w:p w14:paraId="34AF4AB9" w14:textId="77777777" w:rsidR="00B32A70" w:rsidRDefault="00B32A70" w:rsidP="00B32A70">
            <w:pPr>
              <w:pStyle w:val="TAL"/>
            </w:pPr>
            <w:r>
              <w:rPr>
                <w:lang w:eastAsia="zh-CN"/>
              </w:rPr>
              <w:t>NetSliceUsageCtrl</w:t>
            </w:r>
          </w:p>
        </w:tc>
      </w:tr>
      <w:tr w:rsidR="00B856ED" w14:paraId="17FE1FB1" w14:textId="77777777" w:rsidTr="00660433">
        <w:trPr>
          <w:gridBefore w:val="1"/>
          <w:wBefore w:w="351" w:type="dxa"/>
          <w:jc w:val="center"/>
        </w:trPr>
        <w:tc>
          <w:tcPr>
            <w:tcW w:w="1643" w:type="dxa"/>
          </w:tcPr>
          <w:p w14:paraId="7799F04D" w14:textId="77777777" w:rsidR="00B856ED" w:rsidRDefault="00B856ED" w:rsidP="00B856ED">
            <w:pPr>
              <w:pStyle w:val="TAL"/>
              <w:rPr>
                <w:lang w:eastAsia="zh-CN"/>
              </w:rPr>
            </w:pPr>
            <w:r>
              <w:rPr>
                <w:noProof/>
              </w:rPr>
              <w:t>sliceRepl</w:t>
            </w:r>
            <w:r>
              <w:t>Req</w:t>
            </w:r>
          </w:p>
        </w:tc>
        <w:tc>
          <w:tcPr>
            <w:tcW w:w="1796" w:type="dxa"/>
          </w:tcPr>
          <w:p w14:paraId="67A4B6F3" w14:textId="77777777" w:rsidR="00B856ED" w:rsidRDefault="00B856ED" w:rsidP="00B856ED">
            <w:pPr>
              <w:pStyle w:val="TAL"/>
              <w:rPr>
                <w:lang w:eastAsia="zh-CN"/>
              </w:rPr>
            </w:pPr>
            <w:r>
              <w:t>SliceReplReq</w:t>
            </w:r>
          </w:p>
        </w:tc>
        <w:tc>
          <w:tcPr>
            <w:tcW w:w="356" w:type="dxa"/>
          </w:tcPr>
          <w:p w14:paraId="350B8795" w14:textId="77777777" w:rsidR="00B856ED" w:rsidRPr="003107D3" w:rsidRDefault="00B856ED" w:rsidP="00B856ED">
            <w:pPr>
              <w:pStyle w:val="TAC"/>
              <w:rPr>
                <w:lang w:eastAsia="zh-CN"/>
              </w:rPr>
            </w:pPr>
            <w:r>
              <w:rPr>
                <w:noProof/>
              </w:rPr>
              <w:t>O</w:t>
            </w:r>
          </w:p>
        </w:tc>
        <w:tc>
          <w:tcPr>
            <w:tcW w:w="1166" w:type="dxa"/>
          </w:tcPr>
          <w:p w14:paraId="165D29E9" w14:textId="77777777" w:rsidR="00B856ED" w:rsidRDefault="00B856ED" w:rsidP="00B856ED">
            <w:pPr>
              <w:pStyle w:val="TAC"/>
              <w:rPr>
                <w:lang w:eastAsia="zh-CN"/>
              </w:rPr>
            </w:pPr>
            <w:r>
              <w:t>0..1</w:t>
            </w:r>
          </w:p>
        </w:tc>
        <w:tc>
          <w:tcPr>
            <w:tcW w:w="3137" w:type="dxa"/>
          </w:tcPr>
          <w:p w14:paraId="0F1D8DC3" w14:textId="77777777" w:rsidR="00B856ED" w:rsidRDefault="00B856ED" w:rsidP="00B856ED">
            <w:pPr>
              <w:pStyle w:val="TAL"/>
            </w:pPr>
            <w:r>
              <w:rPr>
                <w:rFonts w:cs="Courier New"/>
                <w:szCs w:val="16"/>
              </w:rPr>
              <w:t>Represents the requested Network Slice Replacement requirements.</w:t>
            </w:r>
          </w:p>
        </w:tc>
        <w:tc>
          <w:tcPr>
            <w:tcW w:w="1389" w:type="dxa"/>
            <w:gridSpan w:val="2"/>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660433">
        <w:trPr>
          <w:gridBefore w:val="1"/>
          <w:wBefore w:w="351" w:type="dxa"/>
          <w:jc w:val="center"/>
        </w:trPr>
        <w:tc>
          <w:tcPr>
            <w:tcW w:w="1643" w:type="dxa"/>
          </w:tcPr>
          <w:p w14:paraId="0B128014" w14:textId="77777777" w:rsidR="007038F9" w:rsidRDefault="007038F9" w:rsidP="007038F9">
            <w:pPr>
              <w:pStyle w:val="TAL"/>
              <w:rPr>
                <w:noProof/>
              </w:rPr>
            </w:pPr>
            <w:r>
              <w:rPr>
                <w:noProof/>
              </w:rPr>
              <w:t>suppFeat</w:t>
            </w:r>
          </w:p>
        </w:tc>
        <w:tc>
          <w:tcPr>
            <w:tcW w:w="1796" w:type="dxa"/>
          </w:tcPr>
          <w:p w14:paraId="5FC82A46" w14:textId="77777777" w:rsidR="007038F9" w:rsidRDefault="007038F9" w:rsidP="007038F9">
            <w:pPr>
              <w:pStyle w:val="TAL"/>
            </w:pPr>
            <w:r>
              <w:rPr>
                <w:noProof/>
                <w:lang w:eastAsia="zh-CN"/>
              </w:rPr>
              <w:t>SupportedFeatures</w:t>
            </w:r>
          </w:p>
        </w:tc>
        <w:tc>
          <w:tcPr>
            <w:tcW w:w="356" w:type="dxa"/>
          </w:tcPr>
          <w:p w14:paraId="1D0AA350" w14:textId="77777777" w:rsidR="007038F9" w:rsidRDefault="007038F9" w:rsidP="007038F9">
            <w:pPr>
              <w:pStyle w:val="TAC"/>
              <w:rPr>
                <w:noProof/>
              </w:rPr>
            </w:pPr>
            <w:r>
              <w:rPr>
                <w:noProof/>
              </w:rPr>
              <w:t>C</w:t>
            </w:r>
          </w:p>
        </w:tc>
        <w:tc>
          <w:tcPr>
            <w:tcW w:w="1166" w:type="dxa"/>
          </w:tcPr>
          <w:p w14:paraId="3C27EC69" w14:textId="77777777" w:rsidR="007038F9" w:rsidRDefault="007038F9" w:rsidP="007038F9">
            <w:pPr>
              <w:pStyle w:val="TAC"/>
            </w:pPr>
            <w:r>
              <w:rPr>
                <w:noProof/>
              </w:rPr>
              <w:t>0..1</w:t>
            </w:r>
          </w:p>
        </w:tc>
        <w:tc>
          <w:tcPr>
            <w:tcW w:w="3137"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78F11D1E" w14:textId="77777777" w:rsidR="007038F9" w:rsidRDefault="007038F9" w:rsidP="007038F9">
            <w:pPr>
              <w:pStyle w:val="TAL"/>
              <w:rPr>
                <w:lang w:eastAsia="zh-CN"/>
              </w:rPr>
            </w:pPr>
            <w:r>
              <w:rPr>
                <w:lang w:eastAsia="zh-CN"/>
              </w:rPr>
              <w:t>FeatureRenegotiation</w:t>
            </w:r>
          </w:p>
        </w:tc>
      </w:tr>
      <w:tr w:rsidR="007038F9" w14:paraId="59B10271" w14:textId="77777777" w:rsidTr="00660433">
        <w:trPr>
          <w:gridAfter w:val="1"/>
          <w:wAfter w:w="356" w:type="dxa"/>
          <w:jc w:val="center"/>
        </w:trPr>
        <w:tc>
          <w:tcPr>
            <w:tcW w:w="9482" w:type="dxa"/>
            <w:gridSpan w:val="7"/>
          </w:tcPr>
          <w:p w14:paraId="20278B6C" w14:textId="77777777" w:rsidR="00794C1B" w:rsidRPr="00794C1B" w:rsidRDefault="00794C1B" w:rsidP="005234C1">
            <w:pPr>
              <w:pStyle w:val="TAN"/>
            </w:pPr>
            <w:r w:rsidRPr="00794C1B">
              <w:t>NOTE 1:</w:t>
            </w:r>
            <w:r w:rsidRPr="00794C1B">
              <w:tab/>
            </w:r>
            <w:r w:rsidR="005234C1" w:rsidRPr="00344262">
              <w:t>Only the RequestTrigger enumeration values corresponding to PCRTs that require explicit subscription</w:t>
            </w:r>
            <w:r w:rsidR="005234C1">
              <w:t xml:space="preserve"> as defined in clause 5.6.3.3</w:t>
            </w:r>
            <w:r w:rsidR="005234C1" w:rsidRPr="00344262">
              <w:t xml:space="preserve"> shall be applicable within the "triggers" attribute</w:t>
            </w:r>
            <w:r w:rsidRPr="00794C1B">
              <w:t>.</w:t>
            </w:r>
          </w:p>
          <w:p w14:paraId="281C848E" w14:textId="77777777" w:rsidR="007038F9" w:rsidRDefault="007038F9" w:rsidP="007038F9">
            <w:pPr>
              <w:pStyle w:val="TAN"/>
            </w:pPr>
            <w:r>
              <w:t>NOTE 2:</w:t>
            </w:r>
            <w:r>
              <w:tab/>
              <w:t>The "SMF_SELECT_CH" trigger may be met only for new PDU sessions, i.e. it shall not apply to ongoing PDU sessions.</w:t>
            </w:r>
          </w:p>
          <w:p w14:paraId="6915F8A6" w14:textId="77777777" w:rsidR="007038F9" w:rsidRDefault="007038F9" w:rsidP="007038F9">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0AF0F9EF" w14:textId="77777777" w:rsidR="007038F9" w:rsidRDefault="007038F9" w:rsidP="007038F9">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0305CC" w:rsidRDefault="000305CC" w:rsidP="000305CC">
      <w:pPr>
        <w:keepLines/>
        <w:ind w:left="1135" w:hanging="851"/>
      </w:pPr>
    </w:p>
    <w:p w14:paraId="78D799FD" w14:textId="77777777" w:rsidR="004F1B76" w:rsidRDefault="004F1B76">
      <w:pPr>
        <w:pStyle w:val="Heading4"/>
        <w:rPr>
          <w:noProof/>
        </w:rPr>
      </w:pPr>
      <w:bookmarkStart w:id="1459" w:name="_Toc28011140"/>
      <w:bookmarkStart w:id="1460" w:name="_Toc34138003"/>
      <w:bookmarkStart w:id="1461" w:name="_Toc36037598"/>
      <w:bookmarkStart w:id="1462" w:name="_Toc39051700"/>
      <w:bookmarkStart w:id="1463" w:name="_Toc43363292"/>
      <w:bookmarkStart w:id="1464" w:name="_Toc45132899"/>
      <w:bookmarkStart w:id="1465" w:name="_Toc49871630"/>
      <w:bookmarkStart w:id="1466" w:name="_Toc50023520"/>
      <w:bookmarkStart w:id="1467" w:name="_Toc51761200"/>
      <w:bookmarkStart w:id="1468" w:name="_Toc67492683"/>
      <w:bookmarkStart w:id="1469" w:name="_Toc74838417"/>
      <w:bookmarkStart w:id="1470" w:name="_Toc104311240"/>
      <w:bookmarkStart w:id="1471" w:name="_Toc104385920"/>
      <w:bookmarkStart w:id="1472" w:name="_Toc104407114"/>
      <w:bookmarkStart w:id="1473" w:name="_Toc104408407"/>
      <w:bookmarkStart w:id="1474" w:name="_Toc104546001"/>
      <w:bookmarkStart w:id="1475" w:name="_Toc191391817"/>
      <w:bookmarkStart w:id="1476" w:name="_Toc214973230"/>
      <w:r>
        <w:rPr>
          <w:noProof/>
        </w:rPr>
        <w:t>5.6.2.6</w:t>
      </w:r>
      <w:r>
        <w:rPr>
          <w:noProof/>
        </w:rPr>
        <w:tab/>
        <w:t>Type TerminationNotification</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77" w:name="_Toc28011141"/>
      <w:bookmarkStart w:id="1478" w:name="_Toc34138004"/>
      <w:bookmarkStart w:id="1479" w:name="_Toc36037599"/>
      <w:bookmarkStart w:id="1480" w:name="_Toc39051701"/>
      <w:bookmarkStart w:id="1481" w:name="_Toc43363293"/>
      <w:bookmarkStart w:id="1482" w:name="_Toc45132900"/>
      <w:bookmarkStart w:id="1483" w:name="_Toc49871631"/>
      <w:bookmarkStart w:id="1484" w:name="_Toc50023521"/>
      <w:bookmarkStart w:id="1485" w:name="_Toc51761201"/>
      <w:bookmarkStart w:id="1486" w:name="_Toc67492684"/>
      <w:bookmarkStart w:id="1487" w:name="_Toc74838418"/>
      <w:bookmarkStart w:id="1488" w:name="_Toc104311241"/>
      <w:bookmarkStart w:id="1489" w:name="_Toc104385921"/>
      <w:bookmarkStart w:id="1490" w:name="_Toc104407115"/>
      <w:bookmarkStart w:id="1491" w:name="_Toc104408408"/>
      <w:bookmarkStart w:id="1492" w:name="_Toc104546002"/>
      <w:bookmarkStart w:id="1493" w:name="_Toc191391818"/>
      <w:bookmarkStart w:id="1494" w:name="_Toc214973231"/>
      <w:r>
        <w:rPr>
          <w:noProof/>
        </w:rPr>
        <w:t>5.6.2.7</w:t>
      </w:r>
      <w:r>
        <w:rPr>
          <w:noProof/>
        </w:rPr>
        <w:tab/>
        <w:t>Type SmfSelectionData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pPr>
              <w:pStyle w:val="TAL"/>
              <w:rPr>
                <w:noProof/>
              </w:rPr>
            </w:pPr>
            <w:r>
              <w:rPr>
                <w:noProof/>
              </w:rPr>
              <w:t>unsuppDnn</w:t>
            </w:r>
          </w:p>
        </w:tc>
        <w:tc>
          <w:tcPr>
            <w:tcW w:w="1800" w:type="dxa"/>
          </w:tcPr>
          <w:p w14:paraId="1D400392" w14:textId="77777777" w:rsidR="004F1B76" w:rsidRDefault="004F1B76">
            <w:pPr>
              <w:pStyle w:val="TAL"/>
              <w:rPr>
                <w:noProof/>
              </w:rPr>
            </w:pPr>
            <w:r>
              <w:rPr>
                <w:noProof/>
              </w:rPr>
              <w:t>boolean</w:t>
            </w:r>
          </w:p>
        </w:tc>
        <w:tc>
          <w:tcPr>
            <w:tcW w:w="357" w:type="dxa"/>
          </w:tcPr>
          <w:p w14:paraId="3BD5C25E" w14:textId="77777777" w:rsidR="004F1B76" w:rsidRDefault="004F1B76">
            <w:pPr>
              <w:pStyle w:val="TAC"/>
              <w:rPr>
                <w:noProof/>
              </w:rPr>
            </w:pPr>
            <w:r>
              <w:rPr>
                <w:noProof/>
              </w:rPr>
              <w:t>O</w:t>
            </w:r>
          </w:p>
        </w:tc>
        <w:tc>
          <w:tcPr>
            <w:tcW w:w="1170" w:type="dxa"/>
          </w:tcPr>
          <w:p w14:paraId="128E712F" w14:textId="77777777" w:rsidR="004F1B76" w:rsidRDefault="004F1B76">
            <w:pPr>
              <w:pStyle w:val="TAC"/>
              <w:rPr>
                <w:noProof/>
              </w:rPr>
            </w:pPr>
            <w:r>
              <w:rPr>
                <w:noProof/>
              </w:rPr>
              <w:t>0..1</w:t>
            </w:r>
          </w:p>
        </w:tc>
        <w:tc>
          <w:tcPr>
            <w:tcW w:w="3153" w:type="dxa"/>
          </w:tcPr>
          <w:p w14:paraId="7D98D42A" w14:textId="77777777" w:rsidR="004F1B76" w:rsidRDefault="004F1B76">
            <w:pPr>
              <w:pStyle w:val="TAL"/>
              <w:rPr>
                <w:rFonts w:cs="Arial"/>
                <w:noProof/>
                <w:szCs w:val="18"/>
              </w:rPr>
            </w:pPr>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p>
        </w:tc>
        <w:tc>
          <w:tcPr>
            <w:tcW w:w="1391" w:type="dxa"/>
          </w:tcPr>
          <w:p w14:paraId="6B104305" w14:textId="77777777" w:rsidR="004F1B76" w:rsidRDefault="004F1B76">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pPr>
              <w:pStyle w:val="TAL"/>
              <w:rPr>
                <w:noProof/>
              </w:rPr>
            </w:pPr>
            <w:r>
              <w:rPr>
                <w:noProof/>
              </w:rPr>
              <w:t>candidates</w:t>
            </w:r>
          </w:p>
        </w:tc>
        <w:tc>
          <w:tcPr>
            <w:tcW w:w="1800" w:type="dxa"/>
          </w:tcPr>
          <w:p w14:paraId="7CA24101" w14:textId="77777777" w:rsidR="004F1B76" w:rsidRDefault="004F1B76">
            <w:pPr>
              <w:pStyle w:val="TAL"/>
              <w:rPr>
                <w:noProof/>
              </w:rPr>
            </w:pPr>
            <w:r>
              <w:rPr>
                <w:noProof/>
              </w:rPr>
              <w:t>map(CandidateForReplacement)</w:t>
            </w:r>
          </w:p>
        </w:tc>
        <w:tc>
          <w:tcPr>
            <w:tcW w:w="357" w:type="dxa"/>
          </w:tcPr>
          <w:p w14:paraId="77A4BADF" w14:textId="77777777" w:rsidR="004F1B76" w:rsidRDefault="004F1B76">
            <w:pPr>
              <w:pStyle w:val="TAC"/>
              <w:rPr>
                <w:noProof/>
              </w:rPr>
            </w:pPr>
            <w:r>
              <w:rPr>
                <w:noProof/>
              </w:rPr>
              <w:t>O</w:t>
            </w:r>
          </w:p>
        </w:tc>
        <w:tc>
          <w:tcPr>
            <w:tcW w:w="1170" w:type="dxa"/>
          </w:tcPr>
          <w:p w14:paraId="05A1F26E" w14:textId="77777777" w:rsidR="004F1B76" w:rsidRDefault="004F1B76">
            <w:pPr>
              <w:pStyle w:val="TAC"/>
              <w:rPr>
                <w:noProof/>
              </w:rPr>
            </w:pPr>
            <w:r>
              <w:rPr>
                <w:noProof/>
              </w:rPr>
              <w:t>1..N</w:t>
            </w:r>
          </w:p>
        </w:tc>
        <w:tc>
          <w:tcPr>
            <w:tcW w:w="3153" w:type="dxa"/>
          </w:tcPr>
          <w:p w14:paraId="30DE0B5A" w14:textId="77777777" w:rsidR="004F1B76" w:rsidRDefault="004F1B76">
            <w:pPr>
              <w:pStyle w:val="TAL"/>
              <w:rPr>
                <w:noProof/>
              </w:rPr>
            </w:pPr>
            <w:r>
              <w:rPr>
                <w:noProof/>
              </w:rPr>
              <w:t xml:space="preserve">Contains the list of DNNs per S-NSSAI that are candidate for replacement. </w:t>
            </w:r>
          </w:p>
          <w:p w14:paraId="516647AC" w14:textId="77777777" w:rsidR="004F1B76" w:rsidRDefault="004F1B76">
            <w:pPr>
              <w:pStyle w:val="TAL"/>
            </w:pPr>
            <w:r>
              <w:rPr>
                <w:noProof/>
              </w:rPr>
              <w:t>The "snssai" attribute within the CandidateForReplacement data type shall also be the key of the map.</w:t>
            </w:r>
            <w:r>
              <w:t xml:space="preserve"> </w:t>
            </w:r>
          </w:p>
          <w:p w14:paraId="5BD8725E" w14:textId="77777777" w:rsidR="004F1B76" w:rsidRDefault="004F1B76">
            <w:pPr>
              <w:pStyle w:val="TAL"/>
              <w:rPr>
                <w:noProof/>
              </w:rPr>
            </w:pPr>
            <w:r>
              <w:t>(NOTE 2)</w:t>
            </w:r>
          </w:p>
        </w:tc>
        <w:tc>
          <w:tcPr>
            <w:tcW w:w="1391" w:type="dxa"/>
          </w:tcPr>
          <w:p w14:paraId="19A854AC" w14:textId="77777777" w:rsidR="004F1B76" w:rsidRDefault="004F1B76">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pPr>
              <w:pStyle w:val="TAL"/>
              <w:rPr>
                <w:noProof/>
              </w:rPr>
            </w:pPr>
            <w:r>
              <w:rPr>
                <w:noProof/>
              </w:rPr>
              <w:t>snssai</w:t>
            </w:r>
          </w:p>
        </w:tc>
        <w:tc>
          <w:tcPr>
            <w:tcW w:w="1800" w:type="dxa"/>
          </w:tcPr>
          <w:p w14:paraId="7A216724" w14:textId="77777777" w:rsidR="004F1B76" w:rsidRDefault="004F1B76">
            <w:pPr>
              <w:pStyle w:val="TAL"/>
              <w:rPr>
                <w:noProof/>
              </w:rPr>
            </w:pPr>
            <w:r>
              <w:t>Snssai</w:t>
            </w:r>
          </w:p>
        </w:tc>
        <w:tc>
          <w:tcPr>
            <w:tcW w:w="357" w:type="dxa"/>
          </w:tcPr>
          <w:p w14:paraId="6E7ED60C" w14:textId="77777777" w:rsidR="004F1B76" w:rsidRDefault="004F1B76">
            <w:pPr>
              <w:pStyle w:val="TAC"/>
              <w:rPr>
                <w:noProof/>
              </w:rPr>
            </w:pPr>
            <w:r>
              <w:rPr>
                <w:noProof/>
              </w:rPr>
              <w:t>C</w:t>
            </w:r>
          </w:p>
        </w:tc>
        <w:tc>
          <w:tcPr>
            <w:tcW w:w="1170" w:type="dxa"/>
          </w:tcPr>
          <w:p w14:paraId="12E681E0" w14:textId="77777777" w:rsidR="004F1B76" w:rsidRDefault="004F1B76">
            <w:pPr>
              <w:pStyle w:val="TAC"/>
              <w:rPr>
                <w:noProof/>
              </w:rPr>
            </w:pPr>
            <w:r>
              <w:rPr>
                <w:noProof/>
              </w:rPr>
              <w:t>0..1</w:t>
            </w:r>
          </w:p>
        </w:tc>
        <w:tc>
          <w:tcPr>
            <w:tcW w:w="3153" w:type="dxa"/>
          </w:tcPr>
          <w:p w14:paraId="30111710" w14:textId="77777777" w:rsidR="004F1B76" w:rsidRDefault="004F1B76">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pPr>
              <w:pStyle w:val="TAL"/>
            </w:pPr>
            <w:r>
              <w:t>mappingSnssai</w:t>
            </w:r>
          </w:p>
        </w:tc>
        <w:tc>
          <w:tcPr>
            <w:tcW w:w="1800" w:type="dxa"/>
          </w:tcPr>
          <w:p w14:paraId="20B6828B" w14:textId="77777777" w:rsidR="004F1B76" w:rsidRDefault="004F1B76">
            <w:pPr>
              <w:pStyle w:val="TAL"/>
            </w:pPr>
            <w:r>
              <w:t>Snssai</w:t>
            </w:r>
          </w:p>
        </w:tc>
        <w:tc>
          <w:tcPr>
            <w:tcW w:w="357" w:type="dxa"/>
          </w:tcPr>
          <w:p w14:paraId="14BAC160" w14:textId="77777777" w:rsidR="004F1B76" w:rsidRDefault="004F1B76">
            <w:pPr>
              <w:pStyle w:val="TAC"/>
            </w:pPr>
            <w:r>
              <w:t>O</w:t>
            </w:r>
          </w:p>
        </w:tc>
        <w:tc>
          <w:tcPr>
            <w:tcW w:w="1170" w:type="dxa"/>
          </w:tcPr>
          <w:p w14:paraId="5B99402A" w14:textId="77777777" w:rsidR="004F1B76" w:rsidRDefault="004F1B76">
            <w:pPr>
              <w:pStyle w:val="TAC"/>
            </w:pPr>
            <w:r>
              <w:t>0..1</w:t>
            </w:r>
          </w:p>
        </w:tc>
        <w:tc>
          <w:tcPr>
            <w:tcW w:w="3153" w:type="dxa"/>
          </w:tcPr>
          <w:p w14:paraId="213F5F41" w14:textId="77777777" w:rsidR="004F1B76" w:rsidRDefault="004F1B76">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pPr>
              <w:pStyle w:val="TAL"/>
              <w:rPr>
                <w:noProof/>
              </w:rPr>
            </w:pPr>
            <w:r>
              <w:rPr>
                <w:noProof/>
              </w:rPr>
              <w:t>dnn</w:t>
            </w:r>
          </w:p>
        </w:tc>
        <w:tc>
          <w:tcPr>
            <w:tcW w:w="1800" w:type="dxa"/>
          </w:tcPr>
          <w:p w14:paraId="49614853" w14:textId="77777777" w:rsidR="004F1B76" w:rsidRDefault="004F1B76">
            <w:pPr>
              <w:pStyle w:val="TAL"/>
            </w:pPr>
            <w:r>
              <w:t>Dnn</w:t>
            </w:r>
          </w:p>
        </w:tc>
        <w:tc>
          <w:tcPr>
            <w:tcW w:w="357" w:type="dxa"/>
          </w:tcPr>
          <w:p w14:paraId="34208673" w14:textId="77777777" w:rsidR="004F1B76" w:rsidRDefault="004F1B76">
            <w:pPr>
              <w:pStyle w:val="TAC"/>
              <w:rPr>
                <w:noProof/>
              </w:rPr>
            </w:pPr>
            <w:r>
              <w:rPr>
                <w:noProof/>
              </w:rPr>
              <w:t>C</w:t>
            </w:r>
          </w:p>
        </w:tc>
        <w:tc>
          <w:tcPr>
            <w:tcW w:w="1170" w:type="dxa"/>
          </w:tcPr>
          <w:p w14:paraId="5ED2C2A4" w14:textId="77777777" w:rsidR="004F1B76" w:rsidRDefault="004F1B76">
            <w:pPr>
              <w:pStyle w:val="TAC"/>
              <w:rPr>
                <w:noProof/>
              </w:rPr>
            </w:pPr>
            <w:r>
              <w:rPr>
                <w:noProof/>
              </w:rPr>
              <w:t>0..1</w:t>
            </w:r>
          </w:p>
        </w:tc>
        <w:tc>
          <w:tcPr>
            <w:tcW w:w="3153" w:type="dxa"/>
          </w:tcPr>
          <w:p w14:paraId="5681F7C0" w14:textId="77777777" w:rsidR="004F1B76" w:rsidRDefault="004F1B76">
            <w:pPr>
              <w:pStyle w:val="TAL"/>
              <w:rPr>
                <w:noProof/>
              </w:rPr>
            </w:pPr>
            <w:r>
              <w:rPr>
                <w:noProof/>
              </w:rPr>
              <w:t>It shall be included in AM policy association update requests and represents the UE requested DNN.</w:t>
            </w:r>
          </w:p>
          <w:p w14:paraId="530A6959" w14:textId="77777777" w:rsidR="007820AC" w:rsidRDefault="004F1B76" w:rsidP="007820AC">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7820AC">
            <w:pPr>
              <w:pStyle w:val="TAL"/>
              <w:rPr>
                <w:rFonts w:cs="Arial"/>
                <w:noProof/>
                <w:szCs w:val="18"/>
              </w:rPr>
            </w:pPr>
            <w:r>
              <w:rPr>
                <w:rFonts w:cs="Arial"/>
                <w:noProof/>
                <w:szCs w:val="18"/>
              </w:rPr>
              <w:t>The DNN shall contain the Network Identifier only.</w:t>
            </w:r>
          </w:p>
          <w:p w14:paraId="13AFA4E5" w14:textId="77777777" w:rsidR="004F1B76" w:rsidRDefault="007820AC" w:rsidP="007820AC">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95" w:name="_Toc28011142"/>
      <w:bookmarkStart w:id="1496" w:name="_Toc34138005"/>
      <w:bookmarkStart w:id="1497" w:name="_Toc36037600"/>
      <w:bookmarkStart w:id="1498" w:name="_Toc39051702"/>
      <w:bookmarkStart w:id="1499" w:name="_Toc43363294"/>
      <w:bookmarkStart w:id="1500" w:name="_Toc45132901"/>
      <w:bookmarkStart w:id="1501" w:name="_Toc49871632"/>
      <w:bookmarkStart w:id="1502" w:name="_Toc50023522"/>
      <w:bookmarkStart w:id="1503" w:name="_Toc51761202"/>
      <w:bookmarkStart w:id="1504" w:name="_Toc67492685"/>
      <w:bookmarkStart w:id="1505" w:name="_Toc74838419"/>
      <w:bookmarkStart w:id="1506" w:name="_Toc104311242"/>
      <w:bookmarkStart w:id="1507" w:name="_Toc104385922"/>
      <w:bookmarkStart w:id="1508" w:name="_Toc104407116"/>
      <w:bookmarkStart w:id="1509" w:name="_Toc104408409"/>
      <w:bookmarkStart w:id="1510" w:name="_Toc104546003"/>
      <w:bookmarkStart w:id="1511" w:name="_Toc191391819"/>
      <w:bookmarkStart w:id="1512" w:name="_Toc214973232"/>
      <w:r>
        <w:rPr>
          <w:noProof/>
        </w:rPr>
        <w:t>5.6.2.8</w:t>
      </w:r>
      <w:r>
        <w:rPr>
          <w:noProof/>
        </w:rPr>
        <w:tab/>
        <w:t>Type CandidateForReplacement</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513" w:name="_Toc28012237"/>
      <w:bookmarkStart w:id="1514" w:name="_Toc34123090"/>
      <w:bookmarkStart w:id="1515" w:name="_Toc36038040"/>
      <w:bookmarkStart w:id="1516" w:name="_Toc38875422"/>
      <w:bookmarkStart w:id="1517" w:name="_Toc43191903"/>
      <w:bookmarkStart w:id="1518" w:name="_Toc45133298"/>
      <w:bookmarkStart w:id="1519" w:name="_Toc51316802"/>
      <w:bookmarkStart w:id="1520" w:name="_Toc51761982"/>
      <w:bookmarkStart w:id="1521" w:name="_Toc67492686"/>
      <w:bookmarkStart w:id="1522" w:name="_Toc74838420"/>
      <w:bookmarkStart w:id="1523" w:name="_Toc104311243"/>
      <w:bookmarkStart w:id="1524" w:name="_Toc104385923"/>
      <w:bookmarkStart w:id="1525" w:name="_Toc104407117"/>
      <w:bookmarkStart w:id="1526" w:name="_Toc104408410"/>
      <w:bookmarkStart w:id="1527" w:name="_Toc104546004"/>
      <w:bookmarkStart w:id="1528" w:name="_Toc191391820"/>
      <w:bookmarkStart w:id="1529" w:name="_Toc214973233"/>
      <w:r>
        <w:t>5.6.2.9</w:t>
      </w:r>
      <w:r>
        <w:tab/>
        <w:t xml:space="preserve">Type </w:t>
      </w:r>
      <w:bookmarkEnd w:id="1513"/>
      <w:bookmarkEnd w:id="1514"/>
      <w:bookmarkEnd w:id="1515"/>
      <w:bookmarkEnd w:id="1516"/>
      <w:bookmarkEnd w:id="1517"/>
      <w:bookmarkEnd w:id="1518"/>
      <w:bookmarkEnd w:id="1519"/>
      <w:bookmarkEnd w:id="1520"/>
      <w:r>
        <w:t>AmRequestedValueRep</w:t>
      </w:r>
      <w:bookmarkEnd w:id="1521"/>
      <w:bookmarkEnd w:id="1522"/>
      <w:bookmarkEnd w:id="1523"/>
      <w:bookmarkEnd w:id="1524"/>
      <w:bookmarkEnd w:id="1525"/>
      <w:bookmarkEnd w:id="1526"/>
      <w:bookmarkEnd w:id="1527"/>
      <w:bookmarkEnd w:id="1528"/>
      <w:bookmarkEnd w:id="1529"/>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F14E6C">
            <w:pPr>
              <w:pStyle w:val="TAL"/>
              <w:rPr>
                <w:noProof/>
              </w:rPr>
            </w:pPr>
            <w:r>
              <w:rPr>
                <w:noProof/>
              </w:rPr>
              <w:t>userLoc</w:t>
            </w:r>
          </w:p>
        </w:tc>
        <w:tc>
          <w:tcPr>
            <w:tcW w:w="1560" w:type="dxa"/>
          </w:tcPr>
          <w:p w14:paraId="7B8BEEA7" w14:textId="77777777" w:rsidR="00F14E6C" w:rsidRDefault="00F14E6C" w:rsidP="00F14E6C">
            <w:pPr>
              <w:pStyle w:val="TAL"/>
            </w:pPr>
            <w:r>
              <w:t>UserLocation</w:t>
            </w:r>
          </w:p>
        </w:tc>
        <w:tc>
          <w:tcPr>
            <w:tcW w:w="425" w:type="dxa"/>
          </w:tcPr>
          <w:p w14:paraId="424F87F6" w14:textId="77777777" w:rsidR="00F14E6C" w:rsidRDefault="00F14E6C" w:rsidP="00F14E6C">
            <w:pPr>
              <w:pStyle w:val="TAC"/>
              <w:rPr>
                <w:noProof/>
              </w:rPr>
            </w:pPr>
            <w:r>
              <w:rPr>
                <w:lang w:eastAsia="zh-CN"/>
              </w:rPr>
              <w:t>C</w:t>
            </w:r>
          </w:p>
        </w:tc>
        <w:tc>
          <w:tcPr>
            <w:tcW w:w="1134" w:type="dxa"/>
          </w:tcPr>
          <w:p w14:paraId="001FB59F" w14:textId="77777777" w:rsidR="00F14E6C" w:rsidRDefault="00F14E6C" w:rsidP="00F14E6C">
            <w:pPr>
              <w:pStyle w:val="TAC"/>
              <w:rPr>
                <w:noProof/>
              </w:rPr>
            </w:pPr>
            <w:r>
              <w:rPr>
                <w:noProof/>
              </w:rPr>
              <w:t>0..1</w:t>
            </w:r>
          </w:p>
        </w:tc>
        <w:tc>
          <w:tcPr>
            <w:tcW w:w="3320" w:type="dxa"/>
          </w:tcPr>
          <w:p w14:paraId="5B8752A7" w14:textId="77777777" w:rsidR="00F14E6C" w:rsidRDefault="00F14E6C" w:rsidP="00F14E6C">
            <w:pPr>
              <w:pStyle w:val="TAL"/>
            </w:pPr>
            <w:r>
              <w:rPr>
                <w:noProof/>
              </w:rPr>
              <w:t xml:space="preserve">The location of the served UE </w:t>
            </w:r>
            <w:r>
              <w:t>is camping.</w:t>
            </w:r>
          </w:p>
          <w:p w14:paraId="717AABDB"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F14E6C">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F14E6C">
            <w:pPr>
              <w:pStyle w:val="TAL"/>
            </w:pPr>
            <w:r>
              <w:t>praStatuses</w:t>
            </w:r>
          </w:p>
        </w:tc>
        <w:tc>
          <w:tcPr>
            <w:tcW w:w="1560" w:type="dxa"/>
          </w:tcPr>
          <w:p w14:paraId="51DF1C68" w14:textId="77777777" w:rsidR="00F14E6C" w:rsidRDefault="00F14E6C" w:rsidP="00F14E6C">
            <w:pPr>
              <w:pStyle w:val="TAL"/>
            </w:pPr>
            <w:r>
              <w:rPr>
                <w:lang w:eastAsia="zh-CN"/>
              </w:rPr>
              <w:t>map(Pr</w:t>
            </w:r>
            <w:r>
              <w:t>esence</w:t>
            </w:r>
            <w:r>
              <w:rPr>
                <w:lang w:eastAsia="zh-CN"/>
              </w:rPr>
              <w:t>Info)</w:t>
            </w:r>
          </w:p>
        </w:tc>
        <w:tc>
          <w:tcPr>
            <w:tcW w:w="425" w:type="dxa"/>
          </w:tcPr>
          <w:p w14:paraId="77519985" w14:textId="77777777" w:rsidR="00F14E6C" w:rsidRDefault="00F14E6C" w:rsidP="00F14E6C">
            <w:pPr>
              <w:pStyle w:val="TAC"/>
            </w:pPr>
            <w:r>
              <w:rPr>
                <w:lang w:eastAsia="zh-CN"/>
              </w:rPr>
              <w:t>C</w:t>
            </w:r>
          </w:p>
        </w:tc>
        <w:tc>
          <w:tcPr>
            <w:tcW w:w="1134" w:type="dxa"/>
          </w:tcPr>
          <w:p w14:paraId="107B780F" w14:textId="77777777" w:rsidR="00F14E6C" w:rsidRDefault="00F14E6C" w:rsidP="00F14E6C">
            <w:pPr>
              <w:pStyle w:val="TAC"/>
            </w:pPr>
            <w:r>
              <w:t>1..N</w:t>
            </w:r>
          </w:p>
        </w:tc>
        <w:tc>
          <w:tcPr>
            <w:tcW w:w="3320" w:type="dxa"/>
          </w:tcPr>
          <w:p w14:paraId="6BB98AEC" w14:textId="77777777" w:rsidR="00F14E6C" w:rsidRDefault="00F14E6C" w:rsidP="00F14E6C">
            <w:pPr>
              <w:pStyle w:val="TAL"/>
              <w:rPr>
                <w:lang w:eastAsia="zh-CN"/>
              </w:rPr>
            </w:pPr>
            <w:r>
              <w:t>The UE presence statuses for tracking areas</w:t>
            </w:r>
            <w:r>
              <w:rPr>
                <w:lang w:eastAsia="zh-CN"/>
              </w:rPr>
              <w:t xml:space="preserve">. </w:t>
            </w:r>
          </w:p>
          <w:p w14:paraId="481377C5" w14:textId="77777777" w:rsidR="00F14E6C" w:rsidRDefault="00F14E6C" w:rsidP="00F14E6C">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F14E6C">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F14E6C">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F14E6C">
            <w:pPr>
              <w:pStyle w:val="TAL"/>
              <w:rPr>
                <w:noProof/>
              </w:rPr>
            </w:pPr>
            <w:r>
              <w:rPr>
                <w:noProof/>
              </w:rPr>
              <w:t>accessTypes</w:t>
            </w:r>
          </w:p>
        </w:tc>
        <w:tc>
          <w:tcPr>
            <w:tcW w:w="1560" w:type="dxa"/>
          </w:tcPr>
          <w:p w14:paraId="0834EF23" w14:textId="77777777" w:rsidR="00F14E6C" w:rsidRDefault="00F14E6C" w:rsidP="00F14E6C">
            <w:pPr>
              <w:pStyle w:val="TAL"/>
            </w:pPr>
            <w:r>
              <w:rPr>
                <w:noProof/>
              </w:rPr>
              <w:t>array(AccessType)</w:t>
            </w:r>
          </w:p>
        </w:tc>
        <w:tc>
          <w:tcPr>
            <w:tcW w:w="425" w:type="dxa"/>
          </w:tcPr>
          <w:p w14:paraId="71C6B41B" w14:textId="77777777" w:rsidR="00F14E6C" w:rsidRDefault="00F14E6C" w:rsidP="00F14E6C">
            <w:pPr>
              <w:pStyle w:val="TAC"/>
              <w:rPr>
                <w:noProof/>
              </w:rPr>
            </w:pPr>
            <w:r>
              <w:rPr>
                <w:lang w:eastAsia="zh-CN"/>
              </w:rPr>
              <w:t>C</w:t>
            </w:r>
          </w:p>
        </w:tc>
        <w:tc>
          <w:tcPr>
            <w:tcW w:w="1134" w:type="dxa"/>
          </w:tcPr>
          <w:p w14:paraId="6EF857F5" w14:textId="77777777" w:rsidR="00F14E6C" w:rsidRDefault="00F14E6C" w:rsidP="00F14E6C">
            <w:pPr>
              <w:pStyle w:val="TAC"/>
              <w:rPr>
                <w:noProof/>
              </w:rPr>
            </w:pPr>
            <w:r>
              <w:rPr>
                <w:noProof/>
              </w:rPr>
              <w:t>1..N</w:t>
            </w:r>
          </w:p>
        </w:tc>
        <w:tc>
          <w:tcPr>
            <w:tcW w:w="3320" w:type="dxa"/>
          </w:tcPr>
          <w:p w14:paraId="48533E6D" w14:textId="77777777" w:rsidR="00F14E6C" w:rsidRDefault="00F14E6C" w:rsidP="00F14E6C">
            <w:pPr>
              <w:pStyle w:val="TAL"/>
              <w:rPr>
                <w:noProof/>
              </w:rPr>
            </w:pPr>
            <w:r>
              <w:rPr>
                <w:noProof/>
              </w:rPr>
              <w:t xml:space="preserve">The Access Types where the served UE is camping. </w:t>
            </w:r>
          </w:p>
          <w:p w14:paraId="3C8EAF25"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F14E6C">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215733">
            <w:pPr>
              <w:pStyle w:val="TAL"/>
              <w:rPr>
                <w:noProof/>
              </w:rPr>
            </w:pPr>
            <w:r>
              <w:rPr>
                <w:noProof/>
              </w:rPr>
              <w:t>ratTypes</w:t>
            </w:r>
          </w:p>
        </w:tc>
        <w:tc>
          <w:tcPr>
            <w:tcW w:w="1560" w:type="dxa"/>
          </w:tcPr>
          <w:p w14:paraId="350FD424" w14:textId="77777777" w:rsidR="00215733" w:rsidRDefault="00215733" w:rsidP="00215733">
            <w:pPr>
              <w:pStyle w:val="TAL"/>
              <w:rPr>
                <w:noProof/>
              </w:rPr>
            </w:pPr>
            <w:r>
              <w:rPr>
                <w:noProof/>
              </w:rPr>
              <w:t>array(RatType)</w:t>
            </w:r>
          </w:p>
        </w:tc>
        <w:tc>
          <w:tcPr>
            <w:tcW w:w="425" w:type="dxa"/>
          </w:tcPr>
          <w:p w14:paraId="3B4A398D" w14:textId="77777777" w:rsidR="00215733" w:rsidRDefault="00025926" w:rsidP="00215733">
            <w:pPr>
              <w:pStyle w:val="TAC"/>
              <w:rPr>
                <w:noProof/>
              </w:rPr>
            </w:pPr>
            <w:r>
              <w:rPr>
                <w:lang w:eastAsia="zh-CN"/>
              </w:rPr>
              <w:t>C</w:t>
            </w:r>
          </w:p>
        </w:tc>
        <w:tc>
          <w:tcPr>
            <w:tcW w:w="1134" w:type="dxa"/>
          </w:tcPr>
          <w:p w14:paraId="298EB336" w14:textId="77777777" w:rsidR="00215733" w:rsidRDefault="00215733" w:rsidP="00215733">
            <w:pPr>
              <w:pStyle w:val="TAC"/>
              <w:rPr>
                <w:noProof/>
              </w:rPr>
            </w:pPr>
            <w:r>
              <w:rPr>
                <w:noProof/>
              </w:rPr>
              <w:t>1..N</w:t>
            </w:r>
          </w:p>
        </w:tc>
        <w:tc>
          <w:tcPr>
            <w:tcW w:w="3320" w:type="dxa"/>
          </w:tcPr>
          <w:p w14:paraId="627DE20D" w14:textId="77777777" w:rsidR="00215733" w:rsidRPr="00F14E6C" w:rsidRDefault="00215733" w:rsidP="00215733">
            <w:pPr>
              <w:spacing w:after="0"/>
              <w:rPr>
                <w:rFonts w:ascii="Arial" w:hAnsi="Arial"/>
                <w:noProof/>
                <w:sz w:val="18"/>
              </w:rPr>
            </w:pPr>
            <w:r w:rsidRPr="00F14E6C">
              <w:rPr>
                <w:rFonts w:ascii="Arial" w:hAnsi="Arial"/>
                <w:noProof/>
                <w:sz w:val="18"/>
              </w:rPr>
              <w:t>The 3GPP RAT Types and/or non-3GPP RAT Types where the served UE is camping.</w:t>
            </w:r>
          </w:p>
          <w:p w14:paraId="1255F8D9" w14:textId="77777777" w:rsidR="00215733" w:rsidRDefault="00215733" w:rsidP="00215733">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215733">
            <w:pPr>
              <w:pStyle w:val="TAL"/>
              <w:rPr>
                <w:rFonts w:cs="Arial"/>
                <w:noProof/>
                <w:szCs w:val="18"/>
              </w:rPr>
            </w:pPr>
            <w:r>
              <w:rPr>
                <w:rFonts w:cs="Arial"/>
                <w:noProof/>
                <w:szCs w:val="18"/>
              </w:rPr>
              <w:t>MultipleAccessTypes</w:t>
            </w:r>
          </w:p>
          <w:p w14:paraId="170BD143" w14:textId="77777777" w:rsidR="00215733" w:rsidRDefault="00215733" w:rsidP="00215733">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F14E6C">
            <w:pPr>
              <w:pStyle w:val="TAL"/>
              <w:rPr>
                <w:noProof/>
              </w:rPr>
            </w:pPr>
            <w:r>
              <w:rPr>
                <w:noProof/>
              </w:rPr>
              <w:t>allowedSnssais</w:t>
            </w:r>
          </w:p>
        </w:tc>
        <w:tc>
          <w:tcPr>
            <w:tcW w:w="1560" w:type="dxa"/>
          </w:tcPr>
          <w:p w14:paraId="338BED7D" w14:textId="77777777" w:rsidR="00F14E6C" w:rsidRDefault="00F14E6C" w:rsidP="00F14E6C">
            <w:pPr>
              <w:pStyle w:val="TAL"/>
              <w:rPr>
                <w:noProof/>
              </w:rPr>
            </w:pPr>
            <w:r>
              <w:t>array(Snssai)</w:t>
            </w:r>
          </w:p>
        </w:tc>
        <w:tc>
          <w:tcPr>
            <w:tcW w:w="425" w:type="dxa"/>
          </w:tcPr>
          <w:p w14:paraId="1A22B200" w14:textId="77777777" w:rsidR="00F14E6C" w:rsidRDefault="00F14E6C" w:rsidP="00F14E6C">
            <w:pPr>
              <w:pStyle w:val="TAC"/>
              <w:rPr>
                <w:lang w:eastAsia="zh-CN"/>
              </w:rPr>
            </w:pPr>
            <w:r>
              <w:rPr>
                <w:lang w:eastAsia="zh-CN"/>
              </w:rPr>
              <w:t>C</w:t>
            </w:r>
          </w:p>
        </w:tc>
        <w:tc>
          <w:tcPr>
            <w:tcW w:w="1134" w:type="dxa"/>
          </w:tcPr>
          <w:p w14:paraId="40135875" w14:textId="77777777" w:rsidR="00F14E6C" w:rsidRDefault="00F14E6C" w:rsidP="00F14E6C">
            <w:pPr>
              <w:pStyle w:val="TAC"/>
              <w:rPr>
                <w:noProof/>
              </w:rPr>
            </w:pPr>
            <w:r>
              <w:rPr>
                <w:noProof/>
              </w:rPr>
              <w:t>1..N</w:t>
            </w:r>
          </w:p>
        </w:tc>
        <w:tc>
          <w:tcPr>
            <w:tcW w:w="3320" w:type="dxa"/>
          </w:tcPr>
          <w:p w14:paraId="41354BA8" w14:textId="77777777" w:rsidR="00F14E6C" w:rsidRDefault="00F14E6C" w:rsidP="00F14E6C">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F14E6C">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F14E6C">
            <w:pPr>
              <w:pStyle w:val="TAL"/>
              <w:rPr>
                <w:noProof/>
              </w:rPr>
            </w:pPr>
            <w:r>
              <w:rPr>
                <w:noProof/>
              </w:rPr>
              <w:t>n3gAllowedSnssais</w:t>
            </w:r>
          </w:p>
        </w:tc>
        <w:tc>
          <w:tcPr>
            <w:tcW w:w="1560" w:type="dxa"/>
          </w:tcPr>
          <w:p w14:paraId="3B9DFED0" w14:textId="77777777" w:rsidR="00F14E6C" w:rsidRDefault="00F14E6C" w:rsidP="00F14E6C">
            <w:pPr>
              <w:pStyle w:val="TAL"/>
              <w:rPr>
                <w:noProof/>
              </w:rPr>
            </w:pPr>
            <w:r>
              <w:t>array(Snssai)</w:t>
            </w:r>
          </w:p>
        </w:tc>
        <w:tc>
          <w:tcPr>
            <w:tcW w:w="425" w:type="dxa"/>
          </w:tcPr>
          <w:p w14:paraId="37453CB7" w14:textId="77777777" w:rsidR="00F14E6C" w:rsidRDefault="00F14E6C" w:rsidP="00F14E6C">
            <w:pPr>
              <w:pStyle w:val="TAC"/>
              <w:rPr>
                <w:lang w:eastAsia="zh-CN"/>
              </w:rPr>
            </w:pPr>
            <w:r>
              <w:rPr>
                <w:lang w:eastAsia="zh-CN"/>
              </w:rPr>
              <w:t>C</w:t>
            </w:r>
          </w:p>
        </w:tc>
        <w:tc>
          <w:tcPr>
            <w:tcW w:w="1134" w:type="dxa"/>
          </w:tcPr>
          <w:p w14:paraId="7637196F" w14:textId="77777777" w:rsidR="00F14E6C" w:rsidRDefault="00F14E6C" w:rsidP="00F14E6C">
            <w:pPr>
              <w:pStyle w:val="TAC"/>
              <w:rPr>
                <w:noProof/>
              </w:rPr>
            </w:pPr>
            <w:r>
              <w:rPr>
                <w:noProof/>
              </w:rPr>
              <w:t>1..N</w:t>
            </w:r>
          </w:p>
        </w:tc>
        <w:tc>
          <w:tcPr>
            <w:tcW w:w="3320" w:type="dxa"/>
          </w:tcPr>
          <w:p w14:paraId="3AD7B92D" w14:textId="77777777" w:rsidR="00F14E6C" w:rsidRDefault="00F14E6C" w:rsidP="00F14E6C">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F14E6C">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F14E6C">
            <w:pPr>
              <w:pStyle w:val="TAL"/>
              <w:rPr>
                <w:noProof/>
              </w:rPr>
            </w:pPr>
            <w:r>
              <w:rPr>
                <w:noProof/>
              </w:rPr>
              <w:t>partAllowedNssai</w:t>
            </w:r>
          </w:p>
        </w:tc>
        <w:tc>
          <w:tcPr>
            <w:tcW w:w="1560" w:type="dxa"/>
          </w:tcPr>
          <w:p w14:paraId="07BC6483" w14:textId="77777777" w:rsidR="00F14E6C" w:rsidRDefault="00F14E6C" w:rsidP="00F14E6C">
            <w:pPr>
              <w:pStyle w:val="TAL"/>
            </w:pPr>
            <w:r>
              <w:t>map(PartiallyAllowedSnssai)</w:t>
            </w:r>
          </w:p>
        </w:tc>
        <w:tc>
          <w:tcPr>
            <w:tcW w:w="425" w:type="dxa"/>
          </w:tcPr>
          <w:p w14:paraId="6168B401" w14:textId="77777777" w:rsidR="00F14E6C" w:rsidRDefault="00F14E6C" w:rsidP="00F14E6C">
            <w:pPr>
              <w:pStyle w:val="TAC"/>
              <w:rPr>
                <w:noProof/>
              </w:rPr>
            </w:pPr>
            <w:r>
              <w:rPr>
                <w:lang w:eastAsia="zh-CN"/>
              </w:rPr>
              <w:t>C</w:t>
            </w:r>
          </w:p>
        </w:tc>
        <w:tc>
          <w:tcPr>
            <w:tcW w:w="1134" w:type="dxa"/>
          </w:tcPr>
          <w:p w14:paraId="08CE6FF8" w14:textId="77777777" w:rsidR="00F14E6C" w:rsidRDefault="00F14E6C" w:rsidP="00F14E6C">
            <w:pPr>
              <w:pStyle w:val="TAC"/>
              <w:rPr>
                <w:noProof/>
              </w:rPr>
            </w:pPr>
            <w:r>
              <w:rPr>
                <w:noProof/>
              </w:rPr>
              <w:t>1..N</w:t>
            </w:r>
          </w:p>
        </w:tc>
        <w:tc>
          <w:tcPr>
            <w:tcW w:w="3320" w:type="dxa"/>
          </w:tcPr>
          <w:p w14:paraId="72AA3C41" w14:textId="77777777" w:rsidR="00F14E6C" w:rsidRDefault="00F14E6C" w:rsidP="00F14E6C">
            <w:pPr>
              <w:pStyle w:val="TAL"/>
              <w:rPr>
                <w:noProof/>
              </w:rPr>
            </w:pPr>
            <w:r>
              <w:rPr>
                <w:noProof/>
              </w:rPr>
              <w:t>Represents the updated Partially Allowed NSSAI.</w:t>
            </w:r>
          </w:p>
          <w:p w14:paraId="07D68E8A"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F14E6C">
            <w:pPr>
              <w:pStyle w:val="TAL"/>
              <w:rPr>
                <w:noProof/>
              </w:rPr>
            </w:pPr>
          </w:p>
          <w:p w14:paraId="6C4EDDD2" w14:textId="77777777" w:rsidR="00F14E6C" w:rsidRDefault="00B32A70" w:rsidP="00F14E6C">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F14E6C">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F14E6C">
            <w:pPr>
              <w:pStyle w:val="TAL"/>
              <w:rPr>
                <w:noProof/>
              </w:rPr>
            </w:pPr>
            <w:r>
              <w:rPr>
                <w:noProof/>
              </w:rPr>
              <w:t>snssaisPartRejected</w:t>
            </w:r>
          </w:p>
        </w:tc>
        <w:tc>
          <w:tcPr>
            <w:tcW w:w="1560" w:type="dxa"/>
          </w:tcPr>
          <w:p w14:paraId="2E838717" w14:textId="77777777" w:rsidR="00F14E6C" w:rsidRDefault="00F14E6C" w:rsidP="00F14E6C">
            <w:pPr>
              <w:pStyle w:val="TAL"/>
            </w:pPr>
            <w:r>
              <w:t>map(</w:t>
            </w:r>
            <w:r w:rsidRPr="002B4C41">
              <w:t>SnssaiPartRejected</w:t>
            </w:r>
            <w:r>
              <w:t>)</w:t>
            </w:r>
          </w:p>
        </w:tc>
        <w:tc>
          <w:tcPr>
            <w:tcW w:w="425" w:type="dxa"/>
          </w:tcPr>
          <w:p w14:paraId="06E25939" w14:textId="77777777" w:rsidR="00F14E6C" w:rsidRDefault="00F14E6C" w:rsidP="00F14E6C">
            <w:pPr>
              <w:pStyle w:val="TAC"/>
              <w:rPr>
                <w:noProof/>
              </w:rPr>
            </w:pPr>
            <w:r>
              <w:rPr>
                <w:lang w:eastAsia="zh-CN"/>
              </w:rPr>
              <w:t>C</w:t>
            </w:r>
          </w:p>
        </w:tc>
        <w:tc>
          <w:tcPr>
            <w:tcW w:w="1134" w:type="dxa"/>
          </w:tcPr>
          <w:p w14:paraId="34858758" w14:textId="77777777" w:rsidR="00F14E6C" w:rsidRDefault="00F14E6C" w:rsidP="00F14E6C">
            <w:pPr>
              <w:pStyle w:val="TAC"/>
              <w:rPr>
                <w:noProof/>
              </w:rPr>
            </w:pPr>
            <w:r>
              <w:rPr>
                <w:noProof/>
              </w:rPr>
              <w:t>1..N</w:t>
            </w:r>
          </w:p>
        </w:tc>
        <w:tc>
          <w:tcPr>
            <w:tcW w:w="3320" w:type="dxa"/>
          </w:tcPr>
          <w:p w14:paraId="01A6182F" w14:textId="77777777" w:rsidR="00F14E6C" w:rsidRDefault="00F14E6C" w:rsidP="00F14E6C">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F14E6C">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F14E6C">
            <w:pPr>
              <w:pStyle w:val="TAL"/>
            </w:pPr>
          </w:p>
          <w:p w14:paraId="0DB4803C" w14:textId="77777777" w:rsidR="00F14E6C" w:rsidRDefault="00B32A70" w:rsidP="00F14E6C">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F14E6C">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F14E6C">
            <w:pPr>
              <w:pStyle w:val="TAL"/>
              <w:rPr>
                <w:noProof/>
              </w:rPr>
            </w:pPr>
            <w:r>
              <w:rPr>
                <w:noProof/>
              </w:rPr>
              <w:t>rejectedSnssais</w:t>
            </w:r>
          </w:p>
        </w:tc>
        <w:tc>
          <w:tcPr>
            <w:tcW w:w="1560" w:type="dxa"/>
          </w:tcPr>
          <w:p w14:paraId="735DE061" w14:textId="77777777" w:rsidR="00F14E6C" w:rsidRDefault="00F14E6C" w:rsidP="00F14E6C">
            <w:pPr>
              <w:pStyle w:val="TAL"/>
            </w:pPr>
            <w:r>
              <w:t>array(Snssai)</w:t>
            </w:r>
          </w:p>
        </w:tc>
        <w:tc>
          <w:tcPr>
            <w:tcW w:w="425" w:type="dxa"/>
          </w:tcPr>
          <w:p w14:paraId="7375E431" w14:textId="77777777" w:rsidR="00F14E6C" w:rsidRDefault="00F14E6C" w:rsidP="00F14E6C">
            <w:pPr>
              <w:pStyle w:val="TAC"/>
              <w:rPr>
                <w:noProof/>
              </w:rPr>
            </w:pPr>
            <w:r>
              <w:rPr>
                <w:lang w:eastAsia="zh-CN"/>
              </w:rPr>
              <w:t>C</w:t>
            </w:r>
          </w:p>
        </w:tc>
        <w:tc>
          <w:tcPr>
            <w:tcW w:w="1134" w:type="dxa"/>
          </w:tcPr>
          <w:p w14:paraId="0CC02EDB" w14:textId="77777777" w:rsidR="00F14E6C" w:rsidRDefault="00F14E6C" w:rsidP="00F14E6C">
            <w:pPr>
              <w:pStyle w:val="TAC"/>
              <w:rPr>
                <w:noProof/>
              </w:rPr>
            </w:pPr>
            <w:r>
              <w:rPr>
                <w:noProof/>
              </w:rPr>
              <w:t>1..N</w:t>
            </w:r>
          </w:p>
        </w:tc>
        <w:tc>
          <w:tcPr>
            <w:tcW w:w="3320" w:type="dxa"/>
          </w:tcPr>
          <w:p w14:paraId="43D22F32" w14:textId="77777777" w:rsidR="00F14E6C" w:rsidRDefault="00F14E6C" w:rsidP="00F14E6C">
            <w:pPr>
              <w:pStyle w:val="TAL"/>
              <w:rPr>
                <w:noProof/>
              </w:rPr>
            </w:pPr>
            <w:r>
              <w:rPr>
                <w:noProof/>
              </w:rPr>
              <w:t>Represents the updated set of Rejected S-NSSAI(s) in the RA.</w:t>
            </w:r>
          </w:p>
          <w:p w14:paraId="71696E5F"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F14E6C">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F14E6C">
            <w:pPr>
              <w:pStyle w:val="TAL"/>
              <w:rPr>
                <w:noProof/>
              </w:rPr>
            </w:pPr>
            <w:r>
              <w:rPr>
                <w:noProof/>
              </w:rPr>
              <w:t>pendingNssai</w:t>
            </w:r>
          </w:p>
        </w:tc>
        <w:tc>
          <w:tcPr>
            <w:tcW w:w="1560" w:type="dxa"/>
          </w:tcPr>
          <w:p w14:paraId="32A136F5" w14:textId="77777777" w:rsidR="00F14E6C" w:rsidRDefault="00F14E6C" w:rsidP="00F14E6C">
            <w:pPr>
              <w:pStyle w:val="TAL"/>
            </w:pPr>
            <w:r>
              <w:t>array(Snssai)</w:t>
            </w:r>
          </w:p>
        </w:tc>
        <w:tc>
          <w:tcPr>
            <w:tcW w:w="425" w:type="dxa"/>
          </w:tcPr>
          <w:p w14:paraId="6DC61DAF" w14:textId="77777777" w:rsidR="00F14E6C" w:rsidRDefault="00F14E6C" w:rsidP="00F14E6C">
            <w:pPr>
              <w:pStyle w:val="TAC"/>
              <w:rPr>
                <w:noProof/>
              </w:rPr>
            </w:pPr>
            <w:r>
              <w:rPr>
                <w:lang w:eastAsia="zh-CN"/>
              </w:rPr>
              <w:t>C</w:t>
            </w:r>
          </w:p>
        </w:tc>
        <w:tc>
          <w:tcPr>
            <w:tcW w:w="1134" w:type="dxa"/>
          </w:tcPr>
          <w:p w14:paraId="646DA3C1" w14:textId="77777777" w:rsidR="00F14E6C" w:rsidRDefault="00F14E6C" w:rsidP="00F14E6C">
            <w:pPr>
              <w:pStyle w:val="TAC"/>
              <w:rPr>
                <w:noProof/>
              </w:rPr>
            </w:pPr>
            <w:r>
              <w:rPr>
                <w:noProof/>
              </w:rPr>
              <w:t>1..N</w:t>
            </w:r>
          </w:p>
        </w:tc>
        <w:tc>
          <w:tcPr>
            <w:tcW w:w="3320" w:type="dxa"/>
          </w:tcPr>
          <w:p w14:paraId="5D301394" w14:textId="77777777" w:rsidR="00F14E6C" w:rsidRDefault="00F14E6C" w:rsidP="00F14E6C">
            <w:pPr>
              <w:pStyle w:val="TAL"/>
              <w:rPr>
                <w:noProof/>
              </w:rPr>
            </w:pPr>
            <w:r>
              <w:rPr>
                <w:noProof/>
              </w:rPr>
              <w:t>Represents the updated Pending NSSAI.</w:t>
            </w:r>
          </w:p>
          <w:p w14:paraId="186C0742"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F14E6C">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30" w:name="_Toc90664260"/>
      <w:bookmarkStart w:id="1531" w:name="_Toc104311244"/>
      <w:bookmarkStart w:id="1532" w:name="_Toc104385924"/>
      <w:bookmarkStart w:id="1533" w:name="_Toc104407118"/>
      <w:bookmarkStart w:id="1534" w:name="_Toc104408411"/>
      <w:bookmarkStart w:id="1535" w:name="_Toc104546005"/>
      <w:bookmarkStart w:id="1536" w:name="_Toc191391821"/>
      <w:bookmarkStart w:id="1537" w:name="_Toc214973234"/>
      <w:bookmarkStart w:id="1538" w:name="_Toc28011143"/>
      <w:bookmarkStart w:id="1539" w:name="_Toc34138006"/>
      <w:bookmarkStart w:id="1540" w:name="_Toc36037601"/>
      <w:bookmarkStart w:id="1541" w:name="_Toc39051703"/>
      <w:bookmarkStart w:id="1542" w:name="_Toc43363295"/>
      <w:bookmarkStart w:id="1543" w:name="_Toc45132902"/>
      <w:bookmarkStart w:id="1544" w:name="_Toc49871633"/>
      <w:bookmarkStart w:id="1545" w:name="_Toc50023523"/>
      <w:bookmarkStart w:id="1546" w:name="_Toc51761203"/>
      <w:bookmarkStart w:id="1547" w:name="_Toc67492687"/>
      <w:bookmarkStart w:id="1548" w:name="_Toc74838421"/>
      <w:r>
        <w:rPr>
          <w:noProof/>
        </w:rPr>
        <w:t>5.6.2.10</w:t>
      </w:r>
      <w:r w:rsidRPr="00CD1B9B">
        <w:rPr>
          <w:noProof/>
        </w:rPr>
        <w:tab/>
        <w:t>Type: AsTimeDistributionParam</w:t>
      </w:r>
      <w:bookmarkEnd w:id="1530"/>
      <w:bookmarkEnd w:id="1531"/>
      <w:bookmarkEnd w:id="1532"/>
      <w:bookmarkEnd w:id="1533"/>
      <w:bookmarkEnd w:id="1534"/>
      <w:bookmarkEnd w:id="1535"/>
      <w:bookmarkEnd w:id="1536"/>
      <w:bookmarkEnd w:id="1537"/>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641E6E">
            <w:pPr>
              <w:pStyle w:val="TAH"/>
            </w:pPr>
            <w:r w:rsidRPr="0016361A">
              <w:t>Attribute name</w:t>
            </w:r>
          </w:p>
        </w:tc>
        <w:tc>
          <w:tcPr>
            <w:tcW w:w="1444" w:type="dxa"/>
            <w:shd w:val="clear" w:color="auto" w:fill="C0C0C0"/>
            <w:hideMark/>
          </w:tcPr>
          <w:p w14:paraId="445E2106" w14:textId="77777777" w:rsidR="00CD1B9B" w:rsidRPr="0016361A" w:rsidRDefault="00CD1B9B" w:rsidP="00641E6E">
            <w:pPr>
              <w:pStyle w:val="TAH"/>
            </w:pPr>
            <w:r w:rsidRPr="0016361A">
              <w:t>Data type</w:t>
            </w:r>
          </w:p>
        </w:tc>
        <w:tc>
          <w:tcPr>
            <w:tcW w:w="425" w:type="dxa"/>
            <w:shd w:val="clear" w:color="auto" w:fill="C0C0C0"/>
            <w:hideMark/>
          </w:tcPr>
          <w:p w14:paraId="6A25C6C2" w14:textId="77777777" w:rsidR="00CD1B9B" w:rsidRPr="0016361A" w:rsidRDefault="00CD1B9B" w:rsidP="00641E6E">
            <w:pPr>
              <w:pStyle w:val="TAH"/>
            </w:pPr>
            <w:r w:rsidRPr="0016361A">
              <w:t>P</w:t>
            </w:r>
          </w:p>
        </w:tc>
        <w:tc>
          <w:tcPr>
            <w:tcW w:w="1134" w:type="dxa"/>
            <w:shd w:val="clear" w:color="auto" w:fill="C0C0C0"/>
          </w:tcPr>
          <w:p w14:paraId="4646E9AD" w14:textId="77777777" w:rsidR="00CD1B9B" w:rsidRPr="0016361A" w:rsidRDefault="00CD1B9B" w:rsidP="00641E6E">
            <w:pPr>
              <w:pStyle w:val="TAH"/>
              <w:jc w:val="left"/>
            </w:pPr>
            <w:r w:rsidRPr="0016361A">
              <w:t>Cardinality</w:t>
            </w:r>
          </w:p>
        </w:tc>
        <w:tc>
          <w:tcPr>
            <w:tcW w:w="2410" w:type="dxa"/>
            <w:shd w:val="clear" w:color="auto" w:fill="C0C0C0"/>
            <w:hideMark/>
          </w:tcPr>
          <w:p w14:paraId="297F6C96" w14:textId="77777777" w:rsidR="00CD1B9B" w:rsidRPr="0016361A" w:rsidRDefault="00CD1B9B" w:rsidP="00641E6E">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49" w:name="_Toc90651272"/>
      <w:bookmarkStart w:id="1550" w:name="_Toc104407119"/>
      <w:bookmarkStart w:id="1551" w:name="_Toc104408412"/>
    </w:p>
    <w:p w14:paraId="0763D363" w14:textId="77777777" w:rsidR="008D2EAE" w:rsidRDefault="008D2EAE" w:rsidP="008D2EAE">
      <w:pPr>
        <w:pStyle w:val="Heading4"/>
      </w:pPr>
      <w:bookmarkStart w:id="1552" w:name="_Toc104546006"/>
      <w:bookmarkStart w:id="1553" w:name="_Toc191391822"/>
      <w:bookmarkStart w:id="1554" w:name="_Toc214973235"/>
      <w:r>
        <w:t>5.6.2.11</w:t>
      </w:r>
      <w:r>
        <w:tab/>
        <w:t xml:space="preserve">Type </w:t>
      </w:r>
      <w:bookmarkEnd w:id="1549"/>
      <w:r>
        <w:t>UeSliceMbr</w:t>
      </w:r>
      <w:bookmarkEnd w:id="1550"/>
      <w:bookmarkEnd w:id="1551"/>
      <w:bookmarkEnd w:id="1552"/>
      <w:bookmarkEnd w:id="1553"/>
      <w:bookmarkEnd w:id="155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55" w:name="_Toc104311245"/>
      <w:bookmarkStart w:id="1556" w:name="_Toc104385925"/>
    </w:p>
    <w:p w14:paraId="05A15195" w14:textId="77777777" w:rsidR="00C4174B" w:rsidRPr="00C4174B" w:rsidRDefault="00C4174B" w:rsidP="00D74DA5">
      <w:pPr>
        <w:pStyle w:val="Heading4"/>
      </w:pPr>
      <w:bookmarkStart w:id="1557" w:name="_Toc191391823"/>
      <w:bookmarkStart w:id="1558" w:name="_Toc214973236"/>
      <w:r w:rsidRPr="00C4174B">
        <w:t>5.6.2.12</w:t>
      </w:r>
      <w:r w:rsidRPr="00C4174B">
        <w:tab/>
        <w:t xml:space="preserve">Type </w:t>
      </w:r>
      <w:r w:rsidRPr="00C4174B">
        <w:rPr>
          <w:lang w:eastAsia="zh-CN"/>
        </w:rPr>
        <w:t>SliceUsgCtrlInfo</w:t>
      </w:r>
      <w:bookmarkEnd w:id="1557"/>
      <w:bookmarkEnd w:id="1558"/>
    </w:p>
    <w:p w14:paraId="18C379C7" w14:textId="77777777" w:rsidR="00C4174B" w:rsidRPr="00C4174B" w:rsidRDefault="00C4174B" w:rsidP="00C4174B">
      <w:pPr>
        <w:keepNext/>
        <w:keepLines/>
        <w:spacing w:before="60"/>
        <w:jc w:val="center"/>
        <w:rPr>
          <w:rFonts w:ascii="Arial" w:eastAsia="Times New Roman" w:hAnsi="Arial"/>
          <w:b/>
        </w:rPr>
      </w:pPr>
      <w:r w:rsidRPr="00C4174B">
        <w:rPr>
          <w:rFonts w:ascii="Arial" w:eastAsia="Times New Roman" w:hAnsi="Arial"/>
          <w:b/>
        </w:rPr>
        <w:t xml:space="preserve">Table 5.6.2.12-1: Definition of type </w:t>
      </w:r>
      <w:r w:rsidRPr="00C4174B">
        <w:rPr>
          <w:rFonts w:ascii="Arial" w:eastAsia="Times New Roman" w:hAnsi="Arial"/>
          <w:b/>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Attribute name</w:t>
            </w:r>
          </w:p>
        </w:tc>
        <w:tc>
          <w:tcPr>
            <w:tcW w:w="1560" w:type="dxa"/>
            <w:shd w:val="clear" w:color="auto" w:fill="C0C0C0"/>
            <w:hideMark/>
          </w:tcPr>
          <w:p w14:paraId="54011407"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Data type</w:t>
            </w:r>
          </w:p>
        </w:tc>
        <w:tc>
          <w:tcPr>
            <w:tcW w:w="425" w:type="dxa"/>
            <w:shd w:val="clear" w:color="auto" w:fill="C0C0C0"/>
            <w:hideMark/>
          </w:tcPr>
          <w:p w14:paraId="486A389E"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P</w:t>
            </w:r>
          </w:p>
        </w:tc>
        <w:tc>
          <w:tcPr>
            <w:tcW w:w="1134" w:type="dxa"/>
            <w:shd w:val="clear" w:color="auto" w:fill="C0C0C0"/>
            <w:hideMark/>
          </w:tcPr>
          <w:p w14:paraId="2E0AEAB4"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Cardinality</w:t>
            </w:r>
          </w:p>
        </w:tc>
        <w:tc>
          <w:tcPr>
            <w:tcW w:w="3320" w:type="dxa"/>
            <w:shd w:val="clear" w:color="auto" w:fill="C0C0C0"/>
            <w:hideMark/>
          </w:tcPr>
          <w:p w14:paraId="73DAC5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Description</w:t>
            </w:r>
          </w:p>
        </w:tc>
        <w:tc>
          <w:tcPr>
            <w:tcW w:w="1482" w:type="dxa"/>
            <w:shd w:val="clear" w:color="auto" w:fill="C0C0C0"/>
          </w:tcPr>
          <w:p w14:paraId="2AC626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337A4">
            <w:pPr>
              <w:keepNext/>
              <w:keepLines/>
              <w:spacing w:after="0"/>
              <w:rPr>
                <w:rFonts w:ascii="Arial" w:eastAsia="Times New Roman" w:hAnsi="Arial"/>
                <w:noProof/>
                <w:sz w:val="18"/>
              </w:rPr>
            </w:pPr>
            <w:r w:rsidRPr="00C4174B">
              <w:rPr>
                <w:rFonts w:ascii="Arial" w:eastAsia="Times New Roman" w:hAnsi="Arial"/>
                <w:noProof/>
                <w:sz w:val="18"/>
              </w:rPr>
              <w:t>snssai</w:t>
            </w:r>
          </w:p>
        </w:tc>
        <w:tc>
          <w:tcPr>
            <w:tcW w:w="1560" w:type="dxa"/>
          </w:tcPr>
          <w:p w14:paraId="537E3CF1"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Snssai</w:t>
            </w:r>
          </w:p>
        </w:tc>
        <w:tc>
          <w:tcPr>
            <w:tcW w:w="425" w:type="dxa"/>
          </w:tcPr>
          <w:p w14:paraId="2CF4DD3E" w14:textId="77777777" w:rsidR="00E337A4" w:rsidRPr="00C4174B" w:rsidRDefault="00E337A4" w:rsidP="00E337A4">
            <w:pPr>
              <w:keepNext/>
              <w:keepLines/>
              <w:spacing w:after="0"/>
              <w:jc w:val="center"/>
              <w:rPr>
                <w:rFonts w:ascii="Arial" w:eastAsia="Times New Roman" w:hAnsi="Arial"/>
                <w:noProof/>
                <w:sz w:val="18"/>
              </w:rPr>
            </w:pPr>
            <w:r w:rsidRPr="00C4174B">
              <w:rPr>
                <w:rFonts w:ascii="Arial" w:eastAsia="Times New Roman" w:hAnsi="Arial"/>
                <w:sz w:val="18"/>
                <w:lang w:eastAsia="zh-CN"/>
              </w:rPr>
              <w:t>M</w:t>
            </w:r>
          </w:p>
        </w:tc>
        <w:tc>
          <w:tcPr>
            <w:tcW w:w="1134" w:type="dxa"/>
          </w:tcPr>
          <w:p w14:paraId="48D85862" w14:textId="77777777" w:rsidR="00E337A4" w:rsidRPr="00C4174B" w:rsidRDefault="00E337A4" w:rsidP="00E337A4">
            <w:pPr>
              <w:keepNext/>
              <w:keepLines/>
              <w:spacing w:after="0"/>
              <w:jc w:val="center"/>
              <w:rPr>
                <w:rFonts w:ascii="Arial" w:eastAsia="Times New Roman" w:hAnsi="Arial"/>
                <w:noProof/>
                <w:sz w:val="18"/>
                <w:lang w:eastAsia="zh-CN"/>
              </w:rPr>
            </w:pPr>
            <w:r w:rsidRPr="00C4174B">
              <w:rPr>
                <w:rFonts w:ascii="Arial" w:eastAsia="Times New Roman" w:hAnsi="Arial"/>
                <w:sz w:val="18"/>
              </w:rPr>
              <w:t>1</w:t>
            </w:r>
          </w:p>
        </w:tc>
        <w:tc>
          <w:tcPr>
            <w:tcW w:w="3320" w:type="dxa"/>
          </w:tcPr>
          <w:p w14:paraId="2EC37EAB"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hAnsi="Arial"/>
                <w:noProof/>
                <w:sz w:val="18"/>
                <w:lang w:eastAsia="zh-CN"/>
              </w:rPr>
              <w:t>C</w:t>
            </w:r>
            <w:r w:rsidRPr="00C4174B">
              <w:rPr>
                <w:rFonts w:ascii="Arial" w:hAnsi="Arial" w:hint="eastAsia"/>
                <w:noProof/>
                <w:sz w:val="18"/>
                <w:lang w:eastAsia="zh-CN"/>
              </w:rPr>
              <w:t>ontains the</w:t>
            </w:r>
            <w:r w:rsidRPr="00C4174B">
              <w:rPr>
                <w:rFonts w:ascii="Arial" w:hAnsi="Arial"/>
                <w:noProof/>
                <w:sz w:val="18"/>
                <w:lang w:eastAsia="zh-CN"/>
              </w:rPr>
              <w:t xml:space="preserve"> </w:t>
            </w:r>
            <w:r>
              <w:rPr>
                <w:rFonts w:ascii="Arial" w:hAnsi="Arial"/>
                <w:noProof/>
                <w:sz w:val="18"/>
                <w:lang w:eastAsia="zh-CN"/>
              </w:rPr>
              <w:t xml:space="preserve">on-demand </w:t>
            </w:r>
            <w:r w:rsidRPr="00C4174B">
              <w:rPr>
                <w:rFonts w:ascii="Arial" w:hAnsi="Arial"/>
                <w:noProof/>
                <w:sz w:val="18"/>
                <w:lang w:eastAsia="zh-CN"/>
              </w:rPr>
              <w:t>S-NSSAI to which the provided network sli</w:t>
            </w:r>
            <w:r>
              <w:rPr>
                <w:rFonts w:ascii="Arial" w:hAnsi="Arial"/>
                <w:noProof/>
                <w:sz w:val="18"/>
                <w:lang w:eastAsia="zh-CN"/>
              </w:rPr>
              <w:t>c</w:t>
            </w:r>
            <w:r w:rsidRPr="00C4174B">
              <w:rPr>
                <w:rFonts w:ascii="Arial" w:hAnsi="Arial"/>
                <w:noProof/>
                <w:sz w:val="18"/>
                <w:lang w:eastAsia="zh-CN"/>
              </w:rPr>
              <w:t>e usage control information is related.</w:t>
            </w:r>
          </w:p>
        </w:tc>
        <w:tc>
          <w:tcPr>
            <w:tcW w:w="1482" w:type="dxa"/>
          </w:tcPr>
          <w:p w14:paraId="1CDF4283"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eastAsia="Times New Roman" w:hAnsi="Arial"/>
                <w:noProof/>
                <w:sz w:val="18"/>
                <w:lang w:eastAsia="zh-CN"/>
              </w:rPr>
              <w:t>deregInactivTimer</w:t>
            </w:r>
          </w:p>
        </w:tc>
        <w:tc>
          <w:tcPr>
            <w:tcW w:w="1560" w:type="dxa"/>
          </w:tcPr>
          <w:p w14:paraId="0066524E"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DurationSecRm</w:t>
            </w:r>
          </w:p>
        </w:tc>
        <w:tc>
          <w:tcPr>
            <w:tcW w:w="425" w:type="dxa"/>
          </w:tcPr>
          <w:p w14:paraId="70701B3A"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O</w:t>
            </w:r>
          </w:p>
        </w:tc>
        <w:tc>
          <w:tcPr>
            <w:tcW w:w="1134" w:type="dxa"/>
          </w:tcPr>
          <w:p w14:paraId="17D17650"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0..</w:t>
            </w:r>
            <w:r w:rsidRPr="00C4174B">
              <w:rPr>
                <w:rFonts w:ascii="Arial" w:eastAsia="Times New Roman" w:hAnsi="Arial" w:hint="eastAsia"/>
                <w:sz w:val="18"/>
                <w:lang w:eastAsia="zh-CN"/>
              </w:rPr>
              <w:t>1</w:t>
            </w:r>
          </w:p>
        </w:tc>
        <w:tc>
          <w:tcPr>
            <w:tcW w:w="3320" w:type="dxa"/>
          </w:tcPr>
          <w:p w14:paraId="59B48EB0" w14:textId="77777777" w:rsidR="00E337A4" w:rsidRDefault="00E337A4" w:rsidP="00E337A4">
            <w:pPr>
              <w:keepNext/>
              <w:keepLines/>
              <w:spacing w:after="0"/>
              <w:rPr>
                <w:rFonts w:ascii="Arial" w:hAnsi="Arial" w:cs="Arial"/>
                <w:sz w:val="18"/>
                <w:szCs w:val="18"/>
                <w:lang w:eastAsia="zh-CN"/>
              </w:rPr>
            </w:pPr>
            <w:r w:rsidRPr="00C4174B">
              <w:rPr>
                <w:rFonts w:ascii="Arial" w:hAnsi="Arial" w:cs="Arial"/>
                <w:sz w:val="18"/>
                <w:szCs w:val="18"/>
                <w:lang w:eastAsia="zh-CN"/>
              </w:rPr>
              <w:t>Contains</w:t>
            </w:r>
            <w:r w:rsidRPr="00C4174B">
              <w:rPr>
                <w:rFonts w:ascii="Arial" w:hAnsi="Arial" w:cs="Arial" w:hint="eastAsia"/>
                <w:sz w:val="18"/>
                <w:szCs w:val="18"/>
                <w:lang w:eastAsia="zh-CN"/>
              </w:rPr>
              <w:t xml:space="preserve"> </w:t>
            </w:r>
            <w:r w:rsidRPr="00C4174B">
              <w:rPr>
                <w:rFonts w:ascii="Arial" w:hAnsi="Arial" w:cs="Arial"/>
                <w:sz w:val="18"/>
                <w:szCs w:val="18"/>
                <w:lang w:eastAsia="zh-CN"/>
              </w:rPr>
              <w:t xml:space="preserve">the </w:t>
            </w:r>
            <w:r w:rsidRPr="00C4174B">
              <w:rPr>
                <w:rFonts w:ascii="Arial" w:hAnsi="Arial"/>
                <w:sz w:val="18"/>
              </w:rPr>
              <w:t xml:space="preserve">slice deregistration inactivity timer </w:t>
            </w:r>
            <w:r>
              <w:rPr>
                <w:rFonts w:ascii="Arial" w:hAnsi="Arial"/>
                <w:sz w:val="18"/>
              </w:rPr>
              <w:t xml:space="preserve">value </w:t>
            </w:r>
            <w:r w:rsidRPr="00C4174B">
              <w:rPr>
                <w:rFonts w:ascii="Arial" w:hAnsi="Arial"/>
                <w:sz w:val="18"/>
              </w:rPr>
              <w:t xml:space="preserve">to be used to support and enforce network slice usage control for the </w:t>
            </w:r>
            <w:r>
              <w:rPr>
                <w:rFonts w:ascii="Arial" w:hAnsi="Arial"/>
                <w:noProof/>
                <w:sz w:val="18"/>
                <w:lang w:eastAsia="zh-CN"/>
              </w:rPr>
              <w:t xml:space="preserve">on-demand </w:t>
            </w:r>
            <w:r w:rsidRPr="00C4174B">
              <w:rPr>
                <w:rFonts w:ascii="Arial" w:hAnsi="Arial"/>
                <w:sz w:val="18"/>
              </w:rPr>
              <w:t>S-NSSAI</w:t>
            </w:r>
            <w:r w:rsidRPr="00C4174B">
              <w:rPr>
                <w:rFonts w:ascii="Arial" w:hAnsi="Arial" w:cs="Arial"/>
                <w:sz w:val="18"/>
                <w:szCs w:val="18"/>
                <w:lang w:eastAsia="zh-CN"/>
              </w:rPr>
              <w:t>.</w:t>
            </w:r>
          </w:p>
          <w:p w14:paraId="7ED2D58B" w14:textId="77777777" w:rsidR="00E337A4" w:rsidRDefault="00E337A4" w:rsidP="00E337A4">
            <w:pPr>
              <w:keepNext/>
              <w:keepLines/>
              <w:spacing w:after="0"/>
              <w:rPr>
                <w:rFonts w:ascii="Arial" w:hAnsi="Arial" w:cs="Arial"/>
                <w:sz w:val="18"/>
                <w:szCs w:val="18"/>
                <w:lang w:eastAsia="zh-CN"/>
              </w:rPr>
            </w:pPr>
          </w:p>
          <w:p w14:paraId="79572D01" w14:textId="77777777" w:rsidR="00E337A4" w:rsidRPr="00C4174B" w:rsidRDefault="00E337A4" w:rsidP="00E337A4">
            <w:pPr>
              <w:keepNext/>
              <w:keepLines/>
              <w:spacing w:after="0"/>
              <w:rPr>
                <w:rFonts w:ascii="Arial" w:eastAsia="Times New Roman" w:hAnsi="Arial" w:cs="Arial"/>
                <w:sz w:val="18"/>
                <w:szCs w:val="18"/>
                <w:lang w:eastAsia="zh-CN"/>
              </w:rPr>
            </w:pPr>
            <w:r>
              <w:rPr>
                <w:rFonts w:ascii="Arial" w:hAnsi="Arial" w:cs="Arial"/>
                <w:sz w:val="18"/>
                <w:szCs w:val="18"/>
                <w:lang w:eastAsia="zh-CN"/>
              </w:rPr>
              <w:t>(NOTE)</w:t>
            </w:r>
          </w:p>
        </w:tc>
        <w:tc>
          <w:tcPr>
            <w:tcW w:w="1482" w:type="dxa"/>
          </w:tcPr>
          <w:p w14:paraId="206674C7"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59" w:name="_Toc191391824"/>
      <w:bookmarkStart w:id="1560" w:name="_Toc214973237"/>
      <w:bookmarkStart w:id="1561" w:name="_Toc104407120"/>
      <w:bookmarkStart w:id="1562" w:name="_Toc104408413"/>
      <w:bookmarkStart w:id="1563" w:name="_Toc104546007"/>
      <w:r w:rsidRPr="00EE7FE7">
        <w:t>5.6.2.13</w:t>
      </w:r>
      <w:r w:rsidRPr="00EE7FE7">
        <w:tab/>
        <w:t xml:space="preserve">Type </w:t>
      </w:r>
      <w:r w:rsidRPr="00EE7FE7">
        <w:rPr>
          <w:lang w:eastAsia="zh-CN"/>
        </w:rPr>
        <w:t>SnssaiPartRejected</w:t>
      </w:r>
      <w:bookmarkEnd w:id="1559"/>
      <w:bookmarkEnd w:id="1560"/>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Attribute name</w:t>
            </w:r>
          </w:p>
        </w:tc>
        <w:tc>
          <w:tcPr>
            <w:tcW w:w="1560" w:type="dxa"/>
            <w:shd w:val="clear" w:color="auto" w:fill="C0C0C0"/>
            <w:hideMark/>
          </w:tcPr>
          <w:p w14:paraId="4FFE77F7"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Data type</w:t>
            </w:r>
          </w:p>
        </w:tc>
        <w:tc>
          <w:tcPr>
            <w:tcW w:w="425" w:type="dxa"/>
            <w:shd w:val="clear" w:color="auto" w:fill="C0C0C0"/>
            <w:hideMark/>
          </w:tcPr>
          <w:p w14:paraId="704D248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P</w:t>
            </w:r>
          </w:p>
        </w:tc>
        <w:tc>
          <w:tcPr>
            <w:tcW w:w="1134" w:type="dxa"/>
            <w:shd w:val="clear" w:color="auto" w:fill="C0C0C0"/>
            <w:hideMark/>
          </w:tcPr>
          <w:p w14:paraId="5A805604"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Cardinality</w:t>
            </w:r>
          </w:p>
        </w:tc>
        <w:tc>
          <w:tcPr>
            <w:tcW w:w="3320" w:type="dxa"/>
            <w:shd w:val="clear" w:color="auto" w:fill="C0C0C0"/>
            <w:hideMark/>
          </w:tcPr>
          <w:p w14:paraId="0870D02B"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Description</w:t>
            </w:r>
          </w:p>
        </w:tc>
        <w:tc>
          <w:tcPr>
            <w:tcW w:w="1482" w:type="dxa"/>
            <w:shd w:val="clear" w:color="auto" w:fill="C0C0C0"/>
          </w:tcPr>
          <w:p w14:paraId="6AEEA6A2"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EE7FE7">
            <w:pPr>
              <w:keepNext/>
              <w:keepLines/>
              <w:spacing w:after="0"/>
              <w:rPr>
                <w:rFonts w:ascii="Arial" w:hAnsi="Arial"/>
                <w:noProof/>
                <w:sz w:val="18"/>
              </w:rPr>
            </w:pPr>
            <w:r w:rsidRPr="00EE7FE7">
              <w:rPr>
                <w:rFonts w:ascii="Arial" w:hAnsi="Arial"/>
                <w:sz w:val="18"/>
              </w:rPr>
              <w:t>snssai</w:t>
            </w:r>
          </w:p>
        </w:tc>
        <w:tc>
          <w:tcPr>
            <w:tcW w:w="1560" w:type="dxa"/>
          </w:tcPr>
          <w:p w14:paraId="5D67B5D3" w14:textId="77777777" w:rsidR="00EE7FE7" w:rsidRPr="00EE7FE7" w:rsidRDefault="00EE7FE7" w:rsidP="00EE7FE7">
            <w:pPr>
              <w:keepNext/>
              <w:keepLines/>
              <w:spacing w:after="0"/>
              <w:rPr>
                <w:rFonts w:ascii="Arial" w:hAnsi="Arial"/>
                <w:sz w:val="18"/>
              </w:rPr>
            </w:pPr>
            <w:r w:rsidRPr="00EE7FE7">
              <w:rPr>
                <w:rFonts w:ascii="Arial" w:hAnsi="Arial"/>
                <w:sz w:val="18"/>
              </w:rPr>
              <w:t>Snssai</w:t>
            </w:r>
          </w:p>
        </w:tc>
        <w:tc>
          <w:tcPr>
            <w:tcW w:w="425" w:type="dxa"/>
          </w:tcPr>
          <w:p w14:paraId="6EB742C8" w14:textId="77777777" w:rsidR="00EE7FE7" w:rsidRPr="00EE7FE7" w:rsidRDefault="00EE7FE7" w:rsidP="00EE7FE7">
            <w:pPr>
              <w:keepNext/>
              <w:keepLines/>
              <w:spacing w:after="0"/>
              <w:jc w:val="center"/>
              <w:rPr>
                <w:rFonts w:ascii="Arial" w:hAnsi="Arial"/>
                <w:noProof/>
                <w:sz w:val="18"/>
              </w:rPr>
            </w:pPr>
            <w:r w:rsidRPr="00EE7FE7">
              <w:rPr>
                <w:rFonts w:ascii="Arial" w:hAnsi="Arial"/>
                <w:sz w:val="18"/>
              </w:rPr>
              <w:t>M</w:t>
            </w:r>
          </w:p>
        </w:tc>
        <w:tc>
          <w:tcPr>
            <w:tcW w:w="1134" w:type="dxa"/>
          </w:tcPr>
          <w:p w14:paraId="0789D86A" w14:textId="77777777" w:rsidR="00EE7FE7" w:rsidRPr="00EE7FE7" w:rsidRDefault="00EE7FE7" w:rsidP="00EE7FE7">
            <w:pPr>
              <w:keepNext/>
              <w:keepLines/>
              <w:spacing w:after="0"/>
              <w:jc w:val="center"/>
              <w:rPr>
                <w:rFonts w:ascii="Arial" w:hAnsi="Arial"/>
                <w:noProof/>
                <w:sz w:val="18"/>
                <w:lang w:eastAsia="zh-CN"/>
              </w:rPr>
            </w:pPr>
            <w:r w:rsidRPr="00EE7FE7">
              <w:rPr>
                <w:rFonts w:ascii="Arial" w:hAnsi="Arial"/>
                <w:sz w:val="18"/>
              </w:rPr>
              <w:t>1</w:t>
            </w:r>
          </w:p>
        </w:tc>
        <w:tc>
          <w:tcPr>
            <w:tcW w:w="3320" w:type="dxa"/>
          </w:tcPr>
          <w:p w14:paraId="4E400165"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Contains the S-NSSAI that is rejected partially in the RA.</w:t>
            </w:r>
          </w:p>
        </w:tc>
        <w:tc>
          <w:tcPr>
            <w:tcW w:w="1482" w:type="dxa"/>
          </w:tcPr>
          <w:p w14:paraId="088263F3" w14:textId="77777777" w:rsidR="00EE7FE7" w:rsidRPr="00EE7FE7" w:rsidRDefault="00EE7FE7" w:rsidP="00EE7FE7">
            <w:pPr>
              <w:keepNext/>
              <w:keepLines/>
              <w:spacing w:after="0"/>
              <w:rPr>
                <w:rFonts w:ascii="Arial" w:hAnsi="Arial"/>
                <w:sz w:val="18"/>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allowedTaiList</w:t>
            </w:r>
          </w:p>
        </w:tc>
        <w:tc>
          <w:tcPr>
            <w:tcW w:w="1560" w:type="dxa"/>
          </w:tcPr>
          <w:p w14:paraId="4C32C771"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531A0F05"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29BF0BE8"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1..N</w:t>
            </w:r>
          </w:p>
        </w:tc>
        <w:tc>
          <w:tcPr>
            <w:tcW w:w="3320" w:type="dxa"/>
          </w:tcPr>
          <w:p w14:paraId="21389C00"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allowed.</w:t>
            </w:r>
          </w:p>
          <w:p w14:paraId="13C561E0" w14:textId="77777777" w:rsidR="00EE7FE7" w:rsidRPr="00EE7FE7" w:rsidRDefault="00EE7FE7" w:rsidP="00EE7FE7">
            <w:pPr>
              <w:keepNext/>
              <w:keepLines/>
              <w:spacing w:after="0"/>
              <w:rPr>
                <w:rFonts w:ascii="Arial" w:hAnsi="Arial" w:cs="Arial"/>
                <w:sz w:val="18"/>
                <w:szCs w:val="18"/>
                <w:lang w:eastAsia="zh-CN"/>
              </w:rPr>
            </w:pPr>
          </w:p>
          <w:p w14:paraId="164898DB"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7A1CD229" w14:textId="77777777" w:rsidR="00EE7FE7" w:rsidRPr="00EE7FE7" w:rsidRDefault="00EE7FE7" w:rsidP="00EE7FE7">
            <w:pPr>
              <w:keepNext/>
              <w:keepLines/>
              <w:spacing w:after="0"/>
              <w:rPr>
                <w:rFonts w:ascii="Arial" w:hAnsi="Arial"/>
                <w:sz w:val="18"/>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EE7FE7">
            <w:pPr>
              <w:keepNext/>
              <w:keepLines/>
              <w:spacing w:after="0"/>
              <w:rPr>
                <w:rFonts w:ascii="Arial" w:hAnsi="Arial"/>
                <w:sz w:val="18"/>
              </w:rPr>
            </w:pPr>
            <w:r w:rsidRPr="00EE7FE7">
              <w:rPr>
                <w:rFonts w:ascii="Arial" w:hAnsi="Arial"/>
                <w:sz w:val="18"/>
              </w:rPr>
              <w:t>rejectedTaiList</w:t>
            </w:r>
          </w:p>
        </w:tc>
        <w:tc>
          <w:tcPr>
            <w:tcW w:w="1560" w:type="dxa"/>
          </w:tcPr>
          <w:p w14:paraId="08E74DF6"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2CA6801B"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0A8D45F5" w14:textId="77777777" w:rsidR="00EE7FE7" w:rsidRPr="00EE7FE7" w:rsidRDefault="00EE7FE7" w:rsidP="00EE7FE7">
            <w:pPr>
              <w:keepNext/>
              <w:keepLines/>
              <w:spacing w:after="0"/>
              <w:jc w:val="center"/>
              <w:rPr>
                <w:rFonts w:ascii="Arial" w:hAnsi="Arial"/>
                <w:sz w:val="18"/>
              </w:rPr>
            </w:pPr>
            <w:r w:rsidRPr="00EE7FE7">
              <w:rPr>
                <w:rFonts w:ascii="Arial" w:hAnsi="Arial"/>
                <w:sz w:val="18"/>
              </w:rPr>
              <w:t>1..N</w:t>
            </w:r>
          </w:p>
        </w:tc>
        <w:tc>
          <w:tcPr>
            <w:tcW w:w="3320" w:type="dxa"/>
          </w:tcPr>
          <w:p w14:paraId="68C179AE"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rejected.</w:t>
            </w:r>
          </w:p>
          <w:p w14:paraId="6165F275" w14:textId="77777777" w:rsidR="00EE7FE7" w:rsidRPr="00EE7FE7" w:rsidRDefault="00EE7FE7" w:rsidP="00EE7FE7">
            <w:pPr>
              <w:keepNext/>
              <w:keepLines/>
              <w:spacing w:after="0"/>
              <w:rPr>
                <w:rFonts w:ascii="Arial" w:hAnsi="Arial" w:cs="Arial"/>
                <w:sz w:val="18"/>
                <w:szCs w:val="18"/>
                <w:lang w:eastAsia="zh-CN"/>
              </w:rPr>
            </w:pPr>
          </w:p>
          <w:p w14:paraId="1F136213"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45A63823" w14:textId="77777777" w:rsidR="00EE7FE7" w:rsidRPr="00EE7FE7" w:rsidRDefault="00EE7FE7" w:rsidP="00EE7FE7">
            <w:pPr>
              <w:keepNext/>
              <w:keepLines/>
              <w:spacing w:after="0"/>
              <w:rPr>
                <w:rFonts w:ascii="Arial" w:hAnsi="Arial"/>
                <w:sz w:val="18"/>
                <w:lang w:eastAsia="zh-CN"/>
              </w:rPr>
            </w:pPr>
          </w:p>
        </w:tc>
      </w:tr>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E7FE7">
            <w:pPr>
              <w:keepNext/>
              <w:keepLines/>
              <w:spacing w:after="0"/>
              <w:ind w:left="851" w:hanging="851"/>
              <w:rPr>
                <w:rFonts w:ascii="Arial" w:hAnsi="Arial"/>
                <w:sz w:val="18"/>
                <w:lang w:eastAsia="zh-CN"/>
              </w:rPr>
            </w:pPr>
            <w:r w:rsidRPr="00EE7FE7">
              <w:rPr>
                <w:rFonts w:ascii="Arial" w:hAnsi="Arial"/>
                <w:sz w:val="18"/>
              </w:rPr>
              <w:t>NOTE:</w:t>
            </w:r>
            <w:r w:rsidRPr="00EE7FE7">
              <w:rPr>
                <w:rFonts w:ascii="Arial" w:hAnsi="Arial"/>
                <w:sz w:val="18"/>
              </w:rPr>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4" w:name="_Toc191391825"/>
      <w:bookmarkStart w:id="1565" w:name="_Toc214973238"/>
      <w:r>
        <w:rPr>
          <w:noProof/>
        </w:rPr>
        <w:t>5.6.3</w:t>
      </w:r>
      <w:r>
        <w:rPr>
          <w:noProof/>
        </w:rPr>
        <w:tab/>
        <w:t>Simple data types and enumerations</w:t>
      </w:r>
      <w:bookmarkEnd w:id="1538"/>
      <w:bookmarkEnd w:id="1539"/>
      <w:bookmarkEnd w:id="1540"/>
      <w:bookmarkEnd w:id="1541"/>
      <w:bookmarkEnd w:id="1542"/>
      <w:bookmarkEnd w:id="1543"/>
      <w:bookmarkEnd w:id="1544"/>
      <w:bookmarkEnd w:id="1545"/>
      <w:bookmarkEnd w:id="1546"/>
      <w:bookmarkEnd w:id="1547"/>
      <w:bookmarkEnd w:id="1548"/>
      <w:bookmarkEnd w:id="1555"/>
      <w:bookmarkEnd w:id="1556"/>
      <w:bookmarkEnd w:id="1561"/>
      <w:bookmarkEnd w:id="1562"/>
      <w:bookmarkEnd w:id="1563"/>
      <w:bookmarkEnd w:id="1564"/>
      <w:bookmarkEnd w:id="1565"/>
    </w:p>
    <w:p w14:paraId="26D67C54" w14:textId="77777777" w:rsidR="004F1B76" w:rsidRDefault="004F1B76">
      <w:pPr>
        <w:pStyle w:val="Heading4"/>
        <w:rPr>
          <w:noProof/>
        </w:rPr>
      </w:pPr>
      <w:bookmarkStart w:id="1566" w:name="_Toc28011144"/>
      <w:bookmarkStart w:id="1567" w:name="_Toc34138007"/>
      <w:bookmarkStart w:id="1568" w:name="_Toc36037602"/>
      <w:bookmarkStart w:id="1569" w:name="_Toc39051704"/>
      <w:bookmarkStart w:id="1570" w:name="_Toc43363296"/>
      <w:bookmarkStart w:id="1571" w:name="_Toc45132903"/>
      <w:bookmarkStart w:id="1572" w:name="_Toc49871634"/>
      <w:bookmarkStart w:id="1573" w:name="_Toc50023524"/>
      <w:bookmarkStart w:id="1574" w:name="_Toc51761204"/>
      <w:bookmarkStart w:id="1575" w:name="_Toc67492688"/>
      <w:bookmarkStart w:id="1576" w:name="_Toc74838422"/>
      <w:bookmarkStart w:id="1577" w:name="_Toc104311246"/>
      <w:bookmarkStart w:id="1578" w:name="_Toc104385926"/>
      <w:bookmarkStart w:id="1579" w:name="_Toc104407121"/>
      <w:bookmarkStart w:id="1580" w:name="_Toc104408414"/>
      <w:bookmarkStart w:id="1581" w:name="_Toc104546008"/>
      <w:bookmarkStart w:id="1582" w:name="_Toc191391826"/>
      <w:bookmarkStart w:id="1583" w:name="_Toc214973239"/>
      <w:r>
        <w:rPr>
          <w:noProof/>
        </w:rPr>
        <w:t>5.6.3.1</w:t>
      </w:r>
      <w:r>
        <w:rPr>
          <w:noProof/>
        </w:rPr>
        <w:tab/>
        <w:t>Introduction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4" w:name="_Toc28011145"/>
      <w:bookmarkStart w:id="1585" w:name="_Toc34138008"/>
      <w:bookmarkStart w:id="1586" w:name="_Toc36037603"/>
      <w:bookmarkStart w:id="1587" w:name="_Toc39051705"/>
      <w:bookmarkStart w:id="1588" w:name="_Toc43363297"/>
      <w:bookmarkStart w:id="1589" w:name="_Toc45132904"/>
      <w:bookmarkStart w:id="1590" w:name="_Toc49871635"/>
      <w:bookmarkStart w:id="1591" w:name="_Toc50023525"/>
      <w:bookmarkStart w:id="1592" w:name="_Toc51761205"/>
      <w:bookmarkStart w:id="1593" w:name="_Toc67492689"/>
      <w:bookmarkStart w:id="1594" w:name="_Toc74838423"/>
      <w:bookmarkStart w:id="1595" w:name="_Toc104311247"/>
      <w:bookmarkStart w:id="1596" w:name="_Toc104385927"/>
      <w:bookmarkStart w:id="1597" w:name="_Toc104407122"/>
      <w:bookmarkStart w:id="1598" w:name="_Toc104408415"/>
      <w:bookmarkStart w:id="1599" w:name="_Toc104546009"/>
      <w:bookmarkStart w:id="1600" w:name="_Toc191391827"/>
      <w:bookmarkStart w:id="1601" w:name="_Toc214973240"/>
      <w:r>
        <w:rPr>
          <w:noProof/>
        </w:rPr>
        <w:t>5.6.3.2</w:t>
      </w:r>
      <w:r>
        <w:rPr>
          <w:noProof/>
        </w:rPr>
        <w:tab/>
        <w:t>Simple data types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602" w:name="_Toc28011146"/>
      <w:bookmarkStart w:id="1603" w:name="_Toc34138009"/>
      <w:bookmarkStart w:id="1604" w:name="_Toc36037604"/>
      <w:bookmarkStart w:id="1605" w:name="_Toc39051706"/>
      <w:bookmarkStart w:id="1606" w:name="_Toc43363298"/>
      <w:bookmarkStart w:id="1607" w:name="_Toc45132905"/>
      <w:bookmarkStart w:id="1608" w:name="_Toc49871636"/>
      <w:bookmarkStart w:id="1609" w:name="_Toc50023526"/>
      <w:bookmarkStart w:id="1610" w:name="_Toc51761206"/>
      <w:bookmarkStart w:id="1611" w:name="_Toc67492690"/>
      <w:bookmarkStart w:id="1612" w:name="_Toc74838424"/>
      <w:bookmarkStart w:id="1613" w:name="_Toc104311248"/>
      <w:bookmarkStart w:id="1614" w:name="_Toc104385928"/>
      <w:bookmarkStart w:id="1615" w:name="_Toc104407123"/>
      <w:bookmarkStart w:id="1616" w:name="_Toc104408416"/>
      <w:bookmarkStart w:id="1617" w:name="_Toc104546010"/>
      <w:bookmarkStart w:id="1618" w:name="_Toc191391828"/>
      <w:bookmarkStart w:id="1619" w:name="_Toc214973241"/>
      <w:r>
        <w:rPr>
          <w:noProof/>
        </w:rPr>
        <w:t>5.6.3.3</w:t>
      </w:r>
      <w:r>
        <w:rPr>
          <w:noProof/>
        </w:rPr>
        <w:tab/>
        <w:t xml:space="preserve">Enumeration: </w:t>
      </w:r>
      <w:bookmarkStart w:id="1620" w:name="_Hlk511068497"/>
      <w:r>
        <w:rPr>
          <w:noProof/>
        </w:rPr>
        <w:t>RequestTrigger</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20"/>
      <w:bookmarkEnd w:id="1619"/>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bookmarkStart w:id="1621" w:name="_Hlk104405832"/>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1621"/>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22" w:name="_Toc28011147"/>
      <w:bookmarkStart w:id="1623" w:name="_Toc34138010"/>
      <w:bookmarkStart w:id="1624" w:name="_Toc36037605"/>
      <w:bookmarkStart w:id="1625" w:name="_Toc39051707"/>
      <w:bookmarkStart w:id="1626" w:name="_Toc43363299"/>
      <w:bookmarkStart w:id="1627" w:name="_Toc45132906"/>
      <w:bookmarkStart w:id="1628" w:name="_Toc49871637"/>
      <w:bookmarkStart w:id="1629" w:name="_Toc50023527"/>
      <w:bookmarkStart w:id="1630" w:name="_Toc51761207"/>
      <w:bookmarkStart w:id="1631" w:name="_Toc67492691"/>
      <w:bookmarkStart w:id="1632" w:name="_Toc74838425"/>
      <w:bookmarkStart w:id="1633" w:name="_Toc104311249"/>
      <w:bookmarkStart w:id="1634" w:name="_Toc104385929"/>
      <w:bookmarkStart w:id="1635" w:name="_Toc104407124"/>
      <w:bookmarkStart w:id="1636" w:name="_Toc104408417"/>
      <w:bookmarkStart w:id="1637" w:name="_Toc104546011"/>
      <w:bookmarkStart w:id="1638" w:name="_Toc191391829"/>
      <w:bookmarkStart w:id="1639" w:name="_Toc214973242"/>
      <w:r>
        <w:rPr>
          <w:noProof/>
        </w:rPr>
        <w:t>5.6.3.4</w:t>
      </w:r>
      <w:r>
        <w:rPr>
          <w:noProof/>
        </w:rPr>
        <w:tab/>
        <w:t>Enumeration: PolicyAssociationReleaseCause</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40" w:name="_Toc28011148"/>
      <w:bookmarkStart w:id="1641" w:name="_Toc34138011"/>
      <w:bookmarkStart w:id="1642" w:name="_Toc36037606"/>
      <w:bookmarkStart w:id="1643" w:name="_Toc39051708"/>
      <w:bookmarkStart w:id="1644" w:name="_Toc43363300"/>
      <w:bookmarkStart w:id="1645" w:name="_Toc45132907"/>
      <w:bookmarkStart w:id="1646" w:name="_Toc49871638"/>
      <w:bookmarkStart w:id="1647" w:name="_Toc50023528"/>
      <w:bookmarkStart w:id="1648" w:name="_Toc51761208"/>
      <w:bookmarkStart w:id="1649" w:name="_Toc67492692"/>
      <w:bookmarkStart w:id="1650" w:name="_Toc74838426"/>
      <w:bookmarkStart w:id="1651" w:name="_Toc104311250"/>
      <w:bookmarkStart w:id="1652" w:name="_Toc104385930"/>
      <w:bookmarkStart w:id="1653" w:name="_Toc104407125"/>
      <w:bookmarkStart w:id="1654" w:name="_Toc104408418"/>
      <w:bookmarkStart w:id="1655" w:name="_Toc104546012"/>
      <w:bookmarkStart w:id="1656" w:name="_Toc191391830"/>
      <w:bookmarkStart w:id="1657" w:name="_Toc214973243"/>
      <w:r>
        <w:rPr>
          <w:noProof/>
        </w:rPr>
        <w:t>5.7</w:t>
      </w:r>
      <w:r>
        <w:rPr>
          <w:noProof/>
        </w:rPr>
        <w:tab/>
        <w:t>Error handling</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06320C3" w14:textId="77777777" w:rsidR="004F1B76" w:rsidRDefault="004F1B76">
      <w:pPr>
        <w:pStyle w:val="Heading3"/>
      </w:pPr>
      <w:bookmarkStart w:id="1658" w:name="_Toc28011149"/>
      <w:bookmarkStart w:id="1659" w:name="_Toc34138012"/>
      <w:bookmarkStart w:id="1660" w:name="_Toc36037607"/>
      <w:bookmarkStart w:id="1661" w:name="_Toc39051709"/>
      <w:bookmarkStart w:id="1662" w:name="_Toc43363301"/>
      <w:bookmarkStart w:id="1663" w:name="_Toc45132908"/>
      <w:bookmarkStart w:id="1664" w:name="_Toc49871639"/>
      <w:bookmarkStart w:id="1665" w:name="_Toc50023529"/>
      <w:bookmarkStart w:id="1666" w:name="_Toc51761209"/>
      <w:bookmarkStart w:id="1667" w:name="_Toc67492693"/>
      <w:bookmarkStart w:id="1668" w:name="_Toc74838427"/>
      <w:bookmarkStart w:id="1669" w:name="_Toc104311251"/>
      <w:bookmarkStart w:id="1670" w:name="_Toc104385931"/>
      <w:bookmarkStart w:id="1671" w:name="_Toc104407126"/>
      <w:bookmarkStart w:id="1672" w:name="_Toc104408419"/>
      <w:bookmarkStart w:id="1673" w:name="_Toc104546013"/>
      <w:bookmarkStart w:id="1674" w:name="_Toc191391831"/>
      <w:bookmarkStart w:id="1675" w:name="_Toc214973244"/>
      <w:r>
        <w:t>5.7.1</w:t>
      </w:r>
      <w:r>
        <w:tab/>
        <w:t>General</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6" w:name="_Toc28011150"/>
      <w:bookmarkStart w:id="1677" w:name="_Toc34138013"/>
      <w:bookmarkStart w:id="1678" w:name="_Toc36037608"/>
      <w:bookmarkStart w:id="1679" w:name="_Toc39051710"/>
      <w:bookmarkStart w:id="1680" w:name="_Toc43363302"/>
      <w:bookmarkStart w:id="1681" w:name="_Toc45132909"/>
      <w:bookmarkStart w:id="1682" w:name="_Toc49871640"/>
      <w:bookmarkStart w:id="1683" w:name="_Toc50023530"/>
      <w:bookmarkStart w:id="1684" w:name="_Toc51761210"/>
      <w:bookmarkStart w:id="1685" w:name="_Toc67492694"/>
      <w:bookmarkStart w:id="1686" w:name="_Toc74838428"/>
      <w:bookmarkStart w:id="1687" w:name="_Toc104311252"/>
      <w:bookmarkStart w:id="1688" w:name="_Toc104385932"/>
      <w:bookmarkStart w:id="1689" w:name="_Toc104407127"/>
      <w:bookmarkStart w:id="1690" w:name="_Toc104408420"/>
      <w:bookmarkStart w:id="1691" w:name="_Toc104546014"/>
      <w:bookmarkStart w:id="1692" w:name="_Toc191391832"/>
      <w:bookmarkStart w:id="1693" w:name="_Toc214973245"/>
      <w:r>
        <w:t>5.7.2</w:t>
      </w:r>
      <w:r>
        <w:tab/>
        <w:t>Protocol Errors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94" w:name="_Toc28011151"/>
      <w:bookmarkStart w:id="1695" w:name="_Toc34138014"/>
      <w:bookmarkStart w:id="1696" w:name="_Toc36037609"/>
      <w:bookmarkStart w:id="1697" w:name="_Toc39051711"/>
      <w:bookmarkStart w:id="1698" w:name="_Toc43363303"/>
      <w:bookmarkStart w:id="1699" w:name="_Toc45132910"/>
      <w:bookmarkStart w:id="1700" w:name="_Toc49871641"/>
      <w:bookmarkStart w:id="1701" w:name="_Toc50023531"/>
      <w:bookmarkStart w:id="1702" w:name="_Toc51761211"/>
      <w:bookmarkStart w:id="1703" w:name="_Toc67492695"/>
      <w:bookmarkStart w:id="1704" w:name="_Toc74838429"/>
      <w:bookmarkStart w:id="1705" w:name="_Toc104311253"/>
      <w:bookmarkStart w:id="1706" w:name="_Toc104385933"/>
      <w:bookmarkStart w:id="1707" w:name="_Toc104407128"/>
      <w:bookmarkStart w:id="1708" w:name="_Toc104408421"/>
      <w:bookmarkStart w:id="1709" w:name="_Toc104546015"/>
      <w:bookmarkStart w:id="1710" w:name="_Toc191391833"/>
      <w:bookmarkStart w:id="1711" w:name="_Toc214973246"/>
      <w:r>
        <w:t>5.7.3</w:t>
      </w:r>
      <w:r>
        <w:tab/>
        <w:t>Application Errors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12" w:name="_Toc28011152"/>
      <w:bookmarkStart w:id="1713" w:name="_Toc34138015"/>
      <w:bookmarkStart w:id="1714" w:name="_Toc36037610"/>
      <w:bookmarkStart w:id="1715" w:name="_Toc39051712"/>
      <w:bookmarkStart w:id="1716" w:name="_Toc43363304"/>
      <w:bookmarkStart w:id="1717" w:name="_Toc45132911"/>
      <w:bookmarkStart w:id="1718" w:name="_Toc49871642"/>
      <w:bookmarkStart w:id="1719" w:name="_Toc50023532"/>
      <w:bookmarkStart w:id="1720" w:name="_Toc51761212"/>
      <w:bookmarkStart w:id="1721" w:name="_Toc67492696"/>
      <w:bookmarkStart w:id="1722" w:name="_Toc74838430"/>
      <w:bookmarkStart w:id="1723" w:name="_Toc104311254"/>
      <w:bookmarkStart w:id="1724" w:name="_Toc104385934"/>
      <w:bookmarkStart w:id="1725" w:name="_Toc104407129"/>
      <w:bookmarkStart w:id="1726" w:name="_Toc104408422"/>
      <w:bookmarkStart w:id="1727" w:name="_Toc104546016"/>
      <w:bookmarkStart w:id="1728" w:name="_Toc191391834"/>
      <w:bookmarkStart w:id="1729" w:name="_Toc214973247"/>
      <w:r>
        <w:rPr>
          <w:noProof/>
        </w:rPr>
        <w:t>5.8</w:t>
      </w:r>
      <w:r>
        <w:rPr>
          <w:noProof/>
          <w:lang w:eastAsia="zh-CN"/>
        </w:rPr>
        <w:tab/>
        <w:t>Feature negotiation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bookmarkStart w:id="1730" w:name="_Hlk72842131"/>
            <w:r>
              <w:t>Indicates the support</w:t>
            </w:r>
            <w:r w:rsidRPr="00FD7857">
              <w:t xml:space="preserve"> </w:t>
            </w:r>
            <w:r>
              <w:t xml:space="preserve">for </w:t>
            </w:r>
            <w:r w:rsidRPr="00FD7857">
              <w:t xml:space="preserve">RFSP </w:t>
            </w:r>
            <w:r>
              <w:t>I</w:t>
            </w:r>
            <w:r w:rsidRPr="00FD7857">
              <w:t>ndex</w:t>
            </w:r>
            <w:bookmarkEnd w:id="1730"/>
            <w:r w:rsidRPr="00FD7857">
              <w:t xml:space="preserve">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F57E85">
            <w:pPr>
              <w:keepNext/>
              <w:keepLines/>
              <w:spacing w:after="0"/>
              <w:rPr>
                <w:rFonts w:ascii="Arial" w:hAnsi="Arial"/>
                <w:noProof/>
                <w:sz w:val="18"/>
              </w:rPr>
            </w:pPr>
            <w:r w:rsidRPr="00F57E85">
              <w:rPr>
                <w:rFonts w:ascii="Arial" w:hAnsi="Arial"/>
                <w:sz w:val="18"/>
                <w:lang w:eastAsia="zh-CN"/>
              </w:rPr>
              <w:t>This feature indicates that both UE and AMFsupport the network slice replacement functionality</w:t>
            </w:r>
            <w:r w:rsidRPr="00F57E85">
              <w:rPr>
                <w:rFonts w:ascii="Arial" w:hAnsi="Arial"/>
                <w:noProof/>
                <w:sz w:val="18"/>
              </w:rPr>
              <w:t xml:space="preserve"> as part of the enhancements of the network slicing functionality</w:t>
            </w:r>
            <w:r w:rsidRPr="00F57E85">
              <w:rPr>
                <w:rFonts w:ascii="Arial" w:hAnsi="Arial"/>
                <w:sz w:val="18"/>
                <w:lang w:eastAsia="zh-CN"/>
              </w:rPr>
              <w:t>.</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4A76F6">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BE5C412" w14:textId="77777777" w:rsidR="004A76F6" w:rsidRDefault="004A76F6" w:rsidP="004A76F6">
            <w:pPr>
              <w:pStyle w:val="TAL"/>
              <w:ind w:left="284" w:hanging="284"/>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B33CB6">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w:t>
            </w:r>
            <w:r w:rsidR="00BD6BE4" w:rsidRPr="002C6422">
              <w:rPr>
                <w:noProof/>
              </w:rPr>
              <w:t xml:space="preserve">S-NSSAI(s) rejected </w:t>
            </w:r>
            <w:r w:rsidR="00BD6BE4">
              <w:rPr>
                <w:noProof/>
              </w:rPr>
              <w:t xml:space="preserve">partially </w:t>
            </w:r>
            <w:r w:rsidRPr="002C6422">
              <w:rPr>
                <w:noProof/>
              </w:rPr>
              <w:t>in the RA, Rejected S-NSSAI(s) in the RA and/or the Pending NSSAI</w:t>
            </w:r>
            <w:r>
              <w:rPr>
                <w:noProof/>
              </w:rPr>
              <w:t xml:space="preserve">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5636DDD1" w:rsidR="00FA6163" w:rsidRPr="00FA6163" w:rsidRDefault="00FA6163" w:rsidP="00FA6163">
            <w:pPr>
              <w:keepNext/>
              <w:keepLines/>
              <w:spacing w:after="0"/>
              <w:rPr>
                <w:rFonts w:ascii="Arial" w:eastAsia="Times New Roman" w:hAnsi="Arial"/>
                <w:sz w:val="18"/>
              </w:rPr>
            </w:pPr>
            <w:r w:rsidRPr="00FA6163">
              <w:rPr>
                <w:rFonts w:ascii="Arial" w:eastAsia="Times New Roman" w:hAnsi="Arial"/>
                <w:sz w:val="18"/>
              </w:rPr>
              <w:t>This feature indicates the support of the network Energy-based Policy control and management.</w:t>
            </w:r>
          </w:p>
          <w:p w14:paraId="50A553BE" w14:textId="77777777" w:rsidR="00FA6163" w:rsidRPr="00FA6163" w:rsidRDefault="00FA6163" w:rsidP="00FA6163">
            <w:pPr>
              <w:keepNext/>
              <w:keepLines/>
              <w:spacing w:after="0"/>
              <w:rPr>
                <w:rFonts w:ascii="Arial" w:eastAsia="Times New Roman" w:hAnsi="Arial"/>
                <w:sz w:val="18"/>
              </w:rPr>
            </w:pPr>
          </w:p>
          <w:p w14:paraId="718A8C71" w14:textId="77777777" w:rsidR="00FA6163" w:rsidRPr="00FA6163" w:rsidRDefault="00FA6163" w:rsidP="00FA6163">
            <w:pPr>
              <w:keepNext/>
              <w:keepLines/>
              <w:spacing w:after="0"/>
              <w:rPr>
                <w:rFonts w:ascii="Arial" w:eastAsia="Times New Roman" w:hAnsi="Arial"/>
                <w:sz w:val="18"/>
              </w:rPr>
            </w:pPr>
            <w:r w:rsidRPr="00FA6163">
              <w:rPr>
                <w:rFonts w:ascii="Arial" w:eastAsia="Times New Roman" w:hAnsi="Arial"/>
                <w:sz w:val="18"/>
              </w:rPr>
              <w:t>The following functionalities are supported:</w:t>
            </w:r>
          </w:p>
          <w:p w14:paraId="5F95D143" w14:textId="208915B6" w:rsidR="009877A4" w:rsidRPr="00FA6163" w:rsidRDefault="00FA6163" w:rsidP="0010699F">
            <w:pPr>
              <w:pStyle w:val="TAL"/>
              <w:ind w:left="284" w:hanging="284"/>
              <w:rPr>
                <w:rFonts w:cs="Arial"/>
                <w:lang w:eastAsia="zh-CN"/>
              </w:rPr>
            </w:pPr>
            <w:r w:rsidRPr="00FA6163">
              <w:rPr>
                <w:rFonts w:eastAsia="Times New Roman" w:cs="Arial"/>
                <w:szCs w:val="18"/>
              </w:rPr>
              <w:t>-</w:t>
            </w:r>
            <w:r w:rsidRPr="00FA6163">
              <w:rPr>
                <w:rFonts w:eastAsia="Times New Roman" w:cs="Arial"/>
                <w:szCs w:val="18"/>
              </w:rPr>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1731" w:name="_Toc28011153"/>
      <w:bookmarkStart w:id="1732" w:name="_Toc34138016"/>
      <w:bookmarkStart w:id="1733" w:name="_Toc36037611"/>
      <w:bookmarkStart w:id="1734" w:name="_Toc39051713"/>
      <w:bookmarkStart w:id="1735" w:name="_Toc43363305"/>
      <w:bookmarkStart w:id="1736" w:name="_Toc45132912"/>
      <w:bookmarkStart w:id="1737" w:name="_Toc49871643"/>
      <w:bookmarkStart w:id="1738" w:name="_Toc50023533"/>
      <w:bookmarkStart w:id="1739" w:name="_Toc51761213"/>
      <w:bookmarkStart w:id="1740" w:name="_Toc67492697"/>
      <w:bookmarkStart w:id="1741" w:name="_Toc74838431"/>
      <w:bookmarkStart w:id="1742" w:name="_Toc104311255"/>
      <w:bookmarkStart w:id="1743" w:name="_Toc104385935"/>
      <w:bookmarkStart w:id="1744" w:name="_Toc104407130"/>
      <w:bookmarkStart w:id="1745" w:name="_Toc104408423"/>
      <w:bookmarkStart w:id="1746" w:name="_Toc104546017"/>
      <w:bookmarkStart w:id="1747" w:name="_Toc191391835"/>
      <w:bookmarkStart w:id="1748" w:name="_Toc214973248"/>
      <w:r>
        <w:t>5.9</w:t>
      </w:r>
      <w:r>
        <w:tab/>
        <w:t>Security</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bookmarkStart w:id="1749" w:name="_Hlk525137310"/>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bookmarkStart w:id="1750" w:name="_Hlk530142087"/>
      <w:bookmarkEnd w:id="1749"/>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77777777" w:rsidR="004F1B76" w:rsidRDefault="004F1B76">
      <w:pPr>
        <w:pStyle w:val="Heading8"/>
        <w:pageBreakBefore/>
        <w:rPr>
          <w:noProof/>
        </w:rPr>
      </w:pPr>
      <w:bookmarkStart w:id="1751" w:name="_Toc28011154"/>
      <w:bookmarkStart w:id="1752" w:name="_Toc34138017"/>
      <w:bookmarkStart w:id="1753" w:name="_Toc36037612"/>
      <w:bookmarkStart w:id="1754" w:name="_Toc39051714"/>
      <w:bookmarkStart w:id="1755" w:name="_Toc43363306"/>
      <w:bookmarkStart w:id="1756" w:name="_Toc45132913"/>
      <w:bookmarkStart w:id="1757" w:name="_Toc49871644"/>
      <w:bookmarkStart w:id="1758" w:name="_Toc50023534"/>
      <w:bookmarkStart w:id="1759" w:name="_Toc51761214"/>
      <w:bookmarkStart w:id="1760" w:name="_Toc67492698"/>
      <w:bookmarkStart w:id="1761" w:name="_Toc74838432"/>
      <w:bookmarkStart w:id="1762" w:name="_Toc104311256"/>
      <w:bookmarkStart w:id="1763" w:name="_Toc104385936"/>
      <w:bookmarkStart w:id="1764" w:name="_Toc104407131"/>
      <w:bookmarkStart w:id="1765" w:name="_Toc104408424"/>
      <w:bookmarkStart w:id="1766" w:name="_Toc104546018"/>
      <w:bookmarkStart w:id="1767" w:name="_Toc191391836"/>
      <w:bookmarkStart w:id="1768" w:name="_Toc214973249"/>
      <w:bookmarkEnd w:id="1750"/>
      <w:r>
        <w:rPr>
          <w:noProof/>
        </w:rPr>
        <w:t>Annex A (normative):</w:t>
      </w:r>
      <w:r>
        <w:rPr>
          <w:noProof/>
        </w:rPr>
        <w:br/>
        <w:t>OpenAPI specification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4196B9C" w14:textId="77777777" w:rsidR="004F1B76" w:rsidRDefault="004F1B76">
      <w:pPr>
        <w:pStyle w:val="Heading1"/>
        <w:rPr>
          <w:noProof/>
        </w:rPr>
      </w:pPr>
      <w:bookmarkStart w:id="1769" w:name="_Toc28011155"/>
      <w:bookmarkStart w:id="1770" w:name="_Toc34138018"/>
      <w:bookmarkStart w:id="1771" w:name="_Toc36037613"/>
      <w:bookmarkStart w:id="1772" w:name="_Toc39051715"/>
      <w:bookmarkStart w:id="1773" w:name="_Toc43363307"/>
      <w:bookmarkStart w:id="1774" w:name="_Toc45132914"/>
      <w:bookmarkStart w:id="1775" w:name="_Toc49871645"/>
      <w:bookmarkStart w:id="1776" w:name="_Toc50023535"/>
      <w:bookmarkStart w:id="1777" w:name="_Toc51761215"/>
      <w:bookmarkStart w:id="1778" w:name="_Toc67492699"/>
      <w:bookmarkStart w:id="1779" w:name="_Toc74838433"/>
      <w:bookmarkStart w:id="1780" w:name="_Toc104311257"/>
      <w:bookmarkStart w:id="1781" w:name="_Toc104385937"/>
      <w:bookmarkStart w:id="1782" w:name="_Toc104407132"/>
      <w:bookmarkStart w:id="1783" w:name="_Toc104408425"/>
      <w:bookmarkStart w:id="1784" w:name="_Toc104546019"/>
      <w:bookmarkStart w:id="1785" w:name="_Toc191391837"/>
      <w:bookmarkStart w:id="1786" w:name="_Toc214973250"/>
      <w:r>
        <w:rPr>
          <w:noProof/>
        </w:rPr>
        <w:t>A.1</w:t>
      </w:r>
      <w:r>
        <w:rPr>
          <w:noProof/>
        </w:rPr>
        <w:tab/>
        <w:t>General</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0E422D38" w14:textId="77777777" w:rsidR="004F1B76" w:rsidRDefault="004F1B76">
      <w:pPr>
        <w:rPr>
          <w:noProof/>
        </w:rPr>
      </w:pPr>
      <w:r>
        <w:rPr>
          <w:noProof/>
        </w:rPr>
        <w:t xml:space="preserve">The present Annex contains an </w:t>
      </w:r>
      <w:bookmarkStart w:id="1787" w:name="_Hlk499778317"/>
      <w:r>
        <w:rPr>
          <w:noProof/>
        </w:rPr>
        <w:t xml:space="preserve">OpenAPI [10] specification of HTTP messages and content bodies </w:t>
      </w:r>
      <w:bookmarkEnd w:id="1787"/>
      <w:r>
        <w:rPr>
          <w:noProof/>
        </w:rPr>
        <w:t>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88" w:name="_Toc28011156"/>
      <w:bookmarkStart w:id="1789" w:name="_Toc34138019"/>
      <w:bookmarkStart w:id="1790" w:name="_Toc36037614"/>
      <w:bookmarkStart w:id="1791" w:name="_Toc39051716"/>
      <w:bookmarkStart w:id="1792" w:name="_Toc43363308"/>
      <w:bookmarkStart w:id="1793" w:name="_Toc45132915"/>
      <w:bookmarkStart w:id="1794" w:name="_Toc49871646"/>
      <w:bookmarkStart w:id="1795" w:name="_Toc50023536"/>
      <w:bookmarkStart w:id="1796" w:name="_Toc51761216"/>
      <w:bookmarkStart w:id="1797" w:name="_Toc67492700"/>
      <w:bookmarkStart w:id="1798" w:name="_Toc74838434"/>
      <w:bookmarkStart w:id="1799" w:name="_Toc104311258"/>
      <w:bookmarkStart w:id="1800" w:name="_Toc104385938"/>
      <w:bookmarkStart w:id="1801" w:name="_Toc104407133"/>
      <w:bookmarkStart w:id="1802" w:name="_Toc104408426"/>
      <w:bookmarkStart w:id="1803" w:name="_Toc104546020"/>
      <w:bookmarkStart w:id="1804" w:name="_Toc191391838"/>
      <w:bookmarkStart w:id="1805" w:name="_Toc214973251"/>
      <w:r>
        <w:rPr>
          <w:noProof/>
        </w:rPr>
        <w:t>A.2</w:t>
      </w:r>
      <w:r>
        <w:rPr>
          <w:noProof/>
        </w:rPr>
        <w:tab/>
        <w:t>Npcf_AMPolicyControl</w:t>
      </w:r>
      <w:r>
        <w:rPr>
          <w:noProof/>
          <w:lang w:eastAsia="zh-CN"/>
        </w:rPr>
        <w:t xml:space="preserve"> </w:t>
      </w:r>
      <w:r>
        <w:rPr>
          <w:noProof/>
        </w:rPr>
        <w:t>API</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23A4326A" w14:textId="77777777" w:rsidR="004F1B76" w:rsidRDefault="004F1B76">
      <w:pPr>
        <w:pStyle w:val="PL"/>
      </w:pPr>
      <w:bookmarkStart w:id="1806" w:name="_Hlk522985079"/>
      <w:r>
        <w:t>openapi: 3.0.0</w:t>
      </w:r>
    </w:p>
    <w:p w14:paraId="6D2EE48C" w14:textId="77777777" w:rsidR="00F041B1" w:rsidRDefault="00F041B1">
      <w:pPr>
        <w:pStyle w:val="PL"/>
      </w:pPr>
    </w:p>
    <w:p w14:paraId="3B02B91C" w14:textId="77777777" w:rsidR="004F1B76" w:rsidRDefault="004F1B76">
      <w:pPr>
        <w:pStyle w:val="PL"/>
      </w:pPr>
      <w:r>
        <w:t>info:</w:t>
      </w:r>
    </w:p>
    <w:p w14:paraId="72843086" w14:textId="5354244B" w:rsidR="004F1B76" w:rsidRDefault="004F1B76">
      <w:pPr>
        <w:pStyle w:val="PL"/>
      </w:pPr>
      <w:r>
        <w:t xml:space="preserve">  version: 1.</w:t>
      </w:r>
      <w:r w:rsidR="003C5FDC">
        <w:t>4</w:t>
      </w:r>
      <w:r>
        <w:t>.0</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77777777" w:rsidR="004F1B76" w:rsidRDefault="004F1B76">
      <w:pPr>
        <w:pStyle w:val="PL"/>
      </w:pPr>
      <w:r>
        <w:t xml:space="preserve">    © 202</w:t>
      </w:r>
      <w:r w:rsidR="003C5FDC">
        <w:t>5</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5E013EA4" w:rsidR="004F1B76" w:rsidRDefault="004F1B76">
      <w:pPr>
        <w:pStyle w:val="PL"/>
      </w:pPr>
      <w:r>
        <w:t xml:space="preserve">  description: 3GPP TS 29.507 V1</w:t>
      </w:r>
      <w:r w:rsidR="003C5FDC">
        <w:t>9</w:t>
      </w:r>
      <w:r>
        <w:t>.</w:t>
      </w:r>
      <w:r w:rsidR="00036101">
        <w:t>5</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w:t>
      </w:r>
      <w:bookmarkStart w:id="1807" w:name="_Hlk8830580"/>
      <w:r>
        <w:t>CreateIndividualAMPolicyAssociation</w:t>
      </w:r>
      <w:bookmarkEnd w:id="1807"/>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w:t>
      </w:r>
      <w:bookmarkStart w:id="1808" w:name="_Hlk531238452"/>
      <w:bookmarkStart w:id="1809" w:name="_Hlk530396329"/>
      <w:r>
        <w:t>'403':</w:t>
      </w:r>
    </w:p>
    <w:p w14:paraId="70A683BC" w14:textId="77777777" w:rsidR="004F1B76" w:rsidRDefault="004F1B76">
      <w:pPr>
        <w:pStyle w:val="PL"/>
      </w:pPr>
      <w:r>
        <w:t xml:space="preserve">          $ref: 'TS29571_CommonData.yaml#/components/responses/403'</w:t>
      </w:r>
    </w:p>
    <w:bookmarkEnd w:id="1808"/>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bookmarkEnd w:id="1809"/>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w:t>
      </w:r>
      <w:bookmarkStart w:id="1810" w:name="_Hlk530740608"/>
      <w:r>
        <w:t>'429':</w:t>
      </w:r>
    </w:p>
    <w:p w14:paraId="3C8EDD4D" w14:textId="77777777" w:rsidR="004F1B76" w:rsidRDefault="004F1B76">
      <w:pPr>
        <w:pStyle w:val="PL"/>
      </w:pPr>
      <w:r>
        <w:t xml:space="preserve">          $ref: 'TS29571_CommonData.yaml#/components/responses/429'</w:t>
      </w:r>
    </w:p>
    <w:bookmarkEnd w:id="1810"/>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w:t>
      </w:r>
      <w:bookmarkStart w:id="1811" w:name="_Hlk530396371"/>
      <w:r>
        <w:t>'403':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bookmarkEnd w:id="1811"/>
    <w:p w14:paraId="15344474" w14:textId="77777777" w:rsidR="004F1B76" w:rsidRDefault="004F1B76">
      <w:pPr>
        <w:pStyle w:val="PL"/>
      </w:pPr>
      <w:r>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w:t>
      </w:r>
      <w:bookmarkStart w:id="1812" w:name="_Hlk530396412"/>
      <w:r>
        <w:t>'403':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bookmarkEnd w:id="1812"/>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602F582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3552084"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D2DB6"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w:t>
      </w:r>
      <w:bookmarkStart w:id="1813" w:name="_Hlk514990201"/>
      <w:r>
        <w:t>ServiceAreaRestriction</w:t>
      </w:r>
      <w:bookmarkEnd w:id="1813"/>
      <w:r>
        <w:t>'</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bookmarkStart w:id="1814" w:name="_Hlk133309754"/>
    </w:p>
    <w:p w14:paraId="04146C81"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1E9343F7" w14:textId="77777777" w:rsidR="0040085D"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814"/>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3842EF8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7AEB608F"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32E4445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7A1E70C7" w14:textId="77777777" w:rsidR="00A02A12" w:rsidRPr="004A76F6"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7CD984D1"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3FC92FF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244158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79DA6A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4B22101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74D121B1"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1606787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1149308D"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3FD83C3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58B875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4D2E6C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19EC043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0E69592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sidR="00431DA5">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7A8D7A4A" w14:textId="77777777" w:rsidR="00431DA5"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sidR="00431DA5">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sidR="00431DA5">
        <w:rPr>
          <w:rFonts w:ascii="Courier New" w:hAnsi="Courier New"/>
          <w:sz w:val="16"/>
        </w:rPr>
        <w:t xml:space="preserve">entry encoded using the </w:t>
      </w:r>
      <w:r w:rsidR="00431DA5" w:rsidRPr="004A76F6">
        <w:rPr>
          <w:rFonts w:ascii="Courier New" w:hAnsi="Courier New"/>
          <w:noProof/>
          <w:sz w:val="16"/>
          <w:lang w:eastAsia="zh-CN"/>
        </w:rPr>
        <w:t>SliceUsgCtrlInfo</w:t>
      </w:r>
      <w:r w:rsidR="00431DA5">
        <w:rPr>
          <w:rFonts w:ascii="Courier New" w:hAnsi="Courier New"/>
          <w:noProof/>
          <w:sz w:val="16"/>
          <w:lang w:eastAsia="zh-CN"/>
        </w:rPr>
        <w:t xml:space="preserve"> data structure</w:t>
      </w:r>
      <w:r w:rsidRPr="004A76F6">
        <w:rPr>
          <w:rFonts w:ascii="Courier New" w:eastAsia="Times New Roman" w:hAnsi="Courier New"/>
          <w:sz w:val="16"/>
        </w:rPr>
        <w:t>) to</w:t>
      </w:r>
    </w:p>
    <w:p w14:paraId="20995C46" w14:textId="77777777" w:rsidR="004A76F6" w:rsidRPr="004A76F6" w:rsidRDefault="00431DA5"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004A76F6"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3675B8C8" w14:textId="77777777" w:rsidR="00C25242" w:rsidRPr="00C25242" w:rsidRDefault="00C25242" w:rsidP="00C25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14E918C1" w14:textId="77777777" w:rsidR="00C362B3" w:rsidRDefault="00C25242"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25242">
        <w:rPr>
          <w:rFonts w:ascii="Courier New" w:eastAsia="Times New Roman" w:hAnsi="Courier New"/>
          <w:noProof/>
          <w:sz w:val="16"/>
        </w:rPr>
        <w:t xml:space="preserve">          $ref: 'TS29512_Npcf_SMPolicyControl.yaml#/components/schemas/ChargingInformation'</w:t>
      </w:r>
    </w:p>
    <w:p w14:paraId="4D674F32" w14:textId="77777777" w:rsidR="00C362B3" w:rsidRDefault="00C362B3"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5D3E91D8" w14:textId="18D81A05" w:rsidR="00DC00F6" w:rsidRPr="00C362B3" w:rsidRDefault="00C362B3"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p>
    <w:p w14:paraId="446DE65B" w14:textId="77777777" w:rsidR="00DC00F6" w:rsidRPr="00DC00F6" w:rsidRDefault="00DC00F6"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472B178F" w14:textId="77777777" w:rsidR="004A76F6" w:rsidRPr="00DC00F6" w:rsidRDefault="00DC00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5B33B55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69C1D0F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6C7329E"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2EDA3ED"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1B6ADD1"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7836E1FF"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6C88E0E1"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2811A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E39D52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BB3672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C89142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1D776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1EFFE5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EFD64B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A0D85CC"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3D287E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EB463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95A741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E23F4D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47594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DD6B61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114CED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64F4427"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9F65B5D"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B1BFEC4"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C0961F8"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F004CD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990EE16"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80A7FE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5D8DC4A" w14:textId="77777777" w:rsidR="009672CE" w:rsidRPr="00DA41FB" w:rsidRDefault="009672CE"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68B4DA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92F060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C069514"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39200F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233D23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B8DC8E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96072A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41C11F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3EA16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56731FE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99B3BE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355F11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30F204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6570A1B"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42B895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541DA00"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551FB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EADC6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BA530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B4A74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2656B0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7C7114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AEDC92C"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4B96A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1DF9B7F"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A5D49A0"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7DE6DF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B2CA931"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B63933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w:t>
      </w:r>
      <w:bookmarkStart w:id="1815" w:name="_Hlk189249630"/>
      <w:r w:rsidRPr="000305CC">
        <w:t>SliceRepl</w:t>
      </w:r>
      <w:bookmarkEnd w:id="1815"/>
      <w:r w:rsidRPr="000305CC">
        <w:t>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20C2F2D3" w14:textId="77777777" w:rsidR="00323DAF"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sidR="00C703EB">
        <w:rPr>
          <w:rFonts w:ascii="Courier New" w:hAnsi="Courier New" w:cs="Courier New"/>
          <w:noProof/>
          <w:sz w:val="16"/>
          <w:szCs w:val="16"/>
        </w:rPr>
        <w:t>s</w:t>
      </w:r>
      <w:r w:rsidR="00C703EB" w:rsidRPr="000B451A">
        <w:rPr>
          <w:rFonts w:ascii="Courier New" w:hAnsi="Courier New" w:cs="Courier New"/>
          <w:noProof/>
          <w:sz w:val="16"/>
          <w:szCs w:val="16"/>
        </w:rPr>
        <w:t>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0CA86D25"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w:t>
      </w:r>
      <w:r w:rsidR="00C703EB" w:rsidRPr="000B451A">
        <w:rPr>
          <w:rFonts w:ascii="Courier New" w:hAnsi="Courier New" w:cs="Courier New"/>
          <w:noProof/>
          <w:sz w:val="16"/>
          <w:szCs w:val="16"/>
        </w:rPr>
        <w:t>SliceRepl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04D66B9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98CD8"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511EEE9C"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2AB4A520"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45DC4265"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2DEBFC27"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A490F9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FE7DDF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D3AF2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975BA9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48425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9F4F8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6BAD87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90E3E3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26AD6F62"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696CC07"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421E290C"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9FF956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w:t>
      </w:r>
      <w:r w:rsidR="00830E4A" w:rsidRPr="00E251DD">
        <w:rPr>
          <w:rFonts w:ascii="Courier New" w:hAnsi="Courier New" w:cs="Arial"/>
          <w:noProof/>
          <w:sz w:val="16"/>
          <w:szCs w:val="18"/>
        </w:rPr>
        <w:t xml:space="preserve">S-NSSAI(s) rejected </w:t>
      </w:r>
      <w:r w:rsidR="00830E4A">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0D1398F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3DF0714"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E1F66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5AF0D3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79ABB7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6169EF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CDD68AA"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04E9B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886246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D2EB1D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368A68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0CA19D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44ECDF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E40235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D97C92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30D627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738671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7BFFD2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6B5F989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232E8C67"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BCD14C6"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CE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337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00337320" w:rsidRPr="00337320">
        <w:rPr>
          <w:rFonts w:ascii="Courier New" w:hAnsi="Courier New"/>
          <w:noProof/>
          <w:sz w:val="16"/>
        </w:rPr>
        <w:t xml:space="preserve">: Indicates that slice replacement is needed for one or more S-NSSAI(s) </w:t>
      </w:r>
    </w:p>
    <w:p w14:paraId="61DE9D7A" w14:textId="3D95FE48" w:rsidR="000A1CC6" w:rsidRDefault="00337320"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hAnsi="Courier New"/>
          <w:noProof/>
          <w:sz w:val="16"/>
        </w:rPr>
        <w:t xml:space="preserve">          of the UE's Allowed NSSAI and/or Partially Allowed NSSAI</w:t>
      </w:r>
      <w:r w:rsidRPr="00337320">
        <w:rPr>
          <w:rFonts w:ascii="Courier New" w:eastAsia="Malgun Gothic" w:hAnsi="Courier New"/>
          <w:noProof/>
          <w:sz w:val="16"/>
          <w:lang w:eastAsia="ko-KR"/>
        </w:rPr>
        <w:t>.</w:t>
      </w:r>
    </w:p>
    <w:p w14:paraId="344C3187" w14:textId="77777777" w:rsidR="008B1F20" w:rsidRPr="008B1F20" w:rsidRDefault="008B1F20" w:rsidP="008B1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A14EA92" w14:textId="77777777" w:rsidR="008B1F20" w:rsidRDefault="008B1F20"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3F77DDC6" w14:textId="77777777" w:rsidR="00830E4A" w:rsidRPr="00830E4A" w:rsidRDefault="00352CEC"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00830E4A" w:rsidRPr="00830E4A">
        <w:rPr>
          <w:rFonts w:ascii="Courier New" w:hAnsi="Courier New"/>
          <w:noProof/>
          <w:sz w:val="16"/>
        </w:rPr>
        <w:t>PARTIALLY_ALLOWED_NSSAI_CH: Partially Allowed NSSAI change. The NF service consumer</w:t>
      </w:r>
    </w:p>
    <w:p w14:paraId="7483BC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CE88C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0643D0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0855C7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738A91B" w14:textId="77777777" w:rsidR="00352CEC" w:rsidRPr="00352CEC"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00352CEC" w:rsidRPr="00352CEC">
        <w:rPr>
          <w:rFonts w:ascii="Courier New" w:hAnsi="Courier New"/>
          <w:noProof/>
          <w:sz w:val="16"/>
        </w:rPr>
        <w:t xml:space="preserve">REJECTED_SNSSAIS_CH: Change of the Rejected S-NSSAI(s) in the RA. The </w:t>
      </w:r>
      <w:r w:rsidR="00352CEC" w:rsidRPr="00352CEC">
        <w:rPr>
          <w:rFonts w:ascii="Courier New" w:hAnsi="Courier New"/>
          <w:noProof/>
          <w:sz w:val="16"/>
          <w:lang w:eastAsia="zh-CN"/>
        </w:rPr>
        <w:t>NF service consumer</w:t>
      </w:r>
    </w:p>
    <w:p w14:paraId="13BC464E"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8E1DB7A"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AC3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36653ED2" w14:textId="77777777" w:rsidR="00352CEC" w:rsidRDefault="00AC347B"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6527D01C" w14:textId="77777777" w:rsidR="003F6B8E" w:rsidRPr="003F6B8E" w:rsidRDefault="00E5016D" w:rsidP="003F6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003F6B8E" w:rsidRPr="003F6B8E">
        <w:rPr>
          <w:rFonts w:ascii="Courier New" w:hAnsi="Courier New"/>
          <w:noProof/>
          <w:sz w:val="16"/>
        </w:rPr>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77777777" w:rsidR="004F1B76" w:rsidRDefault="004F1B76">
      <w:pPr>
        <w:pStyle w:val="Heading8"/>
      </w:pPr>
      <w:bookmarkStart w:id="1816" w:name="_Toc28011157"/>
      <w:bookmarkStart w:id="1817" w:name="_Toc34138020"/>
      <w:bookmarkStart w:id="1818" w:name="_Toc36037615"/>
      <w:bookmarkStart w:id="1819" w:name="_Toc39051717"/>
      <w:bookmarkStart w:id="1820" w:name="_Toc43363309"/>
      <w:bookmarkStart w:id="1821" w:name="_Toc45132916"/>
      <w:bookmarkStart w:id="1822" w:name="_Toc49871647"/>
      <w:bookmarkStart w:id="1823" w:name="_Toc50023537"/>
      <w:bookmarkStart w:id="1824" w:name="_Toc51761217"/>
      <w:bookmarkStart w:id="1825" w:name="_Toc67492701"/>
      <w:bookmarkStart w:id="1826" w:name="_Toc74838435"/>
      <w:bookmarkStart w:id="1827" w:name="_Toc104311259"/>
      <w:bookmarkStart w:id="1828" w:name="_Toc104385939"/>
      <w:bookmarkStart w:id="1829" w:name="_Toc104407134"/>
      <w:bookmarkStart w:id="1830" w:name="_Toc104408427"/>
      <w:bookmarkStart w:id="1831" w:name="_Toc104546021"/>
      <w:bookmarkStart w:id="1832" w:name="_Toc191391839"/>
      <w:bookmarkStart w:id="1833" w:name="_Toc214973252"/>
      <w:r>
        <w:t xml:space="preserve">Annex </w:t>
      </w:r>
      <w:r>
        <w:rPr>
          <w:rFonts w:hint="eastAsia"/>
          <w:lang w:eastAsia="zh-CN"/>
        </w:rPr>
        <w:t>B</w:t>
      </w:r>
      <w:r>
        <w:t xml:space="preserve"> (normative):</w:t>
      </w:r>
      <w:r>
        <w:br/>
        <w:t>Wireless and wireline convergence access support</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094C444" w14:textId="77777777" w:rsidR="004F1B76" w:rsidRDefault="004F1B76">
      <w:pPr>
        <w:pStyle w:val="Heading1"/>
      </w:pPr>
      <w:bookmarkStart w:id="1834" w:name="_Toc28011158"/>
      <w:bookmarkStart w:id="1835" w:name="_Toc34138021"/>
      <w:bookmarkStart w:id="1836" w:name="_Toc36037616"/>
      <w:bookmarkStart w:id="1837" w:name="_Toc39051718"/>
      <w:bookmarkStart w:id="1838" w:name="_Toc43363310"/>
      <w:bookmarkStart w:id="1839" w:name="_Toc45132917"/>
      <w:bookmarkStart w:id="1840" w:name="_Toc49871648"/>
      <w:bookmarkStart w:id="1841" w:name="_Toc50023538"/>
      <w:bookmarkStart w:id="1842" w:name="_Toc51761218"/>
      <w:bookmarkStart w:id="1843" w:name="_Toc67492702"/>
      <w:bookmarkStart w:id="1844" w:name="_Toc74838436"/>
      <w:bookmarkStart w:id="1845" w:name="_Toc104311260"/>
      <w:bookmarkStart w:id="1846" w:name="_Toc104385940"/>
      <w:bookmarkStart w:id="1847" w:name="_Toc104407135"/>
      <w:bookmarkStart w:id="1848" w:name="_Toc104408428"/>
      <w:bookmarkStart w:id="1849" w:name="_Toc104546022"/>
      <w:bookmarkStart w:id="1850" w:name="_Toc191391840"/>
      <w:bookmarkStart w:id="1851" w:name="_Toc214973253"/>
      <w:r>
        <w:rPr>
          <w:rFonts w:hint="eastAsia"/>
          <w:lang w:eastAsia="zh-CN"/>
        </w:rPr>
        <w:t>B</w:t>
      </w:r>
      <w:r>
        <w:t>.1</w:t>
      </w:r>
      <w:r>
        <w:tab/>
        <w:t>Scope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52" w:name="_Toc28011159"/>
      <w:bookmarkStart w:id="1853" w:name="_Toc34138022"/>
      <w:bookmarkStart w:id="1854" w:name="_Toc36037617"/>
      <w:bookmarkStart w:id="1855" w:name="_Toc39051719"/>
      <w:bookmarkStart w:id="1856" w:name="_Toc43363311"/>
      <w:bookmarkStart w:id="1857" w:name="_Toc45132918"/>
      <w:bookmarkStart w:id="1858" w:name="_Toc49871649"/>
      <w:bookmarkStart w:id="1859" w:name="_Toc50023539"/>
      <w:bookmarkStart w:id="1860" w:name="_Toc51761219"/>
      <w:bookmarkStart w:id="1861" w:name="_Toc67492703"/>
      <w:bookmarkStart w:id="1862" w:name="_Toc74838437"/>
      <w:bookmarkStart w:id="1863" w:name="_Toc104311261"/>
      <w:bookmarkStart w:id="1864" w:name="_Toc104385941"/>
      <w:bookmarkStart w:id="1865" w:name="_Toc104407136"/>
      <w:bookmarkStart w:id="1866" w:name="_Toc104408429"/>
      <w:bookmarkStart w:id="1867" w:name="_Toc104546023"/>
      <w:bookmarkStart w:id="1868" w:name="_Toc191391841"/>
      <w:bookmarkStart w:id="1869" w:name="_Toc214973254"/>
      <w:r>
        <w:rPr>
          <w:rFonts w:hint="eastAsia"/>
          <w:lang w:eastAsia="zh-CN"/>
        </w:rPr>
        <w:t>B</w:t>
      </w:r>
      <w:r>
        <w:t>.2</w:t>
      </w:r>
      <w:r>
        <w:tab/>
        <w:t>Npcf_AMPolicyControl Service</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69B0A538" w14:textId="77777777" w:rsidR="004F1B76" w:rsidRDefault="004F1B76">
      <w:pPr>
        <w:pStyle w:val="Heading2"/>
      </w:pPr>
      <w:bookmarkStart w:id="1870" w:name="_Toc28011160"/>
      <w:bookmarkStart w:id="1871" w:name="_Toc34138023"/>
      <w:bookmarkStart w:id="1872" w:name="_Toc36037618"/>
      <w:bookmarkStart w:id="1873" w:name="_Toc39051720"/>
      <w:bookmarkStart w:id="1874" w:name="_Toc43363312"/>
      <w:bookmarkStart w:id="1875" w:name="_Toc45132919"/>
      <w:bookmarkStart w:id="1876" w:name="_Toc49871650"/>
      <w:bookmarkStart w:id="1877" w:name="_Toc50023540"/>
      <w:bookmarkStart w:id="1878" w:name="_Toc51761220"/>
      <w:bookmarkStart w:id="1879" w:name="_Toc67492704"/>
      <w:bookmarkStart w:id="1880" w:name="_Toc74838438"/>
      <w:bookmarkStart w:id="1881" w:name="_Toc104311262"/>
      <w:bookmarkStart w:id="1882" w:name="_Toc104385942"/>
      <w:bookmarkStart w:id="1883" w:name="_Toc104407137"/>
      <w:bookmarkStart w:id="1884" w:name="_Toc104408430"/>
      <w:bookmarkStart w:id="1885" w:name="_Toc104546024"/>
      <w:bookmarkStart w:id="1886" w:name="_Toc191391842"/>
      <w:bookmarkStart w:id="1887" w:name="_Toc214973255"/>
      <w:r>
        <w:rPr>
          <w:rFonts w:hint="eastAsia"/>
          <w:lang w:eastAsia="zh-CN"/>
        </w:rPr>
        <w:t>B</w:t>
      </w:r>
      <w:r>
        <w:t>.2.1</w:t>
      </w:r>
      <w:r>
        <w:tab/>
        <w:t>Service Description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BF3F4B" w14:textId="77777777" w:rsidR="004F1B76" w:rsidRDefault="004F1B76">
      <w:pPr>
        <w:pStyle w:val="Heading3"/>
        <w:rPr>
          <w:lang w:eastAsia="zh-CN"/>
        </w:rPr>
      </w:pPr>
      <w:bookmarkStart w:id="1888" w:name="_Toc28011161"/>
      <w:bookmarkStart w:id="1889" w:name="_Toc34138024"/>
      <w:bookmarkStart w:id="1890" w:name="_Toc36037619"/>
      <w:bookmarkStart w:id="1891" w:name="_Toc39051721"/>
      <w:bookmarkStart w:id="1892" w:name="_Toc43363313"/>
      <w:bookmarkStart w:id="1893" w:name="_Toc45132920"/>
      <w:bookmarkStart w:id="1894" w:name="_Toc49871651"/>
      <w:bookmarkStart w:id="1895" w:name="_Toc50023541"/>
      <w:bookmarkStart w:id="1896" w:name="_Toc51761221"/>
      <w:bookmarkStart w:id="1897" w:name="_Toc67492705"/>
      <w:bookmarkStart w:id="1898" w:name="_Toc74838439"/>
      <w:bookmarkStart w:id="1899" w:name="_Toc104311263"/>
      <w:bookmarkStart w:id="1900" w:name="_Toc104385943"/>
      <w:bookmarkStart w:id="1901" w:name="_Toc104407138"/>
      <w:bookmarkStart w:id="1902" w:name="_Toc104408431"/>
      <w:bookmarkStart w:id="1903" w:name="_Toc104546025"/>
      <w:bookmarkStart w:id="1904" w:name="_Toc191391843"/>
      <w:bookmarkStart w:id="1905" w:name="_Toc214973256"/>
      <w:r>
        <w:rPr>
          <w:rFonts w:hint="eastAsia"/>
          <w:lang w:eastAsia="zh-CN"/>
        </w:rPr>
        <w:t>B</w:t>
      </w:r>
      <w:r>
        <w:t>.2.</w:t>
      </w:r>
      <w:r>
        <w:rPr>
          <w:lang w:eastAsia="zh-CN"/>
        </w:rPr>
        <w:t>1.1</w:t>
      </w:r>
      <w:r>
        <w:tab/>
      </w:r>
      <w:r>
        <w:rPr>
          <w:lang w:eastAsia="zh-CN"/>
        </w:rPr>
        <w:t>Overview</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906" w:name="_Toc28011162"/>
      <w:bookmarkStart w:id="1907" w:name="_Toc34138025"/>
      <w:bookmarkStart w:id="1908" w:name="_Toc36037620"/>
      <w:bookmarkStart w:id="1909" w:name="_Toc39051722"/>
      <w:bookmarkStart w:id="1910" w:name="_Toc43363314"/>
      <w:bookmarkStart w:id="1911" w:name="_Toc45132921"/>
      <w:bookmarkStart w:id="1912" w:name="_Toc49871652"/>
      <w:bookmarkStart w:id="1913" w:name="_Toc50023542"/>
      <w:bookmarkStart w:id="1914" w:name="_Toc51761222"/>
      <w:bookmarkStart w:id="1915" w:name="_Toc67492706"/>
      <w:bookmarkStart w:id="1916" w:name="_Toc74838440"/>
      <w:bookmarkStart w:id="1917" w:name="_Toc104311264"/>
      <w:bookmarkStart w:id="1918" w:name="_Toc104385944"/>
      <w:bookmarkStart w:id="1919" w:name="_Toc104407139"/>
      <w:bookmarkStart w:id="1920" w:name="_Toc104408432"/>
      <w:bookmarkStart w:id="1921" w:name="_Toc104546026"/>
      <w:bookmarkStart w:id="1922" w:name="_Toc191391844"/>
      <w:bookmarkStart w:id="1923" w:name="_Toc214973257"/>
      <w:r>
        <w:rPr>
          <w:rFonts w:hint="eastAsia"/>
          <w:lang w:eastAsia="zh-CN"/>
        </w:rPr>
        <w:t>B</w:t>
      </w:r>
      <w:r>
        <w:t>.2.1.2</w:t>
      </w:r>
      <w:r>
        <w:tab/>
        <w:t>Service Architecture</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2B9A3B1D" w14:textId="77777777" w:rsidR="004F1B76" w:rsidRDefault="00642478">
      <w:r>
        <w:t>Clause</w:t>
      </w:r>
      <w:r w:rsidR="004F1B76">
        <w:t> 4.1.2 applies with the exception that roaming functionality shall not apply in this Release of the specification for access and mobility policy control for 5G-RG connecting via W-5GAN and FN-RG.</w:t>
      </w:r>
      <w:bookmarkStart w:id="1924" w:name="_Hlk17964555"/>
      <w:r w:rsidR="004F1B76">
        <w:t xml:space="preserve">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bookmarkEnd w:id="1924"/>
    </w:p>
    <w:p w14:paraId="56DA9D67" w14:textId="77777777" w:rsidR="004F1B76" w:rsidRDefault="004F1B76">
      <w:pPr>
        <w:pStyle w:val="Heading3"/>
        <w:rPr>
          <w:lang w:eastAsia="zh-CN"/>
        </w:rPr>
      </w:pPr>
      <w:bookmarkStart w:id="1925" w:name="_Toc28011163"/>
      <w:bookmarkStart w:id="1926" w:name="_Toc34138026"/>
      <w:bookmarkStart w:id="1927" w:name="_Toc36037621"/>
      <w:bookmarkStart w:id="1928" w:name="_Toc39051723"/>
      <w:bookmarkStart w:id="1929" w:name="_Toc43363315"/>
      <w:bookmarkStart w:id="1930" w:name="_Toc45132922"/>
      <w:bookmarkStart w:id="1931" w:name="_Toc49871653"/>
      <w:bookmarkStart w:id="1932" w:name="_Toc50023543"/>
      <w:bookmarkStart w:id="1933" w:name="_Toc51761223"/>
      <w:bookmarkStart w:id="1934" w:name="_Toc67492707"/>
      <w:bookmarkStart w:id="1935" w:name="_Toc74838441"/>
      <w:bookmarkStart w:id="1936" w:name="_Toc104311265"/>
      <w:bookmarkStart w:id="1937" w:name="_Toc104385945"/>
      <w:bookmarkStart w:id="1938" w:name="_Toc104407140"/>
      <w:bookmarkStart w:id="1939" w:name="_Toc104408433"/>
      <w:bookmarkStart w:id="1940" w:name="_Toc104546027"/>
      <w:bookmarkStart w:id="1941" w:name="_Toc191391845"/>
      <w:bookmarkStart w:id="1942" w:name="_Toc214973258"/>
      <w:r>
        <w:rPr>
          <w:rFonts w:hint="eastAsia"/>
          <w:lang w:eastAsia="zh-CN"/>
        </w:rPr>
        <w:t>B</w:t>
      </w:r>
      <w:r>
        <w:rPr>
          <w:lang w:eastAsia="zh-CN"/>
        </w:rPr>
        <w:t>.2.1.3</w:t>
      </w:r>
      <w:r>
        <w:rPr>
          <w:lang w:eastAsia="zh-CN"/>
        </w:rPr>
        <w:tab/>
        <w:t>Network Functions</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1BD55867" w14:textId="77777777" w:rsidR="004F1B76" w:rsidRDefault="004F1B76">
      <w:pPr>
        <w:pStyle w:val="Heading4"/>
      </w:pPr>
      <w:bookmarkStart w:id="1943" w:name="_Toc28011164"/>
      <w:bookmarkStart w:id="1944" w:name="_Toc34138027"/>
      <w:bookmarkStart w:id="1945" w:name="_Toc36037622"/>
      <w:bookmarkStart w:id="1946" w:name="_Toc39051724"/>
      <w:bookmarkStart w:id="1947" w:name="_Toc43363316"/>
      <w:bookmarkStart w:id="1948" w:name="_Toc45132923"/>
      <w:bookmarkStart w:id="1949" w:name="_Toc49871654"/>
      <w:bookmarkStart w:id="1950" w:name="_Toc50023544"/>
      <w:bookmarkStart w:id="1951" w:name="_Toc51761224"/>
      <w:bookmarkStart w:id="1952" w:name="_Toc67492708"/>
      <w:bookmarkStart w:id="1953" w:name="_Toc74838442"/>
      <w:bookmarkStart w:id="1954" w:name="_Toc104311266"/>
      <w:bookmarkStart w:id="1955" w:name="_Toc104385946"/>
      <w:bookmarkStart w:id="1956" w:name="_Toc104407141"/>
      <w:bookmarkStart w:id="1957" w:name="_Toc104408434"/>
      <w:bookmarkStart w:id="1958" w:name="_Toc104546028"/>
      <w:bookmarkStart w:id="1959" w:name="_Toc191391846"/>
      <w:bookmarkStart w:id="1960" w:name="_Toc214973259"/>
      <w:r>
        <w:t>B.2.1.3.1</w:t>
      </w:r>
      <w:r>
        <w:tab/>
        <w:t>Policy Control Function (PCF)</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61" w:name="_Toc28011165"/>
      <w:bookmarkStart w:id="1962" w:name="_Toc34138028"/>
      <w:bookmarkStart w:id="1963" w:name="_Toc36037623"/>
      <w:bookmarkStart w:id="1964" w:name="_Toc39051725"/>
      <w:bookmarkStart w:id="1965" w:name="_Toc43363317"/>
      <w:bookmarkStart w:id="1966" w:name="_Toc45132924"/>
      <w:bookmarkStart w:id="1967" w:name="_Toc49871655"/>
      <w:bookmarkStart w:id="1968" w:name="_Toc50023545"/>
      <w:bookmarkStart w:id="1969" w:name="_Toc51761225"/>
      <w:bookmarkStart w:id="1970" w:name="_Toc67492709"/>
      <w:bookmarkStart w:id="1971" w:name="_Toc74838443"/>
      <w:bookmarkStart w:id="1972" w:name="_Toc104311267"/>
      <w:bookmarkStart w:id="1973" w:name="_Toc104385947"/>
      <w:bookmarkStart w:id="1974" w:name="_Toc104407142"/>
      <w:bookmarkStart w:id="1975" w:name="_Toc104408435"/>
      <w:bookmarkStart w:id="1976" w:name="_Toc104546029"/>
      <w:bookmarkStart w:id="1977" w:name="_Toc191391847"/>
      <w:bookmarkStart w:id="1978" w:name="_Toc214973260"/>
      <w:r>
        <w:rPr>
          <w:lang w:val="en-US"/>
        </w:rPr>
        <w:t>B.2.1.3.2</w:t>
      </w:r>
      <w:r>
        <w:rPr>
          <w:lang w:val="en-US"/>
        </w:rPr>
        <w:tab/>
        <w:t>NF Service Consumers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79" w:name="_Toc28011166"/>
      <w:bookmarkStart w:id="1980" w:name="_Toc34138029"/>
      <w:bookmarkStart w:id="1981" w:name="_Toc36037624"/>
      <w:bookmarkStart w:id="1982" w:name="_Toc39051726"/>
      <w:bookmarkStart w:id="1983" w:name="_Toc43363318"/>
      <w:bookmarkStart w:id="1984" w:name="_Toc45132925"/>
      <w:bookmarkStart w:id="1985" w:name="_Toc49871656"/>
      <w:bookmarkStart w:id="1986" w:name="_Toc50023546"/>
      <w:bookmarkStart w:id="1987" w:name="_Toc51761226"/>
      <w:bookmarkStart w:id="1988" w:name="_Toc67492710"/>
      <w:bookmarkStart w:id="1989" w:name="_Toc74838444"/>
      <w:bookmarkStart w:id="1990" w:name="_Toc104311268"/>
      <w:bookmarkStart w:id="1991" w:name="_Toc104385948"/>
      <w:bookmarkStart w:id="1992" w:name="_Toc104407143"/>
      <w:bookmarkStart w:id="1993" w:name="_Toc104408436"/>
      <w:bookmarkStart w:id="1994" w:name="_Toc104546030"/>
      <w:bookmarkStart w:id="1995" w:name="_Toc191391848"/>
      <w:bookmarkStart w:id="1996" w:name="_Toc214973261"/>
      <w:r>
        <w:rPr>
          <w:rFonts w:eastAsia="Batang"/>
          <w:lang w:eastAsia="ko-KR"/>
        </w:rPr>
        <w:t>B.3</w:t>
      </w:r>
      <w:r>
        <w:rPr>
          <w:rFonts w:eastAsia="Batang"/>
          <w:lang w:eastAsia="ko-KR"/>
        </w:rPr>
        <w:tab/>
        <w:t>Service Operation</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0E85DD36" w14:textId="77777777" w:rsidR="004F1B76" w:rsidRDefault="004F1B76">
      <w:pPr>
        <w:pStyle w:val="Heading2"/>
        <w:rPr>
          <w:lang w:eastAsia="zh-CN"/>
        </w:rPr>
      </w:pPr>
      <w:bookmarkStart w:id="1997" w:name="_Toc28011167"/>
      <w:bookmarkStart w:id="1998" w:name="_Toc34138030"/>
      <w:bookmarkStart w:id="1999" w:name="_Toc36037625"/>
      <w:bookmarkStart w:id="2000" w:name="_Toc39051727"/>
      <w:bookmarkStart w:id="2001" w:name="_Toc43363319"/>
      <w:bookmarkStart w:id="2002" w:name="_Toc45132926"/>
      <w:bookmarkStart w:id="2003" w:name="_Toc49871657"/>
      <w:bookmarkStart w:id="2004" w:name="_Toc50023547"/>
      <w:bookmarkStart w:id="2005" w:name="_Toc51761227"/>
      <w:bookmarkStart w:id="2006" w:name="_Toc67492711"/>
      <w:bookmarkStart w:id="2007" w:name="_Toc74838445"/>
      <w:bookmarkStart w:id="2008" w:name="_Toc104311269"/>
      <w:bookmarkStart w:id="2009" w:name="_Toc104385949"/>
      <w:bookmarkStart w:id="2010" w:name="_Toc104407144"/>
      <w:bookmarkStart w:id="2011" w:name="_Toc104408437"/>
      <w:bookmarkStart w:id="2012" w:name="_Toc104546031"/>
      <w:bookmarkStart w:id="2013" w:name="_Toc191391849"/>
      <w:bookmarkStart w:id="2014" w:name="_Toc214973262"/>
      <w:r>
        <w:rPr>
          <w:lang w:eastAsia="zh-CN"/>
        </w:rPr>
        <w:t>B.3.1</w:t>
      </w:r>
      <w:r>
        <w:rPr>
          <w:lang w:eastAsia="zh-CN"/>
        </w:rPr>
        <w:tab/>
        <w:t>Introduction</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015" w:name="_Toc28011168"/>
      <w:bookmarkStart w:id="2016" w:name="_Toc34138031"/>
      <w:bookmarkStart w:id="2017" w:name="_Toc36037626"/>
      <w:bookmarkStart w:id="2018" w:name="_Toc39051728"/>
      <w:bookmarkStart w:id="2019" w:name="_Toc43363320"/>
      <w:bookmarkStart w:id="2020" w:name="_Toc45132927"/>
      <w:bookmarkStart w:id="2021" w:name="_Toc49871658"/>
      <w:bookmarkStart w:id="2022" w:name="_Toc50023548"/>
      <w:bookmarkStart w:id="2023" w:name="_Toc51761228"/>
      <w:bookmarkStart w:id="2024" w:name="_Toc67492712"/>
      <w:bookmarkStart w:id="2025" w:name="_Toc74838446"/>
      <w:bookmarkStart w:id="2026" w:name="_Toc104311270"/>
      <w:bookmarkStart w:id="2027" w:name="_Toc104385950"/>
      <w:bookmarkStart w:id="2028" w:name="_Toc104407145"/>
      <w:bookmarkStart w:id="2029" w:name="_Toc104408438"/>
      <w:bookmarkStart w:id="2030" w:name="_Toc104546032"/>
      <w:bookmarkStart w:id="2031" w:name="_Toc191391850"/>
      <w:bookmarkStart w:id="2032" w:name="_Toc214973263"/>
      <w:r>
        <w:rPr>
          <w:lang w:eastAsia="zh-CN"/>
        </w:rPr>
        <w:t>B.3.2</w:t>
      </w:r>
      <w:r>
        <w:rPr>
          <w:lang w:eastAsia="zh-CN"/>
        </w:rPr>
        <w:tab/>
        <w:t>Npcf_AMPolicyControl_Create Service Operation</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5BCDFE0F" w14:textId="77777777" w:rsidR="004F1B76" w:rsidRDefault="004F1B76">
      <w:pPr>
        <w:pStyle w:val="Heading3"/>
      </w:pPr>
      <w:bookmarkStart w:id="2033" w:name="_Toc28011169"/>
      <w:bookmarkStart w:id="2034" w:name="_Toc34138032"/>
      <w:bookmarkStart w:id="2035" w:name="_Toc36037627"/>
      <w:bookmarkStart w:id="2036" w:name="_Toc39051729"/>
      <w:bookmarkStart w:id="2037" w:name="_Toc43363321"/>
      <w:bookmarkStart w:id="2038" w:name="_Toc45132928"/>
      <w:bookmarkStart w:id="2039" w:name="_Toc49871659"/>
      <w:bookmarkStart w:id="2040" w:name="_Toc50023549"/>
      <w:bookmarkStart w:id="2041" w:name="_Toc51761229"/>
      <w:bookmarkStart w:id="2042" w:name="_Toc67492713"/>
      <w:bookmarkStart w:id="2043" w:name="_Toc74838447"/>
      <w:bookmarkStart w:id="2044" w:name="_Toc104311271"/>
      <w:bookmarkStart w:id="2045" w:name="_Toc104385951"/>
      <w:bookmarkStart w:id="2046" w:name="_Toc104407146"/>
      <w:bookmarkStart w:id="2047" w:name="_Toc104408439"/>
      <w:bookmarkStart w:id="2048" w:name="_Toc104546033"/>
      <w:bookmarkStart w:id="2049" w:name="_Toc191391851"/>
      <w:bookmarkStart w:id="2050" w:name="_Toc214973264"/>
      <w:r>
        <w:rPr>
          <w:rFonts w:hint="eastAsia"/>
        </w:rPr>
        <w:t>B.3.2.1</w:t>
      </w:r>
      <w:r>
        <w:tab/>
      </w:r>
      <w:r>
        <w:rPr>
          <w:rFonts w:hint="eastAsia"/>
        </w:rPr>
        <w:t>General</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14:paraId="447E5097" w14:textId="77777777" w:rsidR="004F1B76" w:rsidRDefault="004F1B76">
      <w:pPr>
        <w:pStyle w:val="B2"/>
        <w:rPr>
          <w:noProof/>
          <w:lang w:val="fr-FR"/>
        </w:rPr>
      </w:pPr>
      <w:r>
        <w:rPr>
          <w:noProof/>
          <w:lang w:val="fr-FR"/>
        </w:rPr>
        <w:t>a)</w:t>
      </w:r>
      <w:r>
        <w:rPr>
          <w:noProof/>
          <w:lang w:val="fr-FR"/>
        </w:rPr>
        <w:tab/>
        <w:t>the RAT type entry corresponding to non-3GPP access and/or the RAT type entry corresponding to the 3GPP access encoded in the "ratTypes" attribute, if available; and</w:t>
      </w:r>
    </w:p>
    <w:p w14:paraId="3CE67929" w14:textId="77777777" w:rsidR="004F1B76" w:rsidRDefault="004F1B76">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bookmarkStart w:id="2051" w:name="_Hlk39048739"/>
      <w:r>
        <w:rPr>
          <w:noProof/>
          <w:lang w:val="fr-FR"/>
        </w:rPr>
        <w:t xml:space="preserve"> </w:t>
      </w:r>
    </w:p>
    <w:p w14:paraId="70C2FE98" w14:textId="77777777" w:rsidR="004F1B76" w:rsidRDefault="004F1B76">
      <w:pPr>
        <w:pStyle w:val="NO"/>
      </w:pPr>
      <w:r>
        <w:t>NOTE:</w:t>
      </w:r>
      <w:r>
        <w:tab/>
      </w:r>
      <w:r w:rsidR="00813C9C">
        <w:t xml:space="preserve">If </w:t>
      </w:r>
      <w:r w:rsidR="00813C9C">
        <w:rPr>
          <w:noProof/>
          <w:lang w:val="fr-FR"/>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bookmarkEnd w:id="2051"/>
    </w:p>
    <w:p w14:paraId="03AE1238" w14:textId="77777777" w:rsidR="004F1B76" w:rsidRDefault="004F1B76">
      <w:pPr>
        <w:pStyle w:val="B10"/>
      </w:pPr>
      <w:r>
        <w:rPr>
          <w:noProof/>
          <w:lang w:val="fr-FR"/>
        </w:rPr>
        <w:t>-</w:t>
      </w:r>
      <w:r>
        <w:rPr>
          <w:noProof/>
          <w:lang w:val="fr-FR"/>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Pr>
          <w:noProof/>
          <w:lang w:val="fr-FR"/>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Pr>
          <w:noProof/>
          <w:lang w:val="fr-FR"/>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 xml:space="preserve">When the PEI includes </w:t>
      </w:r>
      <w:bookmarkStart w:id="2052" w:name="_Hlk38380782"/>
      <w:r>
        <w:t>an indication that the MAC address cannot be used as Equipment identifier of the</w:t>
      </w:r>
      <w:bookmarkEnd w:id="2052"/>
      <w:r>
        <w:t xml:space="preserve"> FN-RG</w:t>
      </w:r>
      <w:bookmarkStart w:id="2053" w:name="_Hlk38380814"/>
      <w:r>
        <w:t>, the PEI cannot be trusted for regulatory purposes and</w:t>
      </w:r>
      <w:bookmarkEnd w:id="2053"/>
      <w:r>
        <w:t xml:space="preserve"> cannot be used for equipment based policy evaluation.</w:t>
      </w:r>
    </w:p>
    <w:p w14:paraId="3AA97555" w14:textId="77777777" w:rsidR="004F1B76" w:rsidRDefault="004F1B76">
      <w:pPr>
        <w:pStyle w:val="Heading3"/>
        <w:rPr>
          <w:rFonts w:eastAsia="Batang"/>
          <w:lang w:eastAsia="ko-KR"/>
        </w:rPr>
      </w:pPr>
      <w:bookmarkStart w:id="2054" w:name="_Toc28011170"/>
      <w:bookmarkStart w:id="2055" w:name="_Toc34138033"/>
      <w:bookmarkStart w:id="2056" w:name="_Toc36037628"/>
      <w:bookmarkStart w:id="2057" w:name="_Toc39051730"/>
      <w:bookmarkStart w:id="2058" w:name="_Toc43363322"/>
      <w:bookmarkStart w:id="2059" w:name="_Toc45132929"/>
      <w:bookmarkStart w:id="2060" w:name="_Toc49871660"/>
      <w:bookmarkStart w:id="2061" w:name="_Toc50023550"/>
      <w:bookmarkStart w:id="2062" w:name="_Toc51761230"/>
      <w:bookmarkStart w:id="2063" w:name="_Toc67492714"/>
      <w:bookmarkStart w:id="2064" w:name="_Toc74838448"/>
      <w:bookmarkStart w:id="2065" w:name="_Toc104311272"/>
      <w:bookmarkStart w:id="2066" w:name="_Toc104385952"/>
      <w:bookmarkStart w:id="2067" w:name="_Toc104407147"/>
      <w:bookmarkStart w:id="2068" w:name="_Toc104408440"/>
      <w:bookmarkStart w:id="2069" w:name="_Toc104546034"/>
      <w:bookmarkStart w:id="2070" w:name="_Toc191391852"/>
      <w:bookmarkStart w:id="2071" w:name="_Toc214973265"/>
      <w:r>
        <w:rPr>
          <w:rFonts w:eastAsia="Batang"/>
          <w:lang w:eastAsia="ko-KR"/>
        </w:rPr>
        <w:t>B.3.2.2</w:t>
      </w:r>
      <w:r>
        <w:rPr>
          <w:rFonts w:eastAsia="Batang"/>
          <w:lang w:eastAsia="ko-KR"/>
        </w:rPr>
        <w:tab/>
        <w:t>AMF Access and Mobility Policy</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120706A3" w14:textId="77777777" w:rsidR="004F1B76" w:rsidRDefault="004F1B76">
      <w:pPr>
        <w:pStyle w:val="Heading4"/>
        <w:rPr>
          <w:lang w:eastAsia="ko-KR"/>
        </w:rPr>
      </w:pPr>
      <w:bookmarkStart w:id="2072" w:name="_Toc28011171"/>
      <w:bookmarkStart w:id="2073" w:name="_Toc34138034"/>
      <w:bookmarkStart w:id="2074" w:name="_Toc36037629"/>
      <w:bookmarkStart w:id="2075" w:name="_Toc39051731"/>
      <w:bookmarkStart w:id="2076" w:name="_Toc43363323"/>
      <w:bookmarkStart w:id="2077" w:name="_Toc45132930"/>
      <w:bookmarkStart w:id="2078" w:name="_Toc49871661"/>
      <w:bookmarkStart w:id="2079" w:name="_Toc50023551"/>
      <w:bookmarkStart w:id="2080" w:name="_Toc51761231"/>
      <w:bookmarkStart w:id="2081" w:name="_Toc67492715"/>
      <w:bookmarkStart w:id="2082" w:name="_Toc74838449"/>
      <w:bookmarkStart w:id="2083" w:name="_Toc104311273"/>
      <w:bookmarkStart w:id="2084" w:name="_Toc104385953"/>
      <w:bookmarkStart w:id="2085" w:name="_Toc104407148"/>
      <w:bookmarkStart w:id="2086" w:name="_Toc104408441"/>
      <w:bookmarkStart w:id="2087" w:name="_Toc104546035"/>
      <w:bookmarkStart w:id="2088" w:name="_Toc191391853"/>
      <w:bookmarkStart w:id="2089" w:name="_Toc214973266"/>
      <w:r>
        <w:rPr>
          <w:lang w:eastAsia="ko-KR"/>
        </w:rPr>
        <w:t>B.3.2.2.1</w:t>
      </w:r>
      <w:r>
        <w:rPr>
          <w:lang w:eastAsia="ko-KR"/>
        </w:rPr>
        <w:tab/>
        <w:t>General</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90" w:name="_Toc28011172"/>
      <w:bookmarkStart w:id="2091" w:name="_Toc34138035"/>
      <w:bookmarkStart w:id="2092" w:name="_Toc36037630"/>
      <w:bookmarkStart w:id="2093" w:name="_Toc39051732"/>
      <w:bookmarkStart w:id="2094" w:name="_Toc43363324"/>
      <w:bookmarkStart w:id="2095" w:name="_Toc45132931"/>
      <w:bookmarkStart w:id="2096" w:name="_Toc49871662"/>
      <w:bookmarkStart w:id="2097" w:name="_Toc50023552"/>
      <w:bookmarkStart w:id="2098" w:name="_Toc51761232"/>
      <w:bookmarkStart w:id="2099" w:name="_Toc67492716"/>
      <w:bookmarkStart w:id="2100" w:name="_Toc74838450"/>
      <w:bookmarkStart w:id="2101" w:name="_Toc104311274"/>
      <w:bookmarkStart w:id="2102" w:name="_Toc104385954"/>
      <w:bookmarkStart w:id="2103" w:name="_Toc104407149"/>
      <w:bookmarkStart w:id="2104" w:name="_Toc104408442"/>
      <w:bookmarkStart w:id="2105" w:name="_Toc104546036"/>
      <w:bookmarkStart w:id="2106" w:name="_Toc191391854"/>
      <w:bookmarkStart w:id="2107" w:name="_Toc214973267"/>
      <w:r>
        <w:rPr>
          <w:lang w:eastAsia="ko-KR"/>
        </w:rPr>
        <w:t>B.3.2.2.2</w:t>
      </w:r>
      <w:r>
        <w:rPr>
          <w:lang w:eastAsia="ko-KR"/>
        </w:rPr>
        <w:tab/>
        <w:t>Wireline Service Area Restriction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108" w:name="_Toc34138036"/>
      <w:bookmarkStart w:id="2109" w:name="_Toc36037631"/>
      <w:bookmarkStart w:id="2110" w:name="_Toc39051733"/>
      <w:bookmarkStart w:id="2111" w:name="_Toc43363325"/>
      <w:bookmarkStart w:id="2112" w:name="_Toc45132932"/>
      <w:bookmarkStart w:id="2113" w:name="_Toc49871663"/>
      <w:bookmarkStart w:id="2114" w:name="_Toc50023553"/>
      <w:bookmarkStart w:id="2115" w:name="_Toc51761233"/>
      <w:bookmarkStart w:id="2116" w:name="_Toc67492717"/>
      <w:bookmarkStart w:id="2117" w:name="_Toc74838451"/>
      <w:bookmarkStart w:id="2118" w:name="_Toc104311275"/>
      <w:bookmarkStart w:id="2119" w:name="_Toc104385955"/>
      <w:bookmarkStart w:id="2120" w:name="_Toc104407150"/>
      <w:bookmarkStart w:id="2121" w:name="_Toc104408443"/>
      <w:bookmarkStart w:id="2122" w:name="_Toc104546037"/>
      <w:bookmarkStart w:id="2123" w:name="_Toc191391855"/>
      <w:bookmarkStart w:id="2124" w:name="_Toc214973268"/>
      <w:r>
        <w:rPr>
          <w:lang w:eastAsia="ko-KR"/>
        </w:rPr>
        <w:t>B.3.2.2.3</w:t>
      </w:r>
      <w:r>
        <w:rPr>
          <w:lang w:eastAsia="ko-KR"/>
        </w:rPr>
        <w:tab/>
      </w:r>
      <w:bookmarkEnd w:id="2108"/>
      <w:bookmarkEnd w:id="2109"/>
      <w:bookmarkEnd w:id="2110"/>
      <w:r>
        <w:rPr>
          <w:lang w:eastAsia="ko-KR"/>
        </w:rPr>
        <w:t>Void</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67A14336" w14:textId="77777777" w:rsidR="004F1B76" w:rsidRDefault="004F1B76">
      <w:pPr>
        <w:pStyle w:val="Heading2"/>
        <w:rPr>
          <w:lang w:eastAsia="zh-CN"/>
        </w:rPr>
      </w:pPr>
      <w:bookmarkStart w:id="2125" w:name="_Toc28011173"/>
      <w:bookmarkStart w:id="2126" w:name="_Toc34138037"/>
      <w:bookmarkStart w:id="2127" w:name="_Toc36037632"/>
      <w:bookmarkStart w:id="2128" w:name="_Toc39051734"/>
      <w:bookmarkStart w:id="2129" w:name="_Toc43363326"/>
      <w:bookmarkStart w:id="2130" w:name="_Toc45132933"/>
      <w:bookmarkStart w:id="2131" w:name="_Toc49871664"/>
      <w:bookmarkStart w:id="2132" w:name="_Toc50023554"/>
      <w:bookmarkStart w:id="2133" w:name="_Toc51761234"/>
      <w:bookmarkStart w:id="2134" w:name="_Toc67492718"/>
      <w:bookmarkStart w:id="2135" w:name="_Toc74838452"/>
      <w:bookmarkStart w:id="2136" w:name="_Toc104311276"/>
      <w:bookmarkStart w:id="2137" w:name="_Toc104385956"/>
      <w:bookmarkStart w:id="2138" w:name="_Toc104407151"/>
      <w:bookmarkStart w:id="2139" w:name="_Toc104408444"/>
      <w:bookmarkStart w:id="2140" w:name="_Toc104546038"/>
      <w:bookmarkStart w:id="2141" w:name="_Toc191391856"/>
      <w:bookmarkStart w:id="2142" w:name="_Toc214973269"/>
      <w:r>
        <w:rPr>
          <w:lang w:eastAsia="zh-CN"/>
        </w:rPr>
        <w:t>B.3.3</w:t>
      </w:r>
      <w:r>
        <w:rPr>
          <w:lang w:eastAsia="zh-CN"/>
        </w:rPr>
        <w:tab/>
        <w:t>Npcf_AMPolicyControl_UpdateNotify Service Operation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309C6515" w14:textId="77777777" w:rsidR="004F1B76" w:rsidRDefault="004F1B76">
      <w:pPr>
        <w:pStyle w:val="Heading3"/>
      </w:pPr>
      <w:bookmarkStart w:id="2143" w:name="_Toc34138038"/>
      <w:bookmarkStart w:id="2144" w:name="_Toc36037633"/>
      <w:bookmarkStart w:id="2145" w:name="_Toc39051735"/>
      <w:bookmarkStart w:id="2146" w:name="_Toc43363327"/>
      <w:bookmarkStart w:id="2147" w:name="_Toc45132934"/>
      <w:bookmarkStart w:id="2148" w:name="_Toc49871665"/>
      <w:bookmarkStart w:id="2149" w:name="_Toc50023555"/>
      <w:bookmarkStart w:id="2150" w:name="_Toc51761235"/>
      <w:bookmarkStart w:id="2151" w:name="_Toc67492719"/>
      <w:bookmarkStart w:id="2152" w:name="_Toc74838453"/>
      <w:bookmarkStart w:id="2153" w:name="_Toc104311277"/>
      <w:bookmarkStart w:id="2154" w:name="_Toc104385957"/>
      <w:bookmarkStart w:id="2155" w:name="_Toc104407152"/>
      <w:bookmarkStart w:id="2156" w:name="_Toc104408445"/>
      <w:bookmarkStart w:id="2157" w:name="_Toc104546039"/>
      <w:bookmarkStart w:id="2158" w:name="_Toc191391857"/>
      <w:bookmarkStart w:id="2159" w:name="_Toc214973270"/>
      <w:r>
        <w:t>B.3.3.1</w:t>
      </w:r>
      <w:r>
        <w:tab/>
        <w:t>General</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60" w:name="_Toc28011174"/>
      <w:bookmarkStart w:id="2161" w:name="_Toc34138039"/>
      <w:bookmarkStart w:id="2162" w:name="_Toc36037634"/>
      <w:bookmarkStart w:id="2163" w:name="_Toc39051736"/>
      <w:bookmarkStart w:id="2164" w:name="_Toc43363328"/>
      <w:bookmarkStart w:id="2165" w:name="_Toc45132935"/>
      <w:bookmarkStart w:id="2166" w:name="_Toc49871666"/>
      <w:bookmarkStart w:id="2167" w:name="_Toc50023556"/>
      <w:bookmarkStart w:id="2168" w:name="_Toc51761236"/>
      <w:bookmarkStart w:id="2169" w:name="_Toc67492720"/>
      <w:bookmarkStart w:id="2170" w:name="_Toc74838454"/>
      <w:bookmarkStart w:id="2171" w:name="_Toc104311278"/>
      <w:bookmarkStart w:id="2172" w:name="_Toc104385958"/>
      <w:bookmarkStart w:id="2173" w:name="_Toc104407153"/>
      <w:bookmarkStart w:id="2174" w:name="_Toc104408446"/>
      <w:bookmarkStart w:id="2175" w:name="_Toc104546040"/>
      <w:bookmarkStart w:id="2176" w:name="_Toc191391858"/>
      <w:bookmarkStart w:id="2177" w:name="_Toc214973271"/>
      <w:r>
        <w:rPr>
          <w:lang w:eastAsia="zh-CN"/>
        </w:rPr>
        <w:t>B.3.4</w:t>
      </w:r>
      <w:r>
        <w:rPr>
          <w:lang w:eastAsia="zh-CN"/>
        </w:rPr>
        <w:tab/>
        <w:t>Npcf_AMPolicyControl_Update Service Operation</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224BB6C" w14:textId="77777777" w:rsidR="004F1B76" w:rsidRDefault="004F1B76">
      <w:pPr>
        <w:pStyle w:val="Heading3"/>
      </w:pPr>
      <w:bookmarkStart w:id="2178" w:name="_Toc28011175"/>
      <w:bookmarkStart w:id="2179" w:name="_Toc34138040"/>
      <w:bookmarkStart w:id="2180" w:name="_Toc36037635"/>
      <w:bookmarkStart w:id="2181" w:name="_Toc39051737"/>
      <w:bookmarkStart w:id="2182" w:name="_Toc43363329"/>
      <w:bookmarkStart w:id="2183" w:name="_Toc45132936"/>
      <w:bookmarkStart w:id="2184" w:name="_Toc49871667"/>
      <w:bookmarkStart w:id="2185" w:name="_Toc50023557"/>
      <w:bookmarkStart w:id="2186" w:name="_Toc51761237"/>
      <w:bookmarkStart w:id="2187" w:name="_Toc67492721"/>
      <w:bookmarkStart w:id="2188" w:name="_Toc74838455"/>
      <w:bookmarkStart w:id="2189" w:name="_Toc104311279"/>
      <w:bookmarkStart w:id="2190" w:name="_Toc104385959"/>
      <w:bookmarkStart w:id="2191" w:name="_Toc104407154"/>
      <w:bookmarkStart w:id="2192" w:name="_Toc104408447"/>
      <w:bookmarkStart w:id="2193" w:name="_Toc104546041"/>
      <w:bookmarkStart w:id="2194" w:name="_Toc191391859"/>
      <w:bookmarkStart w:id="2195" w:name="_Toc214973272"/>
      <w:r>
        <w:t>B.3.4.1</w:t>
      </w:r>
      <w:r>
        <w:tab/>
        <w:t>General</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Pr>
          <w:noProof/>
          <w:lang w:val="fr-FR"/>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Pr>
          <w:noProof/>
          <w:lang w:val="fr-FR"/>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Pr>
          <w:noProof/>
          <w:lang w:val="fr-FR"/>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Pr>
          <w:noProof/>
          <w:lang w:val="fr-FR"/>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Pr>
          <w:noProof/>
          <w:lang w:val="fr-FR"/>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96" w:name="_Toc28011176"/>
      <w:bookmarkStart w:id="2197" w:name="_Toc34138041"/>
      <w:bookmarkStart w:id="2198" w:name="_Toc36037636"/>
      <w:bookmarkStart w:id="2199" w:name="_Toc39051738"/>
      <w:bookmarkStart w:id="2200" w:name="_Toc43363330"/>
      <w:bookmarkStart w:id="2201" w:name="_Toc45132937"/>
      <w:bookmarkStart w:id="2202" w:name="_Toc49871668"/>
      <w:bookmarkStart w:id="2203" w:name="_Toc50023558"/>
      <w:bookmarkStart w:id="2204" w:name="_Toc51761238"/>
      <w:bookmarkStart w:id="2205" w:name="_Toc67492722"/>
      <w:bookmarkStart w:id="2206" w:name="_Toc74838456"/>
      <w:bookmarkStart w:id="2207" w:name="_Toc104311280"/>
      <w:bookmarkStart w:id="2208" w:name="_Toc104385960"/>
      <w:bookmarkStart w:id="2209" w:name="_Toc104407155"/>
      <w:bookmarkStart w:id="2210" w:name="_Toc104408448"/>
      <w:bookmarkStart w:id="2211" w:name="_Toc104546042"/>
      <w:bookmarkStart w:id="2212" w:name="_Toc191391860"/>
      <w:bookmarkStart w:id="2213" w:name="_Toc214973273"/>
      <w:r>
        <w:t>B.3.4.2</w:t>
      </w:r>
      <w:r>
        <w:tab/>
        <w:t>Policy Control Request Triggers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For a FN-RG or a 5G-RG registering via wireline access, only the following</w:t>
      </w:r>
      <w:bookmarkStart w:id="2214" w:name="_Hlk16499846"/>
      <w:r>
        <w:t xml:space="preserve"> Policy Control Request Triggers defined in </w:t>
      </w:r>
      <w:r w:rsidR="00642478">
        <w:t>clause</w:t>
      </w:r>
      <w:r>
        <w:rPr>
          <w:lang w:eastAsia="zh-CN"/>
        </w:rPr>
        <w:t> </w:t>
      </w:r>
      <w:r>
        <w:t>4.2.3.2 shall apply</w:t>
      </w:r>
      <w:bookmarkEnd w:id="2214"/>
      <w:r>
        <w:t xml:space="preserve">: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215" w:name="_Toc34138042"/>
    </w:p>
    <w:p w14:paraId="64348B6A" w14:textId="77777777" w:rsidR="004F1B76" w:rsidRDefault="004F1B76">
      <w:pPr>
        <w:pStyle w:val="Heading3"/>
        <w:rPr>
          <w:noProof/>
        </w:rPr>
      </w:pPr>
      <w:bookmarkStart w:id="2216" w:name="_Toc36037637"/>
      <w:bookmarkStart w:id="2217" w:name="_Toc39051739"/>
      <w:bookmarkStart w:id="2218" w:name="_Toc43363331"/>
      <w:bookmarkStart w:id="2219" w:name="_Toc45132938"/>
      <w:bookmarkStart w:id="2220" w:name="_Toc49871669"/>
      <w:bookmarkStart w:id="2221" w:name="_Toc50023559"/>
      <w:bookmarkStart w:id="2222" w:name="_Toc51761239"/>
      <w:bookmarkStart w:id="2223" w:name="_Toc67492723"/>
      <w:bookmarkStart w:id="2224" w:name="_Toc74838457"/>
      <w:bookmarkStart w:id="2225" w:name="_Toc104311281"/>
      <w:bookmarkStart w:id="2226" w:name="_Toc104385961"/>
      <w:bookmarkStart w:id="2227" w:name="_Toc104407156"/>
      <w:bookmarkStart w:id="2228" w:name="_Toc104408449"/>
      <w:bookmarkStart w:id="2229" w:name="_Toc104546043"/>
      <w:bookmarkStart w:id="2230" w:name="_Toc191391861"/>
      <w:bookmarkStart w:id="2231" w:name="_Toc214973274"/>
      <w:r>
        <w:t>B.3.4.3</w:t>
      </w:r>
      <w:r>
        <w:tab/>
        <w:t>Encoding of updated policy</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32" w:name="_Toc28011177"/>
      <w:bookmarkStart w:id="2233" w:name="_Toc34138043"/>
      <w:bookmarkStart w:id="2234" w:name="_Toc36037638"/>
      <w:bookmarkStart w:id="2235" w:name="_Toc39051740"/>
      <w:bookmarkStart w:id="2236" w:name="_Toc43363332"/>
      <w:bookmarkStart w:id="2237" w:name="_Toc45132939"/>
      <w:bookmarkStart w:id="2238" w:name="_Toc49871670"/>
      <w:bookmarkStart w:id="2239" w:name="_Toc50023560"/>
      <w:bookmarkStart w:id="2240" w:name="_Toc51761240"/>
      <w:bookmarkStart w:id="2241" w:name="_Toc67492724"/>
      <w:bookmarkStart w:id="2242" w:name="_Toc74838458"/>
      <w:bookmarkStart w:id="2243" w:name="_Toc104311282"/>
      <w:bookmarkStart w:id="2244" w:name="_Toc104385962"/>
      <w:bookmarkStart w:id="2245" w:name="_Toc104407157"/>
      <w:bookmarkStart w:id="2246" w:name="_Toc104408450"/>
      <w:bookmarkStart w:id="2247" w:name="_Toc104546044"/>
      <w:bookmarkStart w:id="2248" w:name="_Toc191391862"/>
      <w:bookmarkStart w:id="2249" w:name="_Toc214973275"/>
      <w:r>
        <w:rPr>
          <w:lang w:eastAsia="zh-CN"/>
        </w:rPr>
        <w:t>B.3.5</w:t>
      </w:r>
      <w:r>
        <w:rPr>
          <w:lang w:eastAsia="zh-CN"/>
        </w:rPr>
        <w:tab/>
        <w:t>Npcf_AMPolicyControl_Delete Service Operation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1AB62C66" w14:textId="77777777" w:rsidR="004F1B76" w:rsidRDefault="004F1B76">
      <w:pPr>
        <w:pStyle w:val="Heading3"/>
      </w:pPr>
      <w:bookmarkStart w:id="2250" w:name="_Toc34138044"/>
      <w:bookmarkStart w:id="2251" w:name="_Toc36037639"/>
      <w:bookmarkStart w:id="2252" w:name="_Toc39051741"/>
      <w:bookmarkStart w:id="2253" w:name="_Toc43363333"/>
      <w:bookmarkStart w:id="2254" w:name="_Toc45132940"/>
      <w:bookmarkStart w:id="2255" w:name="_Toc49871671"/>
      <w:bookmarkStart w:id="2256" w:name="_Toc50023561"/>
      <w:bookmarkStart w:id="2257" w:name="_Toc51761241"/>
      <w:bookmarkStart w:id="2258" w:name="_Toc67492725"/>
      <w:bookmarkStart w:id="2259" w:name="_Toc74838459"/>
      <w:bookmarkStart w:id="2260" w:name="_Toc104311283"/>
      <w:bookmarkStart w:id="2261" w:name="_Toc104385963"/>
      <w:bookmarkStart w:id="2262" w:name="_Toc104407158"/>
      <w:bookmarkStart w:id="2263" w:name="_Toc104408451"/>
      <w:bookmarkStart w:id="2264" w:name="_Toc104546045"/>
      <w:bookmarkStart w:id="2265" w:name="_Toc191391863"/>
      <w:bookmarkStart w:id="2266" w:name="_Toc214973276"/>
      <w:r>
        <w:t>B.3.5.1</w:t>
      </w:r>
      <w:r>
        <w:tab/>
        <w:t>General</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77777777" w:rsidR="004F1B76" w:rsidRDefault="004F1B76" w:rsidP="00BD2F3B">
      <w:pPr>
        <w:pStyle w:val="Heading8"/>
        <w:pageBreakBefore/>
        <w:rPr>
          <w:noProof/>
        </w:rPr>
      </w:pPr>
      <w:bookmarkStart w:id="2267" w:name="_Toc28011178"/>
      <w:bookmarkStart w:id="2268" w:name="_Toc34138045"/>
      <w:bookmarkStart w:id="2269" w:name="_Toc36037640"/>
      <w:bookmarkStart w:id="2270" w:name="_Toc39051742"/>
      <w:bookmarkStart w:id="2271" w:name="_Toc43363334"/>
      <w:bookmarkStart w:id="2272" w:name="_Toc45132941"/>
      <w:bookmarkStart w:id="2273" w:name="_Toc49871672"/>
      <w:bookmarkStart w:id="2274" w:name="_Toc50023562"/>
      <w:bookmarkStart w:id="2275" w:name="_Toc51761242"/>
      <w:bookmarkStart w:id="2276" w:name="_Toc67492726"/>
      <w:bookmarkStart w:id="2277" w:name="_Toc74838460"/>
      <w:bookmarkStart w:id="2278" w:name="_Toc104311284"/>
      <w:bookmarkStart w:id="2279" w:name="_Toc104385964"/>
      <w:bookmarkStart w:id="2280" w:name="_Toc104407159"/>
      <w:bookmarkStart w:id="2281" w:name="_Toc104408452"/>
      <w:bookmarkStart w:id="2282" w:name="_Toc104546046"/>
      <w:bookmarkStart w:id="2283" w:name="_Toc191391864"/>
      <w:bookmarkStart w:id="2284" w:name="_Toc214973277"/>
      <w:bookmarkEnd w:id="1806"/>
      <w:r>
        <w:rPr>
          <w:noProof/>
        </w:rPr>
        <w:t xml:space="preserve">Annex </w:t>
      </w:r>
      <w:r>
        <w:rPr>
          <w:noProof/>
          <w:lang w:eastAsia="zh-CN"/>
        </w:rPr>
        <w:t>C</w:t>
      </w:r>
      <w:r>
        <w:rPr>
          <w:noProof/>
        </w:rPr>
        <w:t xml:space="preserve"> (informative):</w:t>
      </w:r>
      <w:r>
        <w:rPr>
          <w:noProof/>
          <w:lang w:eastAsia="zh-CN"/>
        </w:rPr>
        <w:br/>
      </w:r>
      <w:r>
        <w:rPr>
          <w:noProof/>
        </w:rPr>
        <w:t>Change history</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77777777"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73F118C6" w:rsidR="00962CCB" w:rsidRDefault="00962CCB" w:rsidP="00962CCB">
            <w:pPr>
              <w:pStyle w:val="TAC"/>
              <w:rPr>
                <w:rFonts w:cs="Arial"/>
                <w:sz w:val="16"/>
                <w:szCs w:val="16"/>
              </w:rPr>
            </w:pPr>
            <w:r>
              <w:rPr>
                <w:rFonts w:cs="Arial"/>
                <w:sz w:val="16"/>
                <w:szCs w:val="16"/>
              </w:rPr>
              <w:t>C3-254601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77550D6B" w:rsidR="00B63F72" w:rsidRDefault="00B63F72" w:rsidP="00B63F72">
            <w:pPr>
              <w:pStyle w:val="TAC"/>
              <w:rPr>
                <w:rFonts w:cs="Arial"/>
                <w:sz w:val="16"/>
                <w:szCs w:val="16"/>
              </w:rPr>
            </w:pPr>
            <w:r>
              <w:rPr>
                <w:rFonts w:cs="Arial"/>
                <w:sz w:val="16"/>
                <w:szCs w:val="16"/>
              </w:rPr>
              <w:t>C3-254049</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4CBB1BDE" w:rsidR="00C73C33" w:rsidRDefault="00C73C33" w:rsidP="00C73C33">
            <w:pPr>
              <w:pStyle w:val="TAC"/>
              <w:rPr>
                <w:rFonts w:cs="Arial"/>
                <w:sz w:val="16"/>
                <w:szCs w:val="16"/>
              </w:rPr>
            </w:pPr>
            <w:r>
              <w:rPr>
                <w:rFonts w:cs="Arial"/>
                <w:sz w:val="16"/>
                <w:szCs w:val="16"/>
              </w:rPr>
              <w:t>C3-254395</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11B88AB" w:rsidR="009212EE" w:rsidRDefault="009212EE" w:rsidP="009212EE">
            <w:pPr>
              <w:pStyle w:val="TAC"/>
              <w:rPr>
                <w:rFonts w:cs="Arial"/>
                <w:sz w:val="16"/>
                <w:szCs w:val="16"/>
              </w:rPr>
            </w:pPr>
            <w:r>
              <w:rPr>
                <w:rFonts w:cs="Arial"/>
                <w:sz w:val="16"/>
                <w:szCs w:val="16"/>
              </w:rPr>
              <w:t>C3-254396</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29A8168A" w:rsidR="003A5228" w:rsidRDefault="003A5228" w:rsidP="003A5228">
            <w:pPr>
              <w:pStyle w:val="TAC"/>
              <w:rPr>
                <w:rFonts w:cs="Arial"/>
                <w:sz w:val="16"/>
                <w:szCs w:val="16"/>
              </w:rPr>
            </w:pPr>
            <w:r>
              <w:rPr>
                <w:rFonts w:cs="Arial"/>
                <w:sz w:val="16"/>
                <w:szCs w:val="16"/>
              </w:rPr>
              <w:t>C3-254577</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715FF480" w:rsidR="009B78B4" w:rsidRDefault="009B78B4" w:rsidP="009B78B4">
            <w:pPr>
              <w:pStyle w:val="TAC"/>
              <w:rPr>
                <w:rFonts w:cs="Arial"/>
                <w:sz w:val="16"/>
                <w:szCs w:val="16"/>
              </w:rPr>
            </w:pPr>
            <w:r>
              <w:rPr>
                <w:rFonts w:cs="Arial"/>
                <w:sz w:val="16"/>
                <w:szCs w:val="16"/>
              </w:rPr>
              <w:t>C3-255475</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6B63CC17" w:rsidR="00CB62A0" w:rsidRDefault="00CB62A0" w:rsidP="00CB62A0">
            <w:pPr>
              <w:pStyle w:val="TAC"/>
              <w:rPr>
                <w:rFonts w:cs="Arial"/>
                <w:sz w:val="16"/>
                <w:szCs w:val="16"/>
              </w:rPr>
            </w:pPr>
            <w:r>
              <w:rPr>
                <w:rFonts w:cs="Arial"/>
                <w:sz w:val="16"/>
                <w:szCs w:val="16"/>
              </w:rPr>
              <w:t>C3-255479</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0A2F70E9" w:rsidR="00CB7BAF" w:rsidRDefault="00CB7BAF" w:rsidP="00CB7BAF">
            <w:pPr>
              <w:pStyle w:val="TAC"/>
              <w:rPr>
                <w:rFonts w:cs="Arial"/>
                <w:sz w:val="16"/>
                <w:szCs w:val="16"/>
              </w:rPr>
            </w:pPr>
            <w:r>
              <w:rPr>
                <w:rFonts w:cs="Arial"/>
                <w:sz w:val="16"/>
                <w:szCs w:val="16"/>
              </w:rPr>
              <w:t>C3-255680</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CE7CE" w14:textId="77777777" w:rsidR="00662125" w:rsidRDefault="00662125">
      <w:r>
        <w:separator/>
      </w:r>
    </w:p>
  </w:endnote>
  <w:endnote w:type="continuationSeparator" w:id="0">
    <w:p w14:paraId="73CC9638" w14:textId="77777777" w:rsidR="00662125" w:rsidRDefault="00662125">
      <w:r>
        <w:continuationSeparator/>
      </w:r>
    </w:p>
  </w:endnote>
  <w:endnote w:type="continuationNotice" w:id="1">
    <w:p w14:paraId="7F13671F" w14:textId="77777777" w:rsidR="00662125" w:rsidRDefault="00662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377ED" w14:textId="77777777" w:rsidR="00662125" w:rsidRDefault="00662125">
      <w:r>
        <w:separator/>
      </w:r>
    </w:p>
  </w:footnote>
  <w:footnote w:type="continuationSeparator" w:id="0">
    <w:p w14:paraId="559C8FEB" w14:textId="77777777" w:rsidR="00662125" w:rsidRDefault="00662125">
      <w:r>
        <w:continuationSeparator/>
      </w:r>
    </w:p>
  </w:footnote>
  <w:footnote w:type="continuationNotice" w:id="1">
    <w:p w14:paraId="1C14C2DA" w14:textId="77777777" w:rsidR="00662125" w:rsidRDefault="00662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7C738124"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02C">
      <w:rPr>
        <w:rFonts w:ascii="Arial" w:hAnsi="Arial" w:cs="Arial"/>
        <w:b/>
        <w:noProof/>
        <w:sz w:val="18"/>
        <w:szCs w:val="18"/>
      </w:rPr>
      <w:t>draft3GPP TS 29.507 V19.5.0 (2025-12)</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64789AF1"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02C">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974889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25760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2570226">
    <w:abstractNumId w:val="12"/>
  </w:num>
  <w:num w:numId="4" w16cid:durableId="1544292486">
    <w:abstractNumId w:val="11"/>
  </w:num>
  <w:num w:numId="5" w16cid:durableId="78160880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68579118">
    <w:abstractNumId w:val="14"/>
  </w:num>
  <w:num w:numId="7" w16cid:durableId="190808008">
    <w:abstractNumId w:val="15"/>
  </w:num>
  <w:num w:numId="8" w16cid:durableId="180049077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69713567">
    <w:abstractNumId w:val="8"/>
  </w:num>
  <w:num w:numId="10" w16cid:durableId="311448023">
    <w:abstractNumId w:val="13"/>
  </w:num>
  <w:num w:numId="11" w16cid:durableId="1606383155">
    <w:abstractNumId w:val="10"/>
  </w:num>
  <w:num w:numId="12" w16cid:durableId="1419668490">
    <w:abstractNumId w:val="7"/>
  </w:num>
  <w:num w:numId="13" w16cid:durableId="58403148">
    <w:abstractNumId w:val="6"/>
  </w:num>
  <w:num w:numId="14" w16cid:durableId="96215026">
    <w:abstractNumId w:val="5"/>
  </w:num>
  <w:num w:numId="15" w16cid:durableId="916595034">
    <w:abstractNumId w:val="4"/>
  </w:num>
  <w:num w:numId="16" w16cid:durableId="825392785">
    <w:abstractNumId w:val="3"/>
  </w:num>
  <w:num w:numId="17" w16cid:durableId="1570924052">
    <w:abstractNumId w:val="2"/>
  </w:num>
  <w:num w:numId="18" w16cid:durableId="1533811429">
    <w:abstractNumId w:val="1"/>
  </w:num>
  <w:num w:numId="19" w16cid:durableId="1960330489">
    <w:abstractNumId w:val="0"/>
  </w:num>
  <w:num w:numId="20" w16cid:durableId="12389788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4849"/>
    <w:rsid w:val="000E60CC"/>
    <w:rsid w:val="000E6B27"/>
    <w:rsid w:val="000E6DCB"/>
    <w:rsid w:val="000F1DD5"/>
    <w:rsid w:val="000F3381"/>
    <w:rsid w:val="000F627E"/>
    <w:rsid w:val="001033D9"/>
    <w:rsid w:val="001040E3"/>
    <w:rsid w:val="00105E2E"/>
    <w:rsid w:val="00106476"/>
    <w:rsid w:val="0010699F"/>
    <w:rsid w:val="00112B9C"/>
    <w:rsid w:val="00114CD8"/>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8212E"/>
    <w:rsid w:val="00183AE1"/>
    <w:rsid w:val="00183ED2"/>
    <w:rsid w:val="00186CAE"/>
    <w:rsid w:val="001870E9"/>
    <w:rsid w:val="00187E21"/>
    <w:rsid w:val="00195F73"/>
    <w:rsid w:val="00197D1F"/>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3635"/>
    <w:rsid w:val="004654E4"/>
    <w:rsid w:val="00467EC1"/>
    <w:rsid w:val="00473285"/>
    <w:rsid w:val="004745B1"/>
    <w:rsid w:val="00476569"/>
    <w:rsid w:val="00477E19"/>
    <w:rsid w:val="0048456B"/>
    <w:rsid w:val="00484CCD"/>
    <w:rsid w:val="004860F5"/>
    <w:rsid w:val="00491AD3"/>
    <w:rsid w:val="0049230D"/>
    <w:rsid w:val="00492623"/>
    <w:rsid w:val="00495549"/>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2BAE"/>
    <w:rsid w:val="005E4DCC"/>
    <w:rsid w:val="005E5F59"/>
    <w:rsid w:val="005E6235"/>
    <w:rsid w:val="005F25B8"/>
    <w:rsid w:val="005F7346"/>
    <w:rsid w:val="005F7C0F"/>
    <w:rsid w:val="00601091"/>
    <w:rsid w:val="006013F4"/>
    <w:rsid w:val="00602539"/>
    <w:rsid w:val="006036B7"/>
    <w:rsid w:val="00606737"/>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3686"/>
    <w:rsid w:val="006A4A05"/>
    <w:rsid w:val="006A7E88"/>
    <w:rsid w:val="006B1FB2"/>
    <w:rsid w:val="006B5A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F86"/>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7987"/>
    <w:rsid w:val="008133F7"/>
    <w:rsid w:val="00813C9C"/>
    <w:rsid w:val="00814157"/>
    <w:rsid w:val="00820E98"/>
    <w:rsid w:val="00825844"/>
    <w:rsid w:val="00830E4A"/>
    <w:rsid w:val="00837402"/>
    <w:rsid w:val="00837C76"/>
    <w:rsid w:val="00840008"/>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1424"/>
    <w:rsid w:val="008F4763"/>
    <w:rsid w:val="008F5718"/>
    <w:rsid w:val="0090187E"/>
    <w:rsid w:val="00902092"/>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A49F6"/>
    <w:rsid w:val="009A54E0"/>
    <w:rsid w:val="009B732B"/>
    <w:rsid w:val="009B78B4"/>
    <w:rsid w:val="009C3F52"/>
    <w:rsid w:val="009D1E7F"/>
    <w:rsid w:val="009D4B6A"/>
    <w:rsid w:val="009D59F7"/>
    <w:rsid w:val="009D684E"/>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4C64"/>
    <w:rsid w:val="00AD5E30"/>
    <w:rsid w:val="00AE1271"/>
    <w:rsid w:val="00AE1BAD"/>
    <w:rsid w:val="00AE24E2"/>
    <w:rsid w:val="00AE3F0F"/>
    <w:rsid w:val="00AE5DD2"/>
    <w:rsid w:val="00AE6C69"/>
    <w:rsid w:val="00AF3CB6"/>
    <w:rsid w:val="00AF6E61"/>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202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66444"/>
    <w:rsid w:val="00E70CAB"/>
    <w:rsid w:val="00E71B06"/>
    <w:rsid w:val="00E72084"/>
    <w:rsid w:val="00E729AB"/>
    <w:rsid w:val="00E7566C"/>
    <w:rsid w:val="00E779D6"/>
    <w:rsid w:val="00E84030"/>
    <w:rsid w:val="00E877C9"/>
    <w:rsid w:val="00E941D2"/>
    <w:rsid w:val="00E96343"/>
    <w:rsid w:val="00E9665C"/>
    <w:rsid w:val="00EA0EED"/>
    <w:rsid w:val="00EA4C0A"/>
    <w:rsid w:val="00EA6D39"/>
    <w:rsid w:val="00EB0351"/>
    <w:rsid w:val="00EB6E49"/>
    <w:rsid w:val="00EC39CD"/>
    <w:rsid w:val="00EC4ED2"/>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3F0E"/>
    <w:rsid w:val="00F76356"/>
    <w:rsid w:val="00F80213"/>
    <w:rsid w:val="00F81CF6"/>
    <w:rsid w:val="00FA2430"/>
    <w:rsid w:val="00FA2B58"/>
    <w:rsid w:val="00FA6163"/>
    <w:rsid w:val="00FB2715"/>
    <w:rsid w:val="00FB3010"/>
    <w:rsid w:val="00FB3F04"/>
    <w:rsid w:val="00FB6A63"/>
    <w:rsid w:val="00FC3637"/>
    <w:rsid w:val="00FC664F"/>
    <w:rsid w:val="00FD4D15"/>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45</Pages>
  <Words>37288</Words>
  <Characters>212542</Characters>
  <Application>Microsoft Office Word</Application>
  <DocSecurity>0</DocSecurity>
  <Lines>1771</Lines>
  <Paragraphs>498</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249332</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41</cp:revision>
  <cp:lastPrinted>2017-09-21T14:17:00Z</cp:lastPrinted>
  <dcterms:created xsi:type="dcterms:W3CDTF">2025-09-22T19:02:00Z</dcterms:created>
  <dcterms:modified xsi:type="dcterms:W3CDTF">2025-11-25T13:26:00Z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