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4CF1773F" w:rsidR="00D85079" w:rsidRDefault="00D85079">
      <w:pPr>
        <w:pStyle w:val="ZA"/>
        <w:framePr w:wrap="notBeside"/>
      </w:pPr>
      <w:bookmarkStart w:id="0" w:name="page1"/>
      <w:r>
        <w:rPr>
          <w:sz w:val="64"/>
        </w:rPr>
        <w:t xml:space="preserve">3GPP TS 29.591 </w:t>
      </w:r>
      <w:r w:rsidR="00B54D38">
        <w:t>V19</w:t>
      </w:r>
      <w:r>
        <w:t>.</w:t>
      </w:r>
      <w:r w:rsidR="00F078FD">
        <w:t>5</w:t>
      </w:r>
      <w:r>
        <w:t>.</w:t>
      </w:r>
      <w:r w:rsidR="00A66384">
        <w:t>0</w:t>
      </w:r>
      <w:r>
        <w:t xml:space="preserve"> </w:t>
      </w:r>
      <w:r>
        <w:rPr>
          <w:sz w:val="32"/>
        </w:rPr>
        <w:t>(</w:t>
      </w:r>
      <w:r w:rsidR="00530EE4">
        <w:rPr>
          <w:sz w:val="32"/>
        </w:rPr>
        <w:t>202</w:t>
      </w:r>
      <w:r w:rsidR="00E40D13">
        <w:rPr>
          <w:sz w:val="32"/>
        </w:rPr>
        <w:t>5</w:t>
      </w:r>
      <w:r>
        <w:rPr>
          <w:sz w:val="32"/>
        </w:rPr>
        <w:t>-</w:t>
      </w:r>
      <w:r w:rsidR="00F078FD">
        <w:rPr>
          <w:sz w:val="32"/>
        </w:rPr>
        <w:t>1</w:t>
      </w:r>
      <w:r w:rsidR="00721DEE">
        <w:rPr>
          <w:sz w:val="32"/>
        </w:rPr>
        <w:t>2</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26970096"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0953032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09530324"/>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0953032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3" w:name="OLE_LINK1"/>
      <w:bookmarkStart w:id="44" w:name="OLE_LINK2"/>
      <w:bookmarkStart w:id="45" w:name="OLE_LINK3"/>
      <w:bookmarkStart w:id="46"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3"/>
    <w:bookmarkEnd w:id="44"/>
    <w:bookmarkEnd w:id="45"/>
    <w:bookmarkEnd w:id="46"/>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0953032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09530327"/>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09530328"/>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09530329"/>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9" w:name="_Toc34228174"/>
      <w:bookmarkStart w:id="100" w:name="_Toc36041577"/>
      <w:bookmarkStart w:id="101" w:name="_Toc36041733"/>
      <w:bookmarkStart w:id="102" w:name="_Toc44680170"/>
      <w:bookmarkStart w:id="103" w:name="_Toc45134767"/>
      <w:bookmarkStart w:id="104" w:name="_Toc49583652"/>
      <w:bookmarkStart w:id="105" w:name="_Toc51764089"/>
      <w:bookmarkStart w:id="106" w:name="_Toc58838764"/>
      <w:bookmarkStart w:id="107" w:name="_Toc59020079"/>
      <w:bookmarkStart w:id="108" w:name="_Toc59020166"/>
      <w:bookmarkStart w:id="109" w:name="_Toc68170830"/>
      <w:bookmarkStart w:id="110" w:name="_Toc136523938"/>
      <w:bookmarkStart w:id="111" w:name="_Toc209530330"/>
      <w:r>
        <w:t>4</w:t>
      </w:r>
      <w:r>
        <w:tab/>
        <w:t>Services offered by the NEF</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7FDF15C5" w14:textId="77777777" w:rsidR="00D85079" w:rsidRDefault="00D85079">
      <w:pPr>
        <w:pStyle w:val="2"/>
      </w:pPr>
      <w:bookmarkStart w:id="112" w:name="_Toc34228175"/>
      <w:bookmarkStart w:id="113" w:name="_Toc36041578"/>
      <w:bookmarkStart w:id="114" w:name="_Toc36041734"/>
      <w:bookmarkStart w:id="115" w:name="_Toc44680171"/>
      <w:bookmarkStart w:id="116" w:name="_Toc45134768"/>
      <w:bookmarkStart w:id="117" w:name="_Toc49583653"/>
      <w:bookmarkStart w:id="118" w:name="_Toc51764090"/>
      <w:bookmarkStart w:id="119" w:name="_Toc58838765"/>
      <w:bookmarkStart w:id="120" w:name="_Toc59020080"/>
      <w:bookmarkStart w:id="121" w:name="_Toc59020167"/>
      <w:bookmarkStart w:id="122" w:name="_Toc68170831"/>
      <w:bookmarkStart w:id="123" w:name="_Toc136523939"/>
      <w:bookmarkStart w:id="124" w:name="_Toc209530331"/>
      <w:r>
        <w:t>4.1</w:t>
      </w:r>
      <w:r>
        <w:tab/>
        <w:t>Introduction</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557D9EB5" w:rsidR="005E3A1E" w:rsidRDefault="005E3A1E" w:rsidP="005E3A1E">
      <w:pPr>
        <w:pStyle w:val="B10"/>
      </w:pPr>
      <w:r>
        <w:t>-</w:t>
      </w:r>
      <w:r>
        <w:tab/>
        <w:t>Nnef_UEId</w:t>
      </w:r>
    </w:p>
    <w:p w14:paraId="4F3E764C" w14:textId="669C2DD7" w:rsidR="00360DF6" w:rsidRDefault="00360DF6" w:rsidP="00360DF6">
      <w:pPr>
        <w:pStyle w:val="B10"/>
      </w:pPr>
      <w:r>
        <w:t>-</w:t>
      </w:r>
      <w:r>
        <w:tab/>
        <w:t>Nnef_</w:t>
      </w:r>
      <w:bookmarkStart w:id="125" w:name="_Hlk213422509"/>
      <w:r>
        <w:t>VFLTraining</w:t>
      </w:r>
      <w:bookmarkEnd w:id="125"/>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6" w:name="_Toc34228176"/>
      <w:bookmarkStart w:id="127" w:name="_Toc36041579"/>
      <w:bookmarkStart w:id="128" w:name="_Toc36041735"/>
      <w:bookmarkStart w:id="129" w:name="_Toc44680172"/>
      <w:bookmarkStart w:id="130" w:name="_Toc45134769"/>
      <w:bookmarkStart w:id="131" w:name="_Toc49583654"/>
      <w:bookmarkStart w:id="132" w:name="_Toc51764091"/>
      <w:bookmarkStart w:id="133" w:name="_Toc58838766"/>
      <w:bookmarkStart w:id="134" w:name="_Toc59020081"/>
      <w:bookmarkStart w:id="135" w:name="_Toc59020168"/>
      <w:bookmarkStart w:id="136" w:name="_Toc68170832"/>
      <w:bookmarkStart w:id="137" w:name="_Toc136523940"/>
      <w:bookmarkStart w:id="138" w:name="_Toc209530332"/>
      <w:r>
        <w:lastRenderedPageBreak/>
        <w:t>4.2</w:t>
      </w:r>
      <w:r>
        <w:tab/>
        <w:t>Nnef_EventExposure Service</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75A3D7F5" w14:textId="77777777" w:rsidR="00D85079" w:rsidRDefault="00D85079">
      <w:pPr>
        <w:pStyle w:val="30"/>
      </w:pPr>
      <w:bookmarkStart w:id="139" w:name="_Toc34228177"/>
      <w:bookmarkStart w:id="140" w:name="_Toc36041580"/>
      <w:bookmarkStart w:id="141" w:name="_Toc36041736"/>
      <w:bookmarkStart w:id="142" w:name="_Toc44680173"/>
      <w:bookmarkStart w:id="143" w:name="_Toc45134770"/>
      <w:bookmarkStart w:id="144" w:name="_Toc49583655"/>
      <w:bookmarkStart w:id="145" w:name="_Toc51764092"/>
      <w:bookmarkStart w:id="146" w:name="_Toc58838767"/>
      <w:bookmarkStart w:id="147" w:name="_Toc59020082"/>
      <w:bookmarkStart w:id="148" w:name="_Toc59020169"/>
      <w:bookmarkStart w:id="149" w:name="_Toc68170833"/>
      <w:bookmarkStart w:id="150" w:name="_Toc136523941"/>
      <w:bookmarkStart w:id="151" w:name="_Toc209530333"/>
      <w:r>
        <w:t>4.2.1</w:t>
      </w:r>
      <w:r>
        <w:tab/>
        <w:t>Service Description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29A0C180" w14:textId="77777777" w:rsidR="00D85079" w:rsidRDefault="00D85079">
      <w:pPr>
        <w:pStyle w:val="40"/>
        <w:rPr>
          <w:noProof/>
          <w:lang w:eastAsia="zh-CN"/>
        </w:rPr>
      </w:pPr>
      <w:bookmarkStart w:id="152" w:name="_Toc11227393"/>
      <w:bookmarkStart w:id="153" w:name="_Toc18481022"/>
      <w:bookmarkStart w:id="154" w:name="_Toc34228178"/>
      <w:bookmarkStart w:id="155" w:name="_Toc36041581"/>
      <w:bookmarkStart w:id="156" w:name="_Toc36041737"/>
      <w:bookmarkStart w:id="157" w:name="_Toc44680174"/>
      <w:bookmarkStart w:id="158" w:name="_Toc45134771"/>
      <w:bookmarkStart w:id="159" w:name="_Toc49583656"/>
      <w:bookmarkStart w:id="160" w:name="_Toc51764093"/>
      <w:bookmarkStart w:id="161" w:name="_Toc58838768"/>
      <w:bookmarkStart w:id="162" w:name="_Toc59020083"/>
      <w:bookmarkStart w:id="163" w:name="_Toc59020170"/>
      <w:bookmarkStart w:id="164" w:name="_Toc68170834"/>
      <w:bookmarkStart w:id="165" w:name="_Toc136523942"/>
      <w:bookmarkStart w:id="166" w:name="_Toc209530334"/>
      <w:r>
        <w:rPr>
          <w:noProof/>
        </w:rPr>
        <w:t>4.2.</w:t>
      </w:r>
      <w:r>
        <w:rPr>
          <w:noProof/>
          <w:lang w:eastAsia="zh-CN"/>
        </w:rPr>
        <w:t>1.1</w:t>
      </w:r>
      <w:r>
        <w:rPr>
          <w:noProof/>
        </w:rPr>
        <w:tab/>
      </w:r>
      <w:r>
        <w:rPr>
          <w:noProof/>
          <w:lang w:eastAsia="zh-CN"/>
        </w:rPr>
        <w:t>Overview</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7" w:name="_Toc34228179"/>
      <w:bookmarkStart w:id="168" w:name="_Toc36041582"/>
      <w:bookmarkStart w:id="169" w:name="_Toc36041738"/>
      <w:bookmarkStart w:id="170" w:name="_Toc44680175"/>
      <w:bookmarkStart w:id="171" w:name="_Toc45134772"/>
      <w:bookmarkStart w:id="172" w:name="_Toc49583657"/>
      <w:bookmarkStart w:id="173" w:name="_Toc51764094"/>
      <w:bookmarkStart w:id="174" w:name="_Toc58838769"/>
      <w:bookmarkStart w:id="175" w:name="_Toc59020084"/>
      <w:bookmarkStart w:id="176" w:name="_Toc59020171"/>
      <w:bookmarkStart w:id="177" w:name="_Toc68170835"/>
      <w:bookmarkStart w:id="178" w:name="_Toc136523943"/>
      <w:bookmarkStart w:id="179" w:name="_Toc209530335"/>
      <w:r>
        <w:rPr>
          <w:noProof/>
        </w:rPr>
        <w:lastRenderedPageBreak/>
        <w:t>4.2.</w:t>
      </w:r>
      <w:r>
        <w:rPr>
          <w:noProof/>
          <w:lang w:eastAsia="zh-CN"/>
        </w:rPr>
        <w:t>1.2</w:t>
      </w:r>
      <w:r>
        <w:rPr>
          <w:noProof/>
        </w:rPr>
        <w:tab/>
      </w:r>
      <w:r>
        <w:rPr>
          <w:noProof/>
          <w:lang w:eastAsia="zh-CN"/>
        </w:rPr>
        <w:t>Service Architecture</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6970097"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9pt" o:ole="">
            <v:imagedata r:id="rId15" o:title=""/>
          </v:shape>
          <o:OLEObject Type="Embed" ProgID="Visio.Drawing.15" ShapeID="_x0000_i1027" DrawAspect="Content" ObjectID="_1826970098"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80" w:name="_Toc34228180"/>
      <w:bookmarkStart w:id="181" w:name="_Toc36041583"/>
      <w:bookmarkStart w:id="182" w:name="_Toc36041739"/>
      <w:bookmarkStart w:id="183" w:name="_Toc44680176"/>
      <w:bookmarkStart w:id="184" w:name="_Toc45134773"/>
      <w:bookmarkStart w:id="185" w:name="_Toc49583658"/>
      <w:bookmarkStart w:id="186" w:name="_Toc51764095"/>
      <w:bookmarkStart w:id="187" w:name="_Toc58838770"/>
      <w:bookmarkStart w:id="188" w:name="_Toc59020085"/>
      <w:bookmarkStart w:id="189" w:name="_Toc59020172"/>
      <w:bookmarkStart w:id="190" w:name="_Toc68170836"/>
      <w:bookmarkStart w:id="191" w:name="_Toc136523944"/>
      <w:bookmarkStart w:id="192" w:name="_Toc209530336"/>
      <w:r>
        <w:rPr>
          <w:noProof/>
        </w:rPr>
        <w:lastRenderedPageBreak/>
        <w:t>4.2.</w:t>
      </w:r>
      <w:r>
        <w:rPr>
          <w:noProof/>
          <w:lang w:eastAsia="zh-CN"/>
        </w:rPr>
        <w:t>1.3</w:t>
      </w:r>
      <w:r>
        <w:rPr>
          <w:noProof/>
        </w:rPr>
        <w:tab/>
      </w:r>
      <w:r>
        <w:rPr>
          <w:noProof/>
          <w:lang w:eastAsia="zh-CN"/>
        </w:rPr>
        <w:t>Network Functions</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03FBE26E" w14:textId="77777777" w:rsidR="00D85079" w:rsidRDefault="00D85079">
      <w:pPr>
        <w:pStyle w:val="50"/>
        <w:rPr>
          <w:noProof/>
          <w:lang w:eastAsia="zh-CN"/>
        </w:rPr>
      </w:pPr>
      <w:bookmarkStart w:id="193" w:name="_Toc11227396"/>
      <w:bookmarkStart w:id="194" w:name="_Toc18481025"/>
      <w:bookmarkStart w:id="195" w:name="_Toc34228181"/>
      <w:bookmarkStart w:id="196" w:name="_Toc36041584"/>
      <w:bookmarkStart w:id="197" w:name="_Toc36041740"/>
      <w:bookmarkStart w:id="198" w:name="_Toc44680177"/>
      <w:bookmarkStart w:id="199" w:name="_Toc45134774"/>
      <w:bookmarkStart w:id="200" w:name="_Toc49583659"/>
      <w:bookmarkStart w:id="201" w:name="_Toc51764096"/>
      <w:bookmarkStart w:id="202" w:name="_Toc58838771"/>
      <w:bookmarkStart w:id="203" w:name="_Toc59020086"/>
      <w:bookmarkStart w:id="204" w:name="_Toc59020173"/>
      <w:bookmarkStart w:id="205" w:name="_Toc68170837"/>
      <w:bookmarkStart w:id="206" w:name="_Toc136523945"/>
      <w:bookmarkStart w:id="207" w:name="_Toc209530337"/>
      <w:r>
        <w:rPr>
          <w:noProof/>
        </w:rPr>
        <w:t>4.2.</w:t>
      </w:r>
      <w:r>
        <w:rPr>
          <w:noProof/>
          <w:lang w:eastAsia="zh-CN"/>
        </w:rPr>
        <w:t>1.3.1</w:t>
      </w:r>
      <w:r>
        <w:rPr>
          <w:noProof/>
        </w:rPr>
        <w:tab/>
      </w:r>
      <w:r>
        <w:rPr>
          <w:noProof/>
          <w:lang w:eastAsia="zh-CN"/>
        </w:rPr>
        <w:t>Network Exposure Function (NEF)</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8" w:name="_Toc34228182"/>
      <w:bookmarkStart w:id="209" w:name="_Toc36041585"/>
      <w:bookmarkStart w:id="210" w:name="_Toc36041741"/>
      <w:bookmarkStart w:id="211" w:name="_Toc44680178"/>
      <w:bookmarkStart w:id="212" w:name="_Toc45134775"/>
      <w:bookmarkStart w:id="213" w:name="_Toc49583660"/>
      <w:bookmarkStart w:id="214" w:name="_Toc51764097"/>
      <w:bookmarkStart w:id="215" w:name="_Toc58838772"/>
      <w:bookmarkStart w:id="216" w:name="_Toc59020087"/>
      <w:bookmarkStart w:id="217" w:name="_Toc59020174"/>
      <w:bookmarkStart w:id="218" w:name="_Toc68170838"/>
      <w:bookmarkStart w:id="219" w:name="_Toc136523946"/>
      <w:bookmarkStart w:id="220" w:name="_Toc209530338"/>
      <w:r>
        <w:rPr>
          <w:noProof/>
        </w:rPr>
        <w:t>4.2.</w:t>
      </w:r>
      <w:r>
        <w:rPr>
          <w:noProof/>
          <w:lang w:eastAsia="zh-CN"/>
        </w:rPr>
        <w:t>1.3.2</w:t>
      </w:r>
      <w:r>
        <w:rPr>
          <w:noProof/>
        </w:rPr>
        <w:tab/>
      </w:r>
      <w:r>
        <w:rPr>
          <w:noProof/>
          <w:lang w:eastAsia="zh-CN"/>
        </w:rPr>
        <w:t>NF Service Consumers</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1" w:name="_Toc34228183"/>
      <w:bookmarkStart w:id="222" w:name="_Toc36041586"/>
      <w:bookmarkStart w:id="223" w:name="_Toc36041742"/>
      <w:bookmarkStart w:id="224" w:name="_Toc44680179"/>
      <w:bookmarkStart w:id="225" w:name="_Toc45134776"/>
      <w:bookmarkStart w:id="226" w:name="_Toc49583661"/>
      <w:bookmarkStart w:id="227" w:name="_Toc51764098"/>
      <w:bookmarkStart w:id="228" w:name="_Toc58838773"/>
      <w:bookmarkStart w:id="229" w:name="_Toc59020088"/>
      <w:bookmarkStart w:id="230" w:name="_Toc59020175"/>
      <w:bookmarkStart w:id="231" w:name="_Toc68170839"/>
      <w:bookmarkStart w:id="232" w:name="_Toc136523947"/>
      <w:bookmarkStart w:id="233" w:name="_Toc209530339"/>
      <w:r>
        <w:t>4.2.2</w:t>
      </w:r>
      <w:r>
        <w:tab/>
        <w:t>Service Operations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2419BFAA" w14:textId="77777777" w:rsidR="00D85079" w:rsidRDefault="00D85079">
      <w:pPr>
        <w:pStyle w:val="40"/>
      </w:pPr>
      <w:bookmarkStart w:id="234" w:name="_Toc34228184"/>
      <w:bookmarkStart w:id="235" w:name="_Toc36041587"/>
      <w:bookmarkStart w:id="236" w:name="_Toc36041743"/>
      <w:bookmarkStart w:id="237" w:name="_Toc44680180"/>
      <w:bookmarkStart w:id="238" w:name="_Toc45134777"/>
      <w:bookmarkStart w:id="239" w:name="_Toc49583662"/>
      <w:bookmarkStart w:id="240" w:name="_Toc51764099"/>
      <w:bookmarkStart w:id="241" w:name="_Toc58838774"/>
      <w:bookmarkStart w:id="242" w:name="_Toc59020089"/>
      <w:bookmarkStart w:id="243" w:name="_Toc59020176"/>
      <w:bookmarkStart w:id="244" w:name="_Toc68170840"/>
      <w:bookmarkStart w:id="245" w:name="_Toc136523948"/>
      <w:bookmarkStart w:id="246" w:name="_Toc209530340"/>
      <w:r>
        <w:t>4.2.2.1</w:t>
      </w:r>
      <w:r>
        <w:tab/>
        <w:t>Introduction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7" w:name="_Toc34228185"/>
      <w:bookmarkStart w:id="248" w:name="_Toc36041588"/>
      <w:bookmarkStart w:id="249" w:name="_Toc36041744"/>
      <w:bookmarkStart w:id="250" w:name="_Toc44680181"/>
      <w:bookmarkStart w:id="251" w:name="_Toc45134778"/>
      <w:bookmarkStart w:id="252" w:name="_Toc49583663"/>
      <w:bookmarkStart w:id="253" w:name="_Toc51764100"/>
      <w:bookmarkStart w:id="254" w:name="_Toc58838775"/>
      <w:bookmarkStart w:id="255" w:name="_Toc59020090"/>
      <w:bookmarkStart w:id="256" w:name="_Toc59020177"/>
      <w:bookmarkStart w:id="257" w:name="_Toc68170841"/>
      <w:bookmarkStart w:id="258" w:name="_Toc136523949"/>
      <w:bookmarkStart w:id="259"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1CE1F821" w14:textId="77777777" w:rsidR="00D85079" w:rsidRDefault="00D85079">
      <w:pPr>
        <w:pStyle w:val="50"/>
      </w:pPr>
      <w:bookmarkStart w:id="260" w:name="_Toc34228186"/>
      <w:bookmarkStart w:id="261" w:name="_Toc36041589"/>
      <w:bookmarkStart w:id="262" w:name="_Toc36041745"/>
      <w:bookmarkStart w:id="263" w:name="_Toc44680182"/>
      <w:bookmarkStart w:id="264" w:name="_Toc45134779"/>
      <w:bookmarkStart w:id="265" w:name="_Toc49583664"/>
      <w:bookmarkStart w:id="266" w:name="_Toc51764101"/>
      <w:bookmarkStart w:id="267" w:name="_Toc58838776"/>
      <w:bookmarkStart w:id="268" w:name="_Toc59020091"/>
      <w:bookmarkStart w:id="269" w:name="_Toc59020178"/>
      <w:bookmarkStart w:id="270" w:name="_Toc68170842"/>
      <w:bookmarkStart w:id="271" w:name="_Toc136523950"/>
      <w:bookmarkStart w:id="272" w:name="_Toc209530342"/>
      <w:r>
        <w:t>4.2.2.2.1</w:t>
      </w:r>
      <w: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3" w:name="_Toc34228187"/>
      <w:bookmarkStart w:id="274" w:name="_Toc36041590"/>
      <w:bookmarkStart w:id="275" w:name="_Toc36041746"/>
      <w:bookmarkStart w:id="276" w:name="_Toc44680183"/>
      <w:bookmarkStart w:id="277" w:name="_Toc45134780"/>
      <w:bookmarkStart w:id="278" w:name="_Toc49583665"/>
      <w:bookmarkStart w:id="279" w:name="_Toc51764102"/>
      <w:bookmarkStart w:id="280" w:name="_Toc58838777"/>
      <w:bookmarkStart w:id="281" w:name="_Toc59020092"/>
      <w:bookmarkStart w:id="282" w:name="_Toc59020179"/>
      <w:bookmarkStart w:id="283" w:name="_Toc68170843"/>
      <w:bookmarkStart w:id="284" w:name="_Toc136523951"/>
      <w:bookmarkStart w:id="285" w:name="_Toc209530343"/>
      <w:r>
        <w:t>4.2.2.2.2</w:t>
      </w:r>
      <w:r>
        <w:tab/>
        <w:t>Creating a new subscription</w:t>
      </w:r>
      <w:bookmarkEnd w:id="273"/>
      <w:bookmarkEnd w:id="274"/>
      <w:bookmarkEnd w:id="275"/>
      <w:bookmarkEnd w:id="276"/>
      <w:bookmarkEnd w:id="277"/>
      <w:bookmarkEnd w:id="278"/>
      <w:bookmarkEnd w:id="279"/>
      <w:bookmarkEnd w:id="280"/>
      <w:bookmarkEnd w:id="281"/>
      <w:bookmarkEnd w:id="282"/>
      <w:bookmarkEnd w:id="283"/>
      <w:bookmarkEnd w:id="284"/>
      <w:bookmarkEnd w:id="285"/>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15pt;height:158.65pt" o:ole="">
            <v:imagedata r:id="rId17" o:title=""/>
          </v:shape>
          <o:OLEObject Type="Embed" ProgID="Visio.Drawing.11" ShapeID="_x0000_i1028" DrawAspect="Content" ObjectID="_1826970099"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286"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286"/>
      <w:r>
        <w:rPr>
          <w:noProof/>
          <w:lang w:eastAsia="zh-CN"/>
        </w:rPr>
        <w:t>.</w:t>
      </w:r>
    </w:p>
    <w:p w14:paraId="6A44949C" w14:textId="77777777" w:rsidR="003A1FC8" w:rsidRPr="003A1FC8" w:rsidRDefault="003A1FC8">
      <w:pPr>
        <w:rPr>
          <w:noProof/>
          <w:lang w:eastAsia="zh-CN"/>
        </w:rPr>
      </w:pPr>
      <w:bookmarkStart w:id="287"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287"/>
    </w:p>
    <w:p w14:paraId="64060C39" w14:textId="77777777" w:rsidR="00D85079" w:rsidRDefault="00D85079">
      <w:pPr>
        <w:pStyle w:val="50"/>
      </w:pPr>
      <w:bookmarkStart w:id="288" w:name="_Toc34228188"/>
      <w:bookmarkStart w:id="289" w:name="_Toc36041591"/>
      <w:bookmarkStart w:id="290" w:name="_Toc36041747"/>
      <w:bookmarkStart w:id="291" w:name="_Toc44680184"/>
      <w:bookmarkStart w:id="292" w:name="_Toc45134781"/>
      <w:bookmarkStart w:id="293" w:name="_Toc49583666"/>
      <w:bookmarkStart w:id="294" w:name="_Toc51764103"/>
      <w:bookmarkStart w:id="295" w:name="_Toc58838778"/>
      <w:bookmarkStart w:id="296" w:name="_Toc59020093"/>
      <w:bookmarkStart w:id="297" w:name="_Toc59020180"/>
      <w:bookmarkStart w:id="298" w:name="_Toc68170844"/>
      <w:bookmarkStart w:id="299" w:name="_Toc136523952"/>
      <w:bookmarkStart w:id="300" w:name="_Toc209530344"/>
      <w:r>
        <w:t>4.2.2.2.3</w:t>
      </w:r>
      <w:r>
        <w:tab/>
        <w:t>Modifying an existing subscription</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5.15pt;height:158.25pt" o:ole="">
            <v:imagedata r:id="rId19" o:title=""/>
          </v:shape>
          <o:OLEObject Type="Embed" ProgID="Visio.Drawing.11" ShapeID="_x0000_i1029" DrawAspect="Content" ObjectID="_1826970100"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01"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1"/>
    </w:p>
    <w:p w14:paraId="55A722E6" w14:textId="77777777" w:rsidR="00D85079" w:rsidRDefault="00D85079">
      <w:pPr>
        <w:pStyle w:val="40"/>
      </w:pPr>
      <w:bookmarkStart w:id="302" w:name="_Toc34228189"/>
      <w:bookmarkStart w:id="303" w:name="_Toc36041592"/>
      <w:bookmarkStart w:id="304" w:name="_Toc36041748"/>
      <w:bookmarkStart w:id="305" w:name="_Toc44680185"/>
      <w:bookmarkStart w:id="306" w:name="_Toc45134782"/>
      <w:bookmarkStart w:id="307" w:name="_Toc49583667"/>
      <w:bookmarkStart w:id="308" w:name="_Toc51764104"/>
      <w:bookmarkStart w:id="309" w:name="_Toc58838779"/>
      <w:bookmarkStart w:id="310" w:name="_Toc59020094"/>
      <w:bookmarkStart w:id="311" w:name="_Toc59020181"/>
      <w:bookmarkStart w:id="312" w:name="_Toc68170845"/>
      <w:bookmarkStart w:id="313" w:name="_Toc136523953"/>
      <w:bookmarkStart w:id="314"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7F2AE3F" w14:textId="77777777" w:rsidR="00D85079" w:rsidRDefault="00D85079">
      <w:pPr>
        <w:pStyle w:val="50"/>
      </w:pPr>
      <w:bookmarkStart w:id="315" w:name="_Toc494194739"/>
      <w:bookmarkStart w:id="316" w:name="_Toc528159048"/>
      <w:bookmarkStart w:id="317" w:name="_Toc532198014"/>
      <w:bookmarkStart w:id="318" w:name="_Toc19865065"/>
      <w:bookmarkStart w:id="319" w:name="_Toc34228190"/>
      <w:bookmarkStart w:id="320" w:name="_Toc36041593"/>
      <w:bookmarkStart w:id="321" w:name="_Toc36041749"/>
      <w:bookmarkStart w:id="322" w:name="_Toc44680186"/>
      <w:bookmarkStart w:id="323" w:name="_Toc45134783"/>
      <w:bookmarkStart w:id="324" w:name="_Toc49583668"/>
      <w:bookmarkStart w:id="325" w:name="_Toc51764105"/>
      <w:bookmarkStart w:id="326" w:name="_Toc58838780"/>
      <w:bookmarkStart w:id="327" w:name="_Toc59020095"/>
      <w:bookmarkStart w:id="328" w:name="_Toc59020182"/>
      <w:bookmarkStart w:id="329" w:name="_Toc68170846"/>
      <w:bookmarkStart w:id="330" w:name="_Toc136523954"/>
      <w:bookmarkStart w:id="331" w:name="_Toc209530346"/>
      <w:r>
        <w:t>4.2.2.3.1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4134E74" w14:textId="77777777" w:rsidR="00D85079" w:rsidRDefault="00D85079">
      <w:pPr>
        <w:rPr>
          <w:noProof/>
        </w:rPr>
      </w:pPr>
      <w:bookmarkStart w:id="332" w:name="_Toc494194740"/>
      <w:bookmarkStart w:id="333"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4" w:name="_Toc532198015"/>
      <w:bookmarkStart w:id="335" w:name="_Toc19865066"/>
      <w:bookmarkStart w:id="336" w:name="_Toc34228191"/>
      <w:bookmarkStart w:id="337" w:name="_Toc36041594"/>
      <w:bookmarkStart w:id="338" w:name="_Toc36041750"/>
      <w:bookmarkStart w:id="339" w:name="_Toc44680187"/>
      <w:bookmarkStart w:id="340" w:name="_Toc45134784"/>
      <w:bookmarkStart w:id="341" w:name="_Toc49583669"/>
      <w:bookmarkStart w:id="342" w:name="_Toc51764106"/>
      <w:bookmarkStart w:id="343" w:name="_Toc58838781"/>
      <w:bookmarkStart w:id="344" w:name="_Toc59020096"/>
      <w:bookmarkStart w:id="345" w:name="_Toc59020183"/>
      <w:bookmarkStart w:id="346" w:name="_Toc68170847"/>
      <w:bookmarkStart w:id="347" w:name="_Toc136523955"/>
      <w:bookmarkStart w:id="348" w:name="_Toc209530347"/>
      <w:r>
        <w:lastRenderedPageBreak/>
        <w:t>4.2.2.3.2</w:t>
      </w:r>
      <w:r>
        <w:tab/>
        <w:t>Unsubscription from event notifications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5.15pt;height:158.25pt" o:ole="">
            <v:imagedata r:id="rId21" o:title=""/>
          </v:shape>
          <o:OLEObject Type="Embed" ProgID="Visio.Drawing.11" ShapeID="_x0000_i1030" DrawAspect="Content" ObjectID="_1826970101"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9" w:name="_Toc34228192"/>
      <w:bookmarkStart w:id="350" w:name="_Toc36041595"/>
      <w:bookmarkStart w:id="351" w:name="_Toc36041751"/>
      <w:bookmarkStart w:id="352" w:name="_Toc44680188"/>
      <w:bookmarkStart w:id="353" w:name="_Toc45134785"/>
      <w:bookmarkStart w:id="354" w:name="_Toc49583670"/>
      <w:bookmarkStart w:id="355" w:name="_Toc51764107"/>
      <w:bookmarkStart w:id="356" w:name="_Toc58838782"/>
      <w:bookmarkStart w:id="357" w:name="_Toc59020097"/>
      <w:bookmarkStart w:id="358" w:name="_Toc59020184"/>
      <w:bookmarkStart w:id="359" w:name="_Toc68170848"/>
      <w:bookmarkStart w:id="360" w:name="_Toc136523956"/>
      <w:bookmarkStart w:id="361" w:name="_Toc209530348"/>
      <w:r>
        <w:t>4.2.2.4</w:t>
      </w:r>
      <w:r>
        <w:tab/>
      </w:r>
      <w:r>
        <w:rPr>
          <w:rFonts w:hint="eastAsia"/>
        </w:rPr>
        <w:t>N</w:t>
      </w:r>
      <w:r>
        <w:t>ne</w:t>
      </w:r>
      <w:r>
        <w:rPr>
          <w:rFonts w:hint="eastAsia"/>
        </w:rPr>
        <w:t>f_</w:t>
      </w:r>
      <w:r>
        <w:t>EventExposure_Notify service operation</w:t>
      </w:r>
      <w:bookmarkEnd w:id="349"/>
      <w:bookmarkEnd w:id="350"/>
      <w:bookmarkEnd w:id="351"/>
      <w:bookmarkEnd w:id="352"/>
      <w:bookmarkEnd w:id="353"/>
      <w:bookmarkEnd w:id="354"/>
      <w:bookmarkEnd w:id="355"/>
      <w:bookmarkEnd w:id="356"/>
      <w:bookmarkEnd w:id="357"/>
      <w:bookmarkEnd w:id="358"/>
      <w:bookmarkEnd w:id="359"/>
      <w:bookmarkEnd w:id="360"/>
      <w:bookmarkEnd w:id="361"/>
    </w:p>
    <w:p w14:paraId="622C400F" w14:textId="77777777" w:rsidR="00D85079" w:rsidRDefault="00D85079">
      <w:pPr>
        <w:pStyle w:val="50"/>
      </w:pPr>
      <w:bookmarkStart w:id="362" w:name="_Toc34228193"/>
      <w:bookmarkStart w:id="363" w:name="_Toc36041596"/>
      <w:bookmarkStart w:id="364" w:name="_Toc36041752"/>
      <w:bookmarkStart w:id="365" w:name="_Toc44680189"/>
      <w:bookmarkStart w:id="366" w:name="_Toc45134786"/>
      <w:bookmarkStart w:id="367" w:name="_Toc49583671"/>
      <w:bookmarkStart w:id="368" w:name="_Toc51764108"/>
      <w:bookmarkStart w:id="369" w:name="_Toc58838783"/>
      <w:bookmarkStart w:id="370" w:name="_Toc59020098"/>
      <w:bookmarkStart w:id="371" w:name="_Toc59020185"/>
      <w:bookmarkStart w:id="372" w:name="_Toc68170849"/>
      <w:bookmarkStart w:id="373" w:name="_Toc136523957"/>
      <w:bookmarkStart w:id="374" w:name="_Toc209530349"/>
      <w:r>
        <w:t>4.2.2.4.1</w:t>
      </w:r>
      <w:r>
        <w:tab/>
        <w:t>General</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5" w:name="_Toc34228194"/>
      <w:bookmarkStart w:id="376" w:name="_Toc36041597"/>
      <w:bookmarkStart w:id="377" w:name="_Toc36041753"/>
      <w:bookmarkStart w:id="378" w:name="_Toc44680190"/>
      <w:bookmarkStart w:id="379" w:name="_Toc45134787"/>
      <w:bookmarkStart w:id="380" w:name="_Toc49583672"/>
      <w:bookmarkStart w:id="381" w:name="_Toc51764109"/>
      <w:bookmarkStart w:id="382" w:name="_Toc58838784"/>
      <w:bookmarkStart w:id="383" w:name="_Toc59020099"/>
      <w:bookmarkStart w:id="384" w:name="_Toc59020186"/>
      <w:bookmarkStart w:id="385" w:name="_Toc68170850"/>
      <w:bookmarkStart w:id="386" w:name="_Toc136523958"/>
      <w:bookmarkStart w:id="387" w:name="_Toc209530350"/>
      <w:r>
        <w:t>4.2.2.4.2</w:t>
      </w:r>
      <w:r>
        <w:tab/>
        <w:t>Notification about subscribed events</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5.15pt;height:158.25pt" o:ole="">
            <v:imagedata r:id="rId23" o:title=""/>
          </v:shape>
          <o:OLEObject Type="Embed" ProgID="Visio.Drawing.11" ShapeID="_x0000_i1031" DrawAspect="Content" ObjectID="_1826970102"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388" w:name="_Hlk134708633"/>
      <w:r w:rsidR="00E82F1F">
        <w:rPr>
          <w:rFonts w:cs="Arial"/>
          <w:szCs w:val="18"/>
        </w:rPr>
        <w:t>DATA_VOLUME_TRANSFER_TIME</w:t>
      </w:r>
      <w:bookmarkEnd w:id="388"/>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9" w:name="_Toc136523959"/>
      <w:bookmarkStart w:id="390" w:name="_Toc209530351"/>
      <w:r>
        <w:lastRenderedPageBreak/>
        <w:t>4.</w:t>
      </w:r>
      <w:r w:rsidR="00480917">
        <w:t>3</w:t>
      </w:r>
      <w:r>
        <w:tab/>
        <w:t>Nnef_EASDeployment Service</w:t>
      </w:r>
      <w:bookmarkEnd w:id="389"/>
      <w:bookmarkEnd w:id="390"/>
    </w:p>
    <w:p w14:paraId="67E34FAA" w14:textId="77777777" w:rsidR="00982555" w:rsidRDefault="00982555" w:rsidP="00982555">
      <w:pPr>
        <w:pStyle w:val="30"/>
      </w:pPr>
      <w:bookmarkStart w:id="391" w:name="_Toc136523960"/>
      <w:bookmarkStart w:id="392" w:name="_Toc209530352"/>
      <w:r>
        <w:t>4.</w:t>
      </w:r>
      <w:r w:rsidR="00480917">
        <w:t>3</w:t>
      </w:r>
      <w:r>
        <w:t>.1</w:t>
      </w:r>
      <w:r>
        <w:tab/>
        <w:t>Service Description</w:t>
      </w:r>
      <w:bookmarkEnd w:id="391"/>
      <w:bookmarkEnd w:id="392"/>
    </w:p>
    <w:p w14:paraId="167420AD" w14:textId="77777777" w:rsidR="00982555" w:rsidRDefault="00982555" w:rsidP="00982555">
      <w:pPr>
        <w:pStyle w:val="40"/>
        <w:rPr>
          <w:noProof/>
          <w:lang w:eastAsia="zh-CN"/>
        </w:rPr>
      </w:pPr>
      <w:bookmarkStart w:id="393" w:name="_Toc136523961"/>
      <w:bookmarkStart w:id="394"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393"/>
      <w:bookmarkEnd w:id="394"/>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5" w:name="_Toc136523962"/>
      <w:bookmarkStart w:id="396"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395"/>
      <w:bookmarkEnd w:id="396"/>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25pt;height:151.15pt" o:ole="">
            <v:imagedata r:id="rId25" o:title=""/>
          </v:shape>
          <o:OLEObject Type="Embed" ProgID="Visio.Drawing.11" ShapeID="_x0000_i1032" DrawAspect="Content" ObjectID="_1826970103"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15pt;height:172.9pt" o:ole="">
            <v:imagedata r:id="rId27" o:title="" cropleft="993f" cropright="10168f"/>
          </v:shape>
          <o:OLEObject Type="Embed" ProgID="Visio.Drawing.11" ShapeID="_x0000_i1033" DrawAspect="Content" ObjectID="_1826970104"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97" w:name="_Toc136523963"/>
      <w:bookmarkStart w:id="398" w:name="_Toc20953035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97"/>
      <w:bookmarkEnd w:id="398"/>
    </w:p>
    <w:p w14:paraId="1682FE11" w14:textId="77777777" w:rsidR="00982555" w:rsidRDefault="00982555" w:rsidP="00982555">
      <w:pPr>
        <w:pStyle w:val="50"/>
        <w:rPr>
          <w:noProof/>
          <w:lang w:eastAsia="zh-CN"/>
        </w:rPr>
      </w:pPr>
      <w:bookmarkStart w:id="399" w:name="_Toc136523964"/>
      <w:bookmarkStart w:id="400"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9"/>
      <w:bookmarkEnd w:id="400"/>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01" w:name="_Toc136523965"/>
      <w:bookmarkStart w:id="402"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01"/>
      <w:bookmarkEnd w:id="402"/>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03" w:name="_Toc136523966"/>
      <w:bookmarkStart w:id="404" w:name="_Toc209530358"/>
      <w:r>
        <w:t>4.</w:t>
      </w:r>
      <w:r w:rsidR="00480917">
        <w:t>3</w:t>
      </w:r>
      <w:r>
        <w:t>.2</w:t>
      </w:r>
      <w:r>
        <w:tab/>
        <w:t>Service Operations</w:t>
      </w:r>
      <w:bookmarkEnd w:id="403"/>
      <w:bookmarkEnd w:id="404"/>
    </w:p>
    <w:p w14:paraId="31B30207" w14:textId="77777777" w:rsidR="00982555" w:rsidRDefault="00982555" w:rsidP="00982555">
      <w:pPr>
        <w:pStyle w:val="40"/>
      </w:pPr>
      <w:bookmarkStart w:id="405" w:name="_Toc136523967"/>
      <w:bookmarkStart w:id="406" w:name="_Toc209530359"/>
      <w:r>
        <w:t>4.</w:t>
      </w:r>
      <w:r w:rsidR="00480917">
        <w:t>3</w:t>
      </w:r>
      <w:r>
        <w:t>.2.1</w:t>
      </w:r>
      <w:r>
        <w:tab/>
        <w:t>Introduction</w:t>
      </w:r>
      <w:bookmarkEnd w:id="405"/>
      <w:bookmarkEnd w:id="406"/>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7" w:name="_Toc136523968"/>
      <w:bookmarkStart w:id="408"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07"/>
      <w:bookmarkEnd w:id="408"/>
    </w:p>
    <w:p w14:paraId="73C401E3" w14:textId="77777777" w:rsidR="00982555" w:rsidRDefault="00982555" w:rsidP="00982555">
      <w:pPr>
        <w:pStyle w:val="50"/>
      </w:pPr>
      <w:bookmarkStart w:id="409" w:name="_Toc136523969"/>
      <w:bookmarkStart w:id="410" w:name="_Toc209530361"/>
      <w:r>
        <w:t>4.</w:t>
      </w:r>
      <w:r w:rsidR="00480917">
        <w:t>3</w:t>
      </w:r>
      <w:r>
        <w:t>.2.2.1</w:t>
      </w:r>
      <w:r>
        <w:tab/>
        <w:t>General</w:t>
      </w:r>
      <w:bookmarkEnd w:id="409"/>
      <w:bookmarkEnd w:id="410"/>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11" w:name="_Toc136523970"/>
      <w:bookmarkStart w:id="412" w:name="_Toc209530362"/>
      <w:r>
        <w:t>4.</w:t>
      </w:r>
      <w:r w:rsidR="00480917">
        <w:t>3</w:t>
      </w:r>
      <w:r>
        <w:t>.2.2.2</w:t>
      </w:r>
      <w:r>
        <w:tab/>
        <w:t>Creating a new subscription</w:t>
      </w:r>
      <w:bookmarkEnd w:id="411"/>
      <w:bookmarkEnd w:id="412"/>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15pt;height:158.65pt" o:ole="">
            <v:imagedata r:id="rId17" o:title=""/>
          </v:shape>
          <o:OLEObject Type="Embed" ProgID="Visio.Drawing.11" ShapeID="_x0000_i1034" DrawAspect="Content" ObjectID="_1826970105"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13" w:name="_Toc83235792"/>
      <w:bookmarkStart w:id="414" w:name="_Toc136523971"/>
      <w:bookmarkStart w:id="415" w:name="_Toc209530363"/>
      <w:bookmarkStart w:id="416"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13"/>
      <w:bookmarkEnd w:id="414"/>
      <w:bookmarkEnd w:id="415"/>
    </w:p>
    <w:p w14:paraId="4CC58371" w14:textId="77777777" w:rsidR="00767376" w:rsidRDefault="00767376" w:rsidP="00767376">
      <w:pPr>
        <w:pStyle w:val="50"/>
      </w:pPr>
      <w:bookmarkStart w:id="417" w:name="_Toc83235793"/>
      <w:bookmarkStart w:id="418" w:name="_Toc136523972"/>
      <w:bookmarkStart w:id="419" w:name="_Toc209530364"/>
      <w:r>
        <w:t>4.3.2.</w:t>
      </w:r>
      <w:r w:rsidR="00F9606B">
        <w:t>3</w:t>
      </w:r>
      <w:r>
        <w:t>.1</w:t>
      </w:r>
      <w:r>
        <w:tab/>
        <w:t>General</w:t>
      </w:r>
      <w:bookmarkEnd w:id="417"/>
      <w:bookmarkEnd w:id="418"/>
      <w:bookmarkEnd w:id="419"/>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20" w:name="_Toc83235794"/>
      <w:bookmarkStart w:id="421" w:name="_Toc136523973"/>
      <w:bookmarkStart w:id="422" w:name="_Toc209530365"/>
      <w:r>
        <w:t>4.3.2.</w:t>
      </w:r>
      <w:r w:rsidR="00F9606B">
        <w:t>3</w:t>
      </w:r>
      <w:r>
        <w:t>.2</w:t>
      </w:r>
      <w:r>
        <w:tab/>
        <w:t xml:space="preserve">Unsubscription </w:t>
      </w:r>
      <w:bookmarkEnd w:id="420"/>
      <w:r w:rsidRPr="002864BC">
        <w:t>of notification of changes of EAS Deployment Information</w:t>
      </w:r>
      <w:bookmarkEnd w:id="421"/>
      <w:bookmarkEnd w:id="422"/>
    </w:p>
    <w:bookmarkEnd w:id="416"/>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5.15pt;height:158.25pt" o:ole="">
            <v:imagedata r:id="rId21" o:title=""/>
          </v:shape>
          <o:OLEObject Type="Embed" ProgID="Visio.Drawing.11" ShapeID="_x0000_i1035" DrawAspect="Content" ObjectID="_1826970106"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23" w:name="_Toc83235795"/>
      <w:bookmarkStart w:id="424" w:name="_Toc136523974"/>
      <w:bookmarkStart w:id="425" w:name="_Toc209530366"/>
      <w:r>
        <w:t>4.3.2.</w:t>
      </w:r>
      <w:r w:rsidR="00F9606B">
        <w:t>4</w:t>
      </w:r>
      <w:r>
        <w:tab/>
      </w:r>
      <w:r>
        <w:rPr>
          <w:rFonts w:hint="eastAsia"/>
        </w:rPr>
        <w:t>N</w:t>
      </w:r>
      <w:r>
        <w:t>ne</w:t>
      </w:r>
      <w:r>
        <w:rPr>
          <w:rFonts w:hint="eastAsia"/>
        </w:rPr>
        <w:t>f_</w:t>
      </w:r>
      <w:r>
        <w:t>EASDeployment_Notify service operation</w:t>
      </w:r>
      <w:bookmarkEnd w:id="423"/>
      <w:bookmarkEnd w:id="424"/>
      <w:bookmarkEnd w:id="425"/>
    </w:p>
    <w:p w14:paraId="3992B085" w14:textId="77777777" w:rsidR="00182B9F" w:rsidRDefault="00182B9F" w:rsidP="00182B9F">
      <w:pPr>
        <w:pStyle w:val="50"/>
      </w:pPr>
      <w:bookmarkStart w:id="426" w:name="_Toc83235796"/>
      <w:bookmarkStart w:id="427" w:name="_Toc136523975"/>
      <w:bookmarkStart w:id="428" w:name="_Toc209530367"/>
      <w:r>
        <w:t>4.3.2.</w:t>
      </w:r>
      <w:r w:rsidR="00F9606B">
        <w:t>4</w:t>
      </w:r>
      <w:r>
        <w:t>.1</w:t>
      </w:r>
      <w:r>
        <w:tab/>
        <w:t>General</w:t>
      </w:r>
      <w:bookmarkEnd w:id="426"/>
      <w:bookmarkEnd w:id="427"/>
      <w:bookmarkEnd w:id="428"/>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9" w:name="_Toc83235797"/>
      <w:bookmarkStart w:id="430" w:name="_Toc136523976"/>
      <w:bookmarkStart w:id="431" w:name="_Toc209530368"/>
      <w:r>
        <w:t>4.3.2.</w:t>
      </w:r>
      <w:r w:rsidR="00F9606B">
        <w:t>4</w:t>
      </w:r>
      <w:r>
        <w:t>.2</w:t>
      </w:r>
      <w:r>
        <w:tab/>
        <w:t xml:space="preserve">Notification </w:t>
      </w:r>
      <w:bookmarkEnd w:id="429"/>
      <w:r>
        <w:t xml:space="preserve">of </w:t>
      </w:r>
      <w:r w:rsidRPr="003233B8">
        <w:t>changes of EAS Deployment Information</w:t>
      </w:r>
      <w:bookmarkEnd w:id="430"/>
      <w:bookmarkEnd w:id="431"/>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5.5pt;height:158.65pt" o:ole="">
            <v:imagedata r:id="rId23" o:title=""/>
          </v:shape>
          <o:OLEObject Type="Embed" ProgID="Visio.Drawing.11" ShapeID="_x0000_i1036" DrawAspect="Content" ObjectID="_1826970107"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32" w:name="_Toc209530369"/>
      <w:r>
        <w:t>4.4</w:t>
      </w:r>
      <w:r>
        <w:tab/>
        <w:t>Nnef_TrafficInfluenceData Service</w:t>
      </w:r>
      <w:bookmarkEnd w:id="432"/>
    </w:p>
    <w:p w14:paraId="2E8F3CBE" w14:textId="77777777" w:rsidR="000F4C3F" w:rsidRDefault="000F4C3F" w:rsidP="000F4C3F">
      <w:pPr>
        <w:pStyle w:val="30"/>
      </w:pPr>
      <w:bookmarkStart w:id="433" w:name="_Toc209530370"/>
      <w:r>
        <w:t>4.4.1</w:t>
      </w:r>
      <w:r>
        <w:tab/>
        <w:t>Service Description</w:t>
      </w:r>
      <w:bookmarkEnd w:id="433"/>
    </w:p>
    <w:p w14:paraId="481A1100" w14:textId="77777777" w:rsidR="000F4C3F" w:rsidRDefault="000F4C3F" w:rsidP="000F4C3F">
      <w:pPr>
        <w:pStyle w:val="40"/>
        <w:rPr>
          <w:noProof/>
          <w:lang w:eastAsia="zh-CN"/>
        </w:rPr>
      </w:pPr>
      <w:bookmarkStart w:id="434" w:name="_Toc209530371"/>
      <w:r>
        <w:rPr>
          <w:noProof/>
        </w:rPr>
        <w:t>4.4.</w:t>
      </w:r>
      <w:r>
        <w:rPr>
          <w:noProof/>
          <w:lang w:eastAsia="zh-CN"/>
        </w:rPr>
        <w:t>1.1</w:t>
      </w:r>
      <w:r>
        <w:rPr>
          <w:noProof/>
        </w:rPr>
        <w:tab/>
      </w:r>
      <w:r>
        <w:rPr>
          <w:noProof/>
          <w:lang w:eastAsia="zh-CN"/>
        </w:rPr>
        <w:t>Overview</w:t>
      </w:r>
      <w:bookmarkEnd w:id="434"/>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5" w:name="_Toc209530372"/>
      <w:r>
        <w:rPr>
          <w:noProof/>
        </w:rPr>
        <w:t>4.4.</w:t>
      </w:r>
      <w:r>
        <w:rPr>
          <w:noProof/>
          <w:lang w:eastAsia="zh-CN"/>
        </w:rPr>
        <w:t>1.2</w:t>
      </w:r>
      <w:r>
        <w:rPr>
          <w:noProof/>
        </w:rPr>
        <w:tab/>
      </w:r>
      <w:r>
        <w:rPr>
          <w:noProof/>
          <w:lang w:eastAsia="zh-CN"/>
        </w:rPr>
        <w:t>Service Architecture</w:t>
      </w:r>
      <w:bookmarkEnd w:id="435"/>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5pt" o:ole="">
            <v:imagedata r:id="rId32" o:title=""/>
          </v:shape>
          <o:OLEObject Type="Embed" ProgID="Visio.Drawing.11" ShapeID="_x0000_i1037" DrawAspect="Content" ObjectID="_1826970108"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1.15pt;height:165.75pt" o:ole="">
            <v:imagedata r:id="rId34" o:title="" cropleft="993f" cropright="10168f"/>
          </v:shape>
          <o:OLEObject Type="Embed" ProgID="Visio.Drawing.11" ShapeID="_x0000_i1038" DrawAspect="Content" ObjectID="_1826970109"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36" w:name="_Toc209530373"/>
      <w:r>
        <w:rPr>
          <w:noProof/>
        </w:rPr>
        <w:t>4.4.</w:t>
      </w:r>
      <w:r>
        <w:rPr>
          <w:noProof/>
          <w:lang w:eastAsia="zh-CN"/>
        </w:rPr>
        <w:t>1.3</w:t>
      </w:r>
      <w:r>
        <w:rPr>
          <w:noProof/>
        </w:rPr>
        <w:tab/>
      </w:r>
      <w:r>
        <w:rPr>
          <w:noProof/>
          <w:lang w:eastAsia="zh-CN"/>
        </w:rPr>
        <w:t>Network Functions</w:t>
      </w:r>
      <w:bookmarkEnd w:id="436"/>
    </w:p>
    <w:p w14:paraId="2129DC9A" w14:textId="77777777" w:rsidR="000F4C3F" w:rsidRDefault="000F4C3F" w:rsidP="000F4C3F">
      <w:pPr>
        <w:pStyle w:val="50"/>
        <w:rPr>
          <w:noProof/>
          <w:lang w:eastAsia="zh-CN"/>
        </w:rPr>
      </w:pPr>
      <w:bookmarkStart w:id="437" w:name="_Toc209530374"/>
      <w:r>
        <w:rPr>
          <w:noProof/>
        </w:rPr>
        <w:t>4.4.</w:t>
      </w:r>
      <w:r>
        <w:rPr>
          <w:noProof/>
          <w:lang w:eastAsia="zh-CN"/>
        </w:rPr>
        <w:t>1.3.1</w:t>
      </w:r>
      <w:r>
        <w:rPr>
          <w:noProof/>
        </w:rPr>
        <w:tab/>
      </w:r>
      <w:r>
        <w:rPr>
          <w:noProof/>
          <w:lang w:eastAsia="zh-CN"/>
        </w:rPr>
        <w:t>Network Exposure Function (NEF)</w:t>
      </w:r>
      <w:bookmarkEnd w:id="437"/>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8" w:name="_Toc209530375"/>
      <w:r>
        <w:rPr>
          <w:noProof/>
        </w:rPr>
        <w:t>4.4.</w:t>
      </w:r>
      <w:r>
        <w:rPr>
          <w:noProof/>
          <w:lang w:eastAsia="zh-CN"/>
        </w:rPr>
        <w:t>1.3.2</w:t>
      </w:r>
      <w:r>
        <w:rPr>
          <w:noProof/>
        </w:rPr>
        <w:tab/>
      </w:r>
      <w:r>
        <w:rPr>
          <w:noProof/>
          <w:lang w:eastAsia="zh-CN"/>
        </w:rPr>
        <w:t>NF Service Consumers</w:t>
      </w:r>
      <w:bookmarkEnd w:id="438"/>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9" w:name="_Toc209530376"/>
      <w:r>
        <w:t>4.4.2</w:t>
      </w:r>
      <w:r>
        <w:tab/>
        <w:t>Service Operations</w:t>
      </w:r>
      <w:bookmarkEnd w:id="439"/>
    </w:p>
    <w:p w14:paraId="4896A27F" w14:textId="77777777" w:rsidR="000F4C3F" w:rsidRDefault="000F4C3F" w:rsidP="000F4C3F">
      <w:pPr>
        <w:pStyle w:val="40"/>
      </w:pPr>
      <w:bookmarkStart w:id="440" w:name="_Toc209530377"/>
      <w:r>
        <w:t>4.4.2.1</w:t>
      </w:r>
      <w:r>
        <w:tab/>
        <w:t>Introduction</w:t>
      </w:r>
      <w:bookmarkEnd w:id="440"/>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41" w:name="_Toc209530378"/>
      <w:r>
        <w:t>4.4.2.2</w:t>
      </w:r>
      <w:r>
        <w:tab/>
        <w:t>Nnef_TrafficInfluenceData</w:t>
      </w:r>
      <w:r w:rsidRPr="00140E21">
        <w:rPr>
          <w:lang w:eastAsia="zh-CN"/>
        </w:rPr>
        <w:t>_Subscribe</w:t>
      </w:r>
      <w:r>
        <w:t xml:space="preserve"> service operation</w:t>
      </w:r>
      <w:bookmarkEnd w:id="441"/>
    </w:p>
    <w:p w14:paraId="1BFC5846" w14:textId="77777777" w:rsidR="000F4C3F" w:rsidRDefault="000F4C3F" w:rsidP="000F4C3F">
      <w:pPr>
        <w:pStyle w:val="50"/>
      </w:pPr>
      <w:bookmarkStart w:id="442" w:name="_Toc209530379"/>
      <w:r>
        <w:t>4.4.2.2.1</w:t>
      </w:r>
      <w:r>
        <w:tab/>
        <w:t>General</w:t>
      </w:r>
      <w:bookmarkEnd w:id="442"/>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43" w:name="_Toc209530380"/>
      <w:r>
        <w:t>4.4.2.2.2</w:t>
      </w:r>
      <w:r>
        <w:tab/>
        <w:t>Creating a new subscription</w:t>
      </w:r>
      <w:bookmarkEnd w:id="443"/>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15pt;height:158.65pt" o:ole="">
            <v:imagedata r:id="rId17" o:title=""/>
          </v:shape>
          <o:OLEObject Type="Embed" ProgID="Visio.Drawing.11" ShapeID="_x0000_i1039" DrawAspect="Content" ObjectID="_1826970110"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44" w:name="_Toc209530381"/>
      <w:r>
        <w:t>4.4.2.2.3</w:t>
      </w:r>
      <w:r>
        <w:tab/>
        <w:t>Modifying an existing subscription</w:t>
      </w:r>
      <w:bookmarkEnd w:id="444"/>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5.15pt;height:158.25pt" o:ole="">
            <v:imagedata r:id="rId19" o:title=""/>
          </v:shape>
          <o:OLEObject Type="Embed" ProgID="Visio.Drawing.11" ShapeID="_x0000_i1040" DrawAspect="Content" ObjectID="_1826970111"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5" w:name="_Toc209530382"/>
      <w:r>
        <w:lastRenderedPageBreak/>
        <w:t>4.4.2.3</w:t>
      </w:r>
      <w:r>
        <w:tab/>
        <w:t>Nnef_TrafficInfluenceData</w:t>
      </w:r>
      <w:r w:rsidRPr="00140E21">
        <w:rPr>
          <w:lang w:eastAsia="zh-CN"/>
        </w:rPr>
        <w:t>_</w:t>
      </w:r>
      <w:r>
        <w:rPr>
          <w:lang w:eastAsia="zh-CN"/>
        </w:rPr>
        <w:t>Unsubscribe</w:t>
      </w:r>
      <w:r>
        <w:t xml:space="preserve"> service operation</w:t>
      </w:r>
      <w:bookmarkEnd w:id="445"/>
    </w:p>
    <w:p w14:paraId="371F4451" w14:textId="77777777" w:rsidR="000F4C3F" w:rsidRDefault="000F4C3F" w:rsidP="000F4C3F">
      <w:pPr>
        <w:pStyle w:val="50"/>
      </w:pPr>
      <w:bookmarkStart w:id="446" w:name="_Toc209530383"/>
      <w:r>
        <w:t>4.4.2.3.1</w:t>
      </w:r>
      <w:r>
        <w:tab/>
        <w:t>General</w:t>
      </w:r>
      <w:bookmarkEnd w:id="446"/>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7" w:name="_Toc209530384"/>
      <w:r>
        <w:t>4.4.2.3.2</w:t>
      </w:r>
      <w:r>
        <w:tab/>
        <w:t xml:space="preserve">Unsubscription </w:t>
      </w:r>
      <w:r w:rsidRPr="002864BC">
        <w:t xml:space="preserve">of notification of </w:t>
      </w:r>
      <w:r>
        <w:t xml:space="preserve">Traffic Influence </w:t>
      </w:r>
      <w:r w:rsidRPr="00E5317F">
        <w:t>Data</w:t>
      </w:r>
      <w:bookmarkEnd w:id="447"/>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5.15pt;height:158.25pt" o:ole="">
            <v:imagedata r:id="rId21" o:title=""/>
          </v:shape>
          <o:OLEObject Type="Embed" ProgID="Visio.Drawing.11" ShapeID="_x0000_i1041" DrawAspect="Content" ObjectID="_1826970112"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8" w:name="_Toc209530385"/>
      <w:r>
        <w:t>4.4.2.4</w:t>
      </w:r>
      <w:r>
        <w:tab/>
        <w:t>Nnef_TrafficInfluenceData</w:t>
      </w:r>
      <w:r w:rsidRPr="00140E21">
        <w:rPr>
          <w:lang w:eastAsia="zh-CN"/>
        </w:rPr>
        <w:t>_Notify</w:t>
      </w:r>
      <w:r>
        <w:t xml:space="preserve"> service operation</w:t>
      </w:r>
      <w:bookmarkEnd w:id="448"/>
    </w:p>
    <w:p w14:paraId="0B3A9E9D" w14:textId="77777777" w:rsidR="000F4C3F" w:rsidRDefault="000F4C3F" w:rsidP="000F4C3F">
      <w:pPr>
        <w:pStyle w:val="50"/>
      </w:pPr>
      <w:bookmarkStart w:id="449" w:name="_Toc209530386"/>
      <w:r>
        <w:t>4.4.2.4.1</w:t>
      </w:r>
      <w:r>
        <w:tab/>
        <w:t>General</w:t>
      </w:r>
      <w:bookmarkEnd w:id="449"/>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50" w:name="_Toc209530387"/>
      <w:r>
        <w:t>4.4.2.4.2</w:t>
      </w:r>
      <w:r>
        <w:tab/>
        <w:t xml:space="preserve">Notification of </w:t>
      </w:r>
      <w:r w:rsidRPr="003233B8">
        <w:t xml:space="preserve">changes of </w:t>
      </w:r>
      <w:r>
        <w:t xml:space="preserve">Traffic Influence </w:t>
      </w:r>
      <w:r w:rsidRPr="00E5317F">
        <w:t>Data</w:t>
      </w:r>
      <w:bookmarkEnd w:id="450"/>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5.15pt;height:158.25pt" o:ole="">
            <v:imagedata r:id="rId23" o:title=""/>
          </v:shape>
          <o:OLEObject Type="Embed" ProgID="Visio.Drawing.11" ShapeID="_x0000_i1042" DrawAspect="Content" ObjectID="_1826970113"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51" w:name="_Toc129250007"/>
      <w:bookmarkStart w:id="452" w:name="_Toc209530388"/>
      <w:r>
        <w:t>4.5</w:t>
      </w:r>
      <w:r>
        <w:tab/>
        <w:t>Nnef_ECSAddress Service</w:t>
      </w:r>
      <w:bookmarkEnd w:id="451"/>
      <w:bookmarkEnd w:id="452"/>
    </w:p>
    <w:p w14:paraId="74B935A5" w14:textId="77777777" w:rsidR="00A55D99" w:rsidRDefault="00A55D99" w:rsidP="00A55D99">
      <w:pPr>
        <w:pStyle w:val="30"/>
      </w:pPr>
      <w:bookmarkStart w:id="453" w:name="_Toc129250008"/>
      <w:bookmarkStart w:id="454" w:name="_Toc209530389"/>
      <w:r>
        <w:t>4.5.1</w:t>
      </w:r>
      <w:r>
        <w:tab/>
        <w:t>Service Description</w:t>
      </w:r>
      <w:bookmarkEnd w:id="453"/>
      <w:bookmarkEnd w:id="454"/>
    </w:p>
    <w:p w14:paraId="004BED70" w14:textId="77777777" w:rsidR="00A55D99" w:rsidRDefault="00A55D99" w:rsidP="00A55D99">
      <w:pPr>
        <w:pStyle w:val="40"/>
        <w:rPr>
          <w:noProof/>
          <w:lang w:eastAsia="zh-CN"/>
        </w:rPr>
      </w:pPr>
      <w:bookmarkStart w:id="455" w:name="_Toc129250009"/>
      <w:bookmarkStart w:id="456" w:name="_Toc209530390"/>
      <w:r>
        <w:rPr>
          <w:noProof/>
        </w:rPr>
        <w:t>4.5.</w:t>
      </w:r>
      <w:r>
        <w:rPr>
          <w:noProof/>
          <w:lang w:eastAsia="zh-CN"/>
        </w:rPr>
        <w:t>1.1</w:t>
      </w:r>
      <w:r>
        <w:rPr>
          <w:noProof/>
        </w:rPr>
        <w:tab/>
      </w:r>
      <w:r>
        <w:rPr>
          <w:noProof/>
          <w:lang w:eastAsia="zh-CN"/>
        </w:rPr>
        <w:t>Overview</w:t>
      </w:r>
      <w:bookmarkEnd w:id="455"/>
      <w:bookmarkEnd w:id="456"/>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7" w:name="_Toc129250010"/>
      <w:bookmarkStart w:id="458" w:name="_Toc209530391"/>
      <w:r>
        <w:rPr>
          <w:noProof/>
        </w:rPr>
        <w:t>4.5.</w:t>
      </w:r>
      <w:r>
        <w:rPr>
          <w:noProof/>
          <w:lang w:eastAsia="zh-CN"/>
        </w:rPr>
        <w:t>1.2</w:t>
      </w:r>
      <w:r>
        <w:rPr>
          <w:noProof/>
        </w:rPr>
        <w:tab/>
      </w:r>
      <w:r>
        <w:rPr>
          <w:noProof/>
          <w:lang w:eastAsia="zh-CN"/>
        </w:rPr>
        <w:t>Service Architecture</w:t>
      </w:r>
      <w:bookmarkEnd w:id="457"/>
      <w:bookmarkEnd w:id="458"/>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5pt" o:ole="">
            <v:imagedata r:id="rId40" o:title=""/>
          </v:shape>
          <o:OLEObject Type="Embed" ProgID="Visio.Drawing.11" ShapeID="_x0000_i1043" DrawAspect="Content" ObjectID="_1826970114"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1.15pt;height:165.75pt" o:ole="">
            <v:imagedata r:id="rId42" o:title="" cropleft="993f" cropright="10168f"/>
          </v:shape>
          <o:OLEObject Type="Embed" ProgID="Visio.Drawing.11" ShapeID="_x0000_i1044" DrawAspect="Content" ObjectID="_1826970115"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9" w:name="_Toc129250011"/>
      <w:bookmarkStart w:id="460" w:name="_Toc209530392"/>
      <w:r>
        <w:rPr>
          <w:noProof/>
        </w:rPr>
        <w:t>4.5.</w:t>
      </w:r>
      <w:r>
        <w:rPr>
          <w:noProof/>
          <w:lang w:eastAsia="zh-CN"/>
        </w:rPr>
        <w:t>1.3</w:t>
      </w:r>
      <w:r>
        <w:rPr>
          <w:noProof/>
        </w:rPr>
        <w:tab/>
      </w:r>
      <w:r>
        <w:rPr>
          <w:noProof/>
          <w:lang w:eastAsia="zh-CN"/>
        </w:rPr>
        <w:t>Network Functions</w:t>
      </w:r>
      <w:bookmarkEnd w:id="459"/>
      <w:bookmarkEnd w:id="460"/>
    </w:p>
    <w:p w14:paraId="011E6AFD" w14:textId="77777777" w:rsidR="00A55D99" w:rsidRDefault="00A55D99" w:rsidP="00A55D99">
      <w:pPr>
        <w:pStyle w:val="50"/>
        <w:rPr>
          <w:noProof/>
          <w:lang w:eastAsia="zh-CN"/>
        </w:rPr>
      </w:pPr>
      <w:bookmarkStart w:id="461" w:name="_Toc129250012"/>
      <w:bookmarkStart w:id="462" w:name="_Toc209530393"/>
      <w:r>
        <w:rPr>
          <w:noProof/>
        </w:rPr>
        <w:t>4.5.</w:t>
      </w:r>
      <w:r>
        <w:rPr>
          <w:noProof/>
          <w:lang w:eastAsia="zh-CN"/>
        </w:rPr>
        <w:t>1.3.1</w:t>
      </w:r>
      <w:r>
        <w:rPr>
          <w:noProof/>
        </w:rPr>
        <w:tab/>
      </w:r>
      <w:r>
        <w:rPr>
          <w:noProof/>
          <w:lang w:eastAsia="zh-CN"/>
        </w:rPr>
        <w:t>Network Exposure Function (NEF)</w:t>
      </w:r>
      <w:bookmarkEnd w:id="461"/>
      <w:bookmarkEnd w:id="462"/>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63" w:name="_Toc129250013"/>
      <w:bookmarkStart w:id="464" w:name="_Toc209530394"/>
      <w:r>
        <w:rPr>
          <w:noProof/>
        </w:rPr>
        <w:t>4.5.</w:t>
      </w:r>
      <w:r>
        <w:rPr>
          <w:noProof/>
          <w:lang w:eastAsia="zh-CN"/>
        </w:rPr>
        <w:t>1.3.2</w:t>
      </w:r>
      <w:r>
        <w:rPr>
          <w:noProof/>
        </w:rPr>
        <w:tab/>
      </w:r>
      <w:r>
        <w:rPr>
          <w:noProof/>
          <w:lang w:eastAsia="zh-CN"/>
        </w:rPr>
        <w:t>NF Service Consumers</w:t>
      </w:r>
      <w:bookmarkEnd w:id="463"/>
      <w:bookmarkEnd w:id="464"/>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5" w:name="_Toc129250014"/>
      <w:bookmarkStart w:id="466" w:name="_Toc209530395"/>
      <w:r>
        <w:t>4.5.2</w:t>
      </w:r>
      <w:r>
        <w:tab/>
        <w:t>Service Operations</w:t>
      </w:r>
      <w:bookmarkEnd w:id="465"/>
      <w:bookmarkEnd w:id="466"/>
    </w:p>
    <w:p w14:paraId="562C45EF" w14:textId="77777777" w:rsidR="00A55D99" w:rsidRDefault="00A55D99" w:rsidP="00A55D99">
      <w:pPr>
        <w:pStyle w:val="40"/>
      </w:pPr>
      <w:bookmarkStart w:id="467" w:name="_Toc129250015"/>
      <w:bookmarkStart w:id="468" w:name="_Toc209530396"/>
      <w:r>
        <w:t>4.5.2.1</w:t>
      </w:r>
      <w:r>
        <w:tab/>
        <w:t>Introduction</w:t>
      </w:r>
      <w:bookmarkEnd w:id="467"/>
      <w:bookmarkEnd w:id="468"/>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9" w:name="_Toc129250016"/>
      <w:bookmarkStart w:id="470" w:name="_Toc209530397"/>
      <w:r>
        <w:t>4.5.2.2</w:t>
      </w:r>
      <w:r>
        <w:tab/>
        <w:t>Nnef_</w:t>
      </w:r>
      <w:r>
        <w:rPr>
          <w:lang w:eastAsia="zh-CN"/>
        </w:rPr>
        <w:t>ECSAddress</w:t>
      </w:r>
      <w:r w:rsidRPr="00140E21">
        <w:rPr>
          <w:lang w:eastAsia="zh-CN"/>
        </w:rPr>
        <w:t>_Subscribe</w:t>
      </w:r>
      <w:r>
        <w:t xml:space="preserve"> service operation</w:t>
      </w:r>
      <w:bookmarkEnd w:id="469"/>
      <w:bookmarkEnd w:id="470"/>
    </w:p>
    <w:p w14:paraId="50FF59A0" w14:textId="77777777" w:rsidR="00A55D99" w:rsidRDefault="00A55D99" w:rsidP="00A55D99">
      <w:pPr>
        <w:pStyle w:val="50"/>
      </w:pPr>
      <w:bookmarkStart w:id="471" w:name="_Toc129250017"/>
      <w:bookmarkStart w:id="472" w:name="_Toc209530398"/>
      <w:r>
        <w:t>4.5.2.2.1</w:t>
      </w:r>
      <w:r>
        <w:tab/>
        <w:t>General</w:t>
      </w:r>
      <w:bookmarkEnd w:id="471"/>
      <w:bookmarkEnd w:id="472"/>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73" w:name="_Toc129250018"/>
      <w:bookmarkStart w:id="474" w:name="_Toc209530399"/>
      <w:r>
        <w:t>4.5.2.2.2</w:t>
      </w:r>
      <w:r>
        <w:tab/>
        <w:t>Creating a new subscription</w:t>
      </w:r>
      <w:bookmarkEnd w:id="473"/>
      <w:bookmarkEnd w:id="474"/>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15pt;height:158.65pt" o:ole="">
            <v:imagedata r:id="rId17" o:title=""/>
          </v:shape>
          <o:OLEObject Type="Embed" ProgID="Visio.Drawing.11" ShapeID="_x0000_i1045" DrawAspect="Content" ObjectID="_1826970116"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475" w:name="_Hlk166060601"/>
      <w:r w:rsidR="007E0D52" w:rsidRPr="005B5AE9">
        <w:rPr>
          <w:noProof/>
        </w:rPr>
        <w:t xml:space="preserve">NF </w:t>
      </w:r>
      <w:r w:rsidR="007E0D52">
        <w:rPr>
          <w:noProof/>
        </w:rPr>
        <w:t xml:space="preserve">service </w:t>
      </w:r>
      <w:r w:rsidR="007E0D52" w:rsidRPr="005B5AE9">
        <w:rPr>
          <w:noProof/>
        </w:rPr>
        <w:t>consumers</w:t>
      </w:r>
      <w:bookmarkEnd w:id="475"/>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76" w:name="_Toc129250000"/>
      <w:bookmarkStart w:id="477" w:name="_Toc209530400"/>
      <w:r>
        <w:t>4.5.2.2.3</w:t>
      </w:r>
      <w:r>
        <w:tab/>
        <w:t>Modifying an existing subscription</w:t>
      </w:r>
      <w:bookmarkEnd w:id="476"/>
      <w:bookmarkEnd w:id="47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15pt;height:158.25pt" o:ole="">
            <v:imagedata r:id="rId45" o:title=""/>
          </v:shape>
          <o:OLEObject Type="Embed" ProgID="Visio.Drawing.11" ShapeID="_x0000_i1046" DrawAspect="Content" ObjectID="_1826970117"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8" w:name="_Toc129250019"/>
      <w:bookmarkStart w:id="479"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78"/>
      <w:bookmarkEnd w:id="479"/>
    </w:p>
    <w:p w14:paraId="67B2B320" w14:textId="77777777" w:rsidR="00A55D99" w:rsidRDefault="00A55D99" w:rsidP="00A55D99">
      <w:pPr>
        <w:pStyle w:val="50"/>
      </w:pPr>
      <w:bookmarkStart w:id="480" w:name="_Toc129250020"/>
      <w:bookmarkStart w:id="481" w:name="_Toc209530402"/>
      <w:r>
        <w:t>4.5.2.3.1</w:t>
      </w:r>
      <w:r>
        <w:tab/>
        <w:t>General</w:t>
      </w:r>
      <w:bookmarkEnd w:id="480"/>
      <w:bookmarkEnd w:id="48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82" w:name="_Toc129250021"/>
      <w:bookmarkStart w:id="483" w:name="_Toc209530403"/>
      <w:r>
        <w:t>4.5.2.3.2</w:t>
      </w:r>
      <w:r>
        <w:tab/>
        <w:t xml:space="preserve">Unsubscription </w:t>
      </w:r>
      <w:r w:rsidRPr="002864BC">
        <w:t xml:space="preserve">of notification of </w:t>
      </w:r>
      <w:bookmarkEnd w:id="482"/>
      <w:r>
        <w:t>ECS Address Configuration Information</w:t>
      </w:r>
      <w:bookmarkEnd w:id="48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5.15pt;height:158.25pt" o:ole="">
            <v:imagedata r:id="rId21" o:title=""/>
          </v:shape>
          <o:OLEObject Type="Embed" ProgID="Visio.Drawing.11" ShapeID="_x0000_i1047" DrawAspect="Content" ObjectID="_1826970118"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8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85" w:name="_Toc209530404"/>
      <w:r>
        <w:t>4.5.2.4</w:t>
      </w:r>
      <w:r>
        <w:tab/>
        <w:t>Nnef_</w:t>
      </w:r>
      <w:r>
        <w:rPr>
          <w:lang w:eastAsia="zh-CN"/>
        </w:rPr>
        <w:t>ECSAddress</w:t>
      </w:r>
      <w:r w:rsidRPr="00140E21">
        <w:rPr>
          <w:lang w:eastAsia="zh-CN"/>
        </w:rPr>
        <w:t>_Notify</w:t>
      </w:r>
      <w:r>
        <w:t xml:space="preserve"> service operation</w:t>
      </w:r>
      <w:bookmarkEnd w:id="484"/>
      <w:bookmarkEnd w:id="485"/>
    </w:p>
    <w:p w14:paraId="79FB7F6C" w14:textId="77777777" w:rsidR="00A55D99" w:rsidRDefault="00A55D99" w:rsidP="00A55D99">
      <w:pPr>
        <w:pStyle w:val="50"/>
      </w:pPr>
      <w:bookmarkStart w:id="486" w:name="_Toc129250023"/>
      <w:bookmarkStart w:id="487" w:name="_Toc209530405"/>
      <w:r>
        <w:t>4.5.2.4.1</w:t>
      </w:r>
      <w:r>
        <w:tab/>
        <w:t>General</w:t>
      </w:r>
      <w:bookmarkEnd w:id="486"/>
      <w:bookmarkEnd w:id="48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8" w:name="_Toc129250024"/>
      <w:bookmarkStart w:id="489" w:name="_Toc209530406"/>
      <w:r>
        <w:t>4.5.2.4.2</w:t>
      </w:r>
      <w:r>
        <w:tab/>
        <w:t xml:space="preserve">Notification of </w:t>
      </w:r>
      <w:r w:rsidRPr="003233B8">
        <w:t xml:space="preserve">changes of </w:t>
      </w:r>
      <w:bookmarkEnd w:id="488"/>
      <w:r>
        <w:t>ECS Address Configuration Information</w:t>
      </w:r>
      <w:bookmarkEnd w:id="48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5.15pt;height:158.25pt" o:ole="">
            <v:imagedata r:id="rId23" o:title=""/>
          </v:shape>
          <o:OLEObject Type="Embed" ProgID="Visio.Drawing.11" ShapeID="_x0000_i1048" DrawAspect="Content" ObjectID="_1826970119"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90" w:name="_Toc209530407"/>
      <w:r>
        <w:t>4.</w:t>
      </w:r>
      <w:r w:rsidR="00813C4B">
        <w:t>6</w:t>
      </w:r>
      <w:r>
        <w:tab/>
        <w:t>Nnef_DNAIMapping Service</w:t>
      </w:r>
      <w:bookmarkEnd w:id="490"/>
    </w:p>
    <w:p w14:paraId="7D58C919" w14:textId="77777777" w:rsidR="00B67E54" w:rsidRDefault="00B67E54" w:rsidP="00B67E54">
      <w:pPr>
        <w:pStyle w:val="30"/>
      </w:pPr>
      <w:bookmarkStart w:id="491" w:name="_Toc209530408"/>
      <w:r>
        <w:t>4.</w:t>
      </w:r>
      <w:r w:rsidR="00813C4B">
        <w:t>6</w:t>
      </w:r>
      <w:r>
        <w:t>.1</w:t>
      </w:r>
      <w:r>
        <w:tab/>
        <w:t>Service Description</w:t>
      </w:r>
      <w:bookmarkEnd w:id="491"/>
    </w:p>
    <w:p w14:paraId="5227B9DE" w14:textId="77777777" w:rsidR="00B67E54" w:rsidRDefault="00B67E54" w:rsidP="00B67E54">
      <w:pPr>
        <w:pStyle w:val="40"/>
        <w:rPr>
          <w:noProof/>
          <w:lang w:eastAsia="zh-CN"/>
        </w:rPr>
      </w:pPr>
      <w:bookmarkStart w:id="492"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49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93"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49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9" type="#_x0000_t75" style="width:5in;height:151.15pt" o:ole="">
            <v:imagedata r:id="rId49" o:title=""/>
          </v:shape>
          <o:OLEObject Type="Embed" ProgID="Visio.Drawing.11" ShapeID="_x0000_i1049" DrawAspect="Content" ObjectID="_1826970120"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1.15pt;height:165.75pt" o:ole="">
            <v:imagedata r:id="rId51" o:title="" cropleft="993f" cropright="10168f"/>
          </v:shape>
          <o:OLEObject Type="Embed" ProgID="Visio.Drawing.11" ShapeID="_x0000_i1050" DrawAspect="Content" ObjectID="_1826970121"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94"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494"/>
    </w:p>
    <w:p w14:paraId="7AFB3143" w14:textId="77777777" w:rsidR="00B67E54" w:rsidRDefault="00B67E54" w:rsidP="00B67E54">
      <w:pPr>
        <w:pStyle w:val="50"/>
        <w:rPr>
          <w:noProof/>
          <w:lang w:eastAsia="zh-CN"/>
        </w:rPr>
      </w:pPr>
      <w:bookmarkStart w:id="495"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6"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49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7" w:name="_Toc209530414"/>
      <w:r>
        <w:t>4.</w:t>
      </w:r>
      <w:r w:rsidR="00813C4B">
        <w:t>6</w:t>
      </w:r>
      <w:r>
        <w:t>.2</w:t>
      </w:r>
      <w:r>
        <w:tab/>
        <w:t>Service Operations</w:t>
      </w:r>
      <w:bookmarkEnd w:id="497"/>
    </w:p>
    <w:p w14:paraId="036E536E" w14:textId="77777777" w:rsidR="00B67E54" w:rsidRDefault="00B67E54" w:rsidP="00B67E54">
      <w:pPr>
        <w:pStyle w:val="40"/>
      </w:pPr>
      <w:bookmarkStart w:id="498" w:name="_Toc209530415"/>
      <w:r>
        <w:t>4.</w:t>
      </w:r>
      <w:r w:rsidR="00813C4B">
        <w:t>6</w:t>
      </w:r>
      <w:r>
        <w:t>.2.1</w:t>
      </w:r>
      <w:r>
        <w:tab/>
        <w:t>Introduction</w:t>
      </w:r>
      <w:bookmarkEnd w:id="49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99" w:name="_Toc209530416"/>
      <w:r>
        <w:t>4.</w:t>
      </w:r>
      <w:r w:rsidR="00813C4B">
        <w:t>6</w:t>
      </w:r>
      <w:r>
        <w:t>.2.2</w:t>
      </w:r>
      <w:r>
        <w:tab/>
        <w:t>Nnef_DNAIMapping</w:t>
      </w:r>
      <w:r w:rsidRPr="00140E21">
        <w:rPr>
          <w:lang w:eastAsia="zh-CN"/>
        </w:rPr>
        <w:t>_Subscribe</w:t>
      </w:r>
      <w:r>
        <w:t xml:space="preserve"> service operation</w:t>
      </w:r>
      <w:bookmarkEnd w:id="499"/>
    </w:p>
    <w:p w14:paraId="2FA4305E" w14:textId="77777777" w:rsidR="00B67E54" w:rsidRDefault="00B67E54" w:rsidP="00B67E54">
      <w:pPr>
        <w:pStyle w:val="50"/>
      </w:pPr>
      <w:bookmarkStart w:id="500" w:name="_Toc209530417"/>
      <w:r>
        <w:t>4.</w:t>
      </w:r>
      <w:r w:rsidR="00813C4B">
        <w:t>6</w:t>
      </w:r>
      <w:r>
        <w:t>.2.2.1</w:t>
      </w:r>
      <w:r>
        <w:tab/>
        <w:t>General</w:t>
      </w:r>
      <w:bookmarkEnd w:id="50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01" w:name="_Toc209530418"/>
      <w:r>
        <w:t>4.</w:t>
      </w:r>
      <w:r w:rsidR="00813C4B">
        <w:t>6</w:t>
      </w:r>
      <w:r>
        <w:t>.2.2.2</w:t>
      </w:r>
      <w:r>
        <w:tab/>
        <w:t>Creating a new subscription</w:t>
      </w:r>
      <w:r w:rsidRPr="009B14ED">
        <w:t xml:space="preserve"> </w:t>
      </w:r>
      <w:r>
        <w:t xml:space="preserve">for </w:t>
      </w:r>
      <w:r w:rsidRPr="009B14ED">
        <w:t>notification of DNAI Mapping Information</w:t>
      </w:r>
      <w:bookmarkEnd w:id="50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15pt;height:158.65pt" o:ole="">
            <v:imagedata r:id="rId17" o:title=""/>
          </v:shape>
          <o:OLEObject Type="Embed" ProgID="Visio.Drawing.11" ShapeID="_x0000_i1051" DrawAspect="Content" ObjectID="_1826970122"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03" w:name="_Toc209530419"/>
      <w:bookmarkEnd w:id="50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03"/>
    </w:p>
    <w:p w14:paraId="11C74C63" w14:textId="77777777" w:rsidR="00B67E54" w:rsidRDefault="00B67E54" w:rsidP="00B67E54">
      <w:pPr>
        <w:pStyle w:val="50"/>
      </w:pPr>
      <w:bookmarkStart w:id="504" w:name="_Toc209530420"/>
      <w:r>
        <w:t>4.</w:t>
      </w:r>
      <w:r w:rsidR="00813C4B">
        <w:t>6</w:t>
      </w:r>
      <w:r>
        <w:t>.2.3.1</w:t>
      </w:r>
      <w:r>
        <w:tab/>
        <w:t>General</w:t>
      </w:r>
      <w:bookmarkEnd w:id="50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05" w:name="_Toc209530421"/>
      <w:r>
        <w:t>4.</w:t>
      </w:r>
      <w:r w:rsidR="00813C4B">
        <w:t>6</w:t>
      </w:r>
      <w:r>
        <w:t>.2.3.2</w:t>
      </w:r>
      <w:r>
        <w:tab/>
        <w:t xml:space="preserve">Unsubscription </w:t>
      </w:r>
      <w:r w:rsidRPr="002864BC">
        <w:t xml:space="preserve">of notification of </w:t>
      </w:r>
      <w:r>
        <w:t>DNAI Mapping Information</w:t>
      </w:r>
      <w:bookmarkEnd w:id="50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5.15pt;height:158.25pt" o:ole="">
            <v:imagedata r:id="rId21" o:title=""/>
          </v:shape>
          <o:OLEObject Type="Embed" ProgID="Visio.Drawing.11" ShapeID="_x0000_i1052" DrawAspect="Content" ObjectID="_1826970123"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6" w:name="_Toc209530422"/>
      <w:r>
        <w:t>4.</w:t>
      </w:r>
      <w:r w:rsidR="00813C4B">
        <w:t>6</w:t>
      </w:r>
      <w:r>
        <w:t>.2.4</w:t>
      </w:r>
      <w:r>
        <w:tab/>
        <w:t>Nnef_DNAIMapping</w:t>
      </w:r>
      <w:r w:rsidRPr="00140E21">
        <w:rPr>
          <w:lang w:eastAsia="zh-CN"/>
        </w:rPr>
        <w:t>_Notify</w:t>
      </w:r>
      <w:r>
        <w:t xml:space="preserve"> service operation</w:t>
      </w:r>
      <w:bookmarkEnd w:id="506"/>
    </w:p>
    <w:p w14:paraId="0DBAF65D" w14:textId="77777777" w:rsidR="00B67E54" w:rsidRDefault="00B67E54" w:rsidP="00B67E54">
      <w:pPr>
        <w:pStyle w:val="50"/>
      </w:pPr>
      <w:bookmarkStart w:id="507" w:name="_Toc209530423"/>
      <w:r>
        <w:t>4.</w:t>
      </w:r>
      <w:r w:rsidR="00813C4B">
        <w:t>6</w:t>
      </w:r>
      <w:r>
        <w:t>.2.4.1</w:t>
      </w:r>
      <w:r>
        <w:tab/>
        <w:t>General</w:t>
      </w:r>
      <w:bookmarkEnd w:id="50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08" w:name="_Toc209530424"/>
      <w:r>
        <w:t>4.</w:t>
      </w:r>
      <w:r w:rsidR="00813C4B">
        <w:t>6</w:t>
      </w:r>
      <w:r>
        <w:t>.2.4.2</w:t>
      </w:r>
      <w:r>
        <w:tab/>
        <w:t xml:space="preserve">Notification of </w:t>
      </w:r>
      <w:r w:rsidRPr="003233B8">
        <w:t xml:space="preserve">changes of </w:t>
      </w:r>
      <w:r>
        <w:t>DNAI Mapping Information</w:t>
      </w:r>
      <w:bookmarkEnd w:id="50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5.15pt;height:158.25pt" o:ole="">
            <v:imagedata r:id="rId23" o:title=""/>
          </v:shape>
          <o:OLEObject Type="Embed" ProgID="Visio.Drawing.11" ShapeID="_x0000_i1053" DrawAspect="Content" ObjectID="_1826970124"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09" w:name="_Toc138693008"/>
      <w:bookmarkStart w:id="510" w:name="_Toc209530425"/>
      <w:r>
        <w:t>4.7</w:t>
      </w:r>
      <w:r>
        <w:tab/>
        <w:t>Nnef_UEId Service</w:t>
      </w:r>
      <w:bookmarkEnd w:id="509"/>
      <w:bookmarkEnd w:id="510"/>
    </w:p>
    <w:p w14:paraId="2000ECF4" w14:textId="77777777" w:rsidR="005E3A1E" w:rsidRDefault="005E3A1E" w:rsidP="005E3A1E">
      <w:pPr>
        <w:pStyle w:val="30"/>
      </w:pPr>
      <w:bookmarkStart w:id="511" w:name="_Toc138693009"/>
      <w:bookmarkStart w:id="512" w:name="_Toc209530426"/>
      <w:r>
        <w:t>4.7.1</w:t>
      </w:r>
      <w:r>
        <w:tab/>
        <w:t>Service Description</w:t>
      </w:r>
      <w:bookmarkEnd w:id="511"/>
      <w:bookmarkEnd w:id="512"/>
    </w:p>
    <w:p w14:paraId="5E8F116C" w14:textId="77777777" w:rsidR="005E3A1E" w:rsidRDefault="005E3A1E" w:rsidP="005E3A1E">
      <w:pPr>
        <w:pStyle w:val="40"/>
        <w:rPr>
          <w:noProof/>
          <w:lang w:eastAsia="zh-CN"/>
        </w:rPr>
      </w:pPr>
      <w:bookmarkStart w:id="513" w:name="_Toc138693010"/>
      <w:bookmarkStart w:id="514" w:name="_Toc209530427"/>
      <w:r>
        <w:rPr>
          <w:noProof/>
        </w:rPr>
        <w:t>4.7.</w:t>
      </w:r>
      <w:r>
        <w:rPr>
          <w:noProof/>
          <w:lang w:eastAsia="zh-CN"/>
        </w:rPr>
        <w:t>1.1</w:t>
      </w:r>
      <w:r>
        <w:rPr>
          <w:noProof/>
        </w:rPr>
        <w:tab/>
      </w:r>
      <w:r>
        <w:rPr>
          <w:noProof/>
          <w:lang w:eastAsia="zh-CN"/>
        </w:rPr>
        <w:t>Overview</w:t>
      </w:r>
      <w:bookmarkEnd w:id="513"/>
      <w:bookmarkEnd w:id="51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15" w:name="_Toc138693011"/>
      <w:bookmarkStart w:id="516" w:name="_Toc209530428"/>
      <w:r>
        <w:rPr>
          <w:noProof/>
        </w:rPr>
        <w:t>4.7.</w:t>
      </w:r>
      <w:r>
        <w:rPr>
          <w:noProof/>
          <w:lang w:eastAsia="zh-CN"/>
        </w:rPr>
        <w:t>1.2</w:t>
      </w:r>
      <w:r>
        <w:rPr>
          <w:noProof/>
        </w:rPr>
        <w:tab/>
      </w:r>
      <w:r>
        <w:rPr>
          <w:noProof/>
          <w:lang w:eastAsia="zh-CN"/>
        </w:rPr>
        <w:t>Service Architecture</w:t>
      </w:r>
      <w:bookmarkEnd w:id="515"/>
      <w:bookmarkEnd w:id="51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15pt" o:ole="">
            <v:imagedata r:id="rId56" o:title=""/>
          </v:shape>
          <o:OLEObject Type="Embed" ProgID="Visio.Drawing.11" ShapeID="_x0000_i1054" DrawAspect="Content" ObjectID="_1826970125"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25pt;height:194.65pt" o:ole="">
            <v:imagedata r:id="rId58" o:title="" cropleft="993f" cropright="10168f"/>
          </v:shape>
          <o:OLEObject Type="Embed" ProgID="Visio.Drawing.11" ShapeID="_x0000_i1055" DrawAspect="Content" ObjectID="_1826970126"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17" w:name="_Toc138693012"/>
      <w:bookmarkStart w:id="518" w:name="_Toc209530429"/>
      <w:r>
        <w:rPr>
          <w:noProof/>
        </w:rPr>
        <w:t>4.7.</w:t>
      </w:r>
      <w:r>
        <w:rPr>
          <w:noProof/>
          <w:lang w:eastAsia="zh-CN"/>
        </w:rPr>
        <w:t>1.3</w:t>
      </w:r>
      <w:r>
        <w:rPr>
          <w:noProof/>
        </w:rPr>
        <w:tab/>
      </w:r>
      <w:r>
        <w:rPr>
          <w:noProof/>
          <w:lang w:eastAsia="zh-CN"/>
        </w:rPr>
        <w:t>Network Functions</w:t>
      </w:r>
      <w:bookmarkEnd w:id="517"/>
      <w:bookmarkEnd w:id="518"/>
    </w:p>
    <w:p w14:paraId="27FDCE8F" w14:textId="77777777" w:rsidR="005E3A1E" w:rsidRDefault="005E3A1E" w:rsidP="005E3A1E">
      <w:pPr>
        <w:pStyle w:val="50"/>
        <w:rPr>
          <w:noProof/>
          <w:lang w:eastAsia="zh-CN"/>
        </w:rPr>
      </w:pPr>
      <w:bookmarkStart w:id="519" w:name="_Toc138693013"/>
      <w:bookmarkStart w:id="520" w:name="_Toc209530430"/>
      <w:r>
        <w:rPr>
          <w:noProof/>
        </w:rPr>
        <w:t>4.7.</w:t>
      </w:r>
      <w:r>
        <w:rPr>
          <w:noProof/>
          <w:lang w:eastAsia="zh-CN"/>
        </w:rPr>
        <w:t>1.3.1</w:t>
      </w:r>
      <w:r>
        <w:rPr>
          <w:noProof/>
        </w:rPr>
        <w:tab/>
      </w:r>
      <w:r>
        <w:rPr>
          <w:noProof/>
          <w:lang w:eastAsia="zh-CN"/>
        </w:rPr>
        <w:t>Network Exposure Function (NEF)</w:t>
      </w:r>
      <w:bookmarkEnd w:id="519"/>
      <w:bookmarkEnd w:id="52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21" w:name="_Toc138693014"/>
      <w:bookmarkStart w:id="522" w:name="_Toc209530431"/>
      <w:r>
        <w:rPr>
          <w:noProof/>
        </w:rPr>
        <w:t>4.7.</w:t>
      </w:r>
      <w:r>
        <w:rPr>
          <w:noProof/>
          <w:lang w:eastAsia="zh-CN"/>
        </w:rPr>
        <w:t>1.3.2</w:t>
      </w:r>
      <w:r>
        <w:rPr>
          <w:noProof/>
        </w:rPr>
        <w:tab/>
      </w:r>
      <w:r>
        <w:rPr>
          <w:noProof/>
          <w:lang w:eastAsia="zh-CN"/>
        </w:rPr>
        <w:t>NF Service Consumers</w:t>
      </w:r>
      <w:bookmarkEnd w:id="521"/>
      <w:bookmarkEnd w:id="52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23" w:name="_Toc138693015"/>
      <w:bookmarkStart w:id="524" w:name="_Toc209530432"/>
      <w:r>
        <w:lastRenderedPageBreak/>
        <w:t>4.7.2</w:t>
      </w:r>
      <w:r>
        <w:tab/>
        <w:t>Service Operations</w:t>
      </w:r>
      <w:bookmarkEnd w:id="523"/>
      <w:bookmarkEnd w:id="524"/>
    </w:p>
    <w:p w14:paraId="15C6B4D3" w14:textId="77777777" w:rsidR="005E3A1E" w:rsidRDefault="005E3A1E" w:rsidP="005E3A1E">
      <w:pPr>
        <w:pStyle w:val="40"/>
      </w:pPr>
      <w:bookmarkStart w:id="525" w:name="_Toc138693016"/>
      <w:bookmarkStart w:id="526" w:name="_Toc209530433"/>
      <w:r>
        <w:t>4.7.2.1</w:t>
      </w:r>
      <w:r>
        <w:tab/>
        <w:t>Introduction</w:t>
      </w:r>
      <w:bookmarkEnd w:id="525"/>
      <w:bookmarkEnd w:id="52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7" w:name="_Toc138693024"/>
      <w:bookmarkStart w:id="528" w:name="_Toc209530434"/>
      <w:r>
        <w:t>4.7.2.2</w:t>
      </w:r>
      <w:r>
        <w:tab/>
        <w:t>Nnef_UEId</w:t>
      </w:r>
      <w:r w:rsidRPr="00140E21">
        <w:rPr>
          <w:lang w:eastAsia="zh-CN"/>
        </w:rPr>
        <w:t>_</w:t>
      </w:r>
      <w:r w:rsidR="00C65933">
        <w:rPr>
          <w:lang w:eastAsia="zh-CN"/>
        </w:rPr>
        <w:t>Get</w:t>
      </w:r>
      <w:r>
        <w:t xml:space="preserve"> service operation</w:t>
      </w:r>
      <w:bookmarkEnd w:id="527"/>
      <w:bookmarkEnd w:id="528"/>
    </w:p>
    <w:p w14:paraId="2E4FA96F" w14:textId="77777777" w:rsidR="005E3A1E" w:rsidRDefault="005E3A1E" w:rsidP="005E3A1E">
      <w:pPr>
        <w:pStyle w:val="50"/>
      </w:pPr>
      <w:bookmarkStart w:id="529" w:name="_Toc138693025"/>
      <w:bookmarkStart w:id="530" w:name="_Toc209530435"/>
      <w:r>
        <w:t>4.7.2.2.1</w:t>
      </w:r>
      <w:r>
        <w:tab/>
        <w:t>General</w:t>
      </w:r>
      <w:bookmarkEnd w:id="529"/>
      <w:bookmarkEnd w:id="53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31" w:name="_Toc138693026"/>
      <w:bookmarkStart w:id="532" w:name="_Toc209530436"/>
      <w:r>
        <w:t>4.7.2.2.2</w:t>
      </w:r>
      <w:r>
        <w:tab/>
        <w:t xml:space="preserve">Fetch internal UE </w:t>
      </w:r>
      <w:bookmarkEnd w:id="531"/>
      <w:r w:rsidR="00D156E8">
        <w:t>information</w:t>
      </w:r>
      <w:r>
        <w:t xml:space="preserve"> for roaming UE</w:t>
      </w:r>
      <w:bookmarkEnd w:id="53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15pt;height:129.75pt" o:ole="">
            <v:imagedata r:id="rId60" o:title=""/>
          </v:shape>
          <o:OLEObject Type="Embed" ProgID="Visio.Drawing.11" ShapeID="_x0000_i1056" DrawAspect="Content" ObjectID="_1826970127"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33" w:name="_Toc153827692"/>
      <w:bookmarkStart w:id="534" w:name="_Toc209530437"/>
      <w:r>
        <w:t>4.7.2.2.3</w:t>
      </w:r>
      <w:r>
        <w:tab/>
      </w:r>
      <w:r>
        <w:rPr>
          <w:noProof/>
        </w:rPr>
        <w:t>UE ID Mapping Information Retrieval</w:t>
      </w:r>
      <w:bookmarkEnd w:id="533"/>
      <w:bookmarkEnd w:id="53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15pt;height:129.75pt" o:ole="">
            <v:imagedata r:id="rId62" o:title=""/>
          </v:shape>
          <o:OLEObject Type="Embed" ProgID="Visio.Drawing.11" ShapeID="_x0000_i1057" DrawAspect="Content" ObjectID="_1826970128"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35" w:name="_Toc510696598"/>
      <w:bookmarkStart w:id="536" w:name="_Toc35971390"/>
      <w:bookmarkStart w:id="537" w:name="_Toc67903514"/>
      <w:bookmarkStart w:id="538" w:name="_Toc73173246"/>
      <w:bookmarkStart w:id="539" w:name="_Toc96959818"/>
      <w:bookmarkStart w:id="540" w:name="_Toc129247525"/>
      <w:bookmarkStart w:id="541" w:name="_Toc164863270"/>
      <w:bookmarkStart w:id="542" w:name="_Toc192881200"/>
      <w:bookmarkStart w:id="543" w:name="_Toc200962071"/>
      <w:bookmarkStart w:id="544" w:name="_Hlk199452043"/>
      <w:bookmarkStart w:id="545" w:name="_Toc207824711"/>
      <w:bookmarkStart w:id="546" w:name="_Toc209530438"/>
      <w:r w:rsidRPr="00983508">
        <w:lastRenderedPageBreak/>
        <w:t>4.8</w:t>
      </w:r>
      <w:r w:rsidRPr="008201B7">
        <w:tab/>
      </w:r>
      <w:r>
        <w:t>Nnef_</w:t>
      </w:r>
      <w:r w:rsidRPr="00C3588F">
        <w:t>VFLTraining</w:t>
      </w:r>
      <w:r>
        <w:t xml:space="preserve"> </w:t>
      </w:r>
      <w:r w:rsidRPr="008201B7">
        <w:t>Service</w:t>
      </w:r>
    </w:p>
    <w:p w14:paraId="28771D86" w14:textId="77777777" w:rsidR="007E1F64" w:rsidRPr="008201B7" w:rsidRDefault="007E1F64" w:rsidP="007E1F64">
      <w:pPr>
        <w:pStyle w:val="30"/>
      </w:pPr>
      <w:r>
        <w:t>4.8.</w:t>
      </w:r>
      <w:r w:rsidRPr="008201B7">
        <w:t>1</w:t>
      </w:r>
      <w:r w:rsidRPr="008201B7">
        <w:tab/>
        <w:t>Service Description</w:t>
      </w:r>
    </w:p>
    <w:p w14:paraId="7CB46755" w14:textId="77777777" w:rsidR="007E1F64" w:rsidRPr="008201B7" w:rsidRDefault="007E1F64" w:rsidP="007E1F64">
      <w:pPr>
        <w:pStyle w:val="40"/>
        <w:rPr>
          <w:noProof/>
          <w:lang w:eastAsia="zh-CN"/>
        </w:rPr>
      </w:pPr>
      <w:r>
        <w:rPr>
          <w:noProof/>
        </w:rPr>
        <w:t>4.8.</w:t>
      </w:r>
      <w:r w:rsidRPr="008201B7">
        <w:rPr>
          <w:noProof/>
          <w:lang w:eastAsia="zh-CN"/>
        </w:rPr>
        <w:t>1.1</w:t>
      </w:r>
      <w:r w:rsidRPr="008201B7">
        <w:rPr>
          <w:noProof/>
        </w:rPr>
        <w:tab/>
      </w:r>
      <w:r w:rsidRPr="008201B7">
        <w:rPr>
          <w:noProof/>
          <w:lang w:eastAsia="zh-CN"/>
        </w:rPr>
        <w:t>Overview</w:t>
      </w:r>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r>
        <w:rPr>
          <w:noProof/>
        </w:rPr>
        <w:t>4.8.</w:t>
      </w:r>
      <w:r w:rsidRPr="008201B7">
        <w:rPr>
          <w:noProof/>
          <w:lang w:eastAsia="zh-CN"/>
        </w:rPr>
        <w:t>1.2</w:t>
      </w:r>
      <w:r w:rsidRPr="008201B7">
        <w:rPr>
          <w:noProof/>
        </w:rPr>
        <w:tab/>
      </w:r>
      <w:r w:rsidRPr="008201B7">
        <w:rPr>
          <w:noProof/>
          <w:lang w:eastAsia="zh-CN"/>
        </w:rPr>
        <w:t>Service Architecture</w:t>
      </w:r>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4pt;height:2in" o:ole="">
            <v:imagedata r:id="rId64" o:title=""/>
          </v:shape>
          <o:OLEObject Type="Embed" ProgID="Visio.Drawing.15" ShapeID="_x0000_i1058" DrawAspect="Content" ObjectID="_1826970129"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2.65pt;height:115.15pt" o:ole="">
            <v:imagedata r:id="rId66" o:title=""/>
          </v:shape>
          <o:OLEObject Type="Embed" ProgID="Visio.Drawing.15" ShapeID="_x0000_i1059" DrawAspect="Content" ObjectID="_1826970130"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bookmarkStart w:id="547" w:name="_Hlk213422854"/>
      <w:r w:rsidRPr="00D97D92">
        <w:rPr>
          <w:noProof/>
        </w:rPr>
        <w:t xml:space="preserve">VFLTraining </w:t>
      </w:r>
      <w:bookmarkEnd w:id="547"/>
      <w:r w:rsidRPr="002E1D38">
        <w:rPr>
          <w:noProof/>
        </w:rPr>
        <w:t>Service: reference point representation</w:t>
      </w:r>
    </w:p>
    <w:p w14:paraId="49C796DD" w14:textId="77777777" w:rsidR="007E1F64" w:rsidRPr="008201B7" w:rsidRDefault="007E1F64" w:rsidP="007E1F64">
      <w:pPr>
        <w:pStyle w:val="40"/>
        <w:rPr>
          <w:noProof/>
          <w:lang w:eastAsia="zh-CN"/>
        </w:rPr>
      </w:pPr>
      <w:r>
        <w:rPr>
          <w:noProof/>
        </w:rPr>
        <w:lastRenderedPageBreak/>
        <w:t>4.8.</w:t>
      </w:r>
      <w:r w:rsidRPr="008201B7">
        <w:rPr>
          <w:noProof/>
          <w:lang w:eastAsia="zh-CN"/>
        </w:rPr>
        <w:t>1.3</w:t>
      </w:r>
      <w:r w:rsidRPr="008201B7">
        <w:rPr>
          <w:noProof/>
        </w:rPr>
        <w:tab/>
      </w:r>
      <w:r w:rsidRPr="008201B7">
        <w:rPr>
          <w:noProof/>
          <w:lang w:eastAsia="zh-CN"/>
        </w:rPr>
        <w:t>Network Functions</w:t>
      </w:r>
    </w:p>
    <w:p w14:paraId="08F37454" w14:textId="77777777" w:rsidR="007E1F64" w:rsidRPr="008201B7" w:rsidRDefault="007E1F64" w:rsidP="007E1F64">
      <w:pPr>
        <w:pStyle w:val="50"/>
        <w:rPr>
          <w:noProof/>
          <w:lang w:eastAsia="zh-CN"/>
        </w:rPr>
      </w:pPr>
      <w:r>
        <w:rPr>
          <w:noProof/>
        </w:rPr>
        <w:t>4.8.</w:t>
      </w:r>
      <w:r w:rsidRPr="008201B7">
        <w:rPr>
          <w:noProof/>
          <w:lang w:eastAsia="zh-CN"/>
        </w:rPr>
        <w:t>1.3.1</w:t>
      </w:r>
      <w:r w:rsidRPr="008201B7">
        <w:rPr>
          <w:noProof/>
        </w:rPr>
        <w:tab/>
      </w:r>
      <w:r w:rsidRPr="008201B7">
        <w:rPr>
          <w:noProof/>
          <w:lang w:eastAsia="zh-CN"/>
        </w:rPr>
        <w:t>Network Exposure Function (NEF)</w:t>
      </w:r>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r>
        <w:rPr>
          <w:noProof/>
        </w:rPr>
        <w:t>4.8.</w:t>
      </w:r>
      <w:r w:rsidRPr="008201B7">
        <w:rPr>
          <w:noProof/>
          <w:lang w:eastAsia="zh-CN"/>
        </w:rPr>
        <w:t>1.3.2</w:t>
      </w:r>
      <w:r w:rsidRPr="008201B7">
        <w:rPr>
          <w:noProof/>
        </w:rPr>
        <w:tab/>
      </w:r>
      <w:r w:rsidRPr="008201B7">
        <w:rPr>
          <w:noProof/>
          <w:lang w:eastAsia="zh-CN"/>
        </w:rPr>
        <w:t>NF Service Consumers</w:t>
      </w:r>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r>
        <w:t>4.8.</w:t>
      </w:r>
      <w:r w:rsidRPr="008201B7">
        <w:t>2</w:t>
      </w:r>
      <w:r w:rsidRPr="008201B7">
        <w:tab/>
        <w:t>Service Operations</w:t>
      </w:r>
    </w:p>
    <w:p w14:paraId="61886AD3" w14:textId="77777777" w:rsidR="007E1F64" w:rsidRPr="008201B7" w:rsidRDefault="007E1F64" w:rsidP="007E1F64">
      <w:pPr>
        <w:pStyle w:val="40"/>
      </w:pPr>
      <w:r>
        <w:t>4.8.</w:t>
      </w:r>
      <w:r w:rsidRPr="008201B7">
        <w:t>2.1</w:t>
      </w:r>
      <w:r w:rsidRPr="008201B7">
        <w:tab/>
        <w:t>Introduction</w:t>
      </w:r>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bookmarkStart w:id="548" w:name="_Hlk213422898"/>
      <w:r w:rsidRPr="009C101C">
        <w:t xml:space="preserve">VFLTraining </w:t>
      </w:r>
      <w:bookmarkEnd w:id="548"/>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p>
    <w:p w14:paraId="43063DED" w14:textId="77777777" w:rsidR="007E1F64" w:rsidRPr="008201B7" w:rsidRDefault="007E1F64" w:rsidP="007E1F64">
      <w:pPr>
        <w:pStyle w:val="50"/>
      </w:pPr>
      <w:r>
        <w:t>4.8.</w:t>
      </w:r>
      <w:r w:rsidRPr="008201B7">
        <w:t>2.2.1</w:t>
      </w:r>
      <w:r w:rsidRPr="008201B7">
        <w:tab/>
        <w:t>General</w:t>
      </w:r>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r>
        <w:lastRenderedPageBreak/>
        <w:t>4.8.</w:t>
      </w:r>
      <w:r w:rsidRPr="008201B7">
        <w:t>2.2.2</w:t>
      </w:r>
      <w:r w:rsidRPr="008201B7">
        <w:tab/>
        <w:t xml:space="preserve">Creating a new subscription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 xml:space="preserve">network exposure </w:t>
      </w:r>
      <w:bookmarkStart w:id="549" w:name="_Hlk213424031"/>
      <w:r>
        <w:rPr>
          <w:noProof/>
        </w:rPr>
        <w:t>training</w:t>
      </w:r>
      <w:r w:rsidRPr="008201B7">
        <w:rPr>
          <w:noProof/>
        </w:rPr>
        <w:t xml:space="preserve"> </w:t>
      </w:r>
      <w:bookmarkEnd w:id="549"/>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5.15pt;height:151.15pt" o:ole="">
            <v:imagedata r:id="rId68" o:title=""/>
          </v:shape>
          <o:OLEObject Type="Embed" ProgID="Visio.Drawing.15" ShapeID="_x0000_i1060" DrawAspect="Content" ObjectID="_1826970131"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77777777" w:rsidR="007E1F64" w:rsidRPr="008201B7" w:rsidRDefault="007E1F64" w:rsidP="007E1F64">
      <w:pPr>
        <w:pStyle w:val="B10"/>
      </w:pPr>
      <w:r w:rsidRPr="008201B7">
        <w:t>-</w:t>
      </w:r>
      <w:r w:rsidRPr="008201B7">
        <w:tab/>
        <w:t>a Location header field</w:t>
      </w:r>
      <w:r>
        <w:t xml:space="preserve"> which contains </w:t>
      </w:r>
      <w:r w:rsidRPr="008201B7">
        <w:t xml:space="preserve">the URI of the created </w:t>
      </w:r>
      <w:r>
        <w:t>I</w:t>
      </w:r>
      <w:r w:rsidRPr="008201B7">
        <w:t xml:space="preserve">ndividual </w:t>
      </w:r>
      <w:r>
        <w:t>NEF VFL Training Subscription</w:t>
      </w:r>
      <w:r w:rsidRPr="008201B7">
        <w:t xml:space="preserve"> resource i.e. "{apiRoot}/</w:t>
      </w:r>
      <w:r>
        <w:rPr>
          <w:noProof/>
        </w:rPr>
        <w:t>nnef-vfl-training</w:t>
      </w:r>
      <w:r w:rsidRPr="008201B7">
        <w:rPr>
          <w:noProof/>
        </w:rPr>
        <w:t>/&lt;apiVersion&gt;/subscriptions/</w:t>
      </w:r>
      <w:r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r>
        <w:t>4.8.</w:t>
      </w:r>
      <w:r w:rsidRPr="008201B7">
        <w:t>2.2.3</w:t>
      </w:r>
      <w:r w:rsidRPr="008201B7">
        <w:tab/>
      </w:r>
      <w:r>
        <w:t>Modifying</w:t>
      </w:r>
      <w:r w:rsidRPr="008201B7">
        <w:t xml:space="preserve"> an existing subscription</w:t>
      </w:r>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26970132"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77777777" w:rsidR="007E1F64" w:rsidRDefault="007E1F64" w:rsidP="007E1F64">
      <w:pPr>
        <w:pStyle w:val="B10"/>
      </w:pPr>
      <w:r w:rsidRPr="008201B7">
        <w:t>-</w:t>
      </w:r>
      <w:r w:rsidRPr="008201B7">
        <w:tab/>
        <w:t xml:space="preserve">an HTTP "200 OK" response with the </w:t>
      </w:r>
      <w:r>
        <w:t>Nef</w:t>
      </w:r>
      <w:r w:rsidRPr="00A32A81">
        <w:t>VflTrainSubs</w:t>
      </w:r>
      <w:r>
        <w:t xml:space="preserve"> </w:t>
      </w:r>
      <w:r w:rsidRPr="008201B7">
        <w:t>data structure as response body containing the representation of the modified "</w:t>
      </w:r>
      <w:r>
        <w:t>Individual NEF VFL T</w:t>
      </w:r>
      <w:r w:rsidRPr="00146ACC">
        <w:t xml:space="preserve">raining </w:t>
      </w:r>
      <w:r>
        <w:t>Subscription</w:t>
      </w:r>
      <w:r w:rsidRPr="008201B7">
        <w:t>"</w:t>
      </w:r>
      <w:r>
        <w:t>;</w:t>
      </w:r>
      <w:r w:rsidRPr="008201B7">
        <w:t xml:space="preserve"> or </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p>
    <w:p w14:paraId="2A61994D" w14:textId="77777777" w:rsidR="007E1F64" w:rsidRPr="008201B7" w:rsidRDefault="007E1F64" w:rsidP="007E1F64">
      <w:pPr>
        <w:pStyle w:val="50"/>
      </w:pPr>
      <w:r>
        <w:t>4.8.</w:t>
      </w:r>
      <w:r w:rsidRPr="008201B7">
        <w:t>2.3.1</w:t>
      </w:r>
      <w:r w:rsidRPr="008201B7">
        <w:tab/>
        <w:t>General</w:t>
      </w:r>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r>
        <w:t>4.8.</w:t>
      </w:r>
      <w:r w:rsidRPr="008201B7">
        <w:t>2.3.2</w:t>
      </w:r>
      <w:r w:rsidRPr="008201B7">
        <w:tab/>
        <w:t>Unsubscription from event notifications</w:t>
      </w:r>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5.15pt;height:151.15pt" o:ole="">
            <v:imagedata r:id="rId72" o:title=""/>
          </v:shape>
          <o:OLEObject Type="Embed" ProgID="Visio.Drawing.15" ShapeID="_x0000_i1062" DrawAspect="Content" ObjectID="_1826970133"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r>
        <w:t>4.8.</w:t>
      </w:r>
      <w:r w:rsidRPr="008201B7">
        <w:t>2.4</w:t>
      </w:r>
      <w:r w:rsidRPr="008201B7">
        <w:tab/>
      </w:r>
      <w:r>
        <w:t>Nnef_VFLTraining</w:t>
      </w:r>
      <w:r w:rsidRPr="008201B7">
        <w:t>_Notify service operation</w:t>
      </w:r>
    </w:p>
    <w:p w14:paraId="05A4399F" w14:textId="77777777" w:rsidR="007E1F64" w:rsidRPr="008201B7" w:rsidRDefault="007E1F64" w:rsidP="007E1F64">
      <w:pPr>
        <w:pStyle w:val="50"/>
      </w:pPr>
      <w:r>
        <w:t>4.8.</w:t>
      </w:r>
      <w:r w:rsidRPr="008201B7">
        <w:t>2.4.1</w:t>
      </w:r>
      <w:r w:rsidRPr="008201B7">
        <w:tab/>
        <w:t>General</w:t>
      </w:r>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r>
        <w:t>4.8.</w:t>
      </w:r>
      <w:r w:rsidRPr="008201B7">
        <w:t>2.4.2</w:t>
      </w:r>
      <w:r w:rsidRPr="008201B7">
        <w:tab/>
        <w:t>Notification about subscribed events</w:t>
      </w:r>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5.15pt;height:151.15pt" o:ole="">
            <v:imagedata r:id="rId74" o:title=""/>
          </v:shape>
          <o:OLEObject Type="Embed" ProgID="Visio.Drawing.15" ShapeID="_x0000_i1063" DrawAspect="Content" ObjectID="_1826970134"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r>
        <w:t>4.9</w:t>
      </w:r>
      <w:r w:rsidRPr="008201B7">
        <w:tab/>
      </w:r>
      <w:r>
        <w:t xml:space="preserve">Nnef_Training </w:t>
      </w:r>
      <w:r w:rsidRPr="008201B7">
        <w:t>Service</w:t>
      </w:r>
    </w:p>
    <w:p w14:paraId="0085BFED" w14:textId="77777777" w:rsidR="003B0685" w:rsidRPr="008201B7" w:rsidRDefault="003B0685" w:rsidP="003B0685">
      <w:pPr>
        <w:pStyle w:val="30"/>
      </w:pPr>
      <w:r>
        <w:t>4.9.</w:t>
      </w:r>
      <w:r w:rsidRPr="008201B7">
        <w:t>1</w:t>
      </w:r>
      <w:r w:rsidRPr="008201B7">
        <w:tab/>
        <w:t>Service Description</w:t>
      </w:r>
    </w:p>
    <w:p w14:paraId="2620A0F2" w14:textId="77777777" w:rsidR="003B0685" w:rsidRPr="008201B7" w:rsidRDefault="003B0685" w:rsidP="003B0685">
      <w:pPr>
        <w:pStyle w:val="40"/>
        <w:rPr>
          <w:noProof/>
          <w:lang w:eastAsia="zh-CN"/>
        </w:rPr>
      </w:pPr>
      <w:r>
        <w:rPr>
          <w:noProof/>
        </w:rPr>
        <w:t>4.9.</w:t>
      </w:r>
      <w:r w:rsidRPr="008201B7">
        <w:rPr>
          <w:noProof/>
          <w:lang w:eastAsia="zh-CN"/>
        </w:rPr>
        <w:t>1.1</w:t>
      </w:r>
      <w:r w:rsidRPr="008201B7">
        <w:rPr>
          <w:noProof/>
        </w:rPr>
        <w:tab/>
      </w:r>
      <w:r w:rsidRPr="008201B7">
        <w:rPr>
          <w:noProof/>
          <w:lang w:eastAsia="zh-CN"/>
        </w:rPr>
        <w:t>Overview</w:t>
      </w:r>
    </w:p>
    <w:p w14:paraId="4CCB2015"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r>
        <w:rPr>
          <w:noProof/>
        </w:rPr>
        <w:t>4.9.</w:t>
      </w:r>
      <w:r w:rsidRPr="008201B7">
        <w:rPr>
          <w:noProof/>
          <w:lang w:eastAsia="zh-CN"/>
        </w:rPr>
        <w:t>1.2</w:t>
      </w:r>
      <w:r w:rsidRPr="008201B7">
        <w:rPr>
          <w:noProof/>
        </w:rPr>
        <w:tab/>
      </w:r>
      <w:r w:rsidRPr="008201B7">
        <w:rPr>
          <w:noProof/>
          <w:lang w:eastAsia="zh-CN"/>
        </w:rPr>
        <w:t>Service Architecture</w:t>
      </w:r>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77777777" w:rsidR="003B0685" w:rsidRPr="008201B7" w:rsidRDefault="003B0685" w:rsidP="003B0685">
      <w:pPr>
        <w:pStyle w:val="B10"/>
      </w:pPr>
      <w:r w:rsidRPr="008201B7">
        <w:t>-</w:t>
      </w:r>
      <w:r w:rsidRPr="008201B7">
        <w:tab/>
        <w:t>Network Data Analytics Function (NWDAF)</w:t>
      </w:r>
      <w:r>
        <w:t xml:space="preserve"> containing an AnLF.</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4pt;height:2in" o:ole="">
            <v:imagedata r:id="rId76" o:title=""/>
          </v:shape>
          <o:OLEObject Type="Embed" ProgID="Visio.Drawing.15" ShapeID="_x0000_i1064" DrawAspect="Content" ObjectID="_1826970135"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2.65pt;height:122.25pt" o:ole="">
            <v:imagedata r:id="rId66" o:title=""/>
          </v:shape>
          <o:OLEObject Type="Embed" ProgID="Visio.Drawing.15" ShapeID="_x0000_i1065" DrawAspect="Content" ObjectID="_1826970136"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r>
        <w:rPr>
          <w:noProof/>
        </w:rPr>
        <w:t>4.9.</w:t>
      </w:r>
      <w:r w:rsidRPr="008201B7">
        <w:rPr>
          <w:noProof/>
          <w:lang w:eastAsia="zh-CN"/>
        </w:rPr>
        <w:t>1.3</w:t>
      </w:r>
      <w:r w:rsidRPr="008201B7">
        <w:rPr>
          <w:noProof/>
        </w:rPr>
        <w:tab/>
      </w:r>
      <w:r w:rsidRPr="008201B7">
        <w:rPr>
          <w:noProof/>
          <w:lang w:eastAsia="zh-CN"/>
        </w:rPr>
        <w:t>Network Functions</w:t>
      </w:r>
    </w:p>
    <w:p w14:paraId="55C6C2F0" w14:textId="77777777" w:rsidR="003B0685" w:rsidRPr="008201B7" w:rsidRDefault="003B0685" w:rsidP="003B0685">
      <w:pPr>
        <w:pStyle w:val="50"/>
        <w:rPr>
          <w:noProof/>
          <w:lang w:eastAsia="zh-CN"/>
        </w:rPr>
      </w:pPr>
      <w:r>
        <w:rPr>
          <w:noProof/>
        </w:rPr>
        <w:t>4.9.</w:t>
      </w:r>
      <w:r w:rsidRPr="008201B7">
        <w:rPr>
          <w:noProof/>
          <w:lang w:eastAsia="zh-CN"/>
        </w:rPr>
        <w:t>1.3.1</w:t>
      </w:r>
      <w:r w:rsidRPr="008201B7">
        <w:rPr>
          <w:noProof/>
        </w:rPr>
        <w:tab/>
      </w:r>
      <w:r w:rsidRPr="008201B7">
        <w:rPr>
          <w:noProof/>
          <w:lang w:eastAsia="zh-CN"/>
        </w:rPr>
        <w:t>Network Exposure Function (NEF)</w:t>
      </w:r>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77777777" w:rsidR="003B0685" w:rsidRPr="008201B7" w:rsidRDefault="003B0685" w:rsidP="003B0685">
      <w:pPr>
        <w:pStyle w:val="50"/>
        <w:rPr>
          <w:noProof/>
          <w:lang w:eastAsia="zh-CN"/>
        </w:rPr>
      </w:pPr>
      <w:r>
        <w:rPr>
          <w:noProof/>
        </w:rPr>
        <w:t>4.9</w:t>
      </w:r>
      <w:r w:rsidRPr="008201B7">
        <w:rPr>
          <w:noProof/>
          <w:lang w:eastAsia="zh-CN"/>
        </w:rPr>
        <w:t>1.3.2</w:t>
      </w:r>
      <w:r w:rsidRPr="008201B7">
        <w:rPr>
          <w:noProof/>
        </w:rPr>
        <w:tab/>
      </w:r>
      <w:r w:rsidRPr="008201B7">
        <w:rPr>
          <w:noProof/>
          <w:lang w:eastAsia="zh-CN"/>
        </w:rPr>
        <w:t>NF Service Consumers</w:t>
      </w:r>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77777777" w:rsidR="003B0685" w:rsidRPr="008201B7" w:rsidRDefault="003B0685" w:rsidP="003B0685">
      <w:r w:rsidRPr="008201B7">
        <w:rPr>
          <w:noProof/>
        </w:rPr>
        <w:t xml:space="preserve">The </w:t>
      </w:r>
      <w:r w:rsidRPr="008201B7">
        <w:t>Network Data Analytics Function (NWDAF)</w:t>
      </w:r>
      <w:r>
        <w:t xml:space="preserve"> containing an AnLF</w:t>
      </w:r>
      <w:r w:rsidRPr="008201B7">
        <w:t>:</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r>
        <w:t>4.9.</w:t>
      </w:r>
      <w:r w:rsidRPr="008201B7">
        <w:t>2</w:t>
      </w:r>
      <w:r w:rsidRPr="008201B7">
        <w:tab/>
        <w:t>Service Operations</w:t>
      </w:r>
    </w:p>
    <w:p w14:paraId="772ADC32" w14:textId="77777777" w:rsidR="003B0685" w:rsidRPr="008201B7" w:rsidRDefault="003B0685" w:rsidP="003B0685">
      <w:pPr>
        <w:pStyle w:val="40"/>
      </w:pPr>
      <w:r>
        <w:t>4.9.</w:t>
      </w:r>
      <w:r w:rsidRPr="008201B7">
        <w:t>2.1</w:t>
      </w:r>
      <w:r w:rsidRPr="008201B7">
        <w:tab/>
        <w:t>Introduction</w:t>
      </w:r>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r>
        <w:t>4.9.</w:t>
      </w:r>
      <w:r w:rsidRPr="008201B7">
        <w:t>2.2</w:t>
      </w:r>
      <w:r w:rsidRPr="008201B7">
        <w:tab/>
      </w:r>
      <w:r>
        <w:rPr>
          <w:lang w:eastAsia="zh-CN"/>
        </w:rPr>
        <w:t>Nnef_Training</w:t>
      </w:r>
      <w:r w:rsidRPr="008201B7">
        <w:rPr>
          <w:lang w:eastAsia="zh-CN"/>
        </w:rPr>
        <w:t>_Subscribe</w:t>
      </w:r>
      <w:r w:rsidRPr="008201B7">
        <w:t xml:space="preserve"> service operation</w:t>
      </w:r>
    </w:p>
    <w:p w14:paraId="7E9BB41A" w14:textId="77777777" w:rsidR="003B0685" w:rsidRPr="008201B7" w:rsidRDefault="003B0685" w:rsidP="003B0685">
      <w:pPr>
        <w:pStyle w:val="50"/>
      </w:pPr>
      <w:r>
        <w:t>4.9.</w:t>
      </w:r>
      <w:r w:rsidRPr="008201B7">
        <w:t>2.2.1</w:t>
      </w:r>
      <w:r w:rsidRPr="008201B7">
        <w:tab/>
        <w:t>General</w:t>
      </w:r>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r>
        <w:t>4.9.</w:t>
      </w:r>
      <w:r w:rsidRPr="008201B7">
        <w:t>2.2.2</w:t>
      </w:r>
      <w:r w:rsidRPr="008201B7">
        <w:tab/>
        <w:t xml:space="preserve">Creating a new subscription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5.15pt;height:151.15pt" o:ole="">
            <v:imagedata r:id="rId68" o:title=""/>
          </v:shape>
          <o:OLEObject Type="Embed" ProgID="Visio.Drawing.15" ShapeID="_x0000_i1066" DrawAspect="Content" ObjectID="_1826970137"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r>
        <w:t>4.9.</w:t>
      </w:r>
      <w:r w:rsidRPr="008201B7">
        <w:t>2.2.3</w:t>
      </w:r>
      <w:r w:rsidRPr="008201B7">
        <w:tab/>
      </w:r>
      <w:r>
        <w:t>Modifying</w:t>
      </w:r>
      <w:r w:rsidRPr="008201B7">
        <w:t xml:space="preserve"> an existing subscription</w:t>
      </w:r>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26970138"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p>
    <w:p w14:paraId="0FD24DB2" w14:textId="77777777" w:rsidR="003B0685" w:rsidRPr="008201B7" w:rsidRDefault="003B0685" w:rsidP="003B0685">
      <w:pPr>
        <w:pStyle w:val="50"/>
      </w:pPr>
      <w:r>
        <w:t>4.9.</w:t>
      </w:r>
      <w:r w:rsidRPr="008201B7">
        <w:t>2.3.1</w:t>
      </w:r>
      <w:r w:rsidRPr="008201B7">
        <w:tab/>
        <w:t>General</w:t>
      </w:r>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r>
        <w:lastRenderedPageBreak/>
        <w:t>4.9.</w:t>
      </w:r>
      <w:r w:rsidRPr="008201B7">
        <w:t>2.3.2</w:t>
      </w:r>
      <w:r w:rsidRPr="008201B7">
        <w:tab/>
        <w:t>Unsubscription from event notifications</w:t>
      </w:r>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5.15pt;height:151.15pt" o:ole="">
            <v:imagedata r:id="rId72" o:title=""/>
          </v:shape>
          <o:OLEObject Type="Embed" ProgID="Visio.Drawing.15" ShapeID="_x0000_i1068" DrawAspect="Content" ObjectID="_1826970139"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r>
        <w:t>4.9.</w:t>
      </w:r>
      <w:r w:rsidRPr="008201B7">
        <w:t>2.4</w:t>
      </w:r>
      <w:r w:rsidRPr="008201B7">
        <w:tab/>
      </w:r>
      <w:r>
        <w:t>Nnef_Training</w:t>
      </w:r>
      <w:r w:rsidRPr="008201B7">
        <w:t>_Notify service operation</w:t>
      </w:r>
    </w:p>
    <w:p w14:paraId="073497F6" w14:textId="77777777" w:rsidR="003B0685" w:rsidRPr="008201B7" w:rsidRDefault="003B0685" w:rsidP="003B0685">
      <w:pPr>
        <w:pStyle w:val="50"/>
      </w:pPr>
      <w:r>
        <w:t>4.9.</w:t>
      </w:r>
      <w:r w:rsidRPr="008201B7">
        <w:t>2.4.1</w:t>
      </w:r>
      <w:r w:rsidRPr="008201B7">
        <w:tab/>
        <w:t>General</w:t>
      </w:r>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r>
        <w:t>4.9.</w:t>
      </w:r>
      <w:r w:rsidRPr="008201B7">
        <w:t>2.4.2</w:t>
      </w:r>
      <w:r w:rsidRPr="008201B7">
        <w:tab/>
        <w:t>Notification about subscribed events</w:t>
      </w:r>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5.15pt;height:151.15pt" o:ole="">
            <v:imagedata r:id="rId74" o:title=""/>
          </v:shape>
          <o:OLEObject Type="Embed" ProgID="Visio.Drawing.15" ShapeID="_x0000_i1069" DrawAspect="Content" ObjectID="_1826970140"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r>
        <w:t>4.10</w:t>
      </w:r>
      <w:r w:rsidRPr="008201B7">
        <w:tab/>
      </w:r>
      <w:r>
        <w:t>Nnef_VFLInference</w:t>
      </w:r>
      <w:r w:rsidRPr="008201B7">
        <w:t xml:space="preserve"> Service</w:t>
      </w:r>
    </w:p>
    <w:p w14:paraId="79A7D684" w14:textId="77777777" w:rsidR="00985ADC" w:rsidRPr="008201B7" w:rsidRDefault="00985ADC" w:rsidP="00985ADC">
      <w:pPr>
        <w:pStyle w:val="30"/>
      </w:pPr>
      <w:bookmarkStart w:id="550" w:name="_Toc200974111"/>
      <w:r>
        <w:t>4.10.</w:t>
      </w:r>
      <w:r w:rsidRPr="008201B7">
        <w:t>1</w:t>
      </w:r>
      <w:r w:rsidRPr="008201B7">
        <w:tab/>
        <w:t>Service Description</w:t>
      </w:r>
      <w:bookmarkEnd w:id="550"/>
    </w:p>
    <w:p w14:paraId="36DD7A9E" w14:textId="77777777" w:rsidR="00985ADC" w:rsidRPr="008201B7" w:rsidRDefault="00985ADC" w:rsidP="00985ADC">
      <w:pPr>
        <w:pStyle w:val="40"/>
        <w:rPr>
          <w:noProof/>
          <w:lang w:eastAsia="zh-CN"/>
        </w:rPr>
      </w:pPr>
      <w:bookmarkStart w:id="551" w:name="_Toc200974112"/>
      <w:r>
        <w:rPr>
          <w:noProof/>
        </w:rPr>
        <w:t>4.10.</w:t>
      </w:r>
      <w:r w:rsidRPr="008201B7">
        <w:rPr>
          <w:noProof/>
          <w:lang w:eastAsia="zh-CN"/>
        </w:rPr>
        <w:t>1.1</w:t>
      </w:r>
      <w:r w:rsidRPr="008201B7">
        <w:rPr>
          <w:noProof/>
        </w:rPr>
        <w:tab/>
      </w:r>
      <w:r w:rsidRPr="008201B7">
        <w:rPr>
          <w:noProof/>
          <w:lang w:eastAsia="zh-CN"/>
        </w:rPr>
        <w:t>Overview</w:t>
      </w:r>
      <w:bookmarkEnd w:id="551"/>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52" w:name="_Toc200974113"/>
      <w:r>
        <w:rPr>
          <w:noProof/>
        </w:rPr>
        <w:t>4.10.</w:t>
      </w:r>
      <w:r w:rsidRPr="008201B7">
        <w:rPr>
          <w:noProof/>
        </w:rPr>
        <w:t>1.2</w:t>
      </w:r>
      <w:r w:rsidRPr="008201B7">
        <w:rPr>
          <w:noProof/>
        </w:rPr>
        <w:tab/>
        <w:t>Service Architecture</w:t>
      </w:r>
      <w:bookmarkEnd w:id="552"/>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985ADC">
      <w:pPr>
        <w:keepNext/>
        <w:keepLines/>
        <w:spacing w:before="60"/>
        <w:jc w:val="center"/>
        <w:rPr>
          <w:rFonts w:ascii="Arial" w:hAnsi="Arial" w:cs="Arial"/>
          <w:b/>
          <w:lang w:val="en-US"/>
        </w:rPr>
      </w:pPr>
      <w:r w:rsidRPr="008201B7">
        <w:rPr>
          <w:rFonts w:ascii="Arial" w:hAnsi="Arial"/>
          <w:b/>
        </w:rPr>
        <w:object w:dxaOrig="6444" w:dyaOrig="2850" w14:anchorId="3864F7D5">
          <v:shape id="_x0000_i1070" type="#_x0000_t75" style="width:324pt;height:2in" o:ole="">
            <v:imagedata r:id="rId83" o:title=""/>
          </v:shape>
          <o:OLEObject Type="Embed" ProgID="Visio.Drawing.15" ShapeID="_x0000_i1070" DrawAspect="Content" ObjectID="_1826970141"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985ADC">
      <w:pPr>
        <w:keepNext/>
        <w:keepLines/>
        <w:spacing w:before="60"/>
        <w:jc w:val="center"/>
        <w:rPr>
          <w:rFonts w:ascii="Arial" w:hAnsi="Arial" w:cs="Arial"/>
          <w:b/>
          <w:lang w:eastAsia="zh-CN"/>
        </w:rPr>
      </w:pPr>
      <w:r w:rsidRPr="008201B7">
        <w:rPr>
          <w:rFonts w:ascii="Arial" w:hAnsi="Arial"/>
          <w:b/>
        </w:rPr>
        <w:object w:dxaOrig="5989" w:dyaOrig="2381" w14:anchorId="1484847E">
          <v:shape id="_x0000_i1071" type="#_x0000_t75" style="width:302.65pt;height:122.25pt" o:ole="">
            <v:imagedata r:id="rId66" o:title=""/>
          </v:shape>
          <o:OLEObject Type="Embed" ProgID="Visio.Drawing.15" ShapeID="_x0000_i1071" DrawAspect="Content" ObjectID="_1826970142"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53" w:name="_Toc200974114"/>
      <w:r>
        <w:rPr>
          <w:noProof/>
        </w:rPr>
        <w:t>4.10.</w:t>
      </w:r>
      <w:r w:rsidRPr="008201B7">
        <w:rPr>
          <w:noProof/>
        </w:rPr>
        <w:t>1.3</w:t>
      </w:r>
      <w:r w:rsidRPr="008201B7">
        <w:rPr>
          <w:noProof/>
        </w:rPr>
        <w:tab/>
        <w:t>Network Functions</w:t>
      </w:r>
      <w:bookmarkEnd w:id="553"/>
    </w:p>
    <w:p w14:paraId="3C8F636C" w14:textId="77777777" w:rsidR="00985ADC" w:rsidRPr="008201B7" w:rsidRDefault="00985ADC" w:rsidP="00985ADC">
      <w:pPr>
        <w:pStyle w:val="50"/>
        <w:rPr>
          <w:noProof/>
          <w:lang w:eastAsia="zh-CN"/>
        </w:rPr>
      </w:pPr>
      <w:bookmarkStart w:id="554" w:name="_Toc200974115"/>
      <w:r>
        <w:rPr>
          <w:noProof/>
        </w:rPr>
        <w:t>4.10.</w:t>
      </w:r>
      <w:r w:rsidRPr="008201B7">
        <w:rPr>
          <w:noProof/>
          <w:lang w:eastAsia="zh-CN"/>
        </w:rPr>
        <w:t>1.3.1</w:t>
      </w:r>
      <w:r w:rsidRPr="008201B7">
        <w:rPr>
          <w:noProof/>
        </w:rPr>
        <w:tab/>
      </w:r>
      <w:r w:rsidRPr="008201B7">
        <w:rPr>
          <w:noProof/>
          <w:lang w:eastAsia="zh-CN"/>
        </w:rPr>
        <w:t>Network Exposure Function (NEF)</w:t>
      </w:r>
      <w:bookmarkEnd w:id="554"/>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55" w:name="_Toc200974116"/>
      <w:r>
        <w:rPr>
          <w:noProof/>
        </w:rPr>
        <w:t>4.10.</w:t>
      </w:r>
      <w:r w:rsidRPr="008201B7">
        <w:rPr>
          <w:noProof/>
          <w:lang w:eastAsia="zh-CN"/>
        </w:rPr>
        <w:t>1.3.2</w:t>
      </w:r>
      <w:r w:rsidRPr="008201B7">
        <w:rPr>
          <w:noProof/>
        </w:rPr>
        <w:tab/>
      </w:r>
      <w:r w:rsidRPr="008201B7">
        <w:rPr>
          <w:noProof/>
          <w:lang w:eastAsia="zh-CN"/>
        </w:rPr>
        <w:t>NF Service Consumers</w:t>
      </w:r>
      <w:bookmarkEnd w:id="55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56" w:name="_Toc200974117"/>
      <w:r>
        <w:t>4.10.</w:t>
      </w:r>
      <w:r w:rsidRPr="008201B7">
        <w:t>2</w:t>
      </w:r>
      <w:r w:rsidRPr="008201B7">
        <w:tab/>
        <w:t>Service Operations</w:t>
      </w:r>
      <w:bookmarkEnd w:id="556"/>
    </w:p>
    <w:p w14:paraId="457F8099" w14:textId="77777777" w:rsidR="00985ADC" w:rsidRPr="008201B7" w:rsidRDefault="00985ADC" w:rsidP="00985ADC">
      <w:pPr>
        <w:pStyle w:val="40"/>
      </w:pPr>
      <w:bookmarkStart w:id="557" w:name="_Toc200974118"/>
      <w:r>
        <w:t>4.10.</w:t>
      </w:r>
      <w:r w:rsidRPr="008201B7">
        <w:t>2.1</w:t>
      </w:r>
      <w:r w:rsidRPr="008201B7">
        <w:tab/>
        <w:t>Introduction</w:t>
      </w:r>
      <w:bookmarkEnd w:id="557"/>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58" w:name="_Toc200974119"/>
      <w:r>
        <w:t>4.10.</w:t>
      </w:r>
      <w:r w:rsidRPr="008201B7">
        <w:t>2.2</w:t>
      </w:r>
      <w:r w:rsidRPr="008201B7">
        <w:tab/>
      </w:r>
      <w:r>
        <w:rPr>
          <w:lang w:eastAsia="zh-CN"/>
        </w:rPr>
        <w:t>Nnef_VFLInference</w:t>
      </w:r>
      <w:r w:rsidRPr="008201B7">
        <w:rPr>
          <w:lang w:eastAsia="zh-CN"/>
        </w:rPr>
        <w:t>_Subscribe</w:t>
      </w:r>
      <w:r w:rsidRPr="008201B7">
        <w:t xml:space="preserve"> service operation</w:t>
      </w:r>
      <w:bookmarkEnd w:id="558"/>
    </w:p>
    <w:p w14:paraId="7A600F74" w14:textId="77777777" w:rsidR="00985ADC" w:rsidRPr="008201B7" w:rsidRDefault="00985ADC" w:rsidP="00985ADC">
      <w:pPr>
        <w:pStyle w:val="50"/>
      </w:pPr>
      <w:bookmarkStart w:id="559" w:name="_Toc200974120"/>
      <w:r>
        <w:t>4.10.</w:t>
      </w:r>
      <w:r w:rsidRPr="008201B7">
        <w:t>2.2.1</w:t>
      </w:r>
      <w:r w:rsidRPr="008201B7">
        <w:tab/>
        <w:t>General</w:t>
      </w:r>
      <w:bookmarkEnd w:id="559"/>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60" w:name="_Toc200974121"/>
      <w:r>
        <w:t>4.10.</w:t>
      </w:r>
      <w:r w:rsidRPr="008201B7">
        <w:t>2.2.2</w:t>
      </w:r>
      <w:r w:rsidRPr="008201B7">
        <w:tab/>
        <w:t>Creating a new subscription</w:t>
      </w:r>
      <w:bookmarkEnd w:id="560"/>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6D999A3C" w14:textId="77777777" w:rsidR="00985ADC" w:rsidRDefault="00985ADC" w:rsidP="00985ADC">
      <w:pPr>
        <w:keepNext/>
        <w:keepLines/>
        <w:spacing w:before="60"/>
        <w:jc w:val="center"/>
        <w:rPr>
          <w:rFonts w:ascii="Arial" w:hAnsi="Arial"/>
          <w:b/>
          <w:noProof/>
        </w:rPr>
      </w:pPr>
    </w:p>
    <w:p w14:paraId="38BEED14" w14:textId="77777777" w:rsidR="00985ADC" w:rsidRPr="008201B7" w:rsidRDefault="00985ADC" w:rsidP="00985ADC">
      <w:pPr>
        <w:keepNext/>
        <w:keepLines/>
        <w:spacing w:before="60"/>
        <w:jc w:val="center"/>
        <w:rPr>
          <w:rFonts w:ascii="Arial" w:hAnsi="Arial" w:cs="Arial"/>
          <w:b/>
          <w:noProof/>
        </w:rPr>
      </w:pPr>
      <w:r>
        <w:rPr>
          <w:lang w:val="en-US"/>
        </w:rPr>
        <w:object w:dxaOrig="8598" w:dyaOrig="2724" w14:anchorId="3ADB8EA5">
          <v:shape id="_x0000_i1072" type="#_x0000_t75" style="width:475.15pt;height:151.15pt" o:ole="">
            <v:imagedata r:id="rId68" o:title=""/>
          </v:shape>
          <o:OLEObject Type="Embed" ProgID="Visio.Drawing.15" ShapeID="_x0000_i1072" DrawAspect="Content" ObjectID="_1826970143"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lastRenderedPageBreak/>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61" w:name="_Toc200974122"/>
      <w:r>
        <w:t>4.10.</w:t>
      </w:r>
      <w:r w:rsidRPr="008201B7">
        <w:t>2.2.3</w:t>
      </w:r>
      <w:r w:rsidRPr="008201B7">
        <w:tab/>
      </w:r>
      <w:r>
        <w:t>Modifying</w:t>
      </w:r>
      <w:r w:rsidRPr="008201B7">
        <w:t xml:space="preserve"> an existing subscription</w:t>
      </w:r>
      <w:bookmarkEnd w:id="561"/>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985ADC">
      <w:pPr>
        <w:keepNext/>
        <w:keepLines/>
        <w:spacing w:before="60"/>
        <w:jc w:val="center"/>
        <w:rPr>
          <w:rFonts w:ascii="Arial" w:hAnsi="Arial" w:cs="Arial"/>
          <w:b/>
          <w:noProof/>
        </w:rPr>
      </w:pPr>
      <w:r>
        <w:rPr>
          <w:rFonts w:ascii="Arial" w:hAnsi="Arial" w:cs="Arial"/>
          <w:b/>
          <w:noProof/>
        </w:rPr>
        <w:object w:dxaOrig="7242" w:dyaOrig="4362" w14:anchorId="13FC249D">
          <v:shape id="_x0000_i1073" type="#_x0000_t75" style="width:5in;height:3in" o:ole="">
            <v:imagedata r:id="rId70" o:title=""/>
          </v:shape>
          <o:OLEObject Type="Embed" ProgID="Visio.Drawing.15" ShapeID="_x0000_i1073" DrawAspect="Content" ObjectID="_1826970144"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59C38DF1" w14:textId="77777777" w:rsidR="00985ADC" w:rsidRDefault="00985ADC" w:rsidP="00985ADC">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as </w:t>
      </w:r>
      <w:r>
        <w:rPr>
          <w:noProof/>
        </w:rPr>
        <w:t xml:space="preserve">PUT </w:t>
      </w:r>
      <w:r w:rsidRPr="008201B7">
        <w:rPr>
          <w:noProof/>
        </w:rPr>
        <w:t>request body as described in clause </w:t>
      </w:r>
      <w:r>
        <w:rPr>
          <w:noProof/>
        </w:rPr>
        <w:t>4.10.</w:t>
      </w:r>
      <w:r w:rsidRPr="008201B7">
        <w:rPr>
          <w:noProof/>
        </w:rPr>
        <w:t>2.2.2</w:t>
      </w:r>
      <w:r>
        <w:rPr>
          <w:noProof/>
        </w:rPr>
        <w:t xml:space="preserve"> </w:t>
      </w:r>
      <w:r>
        <w:rPr>
          <w:noProof/>
        </w:rPr>
        <w:lastRenderedPageBreak/>
        <w:t>or the VflInferSubPatch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62" w:name="_Toc200974123"/>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62"/>
    </w:p>
    <w:p w14:paraId="3528DFF5" w14:textId="77777777" w:rsidR="00985ADC" w:rsidRPr="008201B7" w:rsidRDefault="00985ADC" w:rsidP="00985ADC">
      <w:pPr>
        <w:pStyle w:val="50"/>
      </w:pPr>
      <w:bookmarkStart w:id="563" w:name="_Toc200974124"/>
      <w:r>
        <w:t>4.10.</w:t>
      </w:r>
      <w:r w:rsidRPr="008201B7">
        <w:t>2.3.1</w:t>
      </w:r>
      <w:r w:rsidRPr="008201B7">
        <w:tab/>
        <w:t>General</w:t>
      </w:r>
      <w:bookmarkEnd w:id="563"/>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564" w:name="_Toc200974125"/>
      <w:r>
        <w:t>4.10.</w:t>
      </w:r>
      <w:r w:rsidRPr="008201B7">
        <w:t>2.3.2</w:t>
      </w:r>
      <w:r w:rsidRPr="008201B7">
        <w:tab/>
        <w:t>Unsubscription from event notifications</w:t>
      </w:r>
      <w:bookmarkEnd w:id="564"/>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708EF9A0" w14:textId="77777777" w:rsidR="00985ADC" w:rsidRDefault="00985ADC" w:rsidP="00985ADC">
      <w:pPr>
        <w:keepNext/>
        <w:keepLines/>
        <w:spacing w:before="60"/>
        <w:jc w:val="center"/>
        <w:rPr>
          <w:rFonts w:ascii="Arial" w:hAnsi="Arial"/>
          <w:b/>
          <w:noProof/>
        </w:rPr>
      </w:pPr>
    </w:p>
    <w:p w14:paraId="380B661D" w14:textId="77777777" w:rsidR="00985ADC" w:rsidRPr="008201B7" w:rsidRDefault="00985ADC" w:rsidP="00985ADC">
      <w:pPr>
        <w:keepNext/>
        <w:keepLines/>
        <w:spacing w:before="60"/>
        <w:jc w:val="center"/>
        <w:rPr>
          <w:rFonts w:ascii="Arial" w:hAnsi="Arial" w:cs="Arial"/>
          <w:b/>
          <w:noProof/>
        </w:rPr>
      </w:pPr>
      <w:r>
        <w:rPr>
          <w:lang w:val="en-US"/>
        </w:rPr>
        <w:object w:dxaOrig="8598" w:dyaOrig="2724" w14:anchorId="4B155840">
          <v:shape id="_x0000_i1074" type="#_x0000_t75" style="width:475.15pt;height:151.15pt" o:ole="">
            <v:imagedata r:id="rId72" o:title=""/>
          </v:shape>
          <o:OLEObject Type="Embed" ProgID="Visio.Drawing.15" ShapeID="_x0000_i1074" DrawAspect="Content" ObjectID="_1826970145"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7FD71946" w14:textId="77777777" w:rsidR="00985ADC" w:rsidRDefault="00985ADC" w:rsidP="00985ADC">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9F17F4C" w14:textId="77777777" w:rsidR="00985ADC" w:rsidRPr="008201B7" w:rsidRDefault="00985ADC" w:rsidP="00985ADC">
      <w:r>
        <w:rPr>
          <w:lang w:eastAsia="zh-CN"/>
        </w:rPr>
        <w:lastRenderedPageBreak/>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2.2.3-1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565" w:name="_Toc200974126"/>
      <w:r>
        <w:t>4.10.</w:t>
      </w:r>
      <w:r w:rsidRPr="008201B7">
        <w:t>2.4</w:t>
      </w:r>
      <w:r w:rsidRPr="008201B7">
        <w:tab/>
      </w:r>
      <w:r>
        <w:t>Nnef_VFLInference</w:t>
      </w:r>
      <w:r w:rsidRPr="008201B7">
        <w:t>_Notify service operation</w:t>
      </w:r>
      <w:bookmarkEnd w:id="565"/>
    </w:p>
    <w:p w14:paraId="7945DFD8" w14:textId="77777777" w:rsidR="00985ADC" w:rsidRPr="008201B7" w:rsidRDefault="00985ADC" w:rsidP="00985ADC">
      <w:pPr>
        <w:pStyle w:val="50"/>
      </w:pPr>
      <w:bookmarkStart w:id="566" w:name="_Toc200974127"/>
      <w:r>
        <w:t>4.10.</w:t>
      </w:r>
      <w:r w:rsidRPr="008201B7">
        <w:t>2.4.1</w:t>
      </w:r>
      <w:r w:rsidRPr="008201B7">
        <w:tab/>
        <w:t>General</w:t>
      </w:r>
      <w:bookmarkEnd w:id="566"/>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567" w:name="_Toc200974128"/>
      <w:r>
        <w:t>4.10.</w:t>
      </w:r>
      <w:r w:rsidRPr="008201B7">
        <w:t>2.4.2</w:t>
      </w:r>
      <w:r w:rsidRPr="008201B7">
        <w:tab/>
        <w:t>Notification about subscribed events</w:t>
      </w:r>
      <w:bookmarkEnd w:id="567"/>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985ADC">
      <w:pPr>
        <w:rPr>
          <w:noProof/>
        </w:rPr>
      </w:pPr>
      <w:r>
        <w:rPr>
          <w:lang w:val="en-US"/>
        </w:rPr>
        <w:object w:dxaOrig="8598" w:dyaOrig="2724" w14:anchorId="0CE77874">
          <v:shape id="_x0000_i1075" type="#_x0000_t75" style="width:475.15pt;height:151.15pt" o:ole="">
            <v:imagedata r:id="rId74" o:title=""/>
          </v:shape>
          <o:OLEObject Type="Embed" ProgID="Visio.Drawing.15" ShapeID="_x0000_i1075" DrawAspect="Content" ObjectID="_1826970146"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bookmarkEnd w:id="535"/>
    <w:bookmarkEnd w:id="536"/>
    <w:bookmarkEnd w:id="537"/>
    <w:bookmarkEnd w:id="538"/>
    <w:bookmarkEnd w:id="539"/>
    <w:bookmarkEnd w:id="540"/>
    <w:bookmarkEnd w:id="541"/>
    <w:bookmarkEnd w:id="542"/>
    <w:bookmarkEnd w:id="543"/>
    <w:bookmarkEnd w:id="544"/>
    <w:bookmarkEnd w:id="545"/>
    <w:p w14:paraId="018E7E84" w14:textId="4AA0D3A3" w:rsidR="0026103C" w:rsidRPr="008201B7" w:rsidRDefault="0026103C" w:rsidP="0026103C">
      <w:pPr>
        <w:pStyle w:val="2"/>
      </w:pPr>
      <w:r>
        <w:lastRenderedPageBreak/>
        <w:t>4.11</w:t>
      </w:r>
      <w:r w:rsidRPr="008201B7">
        <w:tab/>
      </w:r>
      <w:r>
        <w:t>Nnef_Inference</w:t>
      </w:r>
      <w:r w:rsidRPr="008201B7">
        <w:t xml:space="preserve"> Service</w:t>
      </w:r>
      <w:bookmarkEnd w:id="546"/>
    </w:p>
    <w:p w14:paraId="52984CBE" w14:textId="77777777" w:rsidR="0026103C" w:rsidRPr="008201B7" w:rsidRDefault="0026103C" w:rsidP="0026103C">
      <w:pPr>
        <w:pStyle w:val="30"/>
      </w:pPr>
      <w:bookmarkStart w:id="568" w:name="_Toc209530439"/>
      <w:r>
        <w:t>4.11.</w:t>
      </w:r>
      <w:r w:rsidRPr="008201B7">
        <w:t>1</w:t>
      </w:r>
      <w:r w:rsidRPr="008201B7">
        <w:tab/>
        <w:t>Service Description</w:t>
      </w:r>
      <w:bookmarkEnd w:id="568"/>
    </w:p>
    <w:p w14:paraId="37C4F71B" w14:textId="77777777" w:rsidR="0026103C" w:rsidRPr="008201B7" w:rsidRDefault="0026103C" w:rsidP="0026103C">
      <w:pPr>
        <w:pStyle w:val="40"/>
        <w:rPr>
          <w:noProof/>
          <w:lang w:eastAsia="zh-CN"/>
        </w:rPr>
      </w:pPr>
      <w:bookmarkStart w:id="569" w:name="_Toc209530440"/>
      <w:r>
        <w:rPr>
          <w:noProof/>
        </w:rPr>
        <w:t>4.11.</w:t>
      </w:r>
      <w:r w:rsidRPr="008201B7">
        <w:rPr>
          <w:noProof/>
          <w:lang w:eastAsia="zh-CN"/>
        </w:rPr>
        <w:t>1.1</w:t>
      </w:r>
      <w:r w:rsidRPr="008201B7">
        <w:rPr>
          <w:noProof/>
        </w:rPr>
        <w:tab/>
      </w:r>
      <w:r w:rsidRPr="008201B7">
        <w:rPr>
          <w:noProof/>
          <w:lang w:eastAsia="zh-CN"/>
        </w:rPr>
        <w:t>Overview</w:t>
      </w:r>
      <w:bookmarkEnd w:id="569"/>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570"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570"/>
    </w:p>
    <w:p w14:paraId="2761BAA4" w14:textId="77777777" w:rsidR="0026103C" w:rsidRPr="008201B7" w:rsidRDefault="0026103C" w:rsidP="0026103C">
      <w:pPr>
        <w:pStyle w:val="40"/>
        <w:rPr>
          <w:noProof/>
          <w:lang w:eastAsia="zh-CN"/>
        </w:rPr>
      </w:pPr>
      <w:bookmarkStart w:id="571" w:name="_Toc209530441"/>
      <w:r>
        <w:rPr>
          <w:noProof/>
        </w:rPr>
        <w:t>4.11.</w:t>
      </w:r>
      <w:r w:rsidRPr="008201B7">
        <w:rPr>
          <w:noProof/>
          <w:lang w:eastAsia="zh-CN"/>
        </w:rPr>
        <w:t>1.2</w:t>
      </w:r>
      <w:r w:rsidRPr="008201B7">
        <w:rPr>
          <w:noProof/>
        </w:rPr>
        <w:tab/>
      </w:r>
      <w:r w:rsidRPr="008201B7">
        <w:rPr>
          <w:noProof/>
          <w:lang w:eastAsia="zh-CN"/>
        </w:rPr>
        <w:t>Service Architecture</w:t>
      </w:r>
      <w:bookmarkEnd w:id="571"/>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0" o:title=""/>
          </v:shape>
          <o:OLEObject Type="Embed" ProgID="Visio.Drawing.15" ShapeID="_x0000_i1076" DrawAspect="Content" ObjectID="_1826970147"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2.65pt;height:122.25pt" o:ole="">
            <v:imagedata r:id="rId66" o:title=""/>
          </v:shape>
          <o:OLEObject Type="Embed" ProgID="Visio.Drawing.15" ShapeID="_x0000_i1077" DrawAspect="Content" ObjectID="_1826970148"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572"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572"/>
    </w:p>
    <w:p w14:paraId="5B4F5290" w14:textId="77777777" w:rsidR="0026103C" w:rsidRPr="008201B7" w:rsidRDefault="0026103C" w:rsidP="0026103C">
      <w:pPr>
        <w:pStyle w:val="50"/>
        <w:rPr>
          <w:noProof/>
          <w:lang w:eastAsia="zh-CN"/>
        </w:rPr>
      </w:pPr>
      <w:bookmarkStart w:id="573"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573"/>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574" w:name="_Toc209530444"/>
      <w:r>
        <w:rPr>
          <w:noProof/>
        </w:rPr>
        <w:t>4.11.</w:t>
      </w:r>
      <w:r w:rsidRPr="008201B7">
        <w:rPr>
          <w:noProof/>
          <w:lang w:eastAsia="zh-CN"/>
        </w:rPr>
        <w:t>1.3.2</w:t>
      </w:r>
      <w:r w:rsidRPr="008201B7">
        <w:rPr>
          <w:noProof/>
        </w:rPr>
        <w:tab/>
      </w:r>
      <w:r w:rsidRPr="008201B7">
        <w:rPr>
          <w:noProof/>
          <w:lang w:eastAsia="zh-CN"/>
        </w:rPr>
        <w:t>NF Service Consumers</w:t>
      </w:r>
      <w:bookmarkEnd w:id="574"/>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575" w:name="_Toc209530445"/>
      <w:r>
        <w:t>4.11.</w:t>
      </w:r>
      <w:r w:rsidRPr="008201B7">
        <w:t>2</w:t>
      </w:r>
      <w:r w:rsidRPr="008201B7">
        <w:tab/>
        <w:t>Service Operations</w:t>
      </w:r>
      <w:bookmarkEnd w:id="575"/>
    </w:p>
    <w:p w14:paraId="0034CE63" w14:textId="77777777" w:rsidR="0026103C" w:rsidRPr="008201B7" w:rsidRDefault="0026103C" w:rsidP="0026103C">
      <w:pPr>
        <w:pStyle w:val="40"/>
      </w:pPr>
      <w:bookmarkStart w:id="576" w:name="_Toc209530446"/>
      <w:r>
        <w:t>4.11.</w:t>
      </w:r>
      <w:r w:rsidRPr="008201B7">
        <w:t>2.1</w:t>
      </w:r>
      <w:r w:rsidRPr="008201B7">
        <w:tab/>
        <w:t>Introduction</w:t>
      </w:r>
      <w:bookmarkEnd w:id="576"/>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577"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577"/>
    </w:p>
    <w:p w14:paraId="34AEB967" w14:textId="77777777" w:rsidR="0026103C" w:rsidRPr="008201B7" w:rsidRDefault="0026103C" w:rsidP="0026103C">
      <w:pPr>
        <w:pStyle w:val="50"/>
      </w:pPr>
      <w:bookmarkStart w:id="578" w:name="_Toc209530448"/>
      <w:r>
        <w:t>4.11.</w:t>
      </w:r>
      <w:r w:rsidRPr="008201B7">
        <w:t>2.2.1</w:t>
      </w:r>
      <w:r w:rsidRPr="008201B7">
        <w:tab/>
        <w:t>General</w:t>
      </w:r>
      <w:bookmarkEnd w:id="578"/>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579" w:name="_Toc209530449"/>
      <w:r>
        <w:t>4.11.</w:t>
      </w:r>
      <w:r w:rsidRPr="008201B7">
        <w:t>2.2.2</w:t>
      </w:r>
      <w:r w:rsidRPr="008201B7">
        <w:tab/>
        <w:t>Creating a new subscription</w:t>
      </w:r>
      <w:bookmarkEnd w:id="579"/>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5.15pt;height:151.15pt" o:ole="">
            <v:imagedata r:id="rId68" o:title=""/>
          </v:shape>
          <o:OLEObject Type="Embed" ProgID="Visio.Drawing.15" ShapeID="_x0000_i1078" DrawAspect="Content" ObjectID="_1826970149"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010B0A5" w:rsidR="0026103C" w:rsidRDefault="0026103C" w:rsidP="0026103C">
      <w:r w:rsidRPr="008201B7">
        <w:t xml:space="preserve">The </w:t>
      </w:r>
      <w:r>
        <w:t>InferEventSubsc</w:t>
      </w:r>
      <w:r w:rsidRPr="008201B7">
        <w:t xml:space="preserve"> data type content shall contain the representation of the created </w:t>
      </w:r>
      <w:r w:rsidRPr="002C3ABA">
        <w:t>"</w:t>
      </w:r>
      <w:r>
        <w:t>Individual Inference</w:t>
      </w:r>
      <w:r w:rsidR="002C3ABA">
        <w:t xml:space="preserve"> subscription</w:t>
      </w:r>
      <w:r w:rsidRPr="002C3ABA">
        <w:t>"</w:t>
      </w:r>
      <w:r w:rsidR="002C3ABA" w:rsidRPr="002C3ABA">
        <w:t xml:space="preserve">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580" w:name="_Toc209530450"/>
      <w:r>
        <w:t>4.11.</w:t>
      </w:r>
      <w:r w:rsidRPr="008201B7">
        <w:t>2.2.3</w:t>
      </w:r>
      <w:r w:rsidRPr="008201B7">
        <w:tab/>
      </w:r>
      <w:r>
        <w:t>Modifying</w:t>
      </w:r>
      <w:r w:rsidRPr="008201B7">
        <w:t xml:space="preserve"> an existing subscription</w:t>
      </w:r>
      <w:bookmarkEnd w:id="580"/>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26970150"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074B0012"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w:t>
      </w:r>
      <w:r w:rsidR="002C3ABA">
        <w:t>4</w:t>
      </w:r>
      <w:r>
        <w:t>.3</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581" w:name="_Toc209530451"/>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581"/>
    </w:p>
    <w:p w14:paraId="2EAB2EA7" w14:textId="77777777" w:rsidR="0026103C" w:rsidRPr="008201B7" w:rsidRDefault="0026103C" w:rsidP="0026103C">
      <w:pPr>
        <w:pStyle w:val="50"/>
      </w:pPr>
      <w:bookmarkStart w:id="582" w:name="_Toc209530452"/>
      <w:r>
        <w:t>4.11.</w:t>
      </w:r>
      <w:r w:rsidRPr="008201B7">
        <w:t>2.3.1</w:t>
      </w:r>
      <w:r w:rsidRPr="008201B7">
        <w:tab/>
        <w:t>General</w:t>
      </w:r>
      <w:bookmarkEnd w:id="58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583" w:name="_Toc209530453"/>
      <w:r>
        <w:t>4.11.</w:t>
      </w:r>
      <w:r w:rsidRPr="008201B7">
        <w:t>2.3.2</w:t>
      </w:r>
      <w:r w:rsidRPr="008201B7">
        <w:tab/>
        <w:t>Unsubscription from event notifications</w:t>
      </w:r>
      <w:bookmarkEnd w:id="58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5.15pt;height:151.15pt" o:ole="">
            <v:imagedata r:id="rId72" o:title=""/>
          </v:shape>
          <o:OLEObject Type="Embed" ProgID="Visio.Drawing.15" ShapeID="_x0000_i1080" DrawAspect="Content" ObjectID="_1826970151"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584" w:name="_Toc209530454"/>
      <w:r>
        <w:t>4.11.</w:t>
      </w:r>
      <w:r w:rsidRPr="008201B7">
        <w:t>2.4</w:t>
      </w:r>
      <w:r w:rsidRPr="008201B7">
        <w:tab/>
      </w:r>
      <w:r>
        <w:t>Nnef_Inference</w:t>
      </w:r>
      <w:r w:rsidRPr="008201B7">
        <w:t>_Notify service operation</w:t>
      </w:r>
      <w:bookmarkEnd w:id="584"/>
    </w:p>
    <w:p w14:paraId="76C9671A" w14:textId="77777777" w:rsidR="0026103C" w:rsidRPr="008201B7" w:rsidRDefault="0026103C" w:rsidP="0026103C">
      <w:pPr>
        <w:pStyle w:val="50"/>
      </w:pPr>
      <w:bookmarkStart w:id="585" w:name="_Toc209530455"/>
      <w:r>
        <w:t>4.11.</w:t>
      </w:r>
      <w:r w:rsidRPr="008201B7">
        <w:t>2.4.1</w:t>
      </w:r>
      <w:r w:rsidRPr="008201B7">
        <w:tab/>
        <w:t>General</w:t>
      </w:r>
      <w:bookmarkEnd w:id="585"/>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586" w:name="_Toc209530456"/>
      <w:r>
        <w:t>4.11.</w:t>
      </w:r>
      <w:r w:rsidRPr="008201B7">
        <w:t>2.4.2</w:t>
      </w:r>
      <w:r w:rsidRPr="008201B7">
        <w:tab/>
        <w:t>Notification about subscribed events</w:t>
      </w:r>
      <w:bookmarkEnd w:id="586"/>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5.15pt;height:151.15pt" o:ole="">
            <v:imagedata r:id="rId74" o:title=""/>
          </v:shape>
          <o:OLEObject Type="Embed" ProgID="Visio.Drawing.15" ShapeID="_x0000_i1081" DrawAspect="Content" ObjectID="_1826970152"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lastRenderedPageBreak/>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587" w:name="_Toc34228195"/>
      <w:bookmarkStart w:id="588" w:name="_Toc36041598"/>
      <w:bookmarkStart w:id="589" w:name="_Toc36041754"/>
      <w:bookmarkStart w:id="590" w:name="_Toc44680191"/>
      <w:bookmarkStart w:id="591" w:name="_Toc45134788"/>
      <w:bookmarkStart w:id="592" w:name="_Toc49583673"/>
      <w:bookmarkStart w:id="593" w:name="_Toc51764110"/>
      <w:bookmarkStart w:id="594" w:name="_Toc58838785"/>
      <w:bookmarkStart w:id="595" w:name="_Toc59020100"/>
      <w:bookmarkStart w:id="596" w:name="_Toc59020187"/>
      <w:bookmarkStart w:id="597" w:name="_Toc68170851"/>
      <w:bookmarkStart w:id="598" w:name="_Toc136524015"/>
      <w:bookmarkStart w:id="599" w:name="_Toc209530457"/>
      <w:r>
        <w:t>5</w:t>
      </w:r>
      <w:r>
        <w:tab/>
        <w:t>API Definitions</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757A00DF" w14:textId="77777777" w:rsidR="00D85079" w:rsidRDefault="00D85079">
      <w:pPr>
        <w:pStyle w:val="2"/>
      </w:pPr>
      <w:bookmarkStart w:id="600" w:name="_Toc34228196"/>
      <w:bookmarkStart w:id="601" w:name="_Toc36041599"/>
      <w:bookmarkStart w:id="602" w:name="_Toc36041755"/>
      <w:bookmarkStart w:id="603" w:name="_Toc44680192"/>
      <w:bookmarkStart w:id="604" w:name="_Toc45134789"/>
      <w:bookmarkStart w:id="605" w:name="_Toc49583674"/>
      <w:bookmarkStart w:id="606" w:name="_Toc51764111"/>
      <w:bookmarkStart w:id="607" w:name="_Toc58838786"/>
      <w:bookmarkStart w:id="608" w:name="_Toc59020101"/>
      <w:bookmarkStart w:id="609" w:name="_Toc59020188"/>
      <w:bookmarkStart w:id="610" w:name="_Toc68170852"/>
      <w:bookmarkStart w:id="611" w:name="_Toc136524016"/>
      <w:bookmarkStart w:id="612" w:name="_Toc209530458"/>
      <w:r>
        <w:t>5.1</w:t>
      </w:r>
      <w:r>
        <w:tab/>
        <w:t>Nnef_EventExposure Service API</w:t>
      </w:r>
      <w:bookmarkEnd w:id="600"/>
      <w:bookmarkEnd w:id="601"/>
      <w:bookmarkEnd w:id="602"/>
      <w:bookmarkEnd w:id="603"/>
      <w:bookmarkEnd w:id="604"/>
      <w:bookmarkEnd w:id="605"/>
      <w:bookmarkEnd w:id="606"/>
      <w:bookmarkEnd w:id="607"/>
      <w:bookmarkEnd w:id="608"/>
      <w:bookmarkEnd w:id="609"/>
      <w:bookmarkEnd w:id="610"/>
      <w:bookmarkEnd w:id="611"/>
      <w:bookmarkEnd w:id="612"/>
      <w:r>
        <w:t xml:space="preserve"> </w:t>
      </w:r>
    </w:p>
    <w:p w14:paraId="648053E9" w14:textId="77777777" w:rsidR="00D85079" w:rsidRDefault="00D85079">
      <w:pPr>
        <w:pStyle w:val="30"/>
      </w:pPr>
      <w:bookmarkStart w:id="613" w:name="_Toc34228197"/>
      <w:bookmarkStart w:id="614" w:name="_Toc36041600"/>
      <w:bookmarkStart w:id="615" w:name="_Toc36041756"/>
      <w:bookmarkStart w:id="616" w:name="_Toc44680193"/>
      <w:bookmarkStart w:id="617" w:name="_Toc45134790"/>
      <w:bookmarkStart w:id="618" w:name="_Toc49583675"/>
      <w:bookmarkStart w:id="619" w:name="_Toc51764112"/>
      <w:bookmarkStart w:id="620" w:name="_Toc58838787"/>
      <w:bookmarkStart w:id="621" w:name="_Toc59020102"/>
      <w:bookmarkStart w:id="622" w:name="_Toc59020189"/>
      <w:bookmarkStart w:id="623" w:name="_Toc68170853"/>
      <w:bookmarkStart w:id="624" w:name="_Toc136524017"/>
      <w:bookmarkStart w:id="625" w:name="_Toc209530459"/>
      <w:r>
        <w:t>5.1.1</w:t>
      </w:r>
      <w:r>
        <w:tab/>
        <w:t>Introduction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26" w:name="_Toc34228198"/>
      <w:bookmarkStart w:id="627" w:name="_Toc36041601"/>
      <w:bookmarkStart w:id="628" w:name="_Toc36041757"/>
      <w:bookmarkStart w:id="629" w:name="_Toc44680194"/>
      <w:bookmarkStart w:id="630" w:name="_Toc45134791"/>
      <w:bookmarkStart w:id="631" w:name="_Toc49583676"/>
      <w:bookmarkStart w:id="632" w:name="_Toc51764113"/>
      <w:bookmarkStart w:id="633" w:name="_Toc58838788"/>
      <w:bookmarkStart w:id="634" w:name="_Toc59020103"/>
      <w:bookmarkStart w:id="635" w:name="_Toc59020190"/>
      <w:bookmarkStart w:id="636" w:name="_Toc68170854"/>
      <w:bookmarkStart w:id="637" w:name="_Toc136524018"/>
      <w:bookmarkStart w:id="638" w:name="_Toc209530460"/>
      <w:r>
        <w:t>5.1.2</w:t>
      </w:r>
      <w:r>
        <w:tab/>
        <w:t>Usage of HTTP</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3C01A8DB" w14:textId="77777777" w:rsidR="00D85079" w:rsidRDefault="00D85079">
      <w:pPr>
        <w:pStyle w:val="40"/>
      </w:pPr>
      <w:bookmarkStart w:id="639" w:name="_Toc34228199"/>
      <w:bookmarkStart w:id="640" w:name="_Toc36041602"/>
      <w:bookmarkStart w:id="641" w:name="_Toc36041758"/>
      <w:bookmarkStart w:id="642" w:name="_Toc44680195"/>
      <w:bookmarkStart w:id="643" w:name="_Toc45134792"/>
      <w:bookmarkStart w:id="644" w:name="_Toc49583677"/>
      <w:bookmarkStart w:id="645" w:name="_Toc51764114"/>
      <w:bookmarkStart w:id="646" w:name="_Toc58838789"/>
      <w:bookmarkStart w:id="647" w:name="_Toc59020104"/>
      <w:bookmarkStart w:id="648" w:name="_Toc59020191"/>
      <w:bookmarkStart w:id="649" w:name="_Toc68170855"/>
      <w:bookmarkStart w:id="650" w:name="_Toc136524019"/>
      <w:bookmarkStart w:id="651" w:name="_Toc209530461"/>
      <w:r>
        <w:t>5.1.2.1</w:t>
      </w:r>
      <w:r>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52" w:name="_Toc34228200"/>
      <w:bookmarkStart w:id="653" w:name="_Toc36041603"/>
      <w:bookmarkStart w:id="654" w:name="_Toc36041759"/>
      <w:bookmarkStart w:id="655" w:name="_Toc44680196"/>
      <w:bookmarkStart w:id="656" w:name="_Toc45134793"/>
      <w:bookmarkStart w:id="657" w:name="_Toc49583678"/>
      <w:bookmarkStart w:id="658" w:name="_Toc51764115"/>
      <w:bookmarkStart w:id="659" w:name="_Toc58838790"/>
      <w:bookmarkStart w:id="660" w:name="_Toc59020105"/>
      <w:bookmarkStart w:id="661" w:name="_Toc59020192"/>
      <w:bookmarkStart w:id="662" w:name="_Toc68170856"/>
      <w:bookmarkStart w:id="663" w:name="_Toc136524020"/>
      <w:bookmarkStart w:id="664" w:name="_Toc209530462"/>
      <w:r>
        <w:lastRenderedPageBreak/>
        <w:t>5.1.2.2</w:t>
      </w:r>
      <w:r>
        <w:tab/>
        <w:t>HTTP standard headers</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71B694D" w14:textId="77777777" w:rsidR="00D85079" w:rsidRDefault="00D85079">
      <w:pPr>
        <w:pStyle w:val="50"/>
        <w:rPr>
          <w:lang w:eastAsia="zh-CN"/>
        </w:rPr>
      </w:pPr>
      <w:bookmarkStart w:id="665" w:name="_Toc34228201"/>
      <w:bookmarkStart w:id="666" w:name="_Toc36041604"/>
      <w:bookmarkStart w:id="667" w:name="_Toc36041760"/>
      <w:bookmarkStart w:id="668" w:name="_Toc44680197"/>
      <w:bookmarkStart w:id="669" w:name="_Toc45134794"/>
      <w:bookmarkStart w:id="670" w:name="_Toc49583679"/>
      <w:bookmarkStart w:id="671" w:name="_Toc51764116"/>
      <w:bookmarkStart w:id="672" w:name="_Toc58838791"/>
      <w:bookmarkStart w:id="673" w:name="_Toc59020106"/>
      <w:bookmarkStart w:id="674" w:name="_Toc59020193"/>
      <w:bookmarkStart w:id="675" w:name="_Toc68170857"/>
      <w:bookmarkStart w:id="676" w:name="_Toc136524021"/>
      <w:bookmarkStart w:id="677" w:name="_Toc209530463"/>
      <w:r>
        <w:t>5.1.2.2.1</w:t>
      </w:r>
      <w:r>
        <w:rPr>
          <w:rFonts w:hint="eastAsia"/>
          <w:lang w:eastAsia="zh-CN"/>
        </w:rPr>
        <w:tab/>
      </w:r>
      <w:r>
        <w:rPr>
          <w:lang w:eastAsia="zh-CN"/>
        </w:rPr>
        <w:t>General</w:t>
      </w:r>
      <w:bookmarkEnd w:id="665"/>
      <w:bookmarkEnd w:id="666"/>
      <w:bookmarkEnd w:id="667"/>
      <w:bookmarkEnd w:id="668"/>
      <w:bookmarkEnd w:id="669"/>
      <w:bookmarkEnd w:id="670"/>
      <w:bookmarkEnd w:id="671"/>
      <w:bookmarkEnd w:id="672"/>
      <w:bookmarkEnd w:id="673"/>
      <w:bookmarkEnd w:id="674"/>
      <w:bookmarkEnd w:id="675"/>
      <w:bookmarkEnd w:id="676"/>
      <w:bookmarkEnd w:id="677"/>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678" w:name="_Toc34228202"/>
      <w:bookmarkStart w:id="679" w:name="_Toc36041605"/>
      <w:bookmarkStart w:id="680" w:name="_Toc36041761"/>
      <w:bookmarkStart w:id="681" w:name="_Toc44680198"/>
      <w:bookmarkStart w:id="682" w:name="_Toc45134795"/>
      <w:bookmarkStart w:id="683" w:name="_Toc49583680"/>
      <w:bookmarkStart w:id="684" w:name="_Toc51764117"/>
      <w:bookmarkStart w:id="685" w:name="_Toc58838792"/>
      <w:bookmarkStart w:id="686" w:name="_Toc59020107"/>
      <w:bookmarkStart w:id="687" w:name="_Toc59020194"/>
      <w:bookmarkStart w:id="688" w:name="_Toc68170858"/>
      <w:bookmarkStart w:id="689" w:name="_Toc136524022"/>
      <w:bookmarkStart w:id="690" w:name="_Toc209530464"/>
      <w:r>
        <w:t>5.1.2.2.2</w:t>
      </w:r>
      <w:r>
        <w:tab/>
        <w:t>Content type</w:t>
      </w:r>
      <w:bookmarkEnd w:id="678"/>
      <w:bookmarkEnd w:id="679"/>
      <w:bookmarkEnd w:id="680"/>
      <w:bookmarkEnd w:id="681"/>
      <w:bookmarkEnd w:id="682"/>
      <w:bookmarkEnd w:id="683"/>
      <w:bookmarkEnd w:id="684"/>
      <w:bookmarkEnd w:id="685"/>
      <w:bookmarkEnd w:id="686"/>
      <w:bookmarkEnd w:id="687"/>
      <w:bookmarkEnd w:id="688"/>
      <w:bookmarkEnd w:id="689"/>
      <w:bookmarkEnd w:id="690"/>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691" w:name="_Hlk525213471"/>
      <w:bookmarkStart w:id="692" w:name="_Hlk525213025"/>
      <w:r>
        <w:t xml:space="preserve">"Problem Details" JSON object shall be used to indicate </w:t>
      </w:r>
      <w:r>
        <w:rPr>
          <w:lang w:eastAsia="fr-FR"/>
        </w:rPr>
        <w:t xml:space="preserve">additional details of the error </w:t>
      </w:r>
      <w:r>
        <w:t xml:space="preserve">in a HTTP response body and </w:t>
      </w:r>
      <w:bookmarkEnd w:id="691"/>
      <w:r>
        <w:t>shall be signalled by the content type "application/problem+json", as defined in IETF RFC </w:t>
      </w:r>
      <w:r w:rsidR="00F71425">
        <w:t>9457</w:t>
      </w:r>
      <w:r>
        <w:t> [13].</w:t>
      </w:r>
      <w:bookmarkEnd w:id="692"/>
    </w:p>
    <w:p w14:paraId="15B9897E" w14:textId="77777777" w:rsidR="00D85079" w:rsidRDefault="00D85079">
      <w:pPr>
        <w:pStyle w:val="40"/>
      </w:pPr>
      <w:bookmarkStart w:id="693" w:name="_Toc34228203"/>
      <w:bookmarkStart w:id="694" w:name="_Toc36041606"/>
      <w:bookmarkStart w:id="695" w:name="_Toc36041762"/>
      <w:bookmarkStart w:id="696" w:name="_Toc44680199"/>
      <w:bookmarkStart w:id="697" w:name="_Toc45134796"/>
      <w:bookmarkStart w:id="698" w:name="_Toc49583681"/>
      <w:bookmarkStart w:id="699" w:name="_Toc51764118"/>
      <w:bookmarkStart w:id="700" w:name="_Toc58838793"/>
      <w:bookmarkStart w:id="701" w:name="_Toc59020108"/>
      <w:bookmarkStart w:id="702" w:name="_Toc59020195"/>
      <w:bookmarkStart w:id="703" w:name="_Toc68170859"/>
      <w:bookmarkStart w:id="704" w:name="_Toc136524023"/>
      <w:bookmarkStart w:id="705" w:name="_Toc209530465"/>
      <w:r>
        <w:t>5.1.2.3</w:t>
      </w:r>
      <w:r>
        <w:tab/>
        <w:t>HTTP custom headers</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09DC74ED" w14:textId="77777777" w:rsidR="00D85079" w:rsidRDefault="00D85079">
      <w:pPr>
        <w:rPr>
          <w:noProof/>
        </w:rPr>
      </w:pPr>
      <w:bookmarkStart w:id="706" w:name="_Toc489605322"/>
      <w:bookmarkStart w:id="707" w:name="_Toc492899753"/>
      <w:bookmarkStart w:id="708" w:name="_Toc492900032"/>
      <w:bookmarkStart w:id="709" w:name="_Toc492967834"/>
      <w:bookmarkStart w:id="710" w:name="_Toc492972922"/>
      <w:bookmarkStart w:id="711" w:name="_Toc492973142"/>
      <w:bookmarkStart w:id="71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13" w:name="_Toc34228204"/>
      <w:bookmarkStart w:id="714" w:name="_Toc36041607"/>
      <w:bookmarkStart w:id="715" w:name="_Toc36041763"/>
      <w:bookmarkStart w:id="716" w:name="_Toc44680200"/>
      <w:bookmarkStart w:id="717" w:name="_Toc45134797"/>
      <w:bookmarkStart w:id="718" w:name="_Toc49583682"/>
      <w:bookmarkStart w:id="719" w:name="_Toc51764119"/>
      <w:bookmarkStart w:id="720" w:name="_Toc58838794"/>
      <w:bookmarkStart w:id="721" w:name="_Toc59020109"/>
      <w:bookmarkStart w:id="722" w:name="_Toc59020196"/>
      <w:bookmarkStart w:id="723" w:name="_Toc68170860"/>
      <w:bookmarkStart w:id="724" w:name="_Toc136524024"/>
      <w:bookmarkStart w:id="725" w:name="_Toc209530466"/>
      <w:bookmarkEnd w:id="706"/>
      <w:bookmarkEnd w:id="707"/>
      <w:bookmarkEnd w:id="708"/>
      <w:bookmarkEnd w:id="709"/>
      <w:bookmarkEnd w:id="710"/>
      <w:bookmarkEnd w:id="711"/>
      <w:bookmarkEnd w:id="712"/>
      <w:r>
        <w:t>5.1.3</w:t>
      </w:r>
      <w:r>
        <w:tab/>
        <w:t>Resources</w:t>
      </w:r>
      <w:bookmarkEnd w:id="713"/>
      <w:bookmarkEnd w:id="714"/>
      <w:bookmarkEnd w:id="715"/>
      <w:bookmarkEnd w:id="716"/>
      <w:bookmarkEnd w:id="717"/>
      <w:bookmarkEnd w:id="718"/>
      <w:bookmarkEnd w:id="719"/>
      <w:bookmarkEnd w:id="720"/>
      <w:bookmarkEnd w:id="721"/>
      <w:bookmarkEnd w:id="722"/>
      <w:bookmarkEnd w:id="723"/>
      <w:bookmarkEnd w:id="724"/>
      <w:bookmarkEnd w:id="725"/>
      <w:r>
        <w:t xml:space="preserve"> </w:t>
      </w:r>
    </w:p>
    <w:p w14:paraId="26DC8709" w14:textId="77777777" w:rsidR="00D85079" w:rsidRDefault="00D85079">
      <w:pPr>
        <w:pStyle w:val="40"/>
      </w:pPr>
      <w:bookmarkStart w:id="726" w:name="_Toc34228205"/>
      <w:bookmarkStart w:id="727" w:name="_Toc36041608"/>
      <w:bookmarkStart w:id="728" w:name="_Toc36041764"/>
      <w:bookmarkStart w:id="729" w:name="_Toc44680201"/>
      <w:bookmarkStart w:id="730" w:name="_Toc45134798"/>
      <w:bookmarkStart w:id="731" w:name="_Toc49583683"/>
      <w:bookmarkStart w:id="732" w:name="_Toc51764120"/>
      <w:bookmarkStart w:id="733" w:name="_Toc58838795"/>
      <w:bookmarkStart w:id="734" w:name="_Toc59020110"/>
      <w:bookmarkStart w:id="735" w:name="_Toc59020197"/>
      <w:bookmarkStart w:id="736" w:name="_Toc68170861"/>
      <w:bookmarkStart w:id="737" w:name="_Toc136524025"/>
      <w:bookmarkStart w:id="738" w:name="_Toc209530467"/>
      <w:r>
        <w:t>5.1.3.1</w:t>
      </w:r>
      <w:r>
        <w:tab/>
        <w:t>Overview</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75pt;height:151.15pt" o:ole="">
            <v:imagedata r:id="rId97" o:title=""/>
          </v:shape>
          <o:OLEObject Type="Embed" ProgID="Visio.Drawing.15" ShapeID="_x0000_i1082" DrawAspect="Content" ObjectID="_1826970153"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39" w:name="_Toc34228206"/>
      <w:bookmarkStart w:id="740" w:name="_Toc36041609"/>
      <w:bookmarkStart w:id="741" w:name="_Toc36041765"/>
      <w:bookmarkStart w:id="742" w:name="_Toc44680202"/>
      <w:bookmarkStart w:id="743" w:name="_Toc45134799"/>
      <w:bookmarkStart w:id="744" w:name="_Toc49583684"/>
      <w:bookmarkStart w:id="745" w:name="_Toc51764121"/>
      <w:bookmarkStart w:id="746" w:name="_Toc58838796"/>
      <w:bookmarkStart w:id="747" w:name="_Toc59020111"/>
      <w:bookmarkStart w:id="748" w:name="_Toc59020198"/>
      <w:bookmarkStart w:id="749" w:name="_Toc68170862"/>
      <w:bookmarkStart w:id="750" w:name="_Toc136524026"/>
      <w:bookmarkStart w:id="751" w:name="_Toc209530468"/>
      <w:r>
        <w:t>5.1.3.2</w:t>
      </w:r>
      <w:r>
        <w:tab/>
        <w:t>Resource: Network Exposure Event Subscriptions</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69044C5E" w14:textId="77777777" w:rsidR="00D85079" w:rsidRDefault="00D85079">
      <w:pPr>
        <w:pStyle w:val="50"/>
      </w:pPr>
      <w:bookmarkStart w:id="752" w:name="_Toc34228207"/>
      <w:bookmarkStart w:id="753" w:name="_Toc36041610"/>
      <w:bookmarkStart w:id="754" w:name="_Toc36041766"/>
      <w:bookmarkStart w:id="755" w:name="_Toc44680203"/>
      <w:bookmarkStart w:id="756" w:name="_Toc45134800"/>
      <w:bookmarkStart w:id="757" w:name="_Toc49583685"/>
      <w:bookmarkStart w:id="758" w:name="_Toc51764122"/>
      <w:bookmarkStart w:id="759" w:name="_Toc58838797"/>
      <w:bookmarkStart w:id="760" w:name="_Toc59020112"/>
      <w:bookmarkStart w:id="761" w:name="_Toc59020199"/>
      <w:bookmarkStart w:id="762" w:name="_Toc68170863"/>
      <w:bookmarkStart w:id="763" w:name="_Toc136524027"/>
      <w:bookmarkStart w:id="764" w:name="_Toc209530469"/>
      <w:r>
        <w:t>5.1.3.2.1</w:t>
      </w:r>
      <w:r>
        <w:tab/>
        <w:t>Description</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765" w:name="_Toc34228208"/>
      <w:bookmarkStart w:id="766" w:name="_Toc36041611"/>
      <w:bookmarkStart w:id="767" w:name="_Toc36041767"/>
      <w:bookmarkStart w:id="768" w:name="_Toc44680204"/>
      <w:bookmarkStart w:id="769" w:name="_Toc45134801"/>
      <w:bookmarkStart w:id="770" w:name="_Toc49583686"/>
      <w:bookmarkStart w:id="771" w:name="_Toc51764123"/>
      <w:bookmarkStart w:id="772" w:name="_Toc58838798"/>
      <w:bookmarkStart w:id="773" w:name="_Toc59020113"/>
      <w:bookmarkStart w:id="774" w:name="_Toc59020200"/>
      <w:bookmarkStart w:id="775" w:name="_Toc68170864"/>
      <w:bookmarkStart w:id="776" w:name="_Toc136524028"/>
      <w:bookmarkStart w:id="777" w:name="_Toc209530470"/>
      <w:r>
        <w:t>5.1.3.2.2</w:t>
      </w:r>
      <w:r>
        <w:tab/>
        <w:t>Resource Definition</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778" w:name="_Toc34228209"/>
      <w:bookmarkStart w:id="779" w:name="_Toc36041612"/>
      <w:bookmarkStart w:id="780" w:name="_Toc36041768"/>
      <w:bookmarkStart w:id="781" w:name="_Toc44680205"/>
      <w:bookmarkStart w:id="782" w:name="_Toc45134802"/>
      <w:bookmarkStart w:id="783" w:name="_Toc49583687"/>
      <w:bookmarkStart w:id="784" w:name="_Toc51764124"/>
      <w:bookmarkStart w:id="785" w:name="_Toc58838799"/>
      <w:bookmarkStart w:id="786" w:name="_Toc59020114"/>
      <w:bookmarkStart w:id="787" w:name="_Toc59020201"/>
      <w:bookmarkStart w:id="788" w:name="_Toc68170865"/>
      <w:bookmarkStart w:id="789" w:name="_Toc136524029"/>
      <w:bookmarkStart w:id="790" w:name="_Toc209530471"/>
      <w:r>
        <w:t>5.1.3.2.3</w:t>
      </w:r>
      <w:r>
        <w:tab/>
        <w:t>Resource Standard Methods</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5280C41A" w14:textId="77777777" w:rsidR="00D85079" w:rsidRDefault="00D85079">
      <w:pPr>
        <w:pStyle w:val="6"/>
      </w:pPr>
      <w:bookmarkStart w:id="791" w:name="_Toc34228210"/>
      <w:bookmarkStart w:id="792" w:name="_Toc36041613"/>
      <w:bookmarkStart w:id="793" w:name="_Toc36041769"/>
      <w:bookmarkStart w:id="794" w:name="_Toc44680206"/>
      <w:bookmarkStart w:id="795" w:name="_Toc45134803"/>
      <w:bookmarkStart w:id="796" w:name="_Toc49583688"/>
      <w:bookmarkStart w:id="797" w:name="_Toc51764125"/>
      <w:bookmarkStart w:id="798" w:name="_Toc58838800"/>
      <w:bookmarkStart w:id="799" w:name="_Toc59020115"/>
      <w:bookmarkStart w:id="800" w:name="_Toc59020202"/>
      <w:bookmarkStart w:id="801" w:name="_Toc68170866"/>
      <w:bookmarkStart w:id="802" w:name="_Toc136524030"/>
      <w:bookmarkStart w:id="803" w:name="_Toc209530472"/>
      <w:r>
        <w:t>5.1.3.2.3.1</w:t>
      </w:r>
      <w:r>
        <w:tab/>
        <w:t>POST</w:t>
      </w:r>
      <w:bookmarkEnd w:id="791"/>
      <w:bookmarkEnd w:id="792"/>
      <w:bookmarkEnd w:id="793"/>
      <w:bookmarkEnd w:id="794"/>
      <w:bookmarkEnd w:id="795"/>
      <w:bookmarkEnd w:id="796"/>
      <w:bookmarkEnd w:id="797"/>
      <w:bookmarkEnd w:id="798"/>
      <w:bookmarkEnd w:id="799"/>
      <w:bookmarkEnd w:id="800"/>
      <w:bookmarkEnd w:id="801"/>
      <w:bookmarkEnd w:id="802"/>
      <w:bookmarkEnd w:id="803"/>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04" w:name="_Toc34228211"/>
      <w:bookmarkStart w:id="805" w:name="_Toc36041614"/>
      <w:bookmarkStart w:id="806" w:name="_Toc36041770"/>
      <w:bookmarkStart w:id="807" w:name="_Toc44680207"/>
      <w:bookmarkStart w:id="808" w:name="_Toc45134804"/>
      <w:bookmarkStart w:id="809" w:name="_Toc49583689"/>
      <w:bookmarkStart w:id="810" w:name="_Toc51764126"/>
      <w:bookmarkStart w:id="811" w:name="_Toc58838801"/>
      <w:bookmarkStart w:id="812" w:name="_Toc59020116"/>
      <w:bookmarkStart w:id="813" w:name="_Toc59020203"/>
      <w:bookmarkStart w:id="814" w:name="_Toc68170867"/>
      <w:bookmarkStart w:id="815" w:name="_Toc136524031"/>
      <w:bookmarkStart w:id="816" w:name="_Toc209530473"/>
      <w:r>
        <w:t>5.1.3.3</w:t>
      </w:r>
      <w:r>
        <w:tab/>
        <w:t>Resource: Individual Network Exposure Event Subscription</w:t>
      </w:r>
      <w:bookmarkEnd w:id="804"/>
      <w:bookmarkEnd w:id="805"/>
      <w:bookmarkEnd w:id="806"/>
      <w:bookmarkEnd w:id="807"/>
      <w:bookmarkEnd w:id="808"/>
      <w:bookmarkEnd w:id="809"/>
      <w:bookmarkEnd w:id="810"/>
      <w:bookmarkEnd w:id="811"/>
      <w:bookmarkEnd w:id="812"/>
      <w:bookmarkEnd w:id="813"/>
      <w:bookmarkEnd w:id="814"/>
      <w:bookmarkEnd w:id="815"/>
      <w:bookmarkEnd w:id="816"/>
    </w:p>
    <w:p w14:paraId="5E09B06B" w14:textId="77777777" w:rsidR="00D85079" w:rsidRDefault="00D85079">
      <w:pPr>
        <w:pStyle w:val="50"/>
      </w:pPr>
      <w:bookmarkStart w:id="817" w:name="_Toc34228212"/>
      <w:bookmarkStart w:id="818" w:name="_Toc36041615"/>
      <w:bookmarkStart w:id="819" w:name="_Toc36041771"/>
      <w:bookmarkStart w:id="820" w:name="_Toc44680208"/>
      <w:bookmarkStart w:id="821" w:name="_Toc45134805"/>
      <w:bookmarkStart w:id="822" w:name="_Toc49583690"/>
      <w:bookmarkStart w:id="823" w:name="_Toc51764127"/>
      <w:bookmarkStart w:id="824" w:name="_Toc58838802"/>
      <w:bookmarkStart w:id="825" w:name="_Toc59020117"/>
      <w:bookmarkStart w:id="826" w:name="_Toc59020204"/>
      <w:bookmarkStart w:id="827" w:name="_Toc68170868"/>
      <w:bookmarkStart w:id="828" w:name="_Toc136524032"/>
      <w:bookmarkStart w:id="829" w:name="_Toc209530474"/>
      <w:r>
        <w:t>5.1.3.3.1</w:t>
      </w:r>
      <w:r>
        <w:tab/>
        <w:t>Description</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30" w:name="_Toc34228213"/>
      <w:bookmarkStart w:id="831" w:name="_Toc36041616"/>
      <w:bookmarkStart w:id="832" w:name="_Toc36041772"/>
      <w:bookmarkStart w:id="833" w:name="_Toc44680209"/>
      <w:bookmarkStart w:id="834" w:name="_Toc45134806"/>
      <w:bookmarkStart w:id="835" w:name="_Toc49583691"/>
      <w:bookmarkStart w:id="836" w:name="_Toc51764128"/>
      <w:bookmarkStart w:id="837" w:name="_Toc58838803"/>
      <w:bookmarkStart w:id="838" w:name="_Toc59020118"/>
      <w:bookmarkStart w:id="839" w:name="_Toc59020205"/>
      <w:bookmarkStart w:id="840" w:name="_Toc68170869"/>
      <w:bookmarkStart w:id="841" w:name="_Toc136524033"/>
      <w:bookmarkStart w:id="842" w:name="_Toc209530475"/>
      <w:r>
        <w:t>5.1.3.3.2</w:t>
      </w:r>
      <w:r>
        <w:tab/>
        <w:t>Resource Definition</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43" w:name="_Toc34228214"/>
      <w:bookmarkStart w:id="844" w:name="_Toc36041617"/>
      <w:bookmarkStart w:id="845" w:name="_Toc36041773"/>
      <w:bookmarkStart w:id="846" w:name="_Toc44680210"/>
      <w:bookmarkStart w:id="847" w:name="_Toc45134807"/>
      <w:bookmarkStart w:id="848" w:name="_Toc49583692"/>
      <w:bookmarkStart w:id="849" w:name="_Toc51764129"/>
      <w:bookmarkStart w:id="850" w:name="_Toc58838804"/>
      <w:bookmarkStart w:id="851" w:name="_Toc59020119"/>
      <w:bookmarkStart w:id="852" w:name="_Toc59020206"/>
      <w:bookmarkStart w:id="853" w:name="_Toc68170870"/>
      <w:bookmarkStart w:id="854" w:name="_Toc136524034"/>
      <w:bookmarkStart w:id="855" w:name="_Toc209530476"/>
      <w:r>
        <w:t>5.1.3.3.3</w:t>
      </w:r>
      <w:r>
        <w:tab/>
        <w:t>Resource Standard Methods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2F3F6556" w14:textId="77777777" w:rsidR="00D85079" w:rsidRDefault="00D85079">
      <w:pPr>
        <w:pStyle w:val="6"/>
      </w:pPr>
      <w:bookmarkStart w:id="856" w:name="_Toc34228215"/>
      <w:bookmarkStart w:id="857" w:name="_Toc36041618"/>
      <w:bookmarkStart w:id="858" w:name="_Toc36041774"/>
      <w:bookmarkStart w:id="859" w:name="_Toc44680211"/>
      <w:bookmarkStart w:id="860" w:name="_Toc45134808"/>
      <w:bookmarkStart w:id="861" w:name="_Toc49583693"/>
      <w:bookmarkStart w:id="862" w:name="_Toc51764130"/>
      <w:bookmarkStart w:id="863" w:name="_Toc58838805"/>
      <w:bookmarkStart w:id="864" w:name="_Toc59020120"/>
      <w:bookmarkStart w:id="865" w:name="_Toc59020207"/>
      <w:bookmarkStart w:id="866" w:name="_Toc68170871"/>
      <w:bookmarkStart w:id="867" w:name="_Toc136524035"/>
      <w:bookmarkStart w:id="868" w:name="_Toc209530477"/>
      <w:r>
        <w:t>5.1.3.3.3.1</w:t>
      </w:r>
      <w:r>
        <w:tab/>
        <w:t>GET</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869" w:name="_Toc524425223"/>
      <w:bookmarkStart w:id="870" w:name="_Toc532198041"/>
      <w:bookmarkStart w:id="871" w:name="_Toc19865091"/>
      <w:bookmarkStart w:id="872" w:name="_Toc34228216"/>
      <w:bookmarkStart w:id="873" w:name="_Toc36041619"/>
      <w:bookmarkStart w:id="874" w:name="_Toc36041775"/>
      <w:bookmarkStart w:id="875" w:name="_Toc44680212"/>
      <w:bookmarkStart w:id="876" w:name="_Toc45134809"/>
      <w:bookmarkStart w:id="877" w:name="_Toc49583694"/>
      <w:bookmarkStart w:id="878" w:name="_Toc51764131"/>
      <w:bookmarkStart w:id="879" w:name="_Toc58838806"/>
      <w:bookmarkStart w:id="880" w:name="_Toc59020121"/>
      <w:bookmarkStart w:id="881" w:name="_Toc59020208"/>
      <w:bookmarkStart w:id="882" w:name="_Toc68170872"/>
      <w:bookmarkStart w:id="883" w:name="_Toc136524036"/>
      <w:bookmarkStart w:id="884" w:name="_Toc209530478"/>
      <w:r>
        <w:rPr>
          <w:noProof/>
        </w:rPr>
        <w:t>5.1.3.3.3.2</w:t>
      </w:r>
      <w:r>
        <w:rPr>
          <w:noProof/>
        </w:rPr>
        <w:tab/>
        <w:t>PUT</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885" w:name="_Toc524425224"/>
      <w:bookmarkStart w:id="886" w:name="_Toc532198042"/>
      <w:bookmarkStart w:id="887" w:name="_Toc19865092"/>
      <w:bookmarkStart w:id="888" w:name="_Toc34228217"/>
      <w:bookmarkStart w:id="889" w:name="_Toc36041620"/>
      <w:bookmarkStart w:id="890" w:name="_Toc36041776"/>
      <w:bookmarkStart w:id="891" w:name="_Toc44680213"/>
      <w:bookmarkStart w:id="892" w:name="_Toc45134810"/>
      <w:bookmarkStart w:id="893" w:name="_Toc49583695"/>
      <w:bookmarkStart w:id="894" w:name="_Toc51764132"/>
      <w:bookmarkStart w:id="895" w:name="_Toc58838807"/>
      <w:bookmarkStart w:id="896" w:name="_Toc59020122"/>
      <w:bookmarkStart w:id="897" w:name="_Toc59020209"/>
      <w:bookmarkStart w:id="898" w:name="_Toc68170873"/>
      <w:bookmarkStart w:id="899" w:name="_Toc136524037"/>
      <w:bookmarkStart w:id="900" w:name="_Toc209530479"/>
      <w:r>
        <w:rPr>
          <w:noProof/>
        </w:rPr>
        <w:t>5.1.3.3.3.3</w:t>
      </w:r>
      <w:r>
        <w:rPr>
          <w:noProof/>
        </w:rPr>
        <w:tab/>
        <w:t>DELETE</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01" w:name="_Toc34228218"/>
      <w:bookmarkStart w:id="902" w:name="_Toc36041621"/>
      <w:bookmarkStart w:id="903" w:name="_Toc36041777"/>
      <w:bookmarkStart w:id="904" w:name="_Toc44680214"/>
      <w:bookmarkStart w:id="905" w:name="_Toc45134811"/>
      <w:bookmarkStart w:id="906" w:name="_Toc49583696"/>
      <w:bookmarkStart w:id="907" w:name="_Toc51764133"/>
      <w:bookmarkStart w:id="908" w:name="_Toc58838808"/>
      <w:bookmarkStart w:id="909" w:name="_Toc59020123"/>
      <w:bookmarkStart w:id="910" w:name="_Toc59020210"/>
      <w:bookmarkStart w:id="911" w:name="_Toc68170874"/>
      <w:bookmarkStart w:id="912" w:name="_Toc136524038"/>
      <w:bookmarkStart w:id="913" w:name="_Toc209530480"/>
      <w:r>
        <w:lastRenderedPageBreak/>
        <w:t>5.1.4</w:t>
      </w:r>
      <w:r>
        <w:tab/>
        <w:t>Custom Operations without associated resources</w:t>
      </w:r>
      <w:bookmarkEnd w:id="901"/>
      <w:bookmarkEnd w:id="902"/>
      <w:bookmarkEnd w:id="903"/>
      <w:bookmarkEnd w:id="904"/>
      <w:bookmarkEnd w:id="905"/>
      <w:bookmarkEnd w:id="906"/>
      <w:bookmarkEnd w:id="907"/>
      <w:bookmarkEnd w:id="908"/>
      <w:bookmarkEnd w:id="909"/>
      <w:bookmarkEnd w:id="910"/>
      <w:bookmarkEnd w:id="911"/>
      <w:bookmarkEnd w:id="912"/>
      <w:bookmarkEnd w:id="913"/>
      <w:r>
        <w:t xml:space="preserve"> </w:t>
      </w:r>
    </w:p>
    <w:p w14:paraId="6B9F4DFB" w14:textId="77777777" w:rsidR="00D85079" w:rsidRDefault="00D85079">
      <w:r>
        <w:t>None.</w:t>
      </w:r>
    </w:p>
    <w:p w14:paraId="597F9855" w14:textId="77777777" w:rsidR="00D85079" w:rsidRDefault="00D85079">
      <w:pPr>
        <w:pStyle w:val="30"/>
      </w:pPr>
      <w:bookmarkStart w:id="914" w:name="_Toc34228219"/>
      <w:bookmarkStart w:id="915" w:name="_Toc36041622"/>
      <w:bookmarkStart w:id="916" w:name="_Toc36041778"/>
      <w:bookmarkStart w:id="917" w:name="_Toc44680215"/>
      <w:bookmarkStart w:id="918" w:name="_Toc45134812"/>
      <w:bookmarkStart w:id="919" w:name="_Toc49583697"/>
      <w:bookmarkStart w:id="920" w:name="_Toc51764134"/>
      <w:bookmarkStart w:id="921" w:name="_Toc58838809"/>
      <w:bookmarkStart w:id="922" w:name="_Toc59020124"/>
      <w:bookmarkStart w:id="923" w:name="_Toc59020211"/>
      <w:bookmarkStart w:id="924" w:name="_Toc68170875"/>
      <w:bookmarkStart w:id="925" w:name="_Toc136524039"/>
      <w:bookmarkStart w:id="926" w:name="_Toc209530481"/>
      <w:r>
        <w:t>5.1.5</w:t>
      </w:r>
      <w:r>
        <w:tab/>
        <w:t>Notifications</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0F03E25A" w14:textId="77777777" w:rsidR="00D85079" w:rsidRDefault="00D85079">
      <w:pPr>
        <w:pStyle w:val="40"/>
      </w:pPr>
      <w:bookmarkStart w:id="927" w:name="_Toc34228220"/>
      <w:bookmarkStart w:id="928" w:name="_Toc36041623"/>
      <w:bookmarkStart w:id="929" w:name="_Toc36041779"/>
      <w:bookmarkStart w:id="930" w:name="_Toc44680216"/>
      <w:bookmarkStart w:id="931" w:name="_Toc45134813"/>
      <w:bookmarkStart w:id="932" w:name="_Toc49583698"/>
      <w:bookmarkStart w:id="933" w:name="_Toc51764135"/>
      <w:bookmarkStart w:id="934" w:name="_Toc58838810"/>
      <w:bookmarkStart w:id="935" w:name="_Toc59020125"/>
      <w:bookmarkStart w:id="936" w:name="_Toc59020212"/>
      <w:bookmarkStart w:id="937" w:name="_Toc68170876"/>
      <w:bookmarkStart w:id="938" w:name="_Toc136524040"/>
      <w:bookmarkStart w:id="939" w:name="_Toc209530482"/>
      <w:r>
        <w:t>5.1.5.1</w:t>
      </w:r>
      <w:r>
        <w:tab/>
        <w:t>General</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40" w:name="_Toc34228221"/>
      <w:bookmarkStart w:id="941" w:name="_Toc36041624"/>
      <w:bookmarkStart w:id="942" w:name="_Toc36041780"/>
      <w:bookmarkStart w:id="943" w:name="_Toc44680217"/>
      <w:bookmarkStart w:id="944" w:name="_Toc45134814"/>
      <w:bookmarkStart w:id="945" w:name="_Toc49583699"/>
      <w:bookmarkStart w:id="946" w:name="_Toc51764136"/>
      <w:bookmarkStart w:id="947" w:name="_Toc58838811"/>
      <w:bookmarkStart w:id="948" w:name="_Toc59020126"/>
      <w:bookmarkStart w:id="949" w:name="_Toc59020213"/>
      <w:bookmarkStart w:id="950" w:name="_Toc68170877"/>
      <w:bookmarkStart w:id="951" w:name="_Toc136524041"/>
      <w:bookmarkStart w:id="952" w:name="_Toc209530483"/>
      <w:r>
        <w:t>5.1.5.2</w:t>
      </w:r>
      <w:r>
        <w:tab/>
        <w:t>Network Exposure Event Notification</w:t>
      </w:r>
      <w:bookmarkEnd w:id="940"/>
      <w:bookmarkEnd w:id="941"/>
      <w:bookmarkEnd w:id="942"/>
      <w:bookmarkEnd w:id="943"/>
      <w:bookmarkEnd w:id="944"/>
      <w:bookmarkEnd w:id="945"/>
      <w:bookmarkEnd w:id="946"/>
      <w:bookmarkEnd w:id="947"/>
      <w:bookmarkEnd w:id="948"/>
      <w:bookmarkEnd w:id="949"/>
      <w:bookmarkEnd w:id="950"/>
      <w:bookmarkEnd w:id="951"/>
      <w:bookmarkEnd w:id="952"/>
    </w:p>
    <w:p w14:paraId="5DB52531" w14:textId="77777777" w:rsidR="00D85079" w:rsidRDefault="00D85079">
      <w:pPr>
        <w:pStyle w:val="50"/>
        <w:rPr>
          <w:noProof/>
        </w:rPr>
      </w:pPr>
      <w:bookmarkStart w:id="953" w:name="_Toc532994455"/>
      <w:bookmarkStart w:id="954" w:name="_Toc34228222"/>
      <w:bookmarkStart w:id="955" w:name="_Toc36041625"/>
      <w:bookmarkStart w:id="956" w:name="_Toc36041781"/>
      <w:bookmarkStart w:id="957" w:name="_Toc44680218"/>
      <w:bookmarkStart w:id="958" w:name="_Toc45134815"/>
      <w:bookmarkStart w:id="959" w:name="_Toc49583700"/>
      <w:bookmarkStart w:id="960" w:name="_Toc51764137"/>
      <w:bookmarkStart w:id="961" w:name="_Toc58838812"/>
      <w:bookmarkStart w:id="962" w:name="_Toc59020127"/>
      <w:bookmarkStart w:id="963" w:name="_Toc59020214"/>
      <w:bookmarkStart w:id="964" w:name="_Toc68170878"/>
      <w:bookmarkStart w:id="965" w:name="_Toc136524042"/>
      <w:bookmarkStart w:id="966" w:name="_Toc209530484"/>
      <w:r>
        <w:t>5.1.5.2</w:t>
      </w:r>
      <w:r>
        <w:rPr>
          <w:noProof/>
        </w:rPr>
        <w:t>.1</w:t>
      </w:r>
      <w:r>
        <w:rPr>
          <w:noProof/>
        </w:rPr>
        <w:tab/>
        <w:t>Description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967" w:name="_Toc532994456"/>
      <w:bookmarkStart w:id="968" w:name="_Toc34228223"/>
      <w:bookmarkStart w:id="969" w:name="_Toc36041626"/>
      <w:bookmarkStart w:id="970" w:name="_Toc36041782"/>
      <w:bookmarkStart w:id="971" w:name="_Toc44680219"/>
      <w:bookmarkStart w:id="972" w:name="_Toc45134816"/>
      <w:bookmarkStart w:id="973" w:name="_Toc49583701"/>
      <w:bookmarkStart w:id="974" w:name="_Toc51764138"/>
      <w:bookmarkStart w:id="975" w:name="_Toc58838813"/>
      <w:bookmarkStart w:id="976" w:name="_Toc59020128"/>
      <w:bookmarkStart w:id="977" w:name="_Toc59020215"/>
      <w:bookmarkStart w:id="978" w:name="_Toc68170879"/>
      <w:bookmarkStart w:id="979" w:name="_Toc136524043"/>
      <w:bookmarkStart w:id="980" w:name="_Toc209530485"/>
      <w:r>
        <w:t>5.1.5.2</w:t>
      </w:r>
      <w:r>
        <w:rPr>
          <w:noProof/>
        </w:rPr>
        <w:t>.2</w:t>
      </w:r>
      <w:r>
        <w:rPr>
          <w:noProof/>
        </w:rPr>
        <w:tab/>
        <w:t>Target URI</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981" w:name="_Toc532994457"/>
      <w:bookmarkStart w:id="982" w:name="_Toc34228224"/>
      <w:bookmarkStart w:id="983" w:name="_Toc36041627"/>
      <w:bookmarkStart w:id="984" w:name="_Toc36041783"/>
      <w:bookmarkStart w:id="985" w:name="_Toc44680220"/>
      <w:bookmarkStart w:id="986" w:name="_Toc45134817"/>
      <w:bookmarkStart w:id="987" w:name="_Toc49583702"/>
      <w:bookmarkStart w:id="988" w:name="_Toc51764139"/>
      <w:bookmarkStart w:id="989" w:name="_Toc58838814"/>
      <w:bookmarkStart w:id="990" w:name="_Toc59020129"/>
      <w:bookmarkStart w:id="991" w:name="_Toc59020216"/>
      <w:bookmarkStart w:id="992" w:name="_Toc68170880"/>
      <w:bookmarkStart w:id="993" w:name="_Toc136524044"/>
      <w:bookmarkStart w:id="994" w:name="_Toc209530486"/>
      <w:r>
        <w:t>5.1.5.2</w:t>
      </w:r>
      <w:r>
        <w:rPr>
          <w:noProof/>
        </w:rPr>
        <w:t>.3</w:t>
      </w:r>
      <w:r>
        <w:rPr>
          <w:noProof/>
        </w:rPr>
        <w:tab/>
        <w:t>Standard Methods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3CA9532" w14:textId="77777777" w:rsidR="00D85079" w:rsidRDefault="00D85079">
      <w:pPr>
        <w:pStyle w:val="6"/>
        <w:rPr>
          <w:noProof/>
        </w:rPr>
      </w:pPr>
      <w:bookmarkStart w:id="995" w:name="_Toc532994458"/>
      <w:bookmarkStart w:id="996" w:name="_Toc34228225"/>
      <w:bookmarkStart w:id="997" w:name="_Toc36041628"/>
      <w:bookmarkStart w:id="998" w:name="_Toc36041784"/>
      <w:bookmarkStart w:id="999" w:name="_Toc44680221"/>
      <w:bookmarkStart w:id="1000" w:name="_Toc45134818"/>
      <w:bookmarkStart w:id="1001" w:name="_Toc49583703"/>
      <w:bookmarkStart w:id="1002" w:name="_Toc51764140"/>
      <w:bookmarkStart w:id="1003" w:name="_Toc58838815"/>
      <w:bookmarkStart w:id="1004" w:name="_Toc59020130"/>
      <w:bookmarkStart w:id="1005" w:name="_Toc59020217"/>
      <w:bookmarkStart w:id="1006" w:name="_Toc68170881"/>
      <w:bookmarkStart w:id="1007" w:name="_Toc136524045"/>
      <w:bookmarkStart w:id="1008" w:name="_Toc209530487"/>
      <w:r>
        <w:t>5.1.5.2.3</w:t>
      </w:r>
      <w:r>
        <w:rPr>
          <w:noProof/>
        </w:rPr>
        <w:t>.1</w:t>
      </w:r>
      <w:r>
        <w:rPr>
          <w:noProof/>
        </w:rPr>
        <w:tab/>
        <w:t>POST</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09" w:name="_Toc34228226"/>
      <w:bookmarkStart w:id="1010" w:name="_Toc36041629"/>
      <w:bookmarkStart w:id="1011" w:name="_Toc36041785"/>
      <w:bookmarkStart w:id="1012" w:name="_Toc44680222"/>
      <w:bookmarkStart w:id="1013" w:name="_Toc45134819"/>
      <w:bookmarkStart w:id="1014" w:name="_Toc49583704"/>
      <w:bookmarkStart w:id="1015" w:name="_Toc51764141"/>
      <w:bookmarkStart w:id="1016" w:name="_Toc58838816"/>
      <w:bookmarkStart w:id="1017" w:name="_Toc59020131"/>
      <w:bookmarkStart w:id="1018" w:name="_Toc59020218"/>
      <w:bookmarkStart w:id="1019" w:name="_Toc68170882"/>
      <w:bookmarkStart w:id="1020" w:name="_Toc136524046"/>
      <w:bookmarkStart w:id="1021" w:name="_Toc209530488"/>
      <w:r>
        <w:t>5.1.6</w:t>
      </w:r>
      <w:r>
        <w:tab/>
        <w:t>Data Model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5A2DD31" w14:textId="77777777" w:rsidR="00D85079" w:rsidRDefault="00D85079">
      <w:pPr>
        <w:pStyle w:val="40"/>
      </w:pPr>
      <w:bookmarkStart w:id="1022" w:name="_Toc34228227"/>
      <w:bookmarkStart w:id="1023" w:name="_Toc36041630"/>
      <w:bookmarkStart w:id="1024" w:name="_Toc36041786"/>
      <w:bookmarkStart w:id="1025" w:name="_Toc44680223"/>
      <w:bookmarkStart w:id="1026" w:name="_Toc45134820"/>
      <w:bookmarkStart w:id="1027" w:name="_Toc49583705"/>
      <w:bookmarkStart w:id="1028" w:name="_Toc51764142"/>
      <w:bookmarkStart w:id="1029" w:name="_Toc58838817"/>
      <w:bookmarkStart w:id="1030" w:name="_Toc59020132"/>
      <w:bookmarkStart w:id="1031" w:name="_Toc59020219"/>
      <w:bookmarkStart w:id="1032" w:name="_Toc68170883"/>
      <w:bookmarkStart w:id="1033" w:name="_Toc136524047"/>
      <w:bookmarkStart w:id="1034" w:name="_Toc209530489"/>
      <w:r>
        <w:t>5.1.6.1</w:t>
      </w:r>
      <w:r>
        <w:tab/>
        <w:t>General</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35" w:name="_Toc34228228"/>
      <w:bookmarkStart w:id="1036" w:name="_Toc36041631"/>
      <w:bookmarkStart w:id="1037" w:name="_Toc36041787"/>
      <w:bookmarkStart w:id="1038" w:name="_Toc44680224"/>
      <w:bookmarkStart w:id="1039" w:name="_Toc45134821"/>
      <w:bookmarkStart w:id="1040" w:name="_Toc49583706"/>
      <w:bookmarkStart w:id="1041" w:name="_Toc51764143"/>
      <w:bookmarkStart w:id="1042" w:name="_Toc58838818"/>
      <w:bookmarkStart w:id="1043" w:name="_Toc59020133"/>
      <w:bookmarkStart w:id="1044" w:name="_Toc59020220"/>
      <w:bookmarkStart w:id="1045" w:name="_Toc68170884"/>
      <w:bookmarkStart w:id="1046" w:name="_Toc136524048"/>
      <w:bookmarkStart w:id="1047" w:name="_Toc209530490"/>
      <w:r>
        <w:rPr>
          <w:lang w:val="en-US"/>
        </w:rPr>
        <w:t>5.1.6.2</w:t>
      </w:r>
      <w:r>
        <w:rPr>
          <w:lang w:val="en-US"/>
        </w:rPr>
        <w:tab/>
        <w:t>Structured data types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E166B5B" w14:textId="77777777" w:rsidR="00D85079" w:rsidRDefault="00D85079">
      <w:pPr>
        <w:pStyle w:val="50"/>
      </w:pPr>
      <w:bookmarkStart w:id="1048" w:name="_Toc34228229"/>
      <w:bookmarkStart w:id="1049" w:name="_Toc36041632"/>
      <w:bookmarkStart w:id="1050" w:name="_Toc36041788"/>
      <w:bookmarkStart w:id="1051" w:name="_Toc44680225"/>
      <w:bookmarkStart w:id="1052" w:name="_Toc45134822"/>
      <w:bookmarkStart w:id="1053" w:name="_Toc49583707"/>
      <w:bookmarkStart w:id="1054" w:name="_Toc51764144"/>
      <w:bookmarkStart w:id="1055" w:name="_Toc58838819"/>
      <w:bookmarkStart w:id="1056" w:name="_Toc59020134"/>
      <w:bookmarkStart w:id="1057" w:name="_Toc59020221"/>
      <w:bookmarkStart w:id="1058" w:name="_Toc68170885"/>
      <w:bookmarkStart w:id="1059" w:name="_Toc136524049"/>
      <w:bookmarkStart w:id="1060" w:name="_Toc209530491"/>
      <w:r>
        <w:t>5.1.6.2.1</w:t>
      </w:r>
      <w:r>
        <w:tab/>
        <w:t>Introduction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61" w:name="_Toc34228230"/>
      <w:bookmarkStart w:id="1062" w:name="_Toc36041633"/>
      <w:bookmarkStart w:id="1063" w:name="_Toc36041789"/>
      <w:bookmarkStart w:id="1064" w:name="_Toc44680226"/>
      <w:bookmarkStart w:id="1065" w:name="_Toc45134823"/>
      <w:bookmarkStart w:id="1066" w:name="_Toc49583708"/>
      <w:bookmarkStart w:id="1067" w:name="_Toc51764145"/>
      <w:bookmarkStart w:id="1068" w:name="_Toc58838820"/>
      <w:bookmarkStart w:id="1069" w:name="_Toc59020135"/>
      <w:bookmarkStart w:id="1070" w:name="_Toc59020222"/>
      <w:bookmarkStart w:id="1071" w:name="_Toc68170886"/>
      <w:bookmarkStart w:id="1072" w:name="_Toc136524050"/>
      <w:bookmarkStart w:id="1073" w:name="_Toc209530492"/>
      <w:r>
        <w:lastRenderedPageBreak/>
        <w:t>5.1.6.2.2</w:t>
      </w:r>
      <w:r>
        <w:tab/>
        <w:t>Type: NefEventExposureSubsc</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074" w:name="_Toc34228231"/>
      <w:bookmarkStart w:id="1075" w:name="_Toc36041634"/>
      <w:bookmarkStart w:id="1076" w:name="_Toc36041790"/>
      <w:bookmarkStart w:id="1077" w:name="_Toc44680227"/>
      <w:bookmarkStart w:id="1078" w:name="_Toc45134824"/>
      <w:bookmarkStart w:id="1079" w:name="_Toc49583709"/>
      <w:bookmarkStart w:id="1080" w:name="_Toc51764146"/>
      <w:bookmarkStart w:id="1081" w:name="_Toc58838821"/>
      <w:bookmarkStart w:id="1082" w:name="_Toc59020136"/>
      <w:bookmarkStart w:id="1083" w:name="_Toc59020223"/>
      <w:bookmarkStart w:id="1084" w:name="_Toc68170887"/>
      <w:bookmarkStart w:id="1085" w:name="_Toc136524051"/>
      <w:bookmarkStart w:id="1086" w:name="_Toc209530493"/>
      <w:r>
        <w:t>5.1.6.2.3</w:t>
      </w:r>
      <w:r>
        <w:tab/>
        <w:t>Type: NefEventExposureNotif</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087" w:name="_Toc34228232"/>
      <w:bookmarkStart w:id="1088" w:name="_Toc36041635"/>
      <w:bookmarkStart w:id="1089" w:name="_Toc36041791"/>
      <w:bookmarkStart w:id="1090" w:name="_Toc44680228"/>
      <w:bookmarkStart w:id="1091" w:name="_Toc45134825"/>
      <w:bookmarkStart w:id="1092" w:name="_Toc49583710"/>
      <w:bookmarkStart w:id="1093" w:name="_Toc51764147"/>
      <w:bookmarkStart w:id="1094" w:name="_Toc58838822"/>
      <w:bookmarkStart w:id="1095" w:name="_Toc59020137"/>
      <w:bookmarkStart w:id="1096" w:name="_Toc59020224"/>
      <w:bookmarkStart w:id="1097" w:name="_Toc68170888"/>
      <w:bookmarkStart w:id="1098" w:name="_Toc136524052"/>
      <w:bookmarkStart w:id="1099" w:name="_Toc209530494"/>
      <w:r>
        <w:lastRenderedPageBreak/>
        <w:t>5.1.6.2.4</w:t>
      </w:r>
      <w:r>
        <w:tab/>
        <w:t>Type: NefEventNotification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100" w:name="_Hlk79488415"/>
            <w:r w:rsidRPr="008B6107">
              <w:rPr>
                <w:rFonts w:cs="Arial"/>
                <w:szCs w:val="18"/>
              </w:rPr>
              <w:t>perfDataInfos</w:t>
            </w:r>
            <w:bookmarkEnd w:id="1100"/>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01" w:name="_Toc34228233"/>
      <w:bookmarkStart w:id="1102" w:name="_Toc36041636"/>
      <w:bookmarkStart w:id="1103" w:name="_Toc36041792"/>
      <w:bookmarkStart w:id="1104" w:name="_Toc44680229"/>
      <w:bookmarkStart w:id="1105" w:name="_Toc45134826"/>
      <w:bookmarkStart w:id="1106" w:name="_Toc49583711"/>
      <w:bookmarkStart w:id="1107" w:name="_Toc51764148"/>
      <w:bookmarkStart w:id="1108" w:name="_Toc58838823"/>
      <w:bookmarkStart w:id="1109" w:name="_Toc59020138"/>
      <w:bookmarkStart w:id="1110" w:name="_Toc59020225"/>
      <w:bookmarkStart w:id="1111" w:name="_Toc68170889"/>
      <w:bookmarkStart w:id="1112" w:name="_Toc136524053"/>
      <w:bookmarkStart w:id="1113" w:name="_Toc209530495"/>
      <w:r>
        <w:lastRenderedPageBreak/>
        <w:t>5.1.6.2.5</w:t>
      </w:r>
      <w:r>
        <w:tab/>
        <w:t>Type NefEventSubs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14" w:name="_Toc34228234"/>
      <w:bookmarkStart w:id="1115" w:name="_Toc36041637"/>
      <w:bookmarkStart w:id="1116" w:name="_Toc36041793"/>
      <w:bookmarkStart w:id="1117" w:name="_Toc44680230"/>
      <w:bookmarkStart w:id="1118" w:name="_Toc45134827"/>
      <w:bookmarkStart w:id="1119" w:name="_Toc49583712"/>
      <w:bookmarkStart w:id="1120" w:name="_Toc51764149"/>
      <w:bookmarkStart w:id="1121" w:name="_Toc58838824"/>
      <w:bookmarkStart w:id="1122" w:name="_Toc59020139"/>
      <w:bookmarkStart w:id="1123" w:name="_Toc59020226"/>
      <w:bookmarkStart w:id="1124" w:name="_Toc68170890"/>
      <w:bookmarkStart w:id="1125" w:name="_Toc136524054"/>
      <w:bookmarkStart w:id="1126" w:name="_Toc209530496"/>
      <w:r>
        <w:t>5.1.6.2.6</w:t>
      </w:r>
      <w:r>
        <w:tab/>
        <w:t>Type UeCommunicationInfo</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27" w:name="_Toc24966954"/>
      <w:bookmarkStart w:id="1128" w:name="_Toc34228235"/>
      <w:bookmarkStart w:id="1129" w:name="_Toc36041638"/>
      <w:bookmarkStart w:id="1130" w:name="_Toc36041794"/>
      <w:bookmarkStart w:id="1131" w:name="_Toc44680231"/>
      <w:bookmarkStart w:id="1132" w:name="_Toc45134828"/>
      <w:bookmarkStart w:id="1133" w:name="_Toc49583713"/>
      <w:bookmarkStart w:id="1134" w:name="_Toc51764150"/>
      <w:bookmarkStart w:id="1135" w:name="_Toc58838825"/>
      <w:bookmarkStart w:id="1136" w:name="_Toc59020140"/>
      <w:bookmarkStart w:id="1137" w:name="_Toc59020227"/>
      <w:bookmarkStart w:id="1138" w:name="_Toc68170891"/>
      <w:bookmarkStart w:id="1139" w:name="_Toc136524055"/>
      <w:bookmarkStart w:id="1140" w:name="_Toc209530497"/>
      <w:r>
        <w:lastRenderedPageBreak/>
        <w:t>5.1.6.2.7</w:t>
      </w:r>
      <w:r>
        <w:tab/>
        <w:t>Type NefEventFilter</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141"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141"/>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42" w:name="_Toc34228236"/>
      <w:bookmarkStart w:id="1143" w:name="_Toc36041639"/>
      <w:bookmarkStart w:id="1144" w:name="_Toc36041795"/>
      <w:bookmarkStart w:id="1145" w:name="_Toc44680232"/>
      <w:bookmarkStart w:id="1146" w:name="_Toc45134829"/>
      <w:bookmarkStart w:id="1147" w:name="_Toc49583714"/>
      <w:bookmarkStart w:id="1148" w:name="_Toc51764151"/>
      <w:bookmarkStart w:id="1149" w:name="_Toc58838826"/>
      <w:bookmarkStart w:id="1150" w:name="_Toc59020141"/>
      <w:bookmarkStart w:id="1151" w:name="_Toc59020228"/>
      <w:bookmarkStart w:id="1152" w:name="_Toc68170892"/>
      <w:bookmarkStart w:id="1153" w:name="_Toc136524056"/>
      <w:bookmarkStart w:id="1154" w:name="_Toc209530498"/>
      <w:r>
        <w:t>5.1.6.2.8</w:t>
      </w:r>
      <w:r>
        <w:tab/>
        <w:t>Type TargetUeIdentification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55" w:name="_Toc34228237"/>
      <w:bookmarkStart w:id="1156" w:name="_Toc36041640"/>
      <w:bookmarkStart w:id="1157" w:name="_Toc36041796"/>
      <w:bookmarkStart w:id="1158" w:name="_Toc44680233"/>
      <w:bookmarkStart w:id="1159" w:name="_Toc45134830"/>
      <w:bookmarkStart w:id="1160" w:name="_Toc49583715"/>
      <w:bookmarkStart w:id="1161" w:name="_Toc51764152"/>
      <w:bookmarkStart w:id="1162" w:name="_Toc58838827"/>
      <w:bookmarkStart w:id="1163" w:name="_Toc59020142"/>
      <w:bookmarkStart w:id="1164" w:name="_Toc59020229"/>
      <w:bookmarkStart w:id="1165" w:name="_Toc68170893"/>
      <w:bookmarkStart w:id="1166" w:name="_Toc136524057"/>
      <w:bookmarkStart w:id="1167" w:name="_Toc209530499"/>
      <w:r>
        <w:lastRenderedPageBreak/>
        <w:t>5.1.6.2.9</w:t>
      </w:r>
      <w:r>
        <w:tab/>
        <w:t>Type: ServiceExperienceInfo</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168" w:name="_Toc34228238"/>
      <w:bookmarkStart w:id="1169" w:name="_Toc36041641"/>
      <w:bookmarkStart w:id="1170" w:name="_Toc36041797"/>
      <w:bookmarkStart w:id="1171" w:name="_Toc44680234"/>
      <w:bookmarkStart w:id="1172" w:name="_Toc45134831"/>
      <w:bookmarkStart w:id="1173" w:name="_Toc49583716"/>
      <w:bookmarkStart w:id="1174" w:name="_Toc51764153"/>
      <w:bookmarkStart w:id="1175" w:name="_Toc58838828"/>
      <w:bookmarkStart w:id="1176" w:name="_Toc59020143"/>
      <w:bookmarkStart w:id="1177" w:name="_Toc59020230"/>
      <w:bookmarkStart w:id="1178" w:name="_Toc68170894"/>
      <w:bookmarkStart w:id="1179" w:name="_Toc136524058"/>
      <w:bookmarkStart w:id="1180" w:name="_Toc209530500"/>
      <w:r>
        <w:t>5.1.6.2.10</w:t>
      </w:r>
      <w:r>
        <w:tab/>
        <w:t>Type: UeMobilityInfo</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181" w:name="_Toc34228239"/>
      <w:bookmarkStart w:id="1182" w:name="_Toc36041642"/>
      <w:bookmarkStart w:id="1183" w:name="_Toc36041798"/>
    </w:p>
    <w:p w14:paraId="4C24ED69" w14:textId="77777777" w:rsidR="00D85079" w:rsidRDefault="00D85079">
      <w:pPr>
        <w:pStyle w:val="50"/>
      </w:pPr>
      <w:bookmarkStart w:id="1184" w:name="_Toc44680235"/>
      <w:bookmarkStart w:id="1185" w:name="_Toc45134832"/>
      <w:bookmarkStart w:id="1186" w:name="_Toc49583717"/>
      <w:bookmarkStart w:id="1187" w:name="_Toc51764154"/>
      <w:bookmarkStart w:id="1188" w:name="_Toc58838829"/>
      <w:bookmarkStart w:id="1189" w:name="_Toc59020144"/>
      <w:bookmarkStart w:id="1190" w:name="_Toc59020231"/>
      <w:bookmarkStart w:id="1191" w:name="_Toc68170895"/>
      <w:bookmarkStart w:id="1192" w:name="_Toc136524059"/>
      <w:bookmarkStart w:id="1193" w:name="_Toc209530501"/>
      <w:r>
        <w:t>5.1.6.2.11</w:t>
      </w:r>
      <w:r>
        <w:tab/>
        <w:t>Type: UeTrajectoryInfo</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194" w:name="_Toc73191377"/>
    </w:p>
    <w:p w14:paraId="098AE067" w14:textId="77777777" w:rsidR="00932104" w:rsidRPr="00B121A4" w:rsidRDefault="00932104" w:rsidP="00B121A4">
      <w:pPr>
        <w:pStyle w:val="50"/>
      </w:pPr>
      <w:bookmarkStart w:id="1195" w:name="_Toc136524060"/>
      <w:bookmarkStart w:id="1196" w:name="_Toc209530502"/>
      <w:r w:rsidRPr="00B121A4">
        <w:lastRenderedPageBreak/>
        <w:t>5.1.6.2.</w:t>
      </w:r>
      <w:r w:rsidR="00B121A4">
        <w:t>12</w:t>
      </w:r>
      <w:r w:rsidRPr="00B121A4">
        <w:tab/>
        <w:t xml:space="preserve">Type </w:t>
      </w:r>
      <w:bookmarkEnd w:id="1194"/>
      <w:r w:rsidRPr="00B121A4">
        <w:t>PerformanceDataInfo</w:t>
      </w:r>
      <w:bookmarkEnd w:id="1195"/>
      <w:bookmarkEnd w:id="1196"/>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197" w:name="_Toc34228240"/>
      <w:bookmarkStart w:id="1198" w:name="_Toc36041643"/>
      <w:bookmarkStart w:id="1199" w:name="_Toc36041799"/>
      <w:bookmarkStart w:id="1200" w:name="_Toc44680236"/>
      <w:bookmarkStart w:id="1201" w:name="_Toc45134833"/>
      <w:bookmarkStart w:id="1202" w:name="_Toc49583718"/>
      <w:bookmarkStart w:id="1203" w:name="_Toc51764155"/>
      <w:bookmarkStart w:id="1204" w:name="_Toc58838830"/>
      <w:bookmarkStart w:id="1205" w:name="_Toc59020145"/>
      <w:bookmarkStart w:id="1206" w:name="_Toc59020232"/>
      <w:bookmarkStart w:id="1207" w:name="_Toc68170896"/>
    </w:p>
    <w:p w14:paraId="72260A5E" w14:textId="77777777" w:rsidR="00923F70" w:rsidRPr="00B121A4" w:rsidRDefault="00923F70" w:rsidP="00923F70">
      <w:pPr>
        <w:pStyle w:val="50"/>
      </w:pPr>
      <w:bookmarkStart w:id="1208" w:name="_Toc136524061"/>
      <w:bookmarkStart w:id="1209" w:name="_Toc209530503"/>
      <w:r w:rsidRPr="00B121A4">
        <w:t>5.1.6.2.</w:t>
      </w:r>
      <w:r w:rsidRPr="0076227A">
        <w:t>13</w:t>
      </w:r>
      <w:r w:rsidRPr="00B121A4">
        <w:tab/>
        <w:t xml:space="preserve">Type </w:t>
      </w:r>
      <w:r w:rsidRPr="00F95291">
        <w:t>GNSSAssistDataInfo</w:t>
      </w:r>
      <w:bookmarkEnd w:id="1208"/>
      <w:bookmarkEnd w:id="1209"/>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10" w:name="_Toc209530504"/>
      <w:bookmarkStart w:id="1211" w:name="_Toc136524063"/>
      <w:r w:rsidRPr="00B121A4">
        <w:t>5.1.6.2.</w:t>
      </w:r>
      <w:r w:rsidRPr="0048510F">
        <w:t>14</w:t>
      </w:r>
      <w:r w:rsidRPr="00B121A4">
        <w:tab/>
      </w:r>
      <w:r w:rsidR="00D1695E">
        <w:t>Void</w:t>
      </w:r>
      <w:bookmarkEnd w:id="1210"/>
    </w:p>
    <w:p w14:paraId="0A9BEC3F" w14:textId="77777777" w:rsidR="0048510F" w:rsidRPr="00B121A4" w:rsidRDefault="0048510F" w:rsidP="0048510F">
      <w:pPr>
        <w:pStyle w:val="50"/>
      </w:pPr>
      <w:bookmarkStart w:id="1212" w:name="_Toc209530505"/>
      <w:r w:rsidRPr="00B121A4">
        <w:t>5.1.6.2.</w:t>
      </w:r>
      <w:r w:rsidRPr="0048510F">
        <w:t>1</w:t>
      </w:r>
      <w:r w:rsidR="00D1695E">
        <w:t>5</w:t>
      </w:r>
      <w:r w:rsidRPr="00B121A4">
        <w:tab/>
        <w:t xml:space="preserve">Type </w:t>
      </w:r>
      <w:r w:rsidRPr="0004364C">
        <w:t>GNSSServArea</w:t>
      </w:r>
      <w:bookmarkEnd w:id="1211"/>
      <w:bookmarkEnd w:id="1212"/>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13" w:name="_Toc136524064"/>
      <w:bookmarkStart w:id="1214" w:name="_Toc209530506"/>
      <w:r>
        <w:rPr>
          <w:lang w:val="en-US"/>
        </w:rPr>
        <w:t>5.1.6.3</w:t>
      </w:r>
      <w:r>
        <w:rPr>
          <w:lang w:val="en-US"/>
        </w:rPr>
        <w:tab/>
        <w:t>Simple data types and enumerations</w:t>
      </w:r>
      <w:bookmarkEnd w:id="1197"/>
      <w:bookmarkEnd w:id="1198"/>
      <w:bookmarkEnd w:id="1199"/>
      <w:bookmarkEnd w:id="1200"/>
      <w:bookmarkEnd w:id="1201"/>
      <w:bookmarkEnd w:id="1202"/>
      <w:bookmarkEnd w:id="1203"/>
      <w:bookmarkEnd w:id="1204"/>
      <w:bookmarkEnd w:id="1205"/>
      <w:bookmarkEnd w:id="1206"/>
      <w:bookmarkEnd w:id="1207"/>
      <w:bookmarkEnd w:id="1213"/>
      <w:bookmarkEnd w:id="1214"/>
    </w:p>
    <w:p w14:paraId="2C136B1E" w14:textId="77777777" w:rsidR="00D85079" w:rsidRDefault="00D85079">
      <w:pPr>
        <w:pStyle w:val="50"/>
      </w:pPr>
      <w:bookmarkStart w:id="1215" w:name="_Toc34228241"/>
      <w:bookmarkStart w:id="1216" w:name="_Toc36041644"/>
      <w:bookmarkStart w:id="1217" w:name="_Toc36041800"/>
      <w:bookmarkStart w:id="1218" w:name="_Toc44680237"/>
      <w:bookmarkStart w:id="1219" w:name="_Toc45134834"/>
      <w:bookmarkStart w:id="1220" w:name="_Toc49583719"/>
      <w:bookmarkStart w:id="1221" w:name="_Toc51764156"/>
      <w:bookmarkStart w:id="1222" w:name="_Toc58838831"/>
      <w:bookmarkStart w:id="1223" w:name="_Toc59020146"/>
      <w:bookmarkStart w:id="1224" w:name="_Toc59020233"/>
      <w:bookmarkStart w:id="1225" w:name="_Toc68170897"/>
      <w:bookmarkStart w:id="1226" w:name="_Toc136524065"/>
      <w:bookmarkStart w:id="1227" w:name="_Toc209530507"/>
      <w:r>
        <w:t>5.1.6.3.1</w:t>
      </w:r>
      <w:r>
        <w:tab/>
        <w:t>Introduction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28" w:name="_Toc34228242"/>
      <w:bookmarkStart w:id="1229" w:name="_Toc36041645"/>
      <w:bookmarkStart w:id="1230" w:name="_Toc36041801"/>
      <w:bookmarkStart w:id="1231" w:name="_Toc44680238"/>
      <w:bookmarkStart w:id="1232" w:name="_Toc45134835"/>
      <w:bookmarkStart w:id="1233" w:name="_Toc49583720"/>
      <w:bookmarkStart w:id="1234" w:name="_Toc51764157"/>
      <w:bookmarkStart w:id="1235" w:name="_Toc58838832"/>
      <w:bookmarkStart w:id="1236" w:name="_Toc59020147"/>
      <w:bookmarkStart w:id="1237" w:name="_Toc59020234"/>
      <w:bookmarkStart w:id="1238" w:name="_Toc68170898"/>
      <w:bookmarkStart w:id="1239" w:name="_Toc136524066"/>
      <w:bookmarkStart w:id="1240" w:name="_Toc209530508"/>
      <w:r>
        <w:lastRenderedPageBreak/>
        <w:t>5.1.6.3.2</w:t>
      </w:r>
      <w:r>
        <w:tab/>
        <w:t>Simple data types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41" w:name="_Toc34228243"/>
      <w:bookmarkStart w:id="1242" w:name="_Toc36041646"/>
      <w:bookmarkStart w:id="1243" w:name="_Toc36041802"/>
      <w:bookmarkStart w:id="1244" w:name="_Toc44680239"/>
      <w:bookmarkStart w:id="1245" w:name="_Toc45134836"/>
      <w:bookmarkStart w:id="1246" w:name="_Toc49583721"/>
      <w:bookmarkStart w:id="1247" w:name="_Toc51764158"/>
      <w:bookmarkStart w:id="1248" w:name="_Toc58838833"/>
      <w:bookmarkStart w:id="1249" w:name="_Toc59020148"/>
      <w:bookmarkStart w:id="1250" w:name="_Toc59020235"/>
      <w:bookmarkStart w:id="1251" w:name="_Toc68170899"/>
      <w:bookmarkStart w:id="1252" w:name="_Toc136524067"/>
      <w:bookmarkStart w:id="1253" w:name="_Toc209530509"/>
      <w:r>
        <w:t>5.1.6.3.3</w:t>
      </w:r>
      <w:r>
        <w:tab/>
        <w:t>Enumeration: NefEvent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54" w:name="_Toc34228244"/>
      <w:bookmarkStart w:id="1255" w:name="_Toc36041647"/>
      <w:bookmarkStart w:id="1256" w:name="_Toc36041803"/>
      <w:bookmarkStart w:id="1257" w:name="_Toc44680240"/>
      <w:bookmarkStart w:id="1258" w:name="_Toc45134837"/>
      <w:bookmarkStart w:id="1259" w:name="_Toc49583722"/>
      <w:bookmarkStart w:id="1260" w:name="_Toc51764159"/>
      <w:bookmarkStart w:id="1261" w:name="_Toc58838834"/>
      <w:bookmarkStart w:id="1262" w:name="_Toc59020149"/>
      <w:bookmarkStart w:id="1263" w:name="_Toc59020236"/>
      <w:bookmarkStart w:id="1264" w:name="_Toc68170900"/>
      <w:bookmarkStart w:id="1265" w:name="_Toc136524068"/>
      <w:bookmarkStart w:id="1266" w:name="_Toc209530510"/>
      <w:r>
        <w:lastRenderedPageBreak/>
        <w:t>5.1.7</w:t>
      </w:r>
      <w:r>
        <w:tab/>
        <w:t>Error Handling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266EF723" w14:textId="77777777" w:rsidR="00D85079" w:rsidRDefault="00D85079">
      <w:pPr>
        <w:pStyle w:val="40"/>
      </w:pPr>
      <w:bookmarkStart w:id="1267" w:name="_Toc34228245"/>
      <w:bookmarkStart w:id="1268" w:name="_Toc36041648"/>
      <w:bookmarkStart w:id="1269" w:name="_Toc36041804"/>
      <w:bookmarkStart w:id="1270" w:name="_Toc44680241"/>
      <w:bookmarkStart w:id="1271" w:name="_Toc45134838"/>
      <w:bookmarkStart w:id="1272" w:name="_Toc49583723"/>
      <w:bookmarkStart w:id="1273" w:name="_Toc51764160"/>
      <w:bookmarkStart w:id="1274" w:name="_Toc58838835"/>
      <w:bookmarkStart w:id="1275" w:name="_Toc59020150"/>
      <w:bookmarkStart w:id="1276" w:name="_Toc59020237"/>
      <w:bookmarkStart w:id="1277" w:name="_Toc68170901"/>
      <w:bookmarkStart w:id="1278" w:name="_Toc136524069"/>
      <w:bookmarkStart w:id="1279" w:name="_Toc209530511"/>
      <w:r>
        <w:t>5.1.7.1</w:t>
      </w:r>
      <w:r>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280" w:name="_Toc34228246"/>
      <w:bookmarkStart w:id="1281" w:name="_Toc36041649"/>
      <w:bookmarkStart w:id="1282" w:name="_Toc36041805"/>
      <w:bookmarkStart w:id="1283" w:name="_Toc44680242"/>
      <w:bookmarkStart w:id="1284" w:name="_Toc45134839"/>
      <w:bookmarkStart w:id="1285" w:name="_Toc49583724"/>
      <w:bookmarkStart w:id="1286" w:name="_Toc51764161"/>
      <w:bookmarkStart w:id="1287" w:name="_Toc58838836"/>
      <w:bookmarkStart w:id="1288" w:name="_Toc59020151"/>
      <w:bookmarkStart w:id="1289" w:name="_Toc59020238"/>
      <w:bookmarkStart w:id="1290" w:name="_Toc68170902"/>
      <w:bookmarkStart w:id="1291" w:name="_Toc136524070"/>
      <w:bookmarkStart w:id="1292" w:name="_Toc209530512"/>
      <w:r>
        <w:t>5.1.7.2</w:t>
      </w:r>
      <w:r>
        <w:tab/>
        <w:t>Protocol Errors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293" w:name="_Toc34228247"/>
      <w:bookmarkStart w:id="1294" w:name="_Toc36041650"/>
      <w:bookmarkStart w:id="1295" w:name="_Toc36041806"/>
      <w:bookmarkStart w:id="1296" w:name="_Toc44680243"/>
      <w:bookmarkStart w:id="1297" w:name="_Toc45134840"/>
      <w:bookmarkStart w:id="1298" w:name="_Toc49583725"/>
      <w:bookmarkStart w:id="1299" w:name="_Toc51764162"/>
      <w:bookmarkStart w:id="1300" w:name="_Toc58838837"/>
      <w:bookmarkStart w:id="1301" w:name="_Toc59020152"/>
      <w:bookmarkStart w:id="1302" w:name="_Toc59020239"/>
      <w:bookmarkStart w:id="1303" w:name="_Toc68170903"/>
      <w:bookmarkStart w:id="1304" w:name="_Toc136524071"/>
      <w:bookmarkStart w:id="1305" w:name="_Toc209530513"/>
      <w:r>
        <w:t>5.1.7.3</w:t>
      </w:r>
      <w:r>
        <w:tab/>
        <w:t>Application Errors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06" w:name="_Toc492899751"/>
      <w:bookmarkStart w:id="1307" w:name="_Toc492900030"/>
      <w:bookmarkStart w:id="1308" w:name="_Toc492967832"/>
      <w:bookmarkStart w:id="1309" w:name="_Toc492972920"/>
      <w:bookmarkStart w:id="1310" w:name="_Toc492973140"/>
      <w:bookmarkStart w:id="1311" w:name="_Toc493774060"/>
      <w:bookmarkStart w:id="1312" w:name="_Toc508285804"/>
      <w:bookmarkStart w:id="1313" w:name="_Toc508287269"/>
    </w:p>
    <w:p w14:paraId="4B220DEB" w14:textId="77777777" w:rsidR="00D85079" w:rsidRDefault="00D85079">
      <w:pPr>
        <w:pStyle w:val="30"/>
        <w:rPr>
          <w:lang w:eastAsia="zh-CN"/>
        </w:rPr>
      </w:pPr>
      <w:bookmarkStart w:id="1314" w:name="_Toc34228248"/>
      <w:bookmarkStart w:id="1315" w:name="_Toc36041651"/>
      <w:bookmarkStart w:id="1316" w:name="_Toc36041807"/>
      <w:bookmarkStart w:id="1317" w:name="_Toc44680244"/>
      <w:bookmarkStart w:id="1318" w:name="_Toc45134841"/>
      <w:bookmarkStart w:id="1319" w:name="_Toc49583726"/>
      <w:bookmarkStart w:id="1320" w:name="_Toc51764163"/>
      <w:bookmarkStart w:id="1321" w:name="_Toc58838838"/>
      <w:bookmarkStart w:id="1322" w:name="_Toc59020153"/>
      <w:bookmarkStart w:id="1323" w:name="_Toc59020240"/>
      <w:bookmarkStart w:id="1324" w:name="_Toc68170904"/>
      <w:bookmarkStart w:id="1325" w:name="_Toc136524072"/>
      <w:bookmarkStart w:id="1326" w:name="_Toc209530514"/>
      <w:r>
        <w:t>5.1.8</w:t>
      </w:r>
      <w:r>
        <w:rPr>
          <w:lang w:eastAsia="zh-CN"/>
        </w:rPr>
        <w:tab/>
        <w:t>Feature negotiation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27" w:name="_Toc532994477"/>
      <w:bookmarkStart w:id="1328" w:name="_Toc34228249"/>
      <w:bookmarkStart w:id="1329" w:name="_Toc36041652"/>
      <w:bookmarkStart w:id="1330" w:name="_Toc36041808"/>
      <w:bookmarkStart w:id="1331" w:name="_Toc44680245"/>
      <w:bookmarkStart w:id="1332" w:name="_Toc45134842"/>
      <w:bookmarkStart w:id="1333" w:name="_Toc49583727"/>
      <w:bookmarkStart w:id="1334" w:name="_Toc51764164"/>
      <w:bookmarkStart w:id="1335" w:name="_Toc58838839"/>
      <w:bookmarkStart w:id="1336" w:name="_Toc59020154"/>
      <w:bookmarkStart w:id="1337" w:name="_Toc59020241"/>
      <w:bookmarkStart w:id="1338" w:name="_Toc68170905"/>
      <w:bookmarkStart w:id="1339" w:name="_Toc136524073"/>
      <w:bookmarkStart w:id="1340" w:name="_Toc209530515"/>
      <w:bookmarkStart w:id="1341" w:name="_Hlk525137310"/>
      <w:r>
        <w:t>5.1.9</w:t>
      </w:r>
      <w:r>
        <w:tab/>
        <w:t>Security</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1342" w:name="_Hlk530142087"/>
      <w:bookmarkEnd w:id="1341"/>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43" w:name="_Toc136524074"/>
      <w:bookmarkStart w:id="1344" w:name="_Toc209530516"/>
      <w:r>
        <w:t>5.</w:t>
      </w:r>
      <w:r w:rsidR="003F34F9">
        <w:t>2</w:t>
      </w:r>
      <w:r>
        <w:tab/>
        <w:t>Nnef_EASDeployment Service API</w:t>
      </w:r>
      <w:bookmarkEnd w:id="1343"/>
      <w:bookmarkEnd w:id="1344"/>
      <w:r>
        <w:t xml:space="preserve"> </w:t>
      </w:r>
    </w:p>
    <w:p w14:paraId="752094F4" w14:textId="77777777" w:rsidR="00614324" w:rsidRDefault="00614324" w:rsidP="00614324">
      <w:pPr>
        <w:pStyle w:val="30"/>
      </w:pPr>
      <w:bookmarkStart w:id="1345" w:name="_Toc136524075"/>
      <w:bookmarkStart w:id="1346" w:name="_Toc209530517"/>
      <w:r>
        <w:t>5.</w:t>
      </w:r>
      <w:r w:rsidR="003F34F9">
        <w:t>2</w:t>
      </w:r>
      <w:r>
        <w:t>.1</w:t>
      </w:r>
      <w:r>
        <w:tab/>
        <w:t>Introduction</w:t>
      </w:r>
      <w:bookmarkEnd w:id="1345"/>
      <w:bookmarkEnd w:id="1346"/>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47" w:name="_Toc136524076"/>
      <w:bookmarkStart w:id="1348" w:name="_Toc209530518"/>
      <w:r>
        <w:t>5.</w:t>
      </w:r>
      <w:r w:rsidR="003F34F9">
        <w:t>2</w:t>
      </w:r>
      <w:r>
        <w:t>.2</w:t>
      </w:r>
      <w:r>
        <w:tab/>
        <w:t>Usage of HTTP</w:t>
      </w:r>
      <w:bookmarkEnd w:id="1347"/>
      <w:bookmarkEnd w:id="1348"/>
    </w:p>
    <w:p w14:paraId="6E780EB7" w14:textId="77777777" w:rsidR="00614324" w:rsidRDefault="00614324" w:rsidP="00614324">
      <w:pPr>
        <w:pStyle w:val="40"/>
      </w:pPr>
      <w:bookmarkStart w:id="1349" w:name="_Toc136524077"/>
      <w:bookmarkStart w:id="1350" w:name="_Toc209530519"/>
      <w:r>
        <w:t>5.</w:t>
      </w:r>
      <w:r w:rsidR="003F34F9">
        <w:t>2</w:t>
      </w:r>
      <w:r>
        <w:t>.2.1</w:t>
      </w:r>
      <w:r>
        <w:tab/>
        <w:t>General</w:t>
      </w:r>
      <w:bookmarkEnd w:id="1349"/>
      <w:bookmarkEnd w:id="1350"/>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51" w:name="_Toc136524078"/>
      <w:bookmarkStart w:id="1352" w:name="_Toc209530520"/>
      <w:r>
        <w:t>5.</w:t>
      </w:r>
      <w:r w:rsidR="003F34F9">
        <w:t>2</w:t>
      </w:r>
      <w:r>
        <w:t>.2.2</w:t>
      </w:r>
      <w:r>
        <w:tab/>
        <w:t>HTTP standard headers</w:t>
      </w:r>
      <w:bookmarkEnd w:id="1351"/>
      <w:bookmarkEnd w:id="1352"/>
    </w:p>
    <w:p w14:paraId="17AC5613" w14:textId="77777777" w:rsidR="00614324" w:rsidRDefault="00614324" w:rsidP="00614324">
      <w:pPr>
        <w:pStyle w:val="50"/>
        <w:rPr>
          <w:lang w:eastAsia="zh-CN"/>
        </w:rPr>
      </w:pPr>
      <w:bookmarkStart w:id="1353" w:name="_Toc136524079"/>
      <w:bookmarkStart w:id="1354" w:name="_Toc209530521"/>
      <w:r>
        <w:t>5.</w:t>
      </w:r>
      <w:r w:rsidR="003F34F9">
        <w:t>2</w:t>
      </w:r>
      <w:r>
        <w:t>.2.2.1</w:t>
      </w:r>
      <w:r>
        <w:rPr>
          <w:rFonts w:hint="eastAsia"/>
          <w:lang w:eastAsia="zh-CN"/>
        </w:rPr>
        <w:tab/>
      </w:r>
      <w:r>
        <w:rPr>
          <w:lang w:eastAsia="zh-CN"/>
        </w:rPr>
        <w:t>General</w:t>
      </w:r>
      <w:bookmarkEnd w:id="1353"/>
      <w:bookmarkEnd w:id="1354"/>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55" w:name="_Toc136524080"/>
      <w:bookmarkStart w:id="1356" w:name="_Toc209530522"/>
      <w:r>
        <w:t>5.</w:t>
      </w:r>
      <w:r w:rsidR="003F34F9">
        <w:t>2</w:t>
      </w:r>
      <w:r>
        <w:t>.2.2.2</w:t>
      </w:r>
      <w:r>
        <w:tab/>
        <w:t>Content type</w:t>
      </w:r>
      <w:bookmarkEnd w:id="1355"/>
      <w:bookmarkEnd w:id="1356"/>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57" w:name="_Toc136524081"/>
      <w:bookmarkStart w:id="1358" w:name="_Toc209530523"/>
      <w:r>
        <w:t>5.</w:t>
      </w:r>
      <w:r w:rsidR="003F34F9">
        <w:t>2</w:t>
      </w:r>
      <w:r>
        <w:t>.2.3</w:t>
      </w:r>
      <w:r>
        <w:tab/>
        <w:t>HTTP custom headers</w:t>
      </w:r>
      <w:bookmarkEnd w:id="1357"/>
      <w:bookmarkEnd w:id="1358"/>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59" w:name="_Toc136524082"/>
      <w:bookmarkStart w:id="1360" w:name="_Toc209530524"/>
      <w:r>
        <w:t>5.</w:t>
      </w:r>
      <w:r w:rsidR="003F34F9">
        <w:t>2</w:t>
      </w:r>
      <w:r>
        <w:t>.3</w:t>
      </w:r>
      <w:r>
        <w:tab/>
        <w:t>Resources</w:t>
      </w:r>
      <w:bookmarkEnd w:id="1359"/>
      <w:bookmarkEnd w:id="1360"/>
      <w:r>
        <w:t xml:space="preserve"> </w:t>
      </w:r>
    </w:p>
    <w:p w14:paraId="507B4512" w14:textId="77777777" w:rsidR="00614324" w:rsidRDefault="00614324" w:rsidP="00614324">
      <w:pPr>
        <w:pStyle w:val="40"/>
      </w:pPr>
      <w:bookmarkStart w:id="1361" w:name="_Toc136524083"/>
      <w:bookmarkStart w:id="1362" w:name="_Toc209530525"/>
      <w:r>
        <w:t>5.</w:t>
      </w:r>
      <w:r w:rsidR="003F34F9">
        <w:t>2</w:t>
      </w:r>
      <w:r>
        <w:t>.3.1</w:t>
      </w:r>
      <w:r>
        <w:tab/>
        <w:t>Overview</w:t>
      </w:r>
      <w:bookmarkEnd w:id="1361"/>
      <w:bookmarkEnd w:id="1362"/>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3.15pt;height:149.65pt" o:ole="">
            <v:imagedata r:id="rId99" o:title=""/>
          </v:shape>
          <o:OLEObject Type="Embed" ProgID="Visio.Drawing.15" ShapeID="_x0000_i1083" DrawAspect="Content" ObjectID="_1826970154"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63" w:name="_Toc136524084"/>
      <w:bookmarkStart w:id="1364" w:name="_Toc209530526"/>
      <w:r>
        <w:t>5.</w:t>
      </w:r>
      <w:r w:rsidR="003F34F9">
        <w:t>2</w:t>
      </w:r>
      <w:r>
        <w:t>.3.2</w:t>
      </w:r>
      <w:r>
        <w:tab/>
        <w:t>Resource: EAS Deployment Event Subscriptions</w:t>
      </w:r>
      <w:bookmarkEnd w:id="1363"/>
      <w:bookmarkEnd w:id="1364"/>
    </w:p>
    <w:p w14:paraId="42129EA4" w14:textId="77777777" w:rsidR="00614324" w:rsidRDefault="00614324" w:rsidP="00614324">
      <w:pPr>
        <w:pStyle w:val="50"/>
      </w:pPr>
      <w:bookmarkStart w:id="1365" w:name="_Toc136524085"/>
      <w:bookmarkStart w:id="1366" w:name="_Toc209530527"/>
      <w:r>
        <w:t>5.</w:t>
      </w:r>
      <w:r w:rsidR="003F34F9">
        <w:t>2</w:t>
      </w:r>
      <w:r>
        <w:t>.3.2.1</w:t>
      </w:r>
      <w:r>
        <w:tab/>
        <w:t>Description</w:t>
      </w:r>
      <w:bookmarkEnd w:id="1365"/>
      <w:bookmarkEnd w:id="1366"/>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67" w:name="_Toc136524086"/>
      <w:bookmarkStart w:id="1368" w:name="_Toc209530528"/>
      <w:r>
        <w:t>5.</w:t>
      </w:r>
      <w:r w:rsidR="003F34F9">
        <w:t>2</w:t>
      </w:r>
      <w:r>
        <w:t>.3.2.2</w:t>
      </w:r>
      <w:r>
        <w:tab/>
        <w:t>Resource Definition</w:t>
      </w:r>
      <w:bookmarkEnd w:id="1367"/>
      <w:bookmarkEnd w:id="1368"/>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369" w:name="_Toc136524087"/>
      <w:bookmarkStart w:id="1370" w:name="_Toc209530529"/>
      <w:r>
        <w:t>5.</w:t>
      </w:r>
      <w:r w:rsidR="003F34F9">
        <w:t>2</w:t>
      </w:r>
      <w:r>
        <w:t>.3.2.3</w:t>
      </w:r>
      <w:r>
        <w:tab/>
        <w:t>Resource Standard Methods</w:t>
      </w:r>
      <w:bookmarkEnd w:id="1369"/>
      <w:bookmarkEnd w:id="1370"/>
    </w:p>
    <w:p w14:paraId="6B46644F" w14:textId="77777777" w:rsidR="00614324" w:rsidRDefault="00614324" w:rsidP="00614324">
      <w:pPr>
        <w:pStyle w:val="6"/>
      </w:pPr>
      <w:bookmarkStart w:id="1371" w:name="_Toc136524088"/>
      <w:bookmarkStart w:id="1372" w:name="_Toc209530530"/>
      <w:r>
        <w:t>5.</w:t>
      </w:r>
      <w:r w:rsidR="003F34F9">
        <w:t>2</w:t>
      </w:r>
      <w:r>
        <w:t>.3.2.3.1</w:t>
      </w:r>
      <w:r>
        <w:tab/>
        <w:t>POST</w:t>
      </w:r>
      <w:bookmarkEnd w:id="1371"/>
      <w:bookmarkEnd w:id="137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373" w:name="_Toc136524089"/>
      <w:bookmarkStart w:id="1374" w:name="_Toc209530531"/>
      <w:r>
        <w:t>5.</w:t>
      </w:r>
      <w:r w:rsidR="003F34F9">
        <w:t>2</w:t>
      </w:r>
      <w:r>
        <w:t>.3.3</w:t>
      </w:r>
      <w:r>
        <w:tab/>
        <w:t>Resource: Individual EAS Deployment Event Subscription</w:t>
      </w:r>
      <w:bookmarkEnd w:id="1373"/>
      <w:bookmarkEnd w:id="1374"/>
    </w:p>
    <w:p w14:paraId="3F5FF77C" w14:textId="77777777" w:rsidR="00614324" w:rsidRDefault="00614324" w:rsidP="00614324">
      <w:pPr>
        <w:pStyle w:val="50"/>
      </w:pPr>
      <w:bookmarkStart w:id="1375" w:name="_Toc136524090"/>
      <w:bookmarkStart w:id="1376" w:name="_Toc209530532"/>
      <w:r>
        <w:t>5.</w:t>
      </w:r>
      <w:r w:rsidR="003F34F9">
        <w:t>2</w:t>
      </w:r>
      <w:r>
        <w:t>.3.3.1</w:t>
      </w:r>
      <w:r>
        <w:tab/>
        <w:t>Description</w:t>
      </w:r>
      <w:bookmarkEnd w:id="1375"/>
      <w:bookmarkEnd w:id="137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377" w:name="_Toc136524091"/>
      <w:bookmarkStart w:id="1378" w:name="_Toc209530533"/>
      <w:r>
        <w:t>5.</w:t>
      </w:r>
      <w:r w:rsidR="003F34F9">
        <w:t>2</w:t>
      </w:r>
      <w:r>
        <w:t>.3.3.2</w:t>
      </w:r>
      <w:r>
        <w:tab/>
        <w:t>Resource Definition</w:t>
      </w:r>
      <w:bookmarkEnd w:id="1377"/>
      <w:bookmarkEnd w:id="137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379" w:name="_Toc136524092"/>
      <w:bookmarkStart w:id="1380" w:name="_Toc209530534"/>
      <w:r>
        <w:t>5.</w:t>
      </w:r>
      <w:r w:rsidR="003F34F9">
        <w:t>2</w:t>
      </w:r>
      <w:r>
        <w:t>.3.3.3</w:t>
      </w:r>
      <w:r>
        <w:tab/>
        <w:t>Resource Standard Methods</w:t>
      </w:r>
      <w:bookmarkEnd w:id="1379"/>
      <w:bookmarkEnd w:id="1380"/>
    </w:p>
    <w:p w14:paraId="561CBB91" w14:textId="77777777" w:rsidR="00614324" w:rsidRDefault="00614324" w:rsidP="00614324">
      <w:pPr>
        <w:pStyle w:val="6"/>
      </w:pPr>
      <w:bookmarkStart w:id="1381" w:name="_Toc136524093"/>
      <w:bookmarkStart w:id="1382" w:name="_Toc209530535"/>
      <w:r>
        <w:t>5</w:t>
      </w:r>
      <w:r w:rsidR="003F34F9">
        <w:t>.2</w:t>
      </w:r>
      <w:r>
        <w:t>.3.3.3.1</w:t>
      </w:r>
      <w:r>
        <w:tab/>
        <w:t>GET</w:t>
      </w:r>
      <w:bookmarkEnd w:id="1381"/>
      <w:bookmarkEnd w:id="1382"/>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1383" w:name="_Toc136524094"/>
      <w:bookmarkStart w:id="1384" w:name="_Toc209530536"/>
      <w:r>
        <w:rPr>
          <w:noProof/>
        </w:rPr>
        <w:t>5</w:t>
      </w:r>
      <w:r w:rsidR="003F34F9">
        <w:rPr>
          <w:noProof/>
        </w:rPr>
        <w:t>.2</w:t>
      </w:r>
      <w:r>
        <w:rPr>
          <w:noProof/>
        </w:rPr>
        <w:t>.3.3.3.2</w:t>
      </w:r>
      <w:r>
        <w:rPr>
          <w:noProof/>
        </w:rPr>
        <w:tab/>
        <w:t>PUT</w:t>
      </w:r>
      <w:bookmarkEnd w:id="1383"/>
      <w:bookmarkEnd w:id="1384"/>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1385" w:name="_Toc136524095"/>
      <w:bookmarkStart w:id="1386" w:name="_Toc209530537"/>
      <w:r>
        <w:rPr>
          <w:noProof/>
        </w:rPr>
        <w:lastRenderedPageBreak/>
        <w:t>5</w:t>
      </w:r>
      <w:r w:rsidR="003F34F9">
        <w:rPr>
          <w:noProof/>
        </w:rPr>
        <w:t>.2</w:t>
      </w:r>
      <w:r>
        <w:rPr>
          <w:noProof/>
        </w:rPr>
        <w:t>.3.3.3.3</w:t>
      </w:r>
      <w:r>
        <w:rPr>
          <w:noProof/>
        </w:rPr>
        <w:tab/>
        <w:t>DELETE</w:t>
      </w:r>
      <w:bookmarkEnd w:id="1385"/>
      <w:bookmarkEnd w:id="1386"/>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387" w:name="_Toc136524096"/>
      <w:bookmarkStart w:id="1388" w:name="_Toc209530538"/>
      <w:r>
        <w:lastRenderedPageBreak/>
        <w:t>5</w:t>
      </w:r>
      <w:r w:rsidR="003F34F9">
        <w:t>.2</w:t>
      </w:r>
      <w:r>
        <w:t>.4</w:t>
      </w:r>
      <w:r>
        <w:tab/>
        <w:t>Custom Operations without associated resources</w:t>
      </w:r>
      <w:bookmarkEnd w:id="1387"/>
      <w:bookmarkEnd w:id="1388"/>
      <w:r>
        <w:t xml:space="preserve"> </w:t>
      </w:r>
    </w:p>
    <w:p w14:paraId="1080E311" w14:textId="77777777" w:rsidR="00614324" w:rsidRDefault="00614324" w:rsidP="00614324">
      <w:r>
        <w:t>None.</w:t>
      </w:r>
    </w:p>
    <w:p w14:paraId="3B93AD96" w14:textId="77777777" w:rsidR="00614324" w:rsidRDefault="00614324" w:rsidP="00614324">
      <w:pPr>
        <w:pStyle w:val="30"/>
      </w:pPr>
      <w:bookmarkStart w:id="1389" w:name="_Toc136524097"/>
      <w:bookmarkStart w:id="1390" w:name="_Toc209530539"/>
      <w:r>
        <w:t>5</w:t>
      </w:r>
      <w:r w:rsidR="003F34F9">
        <w:t>.2</w:t>
      </w:r>
      <w:r>
        <w:t>.5</w:t>
      </w:r>
      <w:r>
        <w:tab/>
        <w:t>Notifications</w:t>
      </w:r>
      <w:bookmarkEnd w:id="1389"/>
      <w:bookmarkEnd w:id="1390"/>
    </w:p>
    <w:p w14:paraId="2B7725FD" w14:textId="77777777" w:rsidR="00614324" w:rsidRDefault="00614324" w:rsidP="00614324">
      <w:pPr>
        <w:pStyle w:val="40"/>
      </w:pPr>
      <w:bookmarkStart w:id="1391" w:name="_Toc136524098"/>
      <w:bookmarkStart w:id="1392" w:name="_Toc209530540"/>
      <w:r>
        <w:t>5</w:t>
      </w:r>
      <w:r w:rsidR="003F34F9">
        <w:t>.2</w:t>
      </w:r>
      <w:r>
        <w:t>.5.1</w:t>
      </w:r>
      <w:r>
        <w:tab/>
        <w:t>General</w:t>
      </w:r>
      <w:bookmarkEnd w:id="1391"/>
      <w:bookmarkEnd w:id="1392"/>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393" w:name="_Toc136524099"/>
      <w:bookmarkStart w:id="1394" w:name="_Toc209530541"/>
      <w:r>
        <w:t>5</w:t>
      </w:r>
      <w:r w:rsidR="003F34F9">
        <w:t>.2</w:t>
      </w:r>
      <w:r>
        <w:t>.5.2</w:t>
      </w:r>
      <w:r>
        <w:tab/>
        <w:t>EAS Deployment Event Notification</w:t>
      </w:r>
      <w:bookmarkEnd w:id="1393"/>
      <w:bookmarkEnd w:id="1394"/>
    </w:p>
    <w:p w14:paraId="32E6F2D3" w14:textId="77777777" w:rsidR="00614324" w:rsidRDefault="00614324" w:rsidP="00614324">
      <w:pPr>
        <w:pStyle w:val="50"/>
        <w:rPr>
          <w:noProof/>
        </w:rPr>
      </w:pPr>
      <w:bookmarkStart w:id="1395" w:name="_Toc136524100"/>
      <w:bookmarkStart w:id="1396" w:name="_Toc209530542"/>
      <w:r>
        <w:t>5</w:t>
      </w:r>
      <w:r w:rsidR="003F34F9">
        <w:t>.2</w:t>
      </w:r>
      <w:r>
        <w:t>.5.2</w:t>
      </w:r>
      <w:r>
        <w:rPr>
          <w:noProof/>
        </w:rPr>
        <w:t>.1</w:t>
      </w:r>
      <w:r>
        <w:rPr>
          <w:noProof/>
        </w:rPr>
        <w:tab/>
        <w:t>Description</w:t>
      </w:r>
      <w:bookmarkEnd w:id="1395"/>
      <w:bookmarkEnd w:id="1396"/>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397" w:name="_Toc136524101"/>
      <w:bookmarkStart w:id="1398" w:name="_Toc209530543"/>
      <w:r>
        <w:t>5</w:t>
      </w:r>
      <w:r w:rsidR="003F34F9">
        <w:t>.2</w:t>
      </w:r>
      <w:r>
        <w:t>.5.2</w:t>
      </w:r>
      <w:r>
        <w:rPr>
          <w:noProof/>
        </w:rPr>
        <w:t>.2</w:t>
      </w:r>
      <w:r>
        <w:rPr>
          <w:noProof/>
        </w:rPr>
        <w:tab/>
        <w:t>Target URI</w:t>
      </w:r>
      <w:bookmarkEnd w:id="1397"/>
      <w:bookmarkEnd w:id="1398"/>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399" w:name="_Toc136524102"/>
      <w:bookmarkStart w:id="1400" w:name="_Toc209530544"/>
      <w:r>
        <w:t>5</w:t>
      </w:r>
      <w:r w:rsidR="003F34F9">
        <w:t>.2</w:t>
      </w:r>
      <w:r>
        <w:t>.5.2</w:t>
      </w:r>
      <w:r>
        <w:rPr>
          <w:noProof/>
        </w:rPr>
        <w:t>.3</w:t>
      </w:r>
      <w:r>
        <w:rPr>
          <w:noProof/>
        </w:rPr>
        <w:tab/>
        <w:t>Standard Methods</w:t>
      </w:r>
      <w:bookmarkEnd w:id="1399"/>
      <w:bookmarkEnd w:id="1400"/>
    </w:p>
    <w:p w14:paraId="36AE765C" w14:textId="77777777" w:rsidR="00614324" w:rsidRDefault="00614324" w:rsidP="00614324">
      <w:pPr>
        <w:pStyle w:val="6"/>
        <w:rPr>
          <w:noProof/>
        </w:rPr>
      </w:pPr>
      <w:bookmarkStart w:id="1401" w:name="_Toc136524103"/>
      <w:bookmarkStart w:id="1402" w:name="_Toc209530545"/>
      <w:r>
        <w:t>5</w:t>
      </w:r>
      <w:r w:rsidR="003F34F9">
        <w:t>.2</w:t>
      </w:r>
      <w:r>
        <w:t>.5.2.3</w:t>
      </w:r>
      <w:r>
        <w:rPr>
          <w:noProof/>
        </w:rPr>
        <w:t>.1</w:t>
      </w:r>
      <w:r>
        <w:rPr>
          <w:noProof/>
        </w:rPr>
        <w:tab/>
        <w:t>POST</w:t>
      </w:r>
      <w:bookmarkEnd w:id="1401"/>
      <w:bookmarkEnd w:id="1402"/>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03" w:name="_Toc136524104"/>
      <w:bookmarkStart w:id="1404" w:name="_Toc209530546"/>
      <w:r>
        <w:t>5</w:t>
      </w:r>
      <w:r w:rsidR="003F34F9">
        <w:t>.2</w:t>
      </w:r>
      <w:r>
        <w:t>.6</w:t>
      </w:r>
      <w:r>
        <w:tab/>
        <w:t>Data Model</w:t>
      </w:r>
      <w:bookmarkEnd w:id="1403"/>
      <w:bookmarkEnd w:id="1404"/>
    </w:p>
    <w:p w14:paraId="741EB880" w14:textId="77777777" w:rsidR="00614324" w:rsidRDefault="00614324" w:rsidP="00614324">
      <w:pPr>
        <w:pStyle w:val="40"/>
      </w:pPr>
      <w:bookmarkStart w:id="1405" w:name="_Toc136524105"/>
      <w:bookmarkStart w:id="1406" w:name="_Toc209530547"/>
      <w:r>
        <w:t>5</w:t>
      </w:r>
      <w:r w:rsidR="003F34F9">
        <w:t>.2</w:t>
      </w:r>
      <w:r>
        <w:t>.6.1</w:t>
      </w:r>
      <w:r>
        <w:tab/>
        <w:t>General</w:t>
      </w:r>
      <w:bookmarkEnd w:id="1405"/>
      <w:bookmarkEnd w:id="1406"/>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1407"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1407"/>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08" w:name="_Toc136524106"/>
      <w:bookmarkStart w:id="1409" w:name="_Toc209530548"/>
      <w:r>
        <w:rPr>
          <w:lang w:val="en-US"/>
        </w:rPr>
        <w:t>5</w:t>
      </w:r>
      <w:r w:rsidR="003F34F9">
        <w:rPr>
          <w:lang w:val="en-US"/>
        </w:rPr>
        <w:t>.2</w:t>
      </w:r>
      <w:r>
        <w:rPr>
          <w:lang w:val="en-US"/>
        </w:rPr>
        <w:t>.6.2</w:t>
      </w:r>
      <w:r>
        <w:rPr>
          <w:lang w:val="en-US"/>
        </w:rPr>
        <w:tab/>
        <w:t>Structured data types</w:t>
      </w:r>
      <w:bookmarkEnd w:id="1408"/>
      <w:bookmarkEnd w:id="1409"/>
    </w:p>
    <w:p w14:paraId="5EAD4069" w14:textId="77777777" w:rsidR="00614324" w:rsidRDefault="00614324" w:rsidP="00614324">
      <w:pPr>
        <w:pStyle w:val="50"/>
      </w:pPr>
      <w:bookmarkStart w:id="1410" w:name="_Toc136524107"/>
      <w:bookmarkStart w:id="1411" w:name="_Toc209530549"/>
      <w:r>
        <w:t>5</w:t>
      </w:r>
      <w:r w:rsidR="003F34F9">
        <w:t>.2</w:t>
      </w:r>
      <w:r>
        <w:t>.6.2.1</w:t>
      </w:r>
      <w:r>
        <w:tab/>
        <w:t>Introduction</w:t>
      </w:r>
      <w:bookmarkEnd w:id="1410"/>
      <w:bookmarkEnd w:id="1411"/>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12" w:name="_Toc136524108"/>
      <w:bookmarkStart w:id="1413" w:name="_Toc209530550"/>
      <w:r>
        <w:lastRenderedPageBreak/>
        <w:t>5</w:t>
      </w:r>
      <w:r w:rsidR="003F34F9">
        <w:t>.2</w:t>
      </w:r>
      <w:r>
        <w:t>.6.2.2</w:t>
      </w:r>
      <w:r>
        <w:tab/>
        <w:t>Type: EasDeploySubData</w:t>
      </w:r>
      <w:bookmarkEnd w:id="1412"/>
      <w:bookmarkEnd w:id="1413"/>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14" w:name="_Toc136524109"/>
      <w:bookmarkStart w:id="1415" w:name="_Toc209530551"/>
      <w:r>
        <w:t>5</w:t>
      </w:r>
      <w:r w:rsidR="003F34F9">
        <w:t>.2</w:t>
      </w:r>
      <w:r>
        <w:t>.6.2.3</w:t>
      </w:r>
      <w:r>
        <w:tab/>
        <w:t>Type: EasDeployInfoNotif</w:t>
      </w:r>
      <w:bookmarkEnd w:id="1414"/>
      <w:bookmarkEnd w:id="1415"/>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16" w:name="_Toc136524110"/>
      <w:bookmarkStart w:id="1417" w:name="_Toc209530552"/>
      <w:r>
        <w:t>5</w:t>
      </w:r>
      <w:r w:rsidR="003F34F9">
        <w:t>.2</w:t>
      </w:r>
      <w:r>
        <w:t>.6.2.4</w:t>
      </w:r>
      <w:r>
        <w:tab/>
        <w:t>Type: EasDepNotification</w:t>
      </w:r>
      <w:bookmarkEnd w:id="1416"/>
      <w:bookmarkEnd w:id="1417"/>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18" w:name="_Toc90658283"/>
      <w:bookmarkStart w:id="1419" w:name="_Toc136524111"/>
      <w:bookmarkStart w:id="1420" w:name="_Toc209530553"/>
      <w:r>
        <w:lastRenderedPageBreak/>
        <w:t>5</w:t>
      </w:r>
      <w:r w:rsidR="003F34F9">
        <w:t>.2</w:t>
      </w:r>
      <w:r>
        <w:t>.6.2.5</w:t>
      </w:r>
      <w:r>
        <w:tab/>
        <w:t>Type: E</w:t>
      </w:r>
      <w:bookmarkEnd w:id="1418"/>
      <w:r>
        <w:t>asDeployInfoData</w:t>
      </w:r>
      <w:bookmarkEnd w:id="1419"/>
      <w:bookmarkEnd w:id="1420"/>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21" w:name="_Toc136524112"/>
      <w:bookmarkStart w:id="1422" w:name="_Toc209530554"/>
      <w:r>
        <w:rPr>
          <w:lang w:val="en-US"/>
        </w:rPr>
        <w:t>5</w:t>
      </w:r>
      <w:r w:rsidR="003F34F9">
        <w:rPr>
          <w:lang w:val="en-US"/>
        </w:rPr>
        <w:t>.2</w:t>
      </w:r>
      <w:r>
        <w:rPr>
          <w:lang w:val="en-US"/>
        </w:rPr>
        <w:t>.6.3</w:t>
      </w:r>
      <w:r>
        <w:rPr>
          <w:lang w:val="en-US"/>
        </w:rPr>
        <w:tab/>
        <w:t>Simple data types and enumerations</w:t>
      </w:r>
      <w:bookmarkEnd w:id="1421"/>
      <w:bookmarkEnd w:id="1422"/>
    </w:p>
    <w:p w14:paraId="4D5E18C5" w14:textId="77777777" w:rsidR="00614324" w:rsidRDefault="00614324" w:rsidP="00614324">
      <w:pPr>
        <w:pStyle w:val="50"/>
      </w:pPr>
      <w:bookmarkStart w:id="1423" w:name="_Toc136524113"/>
      <w:bookmarkStart w:id="1424" w:name="_Toc209530555"/>
      <w:r>
        <w:t>5</w:t>
      </w:r>
      <w:r w:rsidR="003F34F9">
        <w:t>.2</w:t>
      </w:r>
      <w:r>
        <w:t>.6.3.1</w:t>
      </w:r>
      <w:r>
        <w:tab/>
        <w:t>Introduction</w:t>
      </w:r>
      <w:bookmarkEnd w:id="1423"/>
      <w:bookmarkEnd w:id="1424"/>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25" w:name="_Toc136524114"/>
      <w:bookmarkStart w:id="1426" w:name="_Toc209530556"/>
      <w:r>
        <w:t>5</w:t>
      </w:r>
      <w:r w:rsidR="003F34F9">
        <w:t>.2</w:t>
      </w:r>
      <w:r>
        <w:t>.6.3.2</w:t>
      </w:r>
      <w:r>
        <w:tab/>
        <w:t>Simple data types</w:t>
      </w:r>
      <w:bookmarkEnd w:id="1425"/>
      <w:bookmarkEnd w:id="1426"/>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27" w:name="_Toc136524115"/>
      <w:bookmarkStart w:id="1428" w:name="_Toc209530557"/>
      <w:r>
        <w:t>5</w:t>
      </w:r>
      <w:r w:rsidR="003F34F9">
        <w:t>.2</w:t>
      </w:r>
      <w:r>
        <w:t>.6.3.3</w:t>
      </w:r>
      <w:r>
        <w:tab/>
        <w:t>Enumeration: EasEvent</w:t>
      </w:r>
      <w:bookmarkEnd w:id="1427"/>
      <w:bookmarkEnd w:id="1428"/>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29" w:name="_Toc136524116"/>
      <w:bookmarkStart w:id="1430" w:name="_Toc209530558"/>
      <w:r>
        <w:t>5</w:t>
      </w:r>
      <w:r w:rsidR="003F34F9">
        <w:t>.2</w:t>
      </w:r>
      <w:r>
        <w:t>.7</w:t>
      </w:r>
      <w:r>
        <w:tab/>
        <w:t>Error Handling</w:t>
      </w:r>
      <w:bookmarkEnd w:id="1429"/>
      <w:bookmarkEnd w:id="1430"/>
    </w:p>
    <w:p w14:paraId="004E6570" w14:textId="77777777" w:rsidR="00614324" w:rsidRDefault="00614324" w:rsidP="00614324">
      <w:pPr>
        <w:pStyle w:val="40"/>
      </w:pPr>
      <w:bookmarkStart w:id="1431" w:name="_Toc136524117"/>
      <w:bookmarkStart w:id="1432" w:name="_Toc209530559"/>
      <w:r>
        <w:t>5</w:t>
      </w:r>
      <w:r w:rsidR="003F34F9">
        <w:t>.2</w:t>
      </w:r>
      <w:r>
        <w:t>.7.1</w:t>
      </w:r>
      <w:r>
        <w:tab/>
        <w:t>General</w:t>
      </w:r>
      <w:bookmarkEnd w:id="1431"/>
      <w:bookmarkEnd w:id="1432"/>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33" w:name="_Toc136524118"/>
      <w:bookmarkStart w:id="1434" w:name="_Toc209530560"/>
      <w:r>
        <w:t>5</w:t>
      </w:r>
      <w:r w:rsidR="003F34F9">
        <w:t>.2</w:t>
      </w:r>
      <w:r>
        <w:t>.7.2</w:t>
      </w:r>
      <w:r>
        <w:tab/>
        <w:t>Protocol Errors</w:t>
      </w:r>
      <w:bookmarkEnd w:id="1433"/>
      <w:bookmarkEnd w:id="1434"/>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35" w:name="_Toc136524119"/>
      <w:bookmarkStart w:id="1436" w:name="_Toc209530561"/>
      <w:r>
        <w:t>5</w:t>
      </w:r>
      <w:r w:rsidR="003F34F9">
        <w:t>.2</w:t>
      </w:r>
      <w:r>
        <w:t>.7.3</w:t>
      </w:r>
      <w:r>
        <w:tab/>
        <w:t>Application Errors</w:t>
      </w:r>
      <w:bookmarkEnd w:id="1435"/>
      <w:bookmarkEnd w:id="1436"/>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37" w:name="_Toc136524120"/>
      <w:bookmarkStart w:id="1438" w:name="_Toc209530562"/>
      <w:r>
        <w:t>5</w:t>
      </w:r>
      <w:r w:rsidR="003F34F9">
        <w:t>.2</w:t>
      </w:r>
      <w:r>
        <w:t>.8</w:t>
      </w:r>
      <w:r>
        <w:rPr>
          <w:lang w:eastAsia="zh-CN"/>
        </w:rPr>
        <w:tab/>
        <w:t>Feature negotiation</w:t>
      </w:r>
      <w:bookmarkEnd w:id="1437"/>
      <w:bookmarkEnd w:id="1438"/>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39" w:name="_Toc136524121"/>
      <w:bookmarkStart w:id="1440" w:name="_Toc209530563"/>
      <w:r>
        <w:t>5.</w:t>
      </w:r>
      <w:r w:rsidR="003F34F9">
        <w:t>2</w:t>
      </w:r>
      <w:r>
        <w:t>.9</w:t>
      </w:r>
      <w:r>
        <w:tab/>
        <w:t>Security</w:t>
      </w:r>
      <w:bookmarkEnd w:id="1439"/>
      <w:bookmarkEnd w:id="1440"/>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41" w:name="_Toc209530564"/>
      <w:r>
        <w:t>5.3</w:t>
      </w:r>
      <w:r>
        <w:tab/>
        <w:t>Nnef_TrafficInfluenceData Service API</w:t>
      </w:r>
      <w:bookmarkEnd w:id="1441"/>
      <w:r>
        <w:t xml:space="preserve"> </w:t>
      </w:r>
    </w:p>
    <w:p w14:paraId="78B5A304" w14:textId="77777777" w:rsidR="00D93999" w:rsidRDefault="00D93999" w:rsidP="00D93999">
      <w:pPr>
        <w:pStyle w:val="30"/>
      </w:pPr>
      <w:bookmarkStart w:id="1442" w:name="_Toc209530565"/>
      <w:r>
        <w:t>5.3.1</w:t>
      </w:r>
      <w:r>
        <w:tab/>
        <w:t>Introduction</w:t>
      </w:r>
      <w:bookmarkEnd w:id="1442"/>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43" w:name="_Toc209530566"/>
      <w:r>
        <w:t>5.3.2</w:t>
      </w:r>
      <w:r>
        <w:tab/>
        <w:t>Usage of HTTP</w:t>
      </w:r>
      <w:bookmarkEnd w:id="1443"/>
    </w:p>
    <w:p w14:paraId="3764C1C3" w14:textId="77777777" w:rsidR="00D93999" w:rsidRDefault="00D93999" w:rsidP="00D93999">
      <w:pPr>
        <w:pStyle w:val="40"/>
      </w:pPr>
      <w:bookmarkStart w:id="1444" w:name="_Toc209530567"/>
      <w:r>
        <w:t>5.3.2.1</w:t>
      </w:r>
      <w:r>
        <w:tab/>
        <w:t>General</w:t>
      </w:r>
      <w:bookmarkEnd w:id="1444"/>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45" w:name="_Toc209530568"/>
      <w:r>
        <w:t>5.3.2.2</w:t>
      </w:r>
      <w:r>
        <w:tab/>
        <w:t>HTTP standard headers</w:t>
      </w:r>
      <w:bookmarkEnd w:id="1445"/>
    </w:p>
    <w:p w14:paraId="5056E3C5" w14:textId="77777777" w:rsidR="00D93999" w:rsidRDefault="00D93999" w:rsidP="00D93999">
      <w:pPr>
        <w:pStyle w:val="50"/>
        <w:rPr>
          <w:lang w:eastAsia="zh-CN"/>
        </w:rPr>
      </w:pPr>
      <w:bookmarkStart w:id="1446" w:name="_Toc209530569"/>
      <w:r>
        <w:t>5.3.2.2.1</w:t>
      </w:r>
      <w:r>
        <w:rPr>
          <w:rFonts w:hint="eastAsia"/>
          <w:lang w:eastAsia="zh-CN"/>
        </w:rPr>
        <w:tab/>
      </w:r>
      <w:r>
        <w:rPr>
          <w:lang w:eastAsia="zh-CN"/>
        </w:rPr>
        <w:t>General</w:t>
      </w:r>
      <w:bookmarkEnd w:id="1446"/>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47" w:name="_Toc209530570"/>
      <w:r>
        <w:t>5.3.2.2.2</w:t>
      </w:r>
      <w:r>
        <w:tab/>
        <w:t>Content type</w:t>
      </w:r>
      <w:bookmarkEnd w:id="1447"/>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48" w:name="_Toc209530571"/>
      <w:r>
        <w:t>5.3.2.3</w:t>
      </w:r>
      <w:r>
        <w:tab/>
        <w:t>HTTP custom headers</w:t>
      </w:r>
      <w:bookmarkEnd w:id="1448"/>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49" w:name="_Toc209530572"/>
      <w:r>
        <w:lastRenderedPageBreak/>
        <w:t>5.3.3</w:t>
      </w:r>
      <w:r>
        <w:tab/>
        <w:t>Resources</w:t>
      </w:r>
      <w:bookmarkEnd w:id="1449"/>
      <w:r>
        <w:t xml:space="preserve"> </w:t>
      </w:r>
    </w:p>
    <w:p w14:paraId="65AB3A8F" w14:textId="77777777" w:rsidR="00D93999" w:rsidRDefault="00D93999" w:rsidP="00D93999">
      <w:pPr>
        <w:pStyle w:val="40"/>
      </w:pPr>
      <w:bookmarkStart w:id="1450" w:name="_Toc209530573"/>
      <w:r>
        <w:t>5.3.3.1</w:t>
      </w:r>
      <w:r>
        <w:tab/>
        <w:t>Overview</w:t>
      </w:r>
      <w:bookmarkEnd w:id="1450"/>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4pt;height:149.25pt" o:ole="">
            <v:imagedata r:id="rId101" o:title=""/>
          </v:shape>
          <o:OLEObject Type="Embed" ProgID="Visio.Drawing.15" ShapeID="_x0000_i1084" DrawAspect="Content" ObjectID="_1826970155"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51" w:name="_Toc209530574"/>
      <w:r>
        <w:t>5.3.3.2</w:t>
      </w:r>
      <w:r>
        <w:tab/>
        <w:t>Resource: Traffic Influence Data Subscriptions</w:t>
      </w:r>
      <w:bookmarkEnd w:id="1451"/>
    </w:p>
    <w:p w14:paraId="0006A55F" w14:textId="77777777" w:rsidR="00D93999" w:rsidRDefault="00D93999" w:rsidP="00D93999">
      <w:pPr>
        <w:pStyle w:val="50"/>
      </w:pPr>
      <w:bookmarkStart w:id="1452" w:name="_Toc209530575"/>
      <w:r>
        <w:t>5.3.3.2.1</w:t>
      </w:r>
      <w:r>
        <w:tab/>
        <w:t>Description</w:t>
      </w:r>
      <w:bookmarkEnd w:id="1452"/>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53" w:name="_Toc209530576"/>
      <w:r>
        <w:t>5.3.3.2.2</w:t>
      </w:r>
      <w:r>
        <w:tab/>
        <w:t>Resource Definition</w:t>
      </w:r>
      <w:bookmarkEnd w:id="1453"/>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54" w:name="_Toc209530577"/>
      <w:r>
        <w:t>5.3.3.2.3</w:t>
      </w:r>
      <w:r>
        <w:tab/>
        <w:t>Resource Standard Methods</w:t>
      </w:r>
      <w:bookmarkEnd w:id="1454"/>
    </w:p>
    <w:p w14:paraId="4872E4D7" w14:textId="77777777" w:rsidR="00D93999" w:rsidRDefault="00D93999" w:rsidP="00D93999">
      <w:pPr>
        <w:pStyle w:val="6"/>
      </w:pPr>
      <w:bookmarkStart w:id="1455" w:name="_Toc209530578"/>
      <w:r>
        <w:t>5.3.3.2.3.1</w:t>
      </w:r>
      <w:r>
        <w:tab/>
        <w:t>POST</w:t>
      </w:r>
      <w:bookmarkEnd w:id="1455"/>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56" w:name="_Toc209530579"/>
      <w:r>
        <w:t>5.3.3.3</w:t>
      </w:r>
      <w:r>
        <w:tab/>
        <w:t>Resource: Individual Traffic Influence Data Subscription</w:t>
      </w:r>
      <w:bookmarkEnd w:id="1456"/>
    </w:p>
    <w:p w14:paraId="011C359B" w14:textId="77777777" w:rsidR="00D93999" w:rsidRDefault="00D93999" w:rsidP="00D93999">
      <w:pPr>
        <w:pStyle w:val="50"/>
      </w:pPr>
      <w:bookmarkStart w:id="1457" w:name="_Toc209530580"/>
      <w:r>
        <w:t>5.3.3.3.1</w:t>
      </w:r>
      <w:r>
        <w:tab/>
        <w:t>Description</w:t>
      </w:r>
      <w:bookmarkEnd w:id="1457"/>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58" w:name="_Toc209530581"/>
      <w:r>
        <w:t>5.3.3.3.2</w:t>
      </w:r>
      <w:r>
        <w:tab/>
        <w:t>Resource Definition</w:t>
      </w:r>
      <w:bookmarkEnd w:id="1458"/>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59" w:name="_Toc209530582"/>
      <w:r>
        <w:t>5.3.3.3.3</w:t>
      </w:r>
      <w:r>
        <w:tab/>
        <w:t>Resource Standard Methods</w:t>
      </w:r>
      <w:bookmarkEnd w:id="1459"/>
    </w:p>
    <w:p w14:paraId="1BE6D68C" w14:textId="77777777" w:rsidR="00D93999" w:rsidRDefault="00D93999" w:rsidP="00D93999">
      <w:pPr>
        <w:pStyle w:val="6"/>
      </w:pPr>
      <w:bookmarkStart w:id="1460" w:name="_Toc209530583"/>
      <w:r>
        <w:t>5.3.3.3.3.1</w:t>
      </w:r>
      <w:r>
        <w:tab/>
        <w:t>GET</w:t>
      </w:r>
      <w:bookmarkEnd w:id="1460"/>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1461" w:name="_Toc209530584"/>
      <w:r>
        <w:rPr>
          <w:noProof/>
        </w:rPr>
        <w:t>5.3.3.3.3.2</w:t>
      </w:r>
      <w:r>
        <w:rPr>
          <w:noProof/>
        </w:rPr>
        <w:tab/>
        <w:t>PUT</w:t>
      </w:r>
      <w:bookmarkEnd w:id="1461"/>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1462" w:name="_Toc209530585"/>
      <w:r>
        <w:rPr>
          <w:noProof/>
        </w:rPr>
        <w:t>5.3.3.3.3.3</w:t>
      </w:r>
      <w:r>
        <w:rPr>
          <w:noProof/>
        </w:rPr>
        <w:tab/>
        <w:t>DELETE</w:t>
      </w:r>
      <w:bookmarkEnd w:id="1462"/>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63" w:name="_Toc209530586"/>
      <w:r>
        <w:t>5.3.4</w:t>
      </w:r>
      <w:r>
        <w:tab/>
        <w:t>Custom Operations without associated resources</w:t>
      </w:r>
      <w:bookmarkEnd w:id="1463"/>
      <w:r>
        <w:t xml:space="preserve"> </w:t>
      </w:r>
    </w:p>
    <w:p w14:paraId="59692329" w14:textId="77777777" w:rsidR="00D93999" w:rsidRDefault="00D93999" w:rsidP="00D93999">
      <w:r>
        <w:t>None.</w:t>
      </w:r>
    </w:p>
    <w:p w14:paraId="3176CD30" w14:textId="77777777" w:rsidR="00D93999" w:rsidRDefault="00D93999" w:rsidP="00D93999">
      <w:pPr>
        <w:pStyle w:val="30"/>
      </w:pPr>
      <w:bookmarkStart w:id="1464" w:name="_Toc209530587"/>
      <w:r>
        <w:t>5.3.5</w:t>
      </w:r>
      <w:r>
        <w:tab/>
        <w:t>Notifications</w:t>
      </w:r>
      <w:bookmarkEnd w:id="1464"/>
    </w:p>
    <w:p w14:paraId="35AA767E" w14:textId="77777777" w:rsidR="00D93999" w:rsidRDefault="00D93999" w:rsidP="00D93999">
      <w:pPr>
        <w:pStyle w:val="40"/>
      </w:pPr>
      <w:bookmarkStart w:id="1465" w:name="_Toc209530588"/>
      <w:r>
        <w:t>5.3.5.1</w:t>
      </w:r>
      <w:r>
        <w:tab/>
        <w:t>General</w:t>
      </w:r>
      <w:bookmarkEnd w:id="1465"/>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66" w:name="_Toc209530589"/>
      <w:r>
        <w:t>5.3.5.2</w:t>
      </w:r>
      <w:r>
        <w:tab/>
        <w:t>Traffic Influence Data Notification</w:t>
      </w:r>
      <w:bookmarkEnd w:id="1466"/>
    </w:p>
    <w:p w14:paraId="69A20BB0" w14:textId="77777777" w:rsidR="00D93999" w:rsidRDefault="00D93999" w:rsidP="00D93999">
      <w:pPr>
        <w:pStyle w:val="50"/>
        <w:rPr>
          <w:noProof/>
        </w:rPr>
      </w:pPr>
      <w:bookmarkStart w:id="1467" w:name="_Toc209530590"/>
      <w:r>
        <w:t>5.3.5.3.</w:t>
      </w:r>
      <w:r>
        <w:rPr>
          <w:noProof/>
        </w:rPr>
        <w:t>1</w:t>
      </w:r>
      <w:r>
        <w:rPr>
          <w:noProof/>
        </w:rPr>
        <w:tab/>
        <w:t>Description</w:t>
      </w:r>
      <w:bookmarkEnd w:id="1467"/>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68" w:name="_Toc209530591"/>
      <w:r>
        <w:t>5.3.5.3.</w:t>
      </w:r>
      <w:r>
        <w:rPr>
          <w:noProof/>
        </w:rPr>
        <w:t>2</w:t>
      </w:r>
      <w:r>
        <w:rPr>
          <w:noProof/>
        </w:rPr>
        <w:tab/>
        <w:t>Target URI</w:t>
      </w:r>
      <w:bookmarkEnd w:id="1468"/>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69" w:name="_Toc209530592"/>
      <w:r>
        <w:t>5.3.5.3.</w:t>
      </w:r>
      <w:r>
        <w:rPr>
          <w:noProof/>
        </w:rPr>
        <w:t>3</w:t>
      </w:r>
      <w:r>
        <w:rPr>
          <w:noProof/>
        </w:rPr>
        <w:tab/>
        <w:t>Standard Methods</w:t>
      </w:r>
      <w:bookmarkEnd w:id="1469"/>
    </w:p>
    <w:p w14:paraId="6054E462" w14:textId="77777777" w:rsidR="00D93999" w:rsidRDefault="00D93999" w:rsidP="00D93999">
      <w:pPr>
        <w:pStyle w:val="6"/>
        <w:rPr>
          <w:noProof/>
        </w:rPr>
      </w:pPr>
      <w:bookmarkStart w:id="1470" w:name="_Toc209530593"/>
      <w:r>
        <w:t>5.3.5.3.3</w:t>
      </w:r>
      <w:r>
        <w:rPr>
          <w:noProof/>
        </w:rPr>
        <w:t>.1</w:t>
      </w:r>
      <w:r>
        <w:rPr>
          <w:noProof/>
        </w:rPr>
        <w:tab/>
        <w:t>POST</w:t>
      </w:r>
      <w:bookmarkEnd w:id="1470"/>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71" w:name="_Toc209530594"/>
      <w:r>
        <w:lastRenderedPageBreak/>
        <w:t>5.3.6</w:t>
      </w:r>
      <w:r>
        <w:tab/>
        <w:t>Data Model</w:t>
      </w:r>
      <w:bookmarkEnd w:id="1471"/>
    </w:p>
    <w:p w14:paraId="56F25883" w14:textId="77777777" w:rsidR="00D93999" w:rsidRDefault="00D93999" w:rsidP="00D93999">
      <w:pPr>
        <w:pStyle w:val="40"/>
      </w:pPr>
      <w:bookmarkStart w:id="1472" w:name="_Toc209530595"/>
      <w:r>
        <w:t>5.3.6.1</w:t>
      </w:r>
      <w:r>
        <w:tab/>
        <w:t>General</w:t>
      </w:r>
      <w:bookmarkEnd w:id="147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73" w:name="_Toc209530596"/>
      <w:r>
        <w:rPr>
          <w:lang w:val="en-US"/>
        </w:rPr>
        <w:t>5.3.6.2</w:t>
      </w:r>
      <w:r>
        <w:rPr>
          <w:lang w:val="en-US"/>
        </w:rPr>
        <w:tab/>
        <w:t>Structured data types</w:t>
      </w:r>
      <w:bookmarkEnd w:id="1473"/>
    </w:p>
    <w:p w14:paraId="3C317C5E" w14:textId="77777777" w:rsidR="00D93999" w:rsidRDefault="00D93999" w:rsidP="00D93999">
      <w:pPr>
        <w:pStyle w:val="50"/>
      </w:pPr>
      <w:bookmarkStart w:id="1474" w:name="_Toc209530597"/>
      <w:r>
        <w:t>5.3.6.2.1</w:t>
      </w:r>
      <w:r>
        <w:tab/>
        <w:t>Introduction</w:t>
      </w:r>
      <w:bookmarkEnd w:id="147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75" w:name="_Toc209530598"/>
      <w:r>
        <w:lastRenderedPageBreak/>
        <w:t>5.3.6.2.2</w:t>
      </w:r>
      <w:r>
        <w:tab/>
        <w:t xml:space="preserve">Type: </w:t>
      </w:r>
      <w:r w:rsidRPr="00C95178">
        <w:t>TrafficInflu</w:t>
      </w:r>
      <w:r>
        <w:t>Data</w:t>
      </w:r>
      <w:r w:rsidRPr="00C95178">
        <w:t>Sub</w:t>
      </w:r>
      <w:bookmarkEnd w:id="147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76" w:name="_Toc209530599"/>
      <w:r>
        <w:t>5.3.6.2.3</w:t>
      </w:r>
      <w:r>
        <w:tab/>
        <w:t xml:space="preserve">Type: </w:t>
      </w:r>
      <w:r w:rsidRPr="00C95178">
        <w:t>TrafficInflu</w:t>
      </w:r>
      <w:r>
        <w:t>DataNotify</w:t>
      </w:r>
      <w:bookmarkEnd w:id="147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77" w:name="_Toc209530600"/>
      <w:r>
        <w:rPr>
          <w:lang w:val="en-US"/>
        </w:rPr>
        <w:t>5.3.6.3</w:t>
      </w:r>
      <w:r>
        <w:rPr>
          <w:lang w:val="en-US"/>
        </w:rPr>
        <w:tab/>
        <w:t>Simple data types and enumerations</w:t>
      </w:r>
      <w:bookmarkEnd w:id="1477"/>
    </w:p>
    <w:p w14:paraId="5227B18A" w14:textId="77777777" w:rsidR="00D93999" w:rsidRDefault="00D93999" w:rsidP="00D93999">
      <w:pPr>
        <w:pStyle w:val="50"/>
      </w:pPr>
      <w:bookmarkStart w:id="1478" w:name="_Toc209530601"/>
      <w:r>
        <w:t>5.3.6.3.1</w:t>
      </w:r>
      <w:r>
        <w:tab/>
        <w:t>Introduction</w:t>
      </w:r>
      <w:bookmarkEnd w:id="147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79" w:name="_Toc209530602"/>
      <w:r>
        <w:t>5.3.6.3.2</w:t>
      </w:r>
      <w:r>
        <w:tab/>
        <w:t>Simple data types</w:t>
      </w:r>
      <w:bookmarkEnd w:id="147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480" w:name="_Toc209530603"/>
      <w:r>
        <w:t>5.3.7</w:t>
      </w:r>
      <w:r>
        <w:tab/>
        <w:t>Error Handling</w:t>
      </w:r>
      <w:bookmarkEnd w:id="1480"/>
    </w:p>
    <w:p w14:paraId="0B66EDD3" w14:textId="77777777" w:rsidR="00D93999" w:rsidRDefault="00D93999" w:rsidP="00D93999">
      <w:pPr>
        <w:pStyle w:val="40"/>
      </w:pPr>
      <w:bookmarkStart w:id="1481" w:name="_Toc209530604"/>
      <w:r>
        <w:t>5.3.7.1</w:t>
      </w:r>
      <w:r>
        <w:tab/>
        <w:t>General</w:t>
      </w:r>
      <w:bookmarkEnd w:id="148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482" w:name="_Toc209530605"/>
      <w:r>
        <w:t>5.3.7.2</w:t>
      </w:r>
      <w:r>
        <w:tab/>
        <w:t>Protocol Errors</w:t>
      </w:r>
      <w:bookmarkEnd w:id="148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483" w:name="_Toc209530606"/>
      <w:r>
        <w:t>5.3.7.3</w:t>
      </w:r>
      <w:r>
        <w:tab/>
        <w:t>Application Errors</w:t>
      </w:r>
      <w:bookmarkEnd w:id="148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484" w:name="_Toc209530607"/>
      <w:r>
        <w:t>5.3.8</w:t>
      </w:r>
      <w:r>
        <w:rPr>
          <w:lang w:eastAsia="zh-CN"/>
        </w:rPr>
        <w:tab/>
        <w:t>Feature negotiation</w:t>
      </w:r>
      <w:bookmarkEnd w:id="148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485" w:name="_Toc209530608"/>
      <w:r>
        <w:t>5.3.9</w:t>
      </w:r>
      <w:r>
        <w:tab/>
        <w:t>Security</w:t>
      </w:r>
      <w:bookmarkEnd w:id="148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486" w:name="_Toc209530609"/>
      <w:r>
        <w:lastRenderedPageBreak/>
        <w:t>5.4</w:t>
      </w:r>
      <w:r>
        <w:tab/>
        <w:t>Nnef_ECSAddress Service API</w:t>
      </w:r>
      <w:bookmarkEnd w:id="1486"/>
      <w:r>
        <w:t xml:space="preserve"> </w:t>
      </w:r>
    </w:p>
    <w:p w14:paraId="2187C50D" w14:textId="77777777" w:rsidR="00A55D99" w:rsidRDefault="00A55D99" w:rsidP="00A55D99">
      <w:pPr>
        <w:pStyle w:val="30"/>
      </w:pPr>
      <w:bookmarkStart w:id="1487" w:name="_Toc129250083"/>
      <w:bookmarkStart w:id="1488" w:name="_Toc209530610"/>
      <w:r>
        <w:t>5.4.1</w:t>
      </w:r>
      <w:r>
        <w:tab/>
        <w:t>Introduction</w:t>
      </w:r>
      <w:bookmarkEnd w:id="1487"/>
      <w:bookmarkEnd w:id="148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489" w:name="_Toc129250084"/>
      <w:bookmarkStart w:id="1490" w:name="_Toc209530611"/>
      <w:r>
        <w:t>5.4.2</w:t>
      </w:r>
      <w:r>
        <w:tab/>
        <w:t>Usage of HTTP</w:t>
      </w:r>
      <w:bookmarkEnd w:id="1489"/>
      <w:bookmarkEnd w:id="1490"/>
    </w:p>
    <w:p w14:paraId="788FA01B" w14:textId="77777777" w:rsidR="00A55D99" w:rsidRDefault="00A55D99" w:rsidP="00A55D99">
      <w:pPr>
        <w:pStyle w:val="40"/>
      </w:pPr>
      <w:bookmarkStart w:id="1491" w:name="_Toc129250085"/>
      <w:bookmarkStart w:id="1492" w:name="_Toc209530612"/>
      <w:r>
        <w:t>5.4.2.1</w:t>
      </w:r>
      <w:r>
        <w:tab/>
        <w:t>General</w:t>
      </w:r>
      <w:bookmarkEnd w:id="1491"/>
      <w:bookmarkEnd w:id="149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493" w:name="_Toc129250086"/>
      <w:bookmarkStart w:id="1494" w:name="_Toc209530613"/>
      <w:r>
        <w:t>5.4.2.2</w:t>
      </w:r>
      <w:r>
        <w:tab/>
        <w:t>HTTP standard headers</w:t>
      </w:r>
      <w:bookmarkEnd w:id="1493"/>
      <w:bookmarkEnd w:id="1494"/>
    </w:p>
    <w:p w14:paraId="16652052" w14:textId="77777777" w:rsidR="00A55D99" w:rsidRDefault="00A55D99" w:rsidP="00A55D99">
      <w:pPr>
        <w:pStyle w:val="50"/>
        <w:rPr>
          <w:lang w:eastAsia="zh-CN"/>
        </w:rPr>
      </w:pPr>
      <w:bookmarkStart w:id="1495" w:name="_Toc129250087"/>
      <w:bookmarkStart w:id="1496" w:name="_Toc209530614"/>
      <w:r>
        <w:t>5.4.2.2.1</w:t>
      </w:r>
      <w:r>
        <w:rPr>
          <w:rFonts w:hint="eastAsia"/>
          <w:lang w:eastAsia="zh-CN"/>
        </w:rPr>
        <w:tab/>
      </w:r>
      <w:r>
        <w:rPr>
          <w:lang w:eastAsia="zh-CN"/>
        </w:rPr>
        <w:t>General</w:t>
      </w:r>
      <w:bookmarkEnd w:id="1495"/>
      <w:bookmarkEnd w:id="149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497" w:name="_Toc129250088"/>
      <w:bookmarkStart w:id="1498" w:name="_Toc209530615"/>
      <w:r>
        <w:t>5.4.2.2.2</w:t>
      </w:r>
      <w:r>
        <w:tab/>
        <w:t>Content type</w:t>
      </w:r>
      <w:bookmarkEnd w:id="1497"/>
      <w:bookmarkEnd w:id="149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499" w:name="_Toc129250089"/>
      <w:bookmarkStart w:id="1500" w:name="_Toc209530616"/>
      <w:r>
        <w:t>5.4.2.3</w:t>
      </w:r>
      <w:r>
        <w:tab/>
        <w:t>HTTP custom headers</w:t>
      </w:r>
      <w:bookmarkEnd w:id="1499"/>
      <w:bookmarkEnd w:id="150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01" w:name="_Toc129250090"/>
      <w:bookmarkStart w:id="1502" w:name="_Toc209530617"/>
      <w:r>
        <w:lastRenderedPageBreak/>
        <w:t>5.4.3</w:t>
      </w:r>
      <w:r>
        <w:tab/>
        <w:t>Resources</w:t>
      </w:r>
      <w:bookmarkEnd w:id="1501"/>
      <w:bookmarkEnd w:id="1502"/>
      <w:r>
        <w:t xml:space="preserve"> </w:t>
      </w:r>
    </w:p>
    <w:p w14:paraId="67BC2D62" w14:textId="77777777" w:rsidR="00A55D99" w:rsidRDefault="00A55D99" w:rsidP="00A55D99">
      <w:pPr>
        <w:pStyle w:val="40"/>
      </w:pPr>
      <w:bookmarkStart w:id="1503" w:name="_Toc129250091"/>
      <w:bookmarkStart w:id="1504" w:name="_Toc209530618"/>
      <w:r>
        <w:t>5.4.3.1</w:t>
      </w:r>
      <w:r>
        <w:tab/>
        <w:t>Overview</w:t>
      </w:r>
      <w:bookmarkEnd w:id="1503"/>
      <w:bookmarkEnd w:id="150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4pt;height:149.25pt" o:ole="">
            <v:imagedata r:id="rId103" o:title=""/>
          </v:shape>
          <o:OLEObject Type="Embed" ProgID="Visio.Drawing.15" ShapeID="_x0000_i1085" DrawAspect="Content" ObjectID="_1826970156"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05" w:name="_Toc129250092"/>
      <w:bookmarkStart w:id="1506" w:name="_Toc209530619"/>
      <w:r>
        <w:t>5.4.3.2</w:t>
      </w:r>
      <w:r>
        <w:tab/>
        <w:t>Resource: ECS Address Configuration Information Subscriptions</w:t>
      </w:r>
      <w:bookmarkEnd w:id="1505"/>
      <w:bookmarkEnd w:id="1506"/>
    </w:p>
    <w:p w14:paraId="0049CABC" w14:textId="77777777" w:rsidR="00A55D99" w:rsidRDefault="00A55D99" w:rsidP="00A55D99">
      <w:pPr>
        <w:pStyle w:val="50"/>
      </w:pPr>
      <w:bookmarkStart w:id="1507" w:name="_Toc129250093"/>
      <w:bookmarkStart w:id="1508" w:name="_Toc209530620"/>
      <w:r>
        <w:t>5.4.3.2.1</w:t>
      </w:r>
      <w:r>
        <w:tab/>
        <w:t>Description</w:t>
      </w:r>
      <w:bookmarkEnd w:id="1507"/>
      <w:bookmarkEnd w:id="150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09" w:name="_Toc129250094"/>
      <w:bookmarkStart w:id="1510" w:name="_Toc209530621"/>
      <w:r>
        <w:t>5.4.3.2.2</w:t>
      </w:r>
      <w:r>
        <w:tab/>
        <w:t>Resource Definition</w:t>
      </w:r>
      <w:bookmarkEnd w:id="1509"/>
      <w:bookmarkEnd w:id="151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11" w:name="_Toc129250095"/>
      <w:bookmarkStart w:id="1512" w:name="_Toc209530622"/>
      <w:r>
        <w:t>5.4.3.2.3</w:t>
      </w:r>
      <w:r>
        <w:tab/>
        <w:t>Resource Standard Methods</w:t>
      </w:r>
      <w:bookmarkEnd w:id="1511"/>
      <w:bookmarkEnd w:id="1512"/>
    </w:p>
    <w:p w14:paraId="1FA7945D" w14:textId="77777777" w:rsidR="00A55D99" w:rsidRDefault="00A55D99" w:rsidP="00A55D99">
      <w:pPr>
        <w:pStyle w:val="6"/>
      </w:pPr>
      <w:bookmarkStart w:id="1513" w:name="_Toc129250096"/>
      <w:bookmarkStart w:id="1514" w:name="_Toc209530623"/>
      <w:r>
        <w:t>5.4.3.2.3.1</w:t>
      </w:r>
      <w:r>
        <w:tab/>
        <w:t>POST</w:t>
      </w:r>
      <w:bookmarkEnd w:id="1513"/>
      <w:bookmarkEnd w:id="1514"/>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15" w:name="_Toc129250097"/>
      <w:bookmarkStart w:id="1516" w:name="_Toc209530624"/>
      <w:r>
        <w:t>5.4.3.3</w:t>
      </w:r>
      <w:r>
        <w:tab/>
        <w:t>Resource: Individual ECS Address Configuration Information Subscription</w:t>
      </w:r>
      <w:bookmarkEnd w:id="1515"/>
      <w:bookmarkEnd w:id="1516"/>
    </w:p>
    <w:p w14:paraId="616FF277" w14:textId="77777777" w:rsidR="00A55D99" w:rsidRDefault="00A55D99" w:rsidP="00A55D99">
      <w:pPr>
        <w:pStyle w:val="50"/>
      </w:pPr>
      <w:bookmarkStart w:id="1517" w:name="_Toc129250098"/>
      <w:bookmarkStart w:id="1518" w:name="_Toc209530625"/>
      <w:r>
        <w:t>5.4.3.3.1</w:t>
      </w:r>
      <w:r>
        <w:tab/>
        <w:t>Description</w:t>
      </w:r>
      <w:bookmarkEnd w:id="1517"/>
      <w:bookmarkEnd w:id="1518"/>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19" w:name="_Toc129250099"/>
      <w:bookmarkStart w:id="1520" w:name="_Toc209530626"/>
      <w:r>
        <w:t>5.4.3.3.2</w:t>
      </w:r>
      <w:r>
        <w:tab/>
        <w:t>Resource Definition</w:t>
      </w:r>
      <w:bookmarkEnd w:id="1519"/>
      <w:bookmarkEnd w:id="1520"/>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21" w:name="_Toc129250100"/>
      <w:bookmarkStart w:id="1522" w:name="_Toc209530627"/>
      <w:r>
        <w:t>5.4.3.3.3</w:t>
      </w:r>
      <w:r>
        <w:tab/>
        <w:t>Resource Standard Methods</w:t>
      </w:r>
      <w:bookmarkEnd w:id="1521"/>
      <w:bookmarkEnd w:id="1522"/>
    </w:p>
    <w:p w14:paraId="37F79384" w14:textId="77777777" w:rsidR="00A55D99" w:rsidRDefault="00A55D99" w:rsidP="00A55D99">
      <w:pPr>
        <w:pStyle w:val="6"/>
      </w:pPr>
      <w:bookmarkStart w:id="1523" w:name="_Toc129250101"/>
      <w:bookmarkStart w:id="1524" w:name="_Toc209530628"/>
      <w:r>
        <w:t>5.4.3.3.3.1</w:t>
      </w:r>
      <w:r>
        <w:tab/>
        <w:t>GET</w:t>
      </w:r>
      <w:bookmarkEnd w:id="1523"/>
      <w:bookmarkEnd w:id="1524"/>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1525" w:name="_Toc129250102"/>
      <w:bookmarkStart w:id="1526" w:name="_Toc209530629"/>
      <w:r>
        <w:rPr>
          <w:noProof/>
        </w:rPr>
        <w:t>5.4.3.3.3.2</w:t>
      </w:r>
      <w:r>
        <w:rPr>
          <w:noProof/>
        </w:rPr>
        <w:tab/>
        <w:t>PUT</w:t>
      </w:r>
      <w:bookmarkEnd w:id="1525"/>
      <w:bookmarkEnd w:id="1526"/>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1527" w:name="_Toc129250103"/>
      <w:bookmarkStart w:id="1528" w:name="_Toc209530630"/>
      <w:r>
        <w:rPr>
          <w:noProof/>
        </w:rPr>
        <w:t>5.4.3.3.3.3</w:t>
      </w:r>
      <w:r>
        <w:rPr>
          <w:noProof/>
        </w:rPr>
        <w:tab/>
        <w:t>DELETE</w:t>
      </w:r>
      <w:bookmarkEnd w:id="1527"/>
      <w:bookmarkEnd w:id="152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1529" w:name="_Toc209530631"/>
      <w:r>
        <w:rPr>
          <w:noProof/>
        </w:rPr>
        <w:t>5.4.3.3.3.4</w:t>
      </w:r>
      <w:r>
        <w:rPr>
          <w:noProof/>
        </w:rPr>
        <w:tab/>
        <w:t>PATCH</w:t>
      </w:r>
      <w:bookmarkEnd w:id="1529"/>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30" w:name="_Toc129250104"/>
      <w:bookmarkStart w:id="1531" w:name="_Toc209530632"/>
      <w:r>
        <w:t>5.4.4</w:t>
      </w:r>
      <w:r>
        <w:tab/>
        <w:t>Custom Operations without associated resources</w:t>
      </w:r>
      <w:bookmarkEnd w:id="1530"/>
      <w:bookmarkEnd w:id="1531"/>
      <w:r>
        <w:t xml:space="preserve"> </w:t>
      </w:r>
    </w:p>
    <w:p w14:paraId="2612E279" w14:textId="77777777" w:rsidR="00A55D99" w:rsidRDefault="00A55D99" w:rsidP="00A55D99">
      <w:r>
        <w:t>None.</w:t>
      </w:r>
    </w:p>
    <w:p w14:paraId="3D8710A0" w14:textId="77777777" w:rsidR="00A55D99" w:rsidRDefault="00A55D99" w:rsidP="00A55D99">
      <w:pPr>
        <w:pStyle w:val="30"/>
      </w:pPr>
      <w:bookmarkStart w:id="1532" w:name="_Toc129250105"/>
      <w:bookmarkStart w:id="1533" w:name="_Toc209530633"/>
      <w:r>
        <w:t>5.4.5</w:t>
      </w:r>
      <w:r>
        <w:tab/>
        <w:t>Notifications</w:t>
      </w:r>
      <w:bookmarkEnd w:id="1532"/>
      <w:bookmarkEnd w:id="1533"/>
    </w:p>
    <w:p w14:paraId="0195ADB5" w14:textId="77777777" w:rsidR="00A55D99" w:rsidRDefault="00A55D99" w:rsidP="00A55D99">
      <w:pPr>
        <w:pStyle w:val="40"/>
      </w:pPr>
      <w:bookmarkStart w:id="1534" w:name="_Toc129250106"/>
      <w:bookmarkStart w:id="1535" w:name="_Toc209530634"/>
      <w:r>
        <w:t>5.4.5.1</w:t>
      </w:r>
      <w:r>
        <w:tab/>
        <w:t>General</w:t>
      </w:r>
      <w:bookmarkEnd w:id="1534"/>
      <w:bookmarkEnd w:id="1535"/>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36" w:name="_Toc129250107"/>
      <w:bookmarkStart w:id="1537" w:name="_Toc209530635"/>
      <w:r>
        <w:t>5.4.5.2</w:t>
      </w:r>
      <w:r>
        <w:tab/>
        <w:t>ECS Address Configuration Information Notification</w:t>
      </w:r>
      <w:bookmarkEnd w:id="1536"/>
      <w:bookmarkEnd w:id="1537"/>
    </w:p>
    <w:p w14:paraId="1CEEFFE6" w14:textId="77777777" w:rsidR="00A55D99" w:rsidRDefault="00A55D99" w:rsidP="00A55D99">
      <w:pPr>
        <w:pStyle w:val="50"/>
        <w:rPr>
          <w:noProof/>
        </w:rPr>
      </w:pPr>
      <w:bookmarkStart w:id="1538" w:name="_Toc129250108"/>
      <w:bookmarkStart w:id="1539" w:name="_Toc209530636"/>
      <w:r>
        <w:t>5.4.5.4.</w:t>
      </w:r>
      <w:r>
        <w:rPr>
          <w:noProof/>
        </w:rPr>
        <w:t>1</w:t>
      </w:r>
      <w:r>
        <w:rPr>
          <w:noProof/>
        </w:rPr>
        <w:tab/>
        <w:t>Description</w:t>
      </w:r>
      <w:bookmarkEnd w:id="1538"/>
      <w:bookmarkEnd w:id="1539"/>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40" w:name="_Toc129250109"/>
      <w:bookmarkStart w:id="1541" w:name="_Toc209530637"/>
      <w:r>
        <w:t>5.4.5.4.</w:t>
      </w:r>
      <w:r>
        <w:rPr>
          <w:noProof/>
        </w:rPr>
        <w:t>2</w:t>
      </w:r>
      <w:r>
        <w:rPr>
          <w:noProof/>
        </w:rPr>
        <w:tab/>
        <w:t>Target URI</w:t>
      </w:r>
      <w:bookmarkEnd w:id="1540"/>
      <w:bookmarkEnd w:id="1541"/>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42" w:name="_Toc129250110"/>
      <w:bookmarkStart w:id="1543" w:name="_Toc209530638"/>
      <w:r>
        <w:t>5.4.5.4.</w:t>
      </w:r>
      <w:r>
        <w:rPr>
          <w:noProof/>
        </w:rPr>
        <w:t>3</w:t>
      </w:r>
      <w:r>
        <w:rPr>
          <w:noProof/>
        </w:rPr>
        <w:tab/>
        <w:t>Standard Methods</w:t>
      </w:r>
      <w:bookmarkEnd w:id="1542"/>
      <w:bookmarkEnd w:id="1543"/>
    </w:p>
    <w:p w14:paraId="7D46BACB" w14:textId="77777777" w:rsidR="00A55D99" w:rsidRDefault="00A55D99" w:rsidP="00A55D99">
      <w:pPr>
        <w:pStyle w:val="6"/>
        <w:rPr>
          <w:noProof/>
        </w:rPr>
      </w:pPr>
      <w:bookmarkStart w:id="1544" w:name="_Toc129250111"/>
      <w:bookmarkStart w:id="1545" w:name="_Toc209530639"/>
      <w:r>
        <w:t>5.4.5.4.3</w:t>
      </w:r>
      <w:r>
        <w:rPr>
          <w:noProof/>
        </w:rPr>
        <w:t>.1</w:t>
      </w:r>
      <w:r>
        <w:rPr>
          <w:noProof/>
        </w:rPr>
        <w:tab/>
        <w:t>POST</w:t>
      </w:r>
      <w:bookmarkEnd w:id="1544"/>
      <w:bookmarkEnd w:id="1545"/>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46" w:name="_Toc209530640"/>
      <w:r>
        <w:t>5.4.6</w:t>
      </w:r>
      <w:r>
        <w:tab/>
        <w:t>Data Model</w:t>
      </w:r>
      <w:bookmarkEnd w:id="1546"/>
    </w:p>
    <w:p w14:paraId="0FE42E56" w14:textId="77777777" w:rsidR="00A55D99" w:rsidRDefault="00A55D99" w:rsidP="00A55D99">
      <w:pPr>
        <w:pStyle w:val="40"/>
      </w:pPr>
      <w:bookmarkStart w:id="1547" w:name="_Toc129250113"/>
      <w:bookmarkStart w:id="1548" w:name="_Toc209530641"/>
      <w:r>
        <w:t>5.4.6.1</w:t>
      </w:r>
      <w:r>
        <w:tab/>
        <w:t>General</w:t>
      </w:r>
      <w:bookmarkEnd w:id="1547"/>
      <w:bookmarkEnd w:id="1548"/>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49" w:name="_Toc129250114"/>
      <w:bookmarkStart w:id="1550" w:name="_Toc209530642"/>
      <w:r>
        <w:rPr>
          <w:lang w:val="en-US"/>
        </w:rPr>
        <w:t>5.4.6.2</w:t>
      </w:r>
      <w:r>
        <w:rPr>
          <w:lang w:val="en-US"/>
        </w:rPr>
        <w:tab/>
        <w:t>Structured data types</w:t>
      </w:r>
      <w:bookmarkEnd w:id="1549"/>
      <w:bookmarkEnd w:id="1550"/>
    </w:p>
    <w:p w14:paraId="7C0A626D" w14:textId="77777777" w:rsidR="00A55D99" w:rsidRDefault="00A55D99" w:rsidP="00A55D99">
      <w:pPr>
        <w:pStyle w:val="50"/>
      </w:pPr>
      <w:bookmarkStart w:id="1551" w:name="_Toc129250115"/>
      <w:bookmarkStart w:id="1552" w:name="_Toc209530643"/>
      <w:r>
        <w:t>5.4.6.2.1</w:t>
      </w:r>
      <w:r>
        <w:tab/>
        <w:t>Introduction</w:t>
      </w:r>
      <w:bookmarkEnd w:id="1551"/>
      <w:bookmarkEnd w:id="1552"/>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53" w:name="_Toc129250116"/>
      <w:bookmarkStart w:id="1554" w:name="_Toc209530644"/>
      <w:bookmarkStart w:id="1555" w:name="_Toc129250120"/>
      <w:r>
        <w:t>5.4.6.2.2</w:t>
      </w:r>
      <w:r>
        <w:tab/>
        <w:t xml:space="preserve">Type: </w:t>
      </w:r>
      <w:bookmarkEnd w:id="1553"/>
      <w:r>
        <w:t>EcsAddrCfgInfo</w:t>
      </w:r>
      <w:r w:rsidRPr="00C95178">
        <w:t>Sub</w:t>
      </w:r>
      <w:bookmarkEnd w:id="1554"/>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1556"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1556"/>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1557" w:name="_Hlk135750475"/>
            <w:r w:rsidRPr="00D75DE2">
              <w:t>Indication of immediate reporting. If included, when it is set to true it indicates immediate reporting of the subscribed events, if available. Otherwise, reporting will occur when the event is met.</w:t>
            </w:r>
            <w:bookmarkEnd w:id="1557"/>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1558"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1558"/>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59" w:name="_Toc209530645"/>
      <w:r>
        <w:t>5.4.6.2.3</w:t>
      </w:r>
      <w:r>
        <w:tab/>
        <w:t xml:space="preserve">Type: </w:t>
      </w:r>
      <w:r>
        <w:rPr>
          <w:color w:val="000000"/>
        </w:rPr>
        <w:t>EcsAddrCfgInfoNotification</w:t>
      </w:r>
      <w:bookmarkEnd w:id="1559"/>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60" w:name="_Toc209530646"/>
      <w:r>
        <w:lastRenderedPageBreak/>
        <w:t>5.4.6.2.4</w:t>
      </w:r>
      <w:r>
        <w:tab/>
        <w:t>Type: EcsAddrCfgInfo</w:t>
      </w:r>
      <w:r w:rsidRPr="00C95178">
        <w:t>Sub</w:t>
      </w:r>
      <w:r>
        <w:t>Patch</w:t>
      </w:r>
      <w:bookmarkEnd w:id="1560"/>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61" w:name="_Toc209530647"/>
      <w:r>
        <w:rPr>
          <w:lang w:val="en-US"/>
        </w:rPr>
        <w:t>5.4.6.3</w:t>
      </w:r>
      <w:r>
        <w:rPr>
          <w:lang w:val="en-US"/>
        </w:rPr>
        <w:tab/>
        <w:t>Simple data types and enumerations</w:t>
      </w:r>
      <w:bookmarkEnd w:id="1555"/>
      <w:bookmarkEnd w:id="1561"/>
    </w:p>
    <w:p w14:paraId="6E59F1C0" w14:textId="77777777" w:rsidR="00A55D99" w:rsidRDefault="00A55D99" w:rsidP="00A55D99">
      <w:pPr>
        <w:pStyle w:val="50"/>
      </w:pPr>
      <w:bookmarkStart w:id="1562" w:name="_Toc129250121"/>
      <w:bookmarkStart w:id="1563" w:name="_Toc209530648"/>
      <w:r>
        <w:t>5.4.6.3.1</w:t>
      </w:r>
      <w:r>
        <w:tab/>
        <w:t>Introduction</w:t>
      </w:r>
      <w:bookmarkEnd w:id="1562"/>
      <w:bookmarkEnd w:id="1563"/>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64" w:name="_Toc129250122"/>
      <w:bookmarkStart w:id="1565" w:name="_Toc209530649"/>
      <w:r>
        <w:t>5.4.6.3.2</w:t>
      </w:r>
      <w:r>
        <w:tab/>
        <w:t>Simple data types</w:t>
      </w:r>
      <w:bookmarkEnd w:id="1564"/>
      <w:bookmarkEnd w:id="1565"/>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66" w:name="_Toc129250124"/>
      <w:bookmarkStart w:id="1567" w:name="_Toc209530650"/>
      <w:r>
        <w:t>5.4.7</w:t>
      </w:r>
      <w:r>
        <w:tab/>
        <w:t>Error Handling</w:t>
      </w:r>
      <w:bookmarkEnd w:id="1566"/>
      <w:bookmarkEnd w:id="1567"/>
    </w:p>
    <w:p w14:paraId="06EC07B1" w14:textId="77777777" w:rsidR="00A55D99" w:rsidRDefault="00A55D99" w:rsidP="00A55D99">
      <w:pPr>
        <w:pStyle w:val="40"/>
      </w:pPr>
      <w:bookmarkStart w:id="1568" w:name="_Toc129250125"/>
      <w:bookmarkStart w:id="1569" w:name="_Toc209530651"/>
      <w:r>
        <w:t>5.4.7.1</w:t>
      </w:r>
      <w:r>
        <w:tab/>
        <w:t>General</w:t>
      </w:r>
      <w:bookmarkEnd w:id="1568"/>
      <w:bookmarkEnd w:id="1569"/>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70" w:name="_Toc129250126"/>
      <w:bookmarkStart w:id="1571" w:name="_Toc209530652"/>
      <w:r>
        <w:t>5.4.7.2</w:t>
      </w:r>
      <w:r>
        <w:tab/>
        <w:t>Protocol Errors</w:t>
      </w:r>
      <w:bookmarkEnd w:id="1570"/>
      <w:bookmarkEnd w:id="1571"/>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72" w:name="_Toc129250127"/>
      <w:bookmarkStart w:id="1573" w:name="_Toc209530653"/>
      <w:r>
        <w:t>5.4.7.3</w:t>
      </w:r>
      <w:r>
        <w:tab/>
        <w:t>Application Errors</w:t>
      </w:r>
      <w:bookmarkEnd w:id="1572"/>
      <w:bookmarkEnd w:id="1573"/>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74" w:name="_Toc129250128"/>
      <w:bookmarkStart w:id="1575" w:name="_Toc209530654"/>
      <w:r>
        <w:t>5.4.8</w:t>
      </w:r>
      <w:r>
        <w:rPr>
          <w:lang w:eastAsia="zh-CN"/>
        </w:rPr>
        <w:tab/>
        <w:t>Feature negotiation</w:t>
      </w:r>
      <w:bookmarkEnd w:id="1574"/>
      <w:bookmarkEnd w:id="1575"/>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76" w:name="_Toc129250129"/>
      <w:bookmarkStart w:id="1577" w:name="_Toc209530655"/>
      <w:r>
        <w:t>5.4.9</w:t>
      </w:r>
      <w:r>
        <w:tab/>
        <w:t>Security</w:t>
      </w:r>
      <w:bookmarkEnd w:id="1576"/>
      <w:bookmarkEnd w:id="1577"/>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78" w:name="_Toc209530656"/>
      <w:r w:rsidRPr="000074C8">
        <w:t>5.</w:t>
      </w:r>
      <w:r w:rsidR="000074C8" w:rsidRPr="000074C8">
        <w:t>5</w:t>
      </w:r>
      <w:r>
        <w:tab/>
        <w:t>Nnef_DNAIMapping Service API</w:t>
      </w:r>
      <w:bookmarkEnd w:id="1578"/>
      <w:r>
        <w:t xml:space="preserve"> </w:t>
      </w:r>
    </w:p>
    <w:p w14:paraId="2A1460B8" w14:textId="77777777" w:rsidR="00682D18" w:rsidRDefault="00682D18" w:rsidP="00682D18">
      <w:pPr>
        <w:pStyle w:val="30"/>
      </w:pPr>
      <w:bookmarkStart w:id="1579" w:name="_Toc209530657"/>
      <w:r>
        <w:t>5.</w:t>
      </w:r>
      <w:r w:rsidR="000074C8">
        <w:t>5</w:t>
      </w:r>
      <w:r>
        <w:t>.1</w:t>
      </w:r>
      <w:r>
        <w:tab/>
        <w:t>Introduction</w:t>
      </w:r>
      <w:bookmarkEnd w:id="1579"/>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80" w:name="_Toc209530658"/>
      <w:r>
        <w:lastRenderedPageBreak/>
        <w:t>5.</w:t>
      </w:r>
      <w:r w:rsidR="000074C8">
        <w:t>5</w:t>
      </w:r>
      <w:r>
        <w:t>.2</w:t>
      </w:r>
      <w:r>
        <w:tab/>
        <w:t>Usage of HTTP</w:t>
      </w:r>
      <w:bookmarkEnd w:id="1580"/>
    </w:p>
    <w:p w14:paraId="269CB526" w14:textId="77777777" w:rsidR="00682D18" w:rsidRDefault="00682D18" w:rsidP="00682D18">
      <w:pPr>
        <w:pStyle w:val="40"/>
      </w:pPr>
      <w:bookmarkStart w:id="1581" w:name="_Toc209530659"/>
      <w:r>
        <w:t>5.</w:t>
      </w:r>
      <w:r w:rsidR="000074C8">
        <w:t>5</w:t>
      </w:r>
      <w:r>
        <w:t>.2.1</w:t>
      </w:r>
      <w:r>
        <w:tab/>
        <w:t>General</w:t>
      </w:r>
      <w:bookmarkEnd w:id="1581"/>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82" w:name="_Toc209530660"/>
      <w:r>
        <w:t>5.</w:t>
      </w:r>
      <w:r w:rsidR="000074C8">
        <w:t>5</w:t>
      </w:r>
      <w:r>
        <w:t>.2.2</w:t>
      </w:r>
      <w:r>
        <w:tab/>
        <w:t>HTTP standard headers</w:t>
      </w:r>
      <w:bookmarkEnd w:id="1582"/>
    </w:p>
    <w:p w14:paraId="60777048" w14:textId="77777777" w:rsidR="00682D18" w:rsidRDefault="00682D18" w:rsidP="00682D18">
      <w:pPr>
        <w:pStyle w:val="50"/>
        <w:rPr>
          <w:lang w:eastAsia="zh-CN"/>
        </w:rPr>
      </w:pPr>
      <w:bookmarkStart w:id="1583" w:name="_Toc209530661"/>
      <w:r>
        <w:t>5.</w:t>
      </w:r>
      <w:r w:rsidR="000074C8">
        <w:t>5</w:t>
      </w:r>
      <w:r>
        <w:t>.2.2.1</w:t>
      </w:r>
      <w:r>
        <w:rPr>
          <w:rFonts w:hint="eastAsia"/>
          <w:lang w:eastAsia="zh-CN"/>
        </w:rPr>
        <w:tab/>
      </w:r>
      <w:r>
        <w:rPr>
          <w:lang w:eastAsia="zh-CN"/>
        </w:rPr>
        <w:t>General</w:t>
      </w:r>
      <w:bookmarkEnd w:id="1583"/>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84" w:name="_Toc209530662"/>
      <w:r>
        <w:t>5.</w:t>
      </w:r>
      <w:r w:rsidR="000074C8">
        <w:t>5</w:t>
      </w:r>
      <w:r>
        <w:t>.2.2.2</w:t>
      </w:r>
      <w:r>
        <w:tab/>
        <w:t>Content type</w:t>
      </w:r>
      <w:bookmarkEnd w:id="1584"/>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85" w:name="_Toc209530663"/>
      <w:r>
        <w:t>5.</w:t>
      </w:r>
      <w:r w:rsidR="000074C8">
        <w:t>5</w:t>
      </w:r>
      <w:r>
        <w:t>.2.3</w:t>
      </w:r>
      <w:r>
        <w:tab/>
        <w:t>HTTP custom headers</w:t>
      </w:r>
      <w:bookmarkEnd w:id="1585"/>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86" w:name="_Toc209530664"/>
      <w:r>
        <w:t>5.</w:t>
      </w:r>
      <w:r w:rsidR="000074C8">
        <w:t>5</w:t>
      </w:r>
      <w:r>
        <w:t>.3</w:t>
      </w:r>
      <w:r>
        <w:tab/>
        <w:t>Resources</w:t>
      </w:r>
      <w:bookmarkEnd w:id="1586"/>
      <w:r>
        <w:t xml:space="preserve"> </w:t>
      </w:r>
    </w:p>
    <w:p w14:paraId="025A221D" w14:textId="77777777" w:rsidR="00682D18" w:rsidRDefault="00682D18" w:rsidP="00682D18">
      <w:pPr>
        <w:pStyle w:val="40"/>
      </w:pPr>
      <w:bookmarkStart w:id="1587" w:name="_Toc209530665"/>
      <w:r>
        <w:t>5.</w:t>
      </w:r>
      <w:r w:rsidR="000074C8">
        <w:t>5</w:t>
      </w:r>
      <w:r>
        <w:t>.3.1</w:t>
      </w:r>
      <w:r>
        <w:tab/>
        <w:t>Overview</w:t>
      </w:r>
      <w:bookmarkEnd w:id="1587"/>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5pt;height:149.65pt" o:ole="">
            <v:imagedata r:id="rId105" o:title=""/>
          </v:shape>
          <o:OLEObject Type="Embed" ProgID="Visio.Drawing.15" ShapeID="_x0000_i1086" DrawAspect="Content" ObjectID="_1826970157"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88" w:name="_Toc209530666"/>
      <w:r>
        <w:t>5.</w:t>
      </w:r>
      <w:r w:rsidR="000074C8">
        <w:t>5</w:t>
      </w:r>
      <w:r>
        <w:t>.3.2</w:t>
      </w:r>
      <w:r>
        <w:tab/>
        <w:t>Resource: DNAI Mapping Subscriptions</w:t>
      </w:r>
      <w:bookmarkEnd w:id="1588"/>
    </w:p>
    <w:p w14:paraId="6AD1B2CC" w14:textId="77777777" w:rsidR="00682D18" w:rsidRDefault="00682D18" w:rsidP="00682D18">
      <w:pPr>
        <w:pStyle w:val="50"/>
      </w:pPr>
      <w:bookmarkStart w:id="1589" w:name="_Toc209530667"/>
      <w:r>
        <w:t>5.</w:t>
      </w:r>
      <w:r w:rsidR="000074C8">
        <w:t>5</w:t>
      </w:r>
      <w:r>
        <w:t>.3.2.1</w:t>
      </w:r>
      <w:r>
        <w:tab/>
        <w:t>Description</w:t>
      </w:r>
      <w:bookmarkEnd w:id="1589"/>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590" w:name="_Toc209530668"/>
      <w:r>
        <w:t>5.</w:t>
      </w:r>
      <w:r w:rsidR="000074C8">
        <w:t>5</w:t>
      </w:r>
      <w:r>
        <w:t>.3.2.2</w:t>
      </w:r>
      <w:r>
        <w:tab/>
        <w:t>Resource Definition</w:t>
      </w:r>
      <w:bookmarkEnd w:id="1590"/>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591" w:name="_Toc209530669"/>
      <w:r>
        <w:t>5.</w:t>
      </w:r>
      <w:r w:rsidR="000074C8">
        <w:t>5</w:t>
      </w:r>
      <w:r>
        <w:t>.3.2.3</w:t>
      </w:r>
      <w:r>
        <w:tab/>
        <w:t>Resource Standard Methods</w:t>
      </w:r>
      <w:bookmarkEnd w:id="1591"/>
    </w:p>
    <w:p w14:paraId="7D2B994C" w14:textId="77777777" w:rsidR="00682D18" w:rsidRDefault="00682D18" w:rsidP="00682D18">
      <w:pPr>
        <w:pStyle w:val="6"/>
      </w:pPr>
      <w:bookmarkStart w:id="1592" w:name="_Toc209530670"/>
      <w:r>
        <w:t>5.</w:t>
      </w:r>
      <w:r w:rsidR="000074C8">
        <w:t>5</w:t>
      </w:r>
      <w:r>
        <w:t>.3.2.3.1</w:t>
      </w:r>
      <w:r>
        <w:tab/>
        <w:t>POST</w:t>
      </w:r>
      <w:bookmarkEnd w:id="1592"/>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593" w:name="_Toc209530671"/>
      <w:r>
        <w:t>5.</w:t>
      </w:r>
      <w:r w:rsidR="000074C8">
        <w:t>5</w:t>
      </w:r>
      <w:r>
        <w:t>.3.3</w:t>
      </w:r>
      <w:r>
        <w:tab/>
        <w:t>Resource: Individual DNAI Mapping Subscription</w:t>
      </w:r>
      <w:bookmarkEnd w:id="1593"/>
    </w:p>
    <w:p w14:paraId="44247E26" w14:textId="77777777" w:rsidR="00682D18" w:rsidRDefault="00682D18" w:rsidP="00682D18">
      <w:pPr>
        <w:pStyle w:val="50"/>
      </w:pPr>
      <w:bookmarkStart w:id="1594" w:name="_Toc209530672"/>
      <w:r>
        <w:t>5.</w:t>
      </w:r>
      <w:r w:rsidR="000074C8">
        <w:t>5</w:t>
      </w:r>
      <w:r>
        <w:t>.3.3.1</w:t>
      </w:r>
      <w:r>
        <w:tab/>
        <w:t>Description</w:t>
      </w:r>
      <w:bookmarkEnd w:id="159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595" w:name="_Toc209530673"/>
      <w:r>
        <w:t>5.</w:t>
      </w:r>
      <w:r w:rsidR="000074C8">
        <w:t>5</w:t>
      </w:r>
      <w:r>
        <w:t>.3.3.2</w:t>
      </w:r>
      <w:r>
        <w:tab/>
        <w:t>Resource Definition</w:t>
      </w:r>
      <w:bookmarkEnd w:id="159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596" w:name="_Toc209530674"/>
      <w:r>
        <w:t>5.</w:t>
      </w:r>
      <w:r w:rsidR="000074C8">
        <w:t>5</w:t>
      </w:r>
      <w:r>
        <w:t>.3.3.3</w:t>
      </w:r>
      <w:r>
        <w:tab/>
        <w:t>Resource Standard Methods</w:t>
      </w:r>
      <w:bookmarkEnd w:id="1596"/>
    </w:p>
    <w:p w14:paraId="796819A2" w14:textId="77777777" w:rsidR="00682D18" w:rsidRDefault="00682D18" w:rsidP="00682D18">
      <w:pPr>
        <w:pStyle w:val="6"/>
      </w:pPr>
      <w:bookmarkStart w:id="1597" w:name="_Toc209530675"/>
      <w:r>
        <w:t>5.</w:t>
      </w:r>
      <w:r w:rsidR="000074C8">
        <w:t>5</w:t>
      </w:r>
      <w:r>
        <w:t>.3.3.3.1</w:t>
      </w:r>
      <w:r>
        <w:tab/>
        <w:t>GET</w:t>
      </w:r>
      <w:bookmarkEnd w:id="1597"/>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1598" w:name="_Toc209530676"/>
      <w:r>
        <w:rPr>
          <w:noProof/>
        </w:rPr>
        <w:t>5.</w:t>
      </w:r>
      <w:r w:rsidR="000074C8">
        <w:rPr>
          <w:noProof/>
        </w:rPr>
        <w:t>5</w:t>
      </w:r>
      <w:r>
        <w:rPr>
          <w:noProof/>
        </w:rPr>
        <w:t>.3.3.3.2</w:t>
      </w:r>
      <w:r>
        <w:rPr>
          <w:noProof/>
        </w:rPr>
        <w:tab/>
        <w:t>DELETE</w:t>
      </w:r>
      <w:bookmarkEnd w:id="1598"/>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599" w:name="_Toc209530677"/>
      <w:r>
        <w:t>5.</w:t>
      </w:r>
      <w:r w:rsidR="000074C8">
        <w:t>5</w:t>
      </w:r>
      <w:r>
        <w:t>.4</w:t>
      </w:r>
      <w:r>
        <w:tab/>
        <w:t>Custom Operations without associated resources</w:t>
      </w:r>
      <w:bookmarkEnd w:id="1599"/>
      <w:r>
        <w:t xml:space="preserve"> </w:t>
      </w:r>
    </w:p>
    <w:p w14:paraId="4D8BF836" w14:textId="77777777" w:rsidR="00682D18" w:rsidRDefault="00682D18" w:rsidP="00682D18">
      <w:r>
        <w:t>None.</w:t>
      </w:r>
    </w:p>
    <w:p w14:paraId="0DBDFD8C" w14:textId="77777777" w:rsidR="00682D18" w:rsidRDefault="00682D18" w:rsidP="00682D18">
      <w:pPr>
        <w:pStyle w:val="30"/>
      </w:pPr>
      <w:bookmarkStart w:id="1600" w:name="_Toc209530678"/>
      <w:r>
        <w:t>5.</w:t>
      </w:r>
      <w:r w:rsidR="000074C8">
        <w:t>5</w:t>
      </w:r>
      <w:r>
        <w:t>.5</w:t>
      </w:r>
      <w:r>
        <w:tab/>
        <w:t>Notifications</w:t>
      </w:r>
      <w:bookmarkEnd w:id="1600"/>
    </w:p>
    <w:p w14:paraId="4CB493BD" w14:textId="77777777" w:rsidR="00682D18" w:rsidRDefault="00682D18" w:rsidP="00682D18">
      <w:pPr>
        <w:pStyle w:val="40"/>
      </w:pPr>
      <w:bookmarkStart w:id="1601" w:name="_Toc209530679"/>
      <w:r>
        <w:t>5.</w:t>
      </w:r>
      <w:r w:rsidR="000074C8">
        <w:t>5</w:t>
      </w:r>
      <w:r>
        <w:t>.5.1</w:t>
      </w:r>
      <w:r>
        <w:tab/>
        <w:t>General</w:t>
      </w:r>
      <w:bookmarkEnd w:id="1601"/>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02" w:name="_Toc209530680"/>
      <w:r>
        <w:t>5.</w:t>
      </w:r>
      <w:r w:rsidR="000074C8">
        <w:t>5</w:t>
      </w:r>
      <w:r>
        <w:t>.5.2</w:t>
      </w:r>
      <w:r>
        <w:tab/>
        <w:t>DNAI Mapping Notification</w:t>
      </w:r>
      <w:bookmarkEnd w:id="1602"/>
    </w:p>
    <w:p w14:paraId="7ED86A64" w14:textId="77777777" w:rsidR="00682D18" w:rsidRDefault="00682D18" w:rsidP="00682D18">
      <w:pPr>
        <w:pStyle w:val="50"/>
        <w:rPr>
          <w:noProof/>
        </w:rPr>
      </w:pPr>
      <w:bookmarkStart w:id="1603" w:name="_Toc209530681"/>
      <w:r>
        <w:t>5.</w:t>
      </w:r>
      <w:r w:rsidR="000074C8">
        <w:t>5</w:t>
      </w:r>
      <w:r>
        <w:t>.5.2.</w:t>
      </w:r>
      <w:r>
        <w:rPr>
          <w:noProof/>
        </w:rPr>
        <w:t>1</w:t>
      </w:r>
      <w:r>
        <w:rPr>
          <w:noProof/>
        </w:rPr>
        <w:tab/>
        <w:t>Description</w:t>
      </w:r>
      <w:bookmarkEnd w:id="1603"/>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04" w:name="_Toc209530682"/>
      <w:r>
        <w:t>5.</w:t>
      </w:r>
      <w:r w:rsidR="000074C8">
        <w:t>5</w:t>
      </w:r>
      <w:r>
        <w:t>.5.2.</w:t>
      </w:r>
      <w:r>
        <w:rPr>
          <w:noProof/>
        </w:rPr>
        <w:t>2</w:t>
      </w:r>
      <w:r>
        <w:rPr>
          <w:noProof/>
        </w:rPr>
        <w:tab/>
        <w:t>Target URI</w:t>
      </w:r>
      <w:bookmarkEnd w:id="1604"/>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05" w:name="_Toc209530683"/>
      <w:r>
        <w:t>5.</w:t>
      </w:r>
      <w:r w:rsidR="000074C8">
        <w:t>5</w:t>
      </w:r>
      <w:r>
        <w:t>.5.2.</w:t>
      </w:r>
      <w:r>
        <w:rPr>
          <w:noProof/>
        </w:rPr>
        <w:t>3</w:t>
      </w:r>
      <w:r>
        <w:rPr>
          <w:noProof/>
        </w:rPr>
        <w:tab/>
        <w:t>Standard Methods</w:t>
      </w:r>
      <w:bookmarkEnd w:id="1605"/>
    </w:p>
    <w:p w14:paraId="53E3D8C7" w14:textId="77777777" w:rsidR="00682D18" w:rsidRDefault="00682D18" w:rsidP="00682D18">
      <w:pPr>
        <w:pStyle w:val="6"/>
        <w:rPr>
          <w:noProof/>
        </w:rPr>
      </w:pPr>
      <w:bookmarkStart w:id="1606" w:name="_Toc209530684"/>
      <w:r>
        <w:t>5.</w:t>
      </w:r>
      <w:r w:rsidR="000074C8">
        <w:t>5</w:t>
      </w:r>
      <w:r>
        <w:t>.5.2.3</w:t>
      </w:r>
      <w:r>
        <w:rPr>
          <w:noProof/>
        </w:rPr>
        <w:t>.1</w:t>
      </w:r>
      <w:r>
        <w:rPr>
          <w:noProof/>
        </w:rPr>
        <w:tab/>
        <w:t>POST</w:t>
      </w:r>
      <w:bookmarkEnd w:id="1606"/>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07" w:name="_Toc209530685"/>
      <w:r>
        <w:t>5.</w:t>
      </w:r>
      <w:r w:rsidR="000074C8">
        <w:t>5</w:t>
      </w:r>
      <w:r>
        <w:t>.6</w:t>
      </w:r>
      <w:r>
        <w:tab/>
        <w:t>Data Model</w:t>
      </w:r>
      <w:bookmarkEnd w:id="1607"/>
    </w:p>
    <w:p w14:paraId="239FED09" w14:textId="77777777" w:rsidR="00682D18" w:rsidRDefault="00682D18" w:rsidP="00682D18">
      <w:pPr>
        <w:pStyle w:val="40"/>
      </w:pPr>
      <w:bookmarkStart w:id="1608" w:name="_Toc209530686"/>
      <w:r>
        <w:t>5.</w:t>
      </w:r>
      <w:r w:rsidR="000074C8">
        <w:t>5</w:t>
      </w:r>
      <w:r>
        <w:t>.6.1</w:t>
      </w:r>
      <w:r>
        <w:tab/>
        <w:t>General</w:t>
      </w:r>
      <w:bookmarkEnd w:id="1608"/>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09" w:name="_Toc209530687"/>
      <w:r>
        <w:rPr>
          <w:lang w:val="en-US"/>
        </w:rPr>
        <w:t>5.</w:t>
      </w:r>
      <w:r w:rsidR="000074C8">
        <w:rPr>
          <w:lang w:val="en-US"/>
        </w:rPr>
        <w:t>5</w:t>
      </w:r>
      <w:r>
        <w:rPr>
          <w:lang w:val="en-US"/>
        </w:rPr>
        <w:t>.6.2</w:t>
      </w:r>
      <w:r>
        <w:rPr>
          <w:lang w:val="en-US"/>
        </w:rPr>
        <w:tab/>
        <w:t>Structured data types</w:t>
      </w:r>
      <w:bookmarkEnd w:id="1609"/>
    </w:p>
    <w:p w14:paraId="45BE980F" w14:textId="77777777" w:rsidR="00682D18" w:rsidRDefault="00682D18" w:rsidP="00682D18">
      <w:pPr>
        <w:pStyle w:val="50"/>
      </w:pPr>
      <w:bookmarkStart w:id="1610" w:name="_Toc209530688"/>
      <w:r>
        <w:t>5.</w:t>
      </w:r>
      <w:r w:rsidR="000074C8">
        <w:t>5</w:t>
      </w:r>
      <w:r>
        <w:t>.6.2.1</w:t>
      </w:r>
      <w:r>
        <w:tab/>
        <w:t>Introduction</w:t>
      </w:r>
      <w:bookmarkEnd w:id="1610"/>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1" w:name="_Toc209530689"/>
      <w:r>
        <w:rPr>
          <w:lang w:val="en-US"/>
        </w:rPr>
        <w:lastRenderedPageBreak/>
        <w:t>5.</w:t>
      </w:r>
      <w:r w:rsidR="000074C8">
        <w:rPr>
          <w:lang w:val="en-US"/>
        </w:rPr>
        <w:t>5</w:t>
      </w:r>
      <w:r>
        <w:rPr>
          <w:lang w:val="en-US"/>
        </w:rPr>
        <w:t>.6.3</w:t>
      </w:r>
      <w:r>
        <w:rPr>
          <w:lang w:val="en-US"/>
        </w:rPr>
        <w:tab/>
        <w:t>Simple data types and enumerations</w:t>
      </w:r>
      <w:bookmarkEnd w:id="1611"/>
    </w:p>
    <w:p w14:paraId="1E4123C5" w14:textId="77777777" w:rsidR="00682D18" w:rsidRDefault="00682D18" w:rsidP="00682D18">
      <w:pPr>
        <w:pStyle w:val="50"/>
      </w:pPr>
      <w:bookmarkStart w:id="1612" w:name="_Toc209530690"/>
      <w:r>
        <w:t>5.</w:t>
      </w:r>
      <w:r w:rsidR="000074C8">
        <w:t>5</w:t>
      </w:r>
      <w:r>
        <w:t>.6.3.1</w:t>
      </w:r>
      <w:r>
        <w:tab/>
        <w:t>Introduction</w:t>
      </w:r>
      <w:bookmarkEnd w:id="1612"/>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13" w:name="_Toc209530691"/>
      <w:r>
        <w:t>5.</w:t>
      </w:r>
      <w:r w:rsidR="000074C8">
        <w:t>5</w:t>
      </w:r>
      <w:r>
        <w:t>.6.3.2</w:t>
      </w:r>
      <w:r>
        <w:tab/>
        <w:t>Simple data types</w:t>
      </w:r>
      <w:bookmarkEnd w:id="1613"/>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14" w:name="_Toc209530692"/>
      <w:r>
        <w:t>5.</w:t>
      </w:r>
      <w:r w:rsidR="000074C8">
        <w:t>5</w:t>
      </w:r>
      <w:r>
        <w:t>.7</w:t>
      </w:r>
      <w:r>
        <w:tab/>
        <w:t>Error Handling</w:t>
      </w:r>
      <w:bookmarkEnd w:id="1614"/>
    </w:p>
    <w:p w14:paraId="2FE5511A" w14:textId="77777777" w:rsidR="00682D18" w:rsidRDefault="00682D18" w:rsidP="00682D18">
      <w:pPr>
        <w:pStyle w:val="40"/>
      </w:pPr>
      <w:bookmarkStart w:id="1615" w:name="_Toc209530693"/>
      <w:r>
        <w:t>5.</w:t>
      </w:r>
      <w:r w:rsidR="000074C8">
        <w:t>5</w:t>
      </w:r>
      <w:r>
        <w:t>.7.1</w:t>
      </w:r>
      <w:r>
        <w:tab/>
        <w:t>General</w:t>
      </w:r>
      <w:bookmarkEnd w:id="1615"/>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16" w:name="_Toc209530694"/>
      <w:r>
        <w:t>5.</w:t>
      </w:r>
      <w:r w:rsidR="000074C8">
        <w:t>5</w:t>
      </w:r>
      <w:r>
        <w:t>.7.2</w:t>
      </w:r>
      <w:r>
        <w:tab/>
        <w:t>Protocol Errors</w:t>
      </w:r>
      <w:bookmarkEnd w:id="1616"/>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17" w:name="_Toc209530695"/>
      <w:r>
        <w:t>5.</w:t>
      </w:r>
      <w:r w:rsidR="000074C8">
        <w:t>5</w:t>
      </w:r>
      <w:r>
        <w:t>.7.3</w:t>
      </w:r>
      <w:r>
        <w:tab/>
        <w:t>Application Errors</w:t>
      </w:r>
      <w:bookmarkEnd w:id="1617"/>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18" w:name="_Toc209530696"/>
      <w:r>
        <w:t>5.</w:t>
      </w:r>
      <w:r w:rsidR="000074C8">
        <w:t>5</w:t>
      </w:r>
      <w:r>
        <w:t>.8</w:t>
      </w:r>
      <w:r>
        <w:rPr>
          <w:lang w:eastAsia="zh-CN"/>
        </w:rPr>
        <w:tab/>
        <w:t>Feature negotiation</w:t>
      </w:r>
      <w:bookmarkEnd w:id="1618"/>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19" w:name="_Toc209530697"/>
      <w:r>
        <w:t>5.</w:t>
      </w:r>
      <w:r w:rsidR="000074C8">
        <w:t>5</w:t>
      </w:r>
      <w:r>
        <w:t>.9</w:t>
      </w:r>
      <w:r>
        <w:tab/>
        <w:t>Security</w:t>
      </w:r>
      <w:bookmarkEnd w:id="1619"/>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0" w:name="_Toc209530698"/>
      <w:r>
        <w:t>5.6</w:t>
      </w:r>
      <w:r>
        <w:tab/>
        <w:t>Nnef_UEId Service API</w:t>
      </w:r>
      <w:bookmarkEnd w:id="1620"/>
      <w:r>
        <w:t xml:space="preserve"> </w:t>
      </w:r>
    </w:p>
    <w:p w14:paraId="3B42A0EE" w14:textId="77777777" w:rsidR="005E3A1E" w:rsidRDefault="005E3A1E" w:rsidP="005E3A1E">
      <w:pPr>
        <w:pStyle w:val="30"/>
      </w:pPr>
      <w:bookmarkStart w:id="1621" w:name="_Toc138693180"/>
      <w:bookmarkStart w:id="1622" w:name="_Toc209530699"/>
      <w:r>
        <w:t>5.6.1</w:t>
      </w:r>
      <w:r>
        <w:tab/>
        <w:t>Introduction</w:t>
      </w:r>
      <w:bookmarkEnd w:id="1621"/>
      <w:bookmarkEnd w:id="1622"/>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1623" w:name="_Hlk145619600"/>
      <w:r>
        <w:rPr>
          <w:noProof/>
        </w:rPr>
        <w:t>clause</w:t>
      </w:r>
      <w:r>
        <w:rPr>
          <w:noProof/>
          <w:lang w:eastAsia="zh-CN"/>
        </w:rPr>
        <w:t> </w:t>
      </w:r>
      <w:r>
        <w:rPr>
          <w:noProof/>
        </w:rPr>
        <w:t xml:space="preserve">5.6.3 </w:t>
      </w:r>
      <w:bookmarkEnd w:id="1623"/>
      <w:r>
        <w:rPr>
          <w:noProof/>
        </w:rPr>
        <w:t>and clause</w:t>
      </w:r>
      <w:r>
        <w:rPr>
          <w:noProof/>
          <w:lang w:eastAsia="zh-CN"/>
        </w:rPr>
        <w:t> </w:t>
      </w:r>
      <w:r>
        <w:rPr>
          <w:noProof/>
        </w:rPr>
        <w:t>5.6.4.</w:t>
      </w:r>
    </w:p>
    <w:p w14:paraId="69B05163" w14:textId="77777777" w:rsidR="005E3A1E" w:rsidRDefault="005E3A1E" w:rsidP="005E3A1E">
      <w:pPr>
        <w:pStyle w:val="30"/>
      </w:pPr>
      <w:bookmarkStart w:id="1624" w:name="_Toc138693181"/>
      <w:bookmarkStart w:id="1625" w:name="_Toc209530700"/>
      <w:r>
        <w:t>5.6.2</w:t>
      </w:r>
      <w:r>
        <w:tab/>
        <w:t>Usage of HTTP</w:t>
      </w:r>
      <w:bookmarkEnd w:id="1624"/>
      <w:bookmarkEnd w:id="1625"/>
    </w:p>
    <w:p w14:paraId="2C2F2EF0" w14:textId="77777777" w:rsidR="005E3A1E" w:rsidRDefault="005E3A1E" w:rsidP="005E3A1E">
      <w:pPr>
        <w:pStyle w:val="40"/>
      </w:pPr>
      <w:bookmarkStart w:id="1626" w:name="_Toc138693182"/>
      <w:bookmarkStart w:id="1627" w:name="_Toc209530701"/>
      <w:r>
        <w:t>5.6.2.1</w:t>
      </w:r>
      <w:r>
        <w:tab/>
        <w:t>General</w:t>
      </w:r>
      <w:bookmarkEnd w:id="1626"/>
      <w:bookmarkEnd w:id="1627"/>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28" w:name="_Toc138693183"/>
      <w:bookmarkStart w:id="1629" w:name="_Toc209530702"/>
      <w:r>
        <w:t>5.6.2.2</w:t>
      </w:r>
      <w:r>
        <w:tab/>
        <w:t>HTTP standard headers</w:t>
      </w:r>
      <w:bookmarkEnd w:id="1628"/>
      <w:bookmarkEnd w:id="1629"/>
    </w:p>
    <w:p w14:paraId="30D02713" w14:textId="77777777" w:rsidR="005E3A1E" w:rsidRDefault="005E3A1E" w:rsidP="005E3A1E">
      <w:pPr>
        <w:pStyle w:val="50"/>
        <w:rPr>
          <w:lang w:eastAsia="zh-CN"/>
        </w:rPr>
      </w:pPr>
      <w:bookmarkStart w:id="1630" w:name="_Toc138693184"/>
      <w:bookmarkStart w:id="1631" w:name="_Toc209530703"/>
      <w:r>
        <w:t>5.6.2.2.1</w:t>
      </w:r>
      <w:r>
        <w:rPr>
          <w:rFonts w:hint="eastAsia"/>
          <w:lang w:eastAsia="zh-CN"/>
        </w:rPr>
        <w:tab/>
      </w:r>
      <w:r>
        <w:rPr>
          <w:lang w:eastAsia="zh-CN"/>
        </w:rPr>
        <w:t>General</w:t>
      </w:r>
      <w:bookmarkEnd w:id="1630"/>
      <w:bookmarkEnd w:id="1631"/>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2" w:name="_Toc138693185"/>
      <w:bookmarkStart w:id="1633" w:name="_Toc209530704"/>
      <w:r>
        <w:t>5.6.2.2.2</w:t>
      </w:r>
      <w:r>
        <w:tab/>
        <w:t>Content type</w:t>
      </w:r>
      <w:bookmarkEnd w:id="1632"/>
      <w:bookmarkEnd w:id="1633"/>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34" w:name="_Toc138693186"/>
      <w:bookmarkStart w:id="1635" w:name="_Toc209530705"/>
      <w:r>
        <w:lastRenderedPageBreak/>
        <w:t>5.6.2.3</w:t>
      </w:r>
      <w:r>
        <w:tab/>
        <w:t>HTTP custom headers</w:t>
      </w:r>
      <w:bookmarkEnd w:id="1634"/>
      <w:bookmarkEnd w:id="1635"/>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36" w:name="_Toc138693187"/>
      <w:bookmarkStart w:id="1637" w:name="_Toc209530706"/>
      <w:r>
        <w:t>5.6.3</w:t>
      </w:r>
      <w:r>
        <w:tab/>
        <w:t>Resources</w:t>
      </w:r>
      <w:bookmarkEnd w:id="1636"/>
      <w:bookmarkEnd w:id="1637"/>
      <w:r>
        <w:t xml:space="preserve"> </w:t>
      </w:r>
    </w:p>
    <w:p w14:paraId="319388EB" w14:textId="77777777" w:rsidR="005E3A1E" w:rsidRPr="00F653E0" w:rsidRDefault="005E3A1E" w:rsidP="005E3A1E">
      <w:bookmarkStart w:id="1638" w:name="_Toc138693188"/>
      <w:r w:rsidRPr="00F653E0">
        <w:t>There are no resources defined for this API in this release of the specification.</w:t>
      </w:r>
    </w:p>
    <w:p w14:paraId="03F86A74" w14:textId="77777777" w:rsidR="005E3A1E" w:rsidRDefault="005E3A1E" w:rsidP="005E3A1E">
      <w:pPr>
        <w:pStyle w:val="30"/>
      </w:pPr>
      <w:bookmarkStart w:id="1639" w:name="_Toc138693201"/>
      <w:bookmarkStart w:id="1640" w:name="_Toc209530707"/>
      <w:bookmarkEnd w:id="1638"/>
      <w:r>
        <w:t>5.6.4</w:t>
      </w:r>
      <w:r>
        <w:tab/>
        <w:t>Custom Operations without associated resources</w:t>
      </w:r>
      <w:bookmarkEnd w:id="1639"/>
      <w:bookmarkEnd w:id="1640"/>
    </w:p>
    <w:p w14:paraId="6C1897C4" w14:textId="77777777" w:rsidR="005E3A1E" w:rsidRPr="00E45E54" w:rsidRDefault="005E3A1E" w:rsidP="005E3A1E">
      <w:pPr>
        <w:pStyle w:val="40"/>
      </w:pPr>
      <w:bookmarkStart w:id="1641" w:name="_Toc510696623"/>
      <w:bookmarkStart w:id="1642" w:name="_Toc35971414"/>
      <w:bookmarkStart w:id="1643" w:name="_Toc36812145"/>
      <w:bookmarkStart w:id="1644" w:name="_Toc66224235"/>
      <w:bookmarkStart w:id="1645" w:name="_Toc66440539"/>
      <w:bookmarkStart w:id="1646" w:name="_Toc70541258"/>
      <w:bookmarkStart w:id="1647" w:name="_Toc83233934"/>
      <w:bookmarkStart w:id="1648" w:name="_Toc85526853"/>
      <w:bookmarkStart w:id="1649" w:name="_Toc88659489"/>
      <w:bookmarkStart w:id="1650" w:name="_Toc88832400"/>
      <w:bookmarkStart w:id="1651" w:name="_Toc90660287"/>
      <w:bookmarkStart w:id="1652" w:name="_Toc97194412"/>
      <w:bookmarkStart w:id="1653" w:name="_Toc112964125"/>
      <w:bookmarkStart w:id="1654" w:name="_Toc122117282"/>
      <w:bookmarkStart w:id="1655" w:name="_Toc138689905"/>
      <w:bookmarkStart w:id="1656" w:name="_Toc144372537"/>
      <w:bookmarkStart w:id="1657" w:name="_Toc209530708"/>
      <w:r w:rsidRPr="00E45E54">
        <w:t>5.</w:t>
      </w:r>
      <w:r>
        <w:t>6</w:t>
      </w:r>
      <w:r w:rsidRPr="00E45E54">
        <w:t>.4.1</w:t>
      </w:r>
      <w:r w:rsidRPr="00E45E54">
        <w:tab/>
        <w:t>Overview</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pt;height:172.9pt" o:ole="">
            <v:imagedata r:id="rId107" o:title=""/>
          </v:shape>
          <o:OLEObject Type="Embed" ProgID="Visio.Drawing.15" ShapeID="_x0000_i1087" DrawAspect="Content" ObjectID="_1826970158"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58" w:name="_Toc510696627"/>
      <w:bookmarkStart w:id="1659" w:name="_Toc35971418"/>
      <w:bookmarkStart w:id="1660" w:name="_Toc36812149"/>
      <w:bookmarkStart w:id="1661" w:name="_Toc66224239"/>
      <w:bookmarkStart w:id="1662" w:name="_Toc66440543"/>
      <w:bookmarkStart w:id="1663" w:name="_Toc70541262"/>
      <w:bookmarkStart w:id="1664" w:name="_Toc83233938"/>
      <w:bookmarkStart w:id="1665" w:name="_Toc85526857"/>
      <w:bookmarkStart w:id="1666" w:name="_Toc88659493"/>
      <w:bookmarkStart w:id="1667" w:name="_Toc88832404"/>
      <w:bookmarkStart w:id="1668" w:name="_Toc90660291"/>
      <w:bookmarkStart w:id="1669" w:name="_Toc97194416"/>
      <w:bookmarkStart w:id="1670" w:name="_Toc112964129"/>
      <w:bookmarkStart w:id="1671" w:name="_Toc122117286"/>
      <w:bookmarkStart w:id="1672" w:name="_Toc138689909"/>
      <w:bookmarkStart w:id="1673" w:name="_Toc144372541"/>
      <w:bookmarkStart w:id="1674" w:name="_Toc209530709"/>
      <w:r w:rsidRPr="00E45E54">
        <w:t>5.</w:t>
      </w:r>
      <w:r>
        <w:t>6</w:t>
      </w:r>
      <w:r w:rsidRPr="00E45E54">
        <w:t>.4.</w:t>
      </w:r>
      <w:r>
        <w:t>2</w:t>
      </w:r>
      <w:r w:rsidRPr="00E45E54">
        <w:tab/>
        <w:t xml:space="preserve">Operation: </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t>Fetch</w:t>
      </w:r>
      <w:bookmarkEnd w:id="1674"/>
    </w:p>
    <w:p w14:paraId="5C7B4F86" w14:textId="77777777" w:rsidR="005E3A1E" w:rsidRPr="00E45E54" w:rsidRDefault="005E3A1E" w:rsidP="005E3A1E">
      <w:pPr>
        <w:pStyle w:val="50"/>
      </w:pPr>
      <w:bookmarkStart w:id="1675" w:name="_Toc70541263"/>
      <w:bookmarkStart w:id="1676" w:name="_Toc83233939"/>
      <w:bookmarkStart w:id="1677" w:name="_Toc85526858"/>
      <w:bookmarkStart w:id="1678" w:name="_Toc88659494"/>
      <w:bookmarkStart w:id="1679" w:name="_Toc88832405"/>
      <w:bookmarkStart w:id="1680" w:name="_Toc90660292"/>
      <w:bookmarkStart w:id="1681" w:name="_Toc97194417"/>
      <w:bookmarkStart w:id="1682" w:name="_Toc112964130"/>
      <w:bookmarkStart w:id="1683" w:name="_Toc122117287"/>
      <w:bookmarkStart w:id="1684" w:name="_Toc138689910"/>
      <w:bookmarkStart w:id="1685" w:name="_Toc144372542"/>
      <w:bookmarkStart w:id="1686" w:name="_Toc209530710"/>
      <w:r w:rsidRPr="00E45E54">
        <w:t>5.</w:t>
      </w:r>
      <w:r>
        <w:t>6</w:t>
      </w:r>
      <w:r w:rsidRPr="00E45E54">
        <w:t>.4.</w:t>
      </w:r>
      <w:r>
        <w:t>2</w:t>
      </w:r>
      <w:r w:rsidRPr="00E45E54">
        <w:t>.1</w:t>
      </w:r>
      <w:r w:rsidRPr="00E45E54">
        <w:tab/>
        <w:t>Description</w:t>
      </w:r>
      <w:bookmarkEnd w:id="1675"/>
      <w:bookmarkEnd w:id="1676"/>
      <w:bookmarkEnd w:id="1677"/>
      <w:bookmarkEnd w:id="1678"/>
      <w:bookmarkEnd w:id="1679"/>
      <w:bookmarkEnd w:id="1680"/>
      <w:bookmarkEnd w:id="1681"/>
      <w:bookmarkEnd w:id="1682"/>
      <w:bookmarkEnd w:id="1683"/>
      <w:bookmarkEnd w:id="1684"/>
      <w:bookmarkEnd w:id="1685"/>
      <w:bookmarkEnd w:id="1686"/>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87" w:name="_Toc56755859"/>
      <w:bookmarkStart w:id="1688" w:name="_Toc66224240"/>
      <w:bookmarkStart w:id="1689" w:name="_Toc66440544"/>
      <w:bookmarkStart w:id="1690" w:name="_Toc70541264"/>
      <w:bookmarkStart w:id="1691" w:name="_Toc83233940"/>
      <w:bookmarkStart w:id="1692" w:name="_Toc85526859"/>
      <w:bookmarkStart w:id="1693" w:name="_Toc88659495"/>
      <w:bookmarkStart w:id="1694" w:name="_Toc88832406"/>
      <w:bookmarkStart w:id="1695" w:name="_Toc90660293"/>
      <w:bookmarkStart w:id="1696" w:name="_Toc97194418"/>
      <w:bookmarkStart w:id="1697" w:name="_Toc112964131"/>
      <w:bookmarkStart w:id="1698" w:name="_Toc122117288"/>
      <w:bookmarkStart w:id="1699" w:name="_Toc138689911"/>
      <w:bookmarkStart w:id="1700" w:name="_Toc144372543"/>
      <w:bookmarkStart w:id="1701" w:name="_Toc209530711"/>
      <w:r w:rsidRPr="00E45E54">
        <w:t>5.</w:t>
      </w:r>
      <w:r>
        <w:t>6.4.2</w:t>
      </w:r>
      <w:r w:rsidRPr="00E45E54">
        <w:t>.2</w:t>
      </w:r>
      <w:r w:rsidRPr="00E45E54">
        <w:tab/>
        <w:t>Operation Definition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2" w:name="_Toc153827942"/>
      <w:bookmarkStart w:id="1703" w:name="_Toc209530712"/>
      <w:r w:rsidRPr="00E45E54">
        <w:t>5.</w:t>
      </w:r>
      <w:r>
        <w:t>6</w:t>
      </w:r>
      <w:r w:rsidRPr="00E45E54">
        <w:t>.4.</w:t>
      </w:r>
      <w:r>
        <w:t>3</w:t>
      </w:r>
      <w:r w:rsidRPr="00E45E54">
        <w:tab/>
        <w:t xml:space="preserve">Operation: </w:t>
      </w:r>
      <w:bookmarkEnd w:id="1702"/>
      <w:r>
        <w:t>UEIDMappingInfoRetrieval</w:t>
      </w:r>
      <w:bookmarkEnd w:id="1703"/>
    </w:p>
    <w:p w14:paraId="2032F993" w14:textId="77777777" w:rsidR="00C65933" w:rsidRPr="00E45E54" w:rsidRDefault="00C65933" w:rsidP="00C65933">
      <w:pPr>
        <w:pStyle w:val="50"/>
      </w:pPr>
      <w:bookmarkStart w:id="1704" w:name="_Toc153827943"/>
      <w:bookmarkStart w:id="1705" w:name="_Toc209530713"/>
      <w:r w:rsidRPr="00E45E54">
        <w:t>5.</w:t>
      </w:r>
      <w:r>
        <w:t>6</w:t>
      </w:r>
      <w:r w:rsidRPr="00E45E54">
        <w:t>.4.</w:t>
      </w:r>
      <w:r>
        <w:t>3</w:t>
      </w:r>
      <w:r w:rsidRPr="00E45E54">
        <w:t>.1</w:t>
      </w:r>
      <w:r w:rsidRPr="00E45E54">
        <w:tab/>
        <w:t>Description</w:t>
      </w:r>
      <w:bookmarkEnd w:id="1704"/>
      <w:bookmarkEnd w:id="1705"/>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06" w:name="_Toc153827944"/>
      <w:bookmarkStart w:id="1707" w:name="_Toc209530714"/>
      <w:r w:rsidRPr="00E45E54">
        <w:t>5.</w:t>
      </w:r>
      <w:r>
        <w:t>6.4.3</w:t>
      </w:r>
      <w:r w:rsidRPr="00E45E54">
        <w:t>.2</w:t>
      </w:r>
      <w:r w:rsidRPr="00E45E54">
        <w:tab/>
        <w:t>Operation Definition</w:t>
      </w:r>
      <w:bookmarkEnd w:id="1706"/>
      <w:bookmarkEnd w:id="1707"/>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08" w:name="_Toc138693202"/>
      <w:bookmarkStart w:id="1709" w:name="_Toc209530715"/>
      <w:r>
        <w:t>5.6.5</w:t>
      </w:r>
      <w:r>
        <w:tab/>
        <w:t>Notifications</w:t>
      </w:r>
      <w:bookmarkEnd w:id="1708"/>
      <w:bookmarkEnd w:id="1709"/>
    </w:p>
    <w:p w14:paraId="5893FDD0" w14:textId="77777777" w:rsidR="005E3A1E" w:rsidRDefault="005E3A1E" w:rsidP="005E3A1E">
      <w:r>
        <w:t>None.</w:t>
      </w:r>
    </w:p>
    <w:p w14:paraId="407D0C26" w14:textId="77777777" w:rsidR="005E3A1E" w:rsidRDefault="005E3A1E" w:rsidP="005E3A1E">
      <w:pPr>
        <w:pStyle w:val="30"/>
      </w:pPr>
      <w:bookmarkStart w:id="1710" w:name="_Toc138693209"/>
      <w:bookmarkStart w:id="1711" w:name="_Toc209530716"/>
      <w:r>
        <w:t>5.6.6</w:t>
      </w:r>
      <w:r>
        <w:tab/>
        <w:t>Data Model</w:t>
      </w:r>
      <w:bookmarkEnd w:id="1710"/>
      <w:bookmarkEnd w:id="1711"/>
    </w:p>
    <w:p w14:paraId="1847E3C0" w14:textId="77777777" w:rsidR="005E3A1E" w:rsidRDefault="005E3A1E" w:rsidP="005E3A1E">
      <w:pPr>
        <w:pStyle w:val="40"/>
      </w:pPr>
      <w:bookmarkStart w:id="1712" w:name="_Toc138693210"/>
      <w:bookmarkStart w:id="1713" w:name="_Toc209530717"/>
      <w:r>
        <w:t>5.6.6.1</w:t>
      </w:r>
      <w:r>
        <w:tab/>
        <w:t>General</w:t>
      </w:r>
      <w:bookmarkEnd w:id="1712"/>
      <w:bookmarkEnd w:id="1713"/>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14" w:name="_Toc138693211"/>
      <w:bookmarkStart w:id="1715" w:name="_Toc209530718"/>
      <w:r>
        <w:rPr>
          <w:lang w:val="en-US"/>
        </w:rPr>
        <w:t>5.6.6.2</w:t>
      </w:r>
      <w:r>
        <w:rPr>
          <w:lang w:val="en-US"/>
        </w:rPr>
        <w:tab/>
        <w:t>Structured data types</w:t>
      </w:r>
      <w:bookmarkEnd w:id="1714"/>
      <w:bookmarkEnd w:id="1715"/>
    </w:p>
    <w:p w14:paraId="11A0BE32" w14:textId="77777777" w:rsidR="005E3A1E" w:rsidRDefault="005E3A1E" w:rsidP="005E3A1E">
      <w:pPr>
        <w:pStyle w:val="50"/>
      </w:pPr>
      <w:bookmarkStart w:id="1716" w:name="_Toc138693212"/>
      <w:bookmarkStart w:id="1717" w:name="_Toc209530719"/>
      <w:r>
        <w:t>5.6.6.2.1</w:t>
      </w:r>
      <w:r>
        <w:tab/>
        <w:t>Introduction</w:t>
      </w:r>
      <w:bookmarkEnd w:id="1716"/>
      <w:bookmarkEnd w:id="1717"/>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18" w:name="_Toc138693213"/>
      <w:bookmarkStart w:id="1719" w:name="_Toc209530720"/>
      <w:r>
        <w:t>5.6.6.2.2</w:t>
      </w:r>
      <w:r>
        <w:tab/>
        <w:t xml:space="preserve">Type: </w:t>
      </w:r>
      <w:bookmarkEnd w:id="1718"/>
      <w:r>
        <w:t>UeIdReq</w:t>
      </w:r>
      <w:bookmarkEnd w:id="1719"/>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0" w:name="_Toc209530721"/>
      <w:r>
        <w:lastRenderedPageBreak/>
        <w:t>5.6.6.2.3</w:t>
      </w:r>
      <w:r>
        <w:tab/>
        <w:t>Type: UeIdInfo</w:t>
      </w:r>
      <w:bookmarkEnd w:id="1720"/>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1" w:name="_Toc153827950"/>
      <w:bookmarkStart w:id="1722" w:name="_Toc209530722"/>
      <w:r>
        <w:t>5.6.6.2.4</w:t>
      </w:r>
      <w:r>
        <w:tab/>
        <w:t>Type: MapUeId</w:t>
      </w:r>
      <w:bookmarkEnd w:id="1721"/>
      <w:r>
        <w:t>Info</w:t>
      </w:r>
      <w:bookmarkEnd w:id="1722"/>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3" w:name="_Toc138693215"/>
      <w:bookmarkStart w:id="1724" w:name="_Toc209530723"/>
      <w:r>
        <w:rPr>
          <w:lang w:val="en-US"/>
        </w:rPr>
        <w:t>5.6.6.3</w:t>
      </w:r>
      <w:r>
        <w:rPr>
          <w:lang w:val="en-US"/>
        </w:rPr>
        <w:tab/>
        <w:t>Simple data types and enumerations</w:t>
      </w:r>
      <w:bookmarkEnd w:id="1723"/>
      <w:bookmarkEnd w:id="1724"/>
    </w:p>
    <w:p w14:paraId="6585654C" w14:textId="77777777" w:rsidR="005E3A1E" w:rsidRDefault="005E3A1E" w:rsidP="005E3A1E">
      <w:pPr>
        <w:pStyle w:val="50"/>
      </w:pPr>
      <w:bookmarkStart w:id="1725" w:name="_Toc138693216"/>
      <w:bookmarkStart w:id="1726" w:name="_Toc209530724"/>
      <w:r>
        <w:t>5.6.6.3.1</w:t>
      </w:r>
      <w:r>
        <w:tab/>
        <w:t>Introduction</w:t>
      </w:r>
      <w:bookmarkEnd w:id="1725"/>
      <w:bookmarkEnd w:id="1726"/>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27" w:name="_Toc138693217"/>
      <w:bookmarkStart w:id="1728" w:name="_Toc209530725"/>
      <w:r>
        <w:t>5.6.6.3.2</w:t>
      </w:r>
      <w:r>
        <w:tab/>
        <w:t>Simple data types</w:t>
      </w:r>
      <w:bookmarkEnd w:id="1727"/>
      <w:bookmarkEnd w:id="1728"/>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29" w:name="_Toc138693218"/>
      <w:bookmarkStart w:id="1730" w:name="_Toc209530726"/>
      <w:r>
        <w:t>5.6.7</w:t>
      </w:r>
      <w:r>
        <w:tab/>
        <w:t>Error Handling</w:t>
      </w:r>
      <w:bookmarkEnd w:id="1729"/>
      <w:bookmarkEnd w:id="1730"/>
    </w:p>
    <w:p w14:paraId="31EA9BFB" w14:textId="77777777" w:rsidR="005E3A1E" w:rsidRDefault="005E3A1E" w:rsidP="005E3A1E">
      <w:pPr>
        <w:pStyle w:val="40"/>
      </w:pPr>
      <w:bookmarkStart w:id="1731" w:name="_Toc138693219"/>
      <w:bookmarkStart w:id="1732" w:name="_Toc209530727"/>
      <w:r>
        <w:t>5.6.7.1</w:t>
      </w:r>
      <w:r>
        <w:tab/>
        <w:t>General</w:t>
      </w:r>
      <w:bookmarkEnd w:id="1731"/>
      <w:bookmarkEnd w:id="1732"/>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3" w:name="_Toc138693220"/>
      <w:bookmarkStart w:id="1734" w:name="_Toc209530728"/>
      <w:r>
        <w:t>5.6.7.2</w:t>
      </w:r>
      <w:r>
        <w:tab/>
        <w:t>Protocol Errors</w:t>
      </w:r>
      <w:bookmarkEnd w:id="1733"/>
      <w:bookmarkEnd w:id="1734"/>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35" w:name="_Toc138693221"/>
      <w:bookmarkStart w:id="1736" w:name="_Toc209530729"/>
      <w:r>
        <w:t>5.6.7.3</w:t>
      </w:r>
      <w:r>
        <w:tab/>
        <w:t>Application Errors</w:t>
      </w:r>
      <w:bookmarkEnd w:id="1735"/>
      <w:bookmarkEnd w:id="1736"/>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37" w:name="_Toc138693222"/>
      <w:bookmarkStart w:id="1738" w:name="_Toc209530730"/>
      <w:r>
        <w:t>5.6.8</w:t>
      </w:r>
      <w:r>
        <w:rPr>
          <w:lang w:eastAsia="zh-CN"/>
        </w:rPr>
        <w:tab/>
        <w:t>Feature negotiation</w:t>
      </w:r>
      <w:bookmarkEnd w:id="1737"/>
      <w:bookmarkEnd w:id="1738"/>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39" w:name="_Toc138693223"/>
      <w:bookmarkStart w:id="1740" w:name="_Toc209530731"/>
      <w:r>
        <w:t>5.6.9</w:t>
      </w:r>
      <w:r>
        <w:tab/>
        <w:t>Security</w:t>
      </w:r>
      <w:bookmarkEnd w:id="1739"/>
      <w:bookmarkEnd w:id="1740"/>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1" w:name="_Toc209530732"/>
      <w:r>
        <w:t>5.7</w:t>
      </w:r>
      <w:r w:rsidR="002530CF" w:rsidRPr="008201B7">
        <w:tab/>
      </w:r>
      <w:r w:rsidR="002530CF">
        <w:t>Nnef_VFLInference</w:t>
      </w:r>
      <w:r w:rsidR="002530CF" w:rsidRPr="008201B7">
        <w:t xml:space="preserve"> Service API</w:t>
      </w:r>
      <w:bookmarkEnd w:id="1741"/>
      <w:r w:rsidR="002530CF" w:rsidRPr="008201B7">
        <w:t xml:space="preserve"> </w:t>
      </w:r>
    </w:p>
    <w:p w14:paraId="5760D74F" w14:textId="77777777" w:rsidR="002530CF" w:rsidRPr="008201B7" w:rsidRDefault="00E17D2D" w:rsidP="002530CF">
      <w:pPr>
        <w:pStyle w:val="30"/>
      </w:pPr>
      <w:bookmarkStart w:id="1742" w:name="_Toc209530733"/>
      <w:r>
        <w:t>5.7</w:t>
      </w:r>
      <w:r w:rsidR="002530CF">
        <w:t>.</w:t>
      </w:r>
      <w:r w:rsidR="002530CF" w:rsidRPr="008201B7">
        <w:t>1</w:t>
      </w:r>
      <w:r w:rsidR="002530CF" w:rsidRPr="008201B7">
        <w:tab/>
        <w:t>Introduction</w:t>
      </w:r>
      <w:bookmarkEnd w:id="174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3" w:name="_Toc209530734"/>
      <w:r>
        <w:t>5.</w:t>
      </w:r>
      <w:r w:rsidR="00E17D2D">
        <w:t>7</w:t>
      </w:r>
      <w:r>
        <w:t>.</w:t>
      </w:r>
      <w:r w:rsidRPr="008201B7">
        <w:t>2</w:t>
      </w:r>
      <w:r w:rsidRPr="008201B7">
        <w:tab/>
        <w:t>Usage of HTTP</w:t>
      </w:r>
      <w:bookmarkEnd w:id="1743"/>
    </w:p>
    <w:p w14:paraId="23FE7DC5" w14:textId="77777777" w:rsidR="002530CF" w:rsidRPr="008201B7" w:rsidRDefault="002530CF" w:rsidP="002530CF">
      <w:pPr>
        <w:pStyle w:val="40"/>
      </w:pPr>
      <w:bookmarkStart w:id="1744" w:name="_Toc209530735"/>
      <w:r>
        <w:t>5.</w:t>
      </w:r>
      <w:r w:rsidR="00E17D2D">
        <w:t>7</w:t>
      </w:r>
      <w:r>
        <w:t>.</w:t>
      </w:r>
      <w:r w:rsidRPr="008201B7">
        <w:t>2.1</w:t>
      </w:r>
      <w:r w:rsidRPr="008201B7">
        <w:tab/>
        <w:t>General</w:t>
      </w:r>
      <w:bookmarkEnd w:id="174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45" w:name="_Toc209530736"/>
      <w:r>
        <w:t>5.</w:t>
      </w:r>
      <w:r w:rsidR="00E17D2D">
        <w:t>7</w:t>
      </w:r>
      <w:r>
        <w:t>.</w:t>
      </w:r>
      <w:r w:rsidRPr="008201B7">
        <w:t>2.2</w:t>
      </w:r>
      <w:r w:rsidRPr="008201B7">
        <w:tab/>
        <w:t>HTTP standard headers</w:t>
      </w:r>
      <w:bookmarkEnd w:id="1745"/>
    </w:p>
    <w:p w14:paraId="12EA1903" w14:textId="77777777" w:rsidR="002530CF" w:rsidRPr="008201B7" w:rsidRDefault="002530CF" w:rsidP="002530CF">
      <w:pPr>
        <w:pStyle w:val="50"/>
        <w:rPr>
          <w:lang w:eastAsia="zh-CN"/>
        </w:rPr>
      </w:pPr>
      <w:bookmarkStart w:id="1746" w:name="_Toc209530737"/>
      <w:r>
        <w:t>5.</w:t>
      </w:r>
      <w:r w:rsidR="00E17D2D">
        <w:t>7</w:t>
      </w:r>
      <w:r>
        <w:t>.</w:t>
      </w:r>
      <w:r w:rsidRPr="008201B7">
        <w:t>2.2.1</w:t>
      </w:r>
      <w:r w:rsidRPr="008201B7">
        <w:rPr>
          <w:lang w:eastAsia="zh-CN"/>
        </w:rPr>
        <w:tab/>
        <w:t>General</w:t>
      </w:r>
      <w:bookmarkEnd w:id="174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47" w:name="_Toc209530738"/>
      <w:r>
        <w:t>5.</w:t>
      </w:r>
      <w:r w:rsidR="00E17D2D">
        <w:t>7</w:t>
      </w:r>
      <w:r>
        <w:t>.</w:t>
      </w:r>
      <w:r w:rsidRPr="008201B7">
        <w:t>2.2.2</w:t>
      </w:r>
      <w:r w:rsidRPr="008201B7">
        <w:tab/>
        <w:t>Content type</w:t>
      </w:r>
      <w:bookmarkEnd w:id="174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48" w:name="_Toc209530739"/>
      <w:r>
        <w:lastRenderedPageBreak/>
        <w:t>5.</w:t>
      </w:r>
      <w:r w:rsidR="00E17D2D">
        <w:t>7</w:t>
      </w:r>
      <w:r>
        <w:t>.</w:t>
      </w:r>
      <w:r w:rsidRPr="008201B7">
        <w:t>2.3</w:t>
      </w:r>
      <w:r w:rsidRPr="008201B7">
        <w:tab/>
        <w:t>HTTP custom headers</w:t>
      </w:r>
      <w:bookmarkEnd w:id="1748"/>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49" w:name="_Toc209530740"/>
      <w:r>
        <w:t>5.</w:t>
      </w:r>
      <w:r w:rsidR="00E17D2D">
        <w:t>7</w:t>
      </w:r>
      <w:r>
        <w:t>.</w:t>
      </w:r>
      <w:r w:rsidRPr="008201B7">
        <w:t>3</w:t>
      </w:r>
      <w:r w:rsidRPr="008201B7">
        <w:tab/>
        <w:t>Resources</w:t>
      </w:r>
      <w:bookmarkEnd w:id="1749"/>
      <w:r w:rsidRPr="008201B7">
        <w:t xml:space="preserve"> </w:t>
      </w:r>
    </w:p>
    <w:p w14:paraId="35D9DCEF" w14:textId="77777777" w:rsidR="002530CF" w:rsidRPr="008201B7" w:rsidRDefault="002530CF" w:rsidP="002530CF">
      <w:pPr>
        <w:pStyle w:val="40"/>
      </w:pPr>
      <w:bookmarkStart w:id="1750" w:name="_Toc209530741"/>
      <w:r>
        <w:t>5.</w:t>
      </w:r>
      <w:r w:rsidR="00E17D2D">
        <w:t>7</w:t>
      </w:r>
      <w:r>
        <w:t>.</w:t>
      </w:r>
      <w:r w:rsidRPr="008201B7">
        <w:t>3.1</w:t>
      </w:r>
      <w:r w:rsidRPr="008201B7">
        <w:tab/>
      </w:r>
      <w:r>
        <w:t>Resource Structure</w:t>
      </w:r>
      <w:bookmarkEnd w:id="175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9" type="#_x0000_t75" style="width:342.75pt;height:150pt" o:ole="">
            <v:imagedata r:id="rId109" o:title=""/>
          </v:shape>
          <o:OLEObject Type="Embed" ProgID="Visio.Drawing.15" ShapeID="_x0000_i1089" DrawAspect="Content" ObjectID="_1826970159"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E168A4"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E168A4" w:rsidRPr="00CE6D76" w:rsidRDefault="00E168A4" w:rsidP="00D27676">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36EDF4F7" w:rsidR="00E168A4" w:rsidRPr="00CE6D76" w:rsidRDefault="00E168A4" w:rsidP="00D27676">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E168A4"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E168A4"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r w:rsidR="00E168A4"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E168A4" w:rsidRPr="00CE6D76" w:rsidRDefault="00E168A4" w:rsidP="00E168A4">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E168A4" w:rsidRPr="00CE6D76" w:rsidRDefault="00E168A4" w:rsidP="00E168A4">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07D0B42D"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NEF VFL Inference Subscription identified by subresource {subscriptionId}.</w:t>
            </w:r>
          </w:p>
        </w:tc>
      </w:tr>
    </w:tbl>
    <w:p w14:paraId="1CDCB1A3" w14:textId="77777777" w:rsidR="002530CF" w:rsidRPr="008201B7" w:rsidRDefault="002530CF" w:rsidP="002530CF"/>
    <w:p w14:paraId="59978105" w14:textId="77777777" w:rsidR="002530CF" w:rsidRPr="008201B7" w:rsidRDefault="002530CF" w:rsidP="002530CF">
      <w:pPr>
        <w:pStyle w:val="40"/>
      </w:pPr>
      <w:bookmarkStart w:id="1751" w:name="_Toc209530742"/>
      <w:r>
        <w:lastRenderedPageBreak/>
        <w:t>5.</w:t>
      </w:r>
      <w:r w:rsidR="00E17D2D">
        <w:t>7</w:t>
      </w:r>
      <w:r>
        <w:t>.</w:t>
      </w:r>
      <w:r w:rsidRPr="008201B7">
        <w:t>3.2</w:t>
      </w:r>
      <w:r w:rsidRPr="008201B7">
        <w:tab/>
        <w:t xml:space="preserve">Resource: </w:t>
      </w:r>
      <w:r>
        <w:t>NEF VFL Inference</w:t>
      </w:r>
      <w:r w:rsidRPr="008201B7">
        <w:t xml:space="preserve"> Subscriptions</w:t>
      </w:r>
      <w:bookmarkEnd w:id="1751"/>
    </w:p>
    <w:p w14:paraId="243D8F9C" w14:textId="77777777" w:rsidR="002530CF" w:rsidRPr="008201B7" w:rsidRDefault="002530CF" w:rsidP="002530CF">
      <w:pPr>
        <w:pStyle w:val="50"/>
      </w:pPr>
      <w:bookmarkStart w:id="1752" w:name="_Toc209530743"/>
      <w:r>
        <w:t>5.</w:t>
      </w:r>
      <w:r w:rsidR="00E17D2D">
        <w:t>7</w:t>
      </w:r>
      <w:r>
        <w:t>.</w:t>
      </w:r>
      <w:r w:rsidRPr="008201B7">
        <w:t>3.2.1</w:t>
      </w:r>
      <w:r w:rsidRPr="008201B7">
        <w:tab/>
        <w:t>Description</w:t>
      </w:r>
      <w:bookmarkEnd w:id="1752"/>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1753" w:name="_Toc209530744"/>
      <w:r>
        <w:t>5.</w:t>
      </w:r>
      <w:r w:rsidR="00E17D2D">
        <w:t>7</w:t>
      </w:r>
      <w:r>
        <w:t>.</w:t>
      </w:r>
      <w:r w:rsidRPr="008201B7">
        <w:t>3.2.2</w:t>
      </w:r>
      <w:r w:rsidRPr="008201B7">
        <w:tab/>
        <w:t>Resource Definition</w:t>
      </w:r>
      <w:bookmarkEnd w:id="175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54" w:name="_Toc209530745"/>
      <w:r>
        <w:t>5.</w:t>
      </w:r>
      <w:r w:rsidR="00E17D2D">
        <w:t>7</w:t>
      </w:r>
      <w:r>
        <w:t>.</w:t>
      </w:r>
      <w:r w:rsidRPr="008201B7">
        <w:t>3.2.3</w:t>
      </w:r>
      <w:r w:rsidRPr="008201B7">
        <w:tab/>
        <w:t>Resource Standard Methods</w:t>
      </w:r>
      <w:bookmarkEnd w:id="1754"/>
    </w:p>
    <w:p w14:paraId="1BBFCD88" w14:textId="77777777" w:rsidR="002530CF" w:rsidRPr="008201B7" w:rsidRDefault="002530CF" w:rsidP="002530CF">
      <w:pPr>
        <w:pStyle w:val="6"/>
      </w:pPr>
      <w:bookmarkStart w:id="1755" w:name="_Toc209530746"/>
      <w:r>
        <w:t>5.</w:t>
      </w:r>
      <w:r w:rsidR="00E17D2D">
        <w:t>7</w:t>
      </w:r>
      <w:r>
        <w:t>.</w:t>
      </w:r>
      <w:r w:rsidRPr="008201B7">
        <w:t>3.2.3.1</w:t>
      </w:r>
      <w:r w:rsidRPr="008201B7">
        <w:tab/>
        <w:t>POST</w:t>
      </w:r>
      <w:bookmarkEnd w:id="1755"/>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56" w:name="_Toc200962131"/>
    </w:p>
    <w:p w14:paraId="6F0C85DB" w14:textId="77777777" w:rsidR="002530CF" w:rsidRPr="00DB7B56" w:rsidRDefault="002530CF" w:rsidP="002530CF">
      <w:pPr>
        <w:pStyle w:val="50"/>
      </w:pPr>
      <w:bookmarkStart w:id="1757" w:name="_Toc209530747"/>
      <w:r w:rsidRPr="00DB7B56">
        <w:t>5.</w:t>
      </w:r>
      <w:r w:rsidR="00E17D2D">
        <w:t>7</w:t>
      </w:r>
      <w:r w:rsidRPr="00DB7B56">
        <w:t>.3.2.4</w:t>
      </w:r>
      <w:r w:rsidRPr="00DB7B56">
        <w:tab/>
        <w:t>Resource Custom Operations</w:t>
      </w:r>
      <w:bookmarkEnd w:id="1756"/>
      <w:bookmarkEnd w:id="1757"/>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1758" w:name="_Toc209530748"/>
      <w:r>
        <w:t>5.</w:t>
      </w:r>
      <w:r w:rsidR="00E17D2D">
        <w:t>7</w:t>
      </w:r>
      <w:r>
        <w:t>.</w:t>
      </w:r>
      <w:r w:rsidRPr="008201B7">
        <w:t>3.3</w:t>
      </w:r>
      <w:r w:rsidRPr="008201B7">
        <w:tab/>
        <w:t xml:space="preserve">Resource: </w:t>
      </w:r>
      <w:r>
        <w:t>Individual NEF VFL Inference Subscription</w:t>
      </w:r>
      <w:bookmarkEnd w:id="1758"/>
    </w:p>
    <w:p w14:paraId="4D65E226" w14:textId="77777777" w:rsidR="002530CF" w:rsidRPr="008201B7" w:rsidRDefault="002530CF" w:rsidP="002530CF">
      <w:pPr>
        <w:pStyle w:val="50"/>
      </w:pPr>
      <w:bookmarkStart w:id="1759" w:name="_Toc209530749"/>
      <w:r>
        <w:t>5.</w:t>
      </w:r>
      <w:r w:rsidR="00E17D2D">
        <w:t>7</w:t>
      </w:r>
      <w:r>
        <w:t>.</w:t>
      </w:r>
      <w:r w:rsidRPr="008201B7">
        <w:t>3.3.1</w:t>
      </w:r>
      <w:r w:rsidRPr="008201B7">
        <w:tab/>
        <w:t>Description</w:t>
      </w:r>
      <w:bookmarkEnd w:id="1759"/>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0" w:name="_Toc209530750"/>
      <w:r>
        <w:t>5.</w:t>
      </w:r>
      <w:r w:rsidR="00E17D2D">
        <w:t>7</w:t>
      </w:r>
      <w:r>
        <w:t>.</w:t>
      </w:r>
      <w:r w:rsidRPr="008201B7">
        <w:t>3.3.2</w:t>
      </w:r>
      <w:r w:rsidRPr="008201B7">
        <w:tab/>
        <w:t xml:space="preserve">Resource </w:t>
      </w:r>
      <w:r>
        <w:t>d</w:t>
      </w:r>
      <w:r w:rsidRPr="008201B7">
        <w:t>efinition</w:t>
      </w:r>
      <w:bookmarkEnd w:id="1760"/>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1" w:name="_Toc209530751"/>
      <w:r>
        <w:t>5.</w:t>
      </w:r>
      <w:r w:rsidR="00E17D2D">
        <w:t>7</w:t>
      </w:r>
      <w:r>
        <w:t>.</w:t>
      </w:r>
      <w:r w:rsidRPr="008201B7">
        <w:t>3.3.3</w:t>
      </w:r>
      <w:r w:rsidRPr="008201B7">
        <w:tab/>
        <w:t>Resource Standard Methods</w:t>
      </w:r>
      <w:bookmarkEnd w:id="1761"/>
    </w:p>
    <w:p w14:paraId="1A6076F3" w14:textId="77777777" w:rsidR="000D44A9" w:rsidRPr="00DD559C" w:rsidRDefault="000D44A9" w:rsidP="000D44A9">
      <w:pPr>
        <w:pStyle w:val="6"/>
        <w:rPr>
          <w:noProof/>
        </w:rPr>
      </w:pPr>
      <w:bookmarkStart w:id="1762" w:name="_Toc209530752"/>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9F467C">
            <w:pPr>
              <w:pStyle w:val="6"/>
              <w:rPr>
                <w:noProof/>
                <w:sz w:val="18"/>
                <w:szCs w:val="18"/>
              </w:rPr>
            </w:pPr>
            <w:r w:rsidRPr="00DD559C">
              <w:rPr>
                <w:noProof/>
                <w:sz w:val="18"/>
                <w:szCs w:val="18"/>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9F467C">
            <w:pPr>
              <w:pStyle w:val="6"/>
              <w:rPr>
                <w:noProof/>
                <w:sz w:val="18"/>
                <w:szCs w:val="18"/>
              </w:rPr>
            </w:pPr>
            <w:r w:rsidRPr="00DD559C">
              <w:rPr>
                <w:noProof/>
                <w:sz w:val="18"/>
                <w:szCs w:val="18"/>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9F467C">
            <w:pPr>
              <w:pStyle w:val="6"/>
              <w:rPr>
                <w:noProof/>
                <w:sz w:val="18"/>
                <w:szCs w:val="18"/>
              </w:rPr>
            </w:pPr>
            <w:r w:rsidRPr="00DD559C">
              <w:rPr>
                <w:noProof/>
                <w:sz w:val="18"/>
                <w:szCs w:val="18"/>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9F467C">
            <w:pPr>
              <w:pStyle w:val="6"/>
              <w:rPr>
                <w:noProof/>
                <w:sz w:val="18"/>
                <w:szCs w:val="18"/>
              </w:rPr>
            </w:pPr>
            <w:r w:rsidRPr="00DD559C">
              <w:rPr>
                <w:noProof/>
                <w:sz w:val="18"/>
                <w:szCs w:val="18"/>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9F467C">
            <w:pPr>
              <w:pStyle w:val="6"/>
              <w:rPr>
                <w:noProof/>
                <w:sz w:val="18"/>
                <w:szCs w:val="18"/>
              </w:rPr>
            </w:pPr>
            <w:r w:rsidRPr="00DD559C">
              <w:rPr>
                <w:noProof/>
                <w:sz w:val="18"/>
                <w:szCs w:val="18"/>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2530CF">
      <w:pPr>
        <w:pStyle w:val="6"/>
        <w:rPr>
          <w:noProof/>
        </w:rPr>
      </w:pPr>
      <w:r>
        <w:rPr>
          <w:noProof/>
        </w:rPr>
        <w:t>5.</w:t>
      </w:r>
      <w:r w:rsidR="00E17D2D">
        <w:rPr>
          <w:noProof/>
        </w:rPr>
        <w:t>7</w:t>
      </w:r>
      <w:r>
        <w:rPr>
          <w:noProof/>
        </w:rPr>
        <w:t>.3.3.3.</w:t>
      </w:r>
      <w:r w:rsidR="000D44A9">
        <w:rPr>
          <w:noProof/>
        </w:rPr>
        <w:t>2</w:t>
      </w:r>
      <w:r w:rsidRPr="008201B7">
        <w:rPr>
          <w:noProof/>
        </w:rPr>
        <w:tab/>
        <w:t>PUT</w:t>
      </w:r>
      <w:bookmarkEnd w:id="1762"/>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2530CF">
      <w:pPr>
        <w:pStyle w:val="6"/>
      </w:pPr>
      <w:bookmarkStart w:id="1763" w:name="_Toc209530753"/>
      <w:r w:rsidRPr="00A141F0">
        <w:t>5.</w:t>
      </w:r>
      <w:r w:rsidR="00E17D2D">
        <w:t>7</w:t>
      </w:r>
      <w:r w:rsidRPr="00A141F0">
        <w:t>.3.3.3.</w:t>
      </w:r>
      <w:r w:rsidR="000D44A9">
        <w:t>3</w:t>
      </w:r>
      <w:r w:rsidRPr="00A141F0">
        <w:tab/>
        <w:t>PATCH</w:t>
      </w:r>
      <w:bookmarkEnd w:id="1763"/>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2530CF">
      <w:pPr>
        <w:pStyle w:val="6"/>
      </w:pPr>
      <w:bookmarkStart w:id="1764" w:name="_Toc209530754"/>
      <w:r w:rsidRPr="00A141F0">
        <w:t>5.</w:t>
      </w:r>
      <w:r w:rsidR="00E17D2D">
        <w:t>7</w:t>
      </w:r>
      <w:r w:rsidRPr="00A141F0">
        <w:t>.3.3.3.</w:t>
      </w:r>
      <w:r w:rsidR="00D22087">
        <w:t>4</w:t>
      </w:r>
      <w:r w:rsidRPr="00A141F0">
        <w:tab/>
        <w:t>DELETE</w:t>
      </w:r>
      <w:bookmarkEnd w:id="1764"/>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5" w:name="_Toc209530755"/>
      <w:r>
        <w:t>5.</w:t>
      </w:r>
      <w:r w:rsidR="00E17D2D">
        <w:t>7</w:t>
      </w:r>
      <w:r>
        <w:t>.</w:t>
      </w:r>
      <w:r w:rsidRPr="008201B7">
        <w:t>3.3.</w:t>
      </w:r>
      <w:r>
        <w:t>4</w:t>
      </w:r>
      <w:r w:rsidRPr="008201B7">
        <w:tab/>
        <w:t>Resource Standard Methods</w:t>
      </w:r>
      <w:bookmarkEnd w:id="1765"/>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6" w:name="_Toc209530756"/>
      <w:r>
        <w:lastRenderedPageBreak/>
        <w:t>5.</w:t>
      </w:r>
      <w:r w:rsidR="00E17D2D">
        <w:t>7</w:t>
      </w:r>
      <w:r>
        <w:t>.</w:t>
      </w:r>
      <w:r w:rsidRPr="008201B7">
        <w:t>4</w:t>
      </w:r>
      <w:r w:rsidRPr="008201B7">
        <w:tab/>
        <w:t>Custom Operations without associated resources</w:t>
      </w:r>
      <w:bookmarkEnd w:id="1766"/>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7" w:name="_Toc209530757"/>
      <w:r>
        <w:t>5.</w:t>
      </w:r>
      <w:r w:rsidR="00E17D2D">
        <w:t>7</w:t>
      </w:r>
      <w:r>
        <w:t>.</w:t>
      </w:r>
      <w:r w:rsidRPr="008201B7">
        <w:t>5</w:t>
      </w:r>
      <w:r w:rsidRPr="008201B7">
        <w:tab/>
        <w:t>Notifications</w:t>
      </w:r>
      <w:bookmarkEnd w:id="1767"/>
    </w:p>
    <w:p w14:paraId="43A00C2B" w14:textId="77777777" w:rsidR="002530CF" w:rsidRPr="008201B7" w:rsidRDefault="002530CF" w:rsidP="002530CF">
      <w:pPr>
        <w:pStyle w:val="40"/>
      </w:pPr>
      <w:bookmarkStart w:id="1768" w:name="_Toc209530758"/>
      <w:r>
        <w:t>5.</w:t>
      </w:r>
      <w:r w:rsidR="00E17D2D">
        <w:t>7</w:t>
      </w:r>
      <w:r>
        <w:t>.</w:t>
      </w:r>
      <w:r w:rsidRPr="008201B7">
        <w:t>5.1</w:t>
      </w:r>
      <w:r w:rsidRPr="008201B7">
        <w:tab/>
        <w:t>General</w:t>
      </w:r>
      <w:bookmarkEnd w:id="1768"/>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69"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1769"/>
    </w:p>
    <w:p w14:paraId="3A692D7F" w14:textId="77777777" w:rsidR="002530CF" w:rsidRPr="008201B7" w:rsidRDefault="002530CF" w:rsidP="002530CF">
      <w:pPr>
        <w:pStyle w:val="50"/>
        <w:rPr>
          <w:noProof/>
        </w:rPr>
      </w:pPr>
      <w:bookmarkStart w:id="1770" w:name="_Toc209530760"/>
      <w:r>
        <w:t>5.</w:t>
      </w:r>
      <w:r w:rsidR="00E17D2D">
        <w:t>7</w:t>
      </w:r>
      <w:r>
        <w:t>.</w:t>
      </w:r>
      <w:r w:rsidRPr="008201B7">
        <w:t>5.2</w:t>
      </w:r>
      <w:r w:rsidRPr="008201B7">
        <w:rPr>
          <w:noProof/>
        </w:rPr>
        <w:t>.1</w:t>
      </w:r>
      <w:r w:rsidRPr="008201B7">
        <w:rPr>
          <w:noProof/>
        </w:rPr>
        <w:tab/>
        <w:t>Description</w:t>
      </w:r>
      <w:bookmarkEnd w:id="1770"/>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1771" w:name="_Toc209530761"/>
      <w:r>
        <w:t>5.</w:t>
      </w:r>
      <w:r w:rsidR="00E17D2D">
        <w:t>7</w:t>
      </w:r>
      <w:r>
        <w:t>.</w:t>
      </w:r>
      <w:r w:rsidRPr="008201B7">
        <w:t>5.2</w:t>
      </w:r>
      <w:r w:rsidRPr="008201B7">
        <w:rPr>
          <w:noProof/>
        </w:rPr>
        <w:t>.2</w:t>
      </w:r>
      <w:r w:rsidRPr="008201B7">
        <w:rPr>
          <w:noProof/>
        </w:rPr>
        <w:tab/>
      </w:r>
      <w:r>
        <w:rPr>
          <w:noProof/>
        </w:rPr>
        <w:t>Operation Definition</w:t>
      </w:r>
      <w:bookmarkEnd w:id="1771"/>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2" w:name="_Toc209530762"/>
      <w:r>
        <w:t>5.</w:t>
      </w:r>
      <w:r w:rsidR="00E17D2D">
        <w:t>7</w:t>
      </w:r>
      <w:r>
        <w:t>.</w:t>
      </w:r>
      <w:r w:rsidRPr="008201B7">
        <w:t>6</w:t>
      </w:r>
      <w:r w:rsidRPr="008201B7">
        <w:tab/>
        <w:t>Data Model</w:t>
      </w:r>
      <w:bookmarkEnd w:id="1772"/>
    </w:p>
    <w:p w14:paraId="799548F6" w14:textId="77777777" w:rsidR="002530CF" w:rsidRPr="008201B7" w:rsidRDefault="002530CF" w:rsidP="002530CF">
      <w:pPr>
        <w:pStyle w:val="40"/>
      </w:pPr>
      <w:bookmarkStart w:id="1773" w:name="_Toc209530763"/>
      <w:r>
        <w:t>5.</w:t>
      </w:r>
      <w:r w:rsidR="00E17D2D">
        <w:t>7</w:t>
      </w:r>
      <w:r>
        <w:t>.</w:t>
      </w:r>
      <w:r w:rsidRPr="008201B7">
        <w:t>6.1</w:t>
      </w:r>
      <w:r w:rsidRPr="008201B7">
        <w:tab/>
        <w:t>General</w:t>
      </w:r>
      <w:bookmarkEnd w:id="1773"/>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4"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1774"/>
    </w:p>
    <w:p w14:paraId="4F92E8B0" w14:textId="77777777" w:rsidR="002530CF" w:rsidRPr="008201B7" w:rsidRDefault="002530CF" w:rsidP="002530CF">
      <w:pPr>
        <w:pStyle w:val="50"/>
      </w:pPr>
      <w:bookmarkStart w:id="1775" w:name="_Toc209530765"/>
      <w:r>
        <w:t>5.</w:t>
      </w:r>
      <w:r w:rsidR="00E17D2D">
        <w:t>7</w:t>
      </w:r>
      <w:r>
        <w:t>.</w:t>
      </w:r>
      <w:r w:rsidRPr="008201B7">
        <w:t>6.2.1</w:t>
      </w:r>
      <w:r w:rsidRPr="008201B7">
        <w:tab/>
        <w:t>Introduction</w:t>
      </w:r>
      <w:bookmarkEnd w:id="1775"/>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6" w:name="_Toc209530766"/>
      <w:r>
        <w:t>5.</w:t>
      </w:r>
      <w:r w:rsidR="00E17D2D">
        <w:t>7</w:t>
      </w:r>
      <w:r>
        <w:t>.6.2.2</w:t>
      </w:r>
      <w:r>
        <w:tab/>
        <w:t xml:space="preserve">Type </w:t>
      </w:r>
      <w:r>
        <w:rPr>
          <w:rFonts w:eastAsia="等线"/>
        </w:rPr>
        <w:t>VflInferSub</w:t>
      </w:r>
      <w:bookmarkEnd w:id="1776"/>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4B79AA">
        <w:trPr>
          <w:trHeight w:val="139"/>
          <w:jc w:val="center"/>
        </w:trPr>
        <w:tc>
          <w:tcPr>
            <w:tcW w:w="1459" w:type="dxa"/>
            <w:shd w:val="clear" w:color="auto" w:fill="D0CECE"/>
          </w:tcPr>
          <w:p w14:paraId="30C06F7E" w14:textId="77777777" w:rsidR="002530CF" w:rsidRDefault="002530CF" w:rsidP="00D27676">
            <w:pPr>
              <w:pStyle w:val="TAH"/>
            </w:pPr>
            <w:r>
              <w:t>Attribute name</w:t>
            </w:r>
          </w:p>
        </w:tc>
        <w:tc>
          <w:tcPr>
            <w:tcW w:w="1952" w:type="dxa"/>
            <w:shd w:val="clear" w:color="auto" w:fill="D0CECE"/>
          </w:tcPr>
          <w:p w14:paraId="61820565" w14:textId="77777777" w:rsidR="002530CF" w:rsidRDefault="002530CF" w:rsidP="00D27676">
            <w:pPr>
              <w:pStyle w:val="TAH"/>
            </w:pPr>
            <w:r>
              <w:t>Data type</w:t>
            </w:r>
          </w:p>
        </w:tc>
        <w:tc>
          <w:tcPr>
            <w:tcW w:w="282" w:type="dxa"/>
            <w:shd w:val="clear" w:color="auto" w:fill="D0CECE"/>
          </w:tcPr>
          <w:p w14:paraId="5415DE9D" w14:textId="77777777" w:rsidR="002530CF" w:rsidRDefault="002530CF" w:rsidP="00D27676">
            <w:pPr>
              <w:pStyle w:val="TAH"/>
            </w:pPr>
            <w:r>
              <w:t>P</w:t>
            </w:r>
          </w:p>
        </w:tc>
        <w:tc>
          <w:tcPr>
            <w:tcW w:w="1117" w:type="dxa"/>
            <w:shd w:val="clear" w:color="auto" w:fill="D0CECE"/>
          </w:tcPr>
          <w:p w14:paraId="660A0E97" w14:textId="77777777" w:rsidR="002530CF" w:rsidRDefault="002530CF" w:rsidP="00D27676">
            <w:pPr>
              <w:pStyle w:val="TAH"/>
            </w:pPr>
            <w:r>
              <w:t>Cardinality</w:t>
            </w:r>
          </w:p>
        </w:tc>
        <w:tc>
          <w:tcPr>
            <w:tcW w:w="3249" w:type="dxa"/>
            <w:shd w:val="clear" w:color="auto" w:fill="D0CECE"/>
          </w:tcPr>
          <w:p w14:paraId="2ADEA3BA" w14:textId="77777777" w:rsidR="002530CF" w:rsidRDefault="002530CF" w:rsidP="00D27676">
            <w:pPr>
              <w:pStyle w:val="TAH"/>
            </w:pPr>
            <w:r>
              <w:rPr>
                <w:rFonts w:cs="Arial"/>
                <w:szCs w:val="18"/>
              </w:rPr>
              <w:t>Description</w:t>
            </w:r>
          </w:p>
        </w:tc>
        <w:tc>
          <w:tcPr>
            <w:tcW w:w="127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4B79AA">
        <w:trPr>
          <w:jc w:val="center"/>
        </w:trPr>
        <w:tc>
          <w:tcPr>
            <w:tcW w:w="1459" w:type="dxa"/>
          </w:tcPr>
          <w:p w14:paraId="6DFEB294" w14:textId="7AB988D8" w:rsidR="002530CF" w:rsidRDefault="002530CF" w:rsidP="00D27676">
            <w:pPr>
              <w:pStyle w:val="TAL"/>
            </w:pPr>
            <w:r>
              <w:t>notifCorrId</w:t>
            </w:r>
          </w:p>
        </w:tc>
        <w:tc>
          <w:tcPr>
            <w:tcW w:w="1952" w:type="dxa"/>
          </w:tcPr>
          <w:p w14:paraId="5F15BDBE" w14:textId="77777777" w:rsidR="002530CF" w:rsidRDefault="002530CF" w:rsidP="00D27676">
            <w:pPr>
              <w:pStyle w:val="TAL"/>
            </w:pPr>
            <w:r>
              <w:t>string</w:t>
            </w:r>
          </w:p>
        </w:tc>
        <w:tc>
          <w:tcPr>
            <w:tcW w:w="282" w:type="dxa"/>
          </w:tcPr>
          <w:p w14:paraId="601D041A" w14:textId="77777777" w:rsidR="002530CF" w:rsidRDefault="002530CF" w:rsidP="00D27676">
            <w:pPr>
              <w:pStyle w:val="TAL"/>
            </w:pPr>
            <w:r>
              <w:t>M</w:t>
            </w:r>
          </w:p>
        </w:tc>
        <w:tc>
          <w:tcPr>
            <w:tcW w:w="1117" w:type="dxa"/>
          </w:tcPr>
          <w:p w14:paraId="543350BB" w14:textId="77777777" w:rsidR="002530CF" w:rsidRDefault="002530CF" w:rsidP="00D27676">
            <w:pPr>
              <w:pStyle w:val="TAL"/>
            </w:pPr>
            <w:r>
              <w:t>1</w:t>
            </w:r>
          </w:p>
        </w:tc>
        <w:tc>
          <w:tcPr>
            <w:tcW w:w="3249" w:type="dxa"/>
          </w:tcPr>
          <w:p w14:paraId="4FACF65E" w14:textId="77777777" w:rsidR="002530CF" w:rsidRDefault="002530CF" w:rsidP="00D27676">
            <w:pPr>
              <w:pStyle w:val="TAL"/>
            </w:pPr>
            <w:r>
              <w:t>The value of Notification Correlation ID in the corresponding notification.</w:t>
            </w:r>
          </w:p>
        </w:tc>
        <w:tc>
          <w:tcPr>
            <w:tcW w:w="1277" w:type="dxa"/>
          </w:tcPr>
          <w:p w14:paraId="39744539" w14:textId="77777777" w:rsidR="002530CF" w:rsidRDefault="002530CF" w:rsidP="00D27676">
            <w:pPr>
              <w:pStyle w:val="TAL"/>
              <w:rPr>
                <w:rFonts w:cs="Arial"/>
                <w:szCs w:val="18"/>
              </w:rPr>
            </w:pPr>
          </w:p>
        </w:tc>
      </w:tr>
      <w:tr w:rsidR="002530CF" w14:paraId="5615E299" w14:textId="77777777" w:rsidTr="004B79AA">
        <w:trPr>
          <w:jc w:val="center"/>
        </w:trPr>
        <w:tc>
          <w:tcPr>
            <w:tcW w:w="1459" w:type="dxa"/>
          </w:tcPr>
          <w:p w14:paraId="0A4E2C50" w14:textId="77777777" w:rsidR="002530CF" w:rsidRDefault="002530CF" w:rsidP="00D27676">
            <w:pPr>
              <w:pStyle w:val="TAL"/>
            </w:pPr>
            <w:r>
              <w:t>notifUri</w:t>
            </w:r>
          </w:p>
        </w:tc>
        <w:tc>
          <w:tcPr>
            <w:tcW w:w="1952" w:type="dxa"/>
          </w:tcPr>
          <w:p w14:paraId="7406C1D1" w14:textId="77777777" w:rsidR="002530CF" w:rsidRDefault="002530CF" w:rsidP="00D27676">
            <w:pPr>
              <w:pStyle w:val="TAL"/>
            </w:pPr>
            <w:r>
              <w:t>Uri</w:t>
            </w:r>
          </w:p>
        </w:tc>
        <w:tc>
          <w:tcPr>
            <w:tcW w:w="282" w:type="dxa"/>
          </w:tcPr>
          <w:p w14:paraId="42465714" w14:textId="77777777" w:rsidR="002530CF" w:rsidRDefault="002530CF" w:rsidP="00D27676">
            <w:pPr>
              <w:pStyle w:val="TAL"/>
            </w:pPr>
            <w:r>
              <w:t>M</w:t>
            </w:r>
          </w:p>
        </w:tc>
        <w:tc>
          <w:tcPr>
            <w:tcW w:w="1117" w:type="dxa"/>
          </w:tcPr>
          <w:p w14:paraId="1F876053" w14:textId="77777777" w:rsidR="002530CF" w:rsidRDefault="002530CF" w:rsidP="00D27676">
            <w:pPr>
              <w:pStyle w:val="TAL"/>
            </w:pPr>
            <w:r>
              <w:t>1</w:t>
            </w:r>
          </w:p>
        </w:tc>
        <w:tc>
          <w:tcPr>
            <w:tcW w:w="3249" w:type="dxa"/>
          </w:tcPr>
          <w:p w14:paraId="278723A0" w14:textId="77777777" w:rsidR="002530CF" w:rsidRDefault="002530CF" w:rsidP="00D27676">
            <w:pPr>
              <w:pStyle w:val="TAL"/>
            </w:pPr>
            <w:r>
              <w:rPr>
                <w:lang w:val="en-US" w:eastAsia="ja-JP"/>
              </w:rPr>
              <w:t>URI at which the NF service consumer requests to receive notifications.</w:t>
            </w:r>
          </w:p>
        </w:tc>
        <w:tc>
          <w:tcPr>
            <w:tcW w:w="1277" w:type="dxa"/>
          </w:tcPr>
          <w:p w14:paraId="066E71F1" w14:textId="77777777" w:rsidR="002530CF" w:rsidRDefault="002530CF" w:rsidP="00D27676">
            <w:pPr>
              <w:pStyle w:val="TAL"/>
              <w:rPr>
                <w:rFonts w:cs="Arial"/>
                <w:szCs w:val="18"/>
              </w:rPr>
            </w:pPr>
          </w:p>
        </w:tc>
      </w:tr>
      <w:tr w:rsidR="004B79AA" w14:paraId="37DDAF36" w14:textId="77777777" w:rsidTr="004B79AA">
        <w:trPr>
          <w:jc w:val="center"/>
        </w:trPr>
        <w:tc>
          <w:tcPr>
            <w:tcW w:w="1459" w:type="dxa"/>
          </w:tcPr>
          <w:p w14:paraId="3A24EAAA" w14:textId="47B4E81C" w:rsidR="004B79AA" w:rsidRDefault="004B79AA" w:rsidP="004B79AA">
            <w:pPr>
              <w:pStyle w:val="TAL"/>
            </w:pPr>
            <w:r>
              <w:t>afId</w:t>
            </w:r>
          </w:p>
        </w:tc>
        <w:tc>
          <w:tcPr>
            <w:tcW w:w="1952" w:type="dxa"/>
          </w:tcPr>
          <w:p w14:paraId="354B61F6" w14:textId="023943D5" w:rsidR="004B79AA" w:rsidRDefault="004B79AA" w:rsidP="004B79AA">
            <w:pPr>
              <w:pStyle w:val="TAL"/>
            </w:pPr>
            <w:r>
              <w:t>string</w:t>
            </w:r>
          </w:p>
        </w:tc>
        <w:tc>
          <w:tcPr>
            <w:tcW w:w="282" w:type="dxa"/>
          </w:tcPr>
          <w:p w14:paraId="27F9EAEB" w14:textId="69EBE4B2" w:rsidR="004B79AA" w:rsidRDefault="004B79AA" w:rsidP="004B79AA">
            <w:pPr>
              <w:pStyle w:val="TAL"/>
            </w:pPr>
            <w:r>
              <w:t>O</w:t>
            </w:r>
          </w:p>
        </w:tc>
        <w:tc>
          <w:tcPr>
            <w:tcW w:w="1117" w:type="dxa"/>
          </w:tcPr>
          <w:p w14:paraId="39B5F6F6" w14:textId="19B161DA" w:rsidR="004B79AA" w:rsidRDefault="004B79AA" w:rsidP="004B79AA">
            <w:pPr>
              <w:pStyle w:val="TAL"/>
            </w:pPr>
            <w:r>
              <w:t>0..1</w:t>
            </w:r>
          </w:p>
        </w:tc>
        <w:tc>
          <w:tcPr>
            <w:tcW w:w="3249" w:type="dxa"/>
          </w:tcPr>
          <w:p w14:paraId="14D0210C" w14:textId="4503A2DD" w:rsidR="004B79AA" w:rsidRDefault="004B79AA" w:rsidP="004B79AA">
            <w:pPr>
              <w:pStyle w:val="TAL"/>
              <w:rPr>
                <w:lang w:val="en-US" w:eastAsia="ja-JP"/>
              </w:rPr>
            </w:pPr>
            <w:r>
              <w:t>Identity of the AF acting as VFL Client.</w:t>
            </w:r>
          </w:p>
        </w:tc>
        <w:tc>
          <w:tcPr>
            <w:tcW w:w="1277" w:type="dxa"/>
          </w:tcPr>
          <w:p w14:paraId="0F908F7F" w14:textId="77777777" w:rsidR="004B79AA" w:rsidRDefault="004B79AA" w:rsidP="004B79AA">
            <w:pPr>
              <w:pStyle w:val="TAL"/>
              <w:rPr>
                <w:rFonts w:cs="Arial"/>
                <w:szCs w:val="18"/>
              </w:rPr>
            </w:pPr>
          </w:p>
        </w:tc>
      </w:tr>
      <w:tr w:rsidR="004B79AA" w14:paraId="658CEFE6" w14:textId="77777777" w:rsidTr="004B79AA">
        <w:trPr>
          <w:jc w:val="center"/>
        </w:trPr>
        <w:tc>
          <w:tcPr>
            <w:tcW w:w="1459" w:type="dxa"/>
          </w:tcPr>
          <w:p w14:paraId="0FCC1CAC" w14:textId="47054F54" w:rsidR="004B79AA" w:rsidRDefault="004B79AA" w:rsidP="004B79AA">
            <w:pPr>
              <w:pStyle w:val="TAL"/>
            </w:pPr>
            <w:r>
              <w:t>reportingReqs</w:t>
            </w:r>
          </w:p>
        </w:tc>
        <w:tc>
          <w:tcPr>
            <w:tcW w:w="1952" w:type="dxa"/>
          </w:tcPr>
          <w:p w14:paraId="2474B10D" w14:textId="31C12C1F" w:rsidR="004B79AA" w:rsidRDefault="004B79AA" w:rsidP="004B79AA">
            <w:pPr>
              <w:pStyle w:val="TAL"/>
            </w:pPr>
            <w:r>
              <w:t>ReportingInformation</w:t>
            </w:r>
          </w:p>
        </w:tc>
        <w:tc>
          <w:tcPr>
            <w:tcW w:w="282" w:type="dxa"/>
          </w:tcPr>
          <w:p w14:paraId="2BB90CE6" w14:textId="5AC67C99" w:rsidR="004B79AA" w:rsidRDefault="004B79AA" w:rsidP="004B79AA">
            <w:pPr>
              <w:pStyle w:val="TAL"/>
            </w:pPr>
            <w:r>
              <w:t>O</w:t>
            </w:r>
          </w:p>
        </w:tc>
        <w:tc>
          <w:tcPr>
            <w:tcW w:w="1117" w:type="dxa"/>
          </w:tcPr>
          <w:p w14:paraId="7530B0D6" w14:textId="0BA6E389" w:rsidR="004B79AA" w:rsidRDefault="004B79AA" w:rsidP="004B79AA">
            <w:pPr>
              <w:pStyle w:val="TAL"/>
            </w:pPr>
            <w:r>
              <w:t>0..1</w:t>
            </w:r>
          </w:p>
        </w:tc>
        <w:tc>
          <w:tcPr>
            <w:tcW w:w="3249" w:type="dxa"/>
          </w:tcPr>
          <w:p w14:paraId="67FD076A" w14:textId="1C73AC1B" w:rsidR="004B79AA" w:rsidRDefault="004B79AA" w:rsidP="004B79AA">
            <w:pPr>
              <w:pStyle w:val="TAL"/>
            </w:pPr>
            <w:r>
              <w:t>Reporting requirements of the VFL inference subscription.</w:t>
            </w:r>
          </w:p>
        </w:tc>
        <w:tc>
          <w:tcPr>
            <w:tcW w:w="1277" w:type="dxa"/>
          </w:tcPr>
          <w:p w14:paraId="71124924" w14:textId="77777777" w:rsidR="004B79AA" w:rsidRDefault="004B79AA" w:rsidP="004B79AA">
            <w:pPr>
              <w:pStyle w:val="TAL"/>
              <w:rPr>
                <w:rFonts w:cs="Arial"/>
                <w:szCs w:val="18"/>
              </w:rPr>
            </w:pPr>
          </w:p>
        </w:tc>
      </w:tr>
      <w:tr w:rsidR="002530CF" w14:paraId="5CB3107E" w14:textId="77777777" w:rsidTr="004B79AA">
        <w:trPr>
          <w:jc w:val="center"/>
        </w:trPr>
        <w:tc>
          <w:tcPr>
            <w:tcW w:w="1459" w:type="dxa"/>
          </w:tcPr>
          <w:p w14:paraId="20A2DC54" w14:textId="77777777" w:rsidR="002530CF" w:rsidRDefault="002530CF" w:rsidP="00D27676">
            <w:pPr>
              <w:pStyle w:val="TAL"/>
            </w:pPr>
            <w:r>
              <w:t>suppFeats</w:t>
            </w:r>
          </w:p>
        </w:tc>
        <w:tc>
          <w:tcPr>
            <w:tcW w:w="1952" w:type="dxa"/>
          </w:tcPr>
          <w:p w14:paraId="22EB46B4" w14:textId="77777777" w:rsidR="002530CF" w:rsidRDefault="002530CF" w:rsidP="00D27676">
            <w:pPr>
              <w:pStyle w:val="TAL"/>
            </w:pPr>
            <w:r>
              <w:t>SupportedFeatures</w:t>
            </w:r>
          </w:p>
        </w:tc>
        <w:tc>
          <w:tcPr>
            <w:tcW w:w="282" w:type="dxa"/>
          </w:tcPr>
          <w:p w14:paraId="3704261B" w14:textId="77777777" w:rsidR="002530CF" w:rsidRDefault="002530CF" w:rsidP="00D27676">
            <w:pPr>
              <w:pStyle w:val="TAL"/>
            </w:pPr>
            <w:r>
              <w:t>C</w:t>
            </w:r>
          </w:p>
        </w:tc>
        <w:tc>
          <w:tcPr>
            <w:tcW w:w="1117" w:type="dxa"/>
          </w:tcPr>
          <w:p w14:paraId="3536B4EC" w14:textId="77777777" w:rsidR="002530CF" w:rsidRDefault="002530CF" w:rsidP="00D27676">
            <w:pPr>
              <w:pStyle w:val="TAL"/>
            </w:pPr>
            <w:r>
              <w:t>0..1</w:t>
            </w:r>
          </w:p>
        </w:tc>
        <w:tc>
          <w:tcPr>
            <w:tcW w:w="3249" w:type="dxa"/>
          </w:tcPr>
          <w:p w14:paraId="39FB26C9" w14:textId="77777777" w:rsidR="00E92853" w:rsidRDefault="00E92853" w:rsidP="00E92853">
            <w:pPr>
              <w:pStyle w:val="TAL"/>
            </w:pPr>
            <w:r>
              <w:t>Contains the list of supported features among the ones defined in clause 5.7.8.</w:t>
            </w:r>
          </w:p>
          <w:p w14:paraId="730BCC7A" w14:textId="77777777" w:rsidR="00E92853" w:rsidRDefault="00E92853" w:rsidP="00E92853">
            <w:pPr>
              <w:pStyle w:val="TAL"/>
            </w:pPr>
          </w:p>
          <w:p w14:paraId="19F0305B" w14:textId="65FEF21F" w:rsidR="002530CF" w:rsidRDefault="00E92853" w:rsidP="00D27676">
            <w:pPr>
              <w:pStyle w:val="TAL"/>
            </w:pPr>
            <w:r>
              <w:t xml:space="preserve">This attribute shall be provided </w:t>
            </w:r>
            <w:r w:rsidRPr="00040F82">
              <w:t>only when feature negotiation needs to take plac</w:t>
            </w:r>
            <w:r>
              <w:t>e</w:t>
            </w:r>
            <w:r w:rsidR="002530CF">
              <w:t>.</w:t>
            </w:r>
          </w:p>
        </w:tc>
        <w:tc>
          <w:tcPr>
            <w:tcW w:w="1277" w:type="dxa"/>
          </w:tcPr>
          <w:p w14:paraId="2E7BC14A" w14:textId="77777777" w:rsidR="002530CF" w:rsidRDefault="002530CF" w:rsidP="00D27676">
            <w:pPr>
              <w:pStyle w:val="TAL"/>
              <w:rPr>
                <w:rFonts w:cs="Arial"/>
                <w:szCs w:val="18"/>
              </w:rPr>
            </w:pPr>
          </w:p>
        </w:tc>
      </w:tr>
      <w:tr w:rsidR="002530CF" w14:paraId="34F43694" w14:textId="77777777" w:rsidTr="004B79AA">
        <w:trPr>
          <w:jc w:val="center"/>
        </w:trPr>
        <w:tc>
          <w:tcPr>
            <w:tcW w:w="1459" w:type="dxa"/>
          </w:tcPr>
          <w:p w14:paraId="7FFE7408" w14:textId="77777777" w:rsidR="002530CF" w:rsidRDefault="002530CF" w:rsidP="00D27676">
            <w:pPr>
              <w:pStyle w:val="TAL"/>
            </w:pPr>
            <w:r>
              <w:t>vflInferAnaSubs</w:t>
            </w:r>
          </w:p>
        </w:tc>
        <w:tc>
          <w:tcPr>
            <w:tcW w:w="1952" w:type="dxa"/>
          </w:tcPr>
          <w:p w14:paraId="5FB64161" w14:textId="77777777" w:rsidR="002530CF" w:rsidRDefault="002530CF" w:rsidP="00D27676">
            <w:pPr>
              <w:pStyle w:val="TAL"/>
            </w:pPr>
            <w:r>
              <w:rPr>
                <w:lang w:eastAsia="zh-CN"/>
              </w:rPr>
              <w:t>array(VflInferAnaSub)</w:t>
            </w:r>
          </w:p>
        </w:tc>
        <w:tc>
          <w:tcPr>
            <w:tcW w:w="282" w:type="dxa"/>
          </w:tcPr>
          <w:p w14:paraId="6DF7046C" w14:textId="77777777" w:rsidR="002530CF" w:rsidRDefault="002530CF" w:rsidP="00D27676">
            <w:pPr>
              <w:pStyle w:val="TAL"/>
            </w:pPr>
            <w:r>
              <w:rPr>
                <w:lang w:eastAsia="zh-CN"/>
              </w:rPr>
              <w:t>M</w:t>
            </w:r>
          </w:p>
        </w:tc>
        <w:tc>
          <w:tcPr>
            <w:tcW w:w="1117" w:type="dxa"/>
          </w:tcPr>
          <w:p w14:paraId="38718970" w14:textId="77777777" w:rsidR="002530CF" w:rsidRDefault="002530CF" w:rsidP="00D27676">
            <w:pPr>
              <w:pStyle w:val="TAL"/>
            </w:pPr>
            <w:r>
              <w:rPr>
                <w:lang w:eastAsia="zh-CN"/>
              </w:rPr>
              <w:t>1..N</w:t>
            </w:r>
          </w:p>
        </w:tc>
        <w:tc>
          <w:tcPr>
            <w:tcW w:w="3249" w:type="dxa"/>
          </w:tcPr>
          <w:p w14:paraId="76B25E3B" w14:textId="009B7E4F" w:rsidR="002530CF" w:rsidRDefault="004B79AA" w:rsidP="00D27676">
            <w:pPr>
              <w:pStyle w:val="TAL"/>
            </w:pPr>
            <w:r>
              <w:rPr>
                <w:rFonts w:cs="Arial"/>
                <w:szCs w:val="18"/>
                <w:lang w:eastAsia="zh-CN"/>
              </w:rPr>
              <w:t>Contains</w:t>
            </w:r>
            <w:r w:rsidR="002530CF">
              <w:rPr>
                <w:rFonts w:cs="Arial"/>
                <w:szCs w:val="18"/>
                <w:lang w:eastAsia="zh-CN"/>
              </w:rPr>
              <w:t xml:space="preserve"> the VFL inference subscription information for the subscribed analytics ID(s).</w:t>
            </w:r>
          </w:p>
        </w:tc>
        <w:tc>
          <w:tcPr>
            <w:tcW w:w="1277" w:type="dxa"/>
          </w:tcPr>
          <w:p w14:paraId="33D607C1" w14:textId="77777777" w:rsidR="002530CF" w:rsidRDefault="002530CF" w:rsidP="00D27676">
            <w:pPr>
              <w:pStyle w:val="TAL"/>
              <w:rPr>
                <w:rFonts w:cs="Arial"/>
                <w:szCs w:val="18"/>
              </w:rPr>
            </w:pPr>
          </w:p>
        </w:tc>
      </w:tr>
      <w:tr w:rsidR="00711FA2" w14:paraId="084313EA" w14:textId="77777777" w:rsidTr="004B79AA">
        <w:trPr>
          <w:jc w:val="center"/>
        </w:trPr>
        <w:tc>
          <w:tcPr>
            <w:tcW w:w="1459" w:type="dxa"/>
          </w:tcPr>
          <w:p w14:paraId="6C0C14AE" w14:textId="7EE6B4A3" w:rsidR="00711FA2" w:rsidRDefault="00711FA2" w:rsidP="00711FA2">
            <w:pPr>
              <w:pStyle w:val="TAL"/>
            </w:pPr>
            <w:r>
              <w:t>vflInferReq</w:t>
            </w:r>
          </w:p>
        </w:tc>
        <w:tc>
          <w:tcPr>
            <w:tcW w:w="1952" w:type="dxa"/>
          </w:tcPr>
          <w:p w14:paraId="26825551" w14:textId="73ACBAF0" w:rsidR="00711FA2" w:rsidRDefault="00711FA2" w:rsidP="00711FA2">
            <w:pPr>
              <w:pStyle w:val="TAL"/>
              <w:rPr>
                <w:lang w:eastAsia="zh-CN"/>
              </w:rPr>
            </w:pPr>
            <w:r>
              <w:t>VflInferReq</w:t>
            </w:r>
          </w:p>
        </w:tc>
        <w:tc>
          <w:tcPr>
            <w:tcW w:w="282" w:type="dxa"/>
          </w:tcPr>
          <w:p w14:paraId="710FD2DF" w14:textId="448C6E6A" w:rsidR="00711FA2" w:rsidRDefault="00711FA2" w:rsidP="00711FA2">
            <w:pPr>
              <w:pStyle w:val="TAL"/>
              <w:rPr>
                <w:lang w:eastAsia="zh-CN"/>
              </w:rPr>
            </w:pPr>
            <w:r>
              <w:t>O</w:t>
            </w:r>
          </w:p>
        </w:tc>
        <w:tc>
          <w:tcPr>
            <w:tcW w:w="1117" w:type="dxa"/>
          </w:tcPr>
          <w:p w14:paraId="0719BC09" w14:textId="5A74C1A2" w:rsidR="00711FA2" w:rsidRDefault="00711FA2" w:rsidP="00711FA2">
            <w:pPr>
              <w:pStyle w:val="TAL"/>
              <w:rPr>
                <w:lang w:eastAsia="zh-CN"/>
              </w:rPr>
            </w:pPr>
            <w:r>
              <w:t>0..1</w:t>
            </w:r>
          </w:p>
        </w:tc>
        <w:tc>
          <w:tcPr>
            <w:tcW w:w="3249" w:type="dxa"/>
          </w:tcPr>
          <w:p w14:paraId="014F650A" w14:textId="4C35379F" w:rsidR="00711FA2" w:rsidRDefault="00711FA2" w:rsidP="00711FA2">
            <w:pPr>
              <w:pStyle w:val="TAL"/>
              <w:rPr>
                <w:rFonts w:cs="Arial"/>
                <w:szCs w:val="18"/>
                <w:lang w:eastAsia="zh-CN"/>
              </w:rPr>
            </w:pPr>
            <w:r>
              <w:t>Represents required conditions to apply VFL inference.</w:t>
            </w:r>
          </w:p>
        </w:tc>
        <w:tc>
          <w:tcPr>
            <w:tcW w:w="1277" w:type="dxa"/>
          </w:tcPr>
          <w:p w14:paraId="5DE3D3D9" w14:textId="77777777" w:rsidR="00711FA2" w:rsidRDefault="00711FA2" w:rsidP="00711FA2">
            <w:pPr>
              <w:pStyle w:val="TAL"/>
              <w:rPr>
                <w:rFonts w:cs="Arial"/>
                <w:szCs w:val="18"/>
              </w:rPr>
            </w:pPr>
          </w:p>
        </w:tc>
      </w:tr>
      <w:tr w:rsidR="002530CF" w14:paraId="6F68587D" w14:textId="77777777" w:rsidTr="004B79AA">
        <w:trPr>
          <w:jc w:val="center"/>
        </w:trPr>
        <w:tc>
          <w:tcPr>
            <w:tcW w:w="1459" w:type="dxa"/>
          </w:tcPr>
          <w:p w14:paraId="17DE9FD7" w14:textId="77777777" w:rsidR="002530CF" w:rsidRDefault="002530CF" w:rsidP="00D27676">
            <w:pPr>
              <w:pStyle w:val="TAL"/>
            </w:pPr>
            <w:r>
              <w:t>vflInferResults</w:t>
            </w:r>
          </w:p>
        </w:tc>
        <w:tc>
          <w:tcPr>
            <w:tcW w:w="1952" w:type="dxa"/>
          </w:tcPr>
          <w:p w14:paraId="52A6A6F0" w14:textId="77777777" w:rsidR="002530CF" w:rsidRDefault="002530CF" w:rsidP="00D27676">
            <w:pPr>
              <w:pStyle w:val="TAL"/>
            </w:pPr>
            <w:r>
              <w:t>array(VflInferResult)</w:t>
            </w:r>
          </w:p>
        </w:tc>
        <w:tc>
          <w:tcPr>
            <w:tcW w:w="282" w:type="dxa"/>
          </w:tcPr>
          <w:p w14:paraId="5E5F28FE" w14:textId="77777777" w:rsidR="002530CF" w:rsidRDefault="002530CF" w:rsidP="00D27676">
            <w:pPr>
              <w:pStyle w:val="TAL"/>
            </w:pPr>
            <w:r>
              <w:t>O</w:t>
            </w:r>
          </w:p>
        </w:tc>
        <w:tc>
          <w:tcPr>
            <w:tcW w:w="1117" w:type="dxa"/>
          </w:tcPr>
          <w:p w14:paraId="03B47005" w14:textId="77777777" w:rsidR="002530CF" w:rsidRDefault="002530CF" w:rsidP="00D27676">
            <w:pPr>
              <w:pStyle w:val="TAL"/>
            </w:pPr>
            <w:r>
              <w:t>1..N</w:t>
            </w:r>
          </w:p>
        </w:tc>
        <w:tc>
          <w:tcPr>
            <w:tcW w:w="3249" w:type="dxa"/>
          </w:tcPr>
          <w:p w14:paraId="6884FAAF" w14:textId="77777777" w:rsidR="002530CF" w:rsidRDefault="002530CF" w:rsidP="00D27676">
            <w:pPr>
              <w:pStyle w:val="TAL"/>
              <w:rPr>
                <w:lang w:eastAsia="zh-CN"/>
              </w:rPr>
            </w:pPr>
            <w:r>
              <w:t>Represents intermediate VFL inference results</w:t>
            </w:r>
            <w:r w:rsidR="0020021A">
              <w:rPr>
                <w:rFonts w:hint="eastAsia"/>
                <w:lang w:eastAsia="zh-CN"/>
              </w:rPr>
              <w:t>.</w:t>
            </w:r>
          </w:p>
          <w:p w14:paraId="1966C98F" w14:textId="77777777" w:rsidR="0020021A" w:rsidRDefault="0020021A" w:rsidP="00D27676">
            <w:pPr>
              <w:pStyle w:val="TAL"/>
              <w:rPr>
                <w:lang w:eastAsia="zh-CN"/>
              </w:rPr>
            </w:pPr>
          </w:p>
          <w:p w14:paraId="3C3A17D4" w14:textId="6BFE066B" w:rsidR="0020021A" w:rsidRDefault="0020021A" w:rsidP="00D27676">
            <w:pPr>
              <w:pStyle w:val="TAL"/>
            </w:pPr>
            <w:r w:rsidRPr="000D70BF">
              <w:t>This attribute may be present only if immediate reporting was requested via the "</w:t>
            </w:r>
            <w:r>
              <w:t>reportingReqs</w:t>
            </w:r>
            <w:r w:rsidRPr="000D70BF">
              <w:t>" attribute.</w:t>
            </w:r>
          </w:p>
        </w:tc>
        <w:tc>
          <w:tcPr>
            <w:tcW w:w="1277" w:type="dxa"/>
          </w:tcPr>
          <w:p w14:paraId="1BB0F9B5" w14:textId="77777777" w:rsidR="002530CF" w:rsidRDefault="002530CF" w:rsidP="00D27676">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7" w:name="_Toc200962151"/>
      <w:bookmarkStart w:id="1778" w:name="_Toc209530767"/>
      <w:r>
        <w:lastRenderedPageBreak/>
        <w:t>5.</w:t>
      </w:r>
      <w:r w:rsidR="00E17D2D">
        <w:t>7</w:t>
      </w:r>
      <w:r>
        <w:t>.6.2.3</w:t>
      </w:r>
      <w:r>
        <w:tab/>
        <w:t xml:space="preserve">Type </w:t>
      </w:r>
      <w:r>
        <w:rPr>
          <w:rFonts w:eastAsia="等线"/>
        </w:rPr>
        <w:t>VflInferSubPatch</w:t>
      </w:r>
      <w:bookmarkEnd w:id="1777"/>
      <w:bookmarkEnd w:id="1778"/>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6D111C">
        <w:trPr>
          <w:trHeight w:val="139"/>
          <w:jc w:val="center"/>
        </w:trPr>
        <w:tc>
          <w:tcPr>
            <w:tcW w:w="1517" w:type="dxa"/>
            <w:shd w:val="clear" w:color="auto" w:fill="D0CECE"/>
          </w:tcPr>
          <w:p w14:paraId="56405FC0" w14:textId="77777777" w:rsidR="002530CF" w:rsidRDefault="002530CF" w:rsidP="00D27676">
            <w:pPr>
              <w:pStyle w:val="TAH"/>
            </w:pPr>
            <w:r>
              <w:t>Attribute name</w:t>
            </w:r>
          </w:p>
        </w:tc>
        <w:tc>
          <w:tcPr>
            <w:tcW w:w="1895" w:type="dxa"/>
            <w:shd w:val="clear" w:color="auto" w:fill="D0CECE"/>
          </w:tcPr>
          <w:p w14:paraId="7EA63BFC" w14:textId="77777777" w:rsidR="002530CF" w:rsidRDefault="002530CF" w:rsidP="00D27676">
            <w:pPr>
              <w:pStyle w:val="TAH"/>
            </w:pPr>
            <w:r>
              <w:t>Data type</w:t>
            </w:r>
          </w:p>
        </w:tc>
        <w:tc>
          <w:tcPr>
            <w:tcW w:w="282" w:type="dxa"/>
            <w:shd w:val="clear" w:color="auto" w:fill="D0CECE"/>
          </w:tcPr>
          <w:p w14:paraId="4A5840AF" w14:textId="77777777" w:rsidR="002530CF" w:rsidRDefault="002530CF" w:rsidP="00D27676">
            <w:pPr>
              <w:pStyle w:val="TAH"/>
            </w:pPr>
            <w:r>
              <w:t>P</w:t>
            </w:r>
          </w:p>
        </w:tc>
        <w:tc>
          <w:tcPr>
            <w:tcW w:w="1117" w:type="dxa"/>
            <w:shd w:val="clear" w:color="auto" w:fill="D0CECE"/>
          </w:tcPr>
          <w:p w14:paraId="36B66971" w14:textId="77777777" w:rsidR="002530CF" w:rsidRDefault="002530CF" w:rsidP="00D27676">
            <w:pPr>
              <w:pStyle w:val="TAH"/>
            </w:pPr>
            <w:r>
              <w:t>Cardinality</w:t>
            </w:r>
          </w:p>
        </w:tc>
        <w:tc>
          <w:tcPr>
            <w:tcW w:w="3252" w:type="dxa"/>
            <w:shd w:val="clear" w:color="auto" w:fill="D0CECE"/>
          </w:tcPr>
          <w:p w14:paraId="0EF7F529" w14:textId="77777777" w:rsidR="002530CF" w:rsidRDefault="002530CF" w:rsidP="00D27676">
            <w:pPr>
              <w:pStyle w:val="TAH"/>
            </w:pPr>
            <w:r>
              <w:rPr>
                <w:rFonts w:cs="Arial"/>
                <w:szCs w:val="18"/>
              </w:rPr>
              <w:t>Description</w:t>
            </w:r>
          </w:p>
        </w:tc>
        <w:tc>
          <w:tcPr>
            <w:tcW w:w="127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6D111C">
        <w:trPr>
          <w:jc w:val="center"/>
        </w:trPr>
        <w:tc>
          <w:tcPr>
            <w:tcW w:w="1517" w:type="dxa"/>
          </w:tcPr>
          <w:p w14:paraId="55B564B8" w14:textId="68495784" w:rsidR="002530CF" w:rsidRDefault="002530CF" w:rsidP="00D27676">
            <w:pPr>
              <w:pStyle w:val="TAL"/>
            </w:pPr>
            <w:r>
              <w:t>notif</w:t>
            </w:r>
            <w:r w:rsidR="00D9797A">
              <w:t>CorrId</w:t>
            </w:r>
          </w:p>
        </w:tc>
        <w:tc>
          <w:tcPr>
            <w:tcW w:w="1895" w:type="dxa"/>
          </w:tcPr>
          <w:p w14:paraId="2AE5DCA2" w14:textId="60AF5358" w:rsidR="002530CF" w:rsidRDefault="00D9797A" w:rsidP="00D27676">
            <w:pPr>
              <w:pStyle w:val="TAL"/>
              <w:rPr>
                <w:lang w:eastAsia="zh-CN"/>
              </w:rPr>
            </w:pPr>
            <w:r>
              <w:t>string</w:t>
            </w:r>
          </w:p>
        </w:tc>
        <w:tc>
          <w:tcPr>
            <w:tcW w:w="282" w:type="dxa"/>
          </w:tcPr>
          <w:p w14:paraId="4F4DFB02" w14:textId="77777777" w:rsidR="002530CF" w:rsidRDefault="002530CF" w:rsidP="00D27676">
            <w:pPr>
              <w:pStyle w:val="TAL"/>
              <w:rPr>
                <w:lang w:eastAsia="zh-CN"/>
              </w:rPr>
            </w:pPr>
            <w:r>
              <w:t>O</w:t>
            </w:r>
          </w:p>
        </w:tc>
        <w:tc>
          <w:tcPr>
            <w:tcW w:w="1117" w:type="dxa"/>
          </w:tcPr>
          <w:p w14:paraId="7DA3527D" w14:textId="77777777" w:rsidR="002530CF" w:rsidRDefault="002530CF" w:rsidP="00D27676">
            <w:pPr>
              <w:pStyle w:val="TAL"/>
              <w:rPr>
                <w:lang w:eastAsia="zh-CN"/>
              </w:rPr>
            </w:pPr>
            <w:r>
              <w:t>0..1</w:t>
            </w:r>
          </w:p>
        </w:tc>
        <w:tc>
          <w:tcPr>
            <w:tcW w:w="3252" w:type="dxa"/>
          </w:tcPr>
          <w:p w14:paraId="7DA092A6" w14:textId="411D4DF5" w:rsidR="002530CF" w:rsidRPr="00F62EC0" w:rsidRDefault="00D9797A" w:rsidP="00D27676">
            <w:pPr>
              <w:pStyle w:val="TAL"/>
            </w:pPr>
            <w:r>
              <w:t>The value of Notification Correlation ID in the corresponding notification</w:t>
            </w:r>
            <w:r w:rsidR="002530CF">
              <w:rPr>
                <w:lang w:val="en-US" w:eastAsia="ja-JP"/>
              </w:rPr>
              <w:t>.</w:t>
            </w:r>
          </w:p>
        </w:tc>
        <w:tc>
          <w:tcPr>
            <w:tcW w:w="1273" w:type="dxa"/>
          </w:tcPr>
          <w:p w14:paraId="1426D348" w14:textId="77777777" w:rsidR="002530CF" w:rsidRDefault="002530CF" w:rsidP="00D27676">
            <w:pPr>
              <w:pStyle w:val="TAL"/>
              <w:rPr>
                <w:rFonts w:cs="Arial"/>
                <w:szCs w:val="18"/>
              </w:rPr>
            </w:pPr>
          </w:p>
        </w:tc>
      </w:tr>
      <w:tr w:rsidR="002530CF" w14:paraId="75046239" w14:textId="77777777" w:rsidTr="006D111C">
        <w:trPr>
          <w:jc w:val="center"/>
        </w:trPr>
        <w:tc>
          <w:tcPr>
            <w:tcW w:w="1517" w:type="dxa"/>
          </w:tcPr>
          <w:p w14:paraId="5B414CB5" w14:textId="77777777" w:rsidR="002530CF" w:rsidRDefault="002530CF" w:rsidP="00D27676">
            <w:pPr>
              <w:pStyle w:val="TAL"/>
            </w:pPr>
            <w:r>
              <w:t>notifUri</w:t>
            </w:r>
          </w:p>
        </w:tc>
        <w:tc>
          <w:tcPr>
            <w:tcW w:w="1895" w:type="dxa"/>
          </w:tcPr>
          <w:p w14:paraId="7328AB2B" w14:textId="77777777" w:rsidR="002530CF" w:rsidRDefault="002530CF" w:rsidP="00D27676">
            <w:pPr>
              <w:pStyle w:val="TAL"/>
            </w:pPr>
            <w:r>
              <w:t>Uri</w:t>
            </w:r>
          </w:p>
        </w:tc>
        <w:tc>
          <w:tcPr>
            <w:tcW w:w="282" w:type="dxa"/>
          </w:tcPr>
          <w:p w14:paraId="7A3B94A4" w14:textId="77777777" w:rsidR="002530CF" w:rsidRDefault="002530CF" w:rsidP="00D27676">
            <w:pPr>
              <w:pStyle w:val="TAL"/>
            </w:pPr>
            <w:r>
              <w:t>O</w:t>
            </w:r>
          </w:p>
        </w:tc>
        <w:tc>
          <w:tcPr>
            <w:tcW w:w="1117" w:type="dxa"/>
          </w:tcPr>
          <w:p w14:paraId="5AC259E1" w14:textId="77777777" w:rsidR="002530CF" w:rsidRDefault="002530CF" w:rsidP="00D27676">
            <w:pPr>
              <w:pStyle w:val="TAL"/>
            </w:pPr>
            <w:r>
              <w:t>0..1</w:t>
            </w:r>
          </w:p>
        </w:tc>
        <w:tc>
          <w:tcPr>
            <w:tcW w:w="3252"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73" w:type="dxa"/>
          </w:tcPr>
          <w:p w14:paraId="092895B8" w14:textId="77777777" w:rsidR="002530CF" w:rsidRDefault="002530CF" w:rsidP="00D27676">
            <w:pPr>
              <w:pStyle w:val="TAL"/>
              <w:rPr>
                <w:rFonts w:cs="Arial"/>
                <w:szCs w:val="18"/>
              </w:rPr>
            </w:pPr>
          </w:p>
        </w:tc>
      </w:tr>
      <w:tr w:rsidR="006D111C" w14:paraId="749A3183" w14:textId="77777777" w:rsidTr="006D111C">
        <w:trPr>
          <w:jc w:val="center"/>
        </w:trPr>
        <w:tc>
          <w:tcPr>
            <w:tcW w:w="1517" w:type="dxa"/>
          </w:tcPr>
          <w:p w14:paraId="027F0709" w14:textId="5A100961" w:rsidR="006D111C" w:rsidRDefault="006D111C" w:rsidP="006D111C">
            <w:pPr>
              <w:pStyle w:val="TAL"/>
            </w:pPr>
            <w:r>
              <w:t>reportingReqs</w:t>
            </w:r>
          </w:p>
        </w:tc>
        <w:tc>
          <w:tcPr>
            <w:tcW w:w="1895" w:type="dxa"/>
          </w:tcPr>
          <w:p w14:paraId="5E3D8A68" w14:textId="3444BE42" w:rsidR="006D111C" w:rsidRDefault="006D111C" w:rsidP="006D111C">
            <w:pPr>
              <w:pStyle w:val="TAL"/>
            </w:pPr>
            <w:r>
              <w:t>ReportingInformation</w:t>
            </w:r>
          </w:p>
        </w:tc>
        <w:tc>
          <w:tcPr>
            <w:tcW w:w="282" w:type="dxa"/>
          </w:tcPr>
          <w:p w14:paraId="79F3A314" w14:textId="4C43B2A8" w:rsidR="006D111C" w:rsidRDefault="006D111C" w:rsidP="006D111C">
            <w:pPr>
              <w:pStyle w:val="TAL"/>
            </w:pPr>
            <w:r>
              <w:t>O</w:t>
            </w:r>
          </w:p>
        </w:tc>
        <w:tc>
          <w:tcPr>
            <w:tcW w:w="1117" w:type="dxa"/>
          </w:tcPr>
          <w:p w14:paraId="12C42B4F" w14:textId="5C29B836" w:rsidR="006D111C" w:rsidRDefault="006D111C" w:rsidP="006D111C">
            <w:pPr>
              <w:pStyle w:val="TAL"/>
            </w:pPr>
            <w:r>
              <w:t>0..1</w:t>
            </w:r>
          </w:p>
        </w:tc>
        <w:tc>
          <w:tcPr>
            <w:tcW w:w="3252" w:type="dxa"/>
          </w:tcPr>
          <w:p w14:paraId="0ABE1EB0" w14:textId="478CE002" w:rsidR="006D111C" w:rsidRDefault="006D111C" w:rsidP="006D111C">
            <w:pPr>
              <w:pStyle w:val="TAL"/>
              <w:rPr>
                <w:lang w:val="en-US" w:eastAsia="ja-JP"/>
              </w:rPr>
            </w:pPr>
            <w:r>
              <w:t>Reporting requirements of the VFL inference subscription.</w:t>
            </w:r>
          </w:p>
        </w:tc>
        <w:tc>
          <w:tcPr>
            <w:tcW w:w="1273" w:type="dxa"/>
          </w:tcPr>
          <w:p w14:paraId="3AAC0720" w14:textId="77777777" w:rsidR="006D111C" w:rsidRDefault="006D111C" w:rsidP="006D111C">
            <w:pPr>
              <w:pStyle w:val="TAL"/>
              <w:rPr>
                <w:rFonts w:cs="Arial"/>
                <w:szCs w:val="18"/>
              </w:rPr>
            </w:pPr>
          </w:p>
        </w:tc>
      </w:tr>
      <w:tr w:rsidR="006D111C" w14:paraId="43BDD405" w14:textId="77777777" w:rsidTr="006D111C">
        <w:trPr>
          <w:jc w:val="center"/>
        </w:trPr>
        <w:tc>
          <w:tcPr>
            <w:tcW w:w="1517" w:type="dxa"/>
          </w:tcPr>
          <w:p w14:paraId="07438BAC" w14:textId="027A9841" w:rsidR="006D111C" w:rsidRDefault="006D111C" w:rsidP="006D111C">
            <w:pPr>
              <w:pStyle w:val="TAL"/>
            </w:pPr>
            <w:r>
              <w:t>vflInferAnaSubs</w:t>
            </w:r>
          </w:p>
        </w:tc>
        <w:tc>
          <w:tcPr>
            <w:tcW w:w="1895" w:type="dxa"/>
          </w:tcPr>
          <w:p w14:paraId="4551FB0F" w14:textId="342F9BD4" w:rsidR="006D111C" w:rsidRDefault="006D111C" w:rsidP="006D111C">
            <w:pPr>
              <w:pStyle w:val="TAL"/>
            </w:pPr>
            <w:r>
              <w:rPr>
                <w:lang w:eastAsia="zh-CN"/>
              </w:rPr>
              <w:t>array(VflInferAnaSub)</w:t>
            </w:r>
          </w:p>
        </w:tc>
        <w:tc>
          <w:tcPr>
            <w:tcW w:w="282" w:type="dxa"/>
          </w:tcPr>
          <w:p w14:paraId="7519436A" w14:textId="2179DFEC" w:rsidR="006D111C" w:rsidRDefault="006D111C" w:rsidP="006D111C">
            <w:pPr>
              <w:pStyle w:val="TAL"/>
            </w:pPr>
            <w:r>
              <w:rPr>
                <w:lang w:eastAsia="zh-CN"/>
              </w:rPr>
              <w:t>O</w:t>
            </w:r>
          </w:p>
        </w:tc>
        <w:tc>
          <w:tcPr>
            <w:tcW w:w="1117" w:type="dxa"/>
          </w:tcPr>
          <w:p w14:paraId="653C38F5" w14:textId="5B902B49" w:rsidR="006D111C" w:rsidRDefault="006D111C" w:rsidP="006D111C">
            <w:pPr>
              <w:pStyle w:val="TAL"/>
            </w:pPr>
            <w:r>
              <w:rPr>
                <w:lang w:eastAsia="zh-CN"/>
              </w:rPr>
              <w:t>1..N</w:t>
            </w:r>
          </w:p>
        </w:tc>
        <w:tc>
          <w:tcPr>
            <w:tcW w:w="3252" w:type="dxa"/>
          </w:tcPr>
          <w:p w14:paraId="52620E28" w14:textId="44D98575" w:rsidR="006D111C" w:rsidRDefault="006D111C" w:rsidP="006D111C">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16C5F7BD" w14:textId="77777777" w:rsidR="006D111C" w:rsidRDefault="006D111C" w:rsidP="006D111C">
            <w:pPr>
              <w:pStyle w:val="TAL"/>
              <w:rPr>
                <w:rFonts w:cs="Arial"/>
                <w:szCs w:val="18"/>
              </w:rPr>
            </w:pPr>
          </w:p>
        </w:tc>
      </w:tr>
      <w:tr w:rsidR="002530CF" w14:paraId="3AD18C2D" w14:textId="77777777" w:rsidTr="006D111C">
        <w:trPr>
          <w:jc w:val="center"/>
        </w:trPr>
        <w:tc>
          <w:tcPr>
            <w:tcW w:w="1517" w:type="dxa"/>
          </w:tcPr>
          <w:p w14:paraId="44390F41" w14:textId="77777777" w:rsidR="002530CF" w:rsidRDefault="002530CF" w:rsidP="00D27676">
            <w:pPr>
              <w:pStyle w:val="TAL"/>
            </w:pPr>
            <w:r>
              <w:t>vflInferReq</w:t>
            </w:r>
          </w:p>
        </w:tc>
        <w:tc>
          <w:tcPr>
            <w:tcW w:w="1895" w:type="dxa"/>
          </w:tcPr>
          <w:p w14:paraId="5C0B15D7" w14:textId="77777777" w:rsidR="002530CF" w:rsidRDefault="002530CF" w:rsidP="00D27676">
            <w:pPr>
              <w:pStyle w:val="TAL"/>
            </w:pPr>
            <w:r>
              <w:t>VflInferReq</w:t>
            </w:r>
          </w:p>
        </w:tc>
        <w:tc>
          <w:tcPr>
            <w:tcW w:w="282" w:type="dxa"/>
          </w:tcPr>
          <w:p w14:paraId="3051C228" w14:textId="77777777" w:rsidR="002530CF" w:rsidRDefault="002530CF" w:rsidP="00D27676">
            <w:pPr>
              <w:pStyle w:val="TAL"/>
            </w:pPr>
            <w:r>
              <w:t>O</w:t>
            </w:r>
          </w:p>
        </w:tc>
        <w:tc>
          <w:tcPr>
            <w:tcW w:w="1117" w:type="dxa"/>
          </w:tcPr>
          <w:p w14:paraId="4B924555" w14:textId="77777777" w:rsidR="002530CF" w:rsidRDefault="002530CF" w:rsidP="00D27676">
            <w:pPr>
              <w:pStyle w:val="TAL"/>
            </w:pPr>
            <w:r>
              <w:t>0..1</w:t>
            </w:r>
          </w:p>
        </w:tc>
        <w:tc>
          <w:tcPr>
            <w:tcW w:w="3252" w:type="dxa"/>
          </w:tcPr>
          <w:p w14:paraId="457AAEB0" w14:textId="77777777" w:rsidR="002530CF" w:rsidRDefault="002530CF" w:rsidP="00D27676">
            <w:pPr>
              <w:pStyle w:val="TAL"/>
              <w:rPr>
                <w:lang w:val="en-US" w:eastAsia="ja-JP"/>
              </w:rPr>
            </w:pPr>
            <w:r>
              <w:t>Represents required conditions to apply VFL inference.</w:t>
            </w:r>
          </w:p>
        </w:tc>
        <w:tc>
          <w:tcPr>
            <w:tcW w:w="1273" w:type="dxa"/>
          </w:tcPr>
          <w:p w14:paraId="0E8C637E" w14:textId="77777777" w:rsidR="002530CF" w:rsidRDefault="002530CF" w:rsidP="00D27676">
            <w:pPr>
              <w:pStyle w:val="TAL"/>
              <w:rPr>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1779" w:name="_Toc209530768"/>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79"/>
    </w:p>
    <w:p w14:paraId="4388F7D2" w14:textId="77777777" w:rsidR="002530CF" w:rsidRPr="008201B7" w:rsidRDefault="002530CF" w:rsidP="002530CF">
      <w:pPr>
        <w:pStyle w:val="50"/>
      </w:pPr>
      <w:bookmarkStart w:id="1780" w:name="_Toc209530769"/>
      <w:r>
        <w:t>5.</w:t>
      </w:r>
      <w:r w:rsidR="00E17D2D">
        <w:t>7</w:t>
      </w:r>
      <w:r>
        <w:t>.</w:t>
      </w:r>
      <w:r w:rsidRPr="008201B7">
        <w:t>6.3.1</w:t>
      </w:r>
      <w:r w:rsidRPr="008201B7">
        <w:tab/>
        <w:t>Introduction</w:t>
      </w:r>
      <w:bookmarkEnd w:id="1780"/>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1" w:name="_Toc209530770"/>
      <w:r>
        <w:t>5.</w:t>
      </w:r>
      <w:r w:rsidR="00E17D2D">
        <w:t>7</w:t>
      </w:r>
      <w:r>
        <w:t>.</w:t>
      </w:r>
      <w:r w:rsidRPr="008201B7">
        <w:t>6.3.2</w:t>
      </w:r>
      <w:r w:rsidRPr="008201B7">
        <w:tab/>
        <w:t>Simple data types</w:t>
      </w:r>
      <w:bookmarkEnd w:id="1781"/>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2" w:name="_Toc209530771"/>
      <w:r>
        <w:t>5.</w:t>
      </w:r>
      <w:r w:rsidR="00E17D2D">
        <w:t>7</w:t>
      </w:r>
      <w:r>
        <w:t>.</w:t>
      </w:r>
      <w:r w:rsidRPr="008201B7">
        <w:t>7</w:t>
      </w:r>
      <w:r w:rsidRPr="008201B7">
        <w:tab/>
        <w:t>Error Handling</w:t>
      </w:r>
      <w:bookmarkEnd w:id="1782"/>
    </w:p>
    <w:p w14:paraId="18E9A06D" w14:textId="77777777" w:rsidR="002530CF" w:rsidRPr="008201B7" w:rsidRDefault="002530CF" w:rsidP="002530CF">
      <w:pPr>
        <w:pStyle w:val="40"/>
      </w:pPr>
      <w:bookmarkStart w:id="1783" w:name="_Toc209530772"/>
      <w:r>
        <w:t>5.</w:t>
      </w:r>
      <w:r w:rsidR="00E17D2D">
        <w:t>7</w:t>
      </w:r>
      <w:r>
        <w:t>.</w:t>
      </w:r>
      <w:r w:rsidRPr="008201B7">
        <w:t>7.1</w:t>
      </w:r>
      <w:r w:rsidRPr="008201B7">
        <w:tab/>
        <w:t>General</w:t>
      </w:r>
      <w:bookmarkEnd w:id="1783"/>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4" w:name="_Toc209530773"/>
      <w:r>
        <w:t>5.</w:t>
      </w:r>
      <w:r w:rsidR="00E17D2D">
        <w:t>7</w:t>
      </w:r>
      <w:r>
        <w:t>.</w:t>
      </w:r>
      <w:r w:rsidRPr="008201B7">
        <w:t>7.2</w:t>
      </w:r>
      <w:r w:rsidRPr="008201B7">
        <w:tab/>
        <w:t>Protocol Errors</w:t>
      </w:r>
      <w:bookmarkEnd w:id="1784"/>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5" w:name="_Toc209530774"/>
      <w:r>
        <w:t>5.</w:t>
      </w:r>
      <w:r w:rsidR="00E17D2D">
        <w:t>7</w:t>
      </w:r>
      <w:r>
        <w:t>.</w:t>
      </w:r>
      <w:r w:rsidRPr="008201B7">
        <w:t>7.3</w:t>
      </w:r>
      <w:r w:rsidRPr="008201B7">
        <w:tab/>
        <w:t>Application Errors</w:t>
      </w:r>
      <w:bookmarkEnd w:id="1785"/>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lastRenderedPageBreak/>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711FA2" w:rsidRPr="008201B7" w14:paraId="6CA00E17"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B5B30F4" w14:textId="26483592"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326" w:type="dxa"/>
            <w:tcBorders>
              <w:top w:val="single" w:sz="6" w:space="0" w:color="auto"/>
              <w:left w:val="single" w:sz="6" w:space="0" w:color="auto"/>
              <w:bottom w:val="single" w:sz="6" w:space="0" w:color="auto"/>
              <w:right w:val="single" w:sz="6" w:space="0" w:color="auto"/>
            </w:tcBorders>
          </w:tcPr>
          <w:p w14:paraId="1471C20E" w14:textId="3B3BF0A4" w:rsidR="00711FA2" w:rsidRPr="00995A6F" w:rsidRDefault="00711FA2" w:rsidP="00711FA2">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B2E5C83" w14:textId="058B8BD0"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711FA2" w:rsidRPr="008201B7" w14:paraId="253C6AA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A80CCBA" w14:textId="12DCF095"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5A3AC825" w14:textId="28E02C57"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C1D25B6" w14:textId="55145F41"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711FA2" w:rsidRPr="008201B7" w14:paraId="58B30ED1"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7D4503F6" w14:textId="09971A3B"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5BB5F910" w14:textId="04D60634"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F20CF06" w14:textId="21B8B848"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1786" w:name="_Toc209530775"/>
      <w:r>
        <w:t>5.</w:t>
      </w:r>
      <w:r w:rsidR="00E17D2D">
        <w:t>7</w:t>
      </w:r>
      <w:r>
        <w:t>.</w:t>
      </w:r>
      <w:r w:rsidRPr="008201B7">
        <w:t>8</w:t>
      </w:r>
      <w:r w:rsidRPr="008201B7">
        <w:rPr>
          <w:lang w:eastAsia="zh-CN"/>
        </w:rPr>
        <w:tab/>
        <w:t>Feature negotiation</w:t>
      </w:r>
      <w:bookmarkEnd w:id="1786"/>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7" w:name="_Toc209530776"/>
      <w:r>
        <w:t>5.</w:t>
      </w:r>
      <w:r w:rsidR="00E17D2D">
        <w:t>7</w:t>
      </w:r>
      <w:r>
        <w:t>.</w:t>
      </w:r>
      <w:r w:rsidRPr="008201B7">
        <w:t>9</w:t>
      </w:r>
      <w:r w:rsidRPr="008201B7">
        <w:tab/>
        <w:t>Security</w:t>
      </w:r>
      <w:bookmarkEnd w:id="1787"/>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88" w:name="_Toc209530777"/>
      <w:r>
        <w:t>5.</w:t>
      </w:r>
      <w:r w:rsidR="00F71C1C">
        <w:t>8</w:t>
      </w:r>
      <w:r w:rsidRPr="008201B7">
        <w:tab/>
      </w:r>
      <w:r>
        <w:t>Nnef_Inference</w:t>
      </w:r>
      <w:r w:rsidRPr="008201B7">
        <w:t xml:space="preserve"> Service API</w:t>
      </w:r>
      <w:bookmarkEnd w:id="1788"/>
      <w:r w:rsidRPr="008201B7">
        <w:t xml:space="preserve"> </w:t>
      </w:r>
    </w:p>
    <w:p w14:paraId="36ACBED5" w14:textId="77777777" w:rsidR="0026103C" w:rsidRPr="008201B7" w:rsidRDefault="0026103C" w:rsidP="0026103C">
      <w:pPr>
        <w:pStyle w:val="30"/>
      </w:pPr>
      <w:bookmarkStart w:id="1789" w:name="_Toc209530778"/>
      <w:r>
        <w:t>5.</w:t>
      </w:r>
      <w:r w:rsidR="00F71C1C">
        <w:t>8</w:t>
      </w:r>
      <w:r>
        <w:t>.</w:t>
      </w:r>
      <w:r w:rsidRPr="008201B7">
        <w:t>1</w:t>
      </w:r>
      <w:r w:rsidRPr="008201B7">
        <w:tab/>
        <w:t>Introduction</w:t>
      </w:r>
      <w:bookmarkEnd w:id="1789"/>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lastRenderedPageBreak/>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0" w:name="_Toc209530779"/>
      <w:r>
        <w:t>5.</w:t>
      </w:r>
      <w:r w:rsidR="00F71C1C">
        <w:t>8</w:t>
      </w:r>
      <w:r>
        <w:t>.</w:t>
      </w:r>
      <w:r w:rsidRPr="008201B7">
        <w:t>2</w:t>
      </w:r>
      <w:r w:rsidRPr="008201B7">
        <w:tab/>
        <w:t>Usage of HTTP</w:t>
      </w:r>
      <w:bookmarkEnd w:id="1790"/>
    </w:p>
    <w:p w14:paraId="7ABC43A5" w14:textId="77777777" w:rsidR="0026103C" w:rsidRPr="008201B7" w:rsidRDefault="0026103C" w:rsidP="0026103C">
      <w:pPr>
        <w:pStyle w:val="40"/>
      </w:pPr>
      <w:bookmarkStart w:id="1791" w:name="_Toc209530780"/>
      <w:r>
        <w:t>5.</w:t>
      </w:r>
      <w:r w:rsidR="00F71C1C">
        <w:t>8</w:t>
      </w:r>
      <w:r>
        <w:t>.</w:t>
      </w:r>
      <w:r w:rsidRPr="008201B7">
        <w:t>2.1</w:t>
      </w:r>
      <w:r w:rsidRPr="008201B7">
        <w:tab/>
        <w:t>General</w:t>
      </w:r>
      <w:bookmarkEnd w:id="1791"/>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2" w:name="_Toc209530781"/>
      <w:r>
        <w:t>5.</w:t>
      </w:r>
      <w:r w:rsidR="00F71C1C">
        <w:t>8</w:t>
      </w:r>
      <w:r>
        <w:t>.</w:t>
      </w:r>
      <w:r w:rsidRPr="008201B7">
        <w:t>2.2</w:t>
      </w:r>
      <w:r w:rsidRPr="008201B7">
        <w:tab/>
        <w:t>HTTP standard headers</w:t>
      </w:r>
      <w:bookmarkEnd w:id="1792"/>
    </w:p>
    <w:p w14:paraId="4F37925F" w14:textId="77777777" w:rsidR="0026103C" w:rsidRPr="008201B7" w:rsidRDefault="0026103C" w:rsidP="0026103C">
      <w:pPr>
        <w:pStyle w:val="50"/>
        <w:rPr>
          <w:lang w:eastAsia="zh-CN"/>
        </w:rPr>
      </w:pPr>
      <w:bookmarkStart w:id="1793" w:name="_Toc209530782"/>
      <w:r>
        <w:t>5.</w:t>
      </w:r>
      <w:r w:rsidR="00F71C1C">
        <w:t>8</w:t>
      </w:r>
      <w:r>
        <w:t>.</w:t>
      </w:r>
      <w:r w:rsidRPr="008201B7">
        <w:t>2.2.1</w:t>
      </w:r>
      <w:r w:rsidRPr="008201B7">
        <w:rPr>
          <w:lang w:eastAsia="zh-CN"/>
        </w:rPr>
        <w:tab/>
        <w:t>General</w:t>
      </w:r>
      <w:bookmarkEnd w:id="1793"/>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4" w:name="_Toc209530783"/>
      <w:r>
        <w:t>5.</w:t>
      </w:r>
      <w:r w:rsidR="00F71C1C">
        <w:t>8</w:t>
      </w:r>
      <w:r>
        <w:t>.</w:t>
      </w:r>
      <w:r w:rsidRPr="008201B7">
        <w:t>2.2.2</w:t>
      </w:r>
      <w:r w:rsidRPr="008201B7">
        <w:tab/>
        <w:t>Content type</w:t>
      </w:r>
      <w:bookmarkEnd w:id="1794"/>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5" w:name="_Toc209530784"/>
      <w:r>
        <w:t>5.</w:t>
      </w:r>
      <w:r w:rsidR="00F71C1C">
        <w:t>8</w:t>
      </w:r>
      <w:r>
        <w:t>.</w:t>
      </w:r>
      <w:r w:rsidRPr="008201B7">
        <w:t>2.3</w:t>
      </w:r>
      <w:r w:rsidRPr="008201B7">
        <w:tab/>
        <w:t>HTTP custom headers</w:t>
      </w:r>
      <w:bookmarkEnd w:id="1795"/>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6" w:name="_Toc209530785"/>
      <w:r>
        <w:t>5.</w:t>
      </w:r>
      <w:r w:rsidR="00F71C1C">
        <w:t>8</w:t>
      </w:r>
      <w:r>
        <w:t>.</w:t>
      </w:r>
      <w:r w:rsidRPr="008201B7">
        <w:t>3</w:t>
      </w:r>
      <w:r w:rsidRPr="008201B7">
        <w:tab/>
        <w:t>Resources</w:t>
      </w:r>
      <w:bookmarkEnd w:id="1796"/>
      <w:r w:rsidRPr="008201B7">
        <w:t xml:space="preserve"> </w:t>
      </w:r>
    </w:p>
    <w:p w14:paraId="1DBC54C5" w14:textId="77777777" w:rsidR="0026103C" w:rsidRPr="008201B7" w:rsidRDefault="0026103C" w:rsidP="0026103C">
      <w:pPr>
        <w:pStyle w:val="40"/>
      </w:pPr>
      <w:bookmarkStart w:id="1797" w:name="_Toc209530786"/>
      <w:r>
        <w:t>5.</w:t>
      </w:r>
      <w:r w:rsidR="00F71C1C">
        <w:t>8</w:t>
      </w:r>
      <w:r>
        <w:t>.</w:t>
      </w:r>
      <w:r w:rsidRPr="008201B7">
        <w:t>3.1</w:t>
      </w:r>
      <w:r w:rsidRPr="008201B7">
        <w:tab/>
        <w:t>Overview</w:t>
      </w:r>
      <w:bookmarkEnd w:id="1797"/>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90" type="#_x0000_t75" style="width:343.15pt;height:150pt" o:ole="">
            <v:imagedata r:id="rId111" o:title=""/>
          </v:shape>
          <o:OLEObject Type="Embed" ProgID="Visio.Drawing.15" ShapeID="_x0000_i1090" DrawAspect="Content" ObjectID="_1826970160"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798"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798"/>
    </w:p>
    <w:p w14:paraId="714BADCB" w14:textId="77777777" w:rsidR="0026103C" w:rsidRPr="008201B7" w:rsidRDefault="00F71C1C" w:rsidP="0026103C">
      <w:pPr>
        <w:pStyle w:val="50"/>
      </w:pPr>
      <w:bookmarkStart w:id="1799" w:name="_Toc209530788"/>
      <w:r>
        <w:t>5.8</w:t>
      </w:r>
      <w:r w:rsidR="0026103C">
        <w:t>.</w:t>
      </w:r>
      <w:r w:rsidR="0026103C" w:rsidRPr="008201B7">
        <w:t>3.2.1</w:t>
      </w:r>
      <w:r w:rsidR="0026103C" w:rsidRPr="008201B7">
        <w:tab/>
        <w:t>Description</w:t>
      </w:r>
      <w:bookmarkEnd w:id="1799"/>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0" w:name="_Toc209530789"/>
      <w:r>
        <w:t>5.8</w:t>
      </w:r>
      <w:r w:rsidR="0026103C">
        <w:t>.</w:t>
      </w:r>
      <w:r w:rsidR="0026103C" w:rsidRPr="008201B7">
        <w:t>3.2.2</w:t>
      </w:r>
      <w:r w:rsidR="0026103C" w:rsidRPr="008201B7">
        <w:tab/>
        <w:t>Resource Definition</w:t>
      </w:r>
      <w:bookmarkEnd w:id="1800"/>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1" w:name="_Toc209530790"/>
      <w:r>
        <w:t>5.8</w:t>
      </w:r>
      <w:r w:rsidR="0026103C">
        <w:t>.</w:t>
      </w:r>
      <w:r w:rsidR="0026103C" w:rsidRPr="008201B7">
        <w:t>3.2.3</w:t>
      </w:r>
      <w:r w:rsidR="0026103C" w:rsidRPr="008201B7">
        <w:tab/>
        <w:t>Resource Standard Methods</w:t>
      </w:r>
      <w:bookmarkEnd w:id="1801"/>
    </w:p>
    <w:p w14:paraId="6533FB2D" w14:textId="77777777" w:rsidR="0026103C" w:rsidRPr="008201B7" w:rsidRDefault="00F71C1C" w:rsidP="0026103C">
      <w:pPr>
        <w:pStyle w:val="6"/>
      </w:pPr>
      <w:bookmarkStart w:id="1802" w:name="_Toc209530791"/>
      <w:r>
        <w:t>5.8</w:t>
      </w:r>
      <w:r w:rsidR="0026103C">
        <w:t>.</w:t>
      </w:r>
      <w:r w:rsidR="0026103C" w:rsidRPr="008201B7">
        <w:t>3.2.3.1</w:t>
      </w:r>
      <w:r w:rsidR="0026103C" w:rsidRPr="008201B7">
        <w:tab/>
        <w:t>POST</w:t>
      </w:r>
      <w:bookmarkEnd w:id="1802"/>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lastRenderedPageBreak/>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1803" w:name="_Toc209530792"/>
      <w:r>
        <w:t>5.8</w:t>
      </w:r>
      <w:r w:rsidR="0026103C">
        <w:t>.</w:t>
      </w:r>
      <w:r w:rsidR="0026103C" w:rsidRPr="008201B7">
        <w:t>3.3</w:t>
      </w:r>
      <w:r w:rsidR="0026103C" w:rsidRPr="008201B7">
        <w:tab/>
        <w:t xml:space="preserve">Resource: </w:t>
      </w:r>
      <w:r w:rsidR="0026103C">
        <w:t>Individual Inference subscription</w:t>
      </w:r>
      <w:bookmarkEnd w:id="1803"/>
    </w:p>
    <w:p w14:paraId="332CFFD7" w14:textId="77777777" w:rsidR="0026103C" w:rsidRPr="008201B7" w:rsidRDefault="00F71C1C" w:rsidP="0026103C">
      <w:pPr>
        <w:pStyle w:val="50"/>
      </w:pPr>
      <w:bookmarkStart w:id="1804" w:name="_Toc209530793"/>
      <w:r>
        <w:t>5.8</w:t>
      </w:r>
      <w:r w:rsidR="0026103C">
        <w:t>.</w:t>
      </w:r>
      <w:r w:rsidR="0026103C" w:rsidRPr="008201B7">
        <w:t>3.3.1</w:t>
      </w:r>
      <w:r w:rsidR="0026103C" w:rsidRPr="008201B7">
        <w:tab/>
        <w:t>Description</w:t>
      </w:r>
      <w:bookmarkEnd w:id="1804"/>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5" w:name="_Toc209530794"/>
      <w:r>
        <w:t>5.8</w:t>
      </w:r>
      <w:r w:rsidR="0026103C">
        <w:t>.</w:t>
      </w:r>
      <w:r w:rsidR="0026103C" w:rsidRPr="008201B7">
        <w:t>3.3.2</w:t>
      </w:r>
      <w:r w:rsidR="0026103C" w:rsidRPr="008201B7">
        <w:tab/>
        <w:t>Resource Definition</w:t>
      </w:r>
      <w:bookmarkEnd w:id="1805"/>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lastRenderedPageBreak/>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6" w:name="_Toc209530795"/>
      <w:r>
        <w:t>5.8</w:t>
      </w:r>
      <w:r w:rsidR="0026103C">
        <w:t>.</w:t>
      </w:r>
      <w:r w:rsidR="0026103C" w:rsidRPr="008201B7">
        <w:t>3.3.3</w:t>
      </w:r>
      <w:r w:rsidR="0026103C" w:rsidRPr="008201B7">
        <w:tab/>
        <w:t>Resource Standard Methods</w:t>
      </w:r>
      <w:bookmarkEnd w:id="1806"/>
    </w:p>
    <w:p w14:paraId="04E213DB" w14:textId="77777777" w:rsidR="0026103C" w:rsidRPr="008201B7" w:rsidRDefault="00F71C1C" w:rsidP="0026103C">
      <w:pPr>
        <w:pStyle w:val="6"/>
        <w:rPr>
          <w:noProof/>
        </w:rPr>
      </w:pPr>
      <w:bookmarkStart w:id="1807" w:name="_Toc209530796"/>
      <w:r>
        <w:rPr>
          <w:noProof/>
        </w:rPr>
        <w:t>5.8</w:t>
      </w:r>
      <w:r w:rsidR="0026103C">
        <w:rPr>
          <w:noProof/>
        </w:rPr>
        <w:t>.3.3.3.1</w:t>
      </w:r>
      <w:r w:rsidR="0026103C" w:rsidRPr="008201B7">
        <w:rPr>
          <w:noProof/>
        </w:rPr>
        <w:tab/>
        <w:t>PUT</w:t>
      </w:r>
      <w:bookmarkEnd w:id="1807"/>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lastRenderedPageBreak/>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1808" w:name="_Toc209530797"/>
      <w:r>
        <w:t>5.8</w:t>
      </w:r>
      <w:r w:rsidR="0026103C" w:rsidRPr="00387A71">
        <w:t>.3.3.3.2</w:t>
      </w:r>
      <w:r w:rsidR="0026103C" w:rsidRPr="00387A71">
        <w:tab/>
        <w:t>PATCH</w:t>
      </w:r>
      <w:bookmarkEnd w:id="1808"/>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lastRenderedPageBreak/>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1809" w:name="_Toc209530798"/>
      <w:r>
        <w:t>5.8</w:t>
      </w:r>
      <w:r w:rsidR="0026103C">
        <w:t>.</w:t>
      </w:r>
      <w:r w:rsidR="0026103C" w:rsidRPr="008201B7">
        <w:t>3.3.3.3</w:t>
      </w:r>
      <w:r w:rsidR="0026103C" w:rsidRPr="008201B7">
        <w:tab/>
        <w:t>DELETE</w:t>
      </w:r>
      <w:bookmarkEnd w:id="1809"/>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lastRenderedPageBreak/>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10" w:name="_Toc209530799"/>
      <w:r>
        <w:t>5.8</w:t>
      </w:r>
      <w:r w:rsidR="0026103C">
        <w:t>.</w:t>
      </w:r>
      <w:r w:rsidR="0026103C" w:rsidRPr="008201B7">
        <w:t>4</w:t>
      </w:r>
      <w:r w:rsidR="0026103C" w:rsidRPr="008201B7">
        <w:tab/>
        <w:t>Custom Operations without associated resources</w:t>
      </w:r>
      <w:bookmarkEnd w:id="1810"/>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11" w:name="_Toc209530800"/>
      <w:r>
        <w:t>5.8</w:t>
      </w:r>
      <w:r w:rsidR="0026103C">
        <w:t>.</w:t>
      </w:r>
      <w:r w:rsidR="0026103C" w:rsidRPr="008201B7">
        <w:t>5</w:t>
      </w:r>
      <w:r w:rsidR="0026103C" w:rsidRPr="008201B7">
        <w:tab/>
        <w:t>Notifications</w:t>
      </w:r>
      <w:bookmarkEnd w:id="1811"/>
    </w:p>
    <w:p w14:paraId="25C1F157" w14:textId="77777777" w:rsidR="0026103C" w:rsidRPr="008201B7" w:rsidRDefault="00F71C1C" w:rsidP="0026103C">
      <w:pPr>
        <w:pStyle w:val="40"/>
      </w:pPr>
      <w:bookmarkStart w:id="1812" w:name="_Toc209530801"/>
      <w:r>
        <w:t>5.8</w:t>
      </w:r>
      <w:r w:rsidR="0026103C">
        <w:t>.</w:t>
      </w:r>
      <w:r w:rsidR="0026103C" w:rsidRPr="008201B7">
        <w:t>5.1</w:t>
      </w:r>
      <w:r w:rsidR="0026103C" w:rsidRPr="008201B7">
        <w:tab/>
        <w:t>General</w:t>
      </w:r>
      <w:bookmarkEnd w:id="1812"/>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lastRenderedPageBreak/>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3" w:name="_Toc209530802"/>
      <w:r>
        <w:t>5.8</w:t>
      </w:r>
      <w:r w:rsidR="0026103C">
        <w:t>.</w:t>
      </w:r>
      <w:r w:rsidR="0026103C" w:rsidRPr="008201B7">
        <w:t>5.2</w:t>
      </w:r>
      <w:r w:rsidR="0026103C" w:rsidRPr="008201B7">
        <w:tab/>
      </w:r>
      <w:r w:rsidR="0026103C">
        <w:t>Inference</w:t>
      </w:r>
      <w:r w:rsidR="0026103C" w:rsidRPr="008201B7">
        <w:t xml:space="preserve"> Notification</w:t>
      </w:r>
      <w:bookmarkEnd w:id="1813"/>
    </w:p>
    <w:p w14:paraId="607D51F5" w14:textId="77777777" w:rsidR="0026103C" w:rsidRPr="008201B7" w:rsidRDefault="00F71C1C" w:rsidP="0026103C">
      <w:pPr>
        <w:pStyle w:val="50"/>
        <w:rPr>
          <w:noProof/>
        </w:rPr>
      </w:pPr>
      <w:bookmarkStart w:id="1814" w:name="_Toc209530803"/>
      <w:r>
        <w:t>5.8</w:t>
      </w:r>
      <w:r w:rsidR="0026103C">
        <w:t>.</w:t>
      </w:r>
      <w:r w:rsidR="0026103C" w:rsidRPr="008201B7">
        <w:t>5.2</w:t>
      </w:r>
      <w:r w:rsidR="0026103C" w:rsidRPr="008201B7">
        <w:rPr>
          <w:noProof/>
        </w:rPr>
        <w:t>.1</w:t>
      </w:r>
      <w:r w:rsidR="0026103C" w:rsidRPr="008201B7">
        <w:rPr>
          <w:noProof/>
        </w:rPr>
        <w:tab/>
        <w:t>Description</w:t>
      </w:r>
      <w:bookmarkEnd w:id="1814"/>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5" w:name="_Toc209530804"/>
      <w:r>
        <w:t>5.8</w:t>
      </w:r>
      <w:r w:rsidR="0026103C">
        <w:t>.</w:t>
      </w:r>
      <w:r w:rsidR="0026103C" w:rsidRPr="008201B7">
        <w:t>5.2</w:t>
      </w:r>
      <w:r w:rsidR="0026103C" w:rsidRPr="008201B7">
        <w:rPr>
          <w:noProof/>
        </w:rPr>
        <w:t>.2</w:t>
      </w:r>
      <w:r w:rsidR="0026103C" w:rsidRPr="008201B7">
        <w:rPr>
          <w:noProof/>
        </w:rPr>
        <w:tab/>
        <w:t>Target URI</w:t>
      </w:r>
      <w:bookmarkEnd w:id="1815"/>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6" w:name="_Toc209530805"/>
      <w:r>
        <w:t>5.8</w:t>
      </w:r>
      <w:r w:rsidR="0026103C">
        <w:t>.</w:t>
      </w:r>
      <w:r w:rsidR="0026103C" w:rsidRPr="008201B7">
        <w:t>5.2</w:t>
      </w:r>
      <w:r w:rsidR="0026103C" w:rsidRPr="008201B7">
        <w:rPr>
          <w:noProof/>
        </w:rPr>
        <w:t>.3</w:t>
      </w:r>
      <w:r w:rsidR="0026103C" w:rsidRPr="008201B7">
        <w:rPr>
          <w:noProof/>
        </w:rPr>
        <w:tab/>
        <w:t>Standard Methods</w:t>
      </w:r>
      <w:bookmarkEnd w:id="1816"/>
    </w:p>
    <w:p w14:paraId="5A4CFE1E" w14:textId="77777777" w:rsidR="0026103C" w:rsidRPr="008201B7" w:rsidRDefault="00F71C1C" w:rsidP="0026103C">
      <w:pPr>
        <w:pStyle w:val="6"/>
        <w:rPr>
          <w:noProof/>
        </w:rPr>
      </w:pPr>
      <w:bookmarkStart w:id="1817" w:name="_Toc209530806"/>
      <w:r>
        <w:t>5.8</w:t>
      </w:r>
      <w:r w:rsidR="0026103C">
        <w:t>.</w:t>
      </w:r>
      <w:r w:rsidR="0026103C" w:rsidRPr="008201B7">
        <w:t>5.2.3</w:t>
      </w:r>
      <w:r w:rsidR="0026103C" w:rsidRPr="008201B7">
        <w:rPr>
          <w:noProof/>
        </w:rPr>
        <w:t>.1</w:t>
      </w:r>
      <w:r w:rsidR="0026103C" w:rsidRPr="008201B7">
        <w:rPr>
          <w:noProof/>
        </w:rPr>
        <w:tab/>
        <w:t>POST</w:t>
      </w:r>
      <w:bookmarkEnd w:id="1817"/>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lastRenderedPageBreak/>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8" w:name="_Toc209530807"/>
      <w:r>
        <w:t>5.8</w:t>
      </w:r>
      <w:r w:rsidR="0026103C">
        <w:t>.</w:t>
      </w:r>
      <w:r w:rsidR="0026103C" w:rsidRPr="008201B7">
        <w:t>6</w:t>
      </w:r>
      <w:r w:rsidR="0026103C" w:rsidRPr="008201B7">
        <w:tab/>
        <w:t>Data Model</w:t>
      </w:r>
      <w:bookmarkEnd w:id="1818"/>
    </w:p>
    <w:p w14:paraId="56B4AB6B" w14:textId="77777777" w:rsidR="0026103C" w:rsidRPr="008201B7" w:rsidRDefault="00F71C1C" w:rsidP="0026103C">
      <w:pPr>
        <w:pStyle w:val="40"/>
      </w:pPr>
      <w:bookmarkStart w:id="1819" w:name="_Toc209530808"/>
      <w:r>
        <w:t>5.8</w:t>
      </w:r>
      <w:r w:rsidR="0026103C">
        <w:t>.</w:t>
      </w:r>
      <w:r w:rsidR="0026103C" w:rsidRPr="008201B7">
        <w:t>6.1</w:t>
      </w:r>
      <w:r w:rsidR="0026103C" w:rsidRPr="008201B7">
        <w:tab/>
        <w:t>General</w:t>
      </w:r>
      <w:bookmarkEnd w:id="1819"/>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shd w:val="clear" w:color="auto" w:fill="auto"/>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shd w:val="clear" w:color="auto" w:fill="auto"/>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shd w:val="clear" w:color="auto" w:fill="auto"/>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shd w:val="clear" w:color="auto" w:fill="auto"/>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shd w:val="clear" w:color="auto" w:fill="auto"/>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shd w:val="clear" w:color="auto" w:fill="auto"/>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shd w:val="clear" w:color="auto" w:fill="auto"/>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shd w:val="clear" w:color="auto" w:fill="auto"/>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lastRenderedPageBreak/>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20"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1820"/>
    </w:p>
    <w:p w14:paraId="1CD69180" w14:textId="77777777" w:rsidR="0026103C" w:rsidRPr="008201B7" w:rsidRDefault="00F71C1C" w:rsidP="0026103C">
      <w:pPr>
        <w:pStyle w:val="50"/>
      </w:pPr>
      <w:bookmarkStart w:id="1821" w:name="_Toc209530810"/>
      <w:r>
        <w:t>5.8</w:t>
      </w:r>
      <w:r w:rsidR="0026103C">
        <w:t>.</w:t>
      </w:r>
      <w:r w:rsidR="0026103C" w:rsidRPr="008201B7">
        <w:t>6.2.1</w:t>
      </w:r>
      <w:r w:rsidR="0026103C" w:rsidRPr="008201B7">
        <w:tab/>
        <w:t>Introduction</w:t>
      </w:r>
      <w:bookmarkEnd w:id="1821"/>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22" w:name="_Toc209530811"/>
      <w:r>
        <w:lastRenderedPageBreak/>
        <w:t>5.8</w:t>
      </w:r>
      <w:r w:rsidR="0026103C">
        <w:t>.6.</w:t>
      </w:r>
      <w:r w:rsidR="00212B3A">
        <w:t>2</w:t>
      </w:r>
      <w:r w:rsidR="0026103C">
        <w:t>.2</w:t>
      </w:r>
      <w:r w:rsidR="0026103C">
        <w:tab/>
        <w:t xml:space="preserve">Type </w:t>
      </w:r>
      <w:r w:rsidR="0026103C">
        <w:rPr>
          <w:rFonts w:eastAsia="等线"/>
        </w:rPr>
        <w:t>InferEventSubsc</w:t>
      </w:r>
      <w:bookmarkEnd w:id="1822"/>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04191285" w14:textId="77777777" w:rsidR="007664E5" w:rsidRDefault="0026103C" w:rsidP="007664E5">
            <w:pPr>
              <w:pStyle w:val="TAL"/>
            </w:pPr>
            <w:r>
              <w:t>Represents inference results</w:t>
            </w:r>
            <w:r w:rsidR="007664E5">
              <w:t>.</w:t>
            </w:r>
          </w:p>
          <w:p w14:paraId="401D9E98" w14:textId="77777777" w:rsidR="0026103C" w:rsidRDefault="007664E5" w:rsidP="007664E5">
            <w:pPr>
              <w:pStyle w:val="TAL"/>
            </w:pPr>
            <w:r w:rsidRPr="0023460A">
              <w:t xml:space="preserve">The key of the map shall be set to the value of the "Event" attribute in the </w:t>
            </w:r>
            <w:r>
              <w:t>EventNotification</w:t>
            </w:r>
            <w:r w:rsidRPr="0023460A">
              <w:t xml:space="preserve"> data structure.</w:t>
            </w:r>
          </w:p>
          <w:p w14:paraId="10C57ECD" w14:textId="74AB6844" w:rsidR="006D1E49" w:rsidRDefault="006D1E49" w:rsidP="007664E5">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3" w:name="_Toc209530812"/>
      <w:r>
        <w:lastRenderedPageBreak/>
        <w:t>5.8</w:t>
      </w:r>
      <w:r w:rsidR="0026103C">
        <w:t>.6.</w:t>
      </w:r>
      <w:r w:rsidR="00212B3A">
        <w:t>2</w:t>
      </w:r>
      <w:r w:rsidR="0026103C">
        <w:t>.3</w:t>
      </w:r>
      <w:r w:rsidR="0026103C">
        <w:tab/>
        <w:t xml:space="preserve">Type </w:t>
      </w:r>
      <w:r w:rsidR="0026103C">
        <w:rPr>
          <w:rFonts w:eastAsia="等线"/>
        </w:rPr>
        <w:t>InferEventSubscPatch</w:t>
      </w:r>
      <w:bookmarkEnd w:id="1823"/>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4" w:name="_Toc209530813"/>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4"/>
    </w:p>
    <w:p w14:paraId="7230A4AF" w14:textId="77777777" w:rsidR="0026103C" w:rsidRPr="008201B7" w:rsidRDefault="00F71C1C" w:rsidP="0026103C">
      <w:pPr>
        <w:pStyle w:val="50"/>
      </w:pPr>
      <w:bookmarkStart w:id="1825" w:name="_Toc209530814"/>
      <w:r>
        <w:t>5.8</w:t>
      </w:r>
      <w:r w:rsidR="0026103C">
        <w:t>.</w:t>
      </w:r>
      <w:r w:rsidR="0026103C" w:rsidRPr="008201B7">
        <w:t>6.3.1</w:t>
      </w:r>
      <w:r w:rsidR="0026103C" w:rsidRPr="008201B7">
        <w:tab/>
        <w:t>Introduction</w:t>
      </w:r>
      <w:bookmarkEnd w:id="1825"/>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6" w:name="_Toc209530815"/>
      <w:r>
        <w:t>5.8</w:t>
      </w:r>
      <w:r w:rsidR="0026103C">
        <w:t>.</w:t>
      </w:r>
      <w:r w:rsidR="0026103C" w:rsidRPr="008201B7">
        <w:t>6.3.2</w:t>
      </w:r>
      <w:r w:rsidR="0026103C" w:rsidRPr="008201B7">
        <w:tab/>
        <w:t>Simple data types</w:t>
      </w:r>
      <w:bookmarkEnd w:id="1826"/>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7" w:name="_Toc209530816"/>
      <w:r>
        <w:t>5.8</w:t>
      </w:r>
      <w:r w:rsidR="0026103C">
        <w:t>.</w:t>
      </w:r>
      <w:r w:rsidR="0026103C" w:rsidRPr="008201B7">
        <w:t>7</w:t>
      </w:r>
      <w:r w:rsidR="0026103C" w:rsidRPr="008201B7">
        <w:tab/>
        <w:t>Error Handling</w:t>
      </w:r>
      <w:bookmarkEnd w:id="1827"/>
    </w:p>
    <w:p w14:paraId="58A35CD9" w14:textId="77777777" w:rsidR="0026103C" w:rsidRPr="008201B7" w:rsidRDefault="00F71C1C" w:rsidP="0026103C">
      <w:pPr>
        <w:pStyle w:val="40"/>
      </w:pPr>
      <w:bookmarkStart w:id="1828" w:name="_Toc209530817"/>
      <w:r>
        <w:t>5.8</w:t>
      </w:r>
      <w:r w:rsidR="0026103C">
        <w:t>.</w:t>
      </w:r>
      <w:r w:rsidR="0026103C" w:rsidRPr="008201B7">
        <w:t>7.1</w:t>
      </w:r>
      <w:r w:rsidR="0026103C" w:rsidRPr="008201B7">
        <w:tab/>
        <w:t>General</w:t>
      </w:r>
      <w:bookmarkEnd w:id="1828"/>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9" w:name="_Toc209530818"/>
      <w:r>
        <w:t>5.8</w:t>
      </w:r>
      <w:r w:rsidR="0026103C">
        <w:t>.</w:t>
      </w:r>
      <w:r w:rsidR="0026103C" w:rsidRPr="008201B7">
        <w:t>7.2</w:t>
      </w:r>
      <w:r w:rsidR="0026103C" w:rsidRPr="008201B7">
        <w:tab/>
        <w:t>Protocol Errors</w:t>
      </w:r>
      <w:bookmarkEnd w:id="1829"/>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30" w:name="_Toc209530819"/>
      <w:r>
        <w:t>5.8</w:t>
      </w:r>
      <w:r w:rsidR="0026103C">
        <w:t>.</w:t>
      </w:r>
      <w:r w:rsidR="0026103C" w:rsidRPr="008201B7">
        <w:t>7.3</w:t>
      </w:r>
      <w:r w:rsidR="0026103C" w:rsidRPr="008201B7">
        <w:tab/>
        <w:t>Application Errors</w:t>
      </w:r>
      <w:bookmarkEnd w:id="1830"/>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31" w:name="_Toc209530820"/>
      <w:r>
        <w:t>5.8</w:t>
      </w:r>
      <w:r w:rsidR="0026103C">
        <w:t>.</w:t>
      </w:r>
      <w:r w:rsidR="0026103C" w:rsidRPr="008201B7">
        <w:t>8</w:t>
      </w:r>
      <w:r w:rsidR="0026103C" w:rsidRPr="008201B7">
        <w:rPr>
          <w:lang w:eastAsia="zh-CN"/>
        </w:rPr>
        <w:tab/>
        <w:t>Feature negotiation</w:t>
      </w:r>
      <w:bookmarkEnd w:id="1831"/>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32" w:name="_Toc209530821"/>
      <w:r>
        <w:t>5.8</w:t>
      </w:r>
      <w:r w:rsidR="0026103C">
        <w:t>.</w:t>
      </w:r>
      <w:r w:rsidR="0026103C" w:rsidRPr="008201B7">
        <w:t>9</w:t>
      </w:r>
      <w:r w:rsidR="0026103C" w:rsidRPr="008201B7">
        <w:tab/>
        <w:t>Security</w:t>
      </w:r>
      <w:bookmarkEnd w:id="1832"/>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r>
        <w:t>5.9</w:t>
      </w:r>
      <w:r>
        <w:tab/>
        <w:t xml:space="preserve">Nnef_VFLTraining Service API </w:t>
      </w:r>
    </w:p>
    <w:p w14:paraId="3E70CB34" w14:textId="77777777" w:rsidR="002F1EE5" w:rsidRDefault="002F1EE5" w:rsidP="002F1EE5">
      <w:pPr>
        <w:pStyle w:val="30"/>
      </w:pPr>
      <w:r>
        <w:t>5.9.1</w:t>
      </w:r>
      <w:r>
        <w:tab/>
        <w:t>Introduction</w:t>
      </w:r>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r>
        <w:t>5.9.2</w:t>
      </w:r>
      <w:r>
        <w:tab/>
        <w:t>Usage of HTTP</w:t>
      </w:r>
    </w:p>
    <w:p w14:paraId="61B65ACA" w14:textId="77777777" w:rsidR="002F1EE5" w:rsidRDefault="002F1EE5" w:rsidP="002F1EE5">
      <w:pPr>
        <w:pStyle w:val="40"/>
      </w:pPr>
      <w:r>
        <w:t>5.9.2.1</w:t>
      </w:r>
      <w:r>
        <w:tab/>
        <w:t>General</w:t>
      </w:r>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r>
        <w:t>5.9.2.2</w:t>
      </w:r>
      <w:r>
        <w:tab/>
        <w:t>HTTP standard headers</w:t>
      </w:r>
    </w:p>
    <w:p w14:paraId="737F772B" w14:textId="77777777" w:rsidR="002F1EE5" w:rsidRDefault="002F1EE5" w:rsidP="002F1EE5">
      <w:pPr>
        <w:pStyle w:val="50"/>
        <w:rPr>
          <w:lang w:eastAsia="zh-CN"/>
        </w:rPr>
      </w:pPr>
      <w:r>
        <w:t>5.9.2.2.1</w:t>
      </w:r>
      <w:r>
        <w:rPr>
          <w:lang w:eastAsia="zh-CN"/>
        </w:rPr>
        <w:tab/>
        <w:t>General</w:t>
      </w:r>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r>
        <w:t>5.9.2.2.2</w:t>
      </w:r>
      <w:r>
        <w:tab/>
        <w:t xml:space="preserve">Content type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r>
        <w:t>5.9.2.3</w:t>
      </w:r>
      <w:r>
        <w:tab/>
        <w:t>HTTP custom headers</w:t>
      </w:r>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r>
        <w:t>5.9.3</w:t>
      </w:r>
      <w:r>
        <w:tab/>
        <w:t>Resources</w:t>
      </w:r>
    </w:p>
    <w:p w14:paraId="69BDCD3C" w14:textId="77777777" w:rsidR="002F1EE5" w:rsidRDefault="002F1EE5" w:rsidP="002F1EE5">
      <w:pPr>
        <w:pStyle w:val="40"/>
      </w:pPr>
      <w:r>
        <w:t>5.9.3.1</w:t>
      </w:r>
      <w:r>
        <w:tab/>
        <w:t>Resource Structure</w:t>
      </w:r>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1" type="#_x0000_t75" style="width:343.15pt;height:150pt" o:ole="">
            <v:imagedata r:id="rId113" o:title=""/>
          </v:shape>
          <o:OLEObject Type="Embed" ProgID="Visio.Drawing.15" ShapeID="_x0000_i1091" DrawAspect="Content" ObjectID="_1826970161"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77777777" w:rsidR="002F1EE5" w:rsidRDefault="002F1EE5" w:rsidP="009F467C">
            <w:pPr>
              <w:keepNext/>
              <w:keepLines/>
              <w:spacing w:after="0"/>
              <w:rPr>
                <w:rFonts w:ascii="Arial" w:hAnsi="Arial" w:cs="Arial"/>
                <w:sz w:val="18"/>
                <w:szCs w:val="18"/>
              </w:rPr>
            </w:pPr>
            <w:r>
              <w:rPr>
                <w:rFonts w:ascii="Arial" w:hAnsi="Arial" w:cs="Arial"/>
                <w:sz w:val="18"/>
                <w:szCs w:val="18"/>
              </w:rPr>
              <w:t>NEF 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2F1EE5" w:rsidRDefault="002F1EE5" w:rsidP="009F467C">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77777777" w:rsidR="002F1EE5" w:rsidRDefault="002F1EE5" w:rsidP="009F467C">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NEF VFL Training Subscription</w:t>
            </w:r>
            <w:r w:rsidRPr="00583F0D">
              <w:rPr>
                <w:rFonts w:cs="Arial"/>
                <w:szCs w:val="18"/>
              </w:rPr>
              <w:t>"</w:t>
            </w:r>
            <w:r>
              <w:rPr>
                <w:rFonts w:cs="Arial"/>
                <w:szCs w:val="18"/>
                <w:lang w:eastAsia="fr-FR"/>
              </w:rPr>
              <w:t xml:space="preserve"> resource.</w:t>
            </w:r>
          </w:p>
        </w:tc>
      </w:tr>
      <w:tr w:rsidR="002F1EE5"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77777777" w:rsidR="002F1EE5" w:rsidRDefault="002F1EE5" w:rsidP="009F467C">
            <w:pPr>
              <w:keepNext/>
              <w:keepLines/>
              <w:spacing w:after="0"/>
              <w:rPr>
                <w:rFonts w:ascii="Arial" w:hAnsi="Arial" w:cs="Arial"/>
                <w:sz w:val="18"/>
                <w:szCs w:val="18"/>
              </w:rPr>
            </w:pPr>
            <w:r>
              <w:rPr>
                <w:rFonts w:ascii="Arial" w:hAnsi="Arial" w:cs="Arial"/>
                <w:sz w:val="18"/>
                <w:szCs w:val="18"/>
              </w:rPr>
              <w:t>Individual NEF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2F1EE5" w:rsidRDefault="002F1EE5" w:rsidP="009F467C">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77777777" w:rsidR="002F1EE5" w:rsidRDefault="002F1EE5" w:rsidP="009F467C">
            <w:pPr>
              <w:pStyle w:val="TAL"/>
              <w:rPr>
                <w:rFonts w:cs="Arial"/>
                <w:szCs w:val="18"/>
                <w:lang w:eastAsia="fr-FR"/>
              </w:rPr>
            </w:pPr>
            <w:r w:rsidRPr="00583F0D">
              <w:rPr>
                <w:rFonts w:cs="Arial"/>
                <w:szCs w:val="18"/>
                <w:lang w:eastAsia="fr-FR"/>
              </w:rPr>
              <w:t>Retrieve an existing "</w:t>
            </w:r>
            <w:r>
              <w:rPr>
                <w:rFonts w:cs="Arial"/>
                <w:szCs w:val="18"/>
                <w:lang w:eastAsia="fr-FR"/>
              </w:rPr>
              <w:t>Individual NEF VFL Training Subscription</w:t>
            </w:r>
            <w:r w:rsidRPr="00583F0D">
              <w:rPr>
                <w:rFonts w:cs="Arial"/>
                <w:szCs w:val="18"/>
                <w:lang w:eastAsia="fr-FR"/>
              </w:rPr>
              <w:t>" resource.</w:t>
            </w:r>
          </w:p>
        </w:tc>
      </w:tr>
      <w:tr w:rsidR="002F1EE5"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2F1EE5" w:rsidRDefault="002F1EE5" w:rsidP="009F467C">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77777777" w:rsidR="002F1EE5" w:rsidRDefault="002F1EE5" w:rsidP="002F1EE5">
      <w:pPr>
        <w:pStyle w:val="40"/>
      </w:pPr>
      <w:r>
        <w:t>5.9.3.2</w:t>
      </w:r>
      <w:r>
        <w:tab/>
        <w:t>Resource: NEF VFL Training Subscriptions</w:t>
      </w:r>
    </w:p>
    <w:p w14:paraId="0297509C" w14:textId="77777777" w:rsidR="002F1EE5" w:rsidRDefault="002F1EE5" w:rsidP="002F1EE5">
      <w:pPr>
        <w:pStyle w:val="50"/>
      </w:pPr>
      <w:r>
        <w:t>5.9.3.2.1</w:t>
      </w:r>
      <w:r>
        <w:tab/>
        <w:t>Description</w:t>
      </w:r>
    </w:p>
    <w:p w14:paraId="01FC1BFC" w14:textId="77777777" w:rsidR="002F1EE5" w:rsidRDefault="002F1EE5" w:rsidP="002F1EE5">
      <w:pPr>
        <w:rPr>
          <w:noProof/>
        </w:rPr>
      </w:pPr>
      <w:r>
        <w:rPr>
          <w:noProof/>
        </w:rPr>
        <w:t>The NEF VFL Training Subscriptions resource represents all VFL Training subscriptions to the Nnef_VFLTraining service at a given NEF. The resource allows an NF service consumer to create a new Individual NEF VFL Training Subscription resource.</w:t>
      </w:r>
    </w:p>
    <w:p w14:paraId="3FCA4593" w14:textId="77777777" w:rsidR="002F1EE5" w:rsidRDefault="002F1EE5" w:rsidP="002F1EE5">
      <w:pPr>
        <w:pStyle w:val="50"/>
      </w:pPr>
      <w:r>
        <w:t>5.9.3.2.2</w:t>
      </w:r>
      <w:r>
        <w:tab/>
        <w:t>Resource Definition</w:t>
      </w:r>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r>
        <w:t>5.9.3.2.3</w:t>
      </w:r>
      <w:r>
        <w:tab/>
        <w:t>Resource Standard Methods</w:t>
      </w:r>
    </w:p>
    <w:p w14:paraId="3F631530" w14:textId="77777777" w:rsidR="002F1EE5" w:rsidRDefault="002F1EE5" w:rsidP="002F1EE5">
      <w:pPr>
        <w:pStyle w:val="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77777777" w:rsidR="002F1EE5" w:rsidRDefault="002F1EE5" w:rsidP="009F467C">
            <w:pPr>
              <w:keepNext/>
              <w:keepLines/>
              <w:spacing w:after="0"/>
              <w:rPr>
                <w:rFonts w:ascii="Arial" w:hAnsi="Arial" w:cs="Arial"/>
                <w:sz w:val="18"/>
                <w:szCs w:val="18"/>
              </w:rPr>
            </w:pPr>
            <w:r>
              <w:rPr>
                <w:rFonts w:ascii="Arial" w:hAnsi="Arial" w:cs="Arial"/>
                <w:sz w:val="18"/>
              </w:rPr>
              <w:t>Creates a new Individual NEF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77777777" w:rsidR="002F1EE5" w:rsidRDefault="002F1EE5" w:rsidP="009F467C">
            <w:pPr>
              <w:keepNext/>
              <w:keepLines/>
              <w:spacing w:after="0"/>
              <w:rPr>
                <w:rFonts w:ascii="Arial" w:hAnsi="Arial" w:cs="Arial"/>
                <w:sz w:val="18"/>
              </w:rPr>
            </w:pPr>
            <w:r>
              <w:rPr>
                <w:rFonts w:ascii="Arial" w:hAnsi="Arial" w:cs="Arial"/>
                <w:sz w:val="18"/>
              </w:rPr>
              <w:t>The creation of an Individual NEF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r>
        <w:t>5.9.3.2.4</w:t>
      </w:r>
      <w:r>
        <w:tab/>
        <w:t>Resource Custom Operations</w:t>
      </w:r>
    </w:p>
    <w:p w14:paraId="6DD18D94" w14:textId="77777777" w:rsidR="002F1EE5" w:rsidRDefault="002F1EE5" w:rsidP="002F1EE5">
      <w:pPr>
        <w:rPr>
          <w:noProof/>
        </w:rPr>
      </w:pPr>
      <w:r>
        <w:rPr>
          <w:noProof/>
        </w:rPr>
        <w:t>None in this release of the specification.</w:t>
      </w:r>
    </w:p>
    <w:p w14:paraId="1B315A88" w14:textId="77777777" w:rsidR="002F1EE5" w:rsidRDefault="002F1EE5" w:rsidP="002F1EE5">
      <w:pPr>
        <w:pStyle w:val="40"/>
      </w:pPr>
      <w:r>
        <w:t>5.9.3.3</w:t>
      </w:r>
      <w:r>
        <w:tab/>
        <w:t>Resource: Individual NEF VFL Training Subscription</w:t>
      </w:r>
    </w:p>
    <w:p w14:paraId="4F6ADF4F" w14:textId="77777777" w:rsidR="002F1EE5" w:rsidRDefault="002F1EE5" w:rsidP="002F1EE5">
      <w:pPr>
        <w:pStyle w:val="50"/>
      </w:pPr>
      <w:r>
        <w:t>5.9.3.3.1</w:t>
      </w:r>
      <w:r>
        <w:tab/>
        <w:t>Description</w:t>
      </w:r>
    </w:p>
    <w:p w14:paraId="5205B39D" w14:textId="77777777" w:rsidR="002F1EE5" w:rsidRDefault="002F1EE5" w:rsidP="002F1EE5">
      <w:pPr>
        <w:rPr>
          <w:noProof/>
        </w:rPr>
      </w:pPr>
      <w:r>
        <w:rPr>
          <w:noProof/>
        </w:rPr>
        <w:t>The Individual NEF VFL Training Subscription resource represents a</w:t>
      </w:r>
      <w:r>
        <w:rPr>
          <w:rFonts w:hint="eastAsia"/>
          <w:noProof/>
          <w:lang w:eastAsia="zh-CN"/>
        </w:rPr>
        <w:t>n</w:t>
      </w:r>
      <w:r>
        <w:rPr>
          <w:noProof/>
        </w:rPr>
        <w:t xml:space="preserve"> Invidual NEF VFL training subscription to the Nnef_VFLTraining service at a given NEF. It allows NF service consumers to read/modify/cancel an existing </w:t>
      </w:r>
      <w:r>
        <w:t>Individual NEF VFL Training Subscription</w:t>
      </w:r>
      <w:r>
        <w:rPr>
          <w:noProof/>
        </w:rPr>
        <w:t>.</w:t>
      </w:r>
    </w:p>
    <w:p w14:paraId="3FC866AD" w14:textId="77777777" w:rsidR="002F1EE5" w:rsidRDefault="002F1EE5" w:rsidP="002F1EE5">
      <w:pPr>
        <w:pStyle w:val="50"/>
      </w:pPr>
      <w:r>
        <w:t>5.9.3.3.2</w:t>
      </w:r>
      <w:r>
        <w:tab/>
        <w:t>Resource definition</w:t>
      </w:r>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r>
        <w:t>5.9.3.3.3</w:t>
      </w:r>
      <w:r>
        <w:tab/>
        <w:t>Resource Standard Methods</w:t>
      </w:r>
    </w:p>
    <w:p w14:paraId="02E9F618" w14:textId="77777777" w:rsidR="002F1EE5" w:rsidRDefault="002F1EE5" w:rsidP="002F1EE5">
      <w:pPr>
        <w:pStyle w:val="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2F1EE5">
      <w:pPr>
        <w:pStyle w:val="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064BC700" w14:textId="77777777" w:rsidR="002F1EE5" w:rsidRDefault="002F1EE5" w:rsidP="002F1EE5">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2F1EE5" w14:paraId="26C9AC02"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41E079E" w14:textId="77777777" w:rsidR="002F1EE5" w:rsidRDefault="002F1EE5" w:rsidP="009F467C">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2F171037" w14:textId="77777777" w:rsidR="002F1EE5" w:rsidRDefault="002F1EE5" w:rsidP="009F467C">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2D5E353" w14:textId="77777777" w:rsidR="002F1EE5" w:rsidRDefault="002F1EE5" w:rsidP="009F467C">
            <w:pPr>
              <w:pStyle w:val="TAH"/>
            </w:pPr>
            <w:r>
              <w:t>Cardinality</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27EBCB9" w14:textId="77777777" w:rsidR="002F1EE5" w:rsidRDefault="002F1EE5" w:rsidP="009F467C">
            <w:pPr>
              <w:pStyle w:val="TAH"/>
            </w:pPr>
            <w:r>
              <w:t>Response</w:t>
            </w:r>
          </w:p>
          <w:p w14:paraId="531AC951" w14:textId="77777777" w:rsidR="002F1EE5" w:rsidRDefault="002F1EE5" w:rsidP="009F467C">
            <w:pPr>
              <w:pStyle w:val="TAH"/>
            </w:pPr>
            <w:r>
              <w:t>codes</w:t>
            </w:r>
          </w:p>
        </w:tc>
        <w:tc>
          <w:tcPr>
            <w:tcW w:w="4982" w:type="dxa"/>
            <w:tcBorders>
              <w:top w:val="single" w:sz="6" w:space="0" w:color="auto"/>
              <w:left w:val="single" w:sz="6" w:space="0" w:color="auto"/>
              <w:bottom w:val="single" w:sz="6" w:space="0" w:color="auto"/>
              <w:right w:val="single" w:sz="6" w:space="0" w:color="auto"/>
            </w:tcBorders>
            <w:shd w:val="clear" w:color="auto" w:fill="C0C0C0"/>
            <w:hideMark/>
          </w:tcPr>
          <w:p w14:paraId="45AA068A" w14:textId="77777777" w:rsidR="002F1EE5" w:rsidRDefault="002F1EE5" w:rsidP="009F467C">
            <w:pPr>
              <w:pStyle w:val="TAH"/>
            </w:pPr>
            <w:r>
              <w:t>Description</w:t>
            </w:r>
          </w:p>
        </w:tc>
      </w:tr>
      <w:tr w:rsidR="002F1EE5" w14:paraId="5DF5490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1D89455" w14:textId="77777777" w:rsidR="002F1EE5" w:rsidRDefault="002F1EE5" w:rsidP="009F467C">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0CBF3EEC" w14:textId="77777777" w:rsidR="002F1EE5" w:rsidRDefault="002F1EE5" w:rsidP="009F467C">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1FDDA67F" w14:textId="77777777" w:rsidR="002F1EE5" w:rsidRDefault="002F1EE5" w:rsidP="009F467C">
            <w:pPr>
              <w:pStyle w:val="TAL"/>
              <w:rPr>
                <w:rFonts w:eastAsia="等线"/>
              </w:rPr>
            </w:pPr>
            <w:r>
              <w:rPr>
                <w:lang w:eastAsia="zh-CN"/>
              </w:rPr>
              <w:t>1</w:t>
            </w:r>
          </w:p>
        </w:tc>
        <w:tc>
          <w:tcPr>
            <w:tcW w:w="1559" w:type="dxa"/>
            <w:tcBorders>
              <w:top w:val="single" w:sz="6" w:space="0" w:color="auto"/>
              <w:left w:val="single" w:sz="6" w:space="0" w:color="auto"/>
              <w:bottom w:val="single" w:sz="6" w:space="0" w:color="auto"/>
              <w:right w:val="single" w:sz="6" w:space="0" w:color="auto"/>
            </w:tcBorders>
            <w:hideMark/>
          </w:tcPr>
          <w:p w14:paraId="154929E9" w14:textId="77777777" w:rsidR="002F1EE5" w:rsidRDefault="002F1EE5" w:rsidP="009F467C">
            <w:pPr>
              <w:pStyle w:val="TAL"/>
              <w:rPr>
                <w:rFonts w:eastAsia="等线"/>
              </w:rPr>
            </w:pPr>
            <w:r>
              <w:rPr>
                <w:lang w:eastAsia="zh-CN"/>
              </w:rPr>
              <w:t>200 OK</w:t>
            </w:r>
          </w:p>
        </w:tc>
        <w:tc>
          <w:tcPr>
            <w:tcW w:w="4982" w:type="dxa"/>
            <w:tcBorders>
              <w:top w:val="single" w:sz="6" w:space="0" w:color="auto"/>
              <w:left w:val="single" w:sz="6" w:space="0" w:color="auto"/>
              <w:bottom w:val="single" w:sz="6" w:space="0" w:color="auto"/>
              <w:right w:val="single" w:sz="6" w:space="0" w:color="auto"/>
            </w:tcBorders>
            <w:hideMark/>
          </w:tcPr>
          <w:p w14:paraId="32D985F8" w14:textId="77777777" w:rsidR="002F1EE5" w:rsidRDefault="002F1EE5" w:rsidP="009F467C">
            <w:pPr>
              <w:pStyle w:val="TAL"/>
              <w:rPr>
                <w:rFonts w:eastAsia="等线"/>
              </w:rPr>
            </w:pPr>
            <w:r>
              <w:t>The Individual NEF VFL Training Subscription resource was partial modified successfully and a representation of that resource is returned.</w:t>
            </w:r>
          </w:p>
        </w:tc>
      </w:tr>
      <w:tr w:rsidR="002F1EE5" w14:paraId="50122B07"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5FF1B10" w14:textId="77777777" w:rsidR="002F1EE5" w:rsidRDefault="002F1EE5" w:rsidP="009F467C">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46BDEAE9" w14:textId="77777777" w:rsidR="002F1EE5" w:rsidRDefault="002F1EE5" w:rsidP="009F467C">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EE9CC06" w14:textId="77777777" w:rsidR="002F1EE5" w:rsidRDefault="002F1EE5" w:rsidP="009F467C">
            <w:pPr>
              <w:pStyle w:val="TAL"/>
              <w:rPr>
                <w:lang w:eastAsia="zh-CN"/>
              </w:rPr>
            </w:pPr>
          </w:p>
        </w:tc>
        <w:tc>
          <w:tcPr>
            <w:tcW w:w="1559" w:type="dxa"/>
            <w:tcBorders>
              <w:top w:val="single" w:sz="6" w:space="0" w:color="auto"/>
              <w:left w:val="single" w:sz="6" w:space="0" w:color="auto"/>
              <w:bottom w:val="single" w:sz="6" w:space="0" w:color="auto"/>
              <w:right w:val="single" w:sz="6" w:space="0" w:color="auto"/>
            </w:tcBorders>
            <w:hideMark/>
          </w:tcPr>
          <w:p w14:paraId="6A450B25" w14:textId="77777777" w:rsidR="002F1EE5" w:rsidRDefault="002F1EE5" w:rsidP="009F467C">
            <w:pPr>
              <w:pStyle w:val="TAL"/>
              <w:rPr>
                <w:lang w:eastAsia="zh-CN"/>
              </w:rPr>
            </w:pPr>
            <w:r>
              <w:t>204 No Content</w:t>
            </w:r>
          </w:p>
        </w:tc>
        <w:tc>
          <w:tcPr>
            <w:tcW w:w="4982" w:type="dxa"/>
            <w:tcBorders>
              <w:top w:val="single" w:sz="6" w:space="0" w:color="auto"/>
              <w:left w:val="single" w:sz="6" w:space="0" w:color="auto"/>
              <w:bottom w:val="single" w:sz="6" w:space="0" w:color="auto"/>
              <w:right w:val="single" w:sz="6" w:space="0" w:color="auto"/>
            </w:tcBorders>
            <w:hideMark/>
          </w:tcPr>
          <w:p w14:paraId="75C98C24" w14:textId="77777777" w:rsidR="002F1EE5" w:rsidRDefault="002F1EE5" w:rsidP="009F467C">
            <w:pPr>
              <w:pStyle w:val="TAL"/>
            </w:pPr>
            <w:r>
              <w:t>The Individual NEF VFL Training Subscription resource was partial modified successfully.and no content is returned in the response body.</w:t>
            </w:r>
          </w:p>
        </w:tc>
      </w:tr>
      <w:tr w:rsidR="002F1EE5" w14:paraId="6CFB5298"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64097F63"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B68DC9E"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0E48990"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3A7E564B" w14:textId="77777777" w:rsidR="002F1EE5" w:rsidRDefault="002F1EE5" w:rsidP="009F467C">
            <w:pPr>
              <w:pStyle w:val="TAL"/>
            </w:pPr>
            <w:r>
              <w:t>307 Temporary Redirect</w:t>
            </w:r>
          </w:p>
        </w:tc>
        <w:tc>
          <w:tcPr>
            <w:tcW w:w="4982" w:type="dxa"/>
            <w:tcBorders>
              <w:top w:val="single" w:sz="6" w:space="0" w:color="auto"/>
              <w:left w:val="single" w:sz="6" w:space="0" w:color="auto"/>
              <w:bottom w:val="single" w:sz="6" w:space="0" w:color="auto"/>
              <w:right w:val="single" w:sz="6" w:space="0" w:color="auto"/>
            </w:tcBorders>
          </w:tcPr>
          <w:p w14:paraId="1BC15430" w14:textId="77777777" w:rsidR="002F1EE5" w:rsidRDefault="002F1EE5" w:rsidP="009F467C">
            <w:pPr>
              <w:pStyle w:val="TAL"/>
            </w:pPr>
            <w:r>
              <w:t>Temporary redirection, during subscription retrieval.</w:t>
            </w:r>
          </w:p>
          <w:p w14:paraId="62C78037" w14:textId="77777777" w:rsidR="002F1EE5" w:rsidRDefault="002F1EE5" w:rsidP="009F467C">
            <w:pPr>
              <w:pStyle w:val="TAL"/>
            </w:pPr>
          </w:p>
          <w:p w14:paraId="1A8EA276" w14:textId="77777777" w:rsidR="002F1EE5" w:rsidRDefault="002F1EE5" w:rsidP="009F467C">
            <w:pPr>
              <w:pStyle w:val="TAL"/>
            </w:pPr>
            <w:r>
              <w:t>(NOTE 2)</w:t>
            </w:r>
          </w:p>
        </w:tc>
      </w:tr>
      <w:tr w:rsidR="002F1EE5" w14:paraId="12CCED53"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009C873C"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FCBF93"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E4E1569"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44984C87" w14:textId="77777777" w:rsidR="002F1EE5" w:rsidRDefault="002F1EE5" w:rsidP="009F467C">
            <w:pPr>
              <w:pStyle w:val="TAL"/>
            </w:pPr>
            <w:r>
              <w:t>308 Permanent Redirect</w:t>
            </w:r>
          </w:p>
        </w:tc>
        <w:tc>
          <w:tcPr>
            <w:tcW w:w="4982" w:type="dxa"/>
            <w:tcBorders>
              <w:top w:val="single" w:sz="6" w:space="0" w:color="auto"/>
              <w:left w:val="single" w:sz="6" w:space="0" w:color="auto"/>
              <w:bottom w:val="single" w:sz="6" w:space="0" w:color="auto"/>
              <w:right w:val="single" w:sz="6" w:space="0" w:color="auto"/>
            </w:tcBorders>
          </w:tcPr>
          <w:p w14:paraId="21BC9E27" w14:textId="77777777" w:rsidR="002F1EE5" w:rsidRDefault="002F1EE5" w:rsidP="009F467C">
            <w:pPr>
              <w:pStyle w:val="TAL"/>
            </w:pPr>
            <w:r>
              <w:t>Permanent redirection, during subscription retrieval.</w:t>
            </w:r>
          </w:p>
          <w:p w14:paraId="5C0C001A" w14:textId="77777777" w:rsidR="002F1EE5" w:rsidRDefault="002F1EE5" w:rsidP="009F467C">
            <w:pPr>
              <w:pStyle w:val="TAL"/>
            </w:pPr>
          </w:p>
          <w:p w14:paraId="536CDFA7" w14:textId="77777777" w:rsidR="002F1EE5" w:rsidRDefault="002F1EE5" w:rsidP="009F467C">
            <w:pPr>
              <w:pStyle w:val="TAL"/>
            </w:pPr>
            <w:r>
              <w:t>(NOTE 2)</w:t>
            </w:r>
          </w:p>
        </w:tc>
      </w:tr>
      <w:tr w:rsidR="002F1EE5" w14:paraId="121E47B4"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5AB952F5" w14:textId="77777777" w:rsidR="002F1EE5" w:rsidRDefault="002F1EE5" w:rsidP="009F467C">
            <w:pPr>
              <w:pStyle w:val="TAN"/>
            </w:pPr>
            <w:r>
              <w:t>NOTE 1:</w:t>
            </w:r>
            <w:r>
              <w:tab/>
              <w:t>The mandatory HTTP error status codes for the PATCH method listed in table 5.2.7.1-1 of 3GPP TS 29.500 [4] also apply.</w:t>
            </w:r>
          </w:p>
          <w:p w14:paraId="12B057A0" w14:textId="77777777" w:rsidR="002F1EE5" w:rsidRDefault="002F1EE5" w:rsidP="009F467C">
            <w:pPr>
              <w:pStyle w:val="TAN"/>
            </w:pPr>
            <w:r>
              <w:t>NOTE 2:</w:t>
            </w:r>
            <w:r>
              <w:tab/>
              <w:t>The RedirectResponse data structure may be provided by an SCP (cf. clause 6.10.9.1 of 3GPP TS 29.500 [4]).</w:t>
            </w:r>
          </w:p>
        </w:tc>
      </w:tr>
    </w:tbl>
    <w:p w14:paraId="2EB18F2C" w14:textId="77777777" w:rsidR="002F1EE5"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2F1EE5">
      <w:pPr>
        <w:pStyle w:val="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2F1EE5">
      <w:pPr>
        <w:pStyle w:val="6"/>
      </w:pPr>
      <w:bookmarkStart w:id="1833" w:name="_Toc207837898"/>
      <w:bookmarkStart w:id="1834" w:name="_Toc209479501"/>
      <w:bookmarkStart w:id="1835" w:name="_Toc212131678"/>
      <w:r>
        <w:t>5.9</w:t>
      </w:r>
      <w:r w:rsidRPr="007565F0">
        <w:t>.3.3.3.</w:t>
      </w:r>
      <w:r>
        <w:t>4</w:t>
      </w:r>
      <w:r w:rsidRPr="00384E92">
        <w:tab/>
      </w:r>
      <w:r>
        <w:t>GET</w:t>
      </w:r>
      <w:bookmarkEnd w:id="1833"/>
      <w:bookmarkEnd w:id="1834"/>
      <w:bookmarkEnd w:id="1835"/>
    </w:p>
    <w:p w14:paraId="649D2D86" w14:textId="77777777" w:rsidR="002F1EE5" w:rsidRDefault="002F1EE5" w:rsidP="002F1EE5">
      <w:r>
        <w:rPr>
          <w:noProof/>
          <w:lang w:eastAsia="zh-CN"/>
        </w:rPr>
        <w:t xml:space="preserve">The GET method allows an NF service consumer to retrieve an existing "Individual NEF </w:t>
      </w:r>
      <w:r>
        <w:t>VFL Training Subscription"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77777777" w:rsidR="002F1EE5" w:rsidRPr="0016361A" w:rsidRDefault="002F1EE5" w:rsidP="009F467C">
            <w:pPr>
              <w:pStyle w:val="TAL"/>
            </w:pPr>
            <w:r>
              <w:t>Successful case. The requested "Individual</w:t>
            </w:r>
            <w:r>
              <w:rPr>
                <w:noProof/>
                <w:lang w:eastAsia="zh-CN"/>
              </w:rPr>
              <w:t xml:space="preserve"> NEF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r>
        <w:t>5.9.3.3.4</w:t>
      </w:r>
      <w:r>
        <w:tab/>
        <w:t>Resource Standard Methods</w:t>
      </w:r>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r>
        <w:t>5.9.4</w:t>
      </w:r>
      <w:r>
        <w:tab/>
        <w:t xml:space="preserve">Custom Operations without associated resources </w:t>
      </w:r>
    </w:p>
    <w:p w14:paraId="3029901F" w14:textId="77777777" w:rsidR="002F1EE5" w:rsidRDefault="002F1EE5" w:rsidP="002F1EE5">
      <w:r>
        <w:t>None in this release of the specification.</w:t>
      </w:r>
    </w:p>
    <w:p w14:paraId="458AB9F9" w14:textId="77777777" w:rsidR="002F1EE5" w:rsidRDefault="002F1EE5" w:rsidP="002F1EE5">
      <w:pPr>
        <w:pStyle w:val="30"/>
      </w:pPr>
      <w:r>
        <w:t>5.9.5</w:t>
      </w:r>
      <w:r>
        <w:tab/>
        <w:t>Notifications</w:t>
      </w:r>
    </w:p>
    <w:p w14:paraId="760D4E96" w14:textId="77777777" w:rsidR="002F1EE5" w:rsidRDefault="002F1EE5" w:rsidP="002F1EE5">
      <w:pPr>
        <w:pStyle w:val="40"/>
      </w:pPr>
      <w:r>
        <w:t>5.9.5.1</w:t>
      </w:r>
      <w:r>
        <w:tab/>
        <w:t>General</w:t>
      </w:r>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r>
        <w:t>5.9.5.2</w:t>
      </w:r>
      <w:r>
        <w:tab/>
        <w:t>NEF VFL Training Notification</w:t>
      </w:r>
    </w:p>
    <w:p w14:paraId="5AD7C126" w14:textId="77777777" w:rsidR="002F1EE5" w:rsidRDefault="002F1EE5" w:rsidP="002F1EE5">
      <w:pPr>
        <w:pStyle w:val="50"/>
        <w:rPr>
          <w:noProof/>
        </w:rPr>
      </w:pPr>
      <w:r>
        <w:t>5.9.5.2</w:t>
      </w:r>
      <w:r>
        <w:rPr>
          <w:noProof/>
        </w:rPr>
        <w:t>.1</w:t>
      </w:r>
      <w:r>
        <w:rPr>
          <w:noProof/>
        </w:rPr>
        <w:tab/>
        <w:t>Description</w:t>
      </w:r>
    </w:p>
    <w:p w14:paraId="2219C605" w14:textId="77777777" w:rsidR="002F1EE5" w:rsidRDefault="002F1EE5" w:rsidP="002F1EE5">
      <w:pPr>
        <w:rPr>
          <w:noProof/>
        </w:rPr>
      </w:pPr>
      <w:r>
        <w:rPr>
          <w:noProof/>
        </w:rPr>
        <w:t>The NEF VFL Training Notification is used by the NEF to report the VFL Training Information to a NF service consumer that has subscribed to such Notifications via the Individual NEF VFL Training Subscription resource.</w:t>
      </w:r>
    </w:p>
    <w:p w14:paraId="51CE60EB" w14:textId="77777777" w:rsidR="002F1EE5" w:rsidRDefault="002F1EE5" w:rsidP="002F1EE5">
      <w:pPr>
        <w:pStyle w:val="50"/>
        <w:rPr>
          <w:noProof/>
        </w:rPr>
      </w:pPr>
      <w:bookmarkStart w:id="1836" w:name="_Toc35971423"/>
      <w:bookmarkStart w:id="1837" w:name="_Toc67903540"/>
      <w:bookmarkStart w:id="1838" w:name="_Toc73173272"/>
      <w:bookmarkStart w:id="1839" w:name="_Toc96959858"/>
      <w:bookmarkStart w:id="1840" w:name="_Toc129247566"/>
      <w:bookmarkStart w:id="1841" w:name="_Toc164863314"/>
      <w:bookmarkStart w:id="1842" w:name="_Toc192881247"/>
      <w:bookmarkStart w:id="1843" w:name="_Toc200962099"/>
      <w:bookmarkStart w:id="1844" w:name="_Toc207837906"/>
      <w:bookmarkStart w:id="1845" w:name="_Toc209479509"/>
      <w:bookmarkStart w:id="1846" w:name="_Toc212131686"/>
      <w:r>
        <w:t>5.9.5.2</w:t>
      </w:r>
      <w:r>
        <w:rPr>
          <w:noProof/>
        </w:rPr>
        <w:t>.2</w:t>
      </w:r>
      <w:r>
        <w:rPr>
          <w:noProof/>
        </w:rPr>
        <w:tab/>
        <w:t>Target URI</w:t>
      </w:r>
      <w:bookmarkEnd w:id="1836"/>
      <w:bookmarkEnd w:id="1837"/>
      <w:bookmarkEnd w:id="1838"/>
      <w:bookmarkEnd w:id="1839"/>
      <w:bookmarkEnd w:id="1840"/>
      <w:bookmarkEnd w:id="1841"/>
      <w:bookmarkEnd w:id="1842"/>
      <w:bookmarkEnd w:id="1843"/>
      <w:bookmarkEnd w:id="1844"/>
      <w:bookmarkEnd w:id="1845"/>
      <w:bookmarkEnd w:id="1846"/>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77777777" w:rsidR="002F1EE5" w:rsidRDefault="002F1EE5" w:rsidP="009F467C">
            <w:pPr>
              <w:pStyle w:val="TAL"/>
              <w:rPr>
                <w:noProof/>
              </w:rPr>
            </w:pPr>
            <w:r w:rsidRPr="00376A4A">
              <w:rPr>
                <w:lang w:eastAsia="en-GB"/>
              </w:rPr>
              <w:t xml:space="preserve">The Callback Uri is assigned within the </w:t>
            </w:r>
            <w:r>
              <w:rPr>
                <w:lang w:eastAsia="en-GB"/>
              </w:rPr>
              <w:t>Individual NEF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47" w:name="_Toc35971424"/>
      <w:bookmarkStart w:id="1848" w:name="_Toc67903541"/>
      <w:bookmarkStart w:id="1849" w:name="_Toc73173273"/>
      <w:bookmarkStart w:id="1850" w:name="_Toc96959859"/>
      <w:bookmarkStart w:id="1851" w:name="_Toc129247567"/>
      <w:bookmarkStart w:id="1852" w:name="_Toc164863315"/>
      <w:bookmarkStart w:id="1853" w:name="_Toc192881248"/>
      <w:bookmarkStart w:id="1854" w:name="_Toc200962100"/>
      <w:bookmarkStart w:id="1855" w:name="_Toc207837907"/>
      <w:bookmarkStart w:id="1856" w:name="_Toc209479510"/>
      <w:bookmarkStart w:id="1857" w:name="_Toc212131687"/>
      <w:r>
        <w:t>5.9.5.2</w:t>
      </w:r>
      <w:r>
        <w:rPr>
          <w:noProof/>
        </w:rPr>
        <w:t>.3</w:t>
      </w:r>
      <w:r>
        <w:rPr>
          <w:noProof/>
        </w:rPr>
        <w:tab/>
        <w:t>Standard Methods</w:t>
      </w:r>
      <w:bookmarkEnd w:id="1847"/>
      <w:bookmarkEnd w:id="1848"/>
      <w:bookmarkEnd w:id="1849"/>
      <w:bookmarkEnd w:id="1850"/>
      <w:bookmarkEnd w:id="1851"/>
      <w:bookmarkEnd w:id="1852"/>
      <w:bookmarkEnd w:id="1853"/>
      <w:bookmarkEnd w:id="1854"/>
      <w:bookmarkEnd w:id="1855"/>
      <w:bookmarkEnd w:id="1856"/>
      <w:bookmarkEnd w:id="1857"/>
    </w:p>
    <w:p w14:paraId="653B2AEE" w14:textId="77777777" w:rsidR="002F1EE5" w:rsidRPr="00BA39F2" w:rsidRDefault="002F1EE5" w:rsidP="002F1EE5">
      <w:pPr>
        <w:pStyle w:val="6"/>
      </w:pPr>
      <w:bookmarkStart w:id="1858" w:name="_Toc35971425"/>
      <w:bookmarkStart w:id="1859" w:name="_Toc164863316"/>
      <w:bookmarkStart w:id="1860" w:name="_Toc192881249"/>
      <w:bookmarkStart w:id="1861" w:name="_Toc200962101"/>
      <w:bookmarkStart w:id="1862" w:name="_Toc207837908"/>
      <w:bookmarkStart w:id="1863" w:name="_Toc209479511"/>
      <w:bookmarkStart w:id="1864" w:name="_Toc212131688"/>
      <w:r>
        <w:t>5.9</w:t>
      </w:r>
      <w:r w:rsidRPr="00BA39F2">
        <w:t>.5.2.3.1</w:t>
      </w:r>
      <w:r w:rsidRPr="00BA39F2">
        <w:tab/>
        <w:t>POST</w:t>
      </w:r>
      <w:bookmarkEnd w:id="1858"/>
      <w:bookmarkEnd w:id="1859"/>
      <w:bookmarkEnd w:id="1860"/>
      <w:bookmarkEnd w:id="1861"/>
      <w:bookmarkEnd w:id="1862"/>
      <w:bookmarkEnd w:id="1863"/>
      <w:bookmarkEnd w:id="1864"/>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r>
        <w:t>5.9.6</w:t>
      </w:r>
      <w:r>
        <w:tab/>
        <w:t>Data Model</w:t>
      </w:r>
    </w:p>
    <w:p w14:paraId="49D16522" w14:textId="77777777" w:rsidR="002F1EE5" w:rsidRDefault="002F1EE5" w:rsidP="002F1EE5">
      <w:pPr>
        <w:pStyle w:val="40"/>
      </w:pPr>
      <w:r>
        <w:t>5.9.6.1</w:t>
      </w:r>
      <w:r>
        <w:tab/>
        <w:t>General</w:t>
      </w:r>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r>
        <w:rPr>
          <w:lang w:val="en-US"/>
        </w:rPr>
        <w:lastRenderedPageBreak/>
        <w:t>5.9.6.2</w:t>
      </w:r>
      <w:r>
        <w:rPr>
          <w:lang w:val="en-US"/>
        </w:rPr>
        <w:tab/>
        <w:t>Structured data types</w:t>
      </w:r>
    </w:p>
    <w:p w14:paraId="1FC0FFD8" w14:textId="77777777" w:rsidR="002F1EE5" w:rsidRDefault="002F1EE5" w:rsidP="002F1EE5">
      <w:pPr>
        <w:pStyle w:val="50"/>
      </w:pPr>
      <w:r>
        <w:t>5.9.6.2.1</w:t>
      </w:r>
      <w:r>
        <w:tab/>
        <w:t>Introduction</w:t>
      </w:r>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r>
        <w:t>5.9.6.2.2</w:t>
      </w:r>
      <w:r>
        <w:tab/>
        <w:t xml:space="preserve">Type </w:t>
      </w:r>
      <w:r>
        <w:rPr>
          <w:rFonts w:eastAsia="等线"/>
        </w:rPr>
        <w:t>NefVflTrainSubs</w:t>
      </w:r>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bookmarkStart w:id="1865" w:name="_Hlk214352125"/>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bookmarkEnd w:id="1865"/>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r>
        <w:lastRenderedPageBreak/>
        <w:t>5.9.6.2.3</w:t>
      </w:r>
      <w:r>
        <w:tab/>
        <w:t xml:space="preserve">Type </w:t>
      </w:r>
      <w:r>
        <w:rPr>
          <w:rFonts w:eastAsia="等线"/>
        </w:rPr>
        <w:t>NefVflTrainSubsPatch</w:t>
      </w:r>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r>
        <w:rPr>
          <w:lang w:val="en-US"/>
        </w:rPr>
        <w:t>5.9.6.3</w:t>
      </w:r>
      <w:r>
        <w:rPr>
          <w:lang w:val="en-US"/>
        </w:rPr>
        <w:tab/>
        <w:t>Simple data types and enumerations</w:t>
      </w:r>
    </w:p>
    <w:p w14:paraId="2A1B6A70" w14:textId="77777777" w:rsidR="002F1EE5" w:rsidRDefault="002F1EE5" w:rsidP="002F1EE5">
      <w:pPr>
        <w:pStyle w:val="50"/>
      </w:pPr>
      <w:r>
        <w:t>5.9.6.3.1</w:t>
      </w:r>
      <w:r>
        <w:tab/>
        <w:t>Introduction</w:t>
      </w:r>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r>
        <w:t>5.9.6.3.2</w:t>
      </w:r>
      <w:r>
        <w:tab/>
        <w:t xml:space="preserve">Simple data types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r>
        <w:t>5.9.7</w:t>
      </w:r>
      <w:r>
        <w:tab/>
        <w:t>Error Handling</w:t>
      </w:r>
    </w:p>
    <w:p w14:paraId="2A5701C2" w14:textId="77777777" w:rsidR="002F1EE5" w:rsidRDefault="002F1EE5" w:rsidP="002F1EE5">
      <w:pPr>
        <w:pStyle w:val="40"/>
      </w:pPr>
      <w:r>
        <w:t>5.9.7.1</w:t>
      </w:r>
      <w:r>
        <w:tab/>
        <w:t>General</w:t>
      </w:r>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r>
        <w:t>5.9.7.2</w:t>
      </w:r>
      <w:r>
        <w:tab/>
        <w:t>Protocol Errors</w:t>
      </w:r>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r>
        <w:t>5.9.7.3</w:t>
      </w:r>
      <w:r>
        <w:tab/>
        <w:t>Application Errors</w:t>
      </w:r>
    </w:p>
    <w:p w14:paraId="37ABCC1D" w14:textId="77777777" w:rsidR="002F1EE5" w:rsidRDefault="002F1EE5" w:rsidP="002F1EE5">
      <w:r>
        <w:t>The application errors defined for the Nnef_VFLTraining</w:t>
      </w:r>
      <w:r>
        <w:rPr>
          <w:lang w:eastAsia="zh-CN"/>
        </w:rPr>
        <w:t xml:space="preserve"> </w:t>
      </w:r>
      <w:r>
        <w:t>service are listed in Table 5.9.7.3-1.</w:t>
      </w:r>
    </w:p>
    <w:p w14:paraId="54C24A7A" w14:textId="77777777" w:rsidR="002F1EE5" w:rsidRDefault="002F1EE5" w:rsidP="002F1EE5">
      <w:pPr>
        <w:pStyle w:val="TH"/>
      </w:pPr>
      <w:r>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2F1EE5" w14:paraId="23D32BE3"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3CB01146" w14:textId="77777777" w:rsidR="002F1EE5" w:rsidRDefault="002F1EE5" w:rsidP="009F467C">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499373EF" w14:textId="77777777" w:rsidR="002F1EE5" w:rsidRDefault="002F1EE5" w:rsidP="009F467C">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38D378E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AE3412F"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tcPr>
          <w:p w14:paraId="77476CBE" w14:textId="77777777" w:rsidR="002F1EE5" w:rsidRPr="00706456" w:rsidRDefault="002F1EE5" w:rsidP="009F467C">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0A23A798" w14:textId="77777777" w:rsidR="002F1EE5" w:rsidRPr="00706456" w:rsidRDefault="002F1EE5" w:rsidP="009F467C">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14E11B5B" w14:textId="77777777" w:rsidR="002F1EE5" w:rsidRPr="00706456" w:rsidRDefault="002F1EE5" w:rsidP="009F467C">
            <w:pPr>
              <w:keepNext/>
              <w:keepLines/>
              <w:spacing w:after="0"/>
              <w:rPr>
                <w:rFonts w:ascii="Arial" w:hAnsi="Arial"/>
                <w:sz w:val="18"/>
              </w:rPr>
            </w:pPr>
            <w:r w:rsidRPr="00706456">
              <w:rPr>
                <w:rFonts w:ascii="Arial" w:hAnsi="Arial"/>
                <w:sz w:val="18"/>
              </w:rPr>
              <w:t>Indicates the NEF is overloaded.</w:t>
            </w:r>
          </w:p>
        </w:tc>
      </w:tr>
      <w:tr w:rsidR="002F1EE5" w14:paraId="4698CC18" w14:textId="77777777" w:rsidTr="009F467C">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1B487AB9" w14:textId="77777777" w:rsidR="002F1EE5" w:rsidRDefault="002F1EE5" w:rsidP="009F467C">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095921" w:rsidRDefault="002F1EE5" w:rsidP="002F1EE5"/>
    <w:p w14:paraId="535681B4" w14:textId="77777777" w:rsidR="002F1EE5" w:rsidRDefault="002F1EE5" w:rsidP="002F1EE5">
      <w:pPr>
        <w:pStyle w:val="30"/>
        <w:rPr>
          <w:lang w:eastAsia="zh-CN"/>
        </w:rPr>
      </w:pPr>
      <w:r>
        <w:lastRenderedPageBreak/>
        <w:t>5.9.8</w:t>
      </w:r>
      <w:r>
        <w:rPr>
          <w:lang w:eastAsia="zh-CN"/>
        </w:rPr>
        <w:tab/>
        <w:t>Feature negotiation</w:t>
      </w:r>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r>
        <w:t>5.9.9</w:t>
      </w:r>
      <w:r>
        <w:tab/>
        <w:t>Security</w:t>
      </w:r>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r>
        <w:t>5.10</w:t>
      </w:r>
      <w:r w:rsidRPr="008201B7">
        <w:tab/>
      </w:r>
      <w:r>
        <w:t>Nnef_Training</w:t>
      </w:r>
      <w:r w:rsidRPr="008201B7">
        <w:t xml:space="preserve"> Service API</w:t>
      </w:r>
    </w:p>
    <w:p w14:paraId="3AFA4BDF" w14:textId="77777777" w:rsidR="00907434" w:rsidRPr="008201B7" w:rsidRDefault="00907434" w:rsidP="00907434">
      <w:pPr>
        <w:pStyle w:val="30"/>
      </w:pPr>
      <w:r>
        <w:t>5.</w:t>
      </w:r>
      <w:r>
        <w:rPr>
          <w:rFonts w:hint="eastAsia"/>
          <w:lang w:eastAsia="zh-CN"/>
        </w:rPr>
        <w:t>10</w:t>
      </w:r>
      <w:r>
        <w:t>.</w:t>
      </w:r>
      <w:r w:rsidRPr="008201B7">
        <w:t>1</w:t>
      </w:r>
      <w:r w:rsidRPr="008201B7">
        <w:tab/>
        <w:t>Introduction</w:t>
      </w:r>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r>
        <w:t>5.</w:t>
      </w:r>
      <w:r>
        <w:rPr>
          <w:rFonts w:hint="eastAsia"/>
          <w:lang w:eastAsia="zh-CN"/>
        </w:rPr>
        <w:t>10</w:t>
      </w:r>
      <w:r>
        <w:t>.</w:t>
      </w:r>
      <w:r w:rsidRPr="008201B7">
        <w:t>2</w:t>
      </w:r>
      <w:r w:rsidRPr="008201B7">
        <w:tab/>
        <w:t>Usage of HTTP</w:t>
      </w:r>
    </w:p>
    <w:p w14:paraId="2BB86D51" w14:textId="77777777" w:rsidR="00907434" w:rsidRPr="008201B7" w:rsidRDefault="00907434" w:rsidP="00907434">
      <w:pPr>
        <w:pStyle w:val="40"/>
      </w:pPr>
      <w:r>
        <w:t>5.</w:t>
      </w:r>
      <w:r>
        <w:rPr>
          <w:rFonts w:hint="eastAsia"/>
          <w:lang w:eastAsia="zh-CN"/>
        </w:rPr>
        <w:t>10</w:t>
      </w:r>
      <w:r>
        <w:t>.</w:t>
      </w:r>
      <w:r w:rsidRPr="008201B7">
        <w:t>2.1</w:t>
      </w:r>
      <w:r w:rsidRPr="008201B7">
        <w:tab/>
        <w:t>General</w:t>
      </w:r>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r>
        <w:lastRenderedPageBreak/>
        <w:t>5.</w:t>
      </w:r>
      <w:r>
        <w:rPr>
          <w:rFonts w:hint="eastAsia"/>
          <w:lang w:eastAsia="zh-CN"/>
        </w:rPr>
        <w:t>10</w:t>
      </w:r>
      <w:r>
        <w:t>.</w:t>
      </w:r>
      <w:r w:rsidRPr="008201B7">
        <w:t>2.2</w:t>
      </w:r>
      <w:r w:rsidRPr="008201B7">
        <w:tab/>
        <w:t>HTTP standard headers</w:t>
      </w:r>
    </w:p>
    <w:p w14:paraId="79687BA6" w14:textId="77777777" w:rsidR="00907434" w:rsidRPr="008201B7" w:rsidRDefault="00907434" w:rsidP="00907434">
      <w:pPr>
        <w:pStyle w:val="50"/>
        <w:rPr>
          <w:lang w:eastAsia="zh-CN"/>
        </w:rPr>
      </w:pPr>
      <w:r>
        <w:t>5.</w:t>
      </w:r>
      <w:r>
        <w:rPr>
          <w:rFonts w:hint="eastAsia"/>
          <w:lang w:eastAsia="zh-CN"/>
        </w:rPr>
        <w:t>10</w:t>
      </w:r>
      <w:r>
        <w:t>.</w:t>
      </w:r>
      <w:r w:rsidRPr="008201B7">
        <w:t>2.2.1</w:t>
      </w:r>
      <w:r w:rsidRPr="008201B7">
        <w:rPr>
          <w:lang w:eastAsia="zh-CN"/>
        </w:rPr>
        <w:tab/>
        <w:t>General</w:t>
      </w:r>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r>
        <w:t>5.</w:t>
      </w:r>
      <w:r>
        <w:rPr>
          <w:rFonts w:hint="eastAsia"/>
          <w:lang w:eastAsia="zh-CN"/>
        </w:rPr>
        <w:t>10</w:t>
      </w:r>
      <w:r>
        <w:t>.</w:t>
      </w:r>
      <w:r w:rsidRPr="008201B7">
        <w:t>2.2.2</w:t>
      </w:r>
      <w:r w:rsidRPr="008201B7">
        <w:tab/>
        <w:t xml:space="preserve">Content type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r>
        <w:t>5.</w:t>
      </w:r>
      <w:r>
        <w:rPr>
          <w:rFonts w:hint="eastAsia"/>
          <w:lang w:eastAsia="zh-CN"/>
        </w:rPr>
        <w:t>10</w:t>
      </w:r>
      <w:r>
        <w:t>.</w:t>
      </w:r>
      <w:r w:rsidRPr="008201B7">
        <w:t>2.3</w:t>
      </w:r>
      <w:r w:rsidRPr="008201B7">
        <w:tab/>
        <w:t>HTTP custom headers</w:t>
      </w:r>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r>
        <w:t>5.10.</w:t>
      </w:r>
      <w:r w:rsidRPr="008201B7">
        <w:t>3</w:t>
      </w:r>
      <w:r w:rsidRPr="008201B7">
        <w:tab/>
        <w:t xml:space="preserve">Resources </w:t>
      </w:r>
    </w:p>
    <w:p w14:paraId="5BBDF511" w14:textId="77777777" w:rsidR="00907434" w:rsidRPr="008201B7" w:rsidRDefault="00907434" w:rsidP="00907434">
      <w:pPr>
        <w:pStyle w:val="40"/>
      </w:pPr>
      <w:r>
        <w:t>5.10.</w:t>
      </w:r>
      <w:r w:rsidRPr="008201B7">
        <w:t>3.1</w:t>
      </w:r>
      <w:r w:rsidRPr="008201B7">
        <w:tab/>
        <w:t>Overview</w:t>
      </w:r>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2" type="#_x0000_t75" style="width:342.4pt;height:149.25pt" o:ole="">
            <v:imagedata r:id="rId115" o:title=""/>
          </v:shape>
          <o:OLEObject Type="Embed" ProgID="Visio.Drawing.15" ShapeID="_x0000_i1092" DrawAspect="Content" ObjectID="_1826970162"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r>
        <w:t>5.10.</w:t>
      </w:r>
      <w:r w:rsidRPr="008201B7">
        <w:t>3.2</w:t>
      </w:r>
      <w:r w:rsidRPr="008201B7">
        <w:tab/>
        <w:t xml:space="preserve">Resource: </w:t>
      </w:r>
      <w:r>
        <w:t>Training</w:t>
      </w:r>
      <w:r w:rsidRPr="008201B7">
        <w:t xml:space="preserve"> Subscriptions</w:t>
      </w:r>
    </w:p>
    <w:p w14:paraId="001B9EDB" w14:textId="77777777" w:rsidR="00907434" w:rsidRPr="008201B7" w:rsidRDefault="00907434" w:rsidP="00907434">
      <w:pPr>
        <w:pStyle w:val="50"/>
      </w:pPr>
      <w:r>
        <w:t>5.10.</w:t>
      </w:r>
      <w:r w:rsidRPr="008201B7">
        <w:t>3.2.1</w:t>
      </w:r>
      <w:r w:rsidRPr="008201B7">
        <w:tab/>
        <w:t>Description</w:t>
      </w:r>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r>
        <w:t>5.10.</w:t>
      </w:r>
      <w:r w:rsidRPr="008201B7">
        <w:t>3.2.2</w:t>
      </w:r>
      <w:r w:rsidRPr="008201B7">
        <w:tab/>
        <w:t>Resource Definition</w:t>
      </w:r>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r>
        <w:t>5.10.</w:t>
      </w:r>
      <w:r w:rsidRPr="008201B7">
        <w:t>3.2.3</w:t>
      </w:r>
      <w:r w:rsidRPr="008201B7">
        <w:tab/>
        <w:t>Resource Standard Methods</w:t>
      </w:r>
    </w:p>
    <w:p w14:paraId="68CD316E" w14:textId="77777777" w:rsidR="00907434" w:rsidRPr="008201B7" w:rsidRDefault="00907434" w:rsidP="00907434">
      <w:pPr>
        <w:pStyle w:val="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r>
        <w:t>5.10.</w:t>
      </w:r>
      <w:r w:rsidRPr="008201B7">
        <w:t>3.3</w:t>
      </w:r>
      <w:r w:rsidRPr="008201B7">
        <w:tab/>
        <w:t xml:space="preserve">Resource: </w:t>
      </w:r>
      <w:r>
        <w:t xml:space="preserve">Individual Training </w:t>
      </w:r>
      <w:r>
        <w:rPr>
          <w:rFonts w:hint="eastAsia"/>
          <w:lang w:eastAsia="zh-CN"/>
        </w:rPr>
        <w:t>S</w:t>
      </w:r>
      <w:r>
        <w:t>ubscription</w:t>
      </w:r>
    </w:p>
    <w:p w14:paraId="12E904C8" w14:textId="77777777" w:rsidR="00907434" w:rsidRPr="008201B7" w:rsidRDefault="00907434" w:rsidP="00907434">
      <w:pPr>
        <w:pStyle w:val="50"/>
      </w:pPr>
      <w:r>
        <w:t>5.10.</w:t>
      </w:r>
      <w:r w:rsidRPr="008201B7">
        <w:t>3.3.1</w:t>
      </w:r>
      <w:r w:rsidRPr="008201B7">
        <w:tab/>
        <w:t>Description</w:t>
      </w:r>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r>
        <w:t>5.10.</w:t>
      </w:r>
      <w:r w:rsidRPr="008201B7">
        <w:t>3.3.2</w:t>
      </w:r>
      <w:r w:rsidRPr="008201B7">
        <w:tab/>
        <w:t>Resource Definition</w:t>
      </w:r>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r>
        <w:t>5.10.</w:t>
      </w:r>
      <w:r w:rsidRPr="008201B7">
        <w:t>3.3.3</w:t>
      </w:r>
      <w:r w:rsidRPr="008201B7">
        <w:tab/>
        <w:t>Resource Standard Methods</w:t>
      </w:r>
    </w:p>
    <w:p w14:paraId="6D5874BE" w14:textId="77777777" w:rsidR="00907434" w:rsidRPr="008201B7" w:rsidRDefault="00907434" w:rsidP="00907434">
      <w:pPr>
        <w:pStyle w:val="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907434">
      <w:pPr>
        <w:pStyle w:val="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77777777" w:rsidR="00907434" w:rsidRDefault="00907434" w:rsidP="00403BDF">
            <w:pPr>
              <w:pStyle w:val="TAL"/>
            </w:pPr>
            <w:r w:rsidRPr="008201B7">
              <w:rPr>
                <w:rFonts w:cs="Arial"/>
              </w:rPr>
              <w:t>(NOTE 2)</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4420BA00" w14:textId="77777777" w:rsidR="00907434" w:rsidRPr="002178AD" w:rsidRDefault="00907434" w:rsidP="00403BDF">
            <w:pPr>
              <w:pStyle w:val="TAN"/>
            </w:pPr>
            <w:r w:rsidRPr="002239BA">
              <w:t>NOTE 2:</w:t>
            </w:r>
            <w:r w:rsidRPr="002239BA">
              <w:tab/>
              <w:t>The RedirectResponse data structure may be provided by an SCP (cf. clause 6.10.9.1 of 3GPP TS 29.500 [4]).</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907434">
      <w:pPr>
        <w:pStyle w:val="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lastRenderedPageBreak/>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r>
        <w:t>5.10.</w:t>
      </w:r>
      <w:r w:rsidRPr="008201B7">
        <w:t>4</w:t>
      </w:r>
      <w:r w:rsidRPr="008201B7">
        <w:tab/>
        <w:t xml:space="preserve">Custom Operations without associated resources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r>
        <w:t>5.10.</w:t>
      </w:r>
      <w:r w:rsidRPr="008201B7">
        <w:t>5</w:t>
      </w:r>
      <w:r w:rsidRPr="008201B7">
        <w:tab/>
        <w:t>Notifications</w:t>
      </w:r>
    </w:p>
    <w:p w14:paraId="39946F6E" w14:textId="77777777" w:rsidR="00907434" w:rsidRPr="008201B7" w:rsidRDefault="00907434" w:rsidP="00907434">
      <w:pPr>
        <w:pStyle w:val="40"/>
      </w:pPr>
      <w:r>
        <w:t>5.10.</w:t>
      </w:r>
      <w:r w:rsidRPr="008201B7">
        <w:t>5.1</w:t>
      </w:r>
      <w:r w:rsidRPr="008201B7">
        <w:tab/>
        <w:t>General</w:t>
      </w:r>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lastRenderedPageBreak/>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r>
        <w:t>5.10.</w:t>
      </w:r>
      <w:r w:rsidRPr="008201B7">
        <w:t>5.2</w:t>
      </w:r>
      <w:r w:rsidRPr="008201B7">
        <w:tab/>
      </w:r>
      <w:r>
        <w:t>Training</w:t>
      </w:r>
      <w:r w:rsidRPr="008201B7">
        <w:t xml:space="preserve"> Notification</w:t>
      </w:r>
    </w:p>
    <w:p w14:paraId="21D22993" w14:textId="77777777" w:rsidR="00907434" w:rsidRPr="008201B7" w:rsidRDefault="00907434" w:rsidP="00907434">
      <w:pPr>
        <w:pStyle w:val="50"/>
        <w:rPr>
          <w:noProof/>
        </w:rPr>
      </w:pPr>
      <w:r>
        <w:t>5.10.</w:t>
      </w:r>
      <w:r w:rsidRPr="008201B7">
        <w:t>5.2</w:t>
      </w:r>
      <w:r w:rsidRPr="008201B7">
        <w:rPr>
          <w:noProof/>
        </w:rPr>
        <w:t>.1</w:t>
      </w:r>
      <w:r w:rsidRPr="008201B7">
        <w:rPr>
          <w:noProof/>
        </w:rPr>
        <w:tab/>
        <w:t>Description</w:t>
      </w:r>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r>
        <w:t>5.10.</w:t>
      </w:r>
      <w:r w:rsidRPr="008201B7">
        <w:t>5.2</w:t>
      </w:r>
      <w:r w:rsidRPr="008201B7">
        <w:rPr>
          <w:noProof/>
        </w:rPr>
        <w:t>.2</w:t>
      </w:r>
      <w:r w:rsidRPr="008201B7">
        <w:rPr>
          <w:noProof/>
        </w:rPr>
        <w:tab/>
        <w:t>Target URI</w:t>
      </w:r>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4</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r>
        <w:t>5.10.</w:t>
      </w:r>
      <w:r w:rsidRPr="008201B7">
        <w:t>5.2</w:t>
      </w:r>
      <w:r w:rsidRPr="008201B7">
        <w:rPr>
          <w:noProof/>
        </w:rPr>
        <w:t>.3</w:t>
      </w:r>
      <w:r w:rsidRPr="008201B7">
        <w:rPr>
          <w:noProof/>
        </w:rPr>
        <w:tab/>
        <w:t>Standard Methods</w:t>
      </w:r>
    </w:p>
    <w:p w14:paraId="7583EEE8" w14:textId="77777777" w:rsidR="00907434" w:rsidRPr="008201B7" w:rsidRDefault="00907434" w:rsidP="00907434">
      <w:pPr>
        <w:pStyle w:val="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r>
        <w:t>5.10.</w:t>
      </w:r>
      <w:r w:rsidRPr="008201B7">
        <w:t>6</w:t>
      </w:r>
      <w:r w:rsidRPr="008201B7">
        <w:tab/>
        <w:t>Data Model</w:t>
      </w:r>
    </w:p>
    <w:p w14:paraId="32B09BD4" w14:textId="77777777" w:rsidR="00907434" w:rsidRPr="008201B7" w:rsidRDefault="00907434" w:rsidP="00907434">
      <w:pPr>
        <w:pStyle w:val="40"/>
      </w:pPr>
      <w:r>
        <w:t>5.10.</w:t>
      </w:r>
      <w:r w:rsidRPr="008201B7">
        <w:t>6.1</w:t>
      </w:r>
      <w:r w:rsidRPr="008201B7">
        <w:tab/>
        <w:t>General</w:t>
      </w:r>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r>
        <w:rPr>
          <w:lang w:val="en-US"/>
        </w:rPr>
        <w:lastRenderedPageBreak/>
        <w:t>5.10.</w:t>
      </w:r>
      <w:r w:rsidRPr="008201B7">
        <w:rPr>
          <w:lang w:val="en-US"/>
        </w:rPr>
        <w:t>6.2</w:t>
      </w:r>
      <w:r w:rsidRPr="008201B7">
        <w:rPr>
          <w:lang w:val="en-US"/>
        </w:rPr>
        <w:tab/>
        <w:t>Structured data types</w:t>
      </w:r>
    </w:p>
    <w:p w14:paraId="5403FD66" w14:textId="77777777" w:rsidR="00907434" w:rsidRPr="008201B7" w:rsidRDefault="00907434" w:rsidP="00907434">
      <w:pPr>
        <w:pStyle w:val="50"/>
      </w:pPr>
      <w:r>
        <w:t>5.10.</w:t>
      </w:r>
      <w:r w:rsidRPr="008201B7">
        <w:t>6.2.1</w:t>
      </w:r>
      <w:r w:rsidRPr="008201B7">
        <w:tab/>
        <w:t>Introduction</w:t>
      </w:r>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r>
        <w:t>5.10.6.</w:t>
      </w:r>
      <w:r w:rsidR="00813581">
        <w:t>2</w:t>
      </w:r>
      <w:r>
        <w:t>.2</w:t>
      </w:r>
      <w:r>
        <w:tab/>
        <w:t xml:space="preserve">Type </w:t>
      </w:r>
      <w:r>
        <w:rPr>
          <w:rFonts w:eastAsia="等线"/>
        </w:rPr>
        <w:t>TrainEventsSubsc</w:t>
      </w:r>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77777777" w:rsidR="00907434" w:rsidRDefault="00907434" w:rsidP="00403BDF">
            <w:pPr>
              <w:pStyle w:val="TAL"/>
            </w:pPr>
            <w:r w:rsidRPr="000D70BF">
              <w:t>C</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r>
        <w:t>5.10.6.</w:t>
      </w:r>
      <w:r w:rsidR="00813581">
        <w:t>2</w:t>
      </w:r>
      <w:r>
        <w:t>.3</w:t>
      </w:r>
      <w:r>
        <w:tab/>
        <w:t xml:space="preserve">Type </w:t>
      </w:r>
      <w:r>
        <w:rPr>
          <w:rFonts w:eastAsia="等线"/>
        </w:rPr>
        <w:t>TrainEventsSubscPatch</w:t>
      </w:r>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r>
        <w:rPr>
          <w:lang w:val="en-US"/>
        </w:rPr>
        <w:t>5.10.</w:t>
      </w:r>
      <w:r w:rsidRPr="008201B7">
        <w:rPr>
          <w:lang w:val="en-US"/>
        </w:rPr>
        <w:t>6.3</w:t>
      </w:r>
      <w:r w:rsidRPr="008201B7">
        <w:rPr>
          <w:lang w:val="en-US"/>
        </w:rPr>
        <w:tab/>
        <w:t>Simple data types and enumerations</w:t>
      </w:r>
    </w:p>
    <w:p w14:paraId="408BCAA8" w14:textId="77777777" w:rsidR="00907434" w:rsidRPr="008201B7" w:rsidRDefault="00907434" w:rsidP="00907434">
      <w:pPr>
        <w:pStyle w:val="50"/>
      </w:pPr>
      <w:r>
        <w:t>5.10.</w:t>
      </w:r>
      <w:r w:rsidRPr="008201B7">
        <w:t>6.3.1</w:t>
      </w:r>
      <w:r w:rsidRPr="008201B7">
        <w:tab/>
        <w:t>Introduction</w:t>
      </w:r>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r>
        <w:lastRenderedPageBreak/>
        <w:t>5.10.</w:t>
      </w:r>
      <w:r w:rsidRPr="008201B7">
        <w:t>6.3.2</w:t>
      </w:r>
      <w:r w:rsidRPr="008201B7">
        <w:tab/>
        <w:t xml:space="preserve">Simple data types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r>
        <w:t>5.10.</w:t>
      </w:r>
      <w:r w:rsidRPr="008201B7">
        <w:t>7</w:t>
      </w:r>
      <w:r w:rsidRPr="008201B7">
        <w:tab/>
        <w:t>Error Handling</w:t>
      </w:r>
    </w:p>
    <w:p w14:paraId="482B9898" w14:textId="77777777" w:rsidR="00907434" w:rsidRPr="008201B7" w:rsidRDefault="00907434" w:rsidP="00907434">
      <w:pPr>
        <w:pStyle w:val="40"/>
      </w:pPr>
      <w:r>
        <w:t>5.10.</w:t>
      </w:r>
      <w:r w:rsidRPr="008201B7">
        <w:t>7.1</w:t>
      </w:r>
      <w:r w:rsidRPr="008201B7">
        <w:tab/>
        <w:t>General</w:t>
      </w:r>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r>
        <w:t>5.10.</w:t>
      </w:r>
      <w:r w:rsidRPr="008201B7">
        <w:t>7.2</w:t>
      </w:r>
      <w:r w:rsidRPr="008201B7">
        <w:tab/>
        <w:t>Protocol Errors</w:t>
      </w:r>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r>
        <w:t>5.10.</w:t>
      </w:r>
      <w:r w:rsidRPr="008201B7">
        <w:t>7.3</w:t>
      </w:r>
      <w:r w:rsidRPr="008201B7">
        <w:tab/>
        <w:t>Application Errors</w:t>
      </w:r>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r>
        <w:t>5.10.</w:t>
      </w:r>
      <w:r w:rsidRPr="008201B7">
        <w:t>8</w:t>
      </w:r>
      <w:r w:rsidRPr="008201B7">
        <w:rPr>
          <w:lang w:eastAsia="zh-CN"/>
        </w:rPr>
        <w:tab/>
        <w:t>Feature negotiation</w:t>
      </w:r>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r>
        <w:t>5.10.</w:t>
      </w:r>
      <w:r w:rsidRPr="008201B7">
        <w:t>9</w:t>
      </w:r>
      <w:r w:rsidRPr="008201B7">
        <w:tab/>
        <w:t>Security</w:t>
      </w:r>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bookmarkEnd w:id="1342"/>
    <w:p w14:paraId="4A723A97" w14:textId="77777777" w:rsidR="00D85079" w:rsidRDefault="00D85079">
      <w:pPr>
        <w:pStyle w:val="8"/>
      </w:pPr>
      <w:r>
        <w:br w:type="page"/>
      </w:r>
      <w:bookmarkStart w:id="1866" w:name="_Toc11222321"/>
      <w:bookmarkStart w:id="1867" w:name="_Toc34228250"/>
      <w:bookmarkStart w:id="1868" w:name="_Toc36041653"/>
      <w:bookmarkStart w:id="1869" w:name="_Toc36041809"/>
      <w:bookmarkStart w:id="1870" w:name="_Toc44680246"/>
      <w:bookmarkStart w:id="1871" w:name="_Toc45134843"/>
      <w:bookmarkStart w:id="1872" w:name="_Toc49583728"/>
      <w:bookmarkStart w:id="1873" w:name="_Toc51764165"/>
      <w:bookmarkStart w:id="1874" w:name="_Toc58838840"/>
      <w:bookmarkStart w:id="1875" w:name="_Toc59020155"/>
      <w:bookmarkStart w:id="1876" w:name="_Toc59020242"/>
      <w:bookmarkStart w:id="1877" w:name="_Toc68170906"/>
      <w:bookmarkStart w:id="1878" w:name="_Toc136524212"/>
      <w:bookmarkStart w:id="1879" w:name="_Toc209530822"/>
      <w:r>
        <w:lastRenderedPageBreak/>
        <w:t>Annex A (normative):</w:t>
      </w:r>
      <w:r>
        <w:br/>
        <w:t>OpenAPI specification</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B3E9CCF" w14:textId="77777777" w:rsidR="00D85079" w:rsidRDefault="00D85079">
      <w:pPr>
        <w:pStyle w:val="1"/>
      </w:pPr>
      <w:bookmarkStart w:id="1880" w:name="_Toc34228251"/>
      <w:bookmarkStart w:id="1881" w:name="_Toc36041654"/>
      <w:bookmarkStart w:id="1882" w:name="_Toc36041810"/>
      <w:bookmarkStart w:id="1883" w:name="_Toc44680247"/>
      <w:bookmarkStart w:id="1884" w:name="_Toc45134844"/>
      <w:bookmarkStart w:id="1885" w:name="_Toc49583729"/>
      <w:bookmarkStart w:id="1886" w:name="_Toc51764166"/>
      <w:bookmarkStart w:id="1887" w:name="_Toc58838841"/>
      <w:bookmarkStart w:id="1888" w:name="_Toc59020156"/>
      <w:bookmarkStart w:id="1889" w:name="_Toc59020243"/>
      <w:bookmarkStart w:id="1890" w:name="_Toc68170907"/>
      <w:bookmarkStart w:id="1891" w:name="_Toc136524213"/>
      <w:bookmarkStart w:id="1892" w:name="_Toc209530823"/>
      <w:r>
        <w:t>A.1</w:t>
      </w:r>
      <w: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893" w:name="_Toc34228252"/>
      <w:bookmarkStart w:id="1894" w:name="_Toc36041655"/>
      <w:bookmarkStart w:id="1895" w:name="_Toc36041811"/>
      <w:bookmarkStart w:id="1896" w:name="_Toc44680248"/>
      <w:bookmarkStart w:id="1897" w:name="_Toc45134845"/>
      <w:bookmarkStart w:id="1898" w:name="_Toc49583730"/>
      <w:bookmarkStart w:id="1899" w:name="_Toc51764167"/>
      <w:bookmarkStart w:id="1900" w:name="_Toc58838842"/>
      <w:bookmarkStart w:id="1901" w:name="_Toc59020157"/>
      <w:bookmarkStart w:id="1902" w:name="_Toc59020244"/>
      <w:bookmarkStart w:id="1903" w:name="_Toc68170908"/>
      <w:bookmarkStart w:id="1904" w:name="_Toc136524214"/>
      <w:bookmarkStart w:id="1905" w:name="_Toc209530824"/>
      <w:bookmarkStart w:id="1906" w:name="_Hlk214975931"/>
      <w:r>
        <w:t>A.2</w:t>
      </w:r>
      <w:r>
        <w:tab/>
        <w:t>Nnef_EventExposure API</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46D30BA" w14:textId="77777777" w:rsidR="00D85079" w:rsidRDefault="00D85079">
      <w:pPr>
        <w:pStyle w:val="PL"/>
      </w:pPr>
      <w:bookmarkStart w:id="1907" w:name="_Hlk515634373"/>
      <w:bookmarkStart w:id="1908"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5B273EA" w:rsidR="00D85079" w:rsidRDefault="00D85079">
      <w:pPr>
        <w:pStyle w:val="PL"/>
        <w:rPr>
          <w:lang w:val="fr-FR"/>
        </w:rPr>
      </w:pPr>
      <w:r>
        <w:rPr>
          <w:lang w:val="fr-FR"/>
        </w:rPr>
        <w:t xml:space="preserve">  version: 1.</w:t>
      </w:r>
      <w:r w:rsidR="004A2CFB">
        <w:rPr>
          <w:lang w:val="fr-FR"/>
        </w:rPr>
        <w:t>4</w:t>
      </w:r>
      <w:r>
        <w:rPr>
          <w:lang w:val="fr-FR"/>
        </w:rPr>
        <w:t>.0</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1909"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5A15BC7C"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A03D77">
        <w:rPr>
          <w:lang w:val="fr-FR"/>
        </w:rPr>
        <w:t>5</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1909"/>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1907"/>
      <w:bookmarkEnd w:id="1908"/>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10" w:name="_Toc136524215"/>
      <w:bookmarkStart w:id="1911" w:name="_Toc209530825"/>
      <w:bookmarkStart w:id="1912" w:name="_Hlk214975968"/>
      <w:bookmarkEnd w:id="1906"/>
      <w:r>
        <w:t>A.</w:t>
      </w:r>
      <w:r w:rsidR="003F34F9">
        <w:t>3</w:t>
      </w:r>
      <w:r>
        <w:tab/>
        <w:t>Nnef_EASDeployment API</w:t>
      </w:r>
      <w:bookmarkEnd w:id="1910"/>
      <w:bookmarkEnd w:id="1911"/>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10012386" w:rsidR="002C1FA5" w:rsidRDefault="002C1FA5" w:rsidP="002C1FA5">
      <w:pPr>
        <w:pStyle w:val="PL"/>
        <w:rPr>
          <w:lang w:val="fr-FR"/>
        </w:rPr>
      </w:pPr>
      <w:r>
        <w:rPr>
          <w:lang w:val="fr-FR"/>
        </w:rPr>
        <w:t xml:space="preserve">  version: 1.</w:t>
      </w:r>
      <w:r w:rsidR="00575098">
        <w:rPr>
          <w:lang w:val="fr-FR"/>
        </w:rPr>
        <w:t>2</w:t>
      </w:r>
      <w:r>
        <w:rPr>
          <w:lang w:val="fr-FR"/>
        </w:rPr>
        <w:t>.0</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6BC9676" w:rsidR="002C1FA5" w:rsidRDefault="002C1FA5" w:rsidP="002C1FA5">
      <w:pPr>
        <w:pStyle w:val="PL"/>
        <w:rPr>
          <w:lang w:val="fr-FR"/>
        </w:rPr>
      </w:pPr>
      <w:r>
        <w:rPr>
          <w:lang w:val="fr-FR"/>
        </w:rPr>
        <w:t xml:space="preserve">    3GPP TS 29.591 V1</w:t>
      </w:r>
      <w:r w:rsidR="00575098">
        <w:rPr>
          <w:lang w:val="fr-FR"/>
        </w:rPr>
        <w:t>9</w:t>
      </w:r>
      <w:r>
        <w:rPr>
          <w:lang w:val="fr-FR"/>
        </w:rPr>
        <w:t>.</w:t>
      </w:r>
      <w:r w:rsidR="0050777D">
        <w:rPr>
          <w:lang w:val="fr-FR"/>
        </w:rPr>
        <w:t>5</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13" w:name="_Toc209530826"/>
      <w:bookmarkStart w:id="1914" w:name="_Hlk214975997"/>
      <w:bookmarkEnd w:id="1912"/>
      <w:r>
        <w:t>A.4</w:t>
      </w:r>
      <w:r>
        <w:tab/>
        <w:t>Nnef_TrafficInfluenceData API</w:t>
      </w:r>
      <w:bookmarkEnd w:id="1913"/>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78178F46" w:rsidR="00D93999" w:rsidRDefault="00D93999" w:rsidP="00D93999">
      <w:pPr>
        <w:pStyle w:val="PL"/>
        <w:rPr>
          <w:lang w:val="fr-FR"/>
        </w:rPr>
      </w:pPr>
      <w:r>
        <w:rPr>
          <w:lang w:val="fr-FR"/>
        </w:rPr>
        <w:t xml:space="preserve">  version: 1.</w:t>
      </w:r>
      <w:r w:rsidR="0073291A">
        <w:rPr>
          <w:lang w:val="fr-FR"/>
        </w:rPr>
        <w:t>1</w:t>
      </w:r>
      <w:r>
        <w:rPr>
          <w:lang w:val="fr-FR"/>
        </w:rPr>
        <w:t>.0</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AE06671"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bookmarkEnd w:id="1914"/>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15" w:name="_Toc129250132"/>
      <w:bookmarkStart w:id="1916" w:name="_Toc209530827"/>
      <w:bookmarkStart w:id="1917" w:name="_Hlk214976041"/>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15"/>
      <w:bookmarkEnd w:id="1916"/>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18" w:name="_Toc209530828"/>
      <w:bookmarkStart w:id="1919" w:name="_Hlk214976067"/>
      <w:bookmarkEnd w:id="1917"/>
      <w:r w:rsidRPr="003B4021">
        <w:t>A.</w:t>
      </w:r>
      <w:r w:rsidR="003B4021">
        <w:t>6</w:t>
      </w:r>
      <w:r>
        <w:tab/>
        <w:t>Nnef_DNAIMapping</w:t>
      </w:r>
      <w:r>
        <w:rPr>
          <w:noProof/>
          <w:lang w:eastAsia="zh-CN"/>
        </w:rPr>
        <w:t xml:space="preserve"> </w:t>
      </w:r>
      <w:r>
        <w:t>API</w:t>
      </w:r>
      <w:bookmarkEnd w:id="1918"/>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20" w:name="_Toc138693229"/>
      <w:bookmarkStart w:id="1921" w:name="_Toc209530829"/>
      <w:bookmarkStart w:id="1922" w:name="_Hlk214976084"/>
      <w:bookmarkEnd w:id="1919"/>
      <w:r w:rsidRPr="00531253">
        <w:t>A.7</w:t>
      </w:r>
      <w:r>
        <w:tab/>
        <w:t>Nnef_UEId</w:t>
      </w:r>
      <w:r>
        <w:rPr>
          <w:noProof/>
          <w:lang w:eastAsia="zh-CN"/>
        </w:rPr>
        <w:t xml:space="preserve"> </w:t>
      </w:r>
      <w:r>
        <w:t>API</w:t>
      </w:r>
      <w:bookmarkEnd w:id="1920"/>
      <w:bookmarkEnd w:id="192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23" w:name="_Toc209530830"/>
      <w:bookmarkStart w:id="1924" w:name="_Hlk214976110"/>
      <w:bookmarkEnd w:id="1922"/>
      <w:r>
        <w:t>A.</w:t>
      </w:r>
      <w:r w:rsidR="00F71C1C">
        <w:t>8</w:t>
      </w:r>
      <w:r>
        <w:tab/>
        <w:t>Nnef_VFLInference</w:t>
      </w:r>
      <w:r>
        <w:rPr>
          <w:noProof/>
          <w:lang w:eastAsia="zh-CN"/>
        </w:rPr>
        <w:t xml:space="preserve"> </w:t>
      </w:r>
      <w:r>
        <w:t>API</w:t>
      </w:r>
      <w:bookmarkEnd w:id="1923"/>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778CCDBE" w:rsidR="002530CF" w:rsidRPr="0008502E" w:rsidRDefault="002530CF" w:rsidP="002530CF">
      <w:pPr>
        <w:pStyle w:val="PL"/>
        <w:rPr>
          <w:lang w:val="en-US"/>
        </w:rPr>
      </w:pPr>
      <w:r w:rsidRPr="0008502E">
        <w:rPr>
          <w:lang w:val="en-US"/>
        </w:rPr>
        <w:t xml:space="preserve">  version: 1.0.0</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FBDF6DE" w:rsidR="002530CF" w:rsidRPr="00397A60" w:rsidRDefault="002530CF" w:rsidP="002530CF">
      <w:pPr>
        <w:pStyle w:val="PL"/>
        <w:rPr>
          <w:lang w:val="en-US"/>
        </w:rPr>
      </w:pPr>
      <w:r>
        <w:rPr>
          <w:lang w:val="en-US"/>
        </w:rPr>
        <w:t xml:space="preserve">     </w:t>
      </w:r>
      <w:r w:rsidRPr="00397A60">
        <w:rPr>
          <w:lang w:val="en-US"/>
        </w:rPr>
        <w:t>3GPP TS 29.591 V19.</w:t>
      </w:r>
      <w:r w:rsidR="00E10543">
        <w:rPr>
          <w:lang w:val="en-US"/>
        </w:rPr>
        <w:t>5</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20AD508E" w:rsidR="002530CF" w:rsidRPr="0008502E" w:rsidRDefault="002530CF" w:rsidP="002530CF">
      <w:pPr>
        <w:pStyle w:val="PL"/>
      </w:pPr>
      <w:r w:rsidRPr="0008502E">
        <w:t xml:space="preserve">        - notifCorrId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880934" w14:textId="77777777" w:rsidR="002530CF" w:rsidRPr="002530CF" w:rsidRDefault="002530CF">
      <w:pPr>
        <w:pStyle w:val="PL"/>
      </w:pPr>
    </w:p>
    <w:p w14:paraId="2AD5BD73" w14:textId="77777777" w:rsidR="0026103C" w:rsidRDefault="0026103C" w:rsidP="0026103C">
      <w:pPr>
        <w:pStyle w:val="1"/>
      </w:pPr>
      <w:bookmarkStart w:id="1925" w:name="_Toc209530831"/>
      <w:bookmarkStart w:id="1926" w:name="_Hlk214976135"/>
      <w:bookmarkEnd w:id="1924"/>
      <w:r>
        <w:t>A.</w:t>
      </w:r>
      <w:r w:rsidR="00F71C1C">
        <w:t>9</w:t>
      </w:r>
      <w:r>
        <w:tab/>
        <w:t>Nnef_Inference</w:t>
      </w:r>
      <w:r>
        <w:rPr>
          <w:noProof/>
          <w:lang w:eastAsia="zh-CN"/>
        </w:rPr>
        <w:t xml:space="preserve"> </w:t>
      </w:r>
      <w:r>
        <w:t>API</w:t>
      </w:r>
      <w:bookmarkEnd w:id="1925"/>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6374E7AB" w:rsidR="0026103C" w:rsidRPr="0008502E" w:rsidRDefault="0026103C" w:rsidP="0026103C">
      <w:pPr>
        <w:pStyle w:val="PL"/>
        <w:rPr>
          <w:lang w:val="en-US"/>
        </w:rPr>
      </w:pPr>
      <w:r w:rsidRPr="0008502E">
        <w:rPr>
          <w:lang w:val="en-US"/>
        </w:rPr>
        <w:t xml:space="preserve">  version: 1.0.0</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lastRenderedPageBreak/>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16E86F01" w:rsidR="0026103C" w:rsidRPr="00397A60" w:rsidRDefault="0026103C" w:rsidP="0026103C">
      <w:pPr>
        <w:pStyle w:val="PL"/>
        <w:rPr>
          <w:lang w:val="en-US"/>
        </w:rPr>
      </w:pPr>
      <w:r>
        <w:rPr>
          <w:lang w:val="en-US"/>
        </w:rPr>
        <w:t xml:space="preserve">     </w:t>
      </w:r>
      <w:r w:rsidRPr="00397A60">
        <w:rPr>
          <w:lang w:val="en-US"/>
        </w:rPr>
        <w:t>3GPP TS 29.591 V19.</w:t>
      </w:r>
      <w:r w:rsidR="0096422D">
        <w:rPr>
          <w:lang w:val="en-US"/>
        </w:rPr>
        <w:t>5</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lastRenderedPageBreak/>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lastRenderedPageBreak/>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77777777" w:rsidR="002F5E98" w:rsidRDefault="002F5E98" w:rsidP="002F5E98">
      <w:pPr>
        <w:pStyle w:val="PL"/>
      </w:pPr>
      <w:r>
        <w:t xml:space="preserve">            </w:t>
      </w:r>
      <w:r w:rsidR="0026103C" w:rsidRPr="0008502E">
        <w:t>Represents Inference result.</w:t>
      </w:r>
      <w:r w:rsidRPr="00401D17">
        <w:t xml:space="preserve"> The key of the map shall be set to the value of the "Event"</w:t>
      </w:r>
    </w:p>
    <w:p w14:paraId="13E8B06F" w14:textId="26761B17" w:rsidR="0026103C" w:rsidRPr="0008502E" w:rsidRDefault="002F5E98" w:rsidP="002F5E98">
      <w:pPr>
        <w:pStyle w:val="PL"/>
      </w:pPr>
      <w:r>
        <w:lastRenderedPageBreak/>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27" w:name="_Hlk212131768"/>
      <w:bookmarkEnd w:id="1926"/>
      <w:r>
        <w:t>A.10</w:t>
      </w:r>
      <w:r>
        <w:tab/>
        <w:t>Nnef_VFLTraining</w:t>
      </w:r>
      <w:r>
        <w:rPr>
          <w:noProof/>
          <w:lang w:eastAsia="zh-CN"/>
        </w:rPr>
        <w:t xml:space="preserve"> </w:t>
      </w:r>
      <w:r>
        <w:t>API</w:t>
      </w:r>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77777777" w:rsidR="00EF0B7D" w:rsidRDefault="00EF0B7D" w:rsidP="00EF0B7D">
      <w:pPr>
        <w:pStyle w:val="PL"/>
        <w:rPr>
          <w:lang w:val="fr-FR"/>
        </w:rPr>
      </w:pPr>
      <w:r>
        <w:rPr>
          <w:lang w:val="fr-FR"/>
        </w:rPr>
        <w:t xml:space="preserve">  version: 1.0.0</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77777777" w:rsidR="00EF0B7D" w:rsidRDefault="00EF0B7D" w:rsidP="00EF0B7D">
      <w:pPr>
        <w:pStyle w:val="PL"/>
      </w:pPr>
      <w:r>
        <w:t xml:space="preserve">    © 202</w:t>
      </w:r>
      <w:r>
        <w:rPr>
          <w:lang w:eastAsia="zh-CN"/>
        </w:rPr>
        <w:t>5</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77777777" w:rsidR="00EF0B7D" w:rsidRDefault="00EF0B7D" w:rsidP="00EF0B7D">
      <w:pPr>
        <w:pStyle w:val="PL"/>
        <w:rPr>
          <w:lang w:val="en-US"/>
        </w:rPr>
      </w:pPr>
      <w:r>
        <w:rPr>
          <w:lang w:val="en-US"/>
        </w:rPr>
        <w:t xml:space="preserve">     </w:t>
      </w:r>
      <w:r>
        <w:rPr>
          <w:lang w:val="fr-FR"/>
        </w:rPr>
        <w:t>3GPP TS 29.591 V</w:t>
      </w:r>
      <w:r>
        <w:rPr>
          <w:rFonts w:eastAsia="等线"/>
        </w:rPr>
        <w:t>19.</w:t>
      </w:r>
      <w:r>
        <w:rPr>
          <w:rFonts w:eastAsia="等线"/>
          <w:lang w:eastAsia="zh-CN"/>
        </w:rPr>
        <w:t>5</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293977E" w14:textId="77777777" w:rsidR="00EF0B7D" w:rsidRDefault="00EF0B7D" w:rsidP="00EF0B7D">
      <w:pPr>
        <w:pStyle w:val="PL"/>
      </w:pPr>
      <w:r>
        <w:t xml:space="preserve">      summary: Create a new Individual NEF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lastRenderedPageBreak/>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0E75CA5F" w14:textId="77777777" w:rsidR="00EF0B7D" w:rsidRDefault="00EF0B7D" w:rsidP="00EF0B7D">
      <w:pPr>
        <w:pStyle w:val="PL"/>
      </w:pPr>
      <w:r>
        <w:t xml:space="preserve">          description: Create a new Individual NEF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lastRenderedPageBreak/>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77777777" w:rsidR="00EF0B7D" w:rsidRDefault="00EF0B7D" w:rsidP="00EF0B7D">
      <w:pPr>
        <w:pStyle w:val="PL"/>
        <w:rPr>
          <w:rFonts w:cs="Courier New"/>
          <w:szCs w:val="16"/>
        </w:rPr>
      </w:pPr>
      <w:bookmarkStart w:id="1928" w:name="MCCQCTEMPBM_00000064"/>
      <w:r>
        <w:rPr>
          <w:rFonts w:cs="Courier New"/>
          <w:szCs w:val="16"/>
        </w:rPr>
        <w:t xml:space="preserve">      summary: Retrieve </w:t>
      </w:r>
      <w:bookmarkEnd w:id="1928"/>
      <w:r>
        <w:rPr>
          <w:lang w:eastAsia="zh-CN"/>
        </w:rPr>
        <w:t xml:space="preserve">an existing Individual NEF </w:t>
      </w:r>
      <w:r>
        <w:rPr>
          <w:rFonts w:cs="Arial"/>
          <w:szCs w:val="18"/>
        </w:rPr>
        <w:t>VFL Training</w:t>
      </w:r>
      <w:r>
        <w:rPr>
          <w:lang w:val="en-US"/>
        </w:rPr>
        <w:t xml:space="preserve"> Subscription</w:t>
      </w:r>
      <w:r>
        <w:rPr>
          <w:lang w:val="en-US" w:eastAsia="zh-CN"/>
        </w:rPr>
        <w:t xml:space="preserve"> </w:t>
      </w:r>
      <w:r>
        <w:t>resource</w:t>
      </w:r>
      <w:bookmarkStart w:id="1929" w:name="MCCQCTEMPBM_00000065"/>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bookmarkEnd w:id="1929"/>
      <w:r>
        <w:t>RetrieveNEFVFLTrainingSubcription</w:t>
      </w:r>
      <w:bookmarkStart w:id="1930" w:name="MCCQCTEMPBM_00000066"/>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bookmarkEnd w:id="1930"/>
      <w:r>
        <w:rPr>
          <w:rFonts w:cs="Arial"/>
          <w:szCs w:val="18"/>
        </w:rPr>
        <w:t>VFL Training</w:t>
      </w:r>
      <w:r>
        <w:rPr>
          <w:lang w:val="en-US"/>
        </w:rPr>
        <w:t xml:space="preserve"> Subscription</w:t>
      </w:r>
      <w:bookmarkStart w:id="1931" w:name="MCCQCTEMPBM_00000067"/>
      <w:r>
        <w:rPr>
          <w:rFonts w:cs="Courier New"/>
          <w:szCs w:val="16"/>
        </w:rPr>
        <w:t xml:space="preserve"> (Document)</w:t>
      </w:r>
    </w:p>
    <w:bookmarkEnd w:id="1931"/>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77777777" w:rsidR="00EF0B7D" w:rsidRDefault="00EF0B7D" w:rsidP="00EF0B7D">
      <w:pPr>
        <w:pStyle w:val="PL"/>
      </w:pPr>
      <w:r>
        <w:rPr>
          <w:lang w:eastAsia="es-ES"/>
        </w:rPr>
        <w:t xml:space="preserve">            OK. </w:t>
      </w:r>
      <w:r>
        <w:t>The requested</w:t>
      </w:r>
      <w:r>
        <w:rPr>
          <w:lang w:eastAsia="zh-CN"/>
        </w:rPr>
        <w:t xml:space="preserve"> </w:t>
      </w:r>
      <w:bookmarkStart w:id="1932" w:name="MCCQCTEMPBM_00000068"/>
      <w:r>
        <w:rPr>
          <w:rFonts w:cs="Courier New"/>
          <w:szCs w:val="16"/>
        </w:rPr>
        <w:t xml:space="preserve">Individual </w:t>
      </w:r>
      <w:bookmarkEnd w:id="1932"/>
      <w:r>
        <w:rPr>
          <w:rFonts w:cs="Courier New"/>
          <w:szCs w:val="16"/>
        </w:rPr>
        <w:t xml:space="preserve">NEF </w:t>
      </w:r>
      <w:r>
        <w:rPr>
          <w:rFonts w:cs="Arial"/>
          <w:szCs w:val="18"/>
        </w:rPr>
        <w:t>VFL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77777777" w:rsidR="00EF0B7D" w:rsidRDefault="00EF0B7D" w:rsidP="00EF0B7D">
      <w:pPr>
        <w:pStyle w:val="PL"/>
      </w:pPr>
      <w:r>
        <w:t xml:space="preserve">      summary: update an existing Individual NEF VFL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77777777" w:rsidR="00EF0B7D" w:rsidRDefault="00EF0B7D" w:rsidP="00EF0B7D">
      <w:pPr>
        <w:pStyle w:val="PL"/>
      </w:pPr>
      <w:r>
        <w:t xml:space="preserve">        - Individual NEF VFL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7777777" w:rsidR="00EF0B7D" w:rsidRDefault="00EF0B7D" w:rsidP="00EF0B7D">
      <w:pPr>
        <w:pStyle w:val="PL"/>
      </w:pPr>
      <w:r>
        <w:t xml:space="preserve">            The Individual NEF VFL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lastRenderedPageBreak/>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77777777" w:rsidR="00EF0B7D" w:rsidRDefault="00EF0B7D" w:rsidP="00EF0B7D">
      <w:pPr>
        <w:pStyle w:val="PL"/>
        <w:rPr>
          <w:rFonts w:cs="Courier New"/>
          <w:szCs w:val="16"/>
        </w:rPr>
      </w:pPr>
      <w:bookmarkStart w:id="1933" w:name="MCCQCTEMPBM_00000069"/>
      <w:r>
        <w:rPr>
          <w:rFonts w:cs="Courier New"/>
          <w:szCs w:val="16"/>
        </w:rPr>
        <w:t xml:space="preserve">      summary: </w:t>
      </w:r>
      <w:bookmarkEnd w:id="1933"/>
      <w:r>
        <w:rPr>
          <w:lang w:eastAsia="zh-CN"/>
        </w:rPr>
        <w:t xml:space="preserve">Modifies an existing </w:t>
      </w:r>
      <w:r>
        <w:t>Individual NEF VFL Training Subscription resource</w:t>
      </w:r>
      <w:bookmarkStart w:id="1934" w:name="MCCQCTEMPBM_00000070"/>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bookmarkEnd w:id="1934"/>
      <w:r>
        <w:t>NEFVFLTrainingSubcription</w:t>
      </w:r>
      <w:bookmarkStart w:id="1935" w:name="MCCQCTEMPBM_00000071"/>
    </w:p>
    <w:p w14:paraId="7AC8D828" w14:textId="77777777" w:rsidR="00EF0B7D" w:rsidRDefault="00EF0B7D" w:rsidP="00EF0B7D">
      <w:pPr>
        <w:pStyle w:val="PL"/>
        <w:rPr>
          <w:rFonts w:cs="Courier New"/>
          <w:szCs w:val="16"/>
        </w:rPr>
      </w:pPr>
      <w:r>
        <w:rPr>
          <w:rFonts w:cs="Courier New"/>
          <w:szCs w:val="16"/>
        </w:rPr>
        <w:t xml:space="preserve">      tags:</w:t>
      </w:r>
    </w:p>
    <w:p w14:paraId="0619704B" w14:textId="77777777" w:rsidR="00EF0B7D" w:rsidRDefault="00EF0B7D" w:rsidP="00EF0B7D">
      <w:pPr>
        <w:pStyle w:val="PL"/>
        <w:rPr>
          <w:rFonts w:cs="Courier New"/>
          <w:szCs w:val="16"/>
        </w:rPr>
      </w:pPr>
      <w:r>
        <w:rPr>
          <w:rFonts w:cs="Courier New"/>
          <w:szCs w:val="16"/>
        </w:rPr>
        <w:t xml:space="preserve">        - Individual </w:t>
      </w:r>
      <w:bookmarkEnd w:id="1935"/>
      <w:r>
        <w:rPr>
          <w:rFonts w:cs="Courier New"/>
          <w:szCs w:val="16"/>
        </w:rPr>
        <w:t xml:space="preserve">NEF </w:t>
      </w:r>
      <w:r>
        <w:rPr>
          <w:rFonts w:cs="Arial"/>
          <w:szCs w:val="18"/>
        </w:rPr>
        <w:t>VFL Training</w:t>
      </w:r>
      <w:r>
        <w:rPr>
          <w:lang w:val="en-US"/>
        </w:rPr>
        <w:t xml:space="preserve"> Subscription</w:t>
      </w:r>
      <w:bookmarkStart w:id="1936" w:name="MCCQCTEMPBM_00000072"/>
      <w:r>
        <w:rPr>
          <w:rFonts w:cs="Courier New"/>
          <w:szCs w:val="16"/>
        </w:rPr>
        <w:t xml:space="preserve"> (Document)</w:t>
      </w:r>
    </w:p>
    <w:bookmarkEnd w:id="1936"/>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77777777" w:rsidR="00EF0B7D" w:rsidRDefault="00EF0B7D" w:rsidP="00EF0B7D">
      <w:pPr>
        <w:pStyle w:val="PL"/>
      </w:pPr>
      <w:r>
        <w:rPr>
          <w:lang w:eastAsia="es-ES"/>
        </w:rPr>
        <w:t xml:space="preserve">            </w:t>
      </w:r>
      <w:r>
        <w:t xml:space="preserve">OK. The </w:t>
      </w:r>
      <w:r>
        <w:rPr>
          <w:lang w:eastAsia="zh-CN"/>
        </w:rPr>
        <w:t xml:space="preserve">Individual NEF </w:t>
      </w:r>
      <w:r>
        <w:rPr>
          <w:rFonts w:cs="Arial"/>
          <w:szCs w:val="18"/>
        </w:rPr>
        <w:t>VFL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77777777" w:rsidR="00EF0B7D" w:rsidRDefault="00EF0B7D" w:rsidP="00EF0B7D">
      <w:pPr>
        <w:pStyle w:val="PL"/>
      </w:pPr>
      <w:r>
        <w:t xml:space="preserve">      summary: Delete an existing Individual NEF VFL Training Subscription.</w:t>
      </w:r>
    </w:p>
    <w:p w14:paraId="1100D648" w14:textId="77777777" w:rsidR="00EF0B7D" w:rsidRDefault="00EF0B7D" w:rsidP="00EF0B7D">
      <w:pPr>
        <w:pStyle w:val="PL"/>
      </w:pPr>
      <w:r>
        <w:lastRenderedPageBreak/>
        <w:t xml:space="preserve">      operationId: DeleteNEFVFLTrainingSubcription</w:t>
      </w:r>
    </w:p>
    <w:p w14:paraId="6829478C" w14:textId="77777777" w:rsidR="00EF0B7D" w:rsidRDefault="00EF0B7D" w:rsidP="00EF0B7D">
      <w:pPr>
        <w:pStyle w:val="PL"/>
      </w:pPr>
      <w:r>
        <w:t xml:space="preserve">      tags:</w:t>
      </w:r>
    </w:p>
    <w:p w14:paraId="12AAA9F7" w14:textId="77777777" w:rsidR="00EF0B7D" w:rsidRDefault="00EF0B7D" w:rsidP="00EF0B7D">
      <w:pPr>
        <w:pStyle w:val="PL"/>
      </w:pPr>
      <w:r>
        <w:t xml:space="preserve">        - Individual NEF VFL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77777777" w:rsidR="00EF0B7D" w:rsidRDefault="00EF0B7D" w:rsidP="00EF0B7D">
      <w:pPr>
        <w:pStyle w:val="PL"/>
      </w:pPr>
      <w:r>
        <w:t xml:space="preserve">            No Content. The Individual NEF VFL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lastRenderedPageBreak/>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37" w:name="_Hlk505259195"/>
      <w:bookmarkEnd w:id="1927"/>
      <w:r>
        <w:t>A.11</w:t>
      </w:r>
      <w:r>
        <w:tab/>
      </w:r>
      <w:r>
        <w:rPr>
          <w:noProof/>
          <w:lang w:eastAsia="zh-CN"/>
        </w:rPr>
        <w:t>Nne</w:t>
      </w:r>
      <w:r w:rsidRPr="00FA54D5">
        <w:rPr>
          <w:noProof/>
          <w:lang w:eastAsia="zh-CN"/>
        </w:rPr>
        <w:t>f_Training</w:t>
      </w:r>
      <w:r>
        <w:t xml:space="preserve"> API</w:t>
      </w:r>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0BF04BB5" w:rsidR="00F53AB6" w:rsidRPr="0008502E" w:rsidRDefault="00F53AB6" w:rsidP="00F53AB6">
      <w:pPr>
        <w:pStyle w:val="PL"/>
        <w:rPr>
          <w:lang w:val="en-US"/>
        </w:rPr>
      </w:pPr>
      <w:r w:rsidRPr="0008502E">
        <w:rPr>
          <w:lang w:val="en-US"/>
        </w:rPr>
        <w:t xml:space="preserve">  version: 1.0.0</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77777777" w:rsidR="00F53AB6" w:rsidRPr="0008502E" w:rsidRDefault="00F53AB6" w:rsidP="00F53AB6">
      <w:pPr>
        <w:pStyle w:val="PL"/>
        <w:rPr>
          <w:lang w:val="en-US"/>
        </w:rPr>
      </w:pPr>
      <w:r w:rsidRPr="0008502E">
        <w:rPr>
          <w:lang w:val="en-US"/>
        </w:rPr>
        <w:t xml:space="preserve">    © 2025,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1C95112F" w:rsidR="00F53AB6" w:rsidRPr="00397A60" w:rsidRDefault="00F53AB6" w:rsidP="00F53AB6">
      <w:pPr>
        <w:pStyle w:val="PL"/>
        <w:rPr>
          <w:lang w:val="en-US"/>
        </w:rPr>
      </w:pPr>
      <w:r>
        <w:rPr>
          <w:lang w:val="en-US"/>
        </w:rPr>
        <w:t xml:space="preserve">     </w:t>
      </w:r>
      <w:r w:rsidRPr="00397A60">
        <w:rPr>
          <w:lang w:val="en-US"/>
        </w:rPr>
        <w:t>3GPP TS 29.591 V19.</w:t>
      </w:r>
      <w:r w:rsidR="00794F25">
        <w:rPr>
          <w:lang w:val="en-US"/>
        </w:rPr>
        <w:t>5</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lastRenderedPageBreak/>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lastRenderedPageBreak/>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lastRenderedPageBreak/>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lastRenderedPageBreak/>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bookmarkEnd w:id="1937"/>
    <w:p w14:paraId="02AA1D04" w14:textId="77777777" w:rsidR="00EF0B7D" w:rsidRPr="00F53AB6" w:rsidRDefault="00EF0B7D">
      <w:pPr>
        <w:pStyle w:val="PL"/>
      </w:pPr>
    </w:p>
    <w:p w14:paraId="425B4C7B" w14:textId="77777777" w:rsidR="00D85079" w:rsidRDefault="00D85079" w:rsidP="00731176">
      <w:pPr>
        <w:pStyle w:val="8"/>
      </w:pPr>
      <w:bookmarkStart w:id="1938" w:name="historyclause"/>
      <w:r>
        <w:br w:type="page"/>
      </w:r>
      <w:bookmarkStart w:id="1939" w:name="_Toc34228253"/>
      <w:bookmarkStart w:id="1940" w:name="_Toc36041656"/>
      <w:bookmarkStart w:id="1941" w:name="_Toc36041812"/>
      <w:bookmarkStart w:id="1942" w:name="_Toc44680249"/>
      <w:bookmarkStart w:id="1943" w:name="_Toc45134846"/>
      <w:bookmarkStart w:id="1944" w:name="_Toc49583731"/>
      <w:bookmarkStart w:id="1945" w:name="_Toc51764168"/>
      <w:bookmarkStart w:id="1946" w:name="_Toc58838843"/>
      <w:bookmarkStart w:id="1947" w:name="_Toc59020158"/>
      <w:bookmarkStart w:id="1948" w:name="_Toc59020245"/>
      <w:bookmarkStart w:id="1949" w:name="_Toc68170909"/>
      <w:bookmarkStart w:id="1950" w:name="_Toc136524218"/>
      <w:bookmarkStart w:id="1951" w:name="_Toc209530832"/>
      <w:r>
        <w:lastRenderedPageBreak/>
        <w:t>Annex B (informative):</w:t>
      </w:r>
      <w:r>
        <w:br/>
        <w:t>Change history</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4F3C44"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2C4FE2" w:rsidRDefault="002C4FE2" w:rsidP="002C4FE2">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178DD2F9"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2C4FE2" w:rsidRPr="001D667F" w:rsidRDefault="002C4FE2" w:rsidP="002C4FE2">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2C4FE2" w:rsidRDefault="002C4FE2" w:rsidP="002C4FE2">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BFC0843"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2C4FE2" w:rsidRPr="001D667F" w:rsidRDefault="002C4FE2" w:rsidP="002C4FE2">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2C4FE2" w:rsidRDefault="002C4FE2" w:rsidP="002C4FE2">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50D1FBD"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2C4FE2" w:rsidRPr="001D667F" w:rsidRDefault="002C4FE2" w:rsidP="002C4FE2">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2C4FE2" w:rsidRPr="005D4B0F" w:rsidRDefault="002C4FE2" w:rsidP="002C4FE2">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2C4FE2" w:rsidRDefault="002C4FE2" w:rsidP="002C4FE2">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5AB410BA"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2C4FE2" w:rsidRPr="001D667F" w:rsidRDefault="002C4FE2" w:rsidP="002C4FE2">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4CD506E1"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lang w:eastAsia="zh-CN"/>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3687A9F0" w:rsidR="00341BCF" w:rsidRDefault="00341BCF" w:rsidP="00341BCF">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23AFE1" w14:textId="77777777" w:rsidR="004F3C44" w:rsidRDefault="004F3C44">
      <w:r>
        <w:separator/>
      </w:r>
    </w:p>
  </w:endnote>
  <w:endnote w:type="continuationSeparator" w:id="0">
    <w:p w14:paraId="60DDAEBD" w14:textId="77777777" w:rsidR="004F3C44" w:rsidRDefault="004F3C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347AF" w14:textId="77777777" w:rsidR="004F3C44" w:rsidRDefault="004F3C44">
      <w:r>
        <w:separator/>
      </w:r>
    </w:p>
  </w:footnote>
  <w:footnote w:type="continuationSeparator" w:id="0">
    <w:p w14:paraId="1980FDFD" w14:textId="77777777" w:rsidR="004F3C44" w:rsidRDefault="004F3C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60CD0483"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4D06">
      <w:rPr>
        <w:rFonts w:ascii="Arial" w:hAnsi="Arial" w:cs="Arial"/>
        <w:b/>
        <w:noProof/>
        <w:sz w:val="18"/>
        <w:szCs w:val="18"/>
      </w:rPr>
      <w:t>3GPP TS 29.591 V19.5.0 (2025-12)</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24CF95D4"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4D06">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C25"/>
    <w:rsid w:val="00975199"/>
    <w:rsid w:val="0097783C"/>
    <w:rsid w:val="00982555"/>
    <w:rsid w:val="0098283D"/>
    <w:rsid w:val="00985ADC"/>
    <w:rsid w:val="00991FF2"/>
    <w:rsid w:val="009961CA"/>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293</TotalTime>
  <Pages>250</Pages>
  <Words>83727</Words>
  <Characters>477247</Characters>
  <Application>Microsoft Office Word</Application>
  <DocSecurity>0</DocSecurity>
  <Lines>3977</Lines>
  <Paragraphs>1119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559855</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CR0251</cp:lastModifiedBy>
  <cp:revision>187</cp:revision>
  <dcterms:created xsi:type="dcterms:W3CDTF">2025-09-23T12:22:00Z</dcterms:created>
  <dcterms:modified xsi:type="dcterms:W3CDTF">2025-12-11T06:46:00Z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