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bookmarkStart w:id="22" w:name="_GoBack"/>
      <w:bookmarkEnd w:id="22"/>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57778219" w:rsidR="00AA5070" w:rsidRPr="008B1C02" w:rsidRDefault="00AA5070">
      <w:pPr>
        <w:pStyle w:val="PL"/>
      </w:pPr>
      <w:r w:rsidRPr="008B1C02">
        <w:t xml:space="preserve">  version: 1.</w:t>
      </w:r>
      <w:r w:rsidR="00E01459">
        <w:t>4</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EC6E308" w:rsidR="00AA5070" w:rsidRPr="008B1C02" w:rsidRDefault="008153D5">
      <w:pPr>
        <w:pStyle w:val="PL"/>
      </w:pPr>
      <w:r w:rsidRPr="008B1C02">
        <w:t xml:space="preserve">    </w:t>
      </w:r>
      <w:r w:rsidR="00AA5070" w:rsidRPr="008B1C02">
        <w:t>3GPP TS 29.522 V1</w:t>
      </w:r>
      <w:r w:rsidR="00E01459">
        <w:t>9</w:t>
      </w:r>
      <w:r w:rsidR="00AA5070" w:rsidRPr="008B1C02">
        <w:t>.</w:t>
      </w:r>
      <w:r w:rsidR="00B50D2C">
        <w:t>5</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60DF52A9" w:rsidR="00AA5070" w:rsidRPr="008B1C02" w:rsidRDefault="00AA5070">
      <w:pPr>
        <w:pStyle w:val="PL"/>
      </w:pPr>
      <w:r w:rsidRPr="008B1C02">
        <w:t xml:space="preserve">  version: 1.</w:t>
      </w:r>
      <w:r w:rsidR="00852A9F">
        <w:t>3</w:t>
      </w:r>
      <w:r w:rsidRPr="008B1C02">
        <w:t>.</w:t>
      </w:r>
      <w:r w:rsidR="00852A9F">
        <w:t>0</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727315CD"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B50D2C">
        <w:t>5</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6A3F42A8"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7ED1361"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D0D3CBD"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7FE009F4"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0EADA0A"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318E3423"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7730326"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524C99E0"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5FB814BE"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3400AC38"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lastRenderedPageBreak/>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6FBBE986" w:rsidR="00AA5070" w:rsidRPr="008B1C02" w:rsidRDefault="00AA5070">
      <w:pPr>
        <w:pStyle w:val="PL"/>
      </w:pPr>
      <w:r w:rsidRPr="008B1C02">
        <w:t xml:space="preserve">  version: 1.</w:t>
      </w:r>
      <w:r w:rsidR="00852A9F">
        <w:t>3</w:t>
      </w:r>
      <w:r w:rsidRPr="008B1C02">
        <w:t>.</w:t>
      </w:r>
      <w:r w:rsidR="00852A9F">
        <w:t>0</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6FAAEA5"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2A0AB840" w:rsidR="00AA5070" w:rsidRPr="008B1C02" w:rsidRDefault="00AA5070">
      <w:pPr>
        <w:pStyle w:val="PL"/>
        <w:rPr>
          <w:lang w:eastAsia="zh-CN"/>
        </w:rPr>
      </w:pPr>
      <w:r w:rsidRPr="008B1C02">
        <w:t xml:space="preserve">  version: 1.</w:t>
      </w:r>
      <w:r w:rsidR="00A80CF6">
        <w:t>3</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84B2D96" w:rsidR="00AA5070" w:rsidRPr="008B1C02" w:rsidRDefault="000C381E">
      <w:pPr>
        <w:pStyle w:val="PL"/>
      </w:pPr>
      <w:r w:rsidRPr="008B1C02">
        <w:t xml:space="preserve">    </w:t>
      </w:r>
      <w:r w:rsidR="00AA5070" w:rsidRPr="008B1C02">
        <w:t>3GPP TS 29.522 V1</w:t>
      </w:r>
      <w:r w:rsidR="00A80CF6">
        <w:t>9</w:t>
      </w:r>
      <w:r w:rsidR="00AA5070" w:rsidRPr="008B1C02">
        <w:t>.</w:t>
      </w:r>
      <w:r w:rsidR="00B50D2C">
        <w:t>5</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lastRenderedPageBreak/>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AD7BEE" w:rsidRDefault="00AF0A6D" w:rsidP="00AF0A6D">
      <w:pPr>
        <w:pStyle w:val="PL"/>
        <w:rPr>
          <w:lang w:val="en-US"/>
        </w:rPr>
      </w:pPr>
      <w:r w:rsidRPr="00BD6F46">
        <w:t xml:space="preserve">          </w:t>
      </w:r>
      <w:r w:rsidRPr="00AD7BEE">
        <w:rPr>
          <w:lang w:val="en-US"/>
        </w:rPr>
        <w:t>- ACCEPTABLE</w:t>
      </w:r>
    </w:p>
    <w:p w14:paraId="59C9E6FC" w14:textId="77777777" w:rsidR="00AF0A6D" w:rsidRPr="00AD7BEE" w:rsidRDefault="00AF0A6D" w:rsidP="00AF0A6D">
      <w:pPr>
        <w:pStyle w:val="PL"/>
        <w:rPr>
          <w:lang w:val="en-US" w:eastAsia="zh-CN"/>
        </w:rPr>
      </w:pPr>
      <w:r w:rsidRPr="00AD7BEE">
        <w:rPr>
          <w:lang w:val="en-US"/>
        </w:rPr>
        <w:t xml:space="preserve">          - NON_ACCEPTABLE</w:t>
      </w:r>
    </w:p>
    <w:p w14:paraId="31AF264B" w14:textId="77777777" w:rsidR="00AF0A6D" w:rsidRPr="00AD7BEE" w:rsidRDefault="00AF0A6D" w:rsidP="00AF0A6D">
      <w:pPr>
        <w:pStyle w:val="PL"/>
        <w:rPr>
          <w:lang w:val="en-US"/>
        </w:rPr>
      </w:pPr>
      <w:r w:rsidRPr="00AD7BEE">
        <w:rPr>
          <w:lang w:val="en-US"/>
        </w:rPr>
        <w:t xml:space="preserve">      - type: string</w:t>
      </w:r>
    </w:p>
    <w:p w14:paraId="275CCF6F" w14:textId="77777777" w:rsidR="00125E00" w:rsidRPr="00AD7BEE" w:rsidRDefault="00125E00" w:rsidP="00125E00">
      <w:pPr>
        <w:pStyle w:val="PL"/>
        <w:rPr>
          <w:lang w:val="en-US"/>
        </w:rPr>
      </w:pPr>
      <w:r w:rsidRPr="00AD7BEE">
        <w:rPr>
          <w:lang w:val="en-US"/>
        </w:rPr>
        <w:t xml:space="preserve">        description: &gt;</w:t>
      </w:r>
    </w:p>
    <w:p w14:paraId="2E8E940A" w14:textId="77777777" w:rsidR="00DB56E1" w:rsidRPr="008B1C02" w:rsidRDefault="00DB56E1" w:rsidP="00DB56E1">
      <w:pPr>
        <w:pStyle w:val="PL"/>
      </w:pPr>
      <w:r w:rsidRPr="00AD7BEE">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1090D762"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FA37DA1"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B50D2C">
        <w:t>5</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lastRenderedPageBreak/>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408CD33C" w:rsidR="001503E5" w:rsidRPr="00986B7B" w:rsidRDefault="001503E5" w:rsidP="001503E5">
      <w:pPr>
        <w:pStyle w:val="PL"/>
        <w:rPr>
          <w:lang w:val="fr-FR"/>
        </w:rPr>
      </w:pPr>
      <w:r w:rsidRPr="00986B7B">
        <w:rPr>
          <w:lang w:val="fr-FR"/>
        </w:rPr>
        <w:t xml:space="preserve">  </w:t>
      </w:r>
      <w:proofErr w:type="gramStart"/>
      <w:r w:rsidRPr="00986B7B">
        <w:rPr>
          <w:lang w:val="fr-FR"/>
        </w:rPr>
        <w:t>version:</w:t>
      </w:r>
      <w:proofErr w:type="gramEnd"/>
      <w:r w:rsidRPr="00986B7B">
        <w:rPr>
          <w:lang w:val="fr-FR"/>
        </w:rPr>
        <w:t xml:space="preserve"> 1.</w:t>
      </w:r>
      <w:r w:rsidR="00CD62FB" w:rsidRPr="00986B7B">
        <w:rPr>
          <w:lang w:val="fr-FR"/>
        </w:rPr>
        <w:t>2</w:t>
      </w:r>
      <w:r w:rsidRPr="00986B7B">
        <w:rPr>
          <w:lang w:val="fr-FR"/>
        </w:rPr>
        <w:t>.</w:t>
      </w:r>
      <w:r w:rsidR="00582B20" w:rsidRPr="00986B7B">
        <w:rPr>
          <w:lang w:val="fr-FR"/>
        </w:rPr>
        <w:t>0</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243DB37C" w:rsidR="001503E5" w:rsidRPr="008B1C02" w:rsidRDefault="001503E5" w:rsidP="001503E5">
      <w:pPr>
        <w:pStyle w:val="PL"/>
      </w:pPr>
      <w:r w:rsidRPr="00AD7BEE">
        <w:rPr>
          <w:lang w:val="en-US"/>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59070C5"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B50D2C">
        <w:rPr>
          <w:rFonts w:eastAsia="DengXian"/>
        </w:rPr>
        <w:t>5</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3A1B4DF3"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bookmarkStart w:id="228" w:name="MCCQCTEMPBM_00000119"/>
      <w:r w:rsidRPr="008B1C02">
        <w:rPr>
          <w:rFonts w:cs="Courier New"/>
          <w:szCs w:val="16"/>
        </w:rPr>
        <w:t xml:space="preserve">        </w:t>
      </w:r>
      <w:bookmarkEnd w:id="228"/>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4D15D3">
        <w:rPr>
          <w:rFonts w:cs="Courier New"/>
          <w:szCs w:val="16"/>
        </w:rPr>
        <w:t>DurationSec</w:t>
      </w:r>
      <w:bookmarkStart w:id="230" w:name="MCCQCTEMPBM_00000121"/>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bookmarkEnd w:id="232"/>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56BA93CE" w14:textId="77777777" w:rsidR="001503E5" w:rsidRPr="004D15D3" w:rsidRDefault="001503E5" w:rsidP="001503E5">
      <w:pPr>
        <w:pStyle w:val="PL"/>
        <w:rPr>
          <w:rFonts w:cs="Courier New"/>
          <w:szCs w:val="16"/>
        </w:rPr>
      </w:pPr>
      <w:r w:rsidRPr="004D15D3">
        <w:rPr>
          <w:rFonts w:cs="Courier New"/>
          <w:szCs w:val="16"/>
        </w:rPr>
        <w:t xml:space="preserve">            $ref: 'TS29572_Nlmf_Location.yaml#/components/schemas/</w:t>
      </w:r>
      <w:r w:rsidRPr="004D15D3">
        <w:rPr>
          <w:rFonts w:cs="Courier New" w:hint="eastAsia"/>
          <w:szCs w:val="16"/>
        </w:rPr>
        <w:t>GeographicArea</w:t>
      </w:r>
      <w:r w:rsidRPr="004D15D3">
        <w:rPr>
          <w:rFonts w:cs="Courier New"/>
          <w:szCs w:val="16"/>
        </w:rPr>
        <w:t>'</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25D277D1"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bookmarkEnd w:id="233"/>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9" w:name="MCCQCTEMPBM_00000130"/>
      <w:r w:rsidRPr="000C131B">
        <w:rPr>
          <w:rFonts w:ascii="Courier New" w:hAnsi="Courier New"/>
          <w:sz w:val="16"/>
        </w:rPr>
        <w:t xml:space="preserve">        gpsi</w:t>
      </w:r>
      <w:r>
        <w:rPr>
          <w:rFonts w:ascii="Courier New" w:hAnsi="Courier New"/>
          <w:sz w:val="16"/>
        </w:rPr>
        <w:t>s</w:t>
      </w:r>
      <w:r w:rsidRPr="000C131B">
        <w:rPr>
          <w:rFonts w:ascii="Courier New" w:hAnsi="Courier New"/>
          <w:sz w:val="16"/>
        </w:rPr>
        <w:t>:</w:t>
      </w:r>
    </w:p>
    <w:p w14:paraId="0985D498"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397DA5"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960626"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131B">
        <w:rPr>
          <w:rFonts w:ascii="Courier New" w:hAnsi="Courier New"/>
          <w:sz w:val="16"/>
        </w:rPr>
        <w:t xml:space="preserve">          </w:t>
      </w:r>
      <w:r>
        <w:rPr>
          <w:rFonts w:ascii="Courier New" w:hAnsi="Courier New"/>
          <w:sz w:val="16"/>
        </w:rPr>
        <w:t xml:space="preserve">  </w:t>
      </w:r>
      <w:r w:rsidRPr="000C131B">
        <w:rPr>
          <w:rFonts w:ascii="Courier New" w:hAnsi="Courier New"/>
          <w:sz w:val="16"/>
        </w:rPr>
        <w:t>$ref: 'TS29571_CommonData.yaml#/components/schemas/Gpsi'</w:t>
      </w:r>
    </w:p>
    <w:p w14:paraId="4C76A629"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bookmarkStart w:id="240" w:name="MCCQCTEMPBM_00000131"/>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bookmarkEnd w:id="240"/>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6D0">
        <w:rPr>
          <w:rFonts w:ascii="Courier New" w:hAnsi="Courier New"/>
          <w:sz w:val="16"/>
          <w:lang w:eastAsia="zh-CN"/>
        </w:rPr>
        <w:t xml:space="preserve">          description: </w:t>
      </w:r>
      <w:r w:rsidR="00DC36D0">
        <w:rPr>
          <w:rFonts w:ascii="Courier New" w:hAnsi="Courier New"/>
          <w:sz w:val="16"/>
          <w:lang w:eastAsia="zh-CN"/>
        </w:rPr>
        <w:t>&gt;</w:t>
      </w:r>
    </w:p>
    <w:p w14:paraId="054634A7" w14:textId="77777777" w:rsidR="00DC36D0" w:rsidRP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DC36D0">
        <w:rPr>
          <w:rFonts w:ascii="Courier New" w:hAnsi="Courier New"/>
          <w:sz w:val="16"/>
          <w:lang w:eastAsia="zh-CN"/>
        </w:rPr>
        <w:t>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lastRenderedPageBreak/>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6C64805C"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669D4520"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B50D2C">
        <w:t>5</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3"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3"/>
    </w:p>
    <w:p w14:paraId="5C22E4FF" w14:textId="77777777" w:rsidR="00CC6A96" w:rsidRDefault="00CC6A96" w:rsidP="00CC6A96">
      <w:pPr>
        <w:pStyle w:val="PL"/>
      </w:pPr>
      <w:r>
        <w:t xml:space="preserve">        </w:t>
      </w:r>
      <w:bookmarkStart w:id="274"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4"/>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5" w:name="_Toc114212762"/>
      <w:bookmarkStart w:id="276" w:name="_Toc122117151"/>
      <w:bookmarkStart w:id="277" w:name="_Toc114212763"/>
      <w:bookmarkStart w:id="278"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5"/>
      <w:bookmarkEnd w:id="276"/>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9" w:name="MCCQCTEMPBM_00000141"/>
      <w:r w:rsidRPr="008B1C02">
        <w:rPr>
          <w:rFonts w:cs="Courier New"/>
          <w:szCs w:val="16"/>
        </w:rPr>
        <w:t xml:space="preserve">      operationId: ReadAllConfigurations</w:t>
      </w:r>
      <w:bookmarkEnd w:id="279"/>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80" w:name="MCCQCTEMPBM_00000142"/>
      <w:r w:rsidRPr="008B1C02">
        <w:rPr>
          <w:rFonts w:cs="Courier New"/>
          <w:szCs w:val="16"/>
        </w:rPr>
        <w:t xml:space="preserve">      operationId: CreateNewConfiguration</w:t>
      </w:r>
      <w:bookmarkEnd w:id="280"/>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1" w:name="MCCQCTEMPBM_00000143"/>
      <w:r w:rsidRPr="008B1C02">
        <w:rPr>
          <w:rFonts w:cs="Courier New"/>
          <w:szCs w:val="16"/>
        </w:rPr>
        <w:t xml:space="preserve">  </w:t>
      </w:r>
      <w:bookmarkEnd w:id="281"/>
      <w:r w:rsidRPr="008B1C02">
        <w:t>/{afId}/</w:t>
      </w:r>
      <w:bookmarkStart w:id="282"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2"/>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3"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3"/>
      <w:r w:rsidRPr="008B1C02">
        <w:rPr>
          <w:lang w:val="en-US" w:eastAsia="zh-CN"/>
        </w:rPr>
        <w:t>ASTI Configurations</w:t>
      </w:r>
      <w:bookmarkStart w:id="284" w:name="MCCQCTEMPBM_00000146"/>
    </w:p>
    <w:bookmarkEnd w:id="284"/>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5"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StatusRequestData</w:t>
      </w:r>
      <w:bookmarkStart w:id="286"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6"/>
      <w:r w:rsidRPr="008B1C02">
        <w:t>he status of the 5G access stratum time distribution</w:t>
      </w:r>
      <w:bookmarkStart w:id="287"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7"/>
      <w:r w:rsidRPr="008B1C02">
        <w:t>StatusResponseData</w:t>
      </w:r>
      <w:bookmarkStart w:id="288"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5"/>
      <w:r w:rsidRPr="008B1C02">
        <w:rPr>
          <w:rFonts w:cs="Courier New"/>
          <w:szCs w:val="16"/>
        </w:rPr>
        <w:t>_CommonData.yaml#/components/responses/411'</w:t>
      </w:r>
    </w:p>
    <w:bookmarkEnd w:id="293"/>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4"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7"/>
      <w:r w:rsidRPr="008B1C02">
        <w:rPr>
          <w:rFonts w:cs="Courier New"/>
          <w:szCs w:val="16"/>
        </w:rPr>
        <w:t>_CommonData.yaml#/components/responses/415'</w:t>
      </w:r>
    </w:p>
    <w:bookmarkEnd w:id="295"/>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6"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8"/>
      <w:r w:rsidRPr="008B1C02">
        <w:t>TS29122</w:t>
      </w:r>
      <w:bookmarkStart w:id="299" w:name="MCCQCTEMPBM_00000161"/>
      <w:r w:rsidRPr="008B1C02">
        <w:rPr>
          <w:rFonts w:cs="Courier New"/>
          <w:szCs w:val="16"/>
        </w:rPr>
        <w:t>_CommonData.yaml#/components/responses/default'</w:t>
      </w:r>
    </w:p>
    <w:bookmarkEnd w:id="299"/>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00" w:name="MCCQCTEMPBM_00000162"/>
      <w:r w:rsidRPr="008B1C02">
        <w:rPr>
          <w:rFonts w:cs="Courier New"/>
          <w:szCs w:val="16"/>
        </w:rPr>
        <w:t xml:space="preserve">      operationId: ReadAnConfiguration</w:t>
      </w:r>
      <w:bookmarkEnd w:id="300"/>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1" w:name="MCCQCTEMPBM_00000163"/>
      <w:r w:rsidRPr="008B1C02">
        <w:rPr>
          <w:rFonts w:cs="Courier New"/>
          <w:szCs w:val="16"/>
        </w:rPr>
        <w:t>Individual ASTI Configuration</w:t>
      </w:r>
      <w:bookmarkEnd w:id="301"/>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2" w:name="MCCQCTEMPBM_00000164"/>
      <w:r w:rsidRPr="008B1C02">
        <w:rPr>
          <w:rFonts w:cs="Courier New"/>
          <w:szCs w:val="16"/>
        </w:rPr>
        <w:t xml:space="preserve">      operationId: FullyModifyAnConfiguration</w:t>
      </w:r>
      <w:bookmarkEnd w:id="302"/>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3" w:name="MCCQCTEMPBM_00000165"/>
      <w:r w:rsidRPr="008B1C02">
        <w:rPr>
          <w:rFonts w:cs="Courier New"/>
          <w:szCs w:val="16"/>
        </w:rPr>
        <w:t>Individual ASTI Configuration</w:t>
      </w:r>
      <w:bookmarkEnd w:id="303"/>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4" w:name="MCCQCTEMPBM_00000166"/>
      <w:r w:rsidRPr="008B1C02">
        <w:rPr>
          <w:rFonts w:cs="Courier New"/>
          <w:szCs w:val="16"/>
        </w:rPr>
        <w:t xml:space="preserve">      operationId: DeleteAnConfiguration</w:t>
      </w:r>
      <w:bookmarkEnd w:id="304"/>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5" w:name="MCCQCTEMPBM_00000167"/>
      <w:r w:rsidRPr="008B1C02">
        <w:rPr>
          <w:rFonts w:cs="Courier New"/>
          <w:szCs w:val="16"/>
        </w:rPr>
        <w:t>ASTI Configuration</w:t>
      </w:r>
      <w:bookmarkEnd w:id="305"/>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6" w:name="MCCQCTEMPBM_00000168"/>
      <w:r w:rsidRPr="008B1C02">
        <w:rPr>
          <w:rFonts w:cs="Courier New"/>
          <w:szCs w:val="16"/>
        </w:rPr>
        <w:t>TS29571_CommonData.yaml</w:t>
      </w:r>
      <w:bookmarkEnd w:id="306"/>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7" w:name="MCCQCTEMPBM_00000169"/>
      <w:r w:rsidRPr="008B1C02">
        <w:rPr>
          <w:rFonts w:cs="Courier New"/>
          <w:szCs w:val="16"/>
        </w:rPr>
        <w:t xml:space="preserve">        </w:t>
      </w:r>
      <w:bookmarkEnd w:id="307"/>
      <w:r w:rsidRPr="008B1C02">
        <w:t>asTimeDisParam</w:t>
      </w:r>
      <w:bookmarkStart w:id="308"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8"/>
      <w:r w:rsidRPr="008B1C02">
        <w:t>Ntsctsf_ASTI.yaml</w:t>
      </w:r>
      <w:bookmarkStart w:id="309" w:name="MCCQCTEMPBM_00000171"/>
      <w:r w:rsidRPr="008B1C02">
        <w:rPr>
          <w:rFonts w:cs="Courier New"/>
          <w:szCs w:val="16"/>
        </w:rPr>
        <w:t>#/components/schemas/</w:t>
      </w:r>
      <w:bookmarkEnd w:id="309"/>
      <w:r w:rsidR="00EB68D4">
        <w:rPr>
          <w:rFonts w:cs="Courier New"/>
          <w:szCs w:val="16"/>
        </w:rPr>
        <w:t>Af</w:t>
      </w:r>
      <w:r w:rsidRPr="008B1C02">
        <w:t>AsTimeDistributionParam</w:t>
      </w:r>
      <w:bookmarkStart w:id="310"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10"/>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1" w:name="MCCQCTEMPBM_00000368"/>
      <w:r>
        <w:rPr>
          <w:rFonts w:cs="Courier New"/>
          <w:szCs w:val="16"/>
        </w:rPr>
        <w:t xml:space="preserve">        </w:t>
      </w:r>
      <w:bookmarkEnd w:id="311"/>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2" w:name="MCCQCTEMPBM_00000173"/>
      <w:r w:rsidRPr="008B1C02">
        <w:rPr>
          <w:rFonts w:cs="Courier New"/>
          <w:szCs w:val="16"/>
        </w:rPr>
        <w:t>TS29571_CommonData.yaml</w:t>
      </w:r>
      <w:bookmarkEnd w:id="312"/>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3" w:name="MCCQCTEMPBM_00000174"/>
      <w:r w:rsidRPr="008B1C02">
        <w:rPr>
          <w:rFonts w:cs="Courier New"/>
          <w:szCs w:val="16"/>
        </w:rPr>
        <w:t>TS29571_CommonData.yaml</w:t>
      </w:r>
      <w:bookmarkEnd w:id="313"/>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4" w:name="MCCQCTEMPBM_00000175"/>
      <w:r w:rsidRPr="008B1C02">
        <w:rPr>
          <w:rFonts w:cs="Courier New"/>
          <w:szCs w:val="16"/>
        </w:rPr>
        <w:t xml:space="preserve">        </w:t>
      </w:r>
      <w:bookmarkEnd w:id="314"/>
      <w:r w:rsidRPr="008B1C02">
        <w:rPr>
          <w:lang w:eastAsia="zh-CN"/>
        </w:rPr>
        <w:t>activeUes</w:t>
      </w:r>
      <w:bookmarkStart w:id="315" w:name="MCCQCTEMPBM_00000176"/>
      <w:r w:rsidRPr="008B1C02">
        <w:rPr>
          <w:rFonts w:cs="Courier New"/>
          <w:szCs w:val="16"/>
        </w:rPr>
        <w:t>:</w:t>
      </w:r>
    </w:p>
    <w:bookmarkEnd w:id="315"/>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6" w:name="MCCQCTEMPBM_00000177"/>
    </w:p>
    <w:bookmarkEnd w:id="316"/>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7" w:name="MCCQCTEMPBM_00000178"/>
      <w:r w:rsidRPr="008B1C02">
        <w:rPr>
          <w:rFonts w:cs="Courier New"/>
          <w:szCs w:val="16"/>
        </w:rPr>
        <w:t>TS29571_CommonData.yaml</w:t>
      </w:r>
      <w:bookmarkEnd w:id="317"/>
      <w:r w:rsidRPr="008B1C02">
        <w:t>#/components/schemas/Gpsi'</w:t>
      </w:r>
    </w:p>
    <w:p w14:paraId="515BDE65" w14:textId="77777777" w:rsidR="00DA4B50" w:rsidRPr="008B1C02" w:rsidRDefault="00DA4B50" w:rsidP="00DA4B50">
      <w:pPr>
        <w:pStyle w:val="PL"/>
        <w:rPr>
          <w:rFonts w:cs="Courier New"/>
          <w:szCs w:val="16"/>
        </w:rPr>
      </w:pPr>
      <w:bookmarkStart w:id="318" w:name="MCCQCTEMPBM_00000179"/>
      <w:r w:rsidRPr="008B1C02">
        <w:rPr>
          <w:rFonts w:cs="Courier New"/>
          <w:szCs w:val="16"/>
        </w:rPr>
        <w:t xml:space="preserve">        </w:t>
      </w:r>
      <w:bookmarkEnd w:id="318"/>
      <w:r w:rsidRPr="008B1C02">
        <w:rPr>
          <w:rFonts w:eastAsia="Malgun Gothic"/>
        </w:rPr>
        <w:t>timeSyncErrBdgt</w:t>
      </w:r>
      <w:bookmarkStart w:id="319"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9"/>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7"/>
      <w:bookmarkEnd w:id="278"/>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28F6A063"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1873C71D" w:rsidR="00672CDA" w:rsidRPr="008B1C02" w:rsidRDefault="00672CDA" w:rsidP="00672CDA">
      <w:pPr>
        <w:pStyle w:val="PL"/>
      </w:pPr>
      <w:r w:rsidRPr="008B1C02">
        <w:t xml:space="preserve">    3GPP TS 29.522 V1</w:t>
      </w:r>
      <w:r w:rsidR="0092041F">
        <w:t>9</w:t>
      </w:r>
      <w:r w:rsidRPr="008B1C02">
        <w:t>.</w:t>
      </w:r>
      <w:r w:rsidR="00B50D2C">
        <w:t>5</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20" w:name="_Toc114212764"/>
      <w:bookmarkStart w:id="321" w:name="_Toc122117153"/>
      <w:bookmarkStart w:id="322" w:name="_Toc114212765"/>
      <w:bookmarkStart w:id="323" w:name="_Toc122117154"/>
      <w:r w:rsidRPr="008B1C02">
        <w:t>A.22</w:t>
      </w:r>
      <w:r w:rsidRPr="008B1C02">
        <w:tab/>
        <w:t>DataReportingProvisioning API</w:t>
      </w:r>
      <w:bookmarkEnd w:id="320"/>
      <w:bookmarkEnd w:id="321"/>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5F5B4113"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4ADC4D91" w:rsidR="007149F6" w:rsidRPr="008B1C02" w:rsidRDefault="007149F6" w:rsidP="007149F6">
      <w:pPr>
        <w:pStyle w:val="PL"/>
      </w:pPr>
      <w:r w:rsidRPr="008B1C02">
        <w:t xml:space="preserve">    3GPP TS 29.522 V1</w:t>
      </w:r>
      <w:r w:rsidR="0000266D">
        <w:t>9</w:t>
      </w:r>
      <w:r w:rsidRPr="008B1C02">
        <w:t>.</w:t>
      </w:r>
      <w:r w:rsidR="00B50D2C">
        <w:t>5</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2"/>
      <w:bookmarkEnd w:id="323"/>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bookmarkStart w:id="324" w:name="MCCQCTEMPBM_00000181"/>
      <w:r w:rsidRPr="008B1C02">
        <w:rPr>
          <w:rFonts w:cs="Courier New"/>
          <w:szCs w:val="16"/>
        </w:rPr>
        <w:t xml:space="preserve">      operationId: RetrieveUEId</w:t>
      </w:r>
    </w:p>
    <w:bookmarkEnd w:id="324"/>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5"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5"/>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6"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6"/>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7" w:name="_Toc114212766"/>
      <w:bookmarkStart w:id="328"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7"/>
      <w:bookmarkEnd w:id="328"/>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9" w:name="_Toc114212767"/>
      <w:bookmarkStart w:id="330" w:name="_Toc122117156"/>
      <w:r w:rsidRPr="008B1C02">
        <w:t>A.25</w:t>
      </w:r>
      <w:r w:rsidRPr="008B1C02">
        <w:tab/>
        <w:t>MBSUserDataIngestSession API</w:t>
      </w:r>
      <w:bookmarkEnd w:id="329"/>
      <w:bookmarkEnd w:id="330"/>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352D4792" w:rsidR="00352149" w:rsidRPr="008B1C02" w:rsidRDefault="00352149" w:rsidP="00352149">
      <w:pPr>
        <w:pStyle w:val="PL"/>
      </w:pPr>
      <w:r w:rsidRPr="008B1C02">
        <w:lastRenderedPageBreak/>
        <w:t xml:space="preserve">  version: 1.</w:t>
      </w:r>
      <w:r w:rsidR="006F1816">
        <w:t>2</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251F8A60" w:rsidR="00352149" w:rsidRPr="008B1C02" w:rsidRDefault="00352149" w:rsidP="00352149">
      <w:pPr>
        <w:pStyle w:val="PL"/>
      </w:pPr>
      <w:r w:rsidRPr="008B1C02">
        <w:t xml:space="preserve">    3GPP TS 29.522 V1</w:t>
      </w:r>
      <w:r w:rsidR="006F1816">
        <w:t>9</w:t>
      </w:r>
      <w:r w:rsidRPr="008B1C02">
        <w:t>.</w:t>
      </w:r>
      <w:r w:rsidR="00B50D2C">
        <w:t>5</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1" w:name="_Toc114212768"/>
      <w:bookmarkStart w:id="332" w:name="_Toc122117157"/>
      <w:r w:rsidRPr="008B1C02">
        <w:t>A.26</w:t>
      </w:r>
      <w:r w:rsidRPr="008B1C02">
        <w:tab/>
        <w:t>MSEventExposure API</w:t>
      </w:r>
      <w:bookmarkEnd w:id="331"/>
      <w:bookmarkEnd w:id="332"/>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61CB98F9" w:rsidR="00C81D33" w:rsidRPr="008B1C02" w:rsidRDefault="00C81D33" w:rsidP="00C81D33">
      <w:pPr>
        <w:pStyle w:val="PL"/>
      </w:pPr>
      <w:r w:rsidRPr="008B1C02">
        <w:t xml:space="preserve">  version: 1.</w:t>
      </w:r>
      <w:r w:rsidR="0092041F">
        <w:t>2</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5AB86D29" w:rsidR="00C81D33" w:rsidRPr="008B1C02" w:rsidRDefault="00C81D33" w:rsidP="00C81D33">
      <w:pPr>
        <w:pStyle w:val="PL"/>
      </w:pPr>
      <w:r w:rsidRPr="008B1C02">
        <w:t xml:space="preserve">    3GPP TS 29.522 V1</w:t>
      </w:r>
      <w:r w:rsidR="0092041F">
        <w:t>9</w:t>
      </w:r>
      <w:r w:rsidRPr="008B1C02">
        <w:t>.</w:t>
      </w:r>
      <w:r w:rsidR="008B2D70">
        <w:t>5</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AD7BEE" w:rsidRDefault="00C81D33" w:rsidP="00C81D33">
      <w:pPr>
        <w:pStyle w:val="PL"/>
        <w:rPr>
          <w:lang w:val="en-US"/>
        </w:rPr>
      </w:pPr>
      <w:r w:rsidRPr="008B1C02">
        <w:t xml:space="preserve">            </w:t>
      </w:r>
      <w:r w:rsidRPr="00AD7BEE">
        <w:rPr>
          <w:lang w:val="en-US"/>
        </w:rPr>
        <w:t>Subscription resource.</w:t>
      </w:r>
    </w:p>
    <w:p w14:paraId="3B29E98C" w14:textId="77777777" w:rsidR="00C81D33" w:rsidRPr="00AD7BEE" w:rsidRDefault="00C81D33" w:rsidP="00C81D33">
      <w:pPr>
        <w:pStyle w:val="PL"/>
        <w:rPr>
          <w:lang w:val="en-US"/>
        </w:rPr>
      </w:pPr>
      <w:r w:rsidRPr="00AD7BEE">
        <w:rPr>
          <w:lang w:val="en-US"/>
        </w:rPr>
        <w:t xml:space="preserve">          content:</w:t>
      </w:r>
    </w:p>
    <w:p w14:paraId="51F1773A" w14:textId="77777777" w:rsidR="00C81D33" w:rsidRPr="00AD7BEE" w:rsidRDefault="00C81D33" w:rsidP="00C81D33">
      <w:pPr>
        <w:pStyle w:val="PL"/>
        <w:rPr>
          <w:lang w:val="en-US"/>
        </w:rPr>
      </w:pPr>
      <w:r w:rsidRPr="00AD7BEE">
        <w:rPr>
          <w:lang w:val="en-US"/>
        </w:rPr>
        <w:t xml:space="preserve">            application/json:</w:t>
      </w:r>
    </w:p>
    <w:p w14:paraId="3777BDF8" w14:textId="77777777" w:rsidR="00C81D33" w:rsidRPr="008B1C02" w:rsidRDefault="00C81D33" w:rsidP="00C81D33">
      <w:pPr>
        <w:pStyle w:val="PL"/>
      </w:pPr>
      <w:r w:rsidRPr="00AD7BEE">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3" w:name="_Toc114212769"/>
      <w:bookmarkStart w:id="334"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5" w:name="_Hlk120713386"/>
      <w:r>
        <w:t>Mbs</w:t>
      </w:r>
      <w:r w:rsidRPr="004B6BEB">
        <w:t>GroupMsg</w:t>
      </w:r>
      <w:bookmarkEnd w:id="335"/>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6" w:name="_Hlk148442752"/>
      <w:r>
        <w:t>Mbs</w:t>
      </w:r>
      <w:r w:rsidRPr="00372642">
        <w:rPr>
          <w:rFonts w:cs="Arial"/>
          <w:szCs w:val="18"/>
        </w:rPr>
        <w:t>GroupMsgDel</w:t>
      </w:r>
      <w:bookmarkEnd w:id="336"/>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7" w:name="_Toc105675113"/>
      <w:bookmarkStart w:id="338" w:name="_Toc130503191"/>
      <w:r>
        <w:t>A.29</w:t>
      </w:r>
      <w:r>
        <w:tab/>
        <w:t>PDTQPolicyNegotiation API</w:t>
      </w:r>
      <w:bookmarkEnd w:id="337"/>
      <w:bookmarkEnd w:id="33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3C625E73" w:rsidR="00153DF0" w:rsidRDefault="00153DF0" w:rsidP="00153DF0">
      <w:pPr>
        <w:pStyle w:val="PL"/>
      </w:pPr>
      <w:r>
        <w:t xml:space="preserve">  version: 1.</w:t>
      </w:r>
      <w:r w:rsidR="00D4496E">
        <w:t>1</w:t>
      </w:r>
      <w:r>
        <w:t>.0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24CE425D" w:rsidR="00153DF0" w:rsidRDefault="00153DF0" w:rsidP="00153DF0">
      <w:pPr>
        <w:pStyle w:val="PL"/>
      </w:pPr>
      <w:r>
        <w:t xml:space="preserve">    3GPP TS 29.522 V1</w:t>
      </w:r>
      <w:r w:rsidR="00D4496E">
        <w:t>9</w:t>
      </w:r>
      <w:r>
        <w:t>.</w:t>
      </w:r>
      <w:r w:rsidR="008B2D70">
        <w:t>5</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3683C16" w:rsidR="003C3E05" w:rsidRPr="008B1C02" w:rsidRDefault="003C3E05" w:rsidP="003C3E05">
      <w:pPr>
        <w:pStyle w:val="PL"/>
      </w:pPr>
      <w:r w:rsidRPr="008B1C02">
        <w:t xml:space="preserve">  version: 1.</w:t>
      </w:r>
      <w:r w:rsidR="004E03C2">
        <w:t>1</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60D607EF" w:rsidR="003C3E05" w:rsidRPr="008B1C02" w:rsidRDefault="003C3E05" w:rsidP="003C3E05">
      <w:pPr>
        <w:pStyle w:val="PL"/>
      </w:pPr>
      <w:r w:rsidRPr="008B1C02">
        <w:t xml:space="preserve">    3GPP TS 29.522 V1</w:t>
      </w:r>
      <w:r w:rsidR="004E03C2">
        <w:t>9</w:t>
      </w:r>
      <w:r w:rsidRPr="008B1C02">
        <w:t>.</w:t>
      </w:r>
      <w:r w:rsidR="008B2D70">
        <w:t>5</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9"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9"/>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40"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40"/>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3D5147F" w:rsidR="009E2F8D" w:rsidRDefault="009E2F8D" w:rsidP="009E2F8D">
      <w:pPr>
        <w:pStyle w:val="PL"/>
        <w:rPr>
          <w:lang w:eastAsia="zh-CN"/>
        </w:rPr>
      </w:pPr>
      <w:r>
        <w:rPr>
          <w:lang w:eastAsia="zh-CN"/>
        </w:rPr>
        <w:t xml:space="preserve">  version: 1.0.0</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30803A82"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8B2D70">
        <w:rPr>
          <w:lang w:eastAsia="zh-CN"/>
        </w:rPr>
        <w:t>5</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1"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455F4634"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7315210A"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8B2D70">
        <w:rPr>
          <w:rFonts w:eastAsia="Malgun Gothic"/>
          <w:lang w:val="en-US" w:eastAsia="ko-KR"/>
        </w:rPr>
        <w:t>5</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lastRenderedPageBreak/>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lastRenderedPageBreak/>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lastRenderedPageBreak/>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lastRenderedPageBreak/>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lastRenderedPageBreak/>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r w:rsidR="00B66D78">
        <w:rPr>
          <w:rFonts w:eastAsia="DengXian"/>
          <w:lang w:val="en-US"/>
        </w:rPr>
        <w:t>ing</w:t>
      </w:r>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342" w:name="_Hlk198845974"/>
      <w:r>
        <w:t xml:space="preserve">          enum:</w:t>
      </w:r>
    </w:p>
    <w:p w14:paraId="00FAA79E" w14:textId="77777777" w:rsidR="003032DB" w:rsidRDefault="003032DB" w:rsidP="003032DB">
      <w:pPr>
        <w:pStyle w:val="PL"/>
      </w:pPr>
      <w:r>
        <w:t xml:space="preserve">            - </w:t>
      </w:r>
      <w:r>
        <w:rPr>
          <w:lang w:eastAsia="zh-CN"/>
        </w:rPr>
        <w:t>true</w:t>
      </w:r>
    </w:p>
    <w:bookmarkEnd w:id="342"/>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lastRenderedPageBreak/>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DengXian"/>
          <w:lang w:val="en-US"/>
        </w:rPr>
      </w:pPr>
      <w:r w:rsidRPr="00B14DE1">
        <w:rPr>
          <w:rFonts w:eastAsia="DengXian"/>
          <w:lang w:val="en-US"/>
        </w:rPr>
        <w:t xml:space="preserve">          description: &gt;</w:t>
      </w:r>
    </w:p>
    <w:p w14:paraId="6ED4A498" w14:textId="77777777" w:rsidR="00136CDC" w:rsidRPr="00B14DE1" w:rsidRDefault="00136CDC" w:rsidP="00136CDC">
      <w:pPr>
        <w:pStyle w:val="PL"/>
        <w:rPr>
          <w:rFonts w:eastAsia="DengXian"/>
          <w:lang w:val="en-US"/>
        </w:rPr>
      </w:pPr>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p>
    <w:p w14:paraId="6EBB5187" w14:textId="7E80793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60BC1BFC"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2B8A8BDB" w:rsidR="00E40024" w:rsidRPr="007A1863" w:rsidRDefault="00E40024" w:rsidP="00E40024">
      <w:pPr>
        <w:pStyle w:val="PL"/>
        <w:rPr>
          <w:rFonts w:eastAsia="DengXian"/>
          <w:lang w:val="en-US"/>
        </w:rPr>
      </w:pPr>
      <w:r w:rsidRPr="007A1863">
        <w:rPr>
          <w:rFonts w:eastAsia="DengXian"/>
          <w:lang w:val="en-US"/>
        </w:rPr>
        <w:t xml:space="preserve">        qosSustainInfo</w:t>
      </w:r>
      <w:r w:rsidR="00136CDC">
        <w:rPr>
          <w:rFonts w:eastAsia="DengXian"/>
          <w:lang w:val="en-US"/>
        </w:rPr>
        <w:t>Data</w:t>
      </w:r>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rFonts w:eastAsia="DengXian"/>
          <w:lang w:val="en-US"/>
        </w:rPr>
      </w:pPr>
      <w:r w:rsidRPr="007A1863">
        <w:rPr>
          <w:rFonts w:eastAsia="DengXian"/>
          <w:lang w:val="en-US"/>
        </w:rPr>
        <w:t xml:space="preserve">          minItems: 1</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6FEB77A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A45E819"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5D290170"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EDABF3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lastRenderedPageBreak/>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375B46C5"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lastRenderedPageBreak/>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lastRenderedPageBreak/>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341"/>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lastRenderedPageBreak/>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lastRenderedPageBreak/>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lastRenderedPageBreak/>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lastRenderedPageBreak/>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lastRenderedPageBreak/>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343" w:name="_Toc160489003"/>
      <w:r>
        <w:t>A.40</w:t>
      </w:r>
      <w:r>
        <w:tab/>
        <w:t>ImsSessionManagement API</w:t>
      </w:r>
      <w:bookmarkEnd w:id="343"/>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F51DB76" w:rsidR="00851BE5" w:rsidRPr="00683719" w:rsidRDefault="00851BE5" w:rsidP="00851BE5">
      <w:pPr>
        <w:pStyle w:val="PL"/>
        <w:rPr>
          <w:lang w:val="en-US"/>
        </w:rPr>
      </w:pPr>
      <w:r w:rsidRPr="00683719">
        <w:rPr>
          <w:lang w:val="en-US"/>
        </w:rPr>
        <w:t xml:space="preserve">  version: 1.0.0</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225D0161" w:rsidR="00851BE5" w:rsidRPr="008B1C02" w:rsidRDefault="00851BE5" w:rsidP="00851BE5">
      <w:pPr>
        <w:pStyle w:val="PL"/>
      </w:pPr>
      <w:r w:rsidRPr="008B1C02">
        <w:t xml:space="preserve">    3GPP TS 29.522 V1</w:t>
      </w:r>
      <w:r>
        <w:t>9</w:t>
      </w:r>
      <w:r w:rsidRPr="008B1C02">
        <w:t>.</w:t>
      </w:r>
      <w:r w:rsidR="008B2D70">
        <w:t>5</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lastRenderedPageBreak/>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lastRenderedPageBreak/>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w:t>
      </w:r>
      <w:proofErr w:type="gramStart"/>
      <w:r>
        <w:t>request.body</w:t>
      </w:r>
      <w:proofErr w:type="gramEnd"/>
      <w:r>
        <w:t>#/notifUri}':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lastRenderedPageBreak/>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lastRenderedPageBreak/>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lastRenderedPageBreak/>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0C864753" w:rsidR="005F3356" w:rsidRPr="008748AA" w:rsidRDefault="005F3356" w:rsidP="005F3356">
      <w:pPr>
        <w:pStyle w:val="PL"/>
      </w:pPr>
      <w:r w:rsidRPr="008748AA">
        <w:t xml:space="preserve">  version: 1.0.0</w:t>
      </w:r>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21EC4A29" w:rsidR="005F3356" w:rsidRPr="008748AA" w:rsidRDefault="005F3356" w:rsidP="005F3356">
      <w:pPr>
        <w:pStyle w:val="PL"/>
      </w:pPr>
      <w:r w:rsidRPr="008748AA">
        <w:t xml:space="preserve">    3GPP TS 29.522 V19.</w:t>
      </w:r>
      <w:r w:rsidR="008B2D70">
        <w:t>5</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lastRenderedPageBreak/>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lastRenderedPageBreak/>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lastRenderedPageBreak/>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lastRenderedPageBreak/>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lastRenderedPageBreak/>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suppFeat:</w:t>
      </w:r>
    </w:p>
    <w:p w14:paraId="73CC6BFD" w14:textId="77777777" w:rsidR="00986B7B" w:rsidRPr="00A44D27"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76DD4A48" w14:textId="77777777" w:rsidR="0085113A" w:rsidRDefault="0085113A" w:rsidP="0085113A">
      <w:pPr>
        <w:pStyle w:val="PL"/>
      </w:pPr>
      <w:r>
        <w:t xml:space="preserve">        - </w:t>
      </w:r>
      <w:r w:rsidRPr="008748AA">
        <w:t>notif</w:t>
      </w:r>
      <w:r>
        <w:t>CorrelationId</w:t>
      </w:r>
    </w:p>
    <w:p w14:paraId="69680167" w14:textId="77777777" w:rsidR="00F67047" w:rsidRDefault="00F67047" w:rsidP="00F67047">
      <w:pPr>
        <w:pStyle w:val="PL"/>
      </w:pPr>
      <w:r>
        <w:lastRenderedPageBreak/>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937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1269DFD1" w14:textId="77777777" w:rsidR="0093756E" w:rsidRPr="00C869CB" w:rsidRDefault="0093756E" w:rsidP="00937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201F5DEF" w14:textId="77777777" w:rsidR="00AC0DC0" w:rsidRDefault="005F3356" w:rsidP="00AC0DC0">
      <w:pPr>
        <w:pStyle w:val="PL"/>
        <w:rPr>
          <w:rFonts w:eastAsia="MS Mincho"/>
        </w:rPr>
      </w:pPr>
      <w:r w:rsidRPr="00AB023E">
        <w:t xml:space="preserve">        - </w:t>
      </w:r>
      <w:r w:rsidR="0094380E" w:rsidRPr="00EF3901">
        <w:rPr>
          <w:rFonts w:eastAsia="MS Mincho"/>
          <w:noProof/>
        </w:rPr>
        <w:t>subscriptionId</w:t>
      </w:r>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lastRenderedPageBreak/>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lastRenderedPageBreak/>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lastRenderedPageBreak/>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lastRenderedPageBreak/>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lastRenderedPageBreak/>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7A1B2AC1"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lastRenderedPageBreak/>
        <w:t xml:space="preserve">  description: </w:t>
      </w:r>
      <w:r w:rsidR="00A32979">
        <w:rPr>
          <w:lang w:val="en-US"/>
        </w:rPr>
        <w:t>&gt;</w:t>
      </w:r>
    </w:p>
    <w:p w14:paraId="322870D6" w14:textId="7F44302F" w:rsidR="00331F45" w:rsidRPr="008B1C02" w:rsidRDefault="00A32979" w:rsidP="00331F45">
      <w:pPr>
        <w:pStyle w:val="PL"/>
      </w:pPr>
      <w:r>
        <w:rPr>
          <w:lang w:val="en-US"/>
        </w:rPr>
        <w:t xml:space="preserve">    </w:t>
      </w:r>
      <w:r w:rsidR="00331F45" w:rsidRPr="008B1C02">
        <w:t>3GPP TS 29.522 V1</w:t>
      </w:r>
      <w:r w:rsidR="00331F45">
        <w:t>9</w:t>
      </w:r>
      <w:r w:rsidR="00331F45" w:rsidRPr="008B1C02">
        <w:t>.</w:t>
      </w:r>
      <w:r w:rsidR="008B2D70">
        <w:t>5</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w:t>
      </w:r>
      <w:proofErr w:type="gramStart"/>
      <w:r>
        <w:t>request.body</w:t>
      </w:r>
      <w:proofErr w:type="gramEnd"/>
      <w:r>
        <w:t>#/notifUri}':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lastRenderedPageBreak/>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w:t>
      </w:r>
      <w:proofErr w:type="gramStart"/>
      <w:r>
        <w:t>request.body</w:t>
      </w:r>
      <w:proofErr w:type="gramEnd"/>
      <w:r>
        <w:t>#/notifUri}':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lastRenderedPageBreak/>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lastRenderedPageBreak/>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lastRenderedPageBreak/>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bookmarkStart w:id="344" w:name="_Hlk197608695"/>
      <w:r w:rsidR="00122D4A">
        <w:t>extA</w:t>
      </w:r>
      <w:r>
        <w:rPr>
          <w:lang w:eastAsia="zh-CN"/>
        </w:rPr>
        <w:t>reaIds</w:t>
      </w:r>
      <w:bookmarkEnd w:id="344"/>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bookmarkStart w:id="345" w:name="_Hlk197608704"/>
      <w:r w:rsidR="00122D4A" w:rsidRPr="008906FB">
        <w:rPr>
          <w:lang w:val="da-DK" w:eastAsia="zh-CN"/>
        </w:rPr>
        <w:t>ExtAreaId</w:t>
      </w:r>
      <w:bookmarkEnd w:id="345"/>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346"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346"/>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347"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347"/>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lastRenderedPageBreak/>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w:t>
      </w:r>
      <w:bookmarkStart w:id="348" w:name="_Hlk193213534"/>
      <w:r>
        <w:t>PERMANENT_DISABLE</w:t>
      </w:r>
      <w:bookmarkEnd w:id="348"/>
      <w:r>
        <w:t xml:space="preserv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FB6920">
      <w:pPr>
        <w:keepNext/>
        <w:keepLines/>
        <w:pBdr>
          <w:top w:val="single" w:sz="12" w:space="3" w:color="auto"/>
        </w:pBdr>
        <w:spacing w:before="240"/>
        <w:ind w:left="1134" w:hanging="1134"/>
        <w:outlineLvl w:val="0"/>
        <w:rPr>
          <w:rFonts w:ascii="Arial" w:hAnsi="Arial"/>
          <w:sz w:val="36"/>
        </w:rPr>
      </w:pPr>
      <w:r w:rsidRPr="00D82262">
        <w:rPr>
          <w:rFonts w:ascii="Arial" w:hAnsi="Arial"/>
          <w:sz w:val="36"/>
        </w:rPr>
        <w:t>A.</w:t>
      </w:r>
      <w:r>
        <w:rPr>
          <w:rFonts w:ascii="Arial" w:hAnsi="Arial"/>
          <w:sz w:val="36"/>
        </w:rPr>
        <w:t>44</w:t>
      </w:r>
      <w:r w:rsidRPr="00D82262">
        <w:rPr>
          <w:rFonts w:ascii="Arial" w:hAnsi="Arial"/>
          <w:sz w:val="36"/>
        </w:rPr>
        <w:tab/>
      </w:r>
      <w:r>
        <w:rPr>
          <w:rFonts w:ascii="Arial" w:hAnsi="Arial"/>
          <w:sz w:val="36"/>
        </w:rPr>
        <w:t>VFLTraining</w:t>
      </w:r>
      <w:r w:rsidRPr="00D82262">
        <w:rPr>
          <w:rFonts w:ascii="Arial" w:hAnsi="Arial"/>
          <w:sz w:val="36"/>
        </w:rPr>
        <w:t xml:space="preserve"> API</w:t>
      </w:r>
    </w:p>
    <w:p w14:paraId="46DF26B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openapi: 3.0.0</w:t>
      </w:r>
    </w:p>
    <w:p w14:paraId="79DD6A8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DEA9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info:</w:t>
      </w:r>
    </w:p>
    <w:p w14:paraId="4E2E23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title: 3gpp-</w:t>
      </w:r>
      <w:r>
        <w:rPr>
          <w:rFonts w:ascii="Courier New" w:hAnsi="Courier New"/>
          <w:sz w:val="16"/>
        </w:rPr>
        <w:t>vfl-training</w:t>
      </w:r>
    </w:p>
    <w:p w14:paraId="5B142A75" w14:textId="2F743EE8"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w:t>
      </w:r>
    </w:p>
    <w:p w14:paraId="2FAD9F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
    <w:p w14:paraId="32C31E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p>
    <w:p w14:paraId="02736D6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2025, 3GPP Organizational Partners (ARIB, ATIS, CCSA, ETSI, TSDSI, TTA, TTC).  </w:t>
      </w:r>
    </w:p>
    <w:p w14:paraId="2138E3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All rights reserved.</w:t>
      </w:r>
    </w:p>
    <w:p w14:paraId="1E7DA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40BD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externalDocs:</w:t>
      </w:r>
    </w:p>
    <w:p w14:paraId="3CF702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B2CDE49" w14:textId="199E20C0"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3GPP TS 29.522 V19.</w:t>
      </w:r>
      <w:r w:rsidR="008B2D70">
        <w:rPr>
          <w:rFonts w:ascii="Courier New" w:hAnsi="Courier New"/>
          <w:sz w:val="16"/>
        </w:rPr>
        <w:t>5</w:t>
      </w:r>
      <w:r w:rsidRPr="00D82262">
        <w:rPr>
          <w:rFonts w:ascii="Courier New" w:hAnsi="Courier New"/>
          <w:sz w:val="16"/>
        </w:rPr>
        <w:t>.0; 5G System; Network Exposure Function Northbound APIs.</w:t>
      </w:r>
    </w:p>
    <w:p w14:paraId="33588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url: 'https://www.3gpp.org/ftp/Specs/archive/29_series/29.522/'</w:t>
      </w:r>
    </w:p>
    <w:p w14:paraId="65C3C9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1F92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servers:</w:t>
      </w:r>
    </w:p>
    <w:p w14:paraId="0D4545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url: '{apiRoot}/3gpp-</w:t>
      </w:r>
      <w:r>
        <w:rPr>
          <w:rFonts w:ascii="Courier New" w:hAnsi="Courier New"/>
          <w:sz w:val="16"/>
        </w:rPr>
        <w:t>vfl-training</w:t>
      </w:r>
      <w:r w:rsidRPr="00D82262">
        <w:rPr>
          <w:rFonts w:ascii="Courier New" w:hAnsi="Courier New"/>
          <w:sz w:val="16"/>
        </w:rPr>
        <w:t>/v1'</w:t>
      </w:r>
    </w:p>
    <w:p w14:paraId="358F92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variables:</w:t>
      </w:r>
    </w:p>
    <w:p w14:paraId="5FFEE9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apiRoot:</w:t>
      </w:r>
    </w:p>
    <w:p w14:paraId="5157AF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 https://example.com</w:t>
      </w:r>
    </w:p>
    <w:p w14:paraId="2BE33C5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apiRoot as defined in clause 5.2.4 of 3GPP TS 29.122.</w:t>
      </w:r>
    </w:p>
    <w:p w14:paraId="478EE5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117C5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security:</w:t>
      </w:r>
    </w:p>
    <w:p w14:paraId="49DB5A1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
    <w:p w14:paraId="7F1CDB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oAuth2ClientCredentials: []</w:t>
      </w:r>
    </w:p>
    <w:p w14:paraId="112A574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394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paths:</w:t>
      </w:r>
    </w:p>
    <w:p w14:paraId="274CFA5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p>
    <w:p w14:paraId="4F2D790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1E8816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65D5C4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54CD88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6BE90F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711C95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06673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656A3F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01E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3CFF4E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p>
    <w:p w14:paraId="29665E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lang w:eastAsia="zh-CN"/>
        </w:rPr>
        <w:t>VFLTrainingSubscriptions</w:t>
      </w:r>
    </w:p>
    <w:p w14:paraId="5748F0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sidRPr="00D82262">
        <w:rPr>
          <w:rFonts w:ascii="Courier New" w:hAnsi="Courier New"/>
          <w:sz w:val="16"/>
          <w:lang w:val="en-US"/>
        </w:rPr>
        <w:t>tags:</w:t>
      </w:r>
    </w:p>
    <w:p w14:paraId="244E7A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p>
    <w:p w14:paraId="71AD1E0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responses:</w:t>
      </w:r>
    </w:p>
    <w:p w14:paraId="19662CE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'200':</w:t>
      </w:r>
    </w:p>
    <w:p w14:paraId="7FD4F6C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description: </w:t>
      </w:r>
      <w:r w:rsidRPr="00D82262">
        <w:rPr>
          <w:rFonts w:ascii="Courier New" w:hAnsi="Courier New"/>
          <w:sz w:val="16"/>
        </w:rPr>
        <w:t>&gt;</w:t>
      </w:r>
    </w:p>
    <w:p w14:paraId="280C02D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p>
    <w:p w14:paraId="6FD6B8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by the NEF are returned.</w:t>
      </w:r>
    </w:p>
    <w:p w14:paraId="1B793B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p>
    <w:p w14:paraId="14FC6E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at the NEF, an empty array is returned.</w:t>
      </w:r>
    </w:p>
    <w:p w14:paraId="33290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content:</w:t>
      </w:r>
    </w:p>
    <w:p w14:paraId="481D77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application/json:</w:t>
      </w:r>
    </w:p>
    <w:p w14:paraId="2D6DFC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schema:</w:t>
      </w:r>
    </w:p>
    <w:p w14:paraId="6F8829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array</w:t>
      </w:r>
    </w:p>
    <w:p w14:paraId="55B4A1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items:</w:t>
      </w:r>
    </w:p>
    <w:p w14:paraId="0D9449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CC9B1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minItems: 0</w:t>
      </w:r>
    </w:p>
    <w:p w14:paraId="30B3F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2531F4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9E2C4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B908C1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135B5D5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317DC2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$ref: 'TS29122_CommonData.yaml#/components/responses/400'</w:t>
      </w:r>
    </w:p>
    <w:p w14:paraId="35654A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09EC34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45A0B6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1782FF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3AD4C2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F3BD1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4F3AA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12E1F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0113BE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6D87AE8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93F07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521BF10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4FBAA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5BF8F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F8AB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ECBE5C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F3B6DB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EDF9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post:</w:t>
      </w:r>
    </w:p>
    <w:p w14:paraId="758697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4770C4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Create</w:t>
      </w:r>
      <w:r>
        <w:rPr>
          <w:rFonts w:ascii="Courier New" w:hAnsi="Courier New"/>
          <w:sz w:val="16"/>
        </w:rPr>
        <w:t>VFLTraining</w:t>
      </w:r>
      <w:r w:rsidRPr="00D82262">
        <w:rPr>
          <w:rFonts w:ascii="Courier New" w:hAnsi="Courier New"/>
          <w:sz w:val="16"/>
        </w:rPr>
        <w:t>Subscription</w:t>
      </w:r>
    </w:p>
    <w:p w14:paraId="4C333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355CEA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p>
    <w:p w14:paraId="6DE5B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21C81D3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1514AB5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4FE91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4525C9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5C117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6BAD0B5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6897DD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'201':</w:t>
      </w:r>
    </w:p>
    <w:p w14:paraId="252962E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FC40C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5F183A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resource is returned in the response body.</w:t>
      </w:r>
    </w:p>
    <w:p w14:paraId="3F8C86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D0445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77EE72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119DC9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D459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headers:</w:t>
      </w:r>
    </w:p>
    <w:p w14:paraId="220B10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Location:</w:t>
      </w:r>
    </w:p>
    <w:p w14:paraId="1D90821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description: </w:t>
      </w:r>
      <w:r w:rsidRPr="00D82262">
        <w:rPr>
          <w:rFonts w:ascii="Courier New" w:hAnsi="Courier New"/>
          <w:sz w:val="16"/>
          <w:lang w:eastAsia="zh-CN"/>
        </w:rPr>
        <w:t>&gt;</w:t>
      </w:r>
    </w:p>
    <w:p w14:paraId="4BDB31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Contains the URI of the newly created resource.</w:t>
      </w:r>
    </w:p>
    <w:p w14:paraId="33162F5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522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727767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4FF889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CBEC3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0D5BBF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3C503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081956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F1F3B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C2D67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4EBE19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83996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744D8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E8F6C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3F4D97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EC402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60AF79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46CCAF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3577796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37871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E9ABD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16909F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5AF87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39FE17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3DDBD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CAF55F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callbacks:</w:t>
      </w:r>
    </w:p>
    <w:p w14:paraId="7D80DC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r w:rsidRPr="00D82262">
        <w:rPr>
          <w:rFonts w:ascii="Courier New" w:hAnsi="Courier New"/>
          <w:sz w:val="16"/>
          <w:lang w:val="en-US"/>
        </w:rPr>
        <w:t>:</w:t>
      </w:r>
    </w:p>
    <w:p w14:paraId="538FBF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w:t>
      </w:r>
      <w:proofErr w:type="gramStart"/>
      <w:r w:rsidRPr="00D82262">
        <w:rPr>
          <w:rFonts w:ascii="Courier New" w:hAnsi="Courier New"/>
          <w:sz w:val="16"/>
          <w:lang w:val="en-US"/>
        </w:rPr>
        <w:t>request.body</w:t>
      </w:r>
      <w:proofErr w:type="gramEnd"/>
      <w:r w:rsidRPr="00D82262">
        <w:rPr>
          <w:rFonts w:ascii="Courier New" w:hAnsi="Courier New"/>
          <w:sz w:val="16"/>
          <w:lang w:val="en-US"/>
        </w:rPr>
        <w:t>#/</w:t>
      </w:r>
      <w:r w:rsidRPr="00D82262">
        <w:rPr>
          <w:rFonts w:ascii="Courier New" w:hAnsi="Courier New"/>
          <w:sz w:val="16"/>
        </w:rPr>
        <w:t>notifUri</w:t>
      </w:r>
      <w:r w:rsidRPr="00D82262">
        <w:rPr>
          <w:rFonts w:ascii="Courier New" w:hAnsi="Courier New"/>
          <w:sz w:val="16"/>
          <w:lang w:val="en-US"/>
        </w:rPr>
        <w:t>}':</w:t>
      </w:r>
    </w:p>
    <w:p w14:paraId="4CA9C9D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post:</w:t>
      </w:r>
    </w:p>
    <w:p w14:paraId="28B19F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14DC7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FE3F1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46A620C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446F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273691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p>
    <w:p w14:paraId="309440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426DB7A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'204':</w:t>
      </w:r>
    </w:p>
    <w:p w14:paraId="062ACD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description: </w:t>
      </w:r>
      <w:r w:rsidRPr="00D82262">
        <w:rPr>
          <w:rFonts w:ascii="Courier New" w:hAnsi="Courier New"/>
          <w:sz w:val="16"/>
          <w:lang w:val="en-US"/>
        </w:rPr>
        <w:t>&gt;</w:t>
      </w:r>
    </w:p>
    <w:p w14:paraId="330CD19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p>
    <w:p w14:paraId="0DD277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5E4653E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B0CE0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4816921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24F072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76463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213D79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E639B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5E5FA1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15C30C5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6BCDD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67C73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F71D6F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3D513E8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70D908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512524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8FDBE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980D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F49A4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73F69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6BD2A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42062D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20D3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04FE4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23EDA6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F19D8D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DA177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851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1EA4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/subscriptions/{subId}</w:t>
      </w:r>
      <w:r w:rsidRPr="00D82262">
        <w:rPr>
          <w:rFonts w:ascii="Courier New" w:hAnsi="Courier New"/>
          <w:sz w:val="16"/>
        </w:rPr>
        <w:t>:</w:t>
      </w:r>
    </w:p>
    <w:p w14:paraId="3E9A51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41360E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51DC93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1A357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06827D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70860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77235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6CE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subId</w:t>
      </w:r>
    </w:p>
    <w:p w14:paraId="3450AF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616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p>
    <w:p w14:paraId="32D6C6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48E15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9CF5C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215AE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A89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667709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p>
    <w:p w14:paraId="7FB7FC2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rPr>
        <w:t>VFLTrainingSubscription</w:t>
      </w:r>
    </w:p>
    <w:p w14:paraId="505198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66477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1FD0BD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605C1B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5E45E7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509F4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49FB34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returned in the response body.</w:t>
      </w:r>
    </w:p>
    <w:p w14:paraId="4527AA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1DBFDF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4E15A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45D81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2414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D6CB4C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6E5F20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27AAE1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775A3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70150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88AB00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5B8FAF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3257E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08134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27B9A31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7B27F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35DBAC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47807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25A872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A33D58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1941C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A19F1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0404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'503':</w:t>
      </w:r>
    </w:p>
    <w:p w14:paraId="3DB22C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75556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1FD9A0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AED2A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79D3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put:</w:t>
      </w:r>
    </w:p>
    <w:p w14:paraId="17BC6C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32A2D8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Update</w:t>
      </w:r>
      <w:r>
        <w:rPr>
          <w:rFonts w:ascii="Courier New" w:hAnsi="Courier New"/>
          <w:sz w:val="16"/>
        </w:rPr>
        <w:t>VFLTrainingSubscription</w:t>
      </w:r>
    </w:p>
    <w:p w14:paraId="2C5F7A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E1F0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27DF8C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610063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FCC1E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4C4049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EFE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3C983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4C9BC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A48BEC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3CB50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9D37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p>
    <w:p w14:paraId="716C4E5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63071D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2301B2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331426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3CD9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13EBB0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E99D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2EC9E03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11AB0F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updated and no content is returned in the response body.</w:t>
      </w:r>
    </w:p>
    <w:p w14:paraId="6A6DF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81367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3B7AA73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6B6E81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962BB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BB503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A60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2AD662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133E5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EFBB76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9B709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2DE74C9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D7185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27235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11BD663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A0684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571E91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4AADF7D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0F0974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78D0E9C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1A647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3148DA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268BCCF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C42D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0B570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23FFEA0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2BC23F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EB2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patch:</w:t>
      </w:r>
    </w:p>
    <w:p w14:paraId="0CEBD48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4E4601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p>
    <w:p w14:paraId="6EB5B63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4C1C46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p>
    <w:p w14:paraId="73D60D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requestBody:</w:t>
      </w:r>
    </w:p>
    <w:p w14:paraId="75DA7D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A144AA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78116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application/merge-patch+json:</w:t>
      </w:r>
    </w:p>
    <w:p w14:paraId="0E3AB6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D7AD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SubsPatch'</w:t>
      </w:r>
    </w:p>
    <w:p w14:paraId="6D7A3A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05204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28F2B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972333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p>
    <w:p w14:paraId="7D2280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2F9ADE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360B8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082BD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2BCB4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1C60456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4525B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5698B5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3B84E8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modified and no content is returned in the response body.</w:t>
      </w:r>
    </w:p>
    <w:p w14:paraId="74D09A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1CCB9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FDB44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0F968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B1E5E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70F46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01457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76E271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7DD6EE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4F532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DB128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075A46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7C3186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2F41B2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39C255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6F4D46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02A6C1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2525A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C5EFF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384BB6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3615AF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903B9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EE7CDE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D313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5A0D8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690BC7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99ADD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2F46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delete:</w:t>
      </w:r>
    </w:p>
    <w:p w14:paraId="21A895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5B7072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p>
    <w:p w14:paraId="03F337A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24AA60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3749AF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0F183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6C4548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8FF1C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2DFC05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deleted.</w:t>
      </w:r>
    </w:p>
    <w:p w14:paraId="3879FA8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3A8BED1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12AC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8819ED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7FB7C9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48CCE2F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772C523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A5B91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25DF383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F7C36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5B51FF3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3BA060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428520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8368A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F7171A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2E22A0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182F0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74940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30749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DF498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B933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099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components:</w:t>
      </w:r>
    </w:p>
    <w:p w14:paraId="7E4696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securitySchemes:</w:t>
      </w:r>
    </w:p>
    <w:p w14:paraId="751966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oAuth2ClientCredentials:</w:t>
      </w:r>
    </w:p>
    <w:p w14:paraId="6A8308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oauth2</w:t>
      </w:r>
    </w:p>
    <w:p w14:paraId="3FEECF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flows:</w:t>
      </w:r>
    </w:p>
    <w:p w14:paraId="47A4A2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clientCredentials:</w:t>
      </w:r>
    </w:p>
    <w:p w14:paraId="11F1AF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tokenUrl: '{tokenUrl}'</w:t>
      </w:r>
    </w:p>
    <w:p w14:paraId="7FF794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scopes:</w:t>
      </w:r>
      <w:r w:rsidRPr="00D82262">
        <w:rPr>
          <w:rFonts w:ascii="Courier New" w:hAnsi="Courier New"/>
          <w:sz w:val="16"/>
          <w:lang w:val="en-US"/>
        </w:rPr>
        <w:t xml:space="preserve"> {}</w:t>
      </w:r>
    </w:p>
    <w:p w14:paraId="581A3D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C05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schemas:</w:t>
      </w:r>
    </w:p>
    <w:p w14:paraId="4B981C03"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778F4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53AFA">
        <w:rPr>
          <w:rFonts w:ascii="Courier New" w:hAnsi="Courier New"/>
          <w:sz w:val="16"/>
        </w:rPr>
        <w:t xml:space="preserve">    VflTrainingSub</w:t>
      </w:r>
      <w:r w:rsidRPr="00553AFA">
        <w:rPr>
          <w:rFonts w:ascii="Courier New" w:hAnsi="Courier New" w:hint="eastAsia"/>
          <w:sz w:val="16"/>
          <w:lang w:eastAsia="zh-CN"/>
        </w:rPr>
        <w:t>s</w:t>
      </w:r>
      <w:r w:rsidRPr="00553AFA">
        <w:rPr>
          <w:rFonts w:ascii="Courier New" w:eastAsia="DengXian" w:hAnsi="Courier New"/>
          <w:sz w:val="16"/>
        </w:rPr>
        <w:t>:</w:t>
      </w:r>
    </w:p>
    <w:p w14:paraId="76BFC498"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VFL Training subscription.</w:t>
      </w:r>
    </w:p>
    <w:p w14:paraId="35E5F1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516CE14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90A6CF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0002AD8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01C7C23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6771F42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lastRenderedPageBreak/>
        <w:t xml:space="preserve">          type: string</w:t>
      </w:r>
    </w:p>
    <w:p w14:paraId="19B114E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vflTrainSub</w:t>
      </w:r>
      <w:r>
        <w:rPr>
          <w:rFonts w:ascii="Courier New" w:hAnsi="Courier New"/>
          <w:sz w:val="16"/>
          <w:lang w:eastAsia="zh-CN"/>
        </w:rPr>
        <w:t>s</w:t>
      </w:r>
      <w:r w:rsidRPr="00553AFA">
        <w:rPr>
          <w:rFonts w:ascii="Courier New" w:hAnsi="Courier New"/>
          <w:sz w:val="16"/>
        </w:rPr>
        <w:t>:</w:t>
      </w:r>
    </w:p>
    <w:p w14:paraId="553334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8704F69"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77A33FFD"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4CDACCBD"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0ED4402"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extNwdafId:</w:t>
      </w:r>
    </w:p>
    <w:p w14:paraId="2956AF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DA827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D82262">
        <w:rPr>
          <w:rFonts w:ascii="Courier New" w:hAnsi="Courier New"/>
          <w:sz w:val="16"/>
        </w:rPr>
        <w:t>&gt;</w:t>
      </w:r>
    </w:p>
    <w:p w14:paraId="3710E570"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external identifier of the NWDAF that is being requested to act</w:t>
      </w:r>
    </w:p>
    <w:p w14:paraId="1E3EC1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 VFL client.</w:t>
      </w:r>
    </w:p>
    <w:p w14:paraId="6888534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50EF5F8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0A3163C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suppFeat:</w:t>
      </w:r>
    </w:p>
    <w:p w14:paraId="23CD0AE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'TS29571_CommonData.yaml#/components/schemas/SupportedFeatures'</w:t>
      </w:r>
    </w:p>
    <w:p w14:paraId="0C2727D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required:</w:t>
      </w:r>
    </w:p>
    <w:p w14:paraId="206BADA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vflTrainSub</w:t>
      </w:r>
      <w:r>
        <w:rPr>
          <w:rFonts w:ascii="Courier New" w:hAnsi="Courier New"/>
          <w:sz w:val="16"/>
        </w:rPr>
        <w:t>s</w:t>
      </w:r>
    </w:p>
    <w:p w14:paraId="5DF1E1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extNwdafId</w:t>
      </w:r>
    </w:p>
    <w:p w14:paraId="23685CB6"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B97972"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VflTrainingSub</w:t>
      </w:r>
      <w:r w:rsidRPr="00553AFA">
        <w:rPr>
          <w:rFonts w:ascii="Courier New" w:hAnsi="Courier New" w:hint="eastAsia"/>
          <w:sz w:val="16"/>
        </w:rPr>
        <w:t>s</w:t>
      </w:r>
      <w:r>
        <w:rPr>
          <w:rFonts w:ascii="Courier New" w:hAnsi="Courier New"/>
          <w:sz w:val="16"/>
        </w:rPr>
        <w:t>Patch</w:t>
      </w:r>
      <w:r w:rsidRPr="00CB09CA">
        <w:rPr>
          <w:rFonts w:ascii="Courier New" w:hAnsi="Courier New"/>
          <w:sz w:val="16"/>
        </w:rPr>
        <w:t>:</w:t>
      </w:r>
    </w:p>
    <w:p w14:paraId="6775079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p>
    <w:p w14:paraId="0FB22652"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4074DD2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E55C27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vflTrainSub</w:t>
      </w:r>
      <w:r>
        <w:rPr>
          <w:rFonts w:ascii="Courier New" w:hAnsi="Courier New"/>
          <w:sz w:val="16"/>
        </w:rPr>
        <w:t>s</w:t>
      </w:r>
      <w:r w:rsidRPr="00553AFA">
        <w:rPr>
          <w:rFonts w:ascii="Courier New" w:hAnsi="Courier New"/>
          <w:sz w:val="16"/>
        </w:rPr>
        <w:t>:</w:t>
      </w:r>
    </w:p>
    <w:p w14:paraId="1B12352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48D346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581FAE6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5272899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F1586C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47E1469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285E83D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4CF5DA80"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0ECC4E3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4EE0AB0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1C0D3336"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46463FA9" w14:textId="25B8360A" w:rsidR="009E2696" w:rsidRPr="000135C7" w:rsidRDefault="009E2696" w:rsidP="009E2696">
      <w:pPr>
        <w:pStyle w:val="Heading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625B30C0" w:rsidR="009E2696" w:rsidRPr="0008502E" w:rsidRDefault="009E2696" w:rsidP="009E2696">
      <w:pPr>
        <w:pStyle w:val="PL"/>
        <w:rPr>
          <w:lang w:val="en-US"/>
        </w:rPr>
      </w:pPr>
      <w:r w:rsidRPr="0008502E">
        <w:rPr>
          <w:lang w:val="en-US"/>
        </w:rPr>
        <w:t xml:space="preserve">  version: 1.0.0</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77777777" w:rsidR="009E2696" w:rsidRPr="0008502E" w:rsidRDefault="009E2696" w:rsidP="009E2696">
      <w:pPr>
        <w:pStyle w:val="PL"/>
        <w:rPr>
          <w:lang w:val="en-US"/>
        </w:rPr>
      </w:pPr>
      <w:r w:rsidRPr="0008502E">
        <w:rPr>
          <w:lang w:val="en-US"/>
        </w:rPr>
        <w:t xml:space="preserve">    © 2025,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5F6A2F22"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r w:rsidR="008B2D70">
        <w:rPr>
          <w:lang w:val="en-US"/>
        </w:rPr>
        <w:t>5</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apiRoot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lastRenderedPageBreak/>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w:t>
      </w:r>
      <w:proofErr w:type="gramStart"/>
      <w:r w:rsidRPr="0008502E">
        <w:rPr>
          <w:lang w:val="en-US"/>
        </w:rPr>
        <w:t>request.body</w:t>
      </w:r>
      <w:proofErr w:type="gramEnd"/>
      <w:r w:rsidRPr="0008502E">
        <w:rPr>
          <w:lang w:val="en-US"/>
        </w:rPr>
        <w:t>#/notifUri}':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lastRenderedPageBreak/>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01CC820E" w14:textId="77777777" w:rsidR="009E2696" w:rsidRPr="0008502E" w:rsidRDefault="009E2696" w:rsidP="009E2696">
      <w:pPr>
        <w:pStyle w:val="PL"/>
        <w:rPr>
          <w:lang w:val="en-US"/>
        </w:rPr>
      </w:pPr>
      <w:r w:rsidRPr="0008502E">
        <w:rPr>
          <w:lang w:val="en-US"/>
        </w:rPr>
        <w:t xml:space="preserve">          tokenUrl: '{nrfApiRoot}/oauth2/token'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4E0BC06B" w14:textId="77777777" w:rsidR="009E2696" w:rsidRPr="0008502E" w:rsidDel="00E92D1F" w:rsidRDefault="009E2696" w:rsidP="009E2696">
      <w:pPr>
        <w:pStyle w:val="PL"/>
      </w:pPr>
      <w:r w:rsidRPr="0008502E" w:rsidDel="00E92D1F">
        <w:t xml:space="preserve">        vflInferReq:</w:t>
      </w:r>
    </w:p>
    <w:p w14:paraId="33E1B8F7" w14:textId="77777777" w:rsidR="009E2696" w:rsidRPr="0008502E" w:rsidDel="00E92D1F" w:rsidRDefault="009E2696" w:rsidP="009E2696">
      <w:pPr>
        <w:pStyle w:val="PL"/>
      </w:pPr>
      <w:r w:rsidRPr="0008502E" w:rsidDel="00E92D1F">
        <w:t xml:space="preserve">          $ref: '</w:t>
      </w:r>
      <w:r>
        <w:rPr>
          <w:lang w:val="en-US" w:eastAsia="es-ES"/>
        </w:rPr>
        <w:t>TS29520_Nnwdaf_VFLInference.yaml</w:t>
      </w:r>
      <w:r w:rsidRPr="0008502E" w:rsidDel="00E92D1F">
        <w:t>#/components/schemas/VflInferReq'</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lastRenderedPageBreak/>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23FC5BC4" w14:textId="77777777" w:rsidR="009E2696" w:rsidRPr="0008502E" w:rsidRDefault="009E2696" w:rsidP="009E2696">
      <w:pPr>
        <w:pStyle w:val="PL"/>
      </w:pPr>
      <w:r w:rsidRPr="0008502E">
        <w:t xml:space="preserve">        vflInferReq:</w:t>
      </w:r>
    </w:p>
    <w:p w14:paraId="235943D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#/components/schemas/VflInferReq'</w:t>
      </w:r>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7AC9E033" w:rsidR="00BD47AF" w:rsidRPr="008B1C02" w:rsidRDefault="00BD47AF" w:rsidP="00BD47AF">
      <w:pPr>
        <w:pStyle w:val="PL"/>
      </w:pPr>
      <w:r w:rsidRPr="008B1C02">
        <w:t xml:space="preserve">  version: 1.</w:t>
      </w:r>
      <w:r>
        <w:t>0</w:t>
      </w:r>
      <w:r w:rsidRPr="008B1C02">
        <w:t>.</w:t>
      </w:r>
      <w:r>
        <w:t>0</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2DAAF84B" w:rsidR="00BD47AF" w:rsidRPr="008B1C02" w:rsidRDefault="00BD47AF" w:rsidP="00BD47AF">
      <w:pPr>
        <w:pStyle w:val="PL"/>
      </w:pPr>
      <w:r w:rsidRPr="008B1C02">
        <w:t xml:space="preserve">    3GPP TS 29.522 V1</w:t>
      </w:r>
      <w:r>
        <w:t>9</w:t>
      </w:r>
      <w:r w:rsidRPr="008B1C02">
        <w:t>.</w:t>
      </w:r>
      <w:r w:rsidR="008B2D70">
        <w:t>5</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lastRenderedPageBreak/>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lastRenderedPageBreak/>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rsidP="002D7036">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3"/>
      <w:bookmarkEnd w:id="3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w:t>
            </w:r>
            <w:r>
              <w:rPr>
                <w:sz w:val="16"/>
                <w:szCs w:val="16"/>
                <w:lang w:eastAsia="zh-CN"/>
              </w:rPr>
              <w:t>5</w:t>
            </w:r>
            <w:r>
              <w:rPr>
                <w:sz w:val="16"/>
                <w:szCs w:val="16"/>
                <w:lang w:eastAsia="zh-CN"/>
              </w:rPr>
              <w:t>.0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bl>
    <w:p w14:paraId="3B177A23" w14:textId="77777777" w:rsidR="00C82647" w:rsidRDefault="00C82647"/>
    <w:sectPr w:rsidR="00C82647" w:rsidSect="00CE53CB">
      <w:headerReference w:type="default" r:id="rId9"/>
      <w:footerReference w:type="default" r:id="rId10"/>
      <w:footnotePr>
        <w:numRestart w:val="eachSect"/>
      </w:footnotePr>
      <w:pgSz w:w="11907" w:h="16840" w:code="9"/>
      <w:pgMar w:top="1416" w:right="1133" w:bottom="1133" w:left="1133" w:header="850" w:footer="340" w:gutter="0"/>
      <w:pgNumType w:start="81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B0468" w14:textId="77777777" w:rsidR="001803C6" w:rsidRDefault="001803C6">
      <w:r>
        <w:separator/>
      </w:r>
    </w:p>
  </w:endnote>
  <w:endnote w:type="continuationSeparator" w:id="0">
    <w:p w14:paraId="7F133771" w14:textId="77777777" w:rsidR="001803C6" w:rsidRDefault="00180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7009D37" w:rsidR="00AD7BEE" w:rsidRDefault="00AD7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D2A81" w14:textId="77777777" w:rsidR="001803C6" w:rsidRDefault="001803C6">
      <w:r>
        <w:separator/>
      </w:r>
    </w:p>
  </w:footnote>
  <w:footnote w:type="continuationSeparator" w:id="0">
    <w:p w14:paraId="108E8FF7" w14:textId="77777777" w:rsidR="001803C6" w:rsidRDefault="00180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077717DA" w:rsidR="00AD7BEE" w:rsidRDefault="00AD7BE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w:t>
    </w:r>
    <w:r>
      <w:rPr>
        <w:rFonts w:ascii="Arial" w:hAnsi="Arial" w:cs="Arial"/>
        <w:b/>
        <w:sz w:val="18"/>
        <w:szCs w:val="18"/>
      </w:rPr>
      <w:t>5</w:t>
    </w:r>
    <w:r>
      <w:rPr>
        <w:rFonts w:ascii="Arial" w:hAnsi="Arial" w:cs="Arial"/>
        <w:b/>
        <w:sz w:val="18"/>
        <w:szCs w:val="18"/>
      </w:rPr>
      <w:t>.0 (2025-</w:t>
    </w:r>
    <w:r>
      <w:rPr>
        <w:rFonts w:ascii="Arial" w:hAnsi="Arial" w:cs="Arial"/>
        <w:b/>
        <w:sz w:val="18"/>
        <w:szCs w:val="18"/>
      </w:rPr>
      <w:t>10</w:t>
    </w:r>
    <w:r>
      <w:rPr>
        <w:rFonts w:ascii="Arial" w:hAnsi="Arial" w:cs="Arial"/>
        <w:b/>
        <w:sz w:val="18"/>
        <w:szCs w:val="18"/>
      </w:rPr>
      <w:t>)</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E2D7AEE" w:rsidR="00AD7BEE" w:rsidRDefault="00AD7BE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12E5"/>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13BC"/>
    <w:rsid w:val="00224263"/>
    <w:rsid w:val="00224F45"/>
    <w:rsid w:val="0022558F"/>
    <w:rsid w:val="00226159"/>
    <w:rsid w:val="00226584"/>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6AA2"/>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755"/>
    <w:rsid w:val="00503E8F"/>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6BC6"/>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2211"/>
    <w:rsid w:val="0068306A"/>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0FF"/>
    <w:rsid w:val="00836294"/>
    <w:rsid w:val="00836361"/>
    <w:rsid w:val="00840E62"/>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DC6"/>
    <w:rsid w:val="008E29B2"/>
    <w:rsid w:val="008E4911"/>
    <w:rsid w:val="008E4978"/>
    <w:rsid w:val="008E4FCD"/>
    <w:rsid w:val="008E5C73"/>
    <w:rsid w:val="008E6532"/>
    <w:rsid w:val="008E7D30"/>
    <w:rsid w:val="008E7DCC"/>
    <w:rsid w:val="008F1013"/>
    <w:rsid w:val="008F364B"/>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0E62"/>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1A3B"/>
    <w:rsid w:val="00A6304B"/>
    <w:rsid w:val="00A63E0F"/>
    <w:rsid w:val="00A647FC"/>
    <w:rsid w:val="00A65113"/>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6DFB"/>
    <w:rsid w:val="00AD0529"/>
    <w:rsid w:val="00AD084E"/>
    <w:rsid w:val="00AD409A"/>
    <w:rsid w:val="00AD53A2"/>
    <w:rsid w:val="00AD66DD"/>
    <w:rsid w:val="00AD7BEE"/>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6FE0"/>
    <w:rsid w:val="00C67F26"/>
    <w:rsid w:val="00C67F30"/>
    <w:rsid w:val="00C700C4"/>
    <w:rsid w:val="00C7229F"/>
    <w:rsid w:val="00C72502"/>
    <w:rsid w:val="00C72CC7"/>
    <w:rsid w:val="00C72DD6"/>
    <w:rsid w:val="00C75F14"/>
    <w:rsid w:val="00C76B49"/>
    <w:rsid w:val="00C771D5"/>
    <w:rsid w:val="00C77390"/>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39A"/>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D7"/>
    <w:rsid w:val="00E73A05"/>
    <w:rsid w:val="00E73A39"/>
    <w:rsid w:val="00E7411D"/>
    <w:rsid w:val="00E742CE"/>
    <w:rsid w:val="00E74345"/>
    <w:rsid w:val="00E77EAB"/>
    <w:rsid w:val="00E81655"/>
    <w:rsid w:val="00E86343"/>
    <w:rsid w:val="00E87663"/>
    <w:rsid w:val="00E90F8D"/>
    <w:rsid w:val="00E9236C"/>
    <w:rsid w:val="00E92727"/>
    <w:rsid w:val="00E93545"/>
    <w:rsid w:val="00E93FEA"/>
    <w:rsid w:val="00E95634"/>
    <w:rsid w:val="00E95C23"/>
    <w:rsid w:val="00E95EAB"/>
    <w:rsid w:val="00E96344"/>
    <w:rsid w:val="00EA132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2A"/>
    <w:rsid w:val="00F805E9"/>
    <w:rsid w:val="00F8142C"/>
    <w:rsid w:val="00F81923"/>
    <w:rsid w:val="00F82672"/>
    <w:rsid w:val="00F83481"/>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B9F85-C9FD-49BE-99B3-D09C5FC33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307</Pages>
  <Words>136445</Words>
  <Characters>777739</Characters>
  <Application>Microsoft Office Word</Application>
  <DocSecurity>0</DocSecurity>
  <Lines>6481</Lines>
  <Paragraphs>1824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44</cp:revision>
  <cp:lastPrinted>2014-03-14T19:41:00Z</cp:lastPrinted>
  <dcterms:created xsi:type="dcterms:W3CDTF">2025-12-11T09:52:00Z</dcterms:created>
  <dcterms:modified xsi:type="dcterms:W3CDTF">2025-12-11T09:54:00Z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