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14EC4395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A21F59">
        <w:rPr>
          <w:noProof w:val="0"/>
        </w:rPr>
        <w:t>5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7F4162">
        <w:rPr>
          <w:noProof w:val="0"/>
          <w:sz w:val="32"/>
        </w:rPr>
        <w:t>12</w:t>
      </w:r>
      <w:bookmarkStart w:id="1" w:name="_GoBack"/>
      <w:bookmarkEnd w:id="1"/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2" w:name="_MON_1684549432"/>
    <w:bookmarkEnd w:id="2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60pt" o:ole="">
            <v:imagedata r:id="rId9" o:title=""/>
          </v:shape>
          <o:OLEObject Type="Embed" ProgID="Word.Picture.8" ShapeID="_x0000_i1025" DrawAspect="Content" ObjectID="_1825660245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292359DA" w14:textId="77777777" w:rsidR="0075371B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75371B" w:rsidRPr="00155276">
        <w:rPr>
          <w:noProof/>
          <w:lang w:val="en-US"/>
        </w:rPr>
        <w:t>Foreword</w:t>
      </w:r>
      <w:r w:rsidR="0075371B">
        <w:rPr>
          <w:noProof/>
        </w:rPr>
        <w:tab/>
        <w:t>40</w:t>
      </w:r>
    </w:p>
    <w:p w14:paraId="4C3AB74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41</w:t>
      </w:r>
    </w:p>
    <w:p w14:paraId="039598F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41</w:t>
      </w:r>
    </w:p>
    <w:p w14:paraId="1D1975A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44</w:t>
      </w:r>
    </w:p>
    <w:p w14:paraId="74C427B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44</w:t>
      </w:r>
    </w:p>
    <w:p w14:paraId="243393D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69BB26D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45</w:t>
      </w:r>
    </w:p>
    <w:p w14:paraId="4BCD3B5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</w:t>
      </w:r>
    </w:p>
    <w:p w14:paraId="1B69D4B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49</w:t>
      </w:r>
    </w:p>
    <w:p w14:paraId="46124A1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49</w:t>
      </w:r>
    </w:p>
    <w:p w14:paraId="46B15DD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49</w:t>
      </w:r>
    </w:p>
    <w:p w14:paraId="1D6A33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50</w:t>
      </w:r>
    </w:p>
    <w:p w14:paraId="0E49CE9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50</w:t>
      </w:r>
    </w:p>
    <w:p w14:paraId="4087738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</w:t>
      </w:r>
    </w:p>
    <w:p w14:paraId="2768323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50</w:t>
      </w:r>
    </w:p>
    <w:p w14:paraId="635AA9C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61</w:t>
      </w:r>
    </w:p>
    <w:p w14:paraId="28308D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61</w:t>
      </w:r>
    </w:p>
    <w:p w14:paraId="69AC009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62</w:t>
      </w:r>
    </w:p>
    <w:p w14:paraId="069FE94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63</w:t>
      </w:r>
    </w:p>
    <w:p w14:paraId="3FC5917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64</w:t>
      </w:r>
    </w:p>
    <w:p w14:paraId="1969D34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0BDA1C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65</w:t>
      </w:r>
    </w:p>
    <w:p w14:paraId="497ED4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65</w:t>
      </w:r>
    </w:p>
    <w:p w14:paraId="21B105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66</w:t>
      </w:r>
    </w:p>
    <w:p w14:paraId="1F34879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66</w:t>
      </w:r>
    </w:p>
    <w:p w14:paraId="3D432E8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67</w:t>
      </w:r>
    </w:p>
    <w:p w14:paraId="555C0BF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67</w:t>
      </w:r>
    </w:p>
    <w:p w14:paraId="4743DB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68</w:t>
      </w:r>
    </w:p>
    <w:p w14:paraId="1140C0E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68</w:t>
      </w:r>
    </w:p>
    <w:p w14:paraId="7C357D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69</w:t>
      </w:r>
    </w:p>
    <w:p w14:paraId="2B1747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370BD2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69</w:t>
      </w:r>
    </w:p>
    <w:p w14:paraId="5B9ECE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669D9C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71</w:t>
      </w:r>
    </w:p>
    <w:p w14:paraId="55D427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72</w:t>
      </w:r>
    </w:p>
    <w:p w14:paraId="470B41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75</w:t>
      </w:r>
    </w:p>
    <w:p w14:paraId="15CB66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77</w:t>
      </w:r>
    </w:p>
    <w:p w14:paraId="37332F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77</w:t>
      </w:r>
    </w:p>
    <w:p w14:paraId="41BC7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77</w:t>
      </w:r>
    </w:p>
    <w:p w14:paraId="754733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155276">
        <w:rPr>
          <w:noProof/>
          <w:lang w:val="en-US" w:eastAsia="zh-CN"/>
        </w:rPr>
        <w:t>ound-</w:t>
      </w:r>
      <w:r>
        <w:rPr>
          <w:noProof/>
        </w:rPr>
        <w:t>T</w:t>
      </w:r>
      <w:r w:rsidRPr="00155276">
        <w:rPr>
          <w:noProof/>
          <w:lang w:val="en-US" w:eastAsia="zh-CN"/>
        </w:rPr>
        <w:t>rip latency requirements</w:t>
      </w:r>
      <w:r>
        <w:rPr>
          <w:noProof/>
        </w:rPr>
        <w:tab/>
        <w:t>79</w:t>
      </w:r>
    </w:p>
    <w:p w14:paraId="479F4C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79</w:t>
      </w:r>
    </w:p>
    <w:p w14:paraId="454AC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155276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79</w:t>
      </w:r>
    </w:p>
    <w:p w14:paraId="604B515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80</w:t>
      </w:r>
    </w:p>
    <w:p w14:paraId="447C1B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80</w:t>
      </w:r>
    </w:p>
    <w:p w14:paraId="684511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80</w:t>
      </w:r>
    </w:p>
    <w:p w14:paraId="3CCB81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81</w:t>
      </w:r>
    </w:p>
    <w:p w14:paraId="6625EF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81</w:t>
      </w:r>
    </w:p>
    <w:p w14:paraId="586144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81</w:t>
      </w:r>
    </w:p>
    <w:p w14:paraId="2696AE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81</w:t>
      </w:r>
    </w:p>
    <w:p w14:paraId="7DA696F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82</w:t>
      </w:r>
    </w:p>
    <w:p w14:paraId="7AF9C4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82</w:t>
      </w:r>
    </w:p>
    <w:p w14:paraId="5AFD66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84</w:t>
      </w:r>
    </w:p>
    <w:p w14:paraId="464656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136E20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84</w:t>
      </w:r>
    </w:p>
    <w:p w14:paraId="02F257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84</w:t>
      </w:r>
    </w:p>
    <w:p w14:paraId="260FD77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84</w:t>
      </w:r>
    </w:p>
    <w:p w14:paraId="48C8FF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84</w:t>
      </w:r>
    </w:p>
    <w:p w14:paraId="6208DA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84</w:t>
      </w:r>
    </w:p>
    <w:p w14:paraId="08AF26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87</w:t>
      </w:r>
    </w:p>
    <w:p w14:paraId="426556E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87</w:t>
      </w:r>
    </w:p>
    <w:p w14:paraId="44C43B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</w:t>
      </w:r>
    </w:p>
    <w:p w14:paraId="3725DE9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87</w:t>
      </w:r>
    </w:p>
    <w:p w14:paraId="42D7FF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88</w:t>
      </w:r>
    </w:p>
    <w:p w14:paraId="7367F1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88</w:t>
      </w:r>
    </w:p>
    <w:p w14:paraId="75B8C2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88</w:t>
      </w:r>
    </w:p>
    <w:p w14:paraId="4C1DAFF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88</w:t>
      </w:r>
    </w:p>
    <w:p w14:paraId="29F37B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89</w:t>
      </w:r>
    </w:p>
    <w:p w14:paraId="7CD209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89</w:t>
      </w:r>
    </w:p>
    <w:p w14:paraId="20D14F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91</w:t>
      </w:r>
    </w:p>
    <w:p w14:paraId="18DA67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95</w:t>
      </w:r>
    </w:p>
    <w:p w14:paraId="0DB1246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95</w:t>
      </w:r>
    </w:p>
    <w:p w14:paraId="5FCEA82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1616FD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95</w:t>
      </w:r>
    </w:p>
    <w:p w14:paraId="0B01225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96</w:t>
      </w:r>
    </w:p>
    <w:p w14:paraId="458FE8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</w:t>
      </w:r>
    </w:p>
    <w:p w14:paraId="3CDD48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96</w:t>
      </w:r>
    </w:p>
    <w:p w14:paraId="10361D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96</w:t>
      </w:r>
    </w:p>
    <w:p w14:paraId="07185E2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96</w:t>
      </w:r>
    </w:p>
    <w:p w14:paraId="4CE0AC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</w:t>
      </w:r>
    </w:p>
    <w:p w14:paraId="6256C0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97</w:t>
      </w:r>
    </w:p>
    <w:p w14:paraId="352DC9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98</w:t>
      </w:r>
    </w:p>
    <w:p w14:paraId="3890DF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99</w:t>
      </w:r>
    </w:p>
    <w:p w14:paraId="28C9B92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101</w:t>
      </w:r>
    </w:p>
    <w:p w14:paraId="5DD11F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101</w:t>
      </w:r>
    </w:p>
    <w:p w14:paraId="3AB827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5D51C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101</w:t>
      </w:r>
    </w:p>
    <w:p w14:paraId="1BBE27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102</w:t>
      </w:r>
    </w:p>
    <w:p w14:paraId="690EB8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102</w:t>
      </w:r>
    </w:p>
    <w:p w14:paraId="74C0DF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103</w:t>
      </w:r>
    </w:p>
    <w:p w14:paraId="263CAC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103</w:t>
      </w:r>
    </w:p>
    <w:p w14:paraId="00A768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103</w:t>
      </w:r>
    </w:p>
    <w:p w14:paraId="31613BB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104</w:t>
      </w:r>
    </w:p>
    <w:p w14:paraId="7A3C91F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00B825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337074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7C20E4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14F096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105</w:t>
      </w:r>
    </w:p>
    <w:p w14:paraId="6CB935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105</w:t>
      </w:r>
    </w:p>
    <w:p w14:paraId="18496C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53C896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105</w:t>
      </w:r>
    </w:p>
    <w:p w14:paraId="514A37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106</w:t>
      </w:r>
    </w:p>
    <w:p w14:paraId="273B62B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106</w:t>
      </w:r>
    </w:p>
    <w:p w14:paraId="2C472E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107</w:t>
      </w:r>
    </w:p>
    <w:p w14:paraId="41DFD3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107</w:t>
      </w:r>
    </w:p>
    <w:p w14:paraId="42CD1E9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521A51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107</w:t>
      </w:r>
    </w:p>
    <w:p w14:paraId="56C4F1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5C7A01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107</w:t>
      </w:r>
    </w:p>
    <w:p w14:paraId="4FA2F2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108</w:t>
      </w:r>
    </w:p>
    <w:p w14:paraId="393576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109</w:t>
      </w:r>
    </w:p>
    <w:p w14:paraId="530EA9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109</w:t>
      </w:r>
    </w:p>
    <w:p w14:paraId="74996B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3CBAD9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109</w:t>
      </w:r>
    </w:p>
    <w:p w14:paraId="6746AB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112</w:t>
      </w:r>
    </w:p>
    <w:p w14:paraId="1D215D3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112</w:t>
      </w:r>
    </w:p>
    <w:p w14:paraId="240139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113</w:t>
      </w:r>
    </w:p>
    <w:p w14:paraId="5E050AE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113</w:t>
      </w:r>
    </w:p>
    <w:p w14:paraId="027F0C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113</w:t>
      </w:r>
    </w:p>
    <w:p w14:paraId="5EFCCA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114</w:t>
      </w:r>
    </w:p>
    <w:p w14:paraId="22F9E9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688B89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114</w:t>
      </w:r>
    </w:p>
    <w:p w14:paraId="4C243B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115</w:t>
      </w:r>
    </w:p>
    <w:p w14:paraId="251E62D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116</w:t>
      </w:r>
    </w:p>
    <w:p w14:paraId="19C32E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6FD7B3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116</w:t>
      </w:r>
    </w:p>
    <w:p w14:paraId="410B5B8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117</w:t>
      </w:r>
    </w:p>
    <w:p w14:paraId="6BC318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117</w:t>
      </w:r>
    </w:p>
    <w:p w14:paraId="368F7A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117</w:t>
      </w:r>
    </w:p>
    <w:p w14:paraId="3958B4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118</w:t>
      </w:r>
    </w:p>
    <w:p w14:paraId="1B019F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8617BE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118</w:t>
      </w:r>
    </w:p>
    <w:p w14:paraId="3EDB0BD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118</w:t>
      </w:r>
    </w:p>
    <w:p w14:paraId="7462C0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119</w:t>
      </w:r>
    </w:p>
    <w:p w14:paraId="0B82B6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119</w:t>
      </w:r>
    </w:p>
    <w:p w14:paraId="309E14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119</w:t>
      </w:r>
    </w:p>
    <w:p w14:paraId="3B8EBB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120</w:t>
      </w:r>
    </w:p>
    <w:p w14:paraId="6DB64EF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120</w:t>
      </w:r>
    </w:p>
    <w:p w14:paraId="06009A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121</w:t>
      </w:r>
    </w:p>
    <w:p w14:paraId="602668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121</w:t>
      </w:r>
    </w:p>
    <w:p w14:paraId="3C8A18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8E73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121</w:t>
      </w:r>
    </w:p>
    <w:p w14:paraId="789DDF0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122</w:t>
      </w:r>
    </w:p>
    <w:p w14:paraId="5B82B6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122</w:t>
      </w:r>
    </w:p>
    <w:p w14:paraId="4090450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123</w:t>
      </w:r>
    </w:p>
    <w:p w14:paraId="79B511F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123</w:t>
      </w:r>
    </w:p>
    <w:p w14:paraId="327FAE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6750FA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123</w:t>
      </w:r>
    </w:p>
    <w:p w14:paraId="2896B8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124</w:t>
      </w:r>
    </w:p>
    <w:p w14:paraId="392BC59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124</w:t>
      </w:r>
    </w:p>
    <w:p w14:paraId="5F480A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69D01F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124</w:t>
      </w:r>
    </w:p>
    <w:p w14:paraId="7042C5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124</w:t>
      </w:r>
    </w:p>
    <w:p w14:paraId="4C8E737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125</w:t>
      </w:r>
    </w:p>
    <w:p w14:paraId="0FEF89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7372FA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126</w:t>
      </w:r>
    </w:p>
    <w:p w14:paraId="1D0F748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127</w:t>
      </w:r>
    </w:p>
    <w:p w14:paraId="74F5994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128</w:t>
      </w:r>
    </w:p>
    <w:p w14:paraId="0D065B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129</w:t>
      </w:r>
    </w:p>
    <w:p w14:paraId="47E705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129</w:t>
      </w:r>
    </w:p>
    <w:p w14:paraId="04BF98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453BBD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129</w:t>
      </w:r>
    </w:p>
    <w:p w14:paraId="1FD7E7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130</w:t>
      </w:r>
    </w:p>
    <w:p w14:paraId="38D96D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130</w:t>
      </w:r>
    </w:p>
    <w:p w14:paraId="0843CFB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131</w:t>
      </w:r>
    </w:p>
    <w:p w14:paraId="2C853D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131</w:t>
      </w:r>
    </w:p>
    <w:p w14:paraId="0E88FE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894967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131</w:t>
      </w:r>
    </w:p>
    <w:p w14:paraId="375C9C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132</w:t>
      </w:r>
    </w:p>
    <w:p w14:paraId="76E2773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132</w:t>
      </w:r>
    </w:p>
    <w:p w14:paraId="6903AB5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132</w:t>
      </w:r>
    </w:p>
    <w:p w14:paraId="4CD1950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133</w:t>
      </w:r>
    </w:p>
    <w:p w14:paraId="1F4E24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13CCB4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133</w:t>
      </w:r>
    </w:p>
    <w:p w14:paraId="2F3624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133</w:t>
      </w:r>
    </w:p>
    <w:p w14:paraId="4B20B9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134</w:t>
      </w:r>
    </w:p>
    <w:p w14:paraId="417A25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134</w:t>
      </w:r>
    </w:p>
    <w:p w14:paraId="05FF138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134</w:t>
      </w:r>
    </w:p>
    <w:p w14:paraId="259BCC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64FB4AA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134</w:t>
      </w:r>
    </w:p>
    <w:p w14:paraId="176C88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135</w:t>
      </w:r>
    </w:p>
    <w:p w14:paraId="39B391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38E5D4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137</w:t>
      </w:r>
    </w:p>
    <w:p w14:paraId="64125F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137</w:t>
      </w:r>
    </w:p>
    <w:p w14:paraId="2FDC8F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B7E357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137</w:t>
      </w:r>
    </w:p>
    <w:p w14:paraId="73D57E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138</w:t>
      </w:r>
    </w:p>
    <w:p w14:paraId="6064D82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138</w:t>
      </w:r>
    </w:p>
    <w:p w14:paraId="17C4AC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138</w:t>
      </w:r>
    </w:p>
    <w:p w14:paraId="6F2338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139</w:t>
      </w:r>
    </w:p>
    <w:p w14:paraId="3540694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0312CA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139</w:t>
      </w:r>
    </w:p>
    <w:p w14:paraId="02F6A7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139</w:t>
      </w:r>
    </w:p>
    <w:p w14:paraId="4B7ABF2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140</w:t>
      </w:r>
    </w:p>
    <w:p w14:paraId="3F0527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140</w:t>
      </w:r>
    </w:p>
    <w:p w14:paraId="43C4F7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7663507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141</w:t>
      </w:r>
    </w:p>
    <w:p w14:paraId="5B1282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701DB0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142</w:t>
      </w:r>
    </w:p>
    <w:p w14:paraId="3DF966A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23E4F2A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143</w:t>
      </w:r>
    </w:p>
    <w:p w14:paraId="213E01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62DAEF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144</w:t>
      </w:r>
    </w:p>
    <w:p w14:paraId="041C34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144</w:t>
      </w:r>
    </w:p>
    <w:p w14:paraId="490945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144</w:t>
      </w:r>
    </w:p>
    <w:p w14:paraId="03CEA68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144</w:t>
      </w:r>
    </w:p>
    <w:p w14:paraId="29D70B3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145</w:t>
      </w:r>
    </w:p>
    <w:p w14:paraId="39D621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66C016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145</w:t>
      </w:r>
    </w:p>
    <w:p w14:paraId="72222CC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145</w:t>
      </w:r>
    </w:p>
    <w:p w14:paraId="241CA9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7A9EAF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</w:t>
      </w:r>
    </w:p>
    <w:p w14:paraId="34C9FB7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146</w:t>
      </w:r>
    </w:p>
    <w:p w14:paraId="43C121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146</w:t>
      </w:r>
    </w:p>
    <w:p w14:paraId="633AB5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147</w:t>
      </w:r>
    </w:p>
    <w:p w14:paraId="5E4A20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147</w:t>
      </w:r>
    </w:p>
    <w:p w14:paraId="5CC0D9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148</w:t>
      </w:r>
    </w:p>
    <w:p w14:paraId="6D5B5E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148</w:t>
      </w:r>
    </w:p>
    <w:p w14:paraId="655707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148</w:t>
      </w:r>
    </w:p>
    <w:p w14:paraId="56B7E3C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67AA55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149</w:t>
      </w:r>
    </w:p>
    <w:p w14:paraId="0C8FEA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149</w:t>
      </w:r>
    </w:p>
    <w:p w14:paraId="082E21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150</w:t>
      </w:r>
    </w:p>
    <w:p w14:paraId="6CCD728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forIMS Event Exposure Notification</w:t>
      </w:r>
      <w:r>
        <w:rPr>
          <w:noProof/>
        </w:rPr>
        <w:tab/>
        <w:t>150</w:t>
      </w:r>
    </w:p>
    <w:p w14:paraId="20AECE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151</w:t>
      </w:r>
    </w:p>
    <w:p w14:paraId="6D37C6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0FBC7D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151</w:t>
      </w:r>
    </w:p>
    <w:p w14:paraId="4D20ECD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152</w:t>
      </w:r>
    </w:p>
    <w:p w14:paraId="032AA81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167FEFE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152</w:t>
      </w:r>
    </w:p>
    <w:p w14:paraId="452307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153</w:t>
      </w:r>
    </w:p>
    <w:p w14:paraId="6BD431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153</w:t>
      </w:r>
    </w:p>
    <w:p w14:paraId="468C6E3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156</w:t>
      </w:r>
    </w:p>
    <w:p w14:paraId="146D56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41A7C4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156</w:t>
      </w:r>
    </w:p>
    <w:p w14:paraId="5C3D524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157</w:t>
      </w:r>
    </w:p>
    <w:p w14:paraId="3789B63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157</w:t>
      </w:r>
    </w:p>
    <w:p w14:paraId="391F7E8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846874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160</w:t>
      </w:r>
    </w:p>
    <w:p w14:paraId="14C11833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160</w:t>
      </w:r>
    </w:p>
    <w:p w14:paraId="4ECA08B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161</w:t>
      </w:r>
    </w:p>
    <w:p w14:paraId="37BDF4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0D5CBB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162</w:t>
      </w:r>
    </w:p>
    <w:p w14:paraId="3988EFF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162</w:t>
      </w:r>
    </w:p>
    <w:p w14:paraId="556A2B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162</w:t>
      </w:r>
    </w:p>
    <w:p w14:paraId="651C28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43799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162</w:t>
      </w:r>
    </w:p>
    <w:p w14:paraId="640346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163</w:t>
      </w:r>
    </w:p>
    <w:p w14:paraId="6CC59A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163</w:t>
      </w:r>
    </w:p>
    <w:p w14:paraId="73CB430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163</w:t>
      </w:r>
    </w:p>
    <w:p w14:paraId="57D814B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164</w:t>
      </w:r>
    </w:p>
    <w:p w14:paraId="179FF6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164</w:t>
      </w:r>
    </w:p>
    <w:p w14:paraId="6EC6C2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5A1ECF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6AFE04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165</w:t>
      </w:r>
    </w:p>
    <w:p w14:paraId="2DFE991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165</w:t>
      </w:r>
    </w:p>
    <w:p w14:paraId="1B438FA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165</w:t>
      </w:r>
    </w:p>
    <w:p w14:paraId="09EB998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166</w:t>
      </w:r>
    </w:p>
    <w:p w14:paraId="2E6E3E1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166</w:t>
      </w:r>
    </w:p>
    <w:p w14:paraId="5650D4F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167</w:t>
      </w:r>
    </w:p>
    <w:p w14:paraId="7606F5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168</w:t>
      </w:r>
    </w:p>
    <w:p w14:paraId="03F3CE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168</w:t>
      </w:r>
    </w:p>
    <w:p w14:paraId="3B35FE3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2166E7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169</w:t>
      </w:r>
    </w:p>
    <w:p w14:paraId="03DBC4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169</w:t>
      </w:r>
    </w:p>
    <w:p w14:paraId="211295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169</w:t>
      </w:r>
    </w:p>
    <w:p w14:paraId="60F486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1FD4E2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Acknowledgement of event notification</w:t>
      </w:r>
      <w:r>
        <w:rPr>
          <w:noProof/>
        </w:rPr>
        <w:tab/>
        <w:t>170</w:t>
      </w:r>
    </w:p>
    <w:p w14:paraId="44F6B4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478A2E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170</w:t>
      </w:r>
    </w:p>
    <w:p w14:paraId="1B2396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3F6152E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13B5E46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171</w:t>
      </w:r>
    </w:p>
    <w:p w14:paraId="4407E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171</w:t>
      </w:r>
    </w:p>
    <w:p w14:paraId="7D8104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171</w:t>
      </w:r>
    </w:p>
    <w:p w14:paraId="5993B7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172</w:t>
      </w:r>
    </w:p>
    <w:p w14:paraId="12FCCE7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173</w:t>
      </w:r>
    </w:p>
    <w:p w14:paraId="078967E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173</w:t>
      </w:r>
    </w:p>
    <w:p w14:paraId="3D64A78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597B6A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174</w:t>
      </w:r>
    </w:p>
    <w:p w14:paraId="6EB306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174</w:t>
      </w:r>
    </w:p>
    <w:p w14:paraId="64FCED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174</w:t>
      </w:r>
    </w:p>
    <w:p w14:paraId="563DB4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181</w:t>
      </w:r>
    </w:p>
    <w:p w14:paraId="18376AA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186</w:t>
      </w:r>
    </w:p>
    <w:p w14:paraId="2103B6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189</w:t>
      </w:r>
    </w:p>
    <w:p w14:paraId="268015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190</w:t>
      </w:r>
    </w:p>
    <w:p w14:paraId="1AD0F84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IN" w:eastAsia="en-IN"/>
        </w:rPr>
        <w:t>Type TrafficDataSet</w:t>
      </w:r>
      <w:r>
        <w:rPr>
          <w:noProof/>
        </w:rPr>
        <w:tab/>
        <w:t>190</w:t>
      </w:r>
    </w:p>
    <w:p w14:paraId="5DD13B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IN" w:eastAsia="en-IN"/>
        </w:rPr>
        <w:t>Type TrafficDataSetRm</w:t>
      </w:r>
      <w:r>
        <w:rPr>
          <w:noProof/>
        </w:rPr>
        <w:tab/>
        <w:t>190</w:t>
      </w:r>
    </w:p>
    <w:p w14:paraId="3EE9F4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191</w:t>
      </w:r>
    </w:p>
    <w:p w14:paraId="3062DC6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191</w:t>
      </w:r>
    </w:p>
    <w:p w14:paraId="5BAD74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285143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191</w:t>
      </w:r>
    </w:p>
    <w:p w14:paraId="50A2915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191</w:t>
      </w:r>
    </w:p>
    <w:p w14:paraId="07AECB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191</w:t>
      </w:r>
    </w:p>
    <w:p w14:paraId="57C431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192</w:t>
      </w:r>
    </w:p>
    <w:p w14:paraId="1C9A7C1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193</w:t>
      </w:r>
    </w:p>
    <w:p w14:paraId="6D984D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06EDDF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193</w:t>
      </w:r>
    </w:p>
    <w:p w14:paraId="6EB39BB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193</w:t>
      </w:r>
    </w:p>
    <w:p w14:paraId="7B69FD3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193</w:t>
      </w:r>
    </w:p>
    <w:p w14:paraId="2C2529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8ABCA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193</w:t>
      </w:r>
    </w:p>
    <w:p w14:paraId="618173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193</w:t>
      </w:r>
    </w:p>
    <w:p w14:paraId="3E291B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A19E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5EE9B0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194</w:t>
      </w:r>
    </w:p>
    <w:p w14:paraId="462B62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194</w:t>
      </w:r>
    </w:p>
    <w:p w14:paraId="097600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194</w:t>
      </w:r>
    </w:p>
    <w:p w14:paraId="0F013DA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195</w:t>
      </w:r>
    </w:p>
    <w:p w14:paraId="3DA619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195</w:t>
      </w:r>
    </w:p>
    <w:p w14:paraId="28362F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195</w:t>
      </w:r>
    </w:p>
    <w:p w14:paraId="41D25BD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3E1972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195</w:t>
      </w:r>
    </w:p>
    <w:p w14:paraId="71424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195</w:t>
      </w:r>
    </w:p>
    <w:p w14:paraId="1612E5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195</w:t>
      </w:r>
    </w:p>
    <w:p w14:paraId="6E04A7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195</w:t>
      </w:r>
    </w:p>
    <w:p w14:paraId="43A748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196</w:t>
      </w:r>
    </w:p>
    <w:p w14:paraId="03A3CA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3D8B97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196</w:t>
      </w:r>
    </w:p>
    <w:p w14:paraId="2F5286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BEC68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196</w:t>
      </w:r>
    </w:p>
    <w:p w14:paraId="076271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196</w:t>
      </w:r>
    </w:p>
    <w:p w14:paraId="66B0F26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196</w:t>
      </w:r>
    </w:p>
    <w:p w14:paraId="2D5189A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196</w:t>
      </w:r>
    </w:p>
    <w:p w14:paraId="2C1BADA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197</w:t>
      </w:r>
    </w:p>
    <w:p w14:paraId="3CE0D6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197</w:t>
      </w:r>
    </w:p>
    <w:p w14:paraId="187F8A8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197</w:t>
      </w:r>
    </w:p>
    <w:p w14:paraId="6FF261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197</w:t>
      </w:r>
    </w:p>
    <w:p w14:paraId="40A243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198</w:t>
      </w:r>
    </w:p>
    <w:p w14:paraId="2C05EB9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7A2AB2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530AF1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65CCC09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7B05BCD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198</w:t>
      </w:r>
    </w:p>
    <w:p w14:paraId="262A8FB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199</w:t>
      </w:r>
    </w:p>
    <w:p w14:paraId="49D788C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200</w:t>
      </w:r>
    </w:p>
    <w:p w14:paraId="6CA781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11291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70724C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BEFE73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6D86C82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200</w:t>
      </w:r>
    </w:p>
    <w:p w14:paraId="66BA6F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201</w:t>
      </w:r>
    </w:p>
    <w:p w14:paraId="195031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202</w:t>
      </w:r>
    </w:p>
    <w:p w14:paraId="348FD98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203</w:t>
      </w:r>
    </w:p>
    <w:p w14:paraId="0D99C62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203</w:t>
      </w:r>
    </w:p>
    <w:p w14:paraId="5F54588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204</w:t>
      </w:r>
    </w:p>
    <w:p w14:paraId="41D61F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204</w:t>
      </w:r>
    </w:p>
    <w:p w14:paraId="4E9171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204</w:t>
      </w:r>
    </w:p>
    <w:p w14:paraId="3CAE8F0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205</w:t>
      </w:r>
    </w:p>
    <w:p w14:paraId="0FB2D42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A8245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205</w:t>
      </w:r>
    </w:p>
    <w:p w14:paraId="52AE04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205</w:t>
      </w:r>
    </w:p>
    <w:p w14:paraId="78FDA1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205</w:t>
      </w:r>
    </w:p>
    <w:p w14:paraId="351CFDB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206</w:t>
      </w:r>
    </w:p>
    <w:p w14:paraId="343EEC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206</w:t>
      </w:r>
    </w:p>
    <w:p w14:paraId="6D0CE7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231AE9D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207</w:t>
      </w:r>
    </w:p>
    <w:p w14:paraId="5A8A38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212</w:t>
      </w:r>
    </w:p>
    <w:p w14:paraId="03B493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212</w:t>
      </w:r>
    </w:p>
    <w:p w14:paraId="418519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212</w:t>
      </w:r>
    </w:p>
    <w:p w14:paraId="2A281DE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214</w:t>
      </w:r>
    </w:p>
    <w:p w14:paraId="6010D2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215</w:t>
      </w:r>
    </w:p>
    <w:p w14:paraId="00593A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219</w:t>
      </w:r>
    </w:p>
    <w:p w14:paraId="7A3211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220</w:t>
      </w:r>
    </w:p>
    <w:p w14:paraId="6DDE25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227</w:t>
      </w:r>
    </w:p>
    <w:p w14:paraId="7E6196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0D540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228</w:t>
      </w:r>
    </w:p>
    <w:p w14:paraId="101635B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229</w:t>
      </w:r>
    </w:p>
    <w:p w14:paraId="3F16D7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229</w:t>
      </w:r>
    </w:p>
    <w:p w14:paraId="6A4942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229</w:t>
      </w:r>
    </w:p>
    <w:p w14:paraId="17761D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230</w:t>
      </w:r>
    </w:p>
    <w:p w14:paraId="295651A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236</w:t>
      </w:r>
    </w:p>
    <w:p w14:paraId="6F8736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239</w:t>
      </w:r>
    </w:p>
    <w:p w14:paraId="31374E1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240</w:t>
      </w:r>
    </w:p>
    <w:p w14:paraId="31BCBE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240</w:t>
      </w:r>
    </w:p>
    <w:p w14:paraId="30D2BF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241</w:t>
      </w:r>
    </w:p>
    <w:p w14:paraId="201AA9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242</w:t>
      </w:r>
    </w:p>
    <w:p w14:paraId="39F736A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242</w:t>
      </w:r>
    </w:p>
    <w:p w14:paraId="5BF8A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243</w:t>
      </w:r>
    </w:p>
    <w:p w14:paraId="6C4FD6E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243</w:t>
      </w:r>
    </w:p>
    <w:p w14:paraId="4DF3C8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C54A2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243</w:t>
      </w:r>
    </w:p>
    <w:p w14:paraId="75E31F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243</w:t>
      </w:r>
    </w:p>
    <w:p w14:paraId="254C39D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244</w:t>
      </w:r>
    </w:p>
    <w:p w14:paraId="78539AE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A69CF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249</w:t>
      </w:r>
    </w:p>
    <w:p w14:paraId="084F33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6170B6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249</w:t>
      </w:r>
    </w:p>
    <w:p w14:paraId="3C233F1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249</w:t>
      </w:r>
    </w:p>
    <w:p w14:paraId="2F37CE77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250</w:t>
      </w:r>
    </w:p>
    <w:p w14:paraId="0AF869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250</w:t>
      </w:r>
    </w:p>
    <w:p w14:paraId="76FF844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4382C1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0A51DB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251</w:t>
      </w:r>
    </w:p>
    <w:p w14:paraId="0153D5F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0843A6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265BBE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28BAA8B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BE865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D867FC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6BE12B0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253</w:t>
      </w:r>
    </w:p>
    <w:p w14:paraId="383CAE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0AFA2BB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253</w:t>
      </w:r>
    </w:p>
    <w:p w14:paraId="3A6AA2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27F2993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20EC70F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29B60D4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4828C91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255</w:t>
      </w:r>
    </w:p>
    <w:p w14:paraId="5FB859B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3E55B45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257</w:t>
      </w:r>
    </w:p>
    <w:p w14:paraId="78F3592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257</w:t>
      </w:r>
    </w:p>
    <w:p w14:paraId="2AB0CD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5BC273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258</w:t>
      </w:r>
    </w:p>
    <w:p w14:paraId="4DCB2B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258</w:t>
      </w:r>
    </w:p>
    <w:p w14:paraId="065B0B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258</w:t>
      </w:r>
    </w:p>
    <w:p w14:paraId="6DC757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258</w:t>
      </w:r>
    </w:p>
    <w:p w14:paraId="137365F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258</w:t>
      </w:r>
    </w:p>
    <w:p w14:paraId="4D1AB62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14CBBE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259</w:t>
      </w:r>
    </w:p>
    <w:p w14:paraId="674CB34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259</w:t>
      </w:r>
    </w:p>
    <w:p w14:paraId="04864A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259</w:t>
      </w:r>
    </w:p>
    <w:p w14:paraId="2EF2D0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260</w:t>
      </w:r>
    </w:p>
    <w:p w14:paraId="342B60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7F1CD6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261</w:t>
      </w:r>
    </w:p>
    <w:p w14:paraId="105B23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261</w:t>
      </w:r>
    </w:p>
    <w:p w14:paraId="136C36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264</w:t>
      </w:r>
    </w:p>
    <w:p w14:paraId="3964E4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265</w:t>
      </w:r>
    </w:p>
    <w:p w14:paraId="6EB14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265</w:t>
      </w:r>
    </w:p>
    <w:p w14:paraId="2116C8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266</w:t>
      </w:r>
    </w:p>
    <w:p w14:paraId="020A75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6640678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266</w:t>
      </w:r>
    </w:p>
    <w:p w14:paraId="4FD13D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267</w:t>
      </w:r>
    </w:p>
    <w:p w14:paraId="2923E3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267</w:t>
      </w:r>
    </w:p>
    <w:p w14:paraId="60CC1F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267</w:t>
      </w:r>
    </w:p>
    <w:p w14:paraId="11DEA7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267</w:t>
      </w:r>
    </w:p>
    <w:p w14:paraId="25D1E8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268</w:t>
      </w:r>
    </w:p>
    <w:p w14:paraId="00D2C5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268</w:t>
      </w:r>
    </w:p>
    <w:p w14:paraId="30E367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268</w:t>
      </w:r>
    </w:p>
    <w:p w14:paraId="1F101C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268</w:t>
      </w:r>
    </w:p>
    <w:p w14:paraId="4813C1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269</w:t>
      </w:r>
    </w:p>
    <w:p w14:paraId="38FD5E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6B3236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269</w:t>
      </w:r>
    </w:p>
    <w:p w14:paraId="005818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269</w:t>
      </w:r>
    </w:p>
    <w:p w14:paraId="4EAC27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269</w:t>
      </w:r>
    </w:p>
    <w:p w14:paraId="3D638B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270</w:t>
      </w:r>
    </w:p>
    <w:p w14:paraId="2EE1D0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8076A9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270</w:t>
      </w:r>
    </w:p>
    <w:p w14:paraId="3F917C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270</w:t>
      </w:r>
    </w:p>
    <w:p w14:paraId="4B51AE7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270</w:t>
      </w:r>
    </w:p>
    <w:p w14:paraId="179F8CC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5EE7D3C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7EB4694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A38EA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271</w:t>
      </w:r>
    </w:p>
    <w:p w14:paraId="24925C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1DEDE7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4AC4B4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272</w:t>
      </w:r>
    </w:p>
    <w:p w14:paraId="774BE03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34E4A30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272</w:t>
      </w:r>
    </w:p>
    <w:p w14:paraId="424EF45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273</w:t>
      </w:r>
    </w:p>
    <w:p w14:paraId="69FFD1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273</w:t>
      </w:r>
    </w:p>
    <w:p w14:paraId="16074C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117AF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74B0B3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39E2E8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50EB32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274</w:t>
      </w:r>
    </w:p>
    <w:p w14:paraId="69F66A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274</w:t>
      </w:r>
    </w:p>
    <w:p w14:paraId="2D59D9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275</w:t>
      </w:r>
    </w:p>
    <w:p w14:paraId="6AFEC9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276</w:t>
      </w:r>
    </w:p>
    <w:p w14:paraId="4B81856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276</w:t>
      </w:r>
    </w:p>
    <w:p w14:paraId="42E7AC8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276</w:t>
      </w:r>
    </w:p>
    <w:p w14:paraId="4CD30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56EA52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765940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590712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7F6201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277</w:t>
      </w:r>
    </w:p>
    <w:p w14:paraId="6DDABE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277</w:t>
      </w:r>
    </w:p>
    <w:p w14:paraId="7BC16E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46A98E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71D145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0477387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278</w:t>
      </w:r>
    </w:p>
    <w:p w14:paraId="6CBE8F7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278</w:t>
      </w:r>
    </w:p>
    <w:p w14:paraId="6591A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1F4735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278</w:t>
      </w:r>
    </w:p>
    <w:p w14:paraId="09CF5F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278</w:t>
      </w:r>
    </w:p>
    <w:p w14:paraId="739849B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279</w:t>
      </w:r>
    </w:p>
    <w:p w14:paraId="345202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494220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279</w:t>
      </w:r>
    </w:p>
    <w:p w14:paraId="08F335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279</w:t>
      </w:r>
    </w:p>
    <w:p w14:paraId="75619F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280</w:t>
      </w:r>
    </w:p>
    <w:p w14:paraId="3D21838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C0D9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0677C5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3BDA227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280</w:t>
      </w:r>
    </w:p>
    <w:p w14:paraId="3A6958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280</w:t>
      </w:r>
    </w:p>
    <w:p w14:paraId="76779FF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281</w:t>
      </w:r>
    </w:p>
    <w:p w14:paraId="6641D4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282</w:t>
      </w:r>
    </w:p>
    <w:p w14:paraId="066EE0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69D4E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282</w:t>
      </w:r>
    </w:p>
    <w:p w14:paraId="3BDEB2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282</w:t>
      </w:r>
    </w:p>
    <w:p w14:paraId="69668F4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282</w:t>
      </w:r>
    </w:p>
    <w:p w14:paraId="1E93D80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282</w:t>
      </w:r>
    </w:p>
    <w:p w14:paraId="28D396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283</w:t>
      </w:r>
    </w:p>
    <w:p w14:paraId="5830672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284</w:t>
      </w:r>
    </w:p>
    <w:p w14:paraId="53F3569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285</w:t>
      </w:r>
    </w:p>
    <w:p w14:paraId="394D6A2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286</w:t>
      </w:r>
    </w:p>
    <w:p w14:paraId="69EEDDD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286</w:t>
      </w:r>
    </w:p>
    <w:p w14:paraId="0BC27D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3F4A92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2AE60B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286</w:t>
      </w:r>
    </w:p>
    <w:p w14:paraId="564CC3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286</w:t>
      </w:r>
    </w:p>
    <w:p w14:paraId="5A020F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1C235A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287</w:t>
      </w:r>
    </w:p>
    <w:p w14:paraId="135760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287</w:t>
      </w:r>
    </w:p>
    <w:p w14:paraId="1A1421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288</w:t>
      </w:r>
    </w:p>
    <w:p w14:paraId="1150A36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D99B6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CFE37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6FB2DD6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288</w:t>
      </w:r>
    </w:p>
    <w:p w14:paraId="3BE570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288</w:t>
      </w:r>
    </w:p>
    <w:p w14:paraId="6C0840E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288</w:t>
      </w:r>
    </w:p>
    <w:p w14:paraId="13AF58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48F369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3D1488C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57CF1A5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289</w:t>
      </w:r>
    </w:p>
    <w:p w14:paraId="3F319D3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6D68661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289</w:t>
      </w:r>
    </w:p>
    <w:p w14:paraId="5921AC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289</w:t>
      </w:r>
    </w:p>
    <w:p w14:paraId="7BD9945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290</w:t>
      </w:r>
    </w:p>
    <w:p w14:paraId="651DF6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978F0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3FB0A4B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76ABDE5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290</w:t>
      </w:r>
    </w:p>
    <w:p w14:paraId="3A7E867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290</w:t>
      </w:r>
    </w:p>
    <w:p w14:paraId="22F9D75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291</w:t>
      </w:r>
    </w:p>
    <w:p w14:paraId="65C77A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292</w:t>
      </w:r>
    </w:p>
    <w:p w14:paraId="30A5F7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6A1767D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1EF88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3EB6DDF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086EBB1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1B0BC0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293</w:t>
      </w:r>
    </w:p>
    <w:p w14:paraId="2CE072C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294</w:t>
      </w:r>
    </w:p>
    <w:p w14:paraId="39A0FE5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295</w:t>
      </w:r>
    </w:p>
    <w:p w14:paraId="7049F7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296</w:t>
      </w:r>
    </w:p>
    <w:p w14:paraId="609EE2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296</w:t>
      </w:r>
    </w:p>
    <w:p w14:paraId="4A6D1EA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296</w:t>
      </w:r>
    </w:p>
    <w:p w14:paraId="573D32F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1D959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296</w:t>
      </w:r>
    </w:p>
    <w:p w14:paraId="6A4CF0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24A8CC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7AC92F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297</w:t>
      </w:r>
    </w:p>
    <w:p w14:paraId="132798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298</w:t>
      </w:r>
    </w:p>
    <w:p w14:paraId="71151A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298</w:t>
      </w:r>
    </w:p>
    <w:p w14:paraId="51B56E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8573E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298</w:t>
      </w:r>
    </w:p>
    <w:p w14:paraId="05F80E4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298</w:t>
      </w:r>
    </w:p>
    <w:p w14:paraId="18485E7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298</w:t>
      </w:r>
    </w:p>
    <w:p w14:paraId="2B5B9B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746362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298</w:t>
      </w:r>
    </w:p>
    <w:p w14:paraId="23CE3D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299</w:t>
      </w:r>
    </w:p>
    <w:p w14:paraId="3A25B41F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299</w:t>
      </w:r>
    </w:p>
    <w:p w14:paraId="537BCA2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299</w:t>
      </w:r>
    </w:p>
    <w:p w14:paraId="4F06F9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299</w:t>
      </w:r>
    </w:p>
    <w:p w14:paraId="599250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299</w:t>
      </w:r>
    </w:p>
    <w:p w14:paraId="5D2EA79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300</w:t>
      </w:r>
    </w:p>
    <w:p w14:paraId="61E0070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6A7B44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15F562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01CAE52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5FC59D1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B28AE1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302</w:t>
      </w:r>
    </w:p>
    <w:p w14:paraId="22AA6E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302</w:t>
      </w:r>
    </w:p>
    <w:p w14:paraId="7F5C65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16B882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302</w:t>
      </w:r>
    </w:p>
    <w:p w14:paraId="3F72EC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302</w:t>
      </w:r>
    </w:p>
    <w:p w14:paraId="36E6A97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302</w:t>
      </w:r>
    </w:p>
    <w:p w14:paraId="4A00D7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303</w:t>
      </w:r>
    </w:p>
    <w:p w14:paraId="1D5776E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303</w:t>
      </w:r>
    </w:p>
    <w:p w14:paraId="3F7A5B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304</w:t>
      </w:r>
    </w:p>
    <w:p w14:paraId="5422C0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305</w:t>
      </w:r>
    </w:p>
    <w:p w14:paraId="544A01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306</w:t>
      </w:r>
    </w:p>
    <w:p w14:paraId="36315D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1EE330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306</w:t>
      </w:r>
    </w:p>
    <w:p w14:paraId="0CD508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306</w:t>
      </w:r>
    </w:p>
    <w:p w14:paraId="63ADA47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306</w:t>
      </w:r>
    </w:p>
    <w:p w14:paraId="178BE95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307</w:t>
      </w:r>
    </w:p>
    <w:p w14:paraId="6D835C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307</w:t>
      </w:r>
    </w:p>
    <w:p w14:paraId="63765B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308</w:t>
      </w:r>
    </w:p>
    <w:p w14:paraId="4E9CCCE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308</w:t>
      </w:r>
    </w:p>
    <w:p w14:paraId="706D1E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308</w:t>
      </w:r>
    </w:p>
    <w:p w14:paraId="252C36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308</w:t>
      </w:r>
    </w:p>
    <w:p w14:paraId="2C22CBD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312</w:t>
      </w:r>
    </w:p>
    <w:p w14:paraId="4DF200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313</w:t>
      </w:r>
    </w:p>
    <w:p w14:paraId="57FB6E0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63B877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314</w:t>
      </w:r>
    </w:p>
    <w:p w14:paraId="36D13B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318</w:t>
      </w:r>
    </w:p>
    <w:p w14:paraId="13D998E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320</w:t>
      </w:r>
    </w:p>
    <w:p w14:paraId="1DCAB8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321</w:t>
      </w:r>
    </w:p>
    <w:p w14:paraId="052021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321</w:t>
      </w:r>
    </w:p>
    <w:p w14:paraId="3CAE6E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322</w:t>
      </w:r>
    </w:p>
    <w:p w14:paraId="0AD49E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323</w:t>
      </w:r>
    </w:p>
    <w:p w14:paraId="19C0F9E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325</w:t>
      </w:r>
    </w:p>
    <w:p w14:paraId="1B3EB7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5024D5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301013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325</w:t>
      </w:r>
    </w:p>
    <w:p w14:paraId="73D357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326</w:t>
      </w:r>
    </w:p>
    <w:p w14:paraId="0DDBB7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119935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326</w:t>
      </w:r>
    </w:p>
    <w:p w14:paraId="0D354A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329</w:t>
      </w:r>
    </w:p>
    <w:p w14:paraId="5074A2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330</w:t>
      </w:r>
    </w:p>
    <w:p w14:paraId="259DC5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330</w:t>
      </w:r>
    </w:p>
    <w:p w14:paraId="30C13A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330</w:t>
      </w:r>
    </w:p>
    <w:p w14:paraId="000047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331</w:t>
      </w:r>
    </w:p>
    <w:p w14:paraId="25D38D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332</w:t>
      </w:r>
    </w:p>
    <w:p w14:paraId="3FDE1D9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335</w:t>
      </w:r>
    </w:p>
    <w:p w14:paraId="472266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0DBB6B2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335</w:t>
      </w:r>
    </w:p>
    <w:p w14:paraId="6A0A35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335</w:t>
      </w:r>
    </w:p>
    <w:p w14:paraId="24BCA8E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335</w:t>
      </w:r>
    </w:p>
    <w:p w14:paraId="74A9129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335</w:t>
      </w:r>
    </w:p>
    <w:p w14:paraId="153C09A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335</w:t>
      </w:r>
    </w:p>
    <w:p w14:paraId="3B4BD0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335</w:t>
      </w:r>
    </w:p>
    <w:p w14:paraId="667917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336</w:t>
      </w:r>
    </w:p>
    <w:p w14:paraId="4E89691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89194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53FFFFA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337</w:t>
      </w:r>
    </w:p>
    <w:p w14:paraId="1EFFFD6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5DA9B17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337</w:t>
      </w:r>
    </w:p>
    <w:p w14:paraId="520AC40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338</w:t>
      </w:r>
    </w:p>
    <w:p w14:paraId="021017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338</w:t>
      </w:r>
    </w:p>
    <w:p w14:paraId="3E50BF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AC365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338</w:t>
      </w:r>
    </w:p>
    <w:p w14:paraId="750BD2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338</w:t>
      </w:r>
    </w:p>
    <w:p w14:paraId="618D8F4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338</w:t>
      </w:r>
    </w:p>
    <w:p w14:paraId="0EBD9E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339</w:t>
      </w:r>
    </w:p>
    <w:p w14:paraId="1B8332A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339</w:t>
      </w:r>
    </w:p>
    <w:p w14:paraId="133A683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340</w:t>
      </w:r>
    </w:p>
    <w:p w14:paraId="42BCC70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341</w:t>
      </w:r>
    </w:p>
    <w:p w14:paraId="5F2BD7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342</w:t>
      </w:r>
    </w:p>
    <w:p w14:paraId="300168F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342</w:t>
      </w:r>
    </w:p>
    <w:p w14:paraId="4123F7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1BDE10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3118E06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343</w:t>
      </w:r>
    </w:p>
    <w:p w14:paraId="226510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343</w:t>
      </w:r>
    </w:p>
    <w:p w14:paraId="1A3BC2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019198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343</w:t>
      </w:r>
    </w:p>
    <w:p w14:paraId="4990ECD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343</w:t>
      </w:r>
    </w:p>
    <w:p w14:paraId="57DB58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344</w:t>
      </w:r>
    </w:p>
    <w:p w14:paraId="14EFCA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E2B0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344</w:t>
      </w:r>
    </w:p>
    <w:p w14:paraId="62DCC2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344</w:t>
      </w:r>
    </w:p>
    <w:p w14:paraId="4A2753C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61C5DCF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7EBA20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456D9C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190FF5D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55276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345</w:t>
      </w:r>
    </w:p>
    <w:p w14:paraId="145690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345</w:t>
      </w:r>
    </w:p>
    <w:p w14:paraId="57FDA03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345</w:t>
      </w:r>
    </w:p>
    <w:p w14:paraId="37F89A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345</w:t>
      </w:r>
    </w:p>
    <w:p w14:paraId="57577A1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345</w:t>
      </w:r>
    </w:p>
    <w:p w14:paraId="51F4D45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38823E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345</w:t>
      </w:r>
    </w:p>
    <w:p w14:paraId="77A6B59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519119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345</w:t>
      </w:r>
    </w:p>
    <w:p w14:paraId="4698A7D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96CBE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BE5445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346</w:t>
      </w:r>
    </w:p>
    <w:p w14:paraId="757AB66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346</w:t>
      </w:r>
    </w:p>
    <w:p w14:paraId="7FB5A6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6BF79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347</w:t>
      </w:r>
    </w:p>
    <w:p w14:paraId="2AB04F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347</w:t>
      </w:r>
    </w:p>
    <w:p w14:paraId="48F4B98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347</w:t>
      </w:r>
    </w:p>
    <w:p w14:paraId="6F7DA3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1F4F4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347</w:t>
      </w:r>
    </w:p>
    <w:p w14:paraId="6D41BA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347</w:t>
      </w:r>
    </w:p>
    <w:p w14:paraId="0D924A8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404279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513E2C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59339FA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2C7FFFA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348</w:t>
      </w:r>
    </w:p>
    <w:p w14:paraId="457EFE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3FF49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348</w:t>
      </w:r>
    </w:p>
    <w:p w14:paraId="63A2D1B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348</w:t>
      </w:r>
    </w:p>
    <w:p w14:paraId="785335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348</w:t>
      </w:r>
    </w:p>
    <w:p w14:paraId="2B4537F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349</w:t>
      </w:r>
    </w:p>
    <w:p w14:paraId="19810E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349</w:t>
      </w:r>
    </w:p>
    <w:p w14:paraId="070B4E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349</w:t>
      </w:r>
    </w:p>
    <w:p w14:paraId="57C08B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10A9D7A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5EC23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350</w:t>
      </w:r>
    </w:p>
    <w:p w14:paraId="5BEECD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350</w:t>
      </w:r>
    </w:p>
    <w:p w14:paraId="73423D1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350</w:t>
      </w:r>
    </w:p>
    <w:p w14:paraId="4F2EA4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350</w:t>
      </w:r>
    </w:p>
    <w:p w14:paraId="4B62DF7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351</w:t>
      </w:r>
    </w:p>
    <w:p w14:paraId="2B24A8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385BA5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2EDA459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352</w:t>
      </w:r>
    </w:p>
    <w:p w14:paraId="06AD90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4B8B3B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352</w:t>
      </w:r>
    </w:p>
    <w:p w14:paraId="376E19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353</w:t>
      </w:r>
    </w:p>
    <w:p w14:paraId="15C747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353</w:t>
      </w:r>
    </w:p>
    <w:p w14:paraId="1916A5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353</w:t>
      </w:r>
    </w:p>
    <w:p w14:paraId="14C983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11BB66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353</w:t>
      </w:r>
    </w:p>
    <w:p w14:paraId="5D4A3D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354</w:t>
      </w:r>
    </w:p>
    <w:p w14:paraId="04229FD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354</w:t>
      </w:r>
    </w:p>
    <w:p w14:paraId="3F59D10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73B47A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354</w:t>
      </w:r>
    </w:p>
    <w:p w14:paraId="6DC18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354</w:t>
      </w:r>
    </w:p>
    <w:p w14:paraId="33ABA4E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355</w:t>
      </w:r>
    </w:p>
    <w:p w14:paraId="5AE31B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355</w:t>
      </w:r>
    </w:p>
    <w:p w14:paraId="559B0E7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355</w:t>
      </w:r>
    </w:p>
    <w:p w14:paraId="388705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355</w:t>
      </w:r>
    </w:p>
    <w:p w14:paraId="2EFC65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356</w:t>
      </w:r>
    </w:p>
    <w:p w14:paraId="23C3C7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8C2748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46FDFD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1903F3A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357</w:t>
      </w:r>
    </w:p>
    <w:p w14:paraId="47A6ECC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357</w:t>
      </w:r>
    </w:p>
    <w:p w14:paraId="69D5DD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358</w:t>
      </w:r>
    </w:p>
    <w:p w14:paraId="4C9741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359</w:t>
      </w:r>
    </w:p>
    <w:p w14:paraId="61BEF2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755D4C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359</w:t>
      </w:r>
    </w:p>
    <w:p w14:paraId="174E19B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359</w:t>
      </w:r>
    </w:p>
    <w:p w14:paraId="2A3D0AF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02DBB51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359</w:t>
      </w:r>
    </w:p>
    <w:p w14:paraId="41BF5F7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360</w:t>
      </w:r>
    </w:p>
    <w:p w14:paraId="65BE3A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361</w:t>
      </w:r>
    </w:p>
    <w:p w14:paraId="4DE4161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362</w:t>
      </w:r>
    </w:p>
    <w:p w14:paraId="4230048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4729EA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362</w:t>
      </w:r>
    </w:p>
    <w:p w14:paraId="2E0709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5F1062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28C9A5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363</w:t>
      </w:r>
    </w:p>
    <w:p w14:paraId="370A4E4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364</w:t>
      </w:r>
    </w:p>
    <w:p w14:paraId="216AD7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365</w:t>
      </w:r>
    </w:p>
    <w:p w14:paraId="1AD97F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24EACD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5EE96C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3C05D7A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472E398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53616AB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366</w:t>
      </w:r>
    </w:p>
    <w:p w14:paraId="5B48190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367</w:t>
      </w:r>
    </w:p>
    <w:p w14:paraId="77F4982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368</w:t>
      </w:r>
    </w:p>
    <w:p w14:paraId="7D7EDB7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368</w:t>
      </w:r>
    </w:p>
    <w:p w14:paraId="06B79FB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4D77A7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369</w:t>
      </w:r>
    </w:p>
    <w:p w14:paraId="026FCE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369</w:t>
      </w:r>
    </w:p>
    <w:p w14:paraId="165DA8E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369</w:t>
      </w:r>
    </w:p>
    <w:p w14:paraId="222567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369</w:t>
      </w:r>
    </w:p>
    <w:p w14:paraId="0FF7287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369</w:t>
      </w:r>
    </w:p>
    <w:p w14:paraId="17D74C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370</w:t>
      </w:r>
    </w:p>
    <w:p w14:paraId="3994D48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370</w:t>
      </w:r>
    </w:p>
    <w:p w14:paraId="1DA9B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370</w:t>
      </w:r>
    </w:p>
    <w:p w14:paraId="140483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370</w:t>
      </w:r>
    </w:p>
    <w:p w14:paraId="0C34EB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370</w:t>
      </w:r>
    </w:p>
    <w:p w14:paraId="654D13E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370</w:t>
      </w:r>
    </w:p>
    <w:p w14:paraId="5900A4E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371</w:t>
      </w:r>
    </w:p>
    <w:p w14:paraId="08C44AE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371</w:t>
      </w:r>
    </w:p>
    <w:p w14:paraId="6D795C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371</w:t>
      </w:r>
    </w:p>
    <w:p w14:paraId="63D8AE8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0AAC55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106AFE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3B76A2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374</w:t>
      </w:r>
    </w:p>
    <w:p w14:paraId="5E6FA0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376</w:t>
      </w:r>
    </w:p>
    <w:p w14:paraId="7B5AE1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</w:t>
      </w:r>
    </w:p>
    <w:p w14:paraId="6895EE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5AE70F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377</w:t>
      </w:r>
    </w:p>
    <w:p w14:paraId="6D43C8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379</w:t>
      </w:r>
    </w:p>
    <w:p w14:paraId="5C683A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379</w:t>
      </w:r>
    </w:p>
    <w:p w14:paraId="2595EB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379</w:t>
      </w:r>
    </w:p>
    <w:p w14:paraId="03868B0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379</w:t>
      </w:r>
    </w:p>
    <w:p w14:paraId="5B913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380</w:t>
      </w:r>
    </w:p>
    <w:p w14:paraId="6E1E3B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380</w:t>
      </w:r>
    </w:p>
    <w:p w14:paraId="18D30B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7376529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D4C1BA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0BCE1F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7D939E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381</w:t>
      </w:r>
    </w:p>
    <w:p w14:paraId="234578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382</w:t>
      </w:r>
    </w:p>
    <w:p w14:paraId="3B38A7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384</w:t>
      </w:r>
    </w:p>
    <w:p w14:paraId="0787F8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064B42A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10490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385</w:t>
      </w:r>
    </w:p>
    <w:p w14:paraId="5BF559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385</w:t>
      </w:r>
    </w:p>
    <w:p w14:paraId="6E7F62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27F0AC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385</w:t>
      </w:r>
    </w:p>
    <w:p w14:paraId="571B17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455A6A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Protocol</w:t>
      </w:r>
      <w:r>
        <w:rPr>
          <w:noProof/>
        </w:rPr>
        <w:tab/>
        <w:t>385</w:t>
      </w:r>
    </w:p>
    <w:p w14:paraId="38A7FB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GmCapable</w:t>
      </w:r>
      <w:r>
        <w:rPr>
          <w:noProof/>
        </w:rPr>
        <w:tab/>
        <w:t>385</w:t>
      </w:r>
    </w:p>
    <w:p w14:paraId="1F66EA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386</w:t>
      </w:r>
    </w:p>
    <w:p w14:paraId="4A30F5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386</w:t>
      </w:r>
    </w:p>
    <w:p w14:paraId="5342CB6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386</w:t>
      </w:r>
    </w:p>
    <w:p w14:paraId="44821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AcceptanceCriteriaResultIndication</w:t>
      </w:r>
      <w:r>
        <w:rPr>
          <w:noProof/>
        </w:rPr>
        <w:tab/>
        <w:t>386</w:t>
      </w:r>
    </w:p>
    <w:p w14:paraId="4D104B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387</w:t>
      </w:r>
    </w:p>
    <w:p w14:paraId="0538D7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387</w:t>
      </w:r>
    </w:p>
    <w:p w14:paraId="70B430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387</w:t>
      </w:r>
    </w:p>
    <w:p w14:paraId="4BC3B38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387</w:t>
      </w:r>
    </w:p>
    <w:p w14:paraId="2DCA23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387</w:t>
      </w:r>
    </w:p>
    <w:p w14:paraId="3EB7EB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30E0DA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387</w:t>
      </w:r>
    </w:p>
    <w:p w14:paraId="3D1BD6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6FF69DE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388</w:t>
      </w:r>
    </w:p>
    <w:p w14:paraId="631391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388</w:t>
      </w:r>
    </w:p>
    <w:p w14:paraId="00C7E0D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388</w:t>
      </w:r>
    </w:p>
    <w:p w14:paraId="0F08F6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388</w:t>
      </w:r>
    </w:p>
    <w:p w14:paraId="65D598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389</w:t>
      </w:r>
    </w:p>
    <w:p w14:paraId="4E42FC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ACEE2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6DCB1C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241507F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55DEE48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389</w:t>
      </w:r>
    </w:p>
    <w:p w14:paraId="62F29E9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390</w:t>
      </w:r>
    </w:p>
    <w:p w14:paraId="10BA9E2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391</w:t>
      </w:r>
    </w:p>
    <w:p w14:paraId="625251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B0113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435E7B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1AA24E5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391</w:t>
      </w:r>
    </w:p>
    <w:p w14:paraId="5FA49CD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391</w:t>
      </w:r>
    </w:p>
    <w:p w14:paraId="4923107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392</w:t>
      </w:r>
    </w:p>
    <w:p w14:paraId="613BB6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393</w:t>
      </w:r>
    </w:p>
    <w:p w14:paraId="4ACD27E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394</w:t>
      </w:r>
    </w:p>
    <w:p w14:paraId="3B8075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394</w:t>
      </w:r>
    </w:p>
    <w:p w14:paraId="4A25AC6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394</w:t>
      </w:r>
    </w:p>
    <w:p w14:paraId="225351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71646EB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394</w:t>
      </w:r>
    </w:p>
    <w:p w14:paraId="34F842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395</w:t>
      </w:r>
    </w:p>
    <w:p w14:paraId="3328FC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662F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395</w:t>
      </w:r>
    </w:p>
    <w:p w14:paraId="59388E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395</w:t>
      </w:r>
    </w:p>
    <w:p w14:paraId="69C45D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D3670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396</w:t>
      </w:r>
    </w:p>
    <w:p w14:paraId="1C875F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396</w:t>
      </w:r>
    </w:p>
    <w:p w14:paraId="1067B2C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396</w:t>
      </w:r>
    </w:p>
    <w:p w14:paraId="754156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6696C1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396</w:t>
      </w:r>
    </w:p>
    <w:p w14:paraId="4090B70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396</w:t>
      </w:r>
    </w:p>
    <w:p w14:paraId="0ACA75B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396</w:t>
      </w:r>
    </w:p>
    <w:p w14:paraId="1411BB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396</w:t>
      </w:r>
    </w:p>
    <w:p w14:paraId="074875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397</w:t>
      </w:r>
    </w:p>
    <w:p w14:paraId="01C499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6E403A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398</w:t>
      </w:r>
    </w:p>
    <w:p w14:paraId="3118E86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2397AB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0CA1EE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3B56F2B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11A9B49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398</w:t>
      </w:r>
    </w:p>
    <w:p w14:paraId="3682C0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399</w:t>
      </w:r>
    </w:p>
    <w:p w14:paraId="51321D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AACFE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29A9C9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399</w:t>
      </w:r>
    </w:p>
    <w:p w14:paraId="71A16A6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399</w:t>
      </w:r>
    </w:p>
    <w:p w14:paraId="587B213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399</w:t>
      </w:r>
    </w:p>
    <w:p w14:paraId="06B73A3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3E42138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402</w:t>
      </w:r>
    </w:p>
    <w:p w14:paraId="07F3BB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403</w:t>
      </w:r>
    </w:p>
    <w:p w14:paraId="2C708D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4FA45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403AE9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2F0B0D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561B9F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7CB910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62BDA55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405</w:t>
      </w:r>
    </w:p>
    <w:p w14:paraId="207C5DC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E25B7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680E519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406</w:t>
      </w:r>
    </w:p>
    <w:p w14:paraId="085C30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53C305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406</w:t>
      </w:r>
    </w:p>
    <w:p w14:paraId="7BAE5E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6B7572B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406</w:t>
      </w:r>
    </w:p>
    <w:p w14:paraId="13BED2A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407</w:t>
      </w:r>
    </w:p>
    <w:p w14:paraId="1AA3904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FE3D9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330AA3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408</w:t>
      </w:r>
    </w:p>
    <w:p w14:paraId="3A40DE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409</w:t>
      </w:r>
    </w:p>
    <w:p w14:paraId="65B1F3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76D4E9E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409</w:t>
      </w:r>
    </w:p>
    <w:p w14:paraId="611E11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410</w:t>
      </w:r>
    </w:p>
    <w:p w14:paraId="5981A4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410</w:t>
      </w:r>
    </w:p>
    <w:p w14:paraId="5D8CB41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410</w:t>
      </w:r>
    </w:p>
    <w:p w14:paraId="79E6E5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2A04E9B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411</w:t>
      </w:r>
    </w:p>
    <w:p w14:paraId="19871E9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6FACA2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4CCFC7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411</w:t>
      </w:r>
    </w:p>
    <w:p w14:paraId="5A242E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411</w:t>
      </w:r>
    </w:p>
    <w:p w14:paraId="392ABA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412</w:t>
      </w:r>
    </w:p>
    <w:p w14:paraId="375135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412</w:t>
      </w:r>
    </w:p>
    <w:p w14:paraId="418A5D1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7422A7E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412</w:t>
      </w:r>
    </w:p>
    <w:p w14:paraId="709033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6719010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454A22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4820D6E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413</w:t>
      </w:r>
    </w:p>
    <w:p w14:paraId="2EE070F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735BB8C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0CBC7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44AA24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414</w:t>
      </w:r>
    </w:p>
    <w:p w14:paraId="4E33E8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387D4B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39BA22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34D57B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F44D3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414</w:t>
      </w:r>
    </w:p>
    <w:p w14:paraId="43440C2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492284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416</w:t>
      </w:r>
    </w:p>
    <w:p w14:paraId="162000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64CFD1A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13AB83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35F22AF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66815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215ACE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1495EB5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418</w:t>
      </w:r>
    </w:p>
    <w:p w14:paraId="5672138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419</w:t>
      </w:r>
    </w:p>
    <w:p w14:paraId="7164890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38EA6B2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141C757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22D3B4C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420</w:t>
      </w:r>
    </w:p>
    <w:p w14:paraId="2ECAAF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30AF21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420</w:t>
      </w:r>
    </w:p>
    <w:p w14:paraId="49A013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1D07B5E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4BD988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368AB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1189F3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7456EB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459FEB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422</w:t>
      </w:r>
    </w:p>
    <w:p w14:paraId="231240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425</w:t>
      </w:r>
    </w:p>
    <w:p w14:paraId="0E3358C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427</w:t>
      </w:r>
    </w:p>
    <w:p w14:paraId="62E1B0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427</w:t>
      </w:r>
    </w:p>
    <w:p w14:paraId="074B28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427</w:t>
      </w:r>
    </w:p>
    <w:p w14:paraId="694BD6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427</w:t>
      </w:r>
    </w:p>
    <w:p w14:paraId="1D8342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427</w:t>
      </w:r>
    </w:p>
    <w:p w14:paraId="4FA401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427</w:t>
      </w:r>
    </w:p>
    <w:p w14:paraId="61CE4E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428</w:t>
      </w:r>
    </w:p>
    <w:p w14:paraId="42A949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428</w:t>
      </w:r>
    </w:p>
    <w:p w14:paraId="7381F71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428</w:t>
      </w:r>
    </w:p>
    <w:p w14:paraId="5BF247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78AB7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428</w:t>
      </w:r>
    </w:p>
    <w:p w14:paraId="6447DD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429</w:t>
      </w:r>
    </w:p>
    <w:p w14:paraId="3410DC1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MBSTMGI API</w:t>
      </w:r>
      <w:r>
        <w:rPr>
          <w:noProof/>
        </w:rPr>
        <w:tab/>
        <w:t>429</w:t>
      </w:r>
    </w:p>
    <w:p w14:paraId="05D843D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429</w:t>
      </w:r>
    </w:p>
    <w:p w14:paraId="54AE33C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429</w:t>
      </w:r>
    </w:p>
    <w:p w14:paraId="3A05B3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429</w:t>
      </w:r>
    </w:p>
    <w:p w14:paraId="07B7F4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429</w:t>
      </w:r>
    </w:p>
    <w:p w14:paraId="3718B3B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430</w:t>
      </w:r>
    </w:p>
    <w:p w14:paraId="49B335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430</w:t>
      </w:r>
    </w:p>
    <w:p w14:paraId="7B237D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1B81EA9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431</w:t>
      </w:r>
    </w:p>
    <w:p w14:paraId="62116E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51CD22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431</w:t>
      </w:r>
    </w:p>
    <w:p w14:paraId="45B71B3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1C9AD4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7AE890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432</w:t>
      </w:r>
    </w:p>
    <w:p w14:paraId="4701FB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432</w:t>
      </w:r>
    </w:p>
    <w:p w14:paraId="3215B8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65D18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3C76722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27065E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433</w:t>
      </w:r>
    </w:p>
    <w:p w14:paraId="3A68B7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5E51BD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00D5DB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2761E1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710FB2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435</w:t>
      </w:r>
    </w:p>
    <w:p w14:paraId="0246B9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436</w:t>
      </w:r>
    </w:p>
    <w:p w14:paraId="6E3DD4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436</w:t>
      </w:r>
    </w:p>
    <w:p w14:paraId="550A02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436</w:t>
      </w:r>
    </w:p>
    <w:p w14:paraId="7BFFA7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437</w:t>
      </w:r>
    </w:p>
    <w:p w14:paraId="19C7678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437</w:t>
      </w:r>
    </w:p>
    <w:p w14:paraId="11DB78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2BBD5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1AE5C1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438</w:t>
      </w:r>
    </w:p>
    <w:p w14:paraId="7B3878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DengXian"/>
          <w:noProof/>
        </w:rPr>
        <w:t>Type: ProblemDetailsTmgiAlloc</w:t>
      </w:r>
      <w:r>
        <w:rPr>
          <w:noProof/>
        </w:rPr>
        <w:tab/>
        <w:t>438</w:t>
      </w:r>
    </w:p>
    <w:p w14:paraId="406E3E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438</w:t>
      </w:r>
    </w:p>
    <w:p w14:paraId="605745E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438</w:t>
      </w:r>
    </w:p>
    <w:p w14:paraId="0F21F6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438</w:t>
      </w:r>
    </w:p>
    <w:p w14:paraId="250CAD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438</w:t>
      </w:r>
    </w:p>
    <w:p w14:paraId="72789C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438</w:t>
      </w:r>
    </w:p>
    <w:p w14:paraId="181351A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MBSSession API</w:t>
      </w:r>
      <w:r>
        <w:rPr>
          <w:noProof/>
        </w:rPr>
        <w:tab/>
        <w:t>439</w:t>
      </w:r>
    </w:p>
    <w:p w14:paraId="38308AF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439</w:t>
      </w:r>
    </w:p>
    <w:p w14:paraId="394F5B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439</w:t>
      </w:r>
    </w:p>
    <w:p w14:paraId="348390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439</w:t>
      </w:r>
    </w:p>
    <w:p w14:paraId="3643356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441</w:t>
      </w:r>
    </w:p>
    <w:p w14:paraId="4B64BE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72E97D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441</w:t>
      </w:r>
    </w:p>
    <w:p w14:paraId="0285B8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442</w:t>
      </w:r>
    </w:p>
    <w:p w14:paraId="5F078C1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442</w:t>
      </w:r>
    </w:p>
    <w:p w14:paraId="3F9625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442</w:t>
      </w:r>
    </w:p>
    <w:p w14:paraId="7E20D3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Individual MBS Session</w:t>
      </w:r>
      <w:r>
        <w:rPr>
          <w:noProof/>
        </w:rPr>
        <w:tab/>
        <w:t>442</w:t>
      </w:r>
    </w:p>
    <w:p w14:paraId="4C6D5CB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442</w:t>
      </w:r>
    </w:p>
    <w:p w14:paraId="1A89D9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442</w:t>
      </w:r>
    </w:p>
    <w:p w14:paraId="355D7C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443</w:t>
      </w:r>
    </w:p>
    <w:p w14:paraId="5E74621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31E4DB9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33C8D6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3AD1DC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155276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445</w:t>
      </w:r>
    </w:p>
    <w:p w14:paraId="1FF3D2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7E490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469AB7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388D5CF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445</w:t>
      </w:r>
    </w:p>
    <w:p w14:paraId="2234B0A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446</w:t>
      </w:r>
    </w:p>
    <w:p w14:paraId="5A6A85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439A440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155276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447</w:t>
      </w:r>
    </w:p>
    <w:p w14:paraId="1031D2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6263B8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26AEE8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1F17AC0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447</w:t>
      </w:r>
    </w:p>
    <w:p w14:paraId="6A2FBA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448</w:t>
      </w:r>
    </w:p>
    <w:p w14:paraId="4415630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0385FF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449</w:t>
      </w:r>
    </w:p>
    <w:p w14:paraId="469976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857400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163F9E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21B4B99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450</w:t>
      </w:r>
    </w:p>
    <w:p w14:paraId="2D4187F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451</w:t>
      </w:r>
    </w:p>
    <w:p w14:paraId="4608DC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451</w:t>
      </w:r>
    </w:p>
    <w:p w14:paraId="5CF0AA1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451</w:t>
      </w:r>
    </w:p>
    <w:p w14:paraId="17B9E3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451</w:t>
      </w:r>
    </w:p>
    <w:p w14:paraId="51504F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111798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514D0E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452</w:t>
      </w:r>
    </w:p>
    <w:p w14:paraId="142DF51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453</w:t>
      </w:r>
    </w:p>
    <w:p w14:paraId="42200FE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454</w:t>
      </w:r>
    </w:p>
    <w:p w14:paraId="630EF2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455</w:t>
      </w:r>
    </w:p>
    <w:p w14:paraId="4F7EB8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4B7B87B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456</w:t>
      </w:r>
    </w:p>
    <w:p w14:paraId="5D1246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456</w:t>
      </w:r>
    </w:p>
    <w:p w14:paraId="212E5A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456</w:t>
      </w:r>
    </w:p>
    <w:p w14:paraId="0A5F33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456</w:t>
      </w:r>
    </w:p>
    <w:p w14:paraId="015265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456</w:t>
      </w:r>
    </w:p>
    <w:p w14:paraId="51093A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456</w:t>
      </w:r>
    </w:p>
    <w:p w14:paraId="6A0C59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457</w:t>
      </w:r>
    </w:p>
    <w:p w14:paraId="76C70EC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457</w:t>
      </w:r>
    </w:p>
    <w:p w14:paraId="4D8F084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457</w:t>
      </w:r>
    </w:p>
    <w:p w14:paraId="033CEB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53121D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458</w:t>
      </w:r>
    </w:p>
    <w:p w14:paraId="78F33D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269C5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459</w:t>
      </w:r>
    </w:p>
    <w:p w14:paraId="562A96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459</w:t>
      </w:r>
    </w:p>
    <w:p w14:paraId="3AE24D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459</w:t>
      </w:r>
    </w:p>
    <w:p w14:paraId="16BE308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459</w:t>
      </w:r>
    </w:p>
    <w:p w14:paraId="195801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460</w:t>
      </w:r>
    </w:p>
    <w:p w14:paraId="6050E5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460</w:t>
      </w:r>
    </w:p>
    <w:p w14:paraId="1A891D5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461</w:t>
      </w:r>
    </w:p>
    <w:p w14:paraId="193711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461</w:t>
      </w:r>
    </w:p>
    <w:p w14:paraId="70B1FF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461</w:t>
      </w:r>
    </w:p>
    <w:p w14:paraId="77A65CA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461</w:t>
      </w:r>
    </w:p>
    <w:p w14:paraId="443E54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63EA1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4BBC1F8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0B11BE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42C9136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6F91B0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462</w:t>
      </w:r>
    </w:p>
    <w:p w14:paraId="0D8E84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462</w:t>
      </w:r>
    </w:p>
    <w:p w14:paraId="2F70B73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463</w:t>
      </w:r>
    </w:p>
    <w:p w14:paraId="12328EA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389781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463</w:t>
      </w:r>
    </w:p>
    <w:p w14:paraId="2748184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463</w:t>
      </w:r>
    </w:p>
    <w:p w14:paraId="13D823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464</w:t>
      </w:r>
    </w:p>
    <w:p w14:paraId="65CB39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406381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447DC5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281D512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464</w:t>
      </w:r>
    </w:p>
    <w:p w14:paraId="07C0490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76BD3F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465</w:t>
      </w:r>
    </w:p>
    <w:p w14:paraId="552966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466</w:t>
      </w:r>
    </w:p>
    <w:p w14:paraId="30525D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62CDF7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466</w:t>
      </w:r>
    </w:p>
    <w:p w14:paraId="129F5C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466</w:t>
      </w:r>
    </w:p>
    <w:p w14:paraId="06AE762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6DF6687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466</w:t>
      </w:r>
    </w:p>
    <w:p w14:paraId="21136C7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467</w:t>
      </w:r>
    </w:p>
    <w:p w14:paraId="0134B7D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468</w:t>
      </w:r>
    </w:p>
    <w:p w14:paraId="5E7CBBA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72387AC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7BCBA3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470</w:t>
      </w:r>
    </w:p>
    <w:p w14:paraId="4E54D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271431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4CCA6C2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0CA36E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74C0F1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8F569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471</w:t>
      </w:r>
    </w:p>
    <w:p w14:paraId="69D1576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1F1261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1F44CA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472</w:t>
      </w:r>
    </w:p>
    <w:p w14:paraId="2D1B2E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472</w:t>
      </w:r>
    </w:p>
    <w:p w14:paraId="06E070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473</w:t>
      </w:r>
    </w:p>
    <w:p w14:paraId="6B4037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473</w:t>
      </w:r>
    </w:p>
    <w:p w14:paraId="19AD3F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2675A6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A747B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31AF696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474</w:t>
      </w:r>
    </w:p>
    <w:p w14:paraId="316B4A5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474</w:t>
      </w:r>
    </w:p>
    <w:p w14:paraId="7C10C99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474</w:t>
      </w:r>
    </w:p>
    <w:p w14:paraId="2B12B71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474</w:t>
      </w:r>
    </w:p>
    <w:p w14:paraId="0805E1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474</w:t>
      </w:r>
    </w:p>
    <w:p w14:paraId="64B8A69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475</w:t>
      </w:r>
    </w:p>
    <w:p w14:paraId="1ADB23B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63F5831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475</w:t>
      </w:r>
    </w:p>
    <w:p w14:paraId="5CB3B7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475</w:t>
      </w:r>
    </w:p>
    <w:p w14:paraId="758F589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476</w:t>
      </w:r>
    </w:p>
    <w:p w14:paraId="174643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D97F9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476</w:t>
      </w:r>
    </w:p>
    <w:p w14:paraId="4A5A4D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476</w:t>
      </w:r>
    </w:p>
    <w:p w14:paraId="0557933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476</w:t>
      </w:r>
    </w:p>
    <w:p w14:paraId="0BB7DD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476</w:t>
      </w:r>
    </w:p>
    <w:p w14:paraId="27C30C1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477</w:t>
      </w:r>
    </w:p>
    <w:p w14:paraId="00B43D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1D9DB69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478</w:t>
      </w:r>
    </w:p>
    <w:p w14:paraId="46733E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478</w:t>
      </w:r>
    </w:p>
    <w:p w14:paraId="4E37C361" w14:textId="77777777" w:rsidR="0075371B" w:rsidRDefault="0075371B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478</w:t>
      </w:r>
    </w:p>
    <w:p w14:paraId="4C4F4AA3" w14:textId="77777777" w:rsidR="0075371B" w:rsidRDefault="0075371B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478</w:t>
      </w:r>
    </w:p>
    <w:p w14:paraId="18EF26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479</w:t>
      </w:r>
    </w:p>
    <w:p w14:paraId="299F54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60763A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2BAB1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479</w:t>
      </w:r>
    </w:p>
    <w:p w14:paraId="3F3B2BD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5C0DD65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19E465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6A058C5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481</w:t>
      </w:r>
    </w:p>
    <w:p w14:paraId="71E515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482</w:t>
      </w:r>
    </w:p>
    <w:p w14:paraId="7C76EF6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482</w:t>
      </w:r>
    </w:p>
    <w:p w14:paraId="79CAE78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78203C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482</w:t>
      </w:r>
    </w:p>
    <w:p w14:paraId="07C823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482</w:t>
      </w:r>
    </w:p>
    <w:p w14:paraId="240B13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482</w:t>
      </w:r>
    </w:p>
    <w:p w14:paraId="580A44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482</w:t>
      </w:r>
    </w:p>
    <w:p w14:paraId="1CFD297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482</w:t>
      </w:r>
    </w:p>
    <w:p w14:paraId="372B686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483</w:t>
      </w:r>
    </w:p>
    <w:p w14:paraId="17522D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46A3F8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B7755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484</w:t>
      </w:r>
    </w:p>
    <w:p w14:paraId="4C0822C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484</w:t>
      </w:r>
    </w:p>
    <w:p w14:paraId="6F2B1A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3B074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485</w:t>
      </w:r>
    </w:p>
    <w:p w14:paraId="036BA1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485</w:t>
      </w:r>
    </w:p>
    <w:p w14:paraId="532121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486</w:t>
      </w:r>
    </w:p>
    <w:p w14:paraId="3921041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486</w:t>
      </w:r>
    </w:p>
    <w:p w14:paraId="42A65D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486</w:t>
      </w:r>
    </w:p>
    <w:p w14:paraId="034D1A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486</w:t>
      </w:r>
    </w:p>
    <w:p w14:paraId="400F20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1F69905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2FD267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487</w:t>
      </w:r>
    </w:p>
    <w:p w14:paraId="35D34E5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487</w:t>
      </w:r>
    </w:p>
    <w:p w14:paraId="06725D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487</w:t>
      </w:r>
    </w:p>
    <w:p w14:paraId="6C6EE47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487</w:t>
      </w:r>
    </w:p>
    <w:p w14:paraId="754083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470660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5AAFE99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488</w:t>
      </w:r>
    </w:p>
    <w:p w14:paraId="29A0DAF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1AFDD7E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488</w:t>
      </w:r>
    </w:p>
    <w:p w14:paraId="17518BE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488</w:t>
      </w:r>
    </w:p>
    <w:p w14:paraId="2E70A0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489</w:t>
      </w:r>
    </w:p>
    <w:p w14:paraId="31BC57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217B5B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147572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489</w:t>
      </w:r>
    </w:p>
    <w:p w14:paraId="78C94A8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489</w:t>
      </w:r>
    </w:p>
    <w:p w14:paraId="5D3CBE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490</w:t>
      </w:r>
    </w:p>
    <w:p w14:paraId="7E6F0E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05972D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490</w:t>
      </w:r>
    </w:p>
    <w:p w14:paraId="13CACA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490</w:t>
      </w:r>
    </w:p>
    <w:p w14:paraId="65B70BF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490</w:t>
      </w:r>
    </w:p>
    <w:p w14:paraId="3A533DD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491</w:t>
      </w:r>
    </w:p>
    <w:p w14:paraId="2677B6D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59AE6B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494</w:t>
      </w:r>
    </w:p>
    <w:p w14:paraId="136241A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495</w:t>
      </w:r>
    </w:p>
    <w:p w14:paraId="3B7D1C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495</w:t>
      </w:r>
    </w:p>
    <w:p w14:paraId="49C89C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495</w:t>
      </w:r>
    </w:p>
    <w:p w14:paraId="30317A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7548199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495</w:t>
      </w:r>
    </w:p>
    <w:p w14:paraId="6A09D1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495</w:t>
      </w:r>
    </w:p>
    <w:p w14:paraId="15C379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070A829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495</w:t>
      </w:r>
    </w:p>
    <w:p w14:paraId="393FA2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495</w:t>
      </w:r>
    </w:p>
    <w:p w14:paraId="593CBC2F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496</w:t>
      </w:r>
    </w:p>
    <w:p w14:paraId="0A0C47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1415EC2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496</w:t>
      </w:r>
    </w:p>
    <w:p w14:paraId="2810FA0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496</w:t>
      </w:r>
    </w:p>
    <w:p w14:paraId="2E545C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498</w:t>
      </w:r>
    </w:p>
    <w:p w14:paraId="757117B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0EA6F7C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499</w:t>
      </w:r>
    </w:p>
    <w:p w14:paraId="367B9D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499</w:t>
      </w:r>
    </w:p>
    <w:p w14:paraId="3F47B1B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499</w:t>
      </w:r>
    </w:p>
    <w:p w14:paraId="3C7877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500</w:t>
      </w:r>
    </w:p>
    <w:p w14:paraId="74872C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00C714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500</w:t>
      </w:r>
    </w:p>
    <w:p w14:paraId="706FCB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500</w:t>
      </w:r>
    </w:p>
    <w:p w14:paraId="0BE9FA0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500</w:t>
      </w:r>
    </w:p>
    <w:p w14:paraId="2A297DF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501</w:t>
      </w:r>
    </w:p>
    <w:p w14:paraId="14D13E2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3A4A09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502</w:t>
      </w:r>
    </w:p>
    <w:p w14:paraId="454C07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10C310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266BC4B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503</w:t>
      </w:r>
    </w:p>
    <w:p w14:paraId="0F66315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503</w:t>
      </w:r>
    </w:p>
    <w:p w14:paraId="5E7FAB6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505</w:t>
      </w:r>
    </w:p>
    <w:p w14:paraId="62E03F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FFA89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5981C0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61B8DC0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505</w:t>
      </w:r>
    </w:p>
    <w:p w14:paraId="0BDE83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506</w:t>
      </w:r>
    </w:p>
    <w:p w14:paraId="7273990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508</w:t>
      </w:r>
    </w:p>
    <w:p w14:paraId="57C292E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509</w:t>
      </w:r>
    </w:p>
    <w:p w14:paraId="5E8AC7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509</w:t>
      </w:r>
    </w:p>
    <w:p w14:paraId="0D1D88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510</w:t>
      </w:r>
    </w:p>
    <w:p w14:paraId="4104FE1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510</w:t>
      </w:r>
    </w:p>
    <w:p w14:paraId="7793F1C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01AF0E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33D4A8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510</w:t>
      </w:r>
    </w:p>
    <w:p w14:paraId="004944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15CF17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510</w:t>
      </w:r>
    </w:p>
    <w:p w14:paraId="44C13F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449EC69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511</w:t>
      </w:r>
    </w:p>
    <w:p w14:paraId="1A36058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257E97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511</w:t>
      </w:r>
    </w:p>
    <w:p w14:paraId="048CE7C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511</w:t>
      </w:r>
    </w:p>
    <w:p w14:paraId="2CA50F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512</w:t>
      </w:r>
    </w:p>
    <w:p w14:paraId="534F35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20BD9C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253BE4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512</w:t>
      </w:r>
    </w:p>
    <w:p w14:paraId="05C97A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512</w:t>
      </w:r>
    </w:p>
    <w:p w14:paraId="1D5C933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513</w:t>
      </w:r>
    </w:p>
    <w:p w14:paraId="0388E2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356AE3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514</w:t>
      </w:r>
    </w:p>
    <w:p w14:paraId="60AE20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131313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5DEAED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515</w:t>
      </w:r>
    </w:p>
    <w:p w14:paraId="18ABB4C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515</w:t>
      </w:r>
    </w:p>
    <w:p w14:paraId="0E43D87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516</w:t>
      </w:r>
    </w:p>
    <w:p w14:paraId="5BD5203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517</w:t>
      </w:r>
    </w:p>
    <w:p w14:paraId="1A41613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518</w:t>
      </w:r>
    </w:p>
    <w:p w14:paraId="593ADA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519</w:t>
      </w:r>
    </w:p>
    <w:p w14:paraId="41DBC1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519</w:t>
      </w:r>
    </w:p>
    <w:p w14:paraId="268DB84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520</w:t>
      </w:r>
    </w:p>
    <w:p w14:paraId="25E458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44273A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2FFEE9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614534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521</w:t>
      </w:r>
    </w:p>
    <w:p w14:paraId="36FCE13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521</w:t>
      </w:r>
    </w:p>
    <w:p w14:paraId="1E5870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521</w:t>
      </w:r>
    </w:p>
    <w:p w14:paraId="41E61A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522</w:t>
      </w:r>
    </w:p>
    <w:p w14:paraId="33A1A7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5BB494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522</w:t>
      </w:r>
    </w:p>
    <w:p w14:paraId="39B5BF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523</w:t>
      </w:r>
    </w:p>
    <w:p w14:paraId="0C8BC58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6924E2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4708527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254FA4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7B7207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525</w:t>
      </w:r>
    </w:p>
    <w:p w14:paraId="609A11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525</w:t>
      </w:r>
    </w:p>
    <w:p w14:paraId="11A81A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526</w:t>
      </w:r>
    </w:p>
    <w:p w14:paraId="790E08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526</w:t>
      </w:r>
    </w:p>
    <w:p w14:paraId="2A56D8B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527</w:t>
      </w:r>
    </w:p>
    <w:p w14:paraId="60C5058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527</w:t>
      </w:r>
    </w:p>
    <w:p w14:paraId="0170E6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527</w:t>
      </w:r>
    </w:p>
    <w:p w14:paraId="634B79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528</w:t>
      </w:r>
    </w:p>
    <w:p w14:paraId="617CA3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528</w:t>
      </w:r>
    </w:p>
    <w:p w14:paraId="05A5F1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4A3474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595C9A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5096BC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41BB21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529</w:t>
      </w:r>
    </w:p>
    <w:p w14:paraId="42FCBB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74A053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45C0E7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148B123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530</w:t>
      </w:r>
    </w:p>
    <w:p w14:paraId="3646FCD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MBSUserService API</w:t>
      </w:r>
      <w:r>
        <w:rPr>
          <w:noProof/>
        </w:rPr>
        <w:tab/>
        <w:t>530</w:t>
      </w:r>
    </w:p>
    <w:p w14:paraId="5C5F49D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530</w:t>
      </w:r>
    </w:p>
    <w:p w14:paraId="4EA035E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530</w:t>
      </w:r>
    </w:p>
    <w:p w14:paraId="73411B0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530</w:t>
      </w:r>
    </w:p>
    <w:p w14:paraId="23B8127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Services</w:t>
      </w:r>
      <w:r>
        <w:rPr>
          <w:noProof/>
        </w:rPr>
        <w:tab/>
        <w:t>531</w:t>
      </w:r>
    </w:p>
    <w:p w14:paraId="67A987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6DCF312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09DCA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080FE5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6FAA0C7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69AC5E2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14A439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533</w:t>
      </w:r>
    </w:p>
    <w:p w14:paraId="7B3768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17A98C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E6D764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285E7EA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4C2E44E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261649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400EAFC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0E7B58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2D0A06E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74B7139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2E76B17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537</w:t>
      </w:r>
    </w:p>
    <w:p w14:paraId="1A82EB9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2B94AC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538</w:t>
      </w:r>
    </w:p>
    <w:p w14:paraId="01B0C1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4EB4B5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01B642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817214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3A639C5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1A70E1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777DA6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2A73A39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3157B1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0C3D4BD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MBSUserDataIngestSession API</w:t>
      </w:r>
      <w:r>
        <w:rPr>
          <w:noProof/>
        </w:rPr>
        <w:tab/>
        <w:t>539</w:t>
      </w:r>
    </w:p>
    <w:p w14:paraId="2693D4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103B83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539</w:t>
      </w:r>
    </w:p>
    <w:p w14:paraId="5627A1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539</w:t>
      </w:r>
    </w:p>
    <w:p w14:paraId="496D23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Data Ingest Sessions</w:t>
      </w:r>
      <w:r>
        <w:rPr>
          <w:noProof/>
        </w:rPr>
        <w:tab/>
        <w:t>541</w:t>
      </w:r>
    </w:p>
    <w:p w14:paraId="7AEB02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4B8FB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678E1E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22896B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7A29BE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2E8A52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0B97A4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543</w:t>
      </w:r>
    </w:p>
    <w:p w14:paraId="539BBD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18C37D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1EBFCD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3F3939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15428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544</w:t>
      </w:r>
    </w:p>
    <w:p w14:paraId="64A2A1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4E1D4D8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547</w:t>
      </w:r>
    </w:p>
    <w:p w14:paraId="55343F0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506313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548</w:t>
      </w:r>
    </w:p>
    <w:p w14:paraId="0400A5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27DD960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7AD174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506639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548</w:t>
      </w:r>
    </w:p>
    <w:p w14:paraId="7CC668C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549</w:t>
      </w:r>
    </w:p>
    <w:p w14:paraId="62AEEC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550</w:t>
      </w:r>
    </w:p>
    <w:p w14:paraId="6BA9DED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550</w:t>
      </w:r>
    </w:p>
    <w:p w14:paraId="6ED7A4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1BD19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550</w:t>
      </w:r>
    </w:p>
    <w:p w14:paraId="2E7DC1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550</w:t>
      </w:r>
    </w:p>
    <w:p w14:paraId="2968C5E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550</w:t>
      </w:r>
    </w:p>
    <w:p w14:paraId="337CC74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551</w:t>
      </w:r>
    </w:p>
    <w:p w14:paraId="54F57D2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552</w:t>
      </w:r>
    </w:p>
    <w:p w14:paraId="68D022C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553</w:t>
      </w:r>
    </w:p>
    <w:p w14:paraId="13D226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554</w:t>
      </w:r>
    </w:p>
    <w:p w14:paraId="000F3A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554</w:t>
      </w:r>
    </w:p>
    <w:p w14:paraId="63471C6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554</w:t>
      </w:r>
    </w:p>
    <w:p w14:paraId="3A187C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586172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555</w:t>
      </w:r>
    </w:p>
    <w:p w14:paraId="2D65939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555</w:t>
      </w:r>
    </w:p>
    <w:p w14:paraId="2CDBFB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555</w:t>
      </w:r>
    </w:p>
    <w:p w14:paraId="0E5F2D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555</w:t>
      </w:r>
    </w:p>
    <w:p w14:paraId="74725B4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555</w:t>
      </w:r>
    </w:p>
    <w:p w14:paraId="6223AB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556</w:t>
      </w:r>
    </w:p>
    <w:p w14:paraId="0D6D799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556</w:t>
      </w:r>
    </w:p>
    <w:p w14:paraId="3BDF3AD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7DE092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557</w:t>
      </w:r>
    </w:p>
    <w:p w14:paraId="2B6A07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1DA3CFC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557</w:t>
      </w:r>
    </w:p>
    <w:p w14:paraId="3066D6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743A9C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557</w:t>
      </w:r>
    </w:p>
    <w:p w14:paraId="0785735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557</w:t>
      </w:r>
    </w:p>
    <w:p w14:paraId="25A77F8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558</w:t>
      </w:r>
    </w:p>
    <w:p w14:paraId="25D4B9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558</w:t>
      </w:r>
    </w:p>
    <w:p w14:paraId="6CD4EB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558</w:t>
      </w:r>
    </w:p>
    <w:p w14:paraId="3F58A07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558</w:t>
      </w:r>
    </w:p>
    <w:p w14:paraId="4611F13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MSEventExposure API</w:t>
      </w:r>
      <w:r>
        <w:rPr>
          <w:noProof/>
        </w:rPr>
        <w:tab/>
        <w:t>559</w:t>
      </w:r>
    </w:p>
    <w:p w14:paraId="395EC2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035704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560</w:t>
      </w:r>
    </w:p>
    <w:p w14:paraId="3C5A68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560</w:t>
      </w:r>
    </w:p>
    <w:p w14:paraId="73570F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Media Streaming Event Exposure Subscriptions</w:t>
      </w:r>
      <w:r>
        <w:rPr>
          <w:noProof/>
        </w:rPr>
        <w:tab/>
        <w:t>560</w:t>
      </w:r>
    </w:p>
    <w:p w14:paraId="6DECD6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31EA37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0154ED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3239939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561</w:t>
      </w:r>
    </w:p>
    <w:p w14:paraId="65DFDB8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562</w:t>
      </w:r>
    </w:p>
    <w:p w14:paraId="57F691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29367CB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562</w:t>
      </w:r>
    </w:p>
    <w:p w14:paraId="2A5B11B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562</w:t>
      </w:r>
    </w:p>
    <w:p w14:paraId="02C414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563</w:t>
      </w:r>
    </w:p>
    <w:p w14:paraId="37642B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563</w:t>
      </w:r>
    </w:p>
    <w:p w14:paraId="18E5D86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563</w:t>
      </w:r>
    </w:p>
    <w:p w14:paraId="44AC68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564</w:t>
      </w:r>
    </w:p>
    <w:p w14:paraId="253491D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565</w:t>
      </w:r>
    </w:p>
    <w:p w14:paraId="6CCCA98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566</w:t>
      </w:r>
    </w:p>
    <w:p w14:paraId="029126A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566</w:t>
      </w:r>
    </w:p>
    <w:p w14:paraId="15853AA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566</w:t>
      </w:r>
    </w:p>
    <w:p w14:paraId="3326D1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732F21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566</w:t>
      </w:r>
    </w:p>
    <w:p w14:paraId="722487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566</w:t>
      </w:r>
    </w:p>
    <w:p w14:paraId="7E7345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566</w:t>
      </w:r>
    </w:p>
    <w:p w14:paraId="2738C4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566</w:t>
      </w:r>
    </w:p>
    <w:p w14:paraId="47DAE3E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566</w:t>
      </w:r>
    </w:p>
    <w:p w14:paraId="3365988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567</w:t>
      </w:r>
    </w:p>
    <w:p w14:paraId="5B98CF0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567</w:t>
      </w:r>
    </w:p>
    <w:p w14:paraId="104A25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077BDC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568</w:t>
      </w:r>
    </w:p>
    <w:p w14:paraId="35B3F7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5425A5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568</w:t>
      </w:r>
    </w:p>
    <w:p w14:paraId="434307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7D8026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568</w:t>
      </w:r>
    </w:p>
    <w:p w14:paraId="385E6B2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568</w:t>
      </w:r>
    </w:p>
    <w:p w14:paraId="1940C2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568</w:t>
      </w:r>
    </w:p>
    <w:p w14:paraId="6467305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568</w:t>
      </w:r>
    </w:p>
    <w:p w14:paraId="65B63F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569</w:t>
      </w:r>
    </w:p>
    <w:p w14:paraId="1BA3F1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569</w:t>
      </w:r>
    </w:p>
    <w:p w14:paraId="7B618CE6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569</w:t>
      </w:r>
    </w:p>
    <w:p w14:paraId="686756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569</w:t>
      </w:r>
    </w:p>
    <w:p w14:paraId="5F5E274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569</w:t>
      </w:r>
    </w:p>
    <w:p w14:paraId="3A161C8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569</w:t>
      </w:r>
    </w:p>
    <w:p w14:paraId="7D51F87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570</w:t>
      </w:r>
    </w:p>
    <w:p w14:paraId="4CB572E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6806C0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6611A0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4D525B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571</w:t>
      </w:r>
    </w:p>
    <w:p w14:paraId="6B834F0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572</w:t>
      </w:r>
    </w:p>
    <w:p w14:paraId="277AF8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33A52BA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572</w:t>
      </w:r>
    </w:p>
    <w:p w14:paraId="62875F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7E5881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572</w:t>
      </w:r>
    </w:p>
    <w:p w14:paraId="24738E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573</w:t>
      </w:r>
    </w:p>
    <w:p w14:paraId="00396CB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573</w:t>
      </w:r>
    </w:p>
    <w:p w14:paraId="360B9A9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574</w:t>
      </w:r>
    </w:p>
    <w:p w14:paraId="7635857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575</w:t>
      </w:r>
    </w:p>
    <w:p w14:paraId="7E4E17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576</w:t>
      </w:r>
    </w:p>
    <w:p w14:paraId="14F4BB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576</w:t>
      </w:r>
    </w:p>
    <w:p w14:paraId="0BBF04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3A197C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7EBAB5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576</w:t>
      </w:r>
    </w:p>
    <w:p w14:paraId="5BC867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576</w:t>
      </w:r>
    </w:p>
    <w:p w14:paraId="322C72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576</w:t>
      </w:r>
    </w:p>
    <w:p w14:paraId="6E2B20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577</w:t>
      </w:r>
    </w:p>
    <w:p w14:paraId="07874DD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577</w:t>
      </w:r>
    </w:p>
    <w:p w14:paraId="6CC0ED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405764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578</w:t>
      </w:r>
    </w:p>
    <w:p w14:paraId="73C433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49079C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441DF31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579</w:t>
      </w:r>
    </w:p>
    <w:p w14:paraId="4C02C1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20CAC09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580</w:t>
      </w:r>
    </w:p>
    <w:p w14:paraId="1D4A18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580</w:t>
      </w:r>
    </w:p>
    <w:p w14:paraId="3EABE4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580</w:t>
      </w:r>
    </w:p>
    <w:p w14:paraId="636785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1576F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580</w:t>
      </w:r>
    </w:p>
    <w:p w14:paraId="0F07981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581</w:t>
      </w:r>
    </w:p>
    <w:p w14:paraId="31635C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581</w:t>
      </w:r>
    </w:p>
    <w:p w14:paraId="4BE3CE5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581</w:t>
      </w:r>
    </w:p>
    <w:p w14:paraId="7D6FD6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581</w:t>
      </w:r>
    </w:p>
    <w:p w14:paraId="467FAA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581</w:t>
      </w:r>
    </w:p>
    <w:p w14:paraId="2AAFFB2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581</w:t>
      </w:r>
    </w:p>
    <w:p w14:paraId="3C43D9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581</w:t>
      </w:r>
    </w:p>
    <w:p w14:paraId="11EC4F3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581</w:t>
      </w:r>
    </w:p>
    <w:p w14:paraId="31A73D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582</w:t>
      </w:r>
    </w:p>
    <w:p w14:paraId="77EC7F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582</w:t>
      </w:r>
    </w:p>
    <w:p w14:paraId="46F74E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583</w:t>
      </w:r>
    </w:p>
    <w:p w14:paraId="187B13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49DA0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6E2698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9BEB3B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0400AB7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28BF2BC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584</w:t>
      </w:r>
    </w:p>
    <w:p w14:paraId="490058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2D4D18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585</w:t>
      </w:r>
    </w:p>
    <w:p w14:paraId="01A73F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08403C0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585</w:t>
      </w:r>
    </w:p>
    <w:p w14:paraId="234AE7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585</w:t>
      </w:r>
    </w:p>
    <w:p w14:paraId="0BA4D4B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4D81E5D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585</w:t>
      </w:r>
    </w:p>
    <w:p w14:paraId="0B5B010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3D43F1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728C8C1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14E7DB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DCB43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588</w:t>
      </w:r>
    </w:p>
    <w:p w14:paraId="19E11E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6C6ABC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588</w:t>
      </w:r>
    </w:p>
    <w:p w14:paraId="55C903B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1BA06BB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588</w:t>
      </w:r>
    </w:p>
    <w:p w14:paraId="7450CB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589</w:t>
      </w:r>
    </w:p>
    <w:p w14:paraId="5AA0C74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6509453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2FB0E3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590</w:t>
      </w:r>
    </w:p>
    <w:p w14:paraId="300F29D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50C533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591</w:t>
      </w:r>
    </w:p>
    <w:p w14:paraId="3846AB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592</w:t>
      </w:r>
    </w:p>
    <w:p w14:paraId="0A3741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</w:t>
      </w:r>
    </w:p>
    <w:p w14:paraId="04C8B12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592</w:t>
      </w:r>
    </w:p>
    <w:p w14:paraId="2240D5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2C4E28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592</w:t>
      </w:r>
    </w:p>
    <w:p w14:paraId="4D8481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F7886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7DCD124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593</w:t>
      </w:r>
    </w:p>
    <w:p w14:paraId="3F42FA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079A39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593</w:t>
      </w:r>
    </w:p>
    <w:p w14:paraId="42A9DF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593</w:t>
      </w:r>
    </w:p>
    <w:p w14:paraId="09F978C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593</w:t>
      </w:r>
    </w:p>
    <w:p w14:paraId="429B54B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5C0CE17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593</w:t>
      </w:r>
    </w:p>
    <w:p w14:paraId="75318F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593</w:t>
      </w:r>
    </w:p>
    <w:p w14:paraId="09575D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594</w:t>
      </w:r>
    </w:p>
    <w:p w14:paraId="779A89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7E89A2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01329B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0D87DA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595</w:t>
      </w:r>
    </w:p>
    <w:p w14:paraId="2FD5665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595</w:t>
      </w:r>
    </w:p>
    <w:p w14:paraId="28C506A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596</w:t>
      </w:r>
    </w:p>
    <w:p w14:paraId="299CA5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798B87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596</w:t>
      </w:r>
    </w:p>
    <w:p w14:paraId="78E908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1F09A0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597</w:t>
      </w:r>
    </w:p>
    <w:p w14:paraId="4F5B8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597</w:t>
      </w:r>
    </w:p>
    <w:p w14:paraId="04E12C9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597</w:t>
      </w:r>
    </w:p>
    <w:p w14:paraId="4D792CC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597</w:t>
      </w:r>
    </w:p>
    <w:p w14:paraId="3CB7621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623A4AF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7159E9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216B26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26B7A6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6E7C16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984AD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601</w:t>
      </w:r>
    </w:p>
    <w:p w14:paraId="61EF33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30929C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601</w:t>
      </w:r>
    </w:p>
    <w:p w14:paraId="037A79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0C96826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601</w:t>
      </w:r>
    </w:p>
    <w:p w14:paraId="05154AE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1CE7AD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7F0747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602</w:t>
      </w:r>
    </w:p>
    <w:p w14:paraId="555EC3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F7B601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B2267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603</w:t>
      </w:r>
    </w:p>
    <w:p w14:paraId="61E805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605</w:t>
      </w:r>
    </w:p>
    <w:p w14:paraId="1D2959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605</w:t>
      </w:r>
    </w:p>
    <w:p w14:paraId="5660F8F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605</w:t>
      </w:r>
    </w:p>
    <w:p w14:paraId="613BF6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54685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605</w:t>
      </w:r>
    </w:p>
    <w:p w14:paraId="4129B34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606</w:t>
      </w:r>
    </w:p>
    <w:p w14:paraId="77D089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606</w:t>
      </w:r>
    </w:p>
    <w:p w14:paraId="163EC9F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606</w:t>
      </w:r>
    </w:p>
    <w:p w14:paraId="01D665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606</w:t>
      </w:r>
    </w:p>
    <w:p w14:paraId="18F8A4F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606</w:t>
      </w:r>
    </w:p>
    <w:p w14:paraId="15DCA2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606</w:t>
      </w:r>
    </w:p>
    <w:p w14:paraId="4C4BFC6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606</w:t>
      </w:r>
    </w:p>
    <w:p w14:paraId="1A1FDD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5376EF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607</w:t>
      </w:r>
    </w:p>
    <w:p w14:paraId="14BCF48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607</w:t>
      </w:r>
    </w:p>
    <w:p w14:paraId="2FFCB0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608</w:t>
      </w:r>
    </w:p>
    <w:p w14:paraId="0C01D0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3CAA9A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77F5DBD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2DFFC1E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609</w:t>
      </w:r>
    </w:p>
    <w:p w14:paraId="47BEFC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04F374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610</w:t>
      </w:r>
    </w:p>
    <w:p w14:paraId="0ACEB3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610</w:t>
      </w:r>
    </w:p>
    <w:p w14:paraId="36C68C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610</w:t>
      </w:r>
    </w:p>
    <w:p w14:paraId="7A1583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611</w:t>
      </w:r>
    </w:p>
    <w:p w14:paraId="2658E6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611</w:t>
      </w:r>
    </w:p>
    <w:p w14:paraId="3B9905B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611</w:t>
      </w:r>
    </w:p>
    <w:p w14:paraId="787D90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612</w:t>
      </w:r>
    </w:p>
    <w:p w14:paraId="0416C59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613</w:t>
      </w:r>
    </w:p>
    <w:p w14:paraId="78A76BC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614</w:t>
      </w:r>
    </w:p>
    <w:p w14:paraId="49DD97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615</w:t>
      </w:r>
    </w:p>
    <w:p w14:paraId="550B6D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615</w:t>
      </w:r>
    </w:p>
    <w:p w14:paraId="32732A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0720001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617</w:t>
      </w:r>
    </w:p>
    <w:p w14:paraId="71AF8E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770812A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619</w:t>
      </w:r>
    </w:p>
    <w:p w14:paraId="0BC008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6112F8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620</w:t>
      </w:r>
    </w:p>
    <w:p w14:paraId="2FC5FD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622</w:t>
      </w:r>
    </w:p>
    <w:p w14:paraId="59A780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623</w:t>
      </w:r>
    </w:p>
    <w:p w14:paraId="0A057A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623</w:t>
      </w:r>
    </w:p>
    <w:p w14:paraId="0F3505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624</w:t>
      </w:r>
    </w:p>
    <w:p w14:paraId="001187D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624</w:t>
      </w:r>
    </w:p>
    <w:p w14:paraId="3B9440C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625</w:t>
      </w:r>
    </w:p>
    <w:p w14:paraId="4186FD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625</w:t>
      </w:r>
    </w:p>
    <w:p w14:paraId="72B9BB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625</w:t>
      </w:r>
    </w:p>
    <w:p w14:paraId="5A64910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626</w:t>
      </w:r>
    </w:p>
    <w:p w14:paraId="5F1DE4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626</w:t>
      </w:r>
    </w:p>
    <w:p w14:paraId="18CAA2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627</w:t>
      </w:r>
    </w:p>
    <w:p w14:paraId="30D553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627</w:t>
      </w:r>
    </w:p>
    <w:p w14:paraId="02E73C2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628</w:t>
      </w:r>
    </w:p>
    <w:p w14:paraId="7BFB7A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629</w:t>
      </w:r>
    </w:p>
    <w:p w14:paraId="799F6A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629</w:t>
      </w:r>
    </w:p>
    <w:p w14:paraId="73B5DA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285D0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02AE3E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630</w:t>
      </w:r>
    </w:p>
    <w:p w14:paraId="719B5D2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630</w:t>
      </w:r>
    </w:p>
    <w:p w14:paraId="7052C7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630</w:t>
      </w:r>
    </w:p>
    <w:p w14:paraId="32B826B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630</w:t>
      </w:r>
    </w:p>
    <w:p w14:paraId="5DB1F6C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0F55D2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630</w:t>
      </w:r>
    </w:p>
    <w:p w14:paraId="6A7612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630</w:t>
      </w:r>
    </w:p>
    <w:p w14:paraId="4EAA415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631</w:t>
      </w:r>
    </w:p>
    <w:p w14:paraId="74986C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631</w:t>
      </w:r>
    </w:p>
    <w:p w14:paraId="167E03C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631</w:t>
      </w:r>
    </w:p>
    <w:p w14:paraId="7B63E7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631</w:t>
      </w:r>
    </w:p>
    <w:p w14:paraId="42B1026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632</w:t>
      </w:r>
    </w:p>
    <w:p w14:paraId="1BB70F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58E5FD2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0A2D4DD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632</w:t>
      </w:r>
    </w:p>
    <w:p w14:paraId="070FB29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632</w:t>
      </w:r>
    </w:p>
    <w:p w14:paraId="0043B0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633</w:t>
      </w:r>
    </w:p>
    <w:p w14:paraId="3FC621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2F0B234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634</w:t>
      </w:r>
    </w:p>
    <w:p w14:paraId="5954CA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634</w:t>
      </w:r>
    </w:p>
    <w:p w14:paraId="24ED93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634</w:t>
      </w:r>
    </w:p>
    <w:p w14:paraId="49412EC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635</w:t>
      </w:r>
    </w:p>
    <w:p w14:paraId="64AC83D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635</w:t>
      </w:r>
    </w:p>
    <w:p w14:paraId="494B09D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636</w:t>
      </w:r>
    </w:p>
    <w:p w14:paraId="5EC4D6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637</w:t>
      </w:r>
    </w:p>
    <w:p w14:paraId="4060B18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638</w:t>
      </w:r>
    </w:p>
    <w:p w14:paraId="5886AE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639</w:t>
      </w:r>
    </w:p>
    <w:p w14:paraId="41E1626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639</w:t>
      </w:r>
    </w:p>
    <w:p w14:paraId="7E8803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639</w:t>
      </w:r>
    </w:p>
    <w:p w14:paraId="42EAAF9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639</w:t>
      </w:r>
    </w:p>
    <w:p w14:paraId="405F1C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639</w:t>
      </w:r>
    </w:p>
    <w:p w14:paraId="1BE79C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15527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640</w:t>
      </w:r>
    </w:p>
    <w:p w14:paraId="1F7D19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D4179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640</w:t>
      </w:r>
    </w:p>
    <w:p w14:paraId="73DCBA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640</w:t>
      </w:r>
    </w:p>
    <w:p w14:paraId="75E3AB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641</w:t>
      </w:r>
    </w:p>
    <w:p w14:paraId="3A3F1E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641</w:t>
      </w:r>
    </w:p>
    <w:p w14:paraId="2279C7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641</w:t>
      </w:r>
    </w:p>
    <w:p w14:paraId="34D963C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641</w:t>
      </w:r>
    </w:p>
    <w:p w14:paraId="12D5AF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AC8CB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642</w:t>
      </w:r>
    </w:p>
    <w:p w14:paraId="74220D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642</w:t>
      </w:r>
    </w:p>
    <w:p w14:paraId="597F3D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642</w:t>
      </w:r>
    </w:p>
    <w:p w14:paraId="0170305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642</w:t>
      </w:r>
    </w:p>
    <w:p w14:paraId="47FB21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642</w:t>
      </w:r>
    </w:p>
    <w:p w14:paraId="083A04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642</w:t>
      </w:r>
    </w:p>
    <w:p w14:paraId="34CF8DF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642</w:t>
      </w:r>
    </w:p>
    <w:p w14:paraId="1987216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642</w:t>
      </w:r>
    </w:p>
    <w:p w14:paraId="7018C42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642</w:t>
      </w:r>
    </w:p>
    <w:p w14:paraId="012B042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643</w:t>
      </w:r>
    </w:p>
    <w:p w14:paraId="6A4B5EA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643</w:t>
      </w:r>
    </w:p>
    <w:p w14:paraId="687B0A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644</w:t>
      </w:r>
    </w:p>
    <w:p w14:paraId="53539F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4A112F2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104A70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644</w:t>
      </w:r>
    </w:p>
    <w:p w14:paraId="12CD212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644</w:t>
      </w:r>
    </w:p>
    <w:p w14:paraId="627D8AA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053D90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646</w:t>
      </w:r>
    </w:p>
    <w:p w14:paraId="25CED2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646</w:t>
      </w:r>
    </w:p>
    <w:p w14:paraId="0A6D44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646</w:t>
      </w:r>
    </w:p>
    <w:p w14:paraId="1CE1F7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646</w:t>
      </w:r>
    </w:p>
    <w:p w14:paraId="23DBB0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647</w:t>
      </w:r>
    </w:p>
    <w:p w14:paraId="3E04B48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647</w:t>
      </w:r>
    </w:p>
    <w:p w14:paraId="558E8AD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648</w:t>
      </w:r>
    </w:p>
    <w:p w14:paraId="587228B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649</w:t>
      </w:r>
    </w:p>
    <w:p w14:paraId="2E91961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650</w:t>
      </w:r>
    </w:p>
    <w:p w14:paraId="223758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651</w:t>
      </w:r>
    </w:p>
    <w:p w14:paraId="4051D5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651</w:t>
      </w:r>
    </w:p>
    <w:p w14:paraId="1E828FC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651</w:t>
      </w:r>
    </w:p>
    <w:p w14:paraId="11D29B6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651</w:t>
      </w:r>
    </w:p>
    <w:p w14:paraId="579FF37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2E4CEA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15527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652</w:t>
      </w:r>
    </w:p>
    <w:p w14:paraId="57BB3D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4524D7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652</w:t>
      </w:r>
    </w:p>
    <w:p w14:paraId="31592E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652</w:t>
      </w:r>
    </w:p>
    <w:p w14:paraId="454CAA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652</w:t>
      </w:r>
    </w:p>
    <w:p w14:paraId="2942F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0872A6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652</w:t>
      </w:r>
    </w:p>
    <w:p w14:paraId="317A48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653</w:t>
      </w:r>
    </w:p>
    <w:p w14:paraId="3B3C737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653</w:t>
      </w:r>
    </w:p>
    <w:p w14:paraId="1926D7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653</w:t>
      </w:r>
    </w:p>
    <w:p w14:paraId="02225A3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653</w:t>
      </w:r>
    </w:p>
    <w:p w14:paraId="7AEBDA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653</w:t>
      </w:r>
    </w:p>
    <w:p w14:paraId="453C915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653</w:t>
      </w:r>
    </w:p>
    <w:p w14:paraId="3FA0DCB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1940736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654</w:t>
      </w:r>
    </w:p>
    <w:p w14:paraId="589935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654</w:t>
      </w:r>
    </w:p>
    <w:p w14:paraId="08960C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654</w:t>
      </w:r>
    </w:p>
    <w:p w14:paraId="7F60876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53775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2B9BE0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1604D8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52F19A4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19B9A84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656</w:t>
      </w:r>
    </w:p>
    <w:p w14:paraId="027AAF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37B8E6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657</w:t>
      </w:r>
    </w:p>
    <w:p w14:paraId="4B7B57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657</w:t>
      </w:r>
    </w:p>
    <w:p w14:paraId="55E865C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657</w:t>
      </w:r>
    </w:p>
    <w:p w14:paraId="4F955ED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657</w:t>
      </w:r>
    </w:p>
    <w:p w14:paraId="3064D00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657</w:t>
      </w:r>
    </w:p>
    <w:p w14:paraId="268E4A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657</w:t>
      </w:r>
    </w:p>
    <w:p w14:paraId="3BBBD1E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F715E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2B54285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660</w:t>
      </w:r>
    </w:p>
    <w:p w14:paraId="569C04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660</w:t>
      </w:r>
    </w:p>
    <w:p w14:paraId="3A56D8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660</w:t>
      </w:r>
    </w:p>
    <w:p w14:paraId="30B9AC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5E0E5D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681AC2E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5B4BD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61D911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662</w:t>
      </w:r>
    </w:p>
    <w:p w14:paraId="5F7CAE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662</w:t>
      </w:r>
    </w:p>
    <w:p w14:paraId="4D4AAB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662</w:t>
      </w:r>
    </w:p>
    <w:p w14:paraId="44B207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662</w:t>
      </w:r>
    </w:p>
    <w:p w14:paraId="7CE01F1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662</w:t>
      </w:r>
    </w:p>
    <w:p w14:paraId="3D16E85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663</w:t>
      </w:r>
    </w:p>
    <w:p w14:paraId="32DB2F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1DAFF96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663</w:t>
      </w:r>
    </w:p>
    <w:p w14:paraId="02FF87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1FFA9A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664</w:t>
      </w:r>
    </w:p>
    <w:p w14:paraId="6BFEE0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664</w:t>
      </w:r>
    </w:p>
    <w:p w14:paraId="2C0045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665</w:t>
      </w:r>
    </w:p>
    <w:p w14:paraId="2175D6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666</w:t>
      </w:r>
    </w:p>
    <w:p w14:paraId="40C01C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155276">
        <w:rPr>
          <w:noProof/>
          <w:color w:val="000000"/>
        </w:rPr>
        <w:t>UeAddrNotif</w:t>
      </w:r>
      <w:r>
        <w:rPr>
          <w:noProof/>
        </w:rPr>
        <w:tab/>
        <w:t>666</w:t>
      </w:r>
    </w:p>
    <w:p w14:paraId="252163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666</w:t>
      </w:r>
    </w:p>
    <w:p w14:paraId="0CFD49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666</w:t>
      </w:r>
    </w:p>
    <w:p w14:paraId="6BFD1B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681771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666</w:t>
      </w:r>
    </w:p>
    <w:p w14:paraId="665F99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667</w:t>
      </w:r>
    </w:p>
    <w:p w14:paraId="7C8195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667</w:t>
      </w:r>
    </w:p>
    <w:p w14:paraId="124776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667</w:t>
      </w:r>
    </w:p>
    <w:p w14:paraId="5A893E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667</w:t>
      </w:r>
    </w:p>
    <w:p w14:paraId="5E2E68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667</w:t>
      </w:r>
    </w:p>
    <w:p w14:paraId="35734C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667</w:t>
      </w:r>
    </w:p>
    <w:p w14:paraId="233B80AD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667</w:t>
      </w:r>
    </w:p>
    <w:p w14:paraId="3CC430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667</w:t>
      </w:r>
    </w:p>
    <w:p w14:paraId="4D8B85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668</w:t>
      </w:r>
    </w:p>
    <w:p w14:paraId="7C9261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668</w:t>
      </w:r>
    </w:p>
    <w:p w14:paraId="16A801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669</w:t>
      </w:r>
    </w:p>
    <w:p w14:paraId="464B7E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592F8F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109515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669</w:t>
      </w:r>
    </w:p>
    <w:p w14:paraId="427252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36E17F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03DD0A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670</w:t>
      </w:r>
    </w:p>
    <w:p w14:paraId="51EEA18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671</w:t>
      </w:r>
    </w:p>
    <w:p w14:paraId="4AB791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671</w:t>
      </w:r>
    </w:p>
    <w:p w14:paraId="7F503DA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445B0C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671</w:t>
      </w:r>
    </w:p>
    <w:p w14:paraId="73EB73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672</w:t>
      </w:r>
    </w:p>
    <w:p w14:paraId="2AC432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672</w:t>
      </w:r>
    </w:p>
    <w:p w14:paraId="43CCFA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672</w:t>
      </w:r>
    </w:p>
    <w:p w14:paraId="29BF066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673</w:t>
      </w:r>
    </w:p>
    <w:p w14:paraId="2064AB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674</w:t>
      </w:r>
    </w:p>
    <w:p w14:paraId="5101113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675</w:t>
      </w:r>
    </w:p>
    <w:p w14:paraId="30FD57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676</w:t>
      </w:r>
    </w:p>
    <w:p w14:paraId="021C172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676</w:t>
      </w:r>
    </w:p>
    <w:p w14:paraId="0AB0E1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676</w:t>
      </w:r>
    </w:p>
    <w:p w14:paraId="3ECF622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677</w:t>
      </w:r>
    </w:p>
    <w:p w14:paraId="34F53F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677</w:t>
      </w:r>
    </w:p>
    <w:p w14:paraId="3F9713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677</w:t>
      </w:r>
    </w:p>
    <w:p w14:paraId="21DC934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678</w:t>
      </w:r>
    </w:p>
    <w:p w14:paraId="260BA47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678</w:t>
      </w:r>
    </w:p>
    <w:p w14:paraId="27B0A17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678</w:t>
      </w:r>
    </w:p>
    <w:p w14:paraId="3E2E9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1BAA49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679</w:t>
      </w:r>
    </w:p>
    <w:p w14:paraId="6EDFD59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679</w:t>
      </w:r>
    </w:p>
    <w:p w14:paraId="1C11A7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679</w:t>
      </w:r>
    </w:p>
    <w:p w14:paraId="6C5287A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680</w:t>
      </w:r>
    </w:p>
    <w:p w14:paraId="3529E79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680</w:t>
      </w:r>
    </w:p>
    <w:p w14:paraId="23A60CA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680</w:t>
      </w:r>
    </w:p>
    <w:p w14:paraId="344148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4799698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681</w:t>
      </w:r>
    </w:p>
    <w:p w14:paraId="6372173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681</w:t>
      </w:r>
    </w:p>
    <w:p w14:paraId="2AF080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681</w:t>
      </w:r>
    </w:p>
    <w:p w14:paraId="678455F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681</w:t>
      </w:r>
    </w:p>
    <w:p w14:paraId="5AE1DF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2639FA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681</w:t>
      </w:r>
    </w:p>
    <w:p w14:paraId="194681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681</w:t>
      </w:r>
    </w:p>
    <w:p w14:paraId="40E4C7CD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681</w:t>
      </w:r>
    </w:p>
    <w:p w14:paraId="23D1EB8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681</w:t>
      </w:r>
    </w:p>
    <w:p w14:paraId="47463F2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682</w:t>
      </w:r>
    </w:p>
    <w:p w14:paraId="6CF1F7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682</w:t>
      </w:r>
    </w:p>
    <w:p w14:paraId="19C094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683</w:t>
      </w:r>
    </w:p>
    <w:p w14:paraId="0C1505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1D78000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1FA616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683</w:t>
      </w:r>
    </w:p>
    <w:p w14:paraId="41ADFC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683</w:t>
      </w:r>
    </w:p>
    <w:p w14:paraId="4AC6B01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684</w:t>
      </w:r>
    </w:p>
    <w:p w14:paraId="435D2CE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685</w:t>
      </w:r>
    </w:p>
    <w:p w14:paraId="688F90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685</w:t>
      </w:r>
    </w:p>
    <w:p w14:paraId="6698F4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685</w:t>
      </w:r>
    </w:p>
    <w:p w14:paraId="14D70A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685</w:t>
      </w:r>
    </w:p>
    <w:p w14:paraId="18B546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686</w:t>
      </w:r>
    </w:p>
    <w:p w14:paraId="7D5A0B1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686</w:t>
      </w:r>
    </w:p>
    <w:p w14:paraId="026799D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687</w:t>
      </w:r>
    </w:p>
    <w:p w14:paraId="5B85A0F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688</w:t>
      </w:r>
    </w:p>
    <w:p w14:paraId="307C6DF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689</w:t>
      </w:r>
    </w:p>
    <w:p w14:paraId="30924AA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690</w:t>
      </w:r>
    </w:p>
    <w:p w14:paraId="7745F66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690</w:t>
      </w:r>
    </w:p>
    <w:p w14:paraId="520AA72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690</w:t>
      </w:r>
    </w:p>
    <w:p w14:paraId="7DBC80E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690</w:t>
      </w:r>
    </w:p>
    <w:p w14:paraId="43AAEF8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0FB493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691</w:t>
      </w:r>
    </w:p>
    <w:p w14:paraId="1D8FF2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365184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691</w:t>
      </w:r>
    </w:p>
    <w:p w14:paraId="705D63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691</w:t>
      </w:r>
    </w:p>
    <w:p w14:paraId="49C8C5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691</w:t>
      </w:r>
    </w:p>
    <w:p w14:paraId="365E9E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691</w:t>
      </w:r>
    </w:p>
    <w:p w14:paraId="67018F3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41DF8E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692</w:t>
      </w:r>
    </w:p>
    <w:p w14:paraId="386E026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692</w:t>
      </w:r>
    </w:p>
    <w:p w14:paraId="6F5E470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692</w:t>
      </w:r>
    </w:p>
    <w:p w14:paraId="0ED811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692</w:t>
      </w:r>
    </w:p>
    <w:p w14:paraId="1224C88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692</w:t>
      </w:r>
    </w:p>
    <w:p w14:paraId="282C9E4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692</w:t>
      </w:r>
    </w:p>
    <w:p w14:paraId="52C10A7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692</w:t>
      </w:r>
    </w:p>
    <w:p w14:paraId="52BA8C8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692</w:t>
      </w:r>
    </w:p>
    <w:p w14:paraId="59AE24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692</w:t>
      </w:r>
    </w:p>
    <w:p w14:paraId="08B886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693</w:t>
      </w:r>
    </w:p>
    <w:p w14:paraId="2A181D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693</w:t>
      </w:r>
    </w:p>
    <w:p w14:paraId="7A210B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694</w:t>
      </w:r>
    </w:p>
    <w:p w14:paraId="60C3B3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4EB9BD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46B878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694</w:t>
      </w:r>
    </w:p>
    <w:p w14:paraId="2DF1D2E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694</w:t>
      </w:r>
    </w:p>
    <w:p w14:paraId="3135D7A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695</w:t>
      </w:r>
    </w:p>
    <w:p w14:paraId="799F817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73714A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696</w:t>
      </w:r>
    </w:p>
    <w:p w14:paraId="172094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696</w:t>
      </w:r>
    </w:p>
    <w:p w14:paraId="57F19F8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696</w:t>
      </w:r>
    </w:p>
    <w:p w14:paraId="6B80DD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697</w:t>
      </w:r>
    </w:p>
    <w:p w14:paraId="49B49B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697</w:t>
      </w:r>
    </w:p>
    <w:p w14:paraId="30B94B2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698</w:t>
      </w:r>
    </w:p>
    <w:p w14:paraId="4F83EC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699</w:t>
      </w:r>
    </w:p>
    <w:p w14:paraId="1319CCC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700</w:t>
      </w:r>
    </w:p>
    <w:p w14:paraId="5FD2DF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701</w:t>
      </w:r>
    </w:p>
    <w:p w14:paraId="37D0D00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701</w:t>
      </w:r>
    </w:p>
    <w:p w14:paraId="60C968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701</w:t>
      </w:r>
    </w:p>
    <w:p w14:paraId="29AA57F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702</w:t>
      </w:r>
    </w:p>
    <w:p w14:paraId="06FDD8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536F44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702</w:t>
      </w:r>
    </w:p>
    <w:p w14:paraId="6EAEB3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3F1E9A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702</w:t>
      </w:r>
    </w:p>
    <w:p w14:paraId="141DDA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703</w:t>
      </w:r>
    </w:p>
    <w:p w14:paraId="584FFD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703</w:t>
      </w:r>
    </w:p>
    <w:p w14:paraId="0FA9DE9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703</w:t>
      </w:r>
    </w:p>
    <w:p w14:paraId="02CC1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6A254E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703</w:t>
      </w:r>
    </w:p>
    <w:p w14:paraId="3436EC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703</w:t>
      </w:r>
    </w:p>
    <w:p w14:paraId="3A283E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704</w:t>
      </w:r>
    </w:p>
    <w:p w14:paraId="34FC65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704</w:t>
      </w:r>
    </w:p>
    <w:p w14:paraId="51D774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704</w:t>
      </w:r>
    </w:p>
    <w:p w14:paraId="51A99DD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704</w:t>
      </w:r>
    </w:p>
    <w:p w14:paraId="73191D1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</w:t>
      </w:r>
    </w:p>
    <w:p w14:paraId="257EE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704</w:t>
      </w:r>
    </w:p>
    <w:p w14:paraId="0FF75DC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704</w:t>
      </w:r>
    </w:p>
    <w:p w14:paraId="1FD5C81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704</w:t>
      </w:r>
    </w:p>
    <w:p w14:paraId="67697BD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54C1838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705</w:t>
      </w:r>
    </w:p>
    <w:p w14:paraId="1EDFE5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705</w:t>
      </w:r>
    </w:p>
    <w:p w14:paraId="0E7CEA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706</w:t>
      </w:r>
    </w:p>
    <w:p w14:paraId="694DAE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643C03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D6109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706</w:t>
      </w:r>
    </w:p>
    <w:p w14:paraId="3EA5D1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706</w:t>
      </w:r>
    </w:p>
    <w:p w14:paraId="7A4FE8B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708</w:t>
      </w:r>
    </w:p>
    <w:p w14:paraId="669F3D5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708</w:t>
      </w:r>
    </w:p>
    <w:p w14:paraId="06005D6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708</w:t>
      </w:r>
    </w:p>
    <w:p w14:paraId="570C71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708</w:t>
      </w:r>
    </w:p>
    <w:p w14:paraId="135F3B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709</w:t>
      </w:r>
    </w:p>
    <w:p w14:paraId="4785B0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709</w:t>
      </w:r>
    </w:p>
    <w:p w14:paraId="6EC417C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709</w:t>
      </w:r>
    </w:p>
    <w:p w14:paraId="73D1AD1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710</w:t>
      </w:r>
    </w:p>
    <w:p w14:paraId="4DEA76B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711</w:t>
      </w:r>
    </w:p>
    <w:p w14:paraId="36D9343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712</w:t>
      </w:r>
    </w:p>
    <w:p w14:paraId="45B494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713</w:t>
      </w:r>
    </w:p>
    <w:p w14:paraId="3BA04C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713</w:t>
      </w:r>
    </w:p>
    <w:p w14:paraId="0F936C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713</w:t>
      </w:r>
    </w:p>
    <w:p w14:paraId="25AA4D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714</w:t>
      </w:r>
    </w:p>
    <w:p w14:paraId="117A35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714</w:t>
      </w:r>
    </w:p>
    <w:p w14:paraId="185355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4FF0A9D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715</w:t>
      </w:r>
    </w:p>
    <w:p w14:paraId="5EB019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24C115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717</w:t>
      </w:r>
    </w:p>
    <w:p w14:paraId="1E62BBC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4CCA60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718</w:t>
      </w:r>
    </w:p>
    <w:p w14:paraId="0AE37E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547094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719</w:t>
      </w:r>
    </w:p>
    <w:p w14:paraId="7DF184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721</w:t>
      </w:r>
    </w:p>
    <w:p w14:paraId="3574E98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722</w:t>
      </w:r>
    </w:p>
    <w:p w14:paraId="612FE7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723</w:t>
      </w:r>
    </w:p>
    <w:p w14:paraId="05DA15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725</w:t>
      </w:r>
    </w:p>
    <w:p w14:paraId="1A7C7E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725</w:t>
      </w:r>
    </w:p>
    <w:p w14:paraId="350A29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726</w:t>
      </w:r>
    </w:p>
    <w:p w14:paraId="61D7DC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726</w:t>
      </w:r>
    </w:p>
    <w:p w14:paraId="3120F5F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726</w:t>
      </w:r>
    </w:p>
    <w:p w14:paraId="58892D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727</w:t>
      </w:r>
    </w:p>
    <w:p w14:paraId="21B08F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727</w:t>
      </w:r>
    </w:p>
    <w:p w14:paraId="0D8CB7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727</w:t>
      </w:r>
    </w:p>
    <w:p w14:paraId="6A751A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728</w:t>
      </w:r>
    </w:p>
    <w:p w14:paraId="2998D6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728</w:t>
      </w:r>
    </w:p>
    <w:p w14:paraId="6761BD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BA387E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728</w:t>
      </w:r>
    </w:p>
    <w:p w14:paraId="3BA226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728</w:t>
      </w:r>
    </w:p>
    <w:p w14:paraId="5699A4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728</w:t>
      </w:r>
    </w:p>
    <w:p w14:paraId="5F42C0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729</w:t>
      </w:r>
    </w:p>
    <w:p w14:paraId="1EF103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729</w:t>
      </w:r>
    </w:p>
    <w:p w14:paraId="1F1546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729</w:t>
      </w:r>
    </w:p>
    <w:p w14:paraId="0E2FF7B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729</w:t>
      </w:r>
    </w:p>
    <w:p w14:paraId="613FFDC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6EF6A4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071BA9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4B51CD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1C446A8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CagInfoParamProvision API</w:t>
      </w:r>
      <w:r>
        <w:rPr>
          <w:noProof/>
        </w:rPr>
        <w:tab/>
        <w:t>730</w:t>
      </w:r>
    </w:p>
    <w:p w14:paraId="07B7B9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730</w:t>
      </w:r>
    </w:p>
    <w:p w14:paraId="2E54320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731</w:t>
      </w:r>
    </w:p>
    <w:p w14:paraId="6F0FF7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731</w:t>
      </w:r>
    </w:p>
    <w:p w14:paraId="52A27B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732</w:t>
      </w:r>
    </w:p>
    <w:p w14:paraId="3E7017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6D4F1A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EC1FF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4371FEE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732</w:t>
      </w:r>
    </w:p>
    <w:p w14:paraId="074C9D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733</w:t>
      </w:r>
    </w:p>
    <w:p w14:paraId="214D24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277924E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734</w:t>
      </w:r>
    </w:p>
    <w:p w14:paraId="6D88B9C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734</w:t>
      </w:r>
    </w:p>
    <w:p w14:paraId="314D0D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740C80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1EACAE3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61A52E4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18EE3F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0706F13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305F70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585FD2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6F213C1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739</w:t>
      </w:r>
    </w:p>
    <w:p w14:paraId="690C10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739</w:t>
      </w:r>
    </w:p>
    <w:p w14:paraId="0EE21B5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133F1F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739</w:t>
      </w:r>
    </w:p>
    <w:p w14:paraId="77AE6E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79CF82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739</w:t>
      </w:r>
    </w:p>
    <w:p w14:paraId="28D10A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740</w:t>
      </w:r>
    </w:p>
    <w:p w14:paraId="769687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740</w:t>
      </w:r>
    </w:p>
    <w:p w14:paraId="07E1967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740</w:t>
      </w:r>
    </w:p>
    <w:p w14:paraId="7456B1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3CDA791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740</w:t>
      </w:r>
    </w:p>
    <w:p w14:paraId="2463E1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740</w:t>
      </w:r>
    </w:p>
    <w:p w14:paraId="26C6926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740</w:t>
      </w:r>
    </w:p>
    <w:p w14:paraId="2AEA331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740</w:t>
      </w:r>
    </w:p>
    <w:p w14:paraId="75B68E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741</w:t>
      </w:r>
    </w:p>
    <w:p w14:paraId="7773CE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741</w:t>
      </w:r>
    </w:p>
    <w:p w14:paraId="30BA80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741</w:t>
      </w:r>
    </w:p>
    <w:p w14:paraId="7DD220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741</w:t>
      </w:r>
    </w:p>
    <w:p w14:paraId="0130A0B3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4191B1E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741</w:t>
      </w:r>
    </w:p>
    <w:p w14:paraId="0D6260E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741</w:t>
      </w:r>
    </w:p>
    <w:p w14:paraId="122B700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741</w:t>
      </w:r>
    </w:p>
    <w:p w14:paraId="2774AF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741</w:t>
      </w:r>
    </w:p>
    <w:p w14:paraId="42704E6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IMS Sessions</w:t>
      </w:r>
      <w:r>
        <w:rPr>
          <w:noProof/>
        </w:rPr>
        <w:tab/>
        <w:t>742</w:t>
      </w:r>
    </w:p>
    <w:p w14:paraId="697B7F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41CCE9C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6D314D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17899C7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743</w:t>
      </w:r>
    </w:p>
    <w:p w14:paraId="1543FB2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743</w:t>
      </w:r>
    </w:p>
    <w:p w14:paraId="6C0738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744</w:t>
      </w:r>
    </w:p>
    <w:p w14:paraId="6C18E3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Individual IMS Session</w:t>
      </w:r>
      <w:r>
        <w:rPr>
          <w:noProof/>
        </w:rPr>
        <w:tab/>
        <w:t>744</w:t>
      </w:r>
    </w:p>
    <w:p w14:paraId="11EE0F7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Description</w:t>
      </w:r>
      <w:r>
        <w:rPr>
          <w:noProof/>
        </w:rPr>
        <w:tab/>
        <w:t>744</w:t>
      </w:r>
    </w:p>
    <w:p w14:paraId="74D4EE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744</w:t>
      </w:r>
    </w:p>
    <w:p w14:paraId="27BC3E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745</w:t>
      </w:r>
    </w:p>
    <w:p w14:paraId="7BAA816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732BDE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746</w:t>
      </w:r>
    </w:p>
    <w:p w14:paraId="50AB57F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747</w:t>
      </w:r>
    </w:p>
    <w:p w14:paraId="5859DEB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748</w:t>
      </w:r>
    </w:p>
    <w:p w14:paraId="0AC2F4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749</w:t>
      </w:r>
    </w:p>
    <w:p w14:paraId="741FCFF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749</w:t>
      </w:r>
    </w:p>
    <w:p w14:paraId="037A762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749</w:t>
      </w:r>
    </w:p>
    <w:p w14:paraId="0C14536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751</w:t>
      </w:r>
    </w:p>
    <w:p w14:paraId="02D11D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2B56DB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751</w:t>
      </w:r>
    </w:p>
    <w:p w14:paraId="3E27AC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130FD7A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752</w:t>
      </w:r>
    </w:p>
    <w:p w14:paraId="61D1D3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752</w:t>
      </w:r>
    </w:p>
    <w:p w14:paraId="499E47B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58317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752</w:t>
      </w:r>
    </w:p>
    <w:p w14:paraId="7BD35C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752</w:t>
      </w:r>
    </w:p>
    <w:p w14:paraId="769829C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752</w:t>
      </w:r>
    </w:p>
    <w:p w14:paraId="468871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752</w:t>
      </w:r>
    </w:p>
    <w:p w14:paraId="7B6A546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752</w:t>
      </w:r>
    </w:p>
    <w:p w14:paraId="39353F8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753</w:t>
      </w:r>
    </w:p>
    <w:p w14:paraId="4AD2C9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753</w:t>
      </w:r>
    </w:p>
    <w:p w14:paraId="13863A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753</w:t>
      </w:r>
    </w:p>
    <w:p w14:paraId="1F90931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753</w:t>
      </w:r>
    </w:p>
    <w:p w14:paraId="0868654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753</w:t>
      </w:r>
    </w:p>
    <w:p w14:paraId="280303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16A75F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754</w:t>
      </w:r>
    </w:p>
    <w:p w14:paraId="2DFD7D8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754</w:t>
      </w:r>
    </w:p>
    <w:p w14:paraId="70C6749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754</w:t>
      </w:r>
    </w:p>
    <w:p w14:paraId="0874CE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43257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1A4DCC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35AEC6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755</w:t>
      </w:r>
    </w:p>
    <w:p w14:paraId="0CF66A5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756</w:t>
      </w:r>
    </w:p>
    <w:p w14:paraId="645A87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757</w:t>
      </w:r>
    </w:p>
    <w:p w14:paraId="0005DDA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757</w:t>
      </w:r>
    </w:p>
    <w:p w14:paraId="7C1453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32E5E27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757</w:t>
      </w:r>
    </w:p>
    <w:p w14:paraId="382E4F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757</w:t>
      </w:r>
    </w:p>
    <w:p w14:paraId="63AC61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757</w:t>
      </w:r>
    </w:p>
    <w:p w14:paraId="6719C5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758</w:t>
      </w:r>
    </w:p>
    <w:p w14:paraId="62C844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 w:rsidRPr="00155276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759</w:t>
      </w:r>
    </w:p>
    <w:p w14:paraId="3800F85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760</w:t>
      </w:r>
    </w:p>
    <w:p w14:paraId="184530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761</w:t>
      </w:r>
    </w:p>
    <w:p w14:paraId="316EE0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761</w:t>
      </w:r>
    </w:p>
    <w:p w14:paraId="059809E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761</w:t>
      </w:r>
    </w:p>
    <w:p w14:paraId="34C1CA0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763</w:t>
      </w:r>
    </w:p>
    <w:p w14:paraId="09711F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763</w:t>
      </w:r>
    </w:p>
    <w:p w14:paraId="53CC96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763</w:t>
      </w:r>
    </w:p>
    <w:p w14:paraId="6AAC74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74F00B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764</w:t>
      </w:r>
    </w:p>
    <w:p w14:paraId="37EC7A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764</w:t>
      </w:r>
    </w:p>
    <w:p w14:paraId="061EC25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765</w:t>
      </w:r>
    </w:p>
    <w:p w14:paraId="651134F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765</w:t>
      </w:r>
    </w:p>
    <w:p w14:paraId="60294F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765</w:t>
      </w:r>
    </w:p>
    <w:p w14:paraId="2BE854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0AEC6C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765</w:t>
      </w:r>
    </w:p>
    <w:p w14:paraId="2B0A7FA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765</w:t>
      </w:r>
    </w:p>
    <w:p w14:paraId="4CD002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766</w:t>
      </w:r>
    </w:p>
    <w:p w14:paraId="6306A5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766</w:t>
      </w:r>
    </w:p>
    <w:p w14:paraId="10FC25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766</w:t>
      </w:r>
    </w:p>
    <w:p w14:paraId="3425BB1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766</w:t>
      </w:r>
    </w:p>
    <w:p w14:paraId="2688102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766</w:t>
      </w:r>
    </w:p>
    <w:p w14:paraId="4CE00F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766</w:t>
      </w:r>
    </w:p>
    <w:p w14:paraId="4AB77E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766</w:t>
      </w:r>
    </w:p>
    <w:p w14:paraId="7C78D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766</w:t>
      </w:r>
    </w:p>
    <w:p w14:paraId="4263AF3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767</w:t>
      </w:r>
    </w:p>
    <w:p w14:paraId="05453E7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767</w:t>
      </w:r>
    </w:p>
    <w:p w14:paraId="4C7A86F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767</w:t>
      </w:r>
    </w:p>
    <w:p w14:paraId="139897D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767</w:t>
      </w:r>
    </w:p>
    <w:p w14:paraId="60069C8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768</w:t>
      </w:r>
    </w:p>
    <w:p w14:paraId="78AEC2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36B66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768</w:t>
      </w:r>
    </w:p>
    <w:p w14:paraId="2A4FF7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768</w:t>
      </w:r>
    </w:p>
    <w:p w14:paraId="58D33FD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768</w:t>
      </w:r>
    </w:p>
    <w:p w14:paraId="3B4462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769</w:t>
      </w:r>
    </w:p>
    <w:p w14:paraId="499075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770</w:t>
      </w:r>
    </w:p>
    <w:p w14:paraId="4602F2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770</w:t>
      </w:r>
    </w:p>
    <w:p w14:paraId="7A0E28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770</w:t>
      </w:r>
    </w:p>
    <w:p w14:paraId="0C4524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770</w:t>
      </w:r>
    </w:p>
    <w:p w14:paraId="539ECD8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770</w:t>
      </w:r>
    </w:p>
    <w:p w14:paraId="0E40C69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770</w:t>
      </w:r>
    </w:p>
    <w:p w14:paraId="660E2D1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771</w:t>
      </w:r>
    </w:p>
    <w:p w14:paraId="48E4E7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773</w:t>
      </w:r>
    </w:p>
    <w:p w14:paraId="1080EF2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773</w:t>
      </w:r>
    </w:p>
    <w:p w14:paraId="3D63C1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774</w:t>
      </w:r>
    </w:p>
    <w:p w14:paraId="36F0E7C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774</w:t>
      </w:r>
    </w:p>
    <w:p w14:paraId="52F9C7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5375570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579991E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397EE7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5493E1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4831C3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38381E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5C003F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108F3C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6213C1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2AFD91C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5CCDAE9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59AFE5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4BFF33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18647BC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61ECFD9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5BCA9A6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0692FD0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500196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67EC76F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759C20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018DCDC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381D25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512A60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61D7A8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296126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0F1019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77C08AB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30968F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1B1D7F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559FCF6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6EE510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64B581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224302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7FC0E9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26DC5E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6F206B1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49BA5C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0D6B40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781</w:t>
      </w:r>
    </w:p>
    <w:p w14:paraId="669A76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4EB6ECA2" w14:textId="77777777" w:rsidR="0075371B" w:rsidRPr="007F4162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5.45.5.2.2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Type: InventoryReq</w:t>
      </w:r>
      <w:r w:rsidRPr="007F4162">
        <w:rPr>
          <w:noProof/>
          <w:lang w:val="fr-FR"/>
        </w:rPr>
        <w:tab/>
        <w:t>782</w:t>
      </w:r>
    </w:p>
    <w:p w14:paraId="5AA0E0F6" w14:textId="77777777" w:rsidR="0075371B" w:rsidRPr="007F4162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5.45.5.2.3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Type: InventoryResp</w:t>
      </w:r>
      <w:r w:rsidRPr="007F4162">
        <w:rPr>
          <w:noProof/>
          <w:lang w:val="fr-FR"/>
        </w:rPr>
        <w:tab/>
        <w:t>782</w:t>
      </w:r>
    </w:p>
    <w:p w14:paraId="68E31C99" w14:textId="77777777" w:rsidR="0075371B" w:rsidRPr="007F4162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5.45.5.2.4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Type: CommandReq</w:t>
      </w:r>
      <w:r w:rsidRPr="007F4162">
        <w:rPr>
          <w:noProof/>
          <w:lang w:val="fr-FR"/>
        </w:rPr>
        <w:tab/>
        <w:t>783</w:t>
      </w:r>
    </w:p>
    <w:p w14:paraId="6BCD14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785</w:t>
      </w:r>
    </w:p>
    <w:p w14:paraId="359CAE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785</w:t>
      </w:r>
    </w:p>
    <w:p w14:paraId="56E3A6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ExtAIoTArea</w:t>
      </w:r>
      <w:r>
        <w:rPr>
          <w:noProof/>
        </w:rPr>
        <w:tab/>
        <w:t>786</w:t>
      </w:r>
    </w:p>
    <w:p w14:paraId="767006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786</w:t>
      </w:r>
    </w:p>
    <w:p w14:paraId="42B298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5886B7D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786</w:t>
      </w:r>
    </w:p>
    <w:p w14:paraId="4346C9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786</w:t>
      </w:r>
    </w:p>
    <w:p w14:paraId="0DAB63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786</w:t>
      </w:r>
    </w:p>
    <w:p w14:paraId="0301B42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787</w:t>
      </w:r>
    </w:p>
    <w:p w14:paraId="7368AB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787</w:t>
      </w:r>
    </w:p>
    <w:p w14:paraId="1180D49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166761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787</w:t>
      </w:r>
    </w:p>
    <w:p w14:paraId="1709711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787</w:t>
      </w:r>
    </w:p>
    <w:p w14:paraId="60437D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787</w:t>
      </w:r>
    </w:p>
    <w:p w14:paraId="182720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787</w:t>
      </w:r>
    </w:p>
    <w:p w14:paraId="3018102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VFLInference API</w:t>
      </w:r>
      <w:r>
        <w:rPr>
          <w:noProof/>
        </w:rPr>
        <w:tab/>
        <w:t>800</w:t>
      </w:r>
    </w:p>
    <w:p w14:paraId="263036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800</w:t>
      </w:r>
    </w:p>
    <w:p w14:paraId="229E3B2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Resources</w:t>
      </w:r>
      <w:r>
        <w:rPr>
          <w:noProof/>
        </w:rPr>
        <w:tab/>
        <w:t>800</w:t>
      </w:r>
    </w:p>
    <w:p w14:paraId="2B4FEAF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Overview</w:t>
      </w:r>
      <w:r>
        <w:rPr>
          <w:noProof/>
        </w:rPr>
        <w:tab/>
        <w:t>800</w:t>
      </w:r>
    </w:p>
    <w:p w14:paraId="33F698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801</w:t>
      </w:r>
    </w:p>
    <w:p w14:paraId="164AB6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801</w:t>
      </w:r>
    </w:p>
    <w:p w14:paraId="4B3F8E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Definition</w:t>
      </w:r>
      <w:r>
        <w:rPr>
          <w:noProof/>
        </w:rPr>
        <w:tab/>
        <w:t>801</w:t>
      </w:r>
    </w:p>
    <w:p w14:paraId="60487E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Standard Methods</w:t>
      </w:r>
      <w:r>
        <w:rPr>
          <w:noProof/>
        </w:rPr>
        <w:tab/>
        <w:t>801</w:t>
      </w:r>
    </w:p>
    <w:p w14:paraId="58218C5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POST</w:t>
      </w:r>
      <w:r>
        <w:rPr>
          <w:noProof/>
        </w:rPr>
        <w:tab/>
        <w:t>802</w:t>
      </w:r>
    </w:p>
    <w:p w14:paraId="1A10B2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Custom Operations</w:t>
      </w:r>
      <w:r>
        <w:rPr>
          <w:noProof/>
        </w:rPr>
        <w:tab/>
        <w:t>802</w:t>
      </w:r>
    </w:p>
    <w:p w14:paraId="0D8C7B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802</w:t>
      </w:r>
    </w:p>
    <w:p w14:paraId="615802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802</w:t>
      </w:r>
    </w:p>
    <w:p w14:paraId="0862BF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Definition</w:t>
      </w:r>
      <w:r>
        <w:rPr>
          <w:noProof/>
        </w:rPr>
        <w:tab/>
        <w:t>803</w:t>
      </w:r>
    </w:p>
    <w:p w14:paraId="4F680D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lastRenderedPageBreak/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Standard Methods</w:t>
      </w:r>
      <w:r>
        <w:rPr>
          <w:noProof/>
        </w:rPr>
        <w:tab/>
        <w:t>803</w:t>
      </w:r>
    </w:p>
    <w:p w14:paraId="65D058E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PUT</w:t>
      </w:r>
      <w:r>
        <w:rPr>
          <w:noProof/>
        </w:rPr>
        <w:tab/>
        <w:t>803</w:t>
      </w:r>
    </w:p>
    <w:p w14:paraId="04EEEF1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PATCH</w:t>
      </w:r>
      <w:r>
        <w:rPr>
          <w:noProof/>
        </w:rPr>
        <w:tab/>
        <w:t>804</w:t>
      </w:r>
    </w:p>
    <w:p w14:paraId="5D57B5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DELETE</w:t>
      </w:r>
      <w:r>
        <w:rPr>
          <w:noProof/>
        </w:rPr>
        <w:tab/>
        <w:t>806</w:t>
      </w:r>
    </w:p>
    <w:p w14:paraId="08CF4F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Custom Operations</w:t>
      </w:r>
      <w:r>
        <w:rPr>
          <w:noProof/>
        </w:rPr>
        <w:tab/>
        <w:t>807</w:t>
      </w:r>
    </w:p>
    <w:p w14:paraId="143A0E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807</w:t>
      </w:r>
    </w:p>
    <w:p w14:paraId="12411D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Notifications</w:t>
      </w:r>
      <w:r>
        <w:rPr>
          <w:noProof/>
        </w:rPr>
        <w:tab/>
        <w:t>807</w:t>
      </w:r>
    </w:p>
    <w:p w14:paraId="671625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807</w:t>
      </w:r>
    </w:p>
    <w:p w14:paraId="579FC8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VFL Inference Event Notification</w:t>
      </w:r>
      <w:r>
        <w:rPr>
          <w:noProof/>
        </w:rPr>
        <w:tab/>
        <w:t>807</w:t>
      </w:r>
    </w:p>
    <w:p w14:paraId="27EE69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807</w:t>
      </w:r>
    </w:p>
    <w:p w14:paraId="004C7A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Target URI</w:t>
      </w:r>
      <w:r>
        <w:rPr>
          <w:noProof/>
        </w:rPr>
        <w:tab/>
        <w:t>807</w:t>
      </w:r>
    </w:p>
    <w:p w14:paraId="1106AA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Operation Definition</w:t>
      </w:r>
      <w:r>
        <w:rPr>
          <w:noProof/>
        </w:rPr>
        <w:tab/>
        <w:t>807</w:t>
      </w:r>
    </w:p>
    <w:p w14:paraId="47B94F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Data Model</w:t>
      </w:r>
      <w:r>
        <w:rPr>
          <w:noProof/>
        </w:rPr>
        <w:tab/>
        <w:t>808</w:t>
      </w:r>
    </w:p>
    <w:p w14:paraId="2B39A9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808</w:t>
      </w:r>
    </w:p>
    <w:p w14:paraId="5E1587F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Structured data types</w:t>
      </w:r>
      <w:r>
        <w:rPr>
          <w:noProof/>
        </w:rPr>
        <w:tab/>
        <w:t>809</w:t>
      </w:r>
    </w:p>
    <w:p w14:paraId="7B0E118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809</w:t>
      </w:r>
    </w:p>
    <w:p w14:paraId="65C453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Type VflInferSub</w:t>
      </w:r>
      <w:r>
        <w:rPr>
          <w:noProof/>
        </w:rPr>
        <w:tab/>
        <w:t>809</w:t>
      </w:r>
    </w:p>
    <w:p w14:paraId="37D633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Type VflInferSubPatch</w:t>
      </w:r>
      <w:r>
        <w:rPr>
          <w:noProof/>
        </w:rPr>
        <w:tab/>
        <w:t>810</w:t>
      </w:r>
    </w:p>
    <w:p w14:paraId="2F8D15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Simple data types and enumerations</w:t>
      </w:r>
      <w:r>
        <w:rPr>
          <w:noProof/>
        </w:rPr>
        <w:tab/>
        <w:t>810</w:t>
      </w:r>
    </w:p>
    <w:p w14:paraId="527484A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810</w:t>
      </w:r>
    </w:p>
    <w:p w14:paraId="5B10C2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Simple data types</w:t>
      </w:r>
      <w:r>
        <w:rPr>
          <w:noProof/>
        </w:rPr>
        <w:tab/>
        <w:t>810</w:t>
      </w:r>
    </w:p>
    <w:p w14:paraId="2CF6CA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Used Features</w:t>
      </w:r>
      <w:r>
        <w:rPr>
          <w:noProof/>
        </w:rPr>
        <w:tab/>
        <w:t>810</w:t>
      </w:r>
    </w:p>
    <w:p w14:paraId="12BE0F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Error handling</w:t>
      </w:r>
      <w:r>
        <w:rPr>
          <w:noProof/>
        </w:rPr>
        <w:tab/>
        <w:t>810</w:t>
      </w:r>
    </w:p>
    <w:p w14:paraId="205AFBD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810</w:t>
      </w:r>
    </w:p>
    <w:p w14:paraId="5D7B28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Protocol Errors</w:t>
      </w:r>
      <w:r>
        <w:rPr>
          <w:noProof/>
        </w:rPr>
        <w:tab/>
        <w:t>810</w:t>
      </w:r>
    </w:p>
    <w:p w14:paraId="58DE58E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Application Errors</w:t>
      </w:r>
      <w:r>
        <w:rPr>
          <w:noProof/>
        </w:rPr>
        <w:tab/>
        <w:t>811</w:t>
      </w:r>
    </w:p>
    <w:p w14:paraId="6504737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811</w:t>
      </w:r>
    </w:p>
    <w:p w14:paraId="76CECA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763ED05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811</w:t>
      </w:r>
    </w:p>
    <w:p w14:paraId="62CB1F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811</w:t>
      </w:r>
    </w:p>
    <w:p w14:paraId="2590BE7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811</w:t>
      </w:r>
    </w:p>
    <w:p w14:paraId="3CE89D4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812</w:t>
      </w:r>
    </w:p>
    <w:p w14:paraId="42E654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812</w:t>
      </w:r>
    </w:p>
    <w:p w14:paraId="1941DD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812</w:t>
      </w:r>
    </w:p>
    <w:p w14:paraId="0ECEB95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813</w:t>
      </w:r>
    </w:p>
    <w:p w14:paraId="2BA884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813</w:t>
      </w:r>
    </w:p>
    <w:p w14:paraId="7AFFBD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813</w:t>
      </w:r>
    </w:p>
    <w:p w14:paraId="401E75A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814</w:t>
      </w:r>
    </w:p>
    <w:p w14:paraId="6B94E6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814</w:t>
      </w:r>
    </w:p>
    <w:p w14:paraId="4A5EA4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814</w:t>
      </w:r>
    </w:p>
    <w:p w14:paraId="2BCEB3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815</w:t>
      </w:r>
    </w:p>
    <w:p w14:paraId="33D8DA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21562A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815</w:t>
      </w:r>
    </w:p>
    <w:p w14:paraId="01BA7C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815</w:t>
      </w:r>
    </w:p>
    <w:p w14:paraId="6A4AEE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815</w:t>
      </w:r>
    </w:p>
    <w:p w14:paraId="57BF78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815</w:t>
      </w:r>
    </w:p>
    <w:p w14:paraId="677797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71F97F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816</w:t>
      </w:r>
    </w:p>
    <w:p w14:paraId="0BA1F21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155276">
        <w:rPr>
          <w:rFonts w:eastAsia="DengXian"/>
          <w:noProof/>
        </w:rPr>
        <w:t>.</w:t>
      </w:r>
      <w:r w:rsidRPr="00155276">
        <w:rPr>
          <w:rFonts w:eastAsia="DengXian"/>
          <w:noProof/>
          <w:lang w:eastAsia="zh-CN"/>
        </w:rPr>
        <w:t>5</w:t>
      </w:r>
      <w:r w:rsidRPr="00155276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816</w:t>
      </w:r>
    </w:p>
    <w:p w14:paraId="5ED15BF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816</w:t>
      </w:r>
    </w:p>
    <w:p w14:paraId="20C1ACA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816</w:t>
      </w:r>
    </w:p>
    <w:p w14:paraId="41097D0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816</w:t>
      </w:r>
    </w:p>
    <w:p w14:paraId="240E40C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816</w:t>
      </w:r>
    </w:p>
    <w:p w14:paraId="51D7AD7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816</w:t>
      </w:r>
    </w:p>
    <w:p w14:paraId="5A279223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817</w:t>
      </w:r>
    </w:p>
    <w:p w14:paraId="3B1E40F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817</w:t>
      </w:r>
    </w:p>
    <w:p w14:paraId="12AF7EC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817</w:t>
      </w:r>
    </w:p>
    <w:p w14:paraId="719E73F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817</w:t>
      </w:r>
    </w:p>
    <w:p w14:paraId="66D40AB2" w14:textId="584ABC99" w:rsidR="0075371B" w:rsidRDefault="0075371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819</w:t>
      </w:r>
    </w:p>
    <w:p w14:paraId="6FAB369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819</w:t>
      </w:r>
    </w:p>
    <w:p w14:paraId="165A163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819</w:t>
      </w:r>
    </w:p>
    <w:p w14:paraId="19135AC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831</w:t>
      </w:r>
    </w:p>
    <w:p w14:paraId="168D73FC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833</w:t>
      </w:r>
    </w:p>
    <w:p w14:paraId="4BA7442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851</w:t>
      </w:r>
    </w:p>
    <w:p w14:paraId="6AEEF33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860</w:t>
      </w:r>
    </w:p>
    <w:p w14:paraId="6BF6989E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864</w:t>
      </w:r>
    </w:p>
    <w:p w14:paraId="6E49D26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870</w:t>
      </w:r>
    </w:p>
    <w:p w14:paraId="211A37C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875</w:t>
      </w:r>
    </w:p>
    <w:p w14:paraId="05DB80B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890</w:t>
      </w:r>
    </w:p>
    <w:p w14:paraId="50E61D7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895</w:t>
      </w:r>
    </w:p>
    <w:p w14:paraId="2705130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897</w:t>
      </w:r>
    </w:p>
    <w:p w14:paraId="08B8DC1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899</w:t>
      </w:r>
    </w:p>
    <w:p w14:paraId="36E08705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914</w:t>
      </w:r>
    </w:p>
    <w:p w14:paraId="5EA89FC9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918</w:t>
      </w:r>
    </w:p>
    <w:p w14:paraId="0606BB1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926</w:t>
      </w:r>
    </w:p>
    <w:p w14:paraId="4B44F9E3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932</w:t>
      </w:r>
    </w:p>
    <w:p w14:paraId="303355B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936</w:t>
      </w:r>
    </w:p>
    <w:p w14:paraId="3C6BA4D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947</w:t>
      </w:r>
    </w:p>
    <w:p w14:paraId="08A0C79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953</w:t>
      </w:r>
    </w:p>
    <w:p w14:paraId="1B16D29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959</w:t>
      </w:r>
    </w:p>
    <w:p w14:paraId="559A9F2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963</w:t>
      </w:r>
    </w:p>
    <w:p w14:paraId="27D9B939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968</w:t>
      </w:r>
    </w:p>
    <w:p w14:paraId="66A38FCE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976</w:t>
      </w:r>
    </w:p>
    <w:p w14:paraId="2BD0B258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980</w:t>
      </w:r>
    </w:p>
    <w:p w14:paraId="0056B20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990</w:t>
      </w:r>
    </w:p>
    <w:p w14:paraId="18F7E0F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994</w:t>
      </w:r>
    </w:p>
    <w:p w14:paraId="787EA00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999</w:t>
      </w:r>
    </w:p>
    <w:p w14:paraId="2CCE0025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1003</w:t>
      </w:r>
    </w:p>
    <w:p w14:paraId="75E86221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1009</w:t>
      </w:r>
    </w:p>
    <w:p w14:paraId="6F09924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1020</w:t>
      </w:r>
    </w:p>
    <w:p w14:paraId="5D3CDAF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1025</w:t>
      </w:r>
    </w:p>
    <w:p w14:paraId="02AA4D9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1030</w:t>
      </w:r>
    </w:p>
    <w:p w14:paraId="5A6E80D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1035</w:t>
      </w:r>
    </w:p>
    <w:p w14:paraId="5C52087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1041</w:t>
      </w:r>
    </w:p>
    <w:p w14:paraId="521C4CF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1046</w:t>
      </w:r>
    </w:p>
    <w:p w14:paraId="22C2A53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1051</w:t>
      </w:r>
    </w:p>
    <w:p w14:paraId="2048C28A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lastRenderedPageBreak/>
        <w:t>A.38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CagInfoParamProvision API</w:t>
      </w:r>
      <w:r w:rsidRPr="007F4162">
        <w:rPr>
          <w:noProof/>
          <w:lang w:val="fr-FR"/>
        </w:rPr>
        <w:tab/>
        <w:t>1061</w:t>
      </w:r>
    </w:p>
    <w:p w14:paraId="225BEB45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A.39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Void</w:t>
      </w:r>
      <w:r w:rsidRPr="007F4162">
        <w:rPr>
          <w:noProof/>
          <w:lang w:val="fr-FR"/>
        </w:rPr>
        <w:tab/>
        <w:t>1066</w:t>
      </w:r>
    </w:p>
    <w:p w14:paraId="3B5D8651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A.40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ImsSessionManagement API</w:t>
      </w:r>
      <w:r w:rsidRPr="007F4162">
        <w:rPr>
          <w:noProof/>
          <w:lang w:val="fr-FR"/>
        </w:rPr>
        <w:tab/>
        <w:t>1066</w:t>
      </w:r>
    </w:p>
    <w:p w14:paraId="0DF69983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A.41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 w:eastAsia="zh-CN"/>
        </w:rPr>
        <w:t>ImsEventExposure</w:t>
      </w:r>
      <w:r w:rsidRPr="007F4162">
        <w:rPr>
          <w:noProof/>
          <w:lang w:val="fr-FR"/>
        </w:rPr>
        <w:t xml:space="preserve"> API</w:t>
      </w:r>
      <w:r w:rsidRPr="007F4162">
        <w:rPr>
          <w:noProof/>
          <w:lang w:val="fr-FR"/>
        </w:rPr>
        <w:tab/>
        <w:t>1071</w:t>
      </w:r>
    </w:p>
    <w:p w14:paraId="486BE006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A.42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ImsParamProvision API</w:t>
      </w:r>
      <w:r w:rsidRPr="007F4162">
        <w:rPr>
          <w:noProof/>
          <w:lang w:val="fr-FR"/>
        </w:rPr>
        <w:tab/>
        <w:t>1077</w:t>
      </w:r>
    </w:p>
    <w:p w14:paraId="6D7E312D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A.43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/>
        </w:rPr>
        <w:t>AIoT API</w:t>
      </w:r>
      <w:r w:rsidRPr="007F4162">
        <w:rPr>
          <w:noProof/>
          <w:lang w:val="fr-FR"/>
        </w:rPr>
        <w:tab/>
        <w:t>1081</w:t>
      </w:r>
    </w:p>
    <w:p w14:paraId="1D3173E0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rFonts w:eastAsia="Times New Roman"/>
          <w:noProof/>
          <w:lang w:val="fr-FR" w:eastAsia="en-GB"/>
        </w:rPr>
        <w:t>A.45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rFonts w:eastAsia="Times New Roman"/>
          <w:noProof/>
          <w:lang w:val="fr-FR" w:eastAsia="en-GB"/>
        </w:rPr>
        <w:t>VFLInference API</w:t>
      </w:r>
      <w:r w:rsidRPr="007F4162">
        <w:rPr>
          <w:noProof/>
          <w:lang w:val="fr-FR"/>
        </w:rPr>
        <w:tab/>
        <w:t>1091</w:t>
      </w:r>
    </w:p>
    <w:p w14:paraId="0D371AD7" w14:textId="77777777" w:rsidR="0075371B" w:rsidRPr="007F416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A.46</w:t>
      </w:r>
      <w:r w:rsidRPr="007F416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7F4162">
        <w:rPr>
          <w:noProof/>
          <w:lang w:val="fr-FR" w:eastAsia="zh-CN"/>
        </w:rPr>
        <w:t>VFLNFDiscovery</w:t>
      </w:r>
      <w:r w:rsidRPr="007F4162">
        <w:rPr>
          <w:noProof/>
          <w:lang w:val="fr-FR"/>
        </w:rPr>
        <w:t xml:space="preserve"> API</w:t>
      </w:r>
      <w:r w:rsidRPr="007F4162">
        <w:rPr>
          <w:noProof/>
          <w:lang w:val="fr-FR"/>
        </w:rPr>
        <w:tab/>
        <w:t>1096</w:t>
      </w:r>
    </w:p>
    <w:p w14:paraId="160D6201" w14:textId="0AEEDE99" w:rsidR="0075371B" w:rsidRPr="007F4162" w:rsidRDefault="0075371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7F4162">
        <w:rPr>
          <w:noProof/>
          <w:lang w:val="fr-FR"/>
        </w:rPr>
        <w:t>Annex B (informative):</w:t>
      </w:r>
      <w:r w:rsidRPr="007F4162">
        <w:rPr>
          <w:noProof/>
          <w:lang w:val="fr-FR"/>
        </w:rPr>
        <w:tab/>
        <w:t>Change history</w:t>
      </w:r>
      <w:r w:rsidRPr="007F4162">
        <w:rPr>
          <w:noProof/>
          <w:lang w:val="fr-FR"/>
        </w:rPr>
        <w:tab/>
        <w:t>1099</w:t>
      </w:r>
    </w:p>
    <w:p w14:paraId="3F67E25A" w14:textId="1A75872C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75371B">
        <w:fldChar w:fldCharType="begin"/>
      </w:r>
      <w:r w:rsidR="0075371B">
        <w:instrText xml:space="preserve"> </w:instrText>
      </w:r>
      <w:proofErr w:type="gramStart"/>
      <w:r w:rsidR="0075371B">
        <w:instrText>RD  29522-j40_1_Main-Body_s00_s07.docx</w:instrText>
      </w:r>
      <w:proofErr w:type="gramEnd"/>
      <w:r w:rsidR="0075371B">
        <w:instrText xml:space="preserve"> \f </w:instrText>
      </w:r>
      <w:r w:rsidR="0075371B">
        <w:fldChar w:fldCharType="end"/>
      </w:r>
      <w:r w:rsidR="0075371B">
        <w:fldChar w:fldCharType="begin"/>
      </w:r>
      <w:r w:rsidR="0075371B">
        <w:instrText xml:space="preserve"> RD  29522-j40_2_Annexes_sA_sHistory.docx \f </w:instrText>
      </w:r>
      <w:r w:rsidR="0075371B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3703C" w14:textId="77777777" w:rsidR="003D07DB" w:rsidRDefault="003D07DB">
      <w:r>
        <w:separator/>
      </w:r>
    </w:p>
  </w:endnote>
  <w:endnote w:type="continuationSeparator" w:id="0">
    <w:p w14:paraId="74DF3302" w14:textId="77777777" w:rsidR="003D07DB" w:rsidRDefault="003D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967A2" w14:textId="77777777" w:rsidR="003D07DB" w:rsidRDefault="003D07DB">
      <w:r>
        <w:separator/>
      </w:r>
    </w:p>
  </w:footnote>
  <w:footnote w:type="continuationSeparator" w:id="0">
    <w:p w14:paraId="3CC73433" w14:textId="77777777" w:rsidR="003D07DB" w:rsidRDefault="003D0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985B7" w14:textId="77777777" w:rsidR="0075371B" w:rsidRPr="003F6DCB" w:rsidRDefault="0075371B" w:rsidP="0075371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1CF8CB17" w14:textId="75984DFB" w:rsidR="0075371B" w:rsidRDefault="0075371B" w:rsidP="0075371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16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4613589" w14:textId="395F5885" w:rsidR="0075371B" w:rsidRDefault="0075371B" w:rsidP="007537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162">
      <w:rPr>
        <w:rFonts w:ascii="Arial" w:hAnsi="Arial" w:cs="Arial"/>
        <w:b/>
        <w:noProof/>
        <w:sz w:val="18"/>
        <w:szCs w:val="18"/>
      </w:rPr>
      <w:t>3GPP TS 29.522 V19.5.0 (2025-1012)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9B3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7DB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18C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162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78B4-09B8-456C-B42D-5A20DDC5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39</Pages>
  <Words>11620</Words>
  <Characters>66238</Characters>
  <Application>Microsoft Office Word</Application>
  <DocSecurity>0</DocSecurity>
  <Lines>551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77703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</cp:lastModifiedBy>
  <cp:revision>7</cp:revision>
  <cp:lastPrinted>2014-03-14T12:41:00Z</cp:lastPrinted>
  <dcterms:created xsi:type="dcterms:W3CDTF">2025-09-01T16:54:00Z</dcterms:created>
  <dcterms:modified xsi:type="dcterms:W3CDTF">2025-11-26T09:46:00Z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