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646AD6F1"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r w:rsidR="00097F56">
        <w:t>2</w:t>
      </w:r>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r w:rsidR="00097F56">
        <w:rPr>
          <w:sz w:val="32"/>
        </w:rPr>
        <w:t>12</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5.25pt;height:58.5pt" o:ole="">
            <v:imagedata r:id="rId9" o:title=""/>
          </v:shape>
          <o:OLEObject Type="Embed" ProgID="Word.Picture.8" ShapeID="_x0000_i1060" DrawAspect="Content" ObjectID="_1825579905"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_Toc209520340"/>
      <w:bookmarkStart w:id="60" w:name="historyclause"/>
      <w:r w:rsidRPr="0018365C">
        <w:rPr>
          <w:noProof/>
        </w:rPr>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59"/>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64A8E00E"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7FBE2608"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CC5F233"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61" type="#_x0000_t75" style="width:361.5pt;height:160.5pt" o:ole="">
            <v:imagedata r:id="rId13" o:title=""/>
          </v:shape>
          <o:OLEObject Type="Embed" ProgID="Visio.Drawing.11" ShapeID="_x0000_i1061" DrawAspect="Content" ObjectID="_1825579906"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62" type="#_x0000_t75" style="width:361.5pt;height:160.5pt" o:ole="">
            <v:imagedata r:id="rId15" o:title=""/>
          </v:shape>
          <o:OLEObject Type="Embed" ProgID="Visio.Drawing.11" ShapeID="_x0000_i1062" DrawAspect="Content" ObjectID="_1825579907"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85" w:name="_Hlk496757574"/>
      <w:r w:rsidR="00374E6C" w:rsidRPr="0018365C">
        <w:rPr>
          <w:noProof/>
        </w:rPr>
        <w:t>reference point representation</w:t>
      </w:r>
      <w:bookmarkEnd w:id="85"/>
    </w:p>
    <w:p w14:paraId="60116304" w14:textId="77777777" w:rsidR="00374E6C" w:rsidRPr="0018365C" w:rsidRDefault="00374E6C">
      <w:pPr>
        <w:pStyle w:val="Heading3"/>
        <w:rPr>
          <w:noProof/>
        </w:rPr>
      </w:pPr>
      <w:bookmarkStart w:id="86" w:name="_Toc20407938"/>
      <w:bookmarkStart w:id="87" w:name="_Toc24719936"/>
      <w:bookmarkStart w:id="88" w:name="_Toc36041284"/>
      <w:bookmarkStart w:id="89" w:name="_Toc36041365"/>
      <w:bookmarkStart w:id="90" w:name="_Toc36041448"/>
      <w:bookmarkStart w:id="91" w:name="_Toc45134585"/>
      <w:bookmarkStart w:id="92" w:name="_Toc59019610"/>
      <w:bookmarkStart w:id="93" w:name="_Toc209520344"/>
      <w:r w:rsidRPr="0018365C">
        <w:rPr>
          <w:noProof/>
        </w:rPr>
        <w:t>4.</w:t>
      </w:r>
      <w:r w:rsidRPr="0018365C">
        <w:rPr>
          <w:noProof/>
          <w:lang w:eastAsia="zh-CN"/>
        </w:rPr>
        <w:t>1.3</w:t>
      </w:r>
      <w:r w:rsidRPr="0018365C">
        <w:rPr>
          <w:noProof/>
        </w:rPr>
        <w:tab/>
        <w:t>Network Functions</w:t>
      </w:r>
      <w:bookmarkEnd w:id="86"/>
      <w:bookmarkEnd w:id="87"/>
      <w:bookmarkEnd w:id="88"/>
      <w:bookmarkEnd w:id="89"/>
      <w:bookmarkEnd w:id="90"/>
      <w:bookmarkEnd w:id="91"/>
      <w:bookmarkEnd w:id="92"/>
      <w:bookmarkEnd w:id="93"/>
    </w:p>
    <w:p w14:paraId="16108A37" w14:textId="77777777" w:rsidR="00374E6C" w:rsidRPr="0018365C" w:rsidRDefault="00374E6C">
      <w:pPr>
        <w:pStyle w:val="Heading4"/>
        <w:rPr>
          <w:noProof/>
          <w:lang w:eastAsia="zh-CN"/>
        </w:rPr>
      </w:pPr>
      <w:bookmarkStart w:id="94" w:name="_Toc20407939"/>
      <w:bookmarkStart w:id="95" w:name="_Toc24719937"/>
      <w:bookmarkStart w:id="96" w:name="_Toc36041285"/>
      <w:bookmarkStart w:id="97" w:name="_Toc36041366"/>
      <w:bookmarkStart w:id="98" w:name="_Toc36041449"/>
      <w:bookmarkStart w:id="99" w:name="_Toc45134586"/>
      <w:bookmarkStart w:id="100" w:name="_Toc59019611"/>
      <w:bookmarkStart w:id="101"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4"/>
      <w:bookmarkEnd w:id="95"/>
      <w:bookmarkEnd w:id="96"/>
      <w:bookmarkEnd w:id="97"/>
      <w:bookmarkEnd w:id="98"/>
      <w:bookmarkEnd w:id="99"/>
      <w:bookmarkEnd w:id="100"/>
      <w:bookmarkEnd w:id="101"/>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2" w:name="_Toc20407940"/>
      <w:bookmarkStart w:id="103" w:name="_Toc24719938"/>
      <w:bookmarkStart w:id="104" w:name="_Toc36041286"/>
      <w:bookmarkStart w:id="105" w:name="_Toc36041367"/>
      <w:bookmarkStart w:id="106" w:name="_Toc36041450"/>
      <w:bookmarkStart w:id="107" w:name="_Toc45134587"/>
      <w:bookmarkStart w:id="108" w:name="_Toc59019612"/>
      <w:bookmarkStart w:id="109"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2"/>
      <w:bookmarkEnd w:id="103"/>
      <w:bookmarkEnd w:id="104"/>
      <w:bookmarkEnd w:id="105"/>
      <w:bookmarkEnd w:id="106"/>
      <w:bookmarkEnd w:id="107"/>
      <w:bookmarkEnd w:id="108"/>
      <w:bookmarkEnd w:id="109"/>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0" w:name="_Toc20407941"/>
      <w:bookmarkStart w:id="111" w:name="_Toc24719939"/>
      <w:bookmarkStart w:id="112" w:name="_Toc36041287"/>
      <w:bookmarkStart w:id="113" w:name="_Toc36041368"/>
      <w:bookmarkStart w:id="114" w:name="_Toc36041451"/>
      <w:bookmarkStart w:id="115" w:name="_Toc45134588"/>
      <w:bookmarkStart w:id="116" w:name="_Toc59019613"/>
      <w:bookmarkStart w:id="117"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0"/>
      <w:bookmarkEnd w:id="111"/>
      <w:bookmarkEnd w:id="112"/>
      <w:bookmarkEnd w:id="113"/>
      <w:bookmarkEnd w:id="114"/>
      <w:bookmarkEnd w:id="115"/>
      <w:bookmarkEnd w:id="116"/>
      <w:bookmarkEnd w:id="117"/>
    </w:p>
    <w:p w14:paraId="3A8B82C1" w14:textId="77777777" w:rsidR="00374E6C" w:rsidRPr="0018365C" w:rsidRDefault="00374E6C">
      <w:pPr>
        <w:pStyle w:val="Heading3"/>
        <w:rPr>
          <w:noProof/>
          <w:lang w:eastAsia="zh-CN"/>
        </w:rPr>
      </w:pPr>
      <w:bookmarkStart w:id="118" w:name="_Toc20407942"/>
      <w:bookmarkStart w:id="119" w:name="_Toc24719940"/>
      <w:bookmarkStart w:id="120" w:name="_Toc36041288"/>
      <w:bookmarkStart w:id="121" w:name="_Toc36041369"/>
      <w:bookmarkStart w:id="122" w:name="_Toc36041452"/>
      <w:bookmarkStart w:id="123" w:name="_Toc45134589"/>
      <w:bookmarkStart w:id="124" w:name="_Toc59019614"/>
      <w:bookmarkStart w:id="125" w:name="_Toc209520348"/>
      <w:r w:rsidRPr="0018365C">
        <w:rPr>
          <w:noProof/>
        </w:rPr>
        <w:t>4.</w:t>
      </w:r>
      <w:r w:rsidRPr="0018365C">
        <w:rPr>
          <w:noProof/>
          <w:lang w:eastAsia="zh-CN"/>
        </w:rPr>
        <w:t>2</w:t>
      </w:r>
      <w:r w:rsidRPr="0018365C">
        <w:rPr>
          <w:noProof/>
        </w:rPr>
        <w:t>.1</w:t>
      </w:r>
      <w:r w:rsidRPr="0018365C">
        <w:rPr>
          <w:noProof/>
        </w:rPr>
        <w:tab/>
        <w:t>Introduction</w:t>
      </w:r>
      <w:bookmarkEnd w:id="118"/>
      <w:bookmarkEnd w:id="119"/>
      <w:bookmarkEnd w:id="120"/>
      <w:bookmarkEnd w:id="121"/>
      <w:bookmarkEnd w:id="122"/>
      <w:bookmarkEnd w:id="123"/>
      <w:bookmarkEnd w:id="124"/>
      <w:bookmarkEnd w:id="125"/>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6" w:name="_Toc20407943"/>
      <w:bookmarkStart w:id="127" w:name="_Toc24719941"/>
      <w:bookmarkStart w:id="128" w:name="_Toc36041289"/>
      <w:bookmarkStart w:id="129" w:name="_Toc36041370"/>
      <w:bookmarkStart w:id="130" w:name="_Toc36041453"/>
      <w:bookmarkStart w:id="131" w:name="_Toc45134590"/>
      <w:bookmarkStart w:id="132" w:name="_Toc59019615"/>
      <w:bookmarkStart w:id="133" w:name="_Toc209520349"/>
      <w:r w:rsidRPr="0018365C">
        <w:rPr>
          <w:noProof/>
        </w:rPr>
        <w:t>4.2.2</w:t>
      </w:r>
      <w:r w:rsidRPr="0018365C">
        <w:rPr>
          <w:noProof/>
        </w:rPr>
        <w:tab/>
        <w:t>Npcf_BDTPolicyControl_Create service operation</w:t>
      </w:r>
      <w:bookmarkEnd w:id="126"/>
      <w:bookmarkEnd w:id="127"/>
      <w:bookmarkEnd w:id="128"/>
      <w:bookmarkEnd w:id="129"/>
      <w:bookmarkEnd w:id="130"/>
      <w:bookmarkEnd w:id="131"/>
      <w:bookmarkEnd w:id="132"/>
      <w:bookmarkEnd w:id="133"/>
    </w:p>
    <w:p w14:paraId="10E43519" w14:textId="77777777" w:rsidR="00374E6C" w:rsidRPr="0018365C" w:rsidRDefault="00374E6C">
      <w:pPr>
        <w:pStyle w:val="Heading4"/>
        <w:rPr>
          <w:noProof/>
        </w:rPr>
      </w:pPr>
      <w:bookmarkStart w:id="134" w:name="_Toc20407944"/>
      <w:bookmarkStart w:id="135" w:name="_Toc24719942"/>
      <w:bookmarkStart w:id="136" w:name="_Toc36041290"/>
      <w:bookmarkStart w:id="137" w:name="_Toc36041371"/>
      <w:bookmarkStart w:id="138" w:name="_Toc36041454"/>
      <w:bookmarkStart w:id="139" w:name="_Toc45134591"/>
      <w:bookmarkStart w:id="140" w:name="_Toc59019616"/>
      <w:bookmarkStart w:id="141" w:name="_Toc209520350"/>
      <w:r w:rsidRPr="0018365C">
        <w:rPr>
          <w:noProof/>
        </w:rPr>
        <w:t>4.2.2.1</w:t>
      </w:r>
      <w:r w:rsidRPr="0018365C">
        <w:rPr>
          <w:noProof/>
        </w:rPr>
        <w:tab/>
        <w:t>General</w:t>
      </w:r>
      <w:bookmarkEnd w:id="134"/>
      <w:bookmarkEnd w:id="135"/>
      <w:bookmarkEnd w:id="136"/>
      <w:bookmarkEnd w:id="137"/>
      <w:bookmarkEnd w:id="138"/>
      <w:bookmarkEnd w:id="139"/>
      <w:bookmarkEnd w:id="140"/>
      <w:bookmarkEnd w:id="141"/>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2" w:name="_Toc20407945"/>
      <w:bookmarkStart w:id="143" w:name="_Toc24719943"/>
      <w:bookmarkStart w:id="144" w:name="_Toc36041291"/>
      <w:bookmarkStart w:id="145" w:name="_Toc36041372"/>
      <w:bookmarkStart w:id="146" w:name="_Toc36041455"/>
      <w:bookmarkStart w:id="147" w:name="_Toc45134592"/>
      <w:bookmarkStart w:id="148" w:name="_Toc59019617"/>
      <w:bookmarkStart w:id="149"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2"/>
      <w:bookmarkEnd w:id="143"/>
      <w:bookmarkEnd w:id="144"/>
      <w:bookmarkEnd w:id="145"/>
      <w:bookmarkEnd w:id="146"/>
      <w:bookmarkEnd w:id="147"/>
      <w:bookmarkEnd w:id="148"/>
      <w:bookmarkEnd w:id="149"/>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50"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63" type="#_x0000_t75" style="width:455.25pt;height:149.25pt" o:ole="">
            <v:imagedata r:id="rId17" o:title=""/>
          </v:shape>
          <o:OLEObject Type="Embed" ProgID="Visio.Drawing.15" ShapeID="_x0000_i1063" DrawAspect="Content" ObjectID="_1825579908"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51" w:name="_Hlk505257778"/>
      <w:bookmarkEnd w:id="150"/>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51"/>
      <w:r w:rsidRPr="0018365C">
        <w:rPr>
          <w:noProof/>
        </w:rPr>
        <w:t xml:space="preserve"> </w:t>
      </w:r>
      <w:bookmarkStart w:id="152" w:name="_Hlk505257851"/>
      <w:r w:rsidRPr="0018365C">
        <w:rPr>
          <w:noProof/>
        </w:rPr>
        <w:t>the NF service consumer shall invoke the Npcf_BDTPolicyControl_Create service operation by sending an HTTP POST request</w:t>
      </w:r>
      <w:bookmarkEnd w:id="152"/>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3"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54" w:name="_Hlk505258184"/>
      <w:bookmarkEnd w:id="153"/>
      <w:r w:rsidRPr="0018365C">
        <w:rPr>
          <w:noProof/>
        </w:rPr>
        <w:t>-</w:t>
      </w:r>
      <w:r w:rsidRPr="0018365C">
        <w:rPr>
          <w:noProof/>
        </w:rPr>
        <w:tab/>
        <w:t>an ASP identifier in the "aspId" attribute;</w:t>
      </w:r>
    </w:p>
    <w:bookmarkEnd w:id="154"/>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3F9B196D" w:rsidR="00374E6C" w:rsidRPr="0018365C" w:rsidRDefault="00374E6C">
      <w:pPr>
        <w:pStyle w:val="B1"/>
        <w:rPr>
          <w:noProof/>
        </w:rPr>
      </w:pPr>
      <w:r w:rsidRPr="0018365C">
        <w:rPr>
          <w:noProof/>
        </w:rPr>
        <w:t>-</w:t>
      </w:r>
      <w:r w:rsidRPr="0018365C">
        <w:rPr>
          <w:noProof/>
        </w:rPr>
        <w:tab/>
        <w:t>a desired time window in the "desTimeInt" attribute;</w:t>
      </w:r>
      <w:r w:rsidR="000171BD">
        <w:rPr>
          <w:noProof/>
        </w:rPr>
        <w:t xml:space="preserve"> and</w:t>
      </w:r>
    </w:p>
    <w:p w14:paraId="44E7E814" w14:textId="12E61021" w:rsidR="00C004D0" w:rsidRDefault="00C004D0">
      <w:pPr>
        <w:pStyle w:val="B1"/>
        <w:rPr>
          <w:noProof/>
        </w:rPr>
      </w:pPr>
      <w:r>
        <w:rPr>
          <w:noProof/>
        </w:rPr>
        <w:t>-</w:t>
      </w:r>
      <w:r>
        <w:rPr>
          <w:noProof/>
        </w:rPr>
        <w:tab/>
        <w:t xml:space="preserve">if </w:t>
      </w:r>
      <w:r w:rsidR="00385D0D">
        <w:rPr>
          <w:noProof/>
        </w:rPr>
        <w:t xml:space="preserve">the </w:t>
      </w:r>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r w:rsidR="00385D0D">
        <w:rPr>
          <w:noProof/>
        </w:rPr>
        <w:t>E</w:t>
      </w:r>
      <w:r>
        <w:rPr>
          <w:noProof/>
        </w:rPr>
        <w:t xml:space="preserve">nergy </w:t>
      </w:r>
      <w:r w:rsidR="00385D0D">
        <w:rPr>
          <w:noProof/>
        </w:rPr>
        <w:t>I</w:t>
      </w:r>
      <w:r>
        <w:rPr>
          <w:noProof/>
        </w:rPr>
        <w:t xml:space="preserve">ndicator </w:t>
      </w:r>
      <w:r w:rsidR="00CB3832">
        <w:rPr>
          <w:noProof/>
        </w:rPr>
        <w:t>with</w:t>
      </w:r>
      <w:r>
        <w:rPr>
          <w:noProof/>
        </w:rPr>
        <w:t>in the "energyInd</w:t>
      </w:r>
      <w:r w:rsidRPr="0018365C">
        <w:rPr>
          <w:noProof/>
        </w:rPr>
        <w:t>" attribute</w:t>
      </w:r>
      <w:r>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55" w:name="_Hlk505258671"/>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 and</w:t>
      </w:r>
    </w:p>
    <w:p w14:paraId="5A313EAA" w14:textId="77777777" w:rsidR="00374E6C" w:rsidRPr="0018365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56" w:name="_Hlk505259253"/>
      <w:r w:rsidRPr="0018365C">
        <w:rPr>
          <w:noProof/>
        </w:rPr>
        <w:t>as described in 3GPP TS 29.504 [11] and 3GPP TS 29.519 [12]</w:t>
      </w:r>
      <w:r w:rsidRPr="0018365C">
        <w:rPr>
          <w:noProof/>
          <w:lang w:eastAsia="zh-CN"/>
        </w:rPr>
        <w:t>,</w:t>
      </w:r>
      <w:bookmarkEnd w:id="156"/>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55"/>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0E067545"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57" w:name="_Hlk505258049"/>
      <w:r w:rsidRPr="0018365C">
        <w:rPr>
          <w:noProof/>
        </w:rPr>
        <w:t>-</w:t>
      </w:r>
      <w:r w:rsidRPr="0018365C">
        <w:rPr>
          <w:noProof/>
        </w:rPr>
        <w:tab/>
        <w:t>shall create a BDT Reference ID.</w:t>
      </w:r>
    </w:p>
    <w:bookmarkEnd w:id="157"/>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58" w:name="_Hlk505258108"/>
      <w:r w:rsidRPr="0018365C">
        <w:rPr>
          <w:noProof/>
        </w:rPr>
        <w:t>a transfer policy ID</w:t>
      </w:r>
      <w:bookmarkEnd w:id="158"/>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59"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38B90A2"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 xml:space="preserve">the UDR </w:t>
      </w:r>
      <w:bookmarkStart w:id="160"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60"/>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161" w:name="_Hlk145508995"/>
      <w:r w:rsidR="00C927B4" w:rsidRPr="0018365C">
        <w:rPr>
          <w:noProof/>
        </w:rPr>
        <w:t>an indication whether BDT warning notification is requested</w:t>
      </w:r>
      <w:bookmarkEnd w:id="161"/>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2" w:name="_Toc20407946"/>
      <w:bookmarkStart w:id="163" w:name="_Toc24719944"/>
      <w:bookmarkStart w:id="164" w:name="_Toc36041292"/>
      <w:bookmarkStart w:id="165" w:name="_Toc36041373"/>
      <w:bookmarkStart w:id="166" w:name="_Toc36041456"/>
      <w:bookmarkStart w:id="167" w:name="_Toc45134593"/>
      <w:bookmarkStart w:id="168" w:name="_Toc59019618"/>
      <w:bookmarkStart w:id="169" w:name="_Toc209520352"/>
      <w:bookmarkEnd w:id="159"/>
      <w:r w:rsidRPr="0018365C">
        <w:rPr>
          <w:noProof/>
        </w:rPr>
        <w:t>4.2.3</w:t>
      </w:r>
      <w:r w:rsidRPr="0018365C">
        <w:rPr>
          <w:noProof/>
        </w:rPr>
        <w:tab/>
        <w:t>Npcf_BDTPolicyControl_Update service operation</w:t>
      </w:r>
      <w:bookmarkEnd w:id="162"/>
      <w:bookmarkEnd w:id="163"/>
      <w:bookmarkEnd w:id="164"/>
      <w:bookmarkEnd w:id="165"/>
      <w:bookmarkEnd w:id="166"/>
      <w:bookmarkEnd w:id="167"/>
      <w:bookmarkEnd w:id="168"/>
      <w:bookmarkEnd w:id="169"/>
    </w:p>
    <w:p w14:paraId="0EDC1958" w14:textId="77777777" w:rsidR="00374E6C" w:rsidRPr="0018365C" w:rsidRDefault="00374E6C">
      <w:pPr>
        <w:pStyle w:val="Heading4"/>
        <w:rPr>
          <w:noProof/>
        </w:rPr>
      </w:pPr>
      <w:bookmarkStart w:id="170" w:name="_Toc20407947"/>
      <w:bookmarkStart w:id="171" w:name="_Toc24719945"/>
      <w:bookmarkStart w:id="172" w:name="_Toc36041293"/>
      <w:bookmarkStart w:id="173" w:name="_Toc36041374"/>
      <w:bookmarkStart w:id="174" w:name="_Toc36041457"/>
      <w:bookmarkStart w:id="175" w:name="_Toc45134594"/>
      <w:bookmarkStart w:id="176" w:name="_Toc59019619"/>
      <w:bookmarkStart w:id="177" w:name="_Toc209520353"/>
      <w:r w:rsidRPr="0018365C">
        <w:rPr>
          <w:noProof/>
        </w:rPr>
        <w:t>4.2.3.1</w:t>
      </w:r>
      <w:r w:rsidRPr="0018365C">
        <w:rPr>
          <w:noProof/>
        </w:rPr>
        <w:tab/>
        <w:t>General</w:t>
      </w:r>
      <w:bookmarkEnd w:id="170"/>
      <w:bookmarkEnd w:id="171"/>
      <w:bookmarkEnd w:id="172"/>
      <w:bookmarkEnd w:id="173"/>
      <w:bookmarkEnd w:id="174"/>
      <w:bookmarkEnd w:id="175"/>
      <w:bookmarkEnd w:id="176"/>
      <w:bookmarkEnd w:id="177"/>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178" w:name="_Hlk16532505"/>
      <w:r w:rsidRPr="0018365C">
        <w:rPr>
          <w:noProof/>
        </w:rPr>
        <w:t>modification of a BDT warning notification request indication</w:t>
      </w:r>
      <w:bookmarkEnd w:id="178"/>
      <w:r w:rsidRPr="0018365C">
        <w:rPr>
          <w:noProof/>
        </w:rPr>
        <w:t>.</w:t>
      </w:r>
    </w:p>
    <w:p w14:paraId="57175307" w14:textId="77777777" w:rsidR="00374E6C" w:rsidRPr="0018365C" w:rsidRDefault="00374E6C">
      <w:pPr>
        <w:pStyle w:val="Heading4"/>
        <w:rPr>
          <w:noProof/>
        </w:rPr>
      </w:pPr>
      <w:bookmarkStart w:id="179" w:name="_Toc20407948"/>
      <w:bookmarkStart w:id="180" w:name="_Toc24719946"/>
      <w:bookmarkStart w:id="181" w:name="_Toc36041294"/>
      <w:bookmarkStart w:id="182" w:name="_Toc36041375"/>
      <w:bookmarkStart w:id="183" w:name="_Toc36041458"/>
      <w:bookmarkStart w:id="184" w:name="_Toc45134595"/>
      <w:bookmarkStart w:id="185" w:name="_Toc59019620"/>
      <w:bookmarkStart w:id="186" w:name="_Toc209520354"/>
      <w:r w:rsidRPr="0018365C">
        <w:rPr>
          <w:noProof/>
        </w:rPr>
        <w:t>4.2.3.2</w:t>
      </w:r>
      <w:r w:rsidRPr="0018365C">
        <w:rPr>
          <w:noProof/>
        </w:rPr>
        <w:tab/>
        <w:t>Indication about selected transfer policy</w:t>
      </w:r>
      <w:bookmarkEnd w:id="179"/>
      <w:bookmarkEnd w:id="180"/>
      <w:bookmarkEnd w:id="181"/>
      <w:bookmarkEnd w:id="182"/>
      <w:bookmarkEnd w:id="183"/>
      <w:bookmarkEnd w:id="184"/>
      <w:bookmarkEnd w:id="185"/>
      <w:bookmarkEnd w:id="186"/>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64" type="#_x0000_t75" style="width:455.25pt;height:160.5pt" o:ole="">
            <v:imagedata r:id="rId19" o:title=""/>
          </v:shape>
          <o:OLEObject Type="Embed" ProgID="Visio.Drawing.15" ShapeID="_x0000_i1064" DrawAspect="Content" ObjectID="_1825579909"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187" w:name="_Hlk54300796"/>
      <w:r w:rsidRPr="0018365C">
        <w:rPr>
          <w:noProof/>
        </w:rPr>
        <w:t>set the "</w:t>
      </w:r>
      <w:r w:rsidRPr="0018365C">
        <w:rPr>
          <w:noProof/>
          <w:lang w:eastAsia="zh-CN"/>
        </w:rPr>
        <w:t>selTransPolicyId</w:t>
      </w:r>
      <w:r w:rsidRPr="0018365C">
        <w:rPr>
          <w:noProof/>
        </w:rPr>
        <w:t>" attribute to value "0"</w:t>
      </w:r>
      <w:bookmarkEnd w:id="187"/>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2B946E84"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188" w:name="_Toc20407949"/>
      <w:bookmarkStart w:id="189" w:name="_Toc24719947"/>
      <w:bookmarkStart w:id="190" w:name="_Toc36041295"/>
      <w:bookmarkStart w:id="191" w:name="_Toc36041376"/>
      <w:bookmarkStart w:id="192" w:name="_Toc36041459"/>
      <w:bookmarkStart w:id="193" w:name="_Toc45134596"/>
      <w:bookmarkStart w:id="194" w:name="_Toc59019621"/>
      <w:bookmarkStart w:id="195" w:name="_Toc209520355"/>
      <w:r w:rsidRPr="0018365C">
        <w:rPr>
          <w:noProof/>
        </w:rPr>
        <w:t>4.2.3.3</w:t>
      </w:r>
      <w:r w:rsidRPr="0018365C">
        <w:rPr>
          <w:noProof/>
        </w:rPr>
        <w:tab/>
      </w:r>
      <w:bookmarkStart w:id="196" w:name="_Hlk16533059"/>
      <w:r w:rsidRPr="0018365C">
        <w:rPr>
          <w:rFonts w:cs="Arial"/>
          <w:noProof/>
        </w:rPr>
        <w:t xml:space="preserve">Modification of </w:t>
      </w:r>
      <w:r w:rsidRPr="0018365C">
        <w:rPr>
          <w:noProof/>
        </w:rPr>
        <w:t>BDT warning notification request indication</w:t>
      </w:r>
      <w:bookmarkEnd w:id="188"/>
      <w:bookmarkEnd w:id="189"/>
      <w:bookmarkEnd w:id="190"/>
      <w:bookmarkEnd w:id="191"/>
      <w:bookmarkEnd w:id="192"/>
      <w:bookmarkEnd w:id="193"/>
      <w:bookmarkEnd w:id="194"/>
      <w:bookmarkEnd w:id="195"/>
      <w:bookmarkEnd w:id="196"/>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197" w:name="_Hlk16595645"/>
      <w:r w:rsidRPr="0018365C">
        <w:rPr>
          <w:noProof/>
        </w:rPr>
        <w:t>BdtNotification_5G</w:t>
      </w:r>
      <w:bookmarkEnd w:id="197"/>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198" w:name="_Toc20407950"/>
      <w:bookmarkStart w:id="199" w:name="_Toc24719948"/>
      <w:bookmarkStart w:id="200" w:name="_Toc36041296"/>
      <w:bookmarkStart w:id="201" w:name="_Toc36041377"/>
      <w:bookmarkStart w:id="202" w:name="_Toc36041460"/>
      <w:bookmarkStart w:id="203" w:name="_Toc45134597"/>
      <w:bookmarkStart w:id="204" w:name="_Toc59019622"/>
      <w:bookmarkStart w:id="205" w:name="_Toc209520356"/>
      <w:r w:rsidRPr="0018365C">
        <w:rPr>
          <w:noProof/>
        </w:rPr>
        <w:t>4.2.4</w:t>
      </w:r>
      <w:r w:rsidRPr="0018365C">
        <w:rPr>
          <w:noProof/>
        </w:rPr>
        <w:tab/>
        <w:t>Npcf_BDTPolicyControl_Notify service operation</w:t>
      </w:r>
      <w:bookmarkEnd w:id="198"/>
      <w:bookmarkEnd w:id="199"/>
      <w:bookmarkEnd w:id="200"/>
      <w:bookmarkEnd w:id="201"/>
      <w:bookmarkEnd w:id="202"/>
      <w:bookmarkEnd w:id="203"/>
      <w:bookmarkEnd w:id="204"/>
      <w:bookmarkEnd w:id="205"/>
    </w:p>
    <w:p w14:paraId="3AF45196" w14:textId="77777777" w:rsidR="00374E6C" w:rsidRPr="0018365C" w:rsidRDefault="00374E6C">
      <w:pPr>
        <w:pStyle w:val="Heading4"/>
        <w:rPr>
          <w:noProof/>
        </w:rPr>
      </w:pPr>
      <w:bookmarkStart w:id="206" w:name="_Toc20407951"/>
      <w:bookmarkStart w:id="207" w:name="_Toc24719949"/>
      <w:bookmarkStart w:id="208" w:name="_Toc36041297"/>
      <w:bookmarkStart w:id="209" w:name="_Toc36041378"/>
      <w:bookmarkStart w:id="210" w:name="_Toc36041461"/>
      <w:bookmarkStart w:id="211" w:name="_Toc45134598"/>
      <w:bookmarkStart w:id="212" w:name="_Toc59019623"/>
      <w:bookmarkStart w:id="213" w:name="_Toc209520357"/>
      <w:r w:rsidRPr="0018365C">
        <w:rPr>
          <w:noProof/>
        </w:rPr>
        <w:t>4.2.4.1</w:t>
      </w:r>
      <w:r w:rsidRPr="0018365C">
        <w:rPr>
          <w:noProof/>
        </w:rPr>
        <w:tab/>
        <w:t>General</w:t>
      </w:r>
      <w:bookmarkEnd w:id="206"/>
      <w:bookmarkEnd w:id="207"/>
      <w:bookmarkEnd w:id="208"/>
      <w:bookmarkEnd w:id="209"/>
      <w:bookmarkEnd w:id="210"/>
      <w:bookmarkEnd w:id="211"/>
      <w:bookmarkEnd w:id="212"/>
      <w:bookmarkEnd w:id="213"/>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14" w:name="_Toc20407952"/>
      <w:bookmarkStart w:id="215" w:name="_Toc24719950"/>
      <w:bookmarkStart w:id="216" w:name="_Toc36041298"/>
      <w:bookmarkStart w:id="217" w:name="_Toc36041379"/>
      <w:bookmarkStart w:id="218" w:name="_Toc36041462"/>
      <w:bookmarkStart w:id="219" w:name="_Toc45134599"/>
      <w:bookmarkStart w:id="220" w:name="_Toc59019624"/>
      <w:bookmarkStart w:id="221" w:name="_Toc209520358"/>
      <w:r w:rsidRPr="0018365C">
        <w:rPr>
          <w:noProof/>
        </w:rPr>
        <w:t>4.2.4.2</w:t>
      </w:r>
      <w:r w:rsidRPr="0018365C">
        <w:rPr>
          <w:noProof/>
        </w:rPr>
        <w:tab/>
        <w:t>Sending the BDT warning notification</w:t>
      </w:r>
      <w:bookmarkEnd w:id="214"/>
      <w:bookmarkEnd w:id="215"/>
      <w:bookmarkEnd w:id="216"/>
      <w:bookmarkEnd w:id="217"/>
      <w:bookmarkEnd w:id="218"/>
      <w:bookmarkEnd w:id="219"/>
      <w:bookmarkEnd w:id="220"/>
      <w:bookmarkEnd w:id="22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65" type="#_x0000_t75" style="width:455.25pt;height:160.5pt" o:ole="">
            <v:imagedata r:id="rId21" o:title=""/>
          </v:shape>
          <o:OLEObject Type="Embed" ProgID="Visio.Drawing.15" ShapeID="_x0000_i1065" DrawAspect="Content" ObjectID="_1825579910"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22" w:name="_Toc20407953"/>
      <w:bookmarkStart w:id="223" w:name="_Toc24719951"/>
      <w:bookmarkStart w:id="224" w:name="_Toc36041299"/>
      <w:bookmarkStart w:id="225" w:name="_Toc36041380"/>
      <w:bookmarkStart w:id="226" w:name="_Toc36041463"/>
      <w:bookmarkStart w:id="227" w:name="_Toc45134600"/>
      <w:bookmarkStart w:id="22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r>
        <w:rPr>
          <w:rFonts w:eastAsia="SimSun"/>
        </w:rPr>
        <w:t>4.2.5</w:t>
      </w:r>
      <w:r w:rsidRPr="004C7A91">
        <w:rPr>
          <w:rFonts w:eastAsia="SimSun"/>
        </w:rPr>
        <w:tab/>
        <w:t xml:space="preserve"> Npcf_BDTPolicyControl_Delete service operation</w:t>
      </w:r>
    </w:p>
    <w:p w14:paraId="570A704E" w14:textId="2E1201A7" w:rsidR="004C7A91" w:rsidRPr="004C7A91" w:rsidRDefault="004C7A91" w:rsidP="004C7A91">
      <w:pPr>
        <w:pStyle w:val="Heading4"/>
        <w:rPr>
          <w:rFonts w:eastAsia="SimSun"/>
        </w:rPr>
      </w:pPr>
      <w:r>
        <w:rPr>
          <w:rFonts w:eastAsia="SimSun"/>
        </w:rPr>
        <w:t>4</w:t>
      </w:r>
      <w:r w:rsidRPr="004C7A91">
        <w:rPr>
          <w:rFonts w:eastAsia="SimSun"/>
        </w:rPr>
        <w:t>.2.5.1</w:t>
      </w:r>
      <w:r w:rsidRPr="004C7A91">
        <w:rPr>
          <w:rFonts w:eastAsia="SimSun"/>
        </w:rPr>
        <w:tab/>
        <w:t>General</w:t>
      </w:r>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4C7A91">
      <w:pPr>
        <w:ind w:left="568" w:hanging="284"/>
        <w:rPr>
          <w:rFonts w:eastAsia="SimSun"/>
        </w:rPr>
      </w:pPr>
      <w:r w:rsidRPr="004C7A91">
        <w:rPr>
          <w:rFonts w:eastAsia="SimSun"/>
        </w:rPr>
        <w:t>-</w:t>
      </w:r>
      <w:r w:rsidRPr="004C7A91">
        <w:rPr>
          <w:rFonts w:eastAsia="SimSun"/>
        </w:rPr>
        <w:tab/>
        <w:t>Deletion of a BDT Policy.</w:t>
      </w:r>
    </w:p>
    <w:p w14:paraId="26D4DB96" w14:textId="1E3CC04F" w:rsidR="004C7A91" w:rsidRPr="004C7A91" w:rsidRDefault="004C7A91" w:rsidP="004C7A91">
      <w:pPr>
        <w:keepNext/>
        <w:keepLines/>
        <w:spacing w:before="120"/>
        <w:ind w:left="1418" w:hanging="1418"/>
        <w:outlineLvl w:val="3"/>
        <w:rPr>
          <w:rFonts w:ascii="Arial" w:eastAsia="SimSun" w:hAnsi="Arial"/>
          <w:sz w:val="22"/>
          <w:szCs w:val="22"/>
        </w:rPr>
      </w:pPr>
      <w:r w:rsidRPr="004C7A91">
        <w:rPr>
          <w:rFonts w:ascii="Arial" w:eastAsia="SimSun" w:hAnsi="Arial"/>
          <w:sz w:val="22"/>
          <w:szCs w:val="22"/>
        </w:rPr>
        <w:t>4.2.5.</w:t>
      </w:r>
      <w:r>
        <w:rPr>
          <w:rFonts w:ascii="Arial" w:eastAsia="SimSun" w:hAnsi="Arial"/>
          <w:sz w:val="22"/>
          <w:szCs w:val="22"/>
        </w:rPr>
        <w:t>2</w:t>
      </w:r>
      <w:r w:rsidRPr="004C7A91">
        <w:rPr>
          <w:rFonts w:ascii="Arial" w:eastAsia="SimSun" w:hAnsi="Arial"/>
          <w:sz w:val="22"/>
          <w:szCs w:val="22"/>
        </w:rPr>
        <w:tab/>
        <w:t>Deletion of a BDT Policy</w:t>
      </w:r>
    </w:p>
    <w:p w14:paraId="4EF8DCF6" w14:textId="77777777" w:rsidR="004C7A91" w:rsidRPr="004C7A91" w:rsidRDefault="004C7A91" w:rsidP="004C7A91">
      <w:pPr>
        <w:rPr>
          <w:rFonts w:eastAsia="SimSun"/>
        </w:rPr>
      </w:pPr>
      <w:r w:rsidRPr="004C7A91">
        <w:rPr>
          <w:rFonts w:eastAsia="SimSun"/>
        </w:rPr>
        <w:t>This procedure is used by an NF service consumer to request the PCF to delete an existing BDT Policy.</w:t>
      </w:r>
    </w:p>
    <w:p w14:paraId="3C41B08B" w14:textId="77777777" w:rsidR="004C7A91" w:rsidRPr="004C7A91" w:rsidRDefault="004C7A91" w:rsidP="004C7A91">
      <w:pPr>
        <w:rPr>
          <w:rFonts w:eastAsia="SimSun"/>
        </w:rPr>
      </w:pPr>
    </w:p>
    <w:p w14:paraId="3F1EA2E8" w14:textId="77777777" w:rsidR="004C7A91" w:rsidRPr="004C7A91" w:rsidRDefault="004C7A91" w:rsidP="004C7A91">
      <w:pPr>
        <w:rPr>
          <w:rFonts w:eastAsia="SimSun"/>
        </w:rPr>
      </w:pPr>
      <w:r w:rsidRPr="004C7A91">
        <w:rPr>
          <w:rFonts w:eastAsia="SimSun"/>
        </w:rPr>
        <w:object w:dxaOrig="8430" w:dyaOrig="3000" w14:anchorId="6B94BC2A">
          <v:shape id="_x0000_i1091" type="#_x0000_t75" style="width:421.5pt;height:150pt" o:ole="">
            <v:imagedata r:id="rId23" o:title=""/>
          </v:shape>
          <o:OLEObject Type="Embed" ProgID="Visio.Drawing.15" ShapeID="_x0000_i1091" DrawAspect="Content" ObjectID="_1825579911" r:id="rId24"/>
        </w:object>
      </w:r>
    </w:p>
    <w:p w14:paraId="155C7307" w14:textId="20D17386" w:rsidR="004C7A91" w:rsidRPr="004C7A91" w:rsidRDefault="004C7A91" w:rsidP="004C7A91">
      <w:pPr>
        <w:jc w:val="center"/>
        <w:rPr>
          <w:rFonts w:ascii="Arial" w:eastAsia="SimSun" w:hAnsi="Arial" w:cs="Arial"/>
          <w:b/>
          <w:bCs/>
        </w:rPr>
      </w:pPr>
      <w:r w:rsidRPr="004C7A91">
        <w:rPr>
          <w:rFonts w:ascii="Arial" w:eastAsia="SimSun" w:hAnsi="Arial" w:cs="Arial"/>
          <w:b/>
          <w:bCs/>
        </w:rPr>
        <w:t>Figure </w:t>
      </w:r>
      <w:r>
        <w:rPr>
          <w:rFonts w:ascii="Arial" w:eastAsia="SimSun" w:hAnsi="Arial" w:cs="Arial"/>
          <w:b/>
          <w:bCs/>
        </w:rPr>
        <w:t>4.2.5.2</w:t>
      </w:r>
      <w:r w:rsidRPr="004C7A91">
        <w:rPr>
          <w:rFonts w:ascii="Arial" w:eastAsia="SimSun" w:hAnsi="Arial" w:cs="Arial"/>
          <w:b/>
          <w:bCs/>
        </w:rPr>
        <w:t>-1 Deletion of BDT policy.</w:t>
      </w:r>
    </w:p>
    <w:p w14:paraId="16B597BB" w14:textId="77777777" w:rsidR="004C7A91" w:rsidRPr="004C7A91" w:rsidRDefault="004C7A91" w:rsidP="004C7A91">
      <w:pPr>
        <w:ind w:left="568" w:hanging="284"/>
        <w:rPr>
          <w:rFonts w:eastAsia="SimSun"/>
        </w:rPr>
      </w:pPr>
      <w:r w:rsidRPr="004C7A91">
        <w:rPr>
          <w:rFonts w:eastAsia="SimSun"/>
        </w:rPr>
        <w:t>1.</w:t>
      </w:r>
      <w:r w:rsidRPr="004C7A91">
        <w:rPr>
          <w:rFonts w:eastAsia="SimSun"/>
        </w:rPr>
        <w:tab/>
        <w:t xml:space="preserve">In order to delete an existing BDT Policy at the PCF, the NF service consumer shall send an HTTP DELETE request targeting the URI of the corresponding "Individual BDT policy" resource. </w:t>
      </w:r>
    </w:p>
    <w:p w14:paraId="4F8A9FA6" w14:textId="77777777" w:rsidR="004C7A91" w:rsidRPr="004C7A91" w:rsidRDefault="004C7A91" w:rsidP="004C7A91">
      <w:pPr>
        <w:ind w:left="568" w:hanging="284"/>
        <w:rPr>
          <w:rFonts w:eastAsia="SimSun"/>
        </w:rPr>
      </w:pPr>
      <w:r w:rsidRPr="004C7A91">
        <w:rPr>
          <w:rFonts w:eastAsia="SimSun"/>
        </w:rPr>
        <w:t>2.</w:t>
      </w:r>
      <w:r w:rsidRPr="004C7A91">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4C7A91">
      <w:pPr>
        <w:ind w:left="568"/>
        <w:rPr>
          <w:rFonts w:eastAsia="SimSun"/>
        </w:rPr>
      </w:pPr>
      <w:r w:rsidRPr="004C7A91">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29" w:name="_Toc209520359"/>
      <w:r w:rsidRPr="0018365C">
        <w:rPr>
          <w:noProof/>
          <w:lang w:eastAsia="zh-CN"/>
        </w:rPr>
        <w:t>5</w:t>
      </w:r>
      <w:r w:rsidRPr="0018365C">
        <w:rPr>
          <w:noProof/>
        </w:rPr>
        <w:tab/>
        <w:t>Npcf_BDTPolicyControl</w:t>
      </w:r>
      <w:r w:rsidRPr="0018365C">
        <w:rPr>
          <w:noProof/>
          <w:lang w:eastAsia="zh-CN"/>
        </w:rPr>
        <w:t xml:space="preserve"> API</w:t>
      </w:r>
      <w:bookmarkEnd w:id="222"/>
      <w:bookmarkEnd w:id="223"/>
      <w:bookmarkEnd w:id="224"/>
      <w:bookmarkEnd w:id="225"/>
      <w:bookmarkEnd w:id="226"/>
      <w:bookmarkEnd w:id="227"/>
      <w:bookmarkEnd w:id="228"/>
      <w:bookmarkEnd w:id="229"/>
    </w:p>
    <w:p w14:paraId="35614C08" w14:textId="77777777" w:rsidR="00374E6C" w:rsidRPr="0018365C" w:rsidRDefault="00374E6C">
      <w:pPr>
        <w:pStyle w:val="Heading2"/>
        <w:rPr>
          <w:noProof/>
        </w:rPr>
      </w:pPr>
      <w:bookmarkStart w:id="230" w:name="_Toc20407954"/>
      <w:bookmarkStart w:id="231" w:name="_Toc24719952"/>
      <w:bookmarkStart w:id="232" w:name="_Toc36041300"/>
      <w:bookmarkStart w:id="233" w:name="_Toc36041381"/>
      <w:bookmarkStart w:id="234" w:name="_Toc36041464"/>
      <w:bookmarkStart w:id="235" w:name="_Toc45134601"/>
      <w:bookmarkStart w:id="236" w:name="_Toc59019626"/>
      <w:bookmarkStart w:id="237" w:name="_Toc209520360"/>
      <w:r w:rsidRPr="0018365C">
        <w:rPr>
          <w:noProof/>
          <w:lang w:eastAsia="zh-CN"/>
        </w:rPr>
        <w:t>5</w:t>
      </w:r>
      <w:r w:rsidRPr="0018365C">
        <w:rPr>
          <w:noProof/>
        </w:rPr>
        <w:t>.1</w:t>
      </w:r>
      <w:r w:rsidRPr="0018365C">
        <w:rPr>
          <w:noProof/>
        </w:rPr>
        <w:tab/>
        <w:t>Introduction</w:t>
      </w:r>
      <w:bookmarkEnd w:id="230"/>
      <w:bookmarkEnd w:id="231"/>
      <w:bookmarkEnd w:id="232"/>
      <w:bookmarkEnd w:id="233"/>
      <w:bookmarkEnd w:id="234"/>
      <w:bookmarkEnd w:id="235"/>
      <w:bookmarkEnd w:id="236"/>
      <w:bookmarkEnd w:id="237"/>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38" w:name="_Toc20407955"/>
      <w:bookmarkStart w:id="239" w:name="_Toc24719953"/>
      <w:bookmarkStart w:id="240" w:name="_Toc36041301"/>
      <w:bookmarkStart w:id="241" w:name="_Toc36041382"/>
      <w:bookmarkStart w:id="242" w:name="_Toc36041465"/>
      <w:bookmarkStart w:id="243" w:name="_Toc45134602"/>
      <w:bookmarkStart w:id="244" w:name="_Toc59019627"/>
      <w:bookmarkStart w:id="245" w:name="_Toc209520361"/>
      <w:r w:rsidRPr="0018365C">
        <w:rPr>
          <w:noProof/>
        </w:rPr>
        <w:t>5.2</w:t>
      </w:r>
      <w:r w:rsidRPr="0018365C">
        <w:rPr>
          <w:noProof/>
        </w:rPr>
        <w:tab/>
        <w:t>Usage of HTTP</w:t>
      </w:r>
      <w:bookmarkEnd w:id="238"/>
      <w:bookmarkEnd w:id="239"/>
      <w:bookmarkEnd w:id="240"/>
      <w:bookmarkEnd w:id="241"/>
      <w:bookmarkEnd w:id="242"/>
      <w:bookmarkEnd w:id="243"/>
      <w:bookmarkEnd w:id="244"/>
      <w:bookmarkEnd w:id="245"/>
    </w:p>
    <w:p w14:paraId="2BEC5116" w14:textId="77777777" w:rsidR="00374E6C" w:rsidRPr="0018365C" w:rsidRDefault="00374E6C">
      <w:pPr>
        <w:pStyle w:val="Heading3"/>
        <w:rPr>
          <w:noProof/>
        </w:rPr>
      </w:pPr>
      <w:bookmarkStart w:id="246" w:name="_Toc20407956"/>
      <w:bookmarkStart w:id="247" w:name="_Toc24719954"/>
      <w:bookmarkStart w:id="248" w:name="_Toc36041302"/>
      <w:bookmarkStart w:id="249" w:name="_Toc36041383"/>
      <w:bookmarkStart w:id="250" w:name="_Toc36041466"/>
      <w:bookmarkStart w:id="251" w:name="_Toc45134603"/>
      <w:bookmarkStart w:id="252" w:name="_Toc59019628"/>
      <w:bookmarkStart w:id="253" w:name="_Toc209520362"/>
      <w:r w:rsidRPr="0018365C">
        <w:rPr>
          <w:noProof/>
        </w:rPr>
        <w:t>5.2.1</w:t>
      </w:r>
      <w:r w:rsidRPr="0018365C">
        <w:rPr>
          <w:noProof/>
        </w:rPr>
        <w:tab/>
        <w:t>General</w:t>
      </w:r>
      <w:bookmarkEnd w:id="246"/>
      <w:bookmarkEnd w:id="247"/>
      <w:bookmarkEnd w:id="248"/>
      <w:bookmarkEnd w:id="249"/>
      <w:bookmarkEnd w:id="250"/>
      <w:bookmarkEnd w:id="251"/>
      <w:bookmarkEnd w:id="252"/>
      <w:bookmarkEnd w:id="253"/>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54" w:name="_Toc20407957"/>
      <w:bookmarkStart w:id="255" w:name="_Toc24719955"/>
      <w:bookmarkStart w:id="256" w:name="_Toc36041303"/>
      <w:bookmarkStart w:id="257" w:name="_Toc36041384"/>
      <w:bookmarkStart w:id="258" w:name="_Toc36041467"/>
      <w:bookmarkStart w:id="259" w:name="_Toc45134604"/>
      <w:bookmarkStart w:id="260" w:name="_Toc59019629"/>
      <w:bookmarkStart w:id="261" w:name="_Toc209520363"/>
      <w:r w:rsidRPr="0018365C">
        <w:rPr>
          <w:noProof/>
        </w:rPr>
        <w:t>5.2.2</w:t>
      </w:r>
      <w:r w:rsidRPr="0018365C">
        <w:rPr>
          <w:noProof/>
        </w:rPr>
        <w:tab/>
        <w:t>HTTP standard headers</w:t>
      </w:r>
      <w:bookmarkEnd w:id="254"/>
      <w:bookmarkEnd w:id="255"/>
      <w:bookmarkEnd w:id="256"/>
      <w:bookmarkEnd w:id="257"/>
      <w:bookmarkEnd w:id="258"/>
      <w:bookmarkEnd w:id="259"/>
      <w:bookmarkEnd w:id="260"/>
      <w:bookmarkEnd w:id="261"/>
    </w:p>
    <w:p w14:paraId="157A1D2F" w14:textId="77777777" w:rsidR="00374E6C" w:rsidRPr="0018365C" w:rsidRDefault="00374E6C">
      <w:pPr>
        <w:pStyle w:val="Heading4"/>
        <w:rPr>
          <w:noProof/>
          <w:lang w:eastAsia="zh-CN"/>
        </w:rPr>
      </w:pPr>
      <w:bookmarkStart w:id="262" w:name="_Toc20407958"/>
      <w:bookmarkStart w:id="263" w:name="_Toc24719956"/>
      <w:bookmarkStart w:id="264" w:name="_Toc36041304"/>
      <w:bookmarkStart w:id="265" w:name="_Toc36041385"/>
      <w:bookmarkStart w:id="266" w:name="_Toc36041468"/>
      <w:bookmarkStart w:id="267" w:name="_Toc45134605"/>
      <w:bookmarkStart w:id="268" w:name="_Toc59019630"/>
      <w:bookmarkStart w:id="269" w:name="_Toc209520364"/>
      <w:r w:rsidRPr="0018365C">
        <w:rPr>
          <w:noProof/>
        </w:rPr>
        <w:t>5.2.2.1</w:t>
      </w:r>
      <w:r w:rsidRPr="0018365C">
        <w:rPr>
          <w:noProof/>
          <w:lang w:eastAsia="zh-CN"/>
        </w:rPr>
        <w:tab/>
        <w:t>General</w:t>
      </w:r>
      <w:bookmarkEnd w:id="262"/>
      <w:bookmarkEnd w:id="263"/>
      <w:bookmarkEnd w:id="264"/>
      <w:bookmarkEnd w:id="265"/>
      <w:bookmarkEnd w:id="266"/>
      <w:bookmarkEnd w:id="267"/>
      <w:bookmarkEnd w:id="268"/>
      <w:bookmarkEnd w:id="26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70" w:name="_Toc20407959"/>
      <w:bookmarkStart w:id="271" w:name="_Toc24719957"/>
      <w:bookmarkStart w:id="272" w:name="_Toc36041305"/>
      <w:bookmarkStart w:id="273" w:name="_Toc36041386"/>
      <w:bookmarkStart w:id="274" w:name="_Toc36041469"/>
      <w:bookmarkStart w:id="275" w:name="_Toc45134606"/>
      <w:bookmarkStart w:id="276" w:name="_Toc59019631"/>
      <w:bookmarkStart w:id="277" w:name="_Toc209520365"/>
      <w:r w:rsidRPr="0018365C">
        <w:rPr>
          <w:noProof/>
        </w:rPr>
        <w:t>5.2.2.2</w:t>
      </w:r>
      <w:r w:rsidRPr="0018365C">
        <w:rPr>
          <w:noProof/>
        </w:rPr>
        <w:tab/>
        <w:t>Content type</w:t>
      </w:r>
      <w:bookmarkEnd w:id="270"/>
      <w:bookmarkEnd w:id="271"/>
      <w:bookmarkEnd w:id="272"/>
      <w:bookmarkEnd w:id="273"/>
      <w:bookmarkEnd w:id="274"/>
      <w:bookmarkEnd w:id="275"/>
      <w:bookmarkEnd w:id="276"/>
      <w:bookmarkEnd w:id="277"/>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278" w:name="_Hlk525213471"/>
      <w:bookmarkStart w:id="279" w:name="_Hlk525213025"/>
      <w:r w:rsidRPr="0018365C">
        <w:rPr>
          <w:noProof/>
        </w:rPr>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278"/>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80" w:name="_Toc20407960"/>
      <w:bookmarkStart w:id="281" w:name="_Toc24719958"/>
      <w:bookmarkStart w:id="282" w:name="_Toc36041306"/>
      <w:bookmarkStart w:id="283" w:name="_Toc36041387"/>
      <w:bookmarkStart w:id="284" w:name="_Toc36041470"/>
      <w:bookmarkStart w:id="285" w:name="_Toc45134607"/>
      <w:bookmarkStart w:id="286" w:name="_Toc59019632"/>
      <w:bookmarkStart w:id="287" w:name="_Toc209520366"/>
      <w:bookmarkEnd w:id="279"/>
      <w:r w:rsidRPr="0018365C">
        <w:rPr>
          <w:noProof/>
        </w:rPr>
        <w:t>5.2.3</w:t>
      </w:r>
      <w:r w:rsidRPr="0018365C">
        <w:rPr>
          <w:noProof/>
        </w:rPr>
        <w:tab/>
        <w:t>HTTP custom headers</w:t>
      </w:r>
      <w:bookmarkEnd w:id="280"/>
      <w:bookmarkEnd w:id="281"/>
      <w:bookmarkEnd w:id="282"/>
      <w:bookmarkEnd w:id="283"/>
      <w:bookmarkEnd w:id="284"/>
      <w:bookmarkEnd w:id="285"/>
      <w:bookmarkEnd w:id="286"/>
      <w:bookmarkEnd w:id="28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88" w:name="_Toc20407961"/>
      <w:bookmarkStart w:id="289" w:name="_Toc24719959"/>
      <w:bookmarkStart w:id="290" w:name="_Toc36041307"/>
      <w:bookmarkStart w:id="291" w:name="_Toc36041388"/>
      <w:bookmarkStart w:id="292" w:name="_Toc36041471"/>
      <w:bookmarkStart w:id="293" w:name="_Toc45134608"/>
      <w:bookmarkStart w:id="294" w:name="_Toc59019633"/>
      <w:bookmarkStart w:id="295" w:name="_Toc209520367"/>
      <w:r w:rsidRPr="0018365C">
        <w:rPr>
          <w:noProof/>
        </w:rPr>
        <w:t>5.3</w:t>
      </w:r>
      <w:r w:rsidRPr="0018365C">
        <w:rPr>
          <w:noProof/>
        </w:rPr>
        <w:tab/>
        <w:t>Resources</w:t>
      </w:r>
      <w:bookmarkEnd w:id="288"/>
      <w:bookmarkEnd w:id="289"/>
      <w:bookmarkEnd w:id="290"/>
      <w:bookmarkEnd w:id="291"/>
      <w:bookmarkEnd w:id="292"/>
      <w:bookmarkEnd w:id="293"/>
      <w:bookmarkEnd w:id="294"/>
      <w:bookmarkEnd w:id="295"/>
    </w:p>
    <w:p w14:paraId="334D0711" w14:textId="77777777" w:rsidR="00374E6C" w:rsidRPr="0018365C" w:rsidRDefault="00374E6C">
      <w:pPr>
        <w:pStyle w:val="Heading3"/>
        <w:rPr>
          <w:noProof/>
        </w:rPr>
      </w:pPr>
      <w:bookmarkStart w:id="296" w:name="_Toc20407962"/>
      <w:bookmarkStart w:id="297" w:name="_Toc24719960"/>
      <w:bookmarkStart w:id="298" w:name="_Toc36041308"/>
      <w:bookmarkStart w:id="299" w:name="_Toc36041389"/>
      <w:bookmarkStart w:id="300" w:name="_Toc36041472"/>
      <w:bookmarkStart w:id="301" w:name="_Toc45134609"/>
      <w:bookmarkStart w:id="302" w:name="_Toc59019634"/>
      <w:bookmarkStart w:id="303" w:name="_Toc209520368"/>
      <w:r w:rsidRPr="0018365C">
        <w:rPr>
          <w:noProof/>
        </w:rPr>
        <w:t>5.3.1</w:t>
      </w:r>
      <w:r w:rsidRPr="0018365C">
        <w:rPr>
          <w:noProof/>
        </w:rPr>
        <w:tab/>
        <w:t>Resource Structure</w:t>
      </w:r>
      <w:bookmarkEnd w:id="296"/>
      <w:bookmarkEnd w:id="297"/>
      <w:bookmarkEnd w:id="298"/>
      <w:bookmarkEnd w:id="299"/>
      <w:bookmarkEnd w:id="300"/>
      <w:bookmarkEnd w:id="301"/>
      <w:bookmarkEnd w:id="302"/>
      <w:bookmarkEnd w:id="303"/>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04" w:name="_Hlk102381732"/>
      <w:r w:rsidRPr="0018365C">
        <w:rPr>
          <w:noProof/>
        </w:rPr>
        <w:t>Npcf_BDTPolicyControl API</w:t>
      </w:r>
      <w:bookmarkEnd w:id="304"/>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66" type="#_x0000_t75" style="width:376.5pt;height:150pt" o:ole="">
            <v:imagedata r:id="rId25" o:title=""/>
          </v:shape>
          <o:OLEObject Type="Embed" ProgID="Visio.Drawing.15" ShapeID="_x0000_i1066" DrawAspect="Content" ObjectID="_1825579912"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05" w:name="_Toc20407963"/>
      <w:bookmarkStart w:id="306" w:name="_Toc24719961"/>
      <w:bookmarkStart w:id="307" w:name="_Toc36041309"/>
      <w:bookmarkStart w:id="308" w:name="_Toc36041390"/>
      <w:bookmarkStart w:id="309" w:name="_Toc36041473"/>
      <w:bookmarkStart w:id="310" w:name="_Toc45134610"/>
      <w:bookmarkStart w:id="311" w:name="_Toc59019635"/>
      <w:bookmarkStart w:id="312" w:name="_Toc209520369"/>
      <w:r w:rsidRPr="0018365C">
        <w:rPr>
          <w:noProof/>
        </w:rPr>
        <w:t>5.3.2</w:t>
      </w:r>
      <w:r w:rsidRPr="0018365C">
        <w:rPr>
          <w:noProof/>
        </w:rPr>
        <w:tab/>
        <w:t>Resource: BDT policies (Collection)</w:t>
      </w:r>
      <w:bookmarkEnd w:id="305"/>
      <w:bookmarkEnd w:id="306"/>
      <w:bookmarkEnd w:id="307"/>
      <w:bookmarkEnd w:id="308"/>
      <w:bookmarkEnd w:id="309"/>
      <w:bookmarkEnd w:id="310"/>
      <w:bookmarkEnd w:id="311"/>
      <w:bookmarkEnd w:id="312"/>
    </w:p>
    <w:p w14:paraId="6F9F0773" w14:textId="77777777" w:rsidR="00374E6C" w:rsidRPr="0018365C" w:rsidRDefault="00374E6C">
      <w:pPr>
        <w:pStyle w:val="Heading4"/>
        <w:rPr>
          <w:noProof/>
        </w:rPr>
      </w:pPr>
      <w:bookmarkStart w:id="313" w:name="_Toc20407964"/>
      <w:bookmarkStart w:id="314" w:name="_Toc24719962"/>
      <w:bookmarkStart w:id="315" w:name="_Toc36041310"/>
      <w:bookmarkStart w:id="316" w:name="_Toc36041391"/>
      <w:bookmarkStart w:id="317" w:name="_Toc36041474"/>
      <w:bookmarkStart w:id="318" w:name="_Toc45134611"/>
      <w:bookmarkStart w:id="319" w:name="_Toc59019636"/>
      <w:bookmarkStart w:id="320" w:name="_Toc209520370"/>
      <w:r w:rsidRPr="0018365C">
        <w:rPr>
          <w:noProof/>
        </w:rPr>
        <w:t>5.3.2.1</w:t>
      </w:r>
      <w:r w:rsidRPr="0018365C">
        <w:rPr>
          <w:noProof/>
        </w:rPr>
        <w:tab/>
        <w:t>Description</w:t>
      </w:r>
      <w:bookmarkEnd w:id="313"/>
      <w:bookmarkEnd w:id="314"/>
      <w:bookmarkEnd w:id="315"/>
      <w:bookmarkEnd w:id="316"/>
      <w:bookmarkEnd w:id="317"/>
      <w:bookmarkEnd w:id="318"/>
      <w:bookmarkEnd w:id="319"/>
      <w:bookmarkEnd w:id="320"/>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21" w:name="_Toc20407965"/>
      <w:bookmarkStart w:id="322" w:name="_Toc24719963"/>
      <w:bookmarkStart w:id="323" w:name="_Toc36041311"/>
      <w:bookmarkStart w:id="324" w:name="_Toc36041392"/>
      <w:bookmarkStart w:id="325" w:name="_Toc36041475"/>
      <w:bookmarkStart w:id="326" w:name="_Toc45134612"/>
      <w:bookmarkStart w:id="327" w:name="_Toc59019637"/>
      <w:bookmarkStart w:id="328" w:name="_Toc209520371"/>
      <w:r w:rsidRPr="0018365C">
        <w:rPr>
          <w:noProof/>
        </w:rPr>
        <w:t>5.3.2.2</w:t>
      </w:r>
      <w:r w:rsidRPr="0018365C">
        <w:rPr>
          <w:noProof/>
        </w:rPr>
        <w:tab/>
        <w:t>Resource definition</w:t>
      </w:r>
      <w:bookmarkEnd w:id="321"/>
      <w:bookmarkEnd w:id="322"/>
      <w:bookmarkEnd w:id="323"/>
      <w:bookmarkEnd w:id="324"/>
      <w:bookmarkEnd w:id="325"/>
      <w:bookmarkEnd w:id="326"/>
      <w:bookmarkEnd w:id="327"/>
      <w:bookmarkEnd w:id="328"/>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29" w:name="_Toc20407966"/>
      <w:bookmarkStart w:id="330" w:name="_Toc24719964"/>
      <w:bookmarkStart w:id="331" w:name="_Toc36041312"/>
      <w:bookmarkStart w:id="332" w:name="_Toc36041393"/>
      <w:bookmarkStart w:id="333" w:name="_Toc36041476"/>
      <w:bookmarkStart w:id="334" w:name="_Toc45134613"/>
      <w:bookmarkStart w:id="335" w:name="_Toc59019638"/>
      <w:bookmarkStart w:id="336" w:name="_Toc209520372"/>
      <w:r w:rsidRPr="0018365C">
        <w:rPr>
          <w:noProof/>
        </w:rPr>
        <w:t>5.3.2.3</w:t>
      </w:r>
      <w:r w:rsidRPr="0018365C">
        <w:rPr>
          <w:noProof/>
        </w:rPr>
        <w:tab/>
        <w:t>Resource Standard Methods</w:t>
      </w:r>
      <w:bookmarkEnd w:id="329"/>
      <w:bookmarkEnd w:id="330"/>
      <w:bookmarkEnd w:id="331"/>
      <w:bookmarkEnd w:id="332"/>
      <w:bookmarkEnd w:id="333"/>
      <w:bookmarkEnd w:id="334"/>
      <w:bookmarkEnd w:id="335"/>
      <w:bookmarkEnd w:id="336"/>
    </w:p>
    <w:p w14:paraId="2D3B1E5D" w14:textId="77777777" w:rsidR="00374E6C" w:rsidRPr="0018365C" w:rsidRDefault="00374E6C">
      <w:pPr>
        <w:pStyle w:val="Heading5"/>
        <w:rPr>
          <w:noProof/>
        </w:rPr>
      </w:pPr>
      <w:bookmarkStart w:id="337" w:name="_Toc20407967"/>
      <w:bookmarkStart w:id="338" w:name="_Toc24719965"/>
      <w:bookmarkStart w:id="339" w:name="_Toc36041313"/>
      <w:bookmarkStart w:id="340" w:name="_Toc36041394"/>
      <w:bookmarkStart w:id="341" w:name="_Toc36041477"/>
      <w:bookmarkStart w:id="342" w:name="_Toc45134614"/>
      <w:bookmarkStart w:id="343" w:name="_Toc59019639"/>
      <w:bookmarkStart w:id="344" w:name="_Toc209520373"/>
      <w:r w:rsidRPr="0018365C">
        <w:rPr>
          <w:noProof/>
        </w:rPr>
        <w:t>5.3.2.3.1</w:t>
      </w:r>
      <w:r w:rsidRPr="0018365C">
        <w:rPr>
          <w:noProof/>
        </w:rPr>
        <w:tab/>
        <w:t>POST</w:t>
      </w:r>
      <w:bookmarkEnd w:id="337"/>
      <w:bookmarkEnd w:id="338"/>
      <w:bookmarkEnd w:id="339"/>
      <w:bookmarkEnd w:id="340"/>
      <w:bookmarkEnd w:id="341"/>
      <w:bookmarkEnd w:id="342"/>
      <w:bookmarkEnd w:id="343"/>
      <w:bookmarkEnd w:id="344"/>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45" w:name="_Toc20407968"/>
      <w:bookmarkStart w:id="346" w:name="_Toc24719966"/>
      <w:bookmarkStart w:id="347" w:name="_Toc36041314"/>
      <w:bookmarkStart w:id="348" w:name="_Toc36041395"/>
      <w:bookmarkStart w:id="349"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50" w:name="_Toc45134615"/>
      <w:bookmarkStart w:id="351" w:name="_Toc59019640"/>
      <w:bookmarkStart w:id="352" w:name="_Toc209520374"/>
      <w:r w:rsidRPr="0018365C">
        <w:rPr>
          <w:noProof/>
        </w:rPr>
        <w:t>5.3.2.4</w:t>
      </w:r>
      <w:r w:rsidRPr="0018365C">
        <w:rPr>
          <w:noProof/>
        </w:rPr>
        <w:tab/>
        <w:t>Resource Custom Operations</w:t>
      </w:r>
      <w:bookmarkEnd w:id="345"/>
      <w:bookmarkEnd w:id="346"/>
      <w:bookmarkEnd w:id="347"/>
      <w:bookmarkEnd w:id="348"/>
      <w:bookmarkEnd w:id="349"/>
      <w:bookmarkEnd w:id="350"/>
      <w:bookmarkEnd w:id="351"/>
      <w:bookmarkEnd w:id="352"/>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53" w:name="_Toc20407969"/>
      <w:bookmarkStart w:id="354" w:name="_Toc24719967"/>
      <w:bookmarkStart w:id="355" w:name="_Toc36041315"/>
      <w:bookmarkStart w:id="356" w:name="_Toc36041396"/>
      <w:bookmarkStart w:id="357" w:name="_Toc36041479"/>
      <w:bookmarkStart w:id="358" w:name="_Toc45134616"/>
      <w:bookmarkStart w:id="359" w:name="_Toc59019641"/>
      <w:bookmarkStart w:id="360" w:name="_Toc209520375"/>
      <w:r w:rsidRPr="0018365C">
        <w:rPr>
          <w:noProof/>
        </w:rPr>
        <w:t>5.3.3</w:t>
      </w:r>
      <w:r w:rsidRPr="0018365C">
        <w:rPr>
          <w:noProof/>
        </w:rPr>
        <w:tab/>
        <w:t>Resource: Individual BDT policy (Document)</w:t>
      </w:r>
      <w:bookmarkEnd w:id="353"/>
      <w:bookmarkEnd w:id="354"/>
      <w:bookmarkEnd w:id="355"/>
      <w:bookmarkEnd w:id="356"/>
      <w:bookmarkEnd w:id="357"/>
      <w:bookmarkEnd w:id="358"/>
      <w:bookmarkEnd w:id="359"/>
      <w:bookmarkEnd w:id="360"/>
    </w:p>
    <w:p w14:paraId="3C0E883C" w14:textId="77777777" w:rsidR="00374E6C" w:rsidRPr="0018365C" w:rsidRDefault="00374E6C">
      <w:pPr>
        <w:pStyle w:val="Heading4"/>
        <w:rPr>
          <w:noProof/>
        </w:rPr>
      </w:pPr>
      <w:bookmarkStart w:id="361" w:name="_Toc20407970"/>
      <w:bookmarkStart w:id="362" w:name="_Toc24719968"/>
      <w:bookmarkStart w:id="363" w:name="_Toc36041316"/>
      <w:bookmarkStart w:id="364" w:name="_Toc36041397"/>
      <w:bookmarkStart w:id="365" w:name="_Toc36041480"/>
      <w:bookmarkStart w:id="366" w:name="_Toc45134617"/>
      <w:bookmarkStart w:id="367" w:name="_Toc59019642"/>
      <w:bookmarkStart w:id="368" w:name="_Toc209520376"/>
      <w:r w:rsidRPr="0018365C">
        <w:rPr>
          <w:noProof/>
        </w:rPr>
        <w:t>5.3.3.1</w:t>
      </w:r>
      <w:r w:rsidRPr="0018365C">
        <w:rPr>
          <w:noProof/>
        </w:rPr>
        <w:tab/>
        <w:t>Description</w:t>
      </w:r>
      <w:bookmarkEnd w:id="361"/>
      <w:bookmarkEnd w:id="362"/>
      <w:bookmarkEnd w:id="363"/>
      <w:bookmarkEnd w:id="364"/>
      <w:bookmarkEnd w:id="365"/>
      <w:bookmarkEnd w:id="366"/>
      <w:bookmarkEnd w:id="367"/>
      <w:bookmarkEnd w:id="368"/>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69" w:name="_Toc20407971"/>
      <w:bookmarkStart w:id="370" w:name="_Toc24719969"/>
      <w:bookmarkStart w:id="371" w:name="_Toc36041317"/>
      <w:bookmarkStart w:id="372" w:name="_Toc36041398"/>
      <w:bookmarkStart w:id="373" w:name="_Toc36041481"/>
      <w:bookmarkStart w:id="374" w:name="_Toc45134618"/>
      <w:bookmarkStart w:id="375" w:name="_Toc59019643"/>
      <w:bookmarkStart w:id="376" w:name="_Toc209520377"/>
      <w:r w:rsidRPr="0018365C">
        <w:rPr>
          <w:noProof/>
        </w:rPr>
        <w:t>5.3.3.2</w:t>
      </w:r>
      <w:r w:rsidRPr="0018365C">
        <w:rPr>
          <w:noProof/>
        </w:rPr>
        <w:tab/>
        <w:t>Resource definition</w:t>
      </w:r>
      <w:bookmarkEnd w:id="369"/>
      <w:bookmarkEnd w:id="370"/>
      <w:bookmarkEnd w:id="371"/>
      <w:bookmarkEnd w:id="372"/>
      <w:bookmarkEnd w:id="373"/>
      <w:bookmarkEnd w:id="374"/>
      <w:bookmarkEnd w:id="375"/>
      <w:bookmarkEnd w:id="37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77" w:name="_Toc20407972"/>
      <w:bookmarkStart w:id="378" w:name="_Toc24719970"/>
      <w:bookmarkStart w:id="379" w:name="_Toc36041318"/>
      <w:bookmarkStart w:id="380" w:name="_Toc36041399"/>
      <w:bookmarkStart w:id="381" w:name="_Toc36041482"/>
      <w:bookmarkStart w:id="382" w:name="_Toc45134619"/>
      <w:bookmarkStart w:id="383" w:name="_Toc59019644"/>
      <w:bookmarkStart w:id="384" w:name="_Toc209520378"/>
      <w:r w:rsidRPr="0018365C">
        <w:rPr>
          <w:noProof/>
        </w:rPr>
        <w:t>5.3.3.3</w:t>
      </w:r>
      <w:r w:rsidRPr="0018365C">
        <w:rPr>
          <w:noProof/>
        </w:rPr>
        <w:tab/>
        <w:t>Resource Standard Methods</w:t>
      </w:r>
      <w:bookmarkEnd w:id="377"/>
      <w:bookmarkEnd w:id="378"/>
      <w:bookmarkEnd w:id="379"/>
      <w:bookmarkEnd w:id="380"/>
      <w:bookmarkEnd w:id="381"/>
      <w:bookmarkEnd w:id="382"/>
      <w:bookmarkEnd w:id="383"/>
      <w:bookmarkEnd w:id="384"/>
    </w:p>
    <w:p w14:paraId="43D50883" w14:textId="77777777" w:rsidR="00374E6C" w:rsidRPr="0018365C" w:rsidRDefault="00374E6C">
      <w:pPr>
        <w:pStyle w:val="Heading5"/>
        <w:rPr>
          <w:noProof/>
        </w:rPr>
      </w:pPr>
      <w:bookmarkStart w:id="385" w:name="_Toc20407973"/>
      <w:bookmarkStart w:id="386" w:name="_Toc24719971"/>
      <w:bookmarkStart w:id="387" w:name="_Toc36041319"/>
      <w:bookmarkStart w:id="388" w:name="_Toc36041400"/>
      <w:bookmarkStart w:id="389" w:name="_Toc36041483"/>
      <w:bookmarkStart w:id="390" w:name="_Toc45134620"/>
      <w:bookmarkStart w:id="391" w:name="_Toc59019645"/>
      <w:bookmarkStart w:id="392" w:name="_Toc209520379"/>
      <w:r w:rsidRPr="0018365C">
        <w:rPr>
          <w:noProof/>
        </w:rPr>
        <w:t>5.3.3.3.1</w:t>
      </w:r>
      <w:r w:rsidRPr="0018365C">
        <w:rPr>
          <w:noProof/>
        </w:rPr>
        <w:tab/>
        <w:t>GET</w:t>
      </w:r>
      <w:bookmarkEnd w:id="385"/>
      <w:bookmarkEnd w:id="386"/>
      <w:bookmarkEnd w:id="387"/>
      <w:bookmarkEnd w:id="388"/>
      <w:bookmarkEnd w:id="389"/>
      <w:bookmarkEnd w:id="390"/>
      <w:bookmarkEnd w:id="391"/>
      <w:bookmarkEnd w:id="392"/>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93" w:name="_Toc20407974"/>
      <w:bookmarkStart w:id="394" w:name="_Toc24719972"/>
      <w:bookmarkStart w:id="395" w:name="_Toc36041320"/>
      <w:bookmarkStart w:id="396" w:name="_Toc36041401"/>
      <w:bookmarkStart w:id="397" w:name="_Toc36041484"/>
      <w:bookmarkStart w:id="398"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99" w:name="_Toc59019646"/>
      <w:bookmarkStart w:id="400" w:name="_Toc209520380"/>
      <w:r w:rsidRPr="0018365C">
        <w:rPr>
          <w:noProof/>
        </w:rPr>
        <w:t>5.3.3.3.2</w:t>
      </w:r>
      <w:r w:rsidRPr="0018365C">
        <w:rPr>
          <w:noProof/>
        </w:rPr>
        <w:tab/>
        <w:t>PATCH</w:t>
      </w:r>
      <w:bookmarkEnd w:id="393"/>
      <w:bookmarkEnd w:id="394"/>
      <w:bookmarkEnd w:id="395"/>
      <w:bookmarkEnd w:id="396"/>
      <w:bookmarkEnd w:id="397"/>
      <w:bookmarkEnd w:id="398"/>
      <w:bookmarkEnd w:id="399"/>
      <w:bookmarkEnd w:id="400"/>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01" w:name="_Toc20407975"/>
      <w:bookmarkStart w:id="402" w:name="_Toc24719973"/>
      <w:bookmarkStart w:id="403" w:name="_Toc36041321"/>
      <w:bookmarkStart w:id="404" w:name="_Toc36041402"/>
      <w:bookmarkStart w:id="405" w:name="_Toc36041485"/>
      <w:bookmarkStart w:id="406"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07" w:name="_Toc119957474"/>
      <w:bookmarkStart w:id="408" w:name="_Toc119957998"/>
      <w:bookmarkStart w:id="409" w:name="_Toc120568732"/>
      <w:bookmarkStart w:id="410" w:name="_Toc120568971"/>
      <w:bookmarkStart w:id="411" w:name="_Toc120569855"/>
      <w:bookmarkStart w:id="412" w:name="_Toc120575131"/>
      <w:r w:rsidRPr="008D79F5">
        <w:rPr>
          <w:rFonts w:eastAsia="SimSun"/>
          <w:noProof/>
        </w:rPr>
        <w:t>5.3.3.3.3</w:t>
      </w:r>
      <w:r w:rsidRPr="008D79F5">
        <w:rPr>
          <w:rFonts w:eastAsia="SimSun"/>
        </w:rPr>
        <w:tab/>
      </w:r>
      <w:bookmarkEnd w:id="407"/>
      <w:bookmarkEnd w:id="408"/>
      <w:bookmarkEnd w:id="409"/>
      <w:bookmarkEnd w:id="410"/>
      <w:bookmarkEnd w:id="411"/>
      <w:bookmarkEnd w:id="412"/>
      <w:r w:rsidRPr="008D79F5">
        <w:rPr>
          <w:rFonts w:eastAsia="SimSun"/>
        </w:rPr>
        <w:t>DELETE</w:t>
      </w:r>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8D79F5"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8D79F5">
            <w:pPr>
              <w:keepNext/>
              <w:keepLines/>
              <w:spacing w:after="0"/>
              <w:jc w:val="center"/>
              <w:rPr>
                <w:rFonts w:ascii="Arial" w:eastAsia="SimSun" w:hAnsi="Arial"/>
                <w:b/>
                <w:sz w:val="18"/>
                <w:lang w:eastAsia="fr-FR"/>
              </w:rPr>
            </w:pPr>
            <w:r w:rsidRPr="008D79F5">
              <w:rPr>
                <w:rFonts w:ascii="Arial" w:eastAsia="SimSun" w:hAnsi="Arial" w:cs="Arial"/>
                <w:b/>
                <w:sz w:val="18"/>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Applicability</w:t>
            </w:r>
          </w:p>
        </w:tc>
      </w:tr>
      <w:tr w:rsidR="008D79F5"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n/a</w:t>
            </w:r>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8D79F5">
            <w:pPr>
              <w:keepNext/>
              <w:keepLines/>
              <w:spacing w:after="0"/>
              <w:rPr>
                <w:rFonts w:ascii="Arial" w:eastAsia="SimSu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8D79F5">
            <w:pPr>
              <w:keepNext/>
              <w:keepLines/>
              <w:spacing w:after="0"/>
              <w:jc w:val="center"/>
              <w:rPr>
                <w:rFonts w:ascii="Arial" w:eastAsia="SimSu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8D79F5">
            <w:pPr>
              <w:keepNext/>
              <w:keepLines/>
              <w:spacing w:after="0"/>
              <w:jc w:val="center"/>
              <w:rPr>
                <w:rFonts w:ascii="Arial" w:eastAsia="SimSu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8D79F5">
            <w:pPr>
              <w:keepNext/>
              <w:keepLines/>
              <w:spacing w:after="0"/>
              <w:rPr>
                <w:rFonts w:ascii="Arial" w:eastAsia="SimSu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8D79F5">
            <w:pPr>
              <w:keepNext/>
              <w:keepLines/>
              <w:spacing w:after="0"/>
              <w:rPr>
                <w:rFonts w:ascii="Arial" w:eastAsia="SimSun" w:hAnsi="Arial" w:cs="Arial"/>
                <w:sz w:val="18"/>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8D79F5"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8D79F5"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n/a</w:t>
            </w:r>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8D79F5">
            <w:pPr>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8D79F5">
            <w:pPr>
              <w:spacing w:after="0"/>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8D79F5">
            <w:pPr>
              <w:spacing w:after="0"/>
              <w:rPr>
                <w:rFonts w:ascii="CG Times (WN)" w:eastAsia="SimSun" w:hAnsi="CG Times (WN)"/>
                <w:lang w:val="en-US"/>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8D79F5"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8D79F5"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8D79F5">
            <w:pPr>
              <w:keepNext/>
              <w:keepLines/>
              <w:spacing w:after="0"/>
              <w:jc w:val="center"/>
              <w:rPr>
                <w:rFonts w:ascii="Arial" w:eastAsia="SimSu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8D79F5">
            <w:pPr>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Successful case. The "Individual BDT policy" resource is successfully deleted.</w:t>
            </w:r>
          </w:p>
        </w:tc>
      </w:tr>
      <w:tr w:rsidR="008D79F5"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Temporary redirection.</w:t>
            </w:r>
          </w:p>
          <w:p w14:paraId="0730DEB1"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(NOTE 2)</w:t>
            </w:r>
          </w:p>
        </w:tc>
      </w:tr>
      <w:tr w:rsidR="008D79F5"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Permanent redirection.</w:t>
            </w:r>
          </w:p>
          <w:p w14:paraId="4EB027FE"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(NOTE 2)</w:t>
            </w:r>
          </w:p>
        </w:tc>
      </w:tr>
      <w:tr w:rsidR="008D79F5"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ProblemDetails</w:t>
            </w:r>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(NOTE 3)</w:t>
            </w:r>
          </w:p>
        </w:tc>
      </w:tr>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8D79F5">
            <w:pPr>
              <w:keepNext/>
              <w:keepLines/>
              <w:spacing w:after="0"/>
              <w:ind w:left="851" w:hanging="851"/>
              <w:rPr>
                <w:rFonts w:ascii="Arial" w:eastAsia="SimSun" w:hAnsi="Arial" w:cs="Arial"/>
                <w:sz w:val="18"/>
                <w:lang w:eastAsia="fr-FR"/>
              </w:rPr>
            </w:pPr>
            <w:r w:rsidRPr="008D79F5">
              <w:rPr>
                <w:rFonts w:ascii="Arial" w:eastAsia="SimSun" w:hAnsi="Arial" w:cs="Arial"/>
                <w:sz w:val="18"/>
                <w:lang w:eastAsia="fr-FR"/>
              </w:rPr>
              <w:t>NOTE 1:</w:t>
            </w:r>
            <w:r w:rsidRPr="008D79F5">
              <w:rPr>
                <w:rFonts w:ascii="Arial" w:eastAsia="SimSun" w:hAnsi="Arial" w:cs="Arial"/>
                <w:sz w:val="18"/>
                <w:lang w:eastAsia="fr-FR"/>
              </w:rPr>
              <w:tab/>
              <w:t>The mandatory HTTP error status code for the DELETE method listed in table 5.2.7.1-1 of 3GPP TS 29.500 [4] also apply.</w:t>
            </w:r>
          </w:p>
          <w:p w14:paraId="2D02A514" w14:textId="77777777" w:rsidR="008D79F5" w:rsidRPr="008D79F5" w:rsidRDefault="008D79F5" w:rsidP="008D79F5">
            <w:pPr>
              <w:keepNext/>
              <w:keepLines/>
              <w:spacing w:after="0"/>
              <w:ind w:left="851" w:hanging="851"/>
              <w:rPr>
                <w:rFonts w:ascii="Arial" w:eastAsia="SimSun" w:hAnsi="Arial" w:cs="Arial"/>
                <w:sz w:val="18"/>
                <w:lang w:eastAsia="fr-FR"/>
              </w:rPr>
            </w:pPr>
            <w:r w:rsidRPr="008D79F5">
              <w:rPr>
                <w:rFonts w:ascii="Arial" w:eastAsia="SimSun" w:hAnsi="Arial" w:cs="Arial"/>
                <w:sz w:val="18"/>
                <w:lang w:eastAsia="fr-FR"/>
              </w:rPr>
              <w:t>NOTE 2:</w:t>
            </w:r>
            <w:r w:rsidRPr="008D79F5">
              <w:rPr>
                <w:rFonts w:ascii="Arial" w:eastAsia="SimSun" w:hAnsi="Arial" w:cs="Arial"/>
                <w:sz w:val="18"/>
                <w:lang w:eastAsia="fr-FR"/>
              </w:rPr>
              <w:tab/>
              <w:t>The RedirectResponse data structure may be provided by an SCP (refer to clause 6.10.9.1 of 3GPP TS 29.500 [4]).</w:t>
            </w:r>
          </w:p>
          <w:p w14:paraId="5983AB3C" w14:textId="77777777" w:rsidR="008D79F5" w:rsidRPr="008D79F5" w:rsidRDefault="008D79F5" w:rsidP="008D79F5">
            <w:pPr>
              <w:keepNext/>
              <w:keepLines/>
              <w:spacing w:after="0"/>
              <w:ind w:left="851" w:hanging="851"/>
              <w:rPr>
                <w:rFonts w:ascii="Arial" w:eastAsia="SimSun" w:hAnsi="Arial" w:cs="Arial"/>
                <w:sz w:val="18"/>
                <w:lang w:eastAsia="fr-FR"/>
              </w:rPr>
            </w:pPr>
            <w:r w:rsidRPr="008D79F5">
              <w:rPr>
                <w:rFonts w:ascii="Arial" w:eastAsia="SimSun" w:hAnsi="Arial" w:cs="Arial"/>
                <w:sz w:val="18"/>
                <w:lang w:eastAsia="fr-FR"/>
              </w:rPr>
              <w:t>NOTE 3:</w:t>
            </w:r>
            <w:r w:rsidRPr="008D79F5">
              <w:rPr>
                <w:rFonts w:ascii="Arial" w:eastAsia="SimSun" w:hAnsi="Arial" w:cs="Arial"/>
                <w:sz w:val="18"/>
                <w:lang w:eastAsia="fr-FR"/>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8D79F5"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8D79F5"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Contains an alternative URI of the resource located in an alternative PCF (service) instance towards which the request is redirected.</w:t>
            </w:r>
          </w:p>
          <w:p w14:paraId="568C8665" w14:textId="77777777" w:rsidR="008D79F5" w:rsidRPr="008D79F5" w:rsidRDefault="008D79F5" w:rsidP="008D79F5">
            <w:pPr>
              <w:keepNext/>
              <w:keepLines/>
              <w:spacing w:after="0"/>
              <w:rPr>
                <w:rFonts w:ascii="Arial" w:eastAsia="SimSun" w:hAnsi="Arial" w:cs="Arial"/>
                <w:sz w:val="18"/>
                <w:lang w:eastAsia="fr-FR"/>
              </w:rPr>
            </w:pPr>
          </w:p>
          <w:p w14:paraId="680CBE62"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For the case where the request is redirected to the same target via a different SCP, refer to clause 6.10.9.1 of 3GPP TS 29.500 [4].</w:t>
            </w:r>
          </w:p>
        </w:tc>
      </w:tr>
      <w:tr w:rsidR="008D79F5"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Identifier of the target PCF (service) instance towards which the request is redirected.</w:t>
            </w:r>
          </w:p>
        </w:tc>
      </w:tr>
    </w:tbl>
    <w:p w14:paraId="0DF77BE7" w14:textId="77777777" w:rsidR="008D79F5" w:rsidRPr="008D79F5" w:rsidRDefault="008D79F5" w:rsidP="008D79F5">
      <w:pPr>
        <w:rPr>
          <w:rFonts w:eastAsia="SimSun"/>
        </w:rPr>
      </w:pPr>
    </w:p>
    <w:p w14:paraId="6A5905B6"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8D79F5"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8D79F5">
            <w:pPr>
              <w:keepNext/>
              <w:keepLines/>
              <w:spacing w:after="0"/>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8D79F5"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Contains an alternative URI of the resource located in an alternative PCF (service) instance towards which the request is redirected.</w:t>
            </w:r>
          </w:p>
          <w:p w14:paraId="38828CA7" w14:textId="77777777" w:rsidR="008D79F5" w:rsidRPr="008D79F5" w:rsidRDefault="008D79F5" w:rsidP="008D79F5">
            <w:pPr>
              <w:keepNext/>
              <w:keepLines/>
              <w:spacing w:after="0"/>
              <w:rPr>
                <w:rFonts w:ascii="Arial" w:eastAsia="SimSun" w:hAnsi="Arial" w:cs="Arial"/>
                <w:sz w:val="18"/>
                <w:lang w:eastAsia="fr-FR"/>
              </w:rPr>
            </w:pPr>
          </w:p>
          <w:p w14:paraId="035AAF06"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For the case where the request is redirected to the same target via a different SCP, refer to clause 6.10.9.1 of 3GPP TS 29.500 [4].</w:t>
            </w:r>
          </w:p>
        </w:tc>
      </w:tr>
      <w:tr w:rsidR="008D79F5"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8D79F5">
            <w:pPr>
              <w:keepNext/>
              <w:keepLines/>
              <w:spacing w:after="0"/>
              <w:jc w:val="center"/>
              <w:rPr>
                <w:rFonts w:ascii="Arial" w:eastAsia="SimSun" w:hAnsi="Arial" w:cs="Arial"/>
                <w:sz w:val="18"/>
                <w:lang w:eastAsia="fr-FR"/>
              </w:rPr>
            </w:pPr>
            <w:r w:rsidRPr="008D79F5">
              <w:rPr>
                <w:rFonts w:ascii="Arial" w:eastAsia="SimSun" w:hAnsi="Arial" w:cs="Arial"/>
                <w:sz w:val="18"/>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8D79F5">
            <w:pPr>
              <w:keepNext/>
              <w:keepLines/>
              <w:spacing w:after="0"/>
              <w:rPr>
                <w:rFonts w:ascii="Arial" w:eastAsia="SimSun" w:hAnsi="Arial" w:cs="Arial"/>
                <w:sz w:val="18"/>
                <w:lang w:eastAsia="fr-FR"/>
              </w:rPr>
            </w:pPr>
            <w:r w:rsidRPr="008D79F5">
              <w:rPr>
                <w:rFonts w:ascii="Arial" w:eastAsia="SimSun" w:hAnsi="Arial" w:cs="Arial"/>
                <w:sz w:val="18"/>
                <w:lang w:eastAsia="fr-FR"/>
              </w:rPr>
              <w:t>Identifier of the target PCF (service) instance towards which the request is redirected.</w:t>
            </w:r>
          </w:p>
        </w:tc>
      </w:tr>
    </w:tbl>
    <w:p w14:paraId="074A977C" w14:textId="77777777" w:rsidR="008D79F5" w:rsidRPr="008D79F5" w:rsidRDefault="008D79F5">
      <w:pPr>
        <w:rPr>
          <w:noProof/>
          <w:lang w:val="en-US"/>
        </w:rPr>
      </w:pPr>
    </w:p>
    <w:p w14:paraId="0F1C707D" w14:textId="77777777" w:rsidR="00374E6C" w:rsidRPr="0018365C" w:rsidRDefault="00374E6C">
      <w:pPr>
        <w:pStyle w:val="Heading2"/>
        <w:rPr>
          <w:noProof/>
        </w:rPr>
      </w:pPr>
      <w:bookmarkStart w:id="413" w:name="_Toc59019647"/>
      <w:bookmarkStart w:id="414" w:name="_Toc209520381"/>
      <w:r w:rsidRPr="0018365C">
        <w:rPr>
          <w:noProof/>
        </w:rPr>
        <w:t>5.4</w:t>
      </w:r>
      <w:r w:rsidRPr="0018365C">
        <w:rPr>
          <w:noProof/>
        </w:rPr>
        <w:tab/>
        <w:t>Custom Operations without associated resources</w:t>
      </w:r>
      <w:bookmarkEnd w:id="401"/>
      <w:bookmarkEnd w:id="402"/>
      <w:bookmarkEnd w:id="403"/>
      <w:bookmarkEnd w:id="404"/>
      <w:bookmarkEnd w:id="405"/>
      <w:bookmarkEnd w:id="406"/>
      <w:bookmarkEnd w:id="413"/>
      <w:bookmarkEnd w:id="414"/>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15" w:name="_Toc20407976"/>
      <w:bookmarkStart w:id="416" w:name="_Toc24719974"/>
      <w:bookmarkStart w:id="417" w:name="_Toc36041322"/>
      <w:bookmarkStart w:id="418" w:name="_Toc36041403"/>
      <w:bookmarkStart w:id="419" w:name="_Toc36041486"/>
      <w:bookmarkStart w:id="420" w:name="_Toc45134623"/>
      <w:bookmarkStart w:id="421" w:name="_Toc59019648"/>
      <w:bookmarkStart w:id="422" w:name="_Toc209520382"/>
      <w:r w:rsidRPr="0018365C">
        <w:rPr>
          <w:noProof/>
        </w:rPr>
        <w:t>5.5</w:t>
      </w:r>
      <w:r w:rsidRPr="0018365C">
        <w:rPr>
          <w:noProof/>
        </w:rPr>
        <w:tab/>
        <w:t>Notifications</w:t>
      </w:r>
      <w:bookmarkEnd w:id="415"/>
      <w:bookmarkEnd w:id="416"/>
      <w:bookmarkEnd w:id="417"/>
      <w:bookmarkEnd w:id="418"/>
      <w:bookmarkEnd w:id="419"/>
      <w:bookmarkEnd w:id="420"/>
      <w:bookmarkEnd w:id="421"/>
      <w:bookmarkEnd w:id="422"/>
    </w:p>
    <w:p w14:paraId="28211619" w14:textId="77777777" w:rsidR="00374E6C" w:rsidRPr="0018365C" w:rsidRDefault="00374E6C">
      <w:pPr>
        <w:pStyle w:val="Heading3"/>
        <w:rPr>
          <w:noProof/>
        </w:rPr>
      </w:pPr>
      <w:bookmarkStart w:id="423" w:name="_Toc20407977"/>
      <w:bookmarkStart w:id="424" w:name="_Toc24719975"/>
      <w:bookmarkStart w:id="425" w:name="_Toc36041323"/>
      <w:bookmarkStart w:id="426" w:name="_Toc36041404"/>
      <w:bookmarkStart w:id="427" w:name="_Toc36041487"/>
      <w:bookmarkStart w:id="428" w:name="_Toc45134624"/>
      <w:bookmarkStart w:id="429" w:name="_Toc59019649"/>
      <w:bookmarkStart w:id="430" w:name="_Toc209520383"/>
      <w:r w:rsidRPr="0018365C">
        <w:rPr>
          <w:noProof/>
        </w:rPr>
        <w:t>5.5.1</w:t>
      </w:r>
      <w:r w:rsidRPr="0018365C">
        <w:rPr>
          <w:noProof/>
        </w:rPr>
        <w:tab/>
        <w:t>General</w:t>
      </w:r>
      <w:bookmarkEnd w:id="423"/>
      <w:bookmarkEnd w:id="424"/>
      <w:bookmarkEnd w:id="425"/>
      <w:bookmarkEnd w:id="426"/>
      <w:bookmarkEnd w:id="427"/>
      <w:bookmarkEnd w:id="428"/>
      <w:bookmarkEnd w:id="429"/>
      <w:bookmarkEnd w:id="430"/>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31" w:name="_Toc20407978"/>
      <w:bookmarkStart w:id="432" w:name="_Toc24719976"/>
      <w:bookmarkStart w:id="433" w:name="_Toc36041324"/>
      <w:bookmarkStart w:id="434" w:name="_Toc36041405"/>
      <w:bookmarkStart w:id="435"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36" w:name="_Toc45134625"/>
      <w:bookmarkStart w:id="437" w:name="_Toc59019650"/>
      <w:bookmarkStart w:id="438" w:name="_Toc209520384"/>
      <w:r w:rsidRPr="0018365C">
        <w:rPr>
          <w:noProof/>
        </w:rPr>
        <w:t>5.5.2</w:t>
      </w:r>
      <w:r w:rsidRPr="0018365C">
        <w:rPr>
          <w:noProof/>
        </w:rPr>
        <w:tab/>
        <w:t>BDT Notification</w:t>
      </w:r>
      <w:bookmarkEnd w:id="431"/>
      <w:bookmarkEnd w:id="432"/>
      <w:bookmarkEnd w:id="433"/>
      <w:bookmarkEnd w:id="434"/>
      <w:bookmarkEnd w:id="435"/>
      <w:bookmarkEnd w:id="436"/>
      <w:bookmarkEnd w:id="437"/>
      <w:bookmarkEnd w:id="438"/>
    </w:p>
    <w:p w14:paraId="35C86C43" w14:textId="77777777" w:rsidR="00374E6C" w:rsidRPr="0018365C" w:rsidRDefault="00374E6C">
      <w:pPr>
        <w:pStyle w:val="Heading4"/>
        <w:rPr>
          <w:noProof/>
        </w:rPr>
      </w:pPr>
      <w:bookmarkStart w:id="439" w:name="_Toc20407979"/>
      <w:bookmarkStart w:id="440" w:name="_Toc24719977"/>
      <w:bookmarkStart w:id="441" w:name="_Toc36041325"/>
      <w:bookmarkStart w:id="442" w:name="_Toc36041406"/>
      <w:bookmarkStart w:id="443" w:name="_Toc36041489"/>
      <w:bookmarkStart w:id="444" w:name="_Toc45134626"/>
      <w:bookmarkStart w:id="445" w:name="_Toc59019651"/>
      <w:bookmarkStart w:id="446" w:name="_Toc209520385"/>
      <w:r w:rsidRPr="0018365C">
        <w:rPr>
          <w:noProof/>
        </w:rPr>
        <w:t>5.5.2.1</w:t>
      </w:r>
      <w:r w:rsidRPr="0018365C">
        <w:rPr>
          <w:noProof/>
        </w:rPr>
        <w:tab/>
        <w:t>Description</w:t>
      </w:r>
      <w:bookmarkEnd w:id="439"/>
      <w:bookmarkEnd w:id="440"/>
      <w:bookmarkEnd w:id="441"/>
      <w:bookmarkEnd w:id="442"/>
      <w:bookmarkEnd w:id="443"/>
      <w:bookmarkEnd w:id="444"/>
      <w:bookmarkEnd w:id="445"/>
      <w:bookmarkEnd w:id="446"/>
    </w:p>
    <w:p w14:paraId="64EE09C6" w14:textId="77777777" w:rsidR="00374E6C" w:rsidRPr="0018365C" w:rsidRDefault="00374E6C">
      <w:pPr>
        <w:rPr>
          <w:noProof/>
        </w:rPr>
      </w:pPr>
      <w:r w:rsidRPr="0018365C">
        <w:rPr>
          <w:noProof/>
        </w:rPr>
        <w:t xml:space="preserve">The </w:t>
      </w:r>
      <w:bookmarkStart w:id="447" w:name="_Hlk7472499"/>
      <w:r w:rsidRPr="0018365C">
        <w:rPr>
          <w:noProof/>
        </w:rPr>
        <w:t xml:space="preserve">BDT Notification </w:t>
      </w:r>
      <w:bookmarkEnd w:id="447"/>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48" w:name="_Toc20407980"/>
      <w:bookmarkStart w:id="449" w:name="_Toc24719978"/>
      <w:bookmarkStart w:id="450" w:name="_Toc36041326"/>
      <w:bookmarkStart w:id="451" w:name="_Toc36041407"/>
      <w:bookmarkStart w:id="452" w:name="_Toc36041490"/>
      <w:bookmarkStart w:id="453" w:name="_Toc45134627"/>
      <w:bookmarkStart w:id="454" w:name="_Toc59019652"/>
      <w:bookmarkStart w:id="455" w:name="_Toc209520386"/>
      <w:r w:rsidRPr="0018365C">
        <w:rPr>
          <w:noProof/>
        </w:rPr>
        <w:t>5.5.2.2</w:t>
      </w:r>
      <w:r w:rsidRPr="0018365C">
        <w:rPr>
          <w:noProof/>
        </w:rPr>
        <w:tab/>
        <w:t>Target URI</w:t>
      </w:r>
      <w:bookmarkEnd w:id="448"/>
      <w:bookmarkEnd w:id="449"/>
      <w:bookmarkEnd w:id="450"/>
      <w:bookmarkEnd w:id="451"/>
      <w:bookmarkEnd w:id="452"/>
      <w:bookmarkEnd w:id="453"/>
      <w:bookmarkEnd w:id="454"/>
      <w:bookmarkEnd w:id="455"/>
    </w:p>
    <w:p w14:paraId="7EA219AE" w14:textId="77777777" w:rsidR="00374E6C" w:rsidRPr="0018365C" w:rsidRDefault="00374E6C">
      <w:pPr>
        <w:rPr>
          <w:noProof/>
        </w:rPr>
      </w:pPr>
      <w:r w:rsidRPr="0018365C">
        <w:rPr>
          <w:noProof/>
        </w:rPr>
        <w:t xml:space="preserve">The </w:t>
      </w:r>
      <w:bookmarkStart w:id="456" w:name="_Hlk7472481"/>
      <w:r w:rsidRPr="0018365C">
        <w:rPr>
          <w:noProof/>
        </w:rPr>
        <w:t>Callback URI "</w:t>
      </w:r>
      <w:r w:rsidRPr="0018365C">
        <w:rPr>
          <w:b/>
          <w:noProof/>
        </w:rPr>
        <w:t>{notifUri}</w:t>
      </w:r>
      <w:r w:rsidRPr="0018365C">
        <w:rPr>
          <w:noProof/>
        </w:rPr>
        <w:t>"</w:t>
      </w:r>
      <w:bookmarkEnd w:id="456"/>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57" w:name="_Toc20407981"/>
      <w:bookmarkStart w:id="458" w:name="_Toc24719979"/>
      <w:bookmarkStart w:id="459" w:name="_Toc36041327"/>
      <w:bookmarkStart w:id="460" w:name="_Toc36041408"/>
      <w:bookmarkStart w:id="461" w:name="_Toc36041491"/>
      <w:bookmarkStart w:id="462" w:name="_Toc45134628"/>
      <w:bookmarkStart w:id="463" w:name="_Toc59019653"/>
      <w:bookmarkStart w:id="464" w:name="_Toc209520387"/>
      <w:r w:rsidRPr="0018365C">
        <w:rPr>
          <w:noProof/>
        </w:rPr>
        <w:t>5.5.2.3</w:t>
      </w:r>
      <w:r w:rsidRPr="0018365C">
        <w:rPr>
          <w:noProof/>
        </w:rPr>
        <w:tab/>
        <w:t>Standard Methods</w:t>
      </w:r>
      <w:bookmarkEnd w:id="457"/>
      <w:bookmarkEnd w:id="458"/>
      <w:bookmarkEnd w:id="459"/>
      <w:bookmarkEnd w:id="460"/>
      <w:bookmarkEnd w:id="461"/>
      <w:bookmarkEnd w:id="462"/>
      <w:bookmarkEnd w:id="463"/>
      <w:bookmarkEnd w:id="464"/>
    </w:p>
    <w:p w14:paraId="61ADF1D5" w14:textId="77777777" w:rsidR="00374E6C" w:rsidRPr="0018365C" w:rsidRDefault="00374E6C">
      <w:pPr>
        <w:pStyle w:val="Heading5"/>
        <w:rPr>
          <w:noProof/>
        </w:rPr>
      </w:pPr>
      <w:bookmarkStart w:id="465" w:name="_Toc20407982"/>
      <w:bookmarkStart w:id="466" w:name="_Toc24719980"/>
      <w:bookmarkStart w:id="467" w:name="_Toc36041328"/>
      <w:bookmarkStart w:id="468" w:name="_Toc36041409"/>
      <w:bookmarkStart w:id="469" w:name="_Toc36041492"/>
      <w:bookmarkStart w:id="470" w:name="_Toc45134629"/>
      <w:bookmarkStart w:id="471" w:name="_Toc59019654"/>
      <w:bookmarkStart w:id="472" w:name="_Toc209520388"/>
      <w:r w:rsidRPr="0018365C">
        <w:rPr>
          <w:noProof/>
        </w:rPr>
        <w:t>5.5.2.3.1</w:t>
      </w:r>
      <w:r w:rsidRPr="0018365C">
        <w:rPr>
          <w:noProof/>
        </w:rPr>
        <w:tab/>
        <w:t>POST</w:t>
      </w:r>
      <w:bookmarkEnd w:id="465"/>
      <w:bookmarkEnd w:id="466"/>
      <w:bookmarkEnd w:id="467"/>
      <w:bookmarkEnd w:id="468"/>
      <w:bookmarkEnd w:id="469"/>
      <w:bookmarkEnd w:id="470"/>
      <w:bookmarkEnd w:id="471"/>
      <w:bookmarkEnd w:id="472"/>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73" w:name="_Toc20407983"/>
      <w:bookmarkStart w:id="474" w:name="_Toc24719981"/>
      <w:bookmarkStart w:id="475" w:name="_Toc36041329"/>
      <w:bookmarkStart w:id="476" w:name="_Toc36041410"/>
      <w:bookmarkStart w:id="477" w:name="_Toc36041493"/>
      <w:bookmarkStart w:id="478"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79" w:name="_Toc59019655"/>
      <w:bookmarkStart w:id="480" w:name="_Toc209520389"/>
      <w:r w:rsidRPr="0018365C">
        <w:rPr>
          <w:noProof/>
        </w:rPr>
        <w:t>5.6</w:t>
      </w:r>
      <w:r w:rsidRPr="0018365C">
        <w:rPr>
          <w:noProof/>
        </w:rPr>
        <w:tab/>
        <w:t>Data Model</w:t>
      </w:r>
      <w:bookmarkEnd w:id="473"/>
      <w:bookmarkEnd w:id="474"/>
      <w:bookmarkEnd w:id="475"/>
      <w:bookmarkEnd w:id="476"/>
      <w:bookmarkEnd w:id="477"/>
      <w:bookmarkEnd w:id="478"/>
      <w:bookmarkEnd w:id="479"/>
      <w:bookmarkEnd w:id="480"/>
    </w:p>
    <w:p w14:paraId="0E76C23E" w14:textId="77777777" w:rsidR="00374E6C" w:rsidRPr="0018365C" w:rsidRDefault="00374E6C">
      <w:pPr>
        <w:pStyle w:val="Heading3"/>
        <w:rPr>
          <w:noProof/>
        </w:rPr>
      </w:pPr>
      <w:bookmarkStart w:id="481" w:name="_Toc20407984"/>
      <w:bookmarkStart w:id="482" w:name="_Toc24719982"/>
      <w:bookmarkStart w:id="483" w:name="_Toc36041330"/>
      <w:bookmarkStart w:id="484" w:name="_Toc36041411"/>
      <w:bookmarkStart w:id="485" w:name="_Toc36041494"/>
      <w:bookmarkStart w:id="486" w:name="_Toc45134631"/>
      <w:bookmarkStart w:id="487" w:name="_Toc59019656"/>
      <w:bookmarkStart w:id="488" w:name="_Toc209520390"/>
      <w:r w:rsidRPr="0018365C">
        <w:rPr>
          <w:noProof/>
        </w:rPr>
        <w:t>5.6.1</w:t>
      </w:r>
      <w:r w:rsidRPr="0018365C">
        <w:rPr>
          <w:noProof/>
        </w:rPr>
        <w:tab/>
        <w:t>General</w:t>
      </w:r>
      <w:bookmarkEnd w:id="481"/>
      <w:bookmarkEnd w:id="482"/>
      <w:bookmarkEnd w:id="483"/>
      <w:bookmarkEnd w:id="484"/>
      <w:bookmarkEnd w:id="485"/>
      <w:bookmarkEnd w:id="486"/>
      <w:bookmarkEnd w:id="487"/>
      <w:bookmarkEnd w:id="488"/>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489" w:name="_Toc20407985"/>
      <w:bookmarkStart w:id="490" w:name="_Toc24719983"/>
      <w:bookmarkStart w:id="491" w:name="_Toc36041331"/>
      <w:bookmarkStart w:id="492" w:name="_Toc36041412"/>
      <w:bookmarkStart w:id="493" w:name="_Toc36041495"/>
      <w:bookmarkStart w:id="494" w:name="_Toc45134632"/>
      <w:bookmarkStart w:id="495" w:name="_Toc59019657"/>
      <w:bookmarkStart w:id="496" w:name="_Toc209520391"/>
      <w:r w:rsidRPr="0018365C">
        <w:rPr>
          <w:noProof/>
        </w:rPr>
        <w:t>5.6.2</w:t>
      </w:r>
      <w:r w:rsidRPr="0018365C">
        <w:rPr>
          <w:noProof/>
        </w:rPr>
        <w:tab/>
        <w:t>Structured data types</w:t>
      </w:r>
      <w:bookmarkEnd w:id="489"/>
      <w:bookmarkEnd w:id="490"/>
      <w:bookmarkEnd w:id="491"/>
      <w:bookmarkEnd w:id="492"/>
      <w:bookmarkEnd w:id="493"/>
      <w:bookmarkEnd w:id="494"/>
      <w:bookmarkEnd w:id="495"/>
      <w:bookmarkEnd w:id="496"/>
    </w:p>
    <w:p w14:paraId="1E61E9B4" w14:textId="77777777" w:rsidR="00374E6C" w:rsidRPr="0018365C" w:rsidRDefault="00374E6C">
      <w:pPr>
        <w:pStyle w:val="Heading4"/>
        <w:rPr>
          <w:noProof/>
        </w:rPr>
      </w:pPr>
      <w:bookmarkStart w:id="497" w:name="_Toc20407986"/>
      <w:bookmarkStart w:id="498" w:name="_Toc24719984"/>
      <w:bookmarkStart w:id="499" w:name="_Toc36041332"/>
      <w:bookmarkStart w:id="500" w:name="_Toc36041413"/>
      <w:bookmarkStart w:id="501" w:name="_Toc36041496"/>
      <w:bookmarkStart w:id="502" w:name="_Toc45134633"/>
      <w:bookmarkStart w:id="503" w:name="_Toc59019658"/>
      <w:bookmarkStart w:id="504" w:name="_Toc209520392"/>
      <w:r w:rsidRPr="0018365C">
        <w:rPr>
          <w:noProof/>
        </w:rPr>
        <w:t>5.6.2.1</w:t>
      </w:r>
      <w:r w:rsidRPr="0018365C">
        <w:rPr>
          <w:noProof/>
        </w:rPr>
        <w:tab/>
        <w:t>Introduction</w:t>
      </w:r>
      <w:bookmarkEnd w:id="497"/>
      <w:bookmarkEnd w:id="498"/>
      <w:bookmarkEnd w:id="499"/>
      <w:bookmarkEnd w:id="500"/>
      <w:bookmarkEnd w:id="501"/>
      <w:bookmarkEnd w:id="502"/>
      <w:bookmarkEnd w:id="503"/>
      <w:bookmarkEnd w:id="504"/>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05" w:name="_Toc20407987"/>
      <w:bookmarkStart w:id="506" w:name="_Toc24719985"/>
      <w:bookmarkStart w:id="507" w:name="_Toc36041333"/>
      <w:bookmarkStart w:id="508" w:name="_Toc36041414"/>
      <w:bookmarkStart w:id="509" w:name="_Toc36041497"/>
      <w:bookmarkStart w:id="510" w:name="_Toc45134634"/>
      <w:bookmarkStart w:id="511" w:name="_Toc59019659"/>
      <w:bookmarkStart w:id="512" w:name="_Toc209520393"/>
      <w:r w:rsidRPr="0018365C">
        <w:rPr>
          <w:noProof/>
        </w:rPr>
        <w:t>5.6.2.2</w:t>
      </w:r>
      <w:r w:rsidRPr="0018365C">
        <w:rPr>
          <w:noProof/>
        </w:rPr>
        <w:tab/>
        <w:t>Type BdtPolicy</w:t>
      </w:r>
      <w:bookmarkEnd w:id="505"/>
      <w:bookmarkEnd w:id="506"/>
      <w:bookmarkEnd w:id="507"/>
      <w:bookmarkEnd w:id="508"/>
      <w:bookmarkEnd w:id="509"/>
      <w:bookmarkEnd w:id="510"/>
      <w:bookmarkEnd w:id="511"/>
      <w:bookmarkEnd w:id="512"/>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13" w:name="_Toc20407988"/>
      <w:bookmarkStart w:id="514" w:name="_Toc24719986"/>
      <w:bookmarkStart w:id="515" w:name="_Toc36041334"/>
      <w:bookmarkStart w:id="516" w:name="_Toc36041415"/>
      <w:bookmarkStart w:id="517" w:name="_Toc36041498"/>
      <w:bookmarkStart w:id="518" w:name="_Toc45134635"/>
      <w:bookmarkStart w:id="519" w:name="_Toc59019660"/>
      <w:bookmarkStart w:id="520" w:name="_Toc209520394"/>
      <w:r w:rsidRPr="0018365C">
        <w:rPr>
          <w:noProof/>
        </w:rPr>
        <w:t>5.6.2.3</w:t>
      </w:r>
      <w:r w:rsidRPr="0018365C">
        <w:rPr>
          <w:noProof/>
        </w:rPr>
        <w:tab/>
        <w:t>Type BdtReqData</w:t>
      </w:r>
      <w:bookmarkEnd w:id="513"/>
      <w:bookmarkEnd w:id="514"/>
      <w:bookmarkEnd w:id="515"/>
      <w:bookmarkEnd w:id="516"/>
      <w:bookmarkEnd w:id="517"/>
      <w:bookmarkEnd w:id="518"/>
      <w:bookmarkEnd w:id="519"/>
      <w:bookmarkEnd w:id="520"/>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1CAE9A7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Supported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507D37B2"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1DCA365D" w14:textId="77777777" w:rsidR="00385D0D" w:rsidRPr="00385D0D" w:rsidRDefault="00385D0D" w:rsidP="00385D0D">
            <w:pPr>
              <w:pStyle w:val="TAL"/>
              <w:ind w:left="284" w:hanging="284"/>
              <w:rPr>
                <w:rFonts w:eastAsia="SimSun" w:cs="Arial"/>
                <w:szCs w:val="18"/>
              </w:rPr>
            </w:pPr>
            <w:r w:rsidRPr="00385D0D">
              <w:rPr>
                <w:rFonts w:eastAsia="SimSun" w:cs="Arial"/>
                <w:szCs w:val="18"/>
              </w:rPr>
              <w:t>-</w:t>
            </w:r>
            <w:r w:rsidRPr="00385D0D">
              <w:rPr>
                <w:rFonts w:eastAsia="SimSun" w:cs="Arial"/>
                <w:szCs w:val="18"/>
              </w:rPr>
              <w:tab/>
              <w:t>"true" indicates that the BDT warning notification is enabled.</w:t>
            </w:r>
          </w:p>
          <w:p w14:paraId="0C570594" w14:textId="2C3E7393" w:rsidR="00374E6C" w:rsidRPr="0018365C" w:rsidRDefault="00385D0D" w:rsidP="00385D0D">
            <w:pPr>
              <w:pStyle w:val="TAL"/>
              <w:ind w:left="284" w:hanging="284"/>
              <w:rPr>
                <w:rFonts w:cs="Arial"/>
                <w:noProof/>
                <w:szCs w:val="18"/>
                <w:lang w:eastAsia="zh-CN"/>
              </w:rPr>
            </w:pPr>
            <w:r w:rsidRPr="00385D0D">
              <w:rPr>
                <w:rFonts w:eastAsia="SimSun" w:cs="Arial"/>
                <w:szCs w:val="18"/>
              </w:rPr>
              <w:t>-</w:t>
            </w:r>
            <w:r w:rsidRPr="00385D0D">
              <w:rPr>
                <w:rFonts w:eastAsia="SimSun" w:cs="Arial"/>
                <w:szCs w:val="18"/>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72E48EFD" w:rsidR="00CB3832" w:rsidRDefault="00385D0D" w:rsidP="00CB3832">
            <w:pPr>
              <w:pStyle w:val="TAL"/>
              <w:rPr>
                <w:rFonts w:cs="Arial"/>
                <w:noProof/>
                <w:szCs w:val="18"/>
                <w:lang w:eastAsia="zh-CN"/>
              </w:rPr>
            </w:pPr>
            <w:r w:rsidRPr="00385D0D">
              <w:rPr>
                <w:rFonts w:cs="Arial"/>
                <w:noProof/>
                <w:szCs w:val="18"/>
                <w:lang w:eastAsia="zh-CN"/>
              </w:rPr>
              <w:t xml:space="preserve">Contains the Energy Indicator that </w:t>
            </w:r>
            <w:r>
              <w:rPr>
                <w:rFonts w:cs="Arial"/>
                <w:noProof/>
                <w:szCs w:val="18"/>
                <w:lang w:eastAsia="zh-CN"/>
              </w:rPr>
              <w:t>i</w:t>
            </w:r>
            <w:r w:rsidR="00CB3832" w:rsidRPr="000A0A5F">
              <w:rPr>
                <w:rFonts w:cs="Arial"/>
                <w:noProof/>
                <w:szCs w:val="18"/>
                <w:lang w:eastAsia="zh-CN"/>
              </w:rPr>
              <w:t>ndicates whether</w:t>
            </w:r>
            <w:r w:rsidR="00CB3832" w:rsidRPr="00AE4579">
              <w:rPr>
                <w:rFonts w:cs="Arial"/>
                <w:noProof/>
                <w:szCs w:val="18"/>
                <w:lang w:eastAsia="zh-CN"/>
              </w:rPr>
              <w:t xml:space="preserve"> the </w:t>
            </w:r>
            <w:r w:rsidR="00CB3832">
              <w:rPr>
                <w:rFonts w:cs="Arial"/>
                <w:noProof/>
                <w:szCs w:val="18"/>
                <w:lang w:eastAsia="zh-CN"/>
              </w:rPr>
              <w:t>NF service consumer</w:t>
            </w:r>
            <w:r w:rsidR="00CB3832" w:rsidRPr="00AE4579">
              <w:rPr>
                <w:rFonts w:cs="Arial"/>
                <w:noProof/>
                <w:szCs w:val="18"/>
                <w:lang w:eastAsia="zh-CN"/>
              </w:rPr>
              <w:t xml:space="preserve"> is interested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73BC4059"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r w:rsidR="008D6F05">
              <w:rPr>
                <w:rFonts w:cs="Arial"/>
                <w:szCs w:val="18"/>
              </w:rPr>
              <w:t>re</w:t>
            </w:r>
            <w:r w:rsidRPr="00AE4579">
              <w:rPr>
                <w:rFonts w:cs="Arial"/>
                <w:szCs w:val="18"/>
              </w:rPr>
              <w:t>is interest in transferring data in time windows that consume lower energy</w:t>
            </w:r>
            <w:r>
              <w:rPr>
                <w:rFonts w:cs="Arial"/>
                <w:szCs w:val="18"/>
              </w:rPr>
              <w:t>.</w:t>
            </w:r>
          </w:p>
          <w:p w14:paraId="6A4C20F9" w14:textId="736B7B35"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r w:rsidR="00385D0D">
              <w:rPr>
                <w:rFonts w:cs="Arial"/>
                <w:szCs w:val="18"/>
              </w:rPr>
              <w:t xml:space="preserve"> </w:t>
            </w:r>
            <w:r w:rsidRPr="00DF6230">
              <w:rPr>
                <w:rFonts w:cs="Arial"/>
                <w:szCs w:val="18"/>
              </w:rPr>
              <w:t>(default) indicates that the</w:t>
            </w:r>
            <w:r w:rsidR="008D6F05">
              <w:rPr>
                <w:rFonts w:cs="Arial"/>
                <w:szCs w:val="18"/>
              </w:rPr>
              <w:t>re</w:t>
            </w:r>
            <w:r w:rsidRPr="00DF6230">
              <w:rPr>
                <w:rFonts w:cs="Arial"/>
                <w:szCs w:val="18"/>
              </w:rPr>
              <w:t xml:space="preserve"> is not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21" w:name="_Toc20407989"/>
      <w:bookmarkStart w:id="522" w:name="_Toc24719987"/>
      <w:bookmarkStart w:id="523" w:name="_Toc36041335"/>
      <w:bookmarkStart w:id="524" w:name="_Toc36041416"/>
      <w:bookmarkStart w:id="525" w:name="_Toc36041499"/>
      <w:bookmarkStart w:id="526" w:name="_Toc45134636"/>
      <w:bookmarkStart w:id="527" w:name="_Toc59019661"/>
      <w:bookmarkStart w:id="528" w:name="_Toc209520395"/>
      <w:r w:rsidRPr="0018365C">
        <w:rPr>
          <w:noProof/>
        </w:rPr>
        <w:t>5.6.2.4</w:t>
      </w:r>
      <w:r w:rsidRPr="0018365C">
        <w:rPr>
          <w:noProof/>
        </w:rPr>
        <w:tab/>
        <w:t>Type BdtPolicyData</w:t>
      </w:r>
      <w:bookmarkEnd w:id="521"/>
      <w:bookmarkEnd w:id="522"/>
      <w:bookmarkEnd w:id="523"/>
      <w:bookmarkEnd w:id="524"/>
      <w:bookmarkEnd w:id="525"/>
      <w:bookmarkEnd w:id="526"/>
      <w:bookmarkEnd w:id="527"/>
      <w:bookmarkEnd w:id="528"/>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97731BA"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Supported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79F92E32"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29" w:name="_Toc20407990"/>
      <w:bookmarkStart w:id="530" w:name="_Toc24719988"/>
      <w:bookmarkStart w:id="531" w:name="_Toc36041336"/>
      <w:bookmarkStart w:id="532" w:name="_Toc36041417"/>
      <w:bookmarkStart w:id="533" w:name="_Toc36041500"/>
      <w:bookmarkStart w:id="534" w:name="_Toc45134637"/>
      <w:bookmarkStart w:id="535" w:name="_Toc59019662"/>
      <w:bookmarkStart w:id="536" w:name="_Toc209520396"/>
      <w:r w:rsidRPr="0018365C">
        <w:rPr>
          <w:noProof/>
        </w:rPr>
        <w:t>5.6.2.5</w:t>
      </w:r>
      <w:r w:rsidRPr="0018365C">
        <w:rPr>
          <w:noProof/>
        </w:rPr>
        <w:tab/>
        <w:t>Type TransferPolicy</w:t>
      </w:r>
      <w:bookmarkEnd w:id="529"/>
      <w:bookmarkEnd w:id="530"/>
      <w:bookmarkEnd w:id="531"/>
      <w:bookmarkEnd w:id="532"/>
      <w:bookmarkEnd w:id="533"/>
      <w:bookmarkEnd w:id="534"/>
      <w:bookmarkEnd w:id="535"/>
      <w:bookmarkEnd w:id="536"/>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37" w:name="_Toc20407991"/>
      <w:bookmarkStart w:id="538" w:name="_Toc24719989"/>
      <w:bookmarkStart w:id="539" w:name="_Toc36041337"/>
      <w:bookmarkStart w:id="540" w:name="_Toc36041418"/>
      <w:bookmarkStart w:id="541" w:name="_Toc36041501"/>
      <w:bookmarkStart w:id="542" w:name="_Toc45134638"/>
      <w:bookmarkStart w:id="543" w:name="_Toc59019663"/>
      <w:bookmarkStart w:id="544" w:name="_Toc209520397"/>
      <w:r w:rsidRPr="0018365C">
        <w:rPr>
          <w:noProof/>
        </w:rPr>
        <w:t>5.6.2.6</w:t>
      </w:r>
      <w:r w:rsidRPr="0018365C">
        <w:rPr>
          <w:noProof/>
        </w:rPr>
        <w:tab/>
        <w:t>Type BdtPolicyDataPatch</w:t>
      </w:r>
      <w:bookmarkEnd w:id="537"/>
      <w:bookmarkEnd w:id="538"/>
      <w:bookmarkEnd w:id="539"/>
      <w:bookmarkEnd w:id="540"/>
      <w:bookmarkEnd w:id="541"/>
      <w:bookmarkEnd w:id="542"/>
      <w:bookmarkEnd w:id="543"/>
      <w:bookmarkEnd w:id="544"/>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45" w:name="_Toc20407992"/>
      <w:bookmarkStart w:id="546" w:name="_Toc24719990"/>
      <w:bookmarkStart w:id="547" w:name="_Toc36041338"/>
      <w:bookmarkStart w:id="548" w:name="_Toc36041419"/>
      <w:bookmarkStart w:id="549" w:name="_Toc36041502"/>
      <w:bookmarkStart w:id="550" w:name="_Toc45134639"/>
      <w:bookmarkStart w:id="551" w:name="_Toc59019664"/>
      <w:bookmarkStart w:id="552" w:name="_Toc209520398"/>
      <w:r w:rsidRPr="0018365C">
        <w:rPr>
          <w:noProof/>
        </w:rPr>
        <w:t>5.6.2.7</w:t>
      </w:r>
      <w:r w:rsidRPr="0018365C">
        <w:rPr>
          <w:noProof/>
        </w:rPr>
        <w:tab/>
        <w:t>Void</w:t>
      </w:r>
      <w:bookmarkEnd w:id="545"/>
      <w:bookmarkEnd w:id="546"/>
      <w:bookmarkEnd w:id="547"/>
      <w:bookmarkEnd w:id="548"/>
      <w:bookmarkEnd w:id="549"/>
      <w:bookmarkEnd w:id="550"/>
      <w:bookmarkEnd w:id="551"/>
      <w:bookmarkEnd w:id="552"/>
    </w:p>
    <w:p w14:paraId="02D461C1" w14:textId="77777777" w:rsidR="00374E6C" w:rsidRPr="0018365C" w:rsidRDefault="00374E6C">
      <w:pPr>
        <w:pStyle w:val="Heading4"/>
        <w:rPr>
          <w:noProof/>
        </w:rPr>
      </w:pPr>
      <w:bookmarkStart w:id="553" w:name="_Toc20407993"/>
      <w:bookmarkStart w:id="554" w:name="_Toc24719991"/>
      <w:bookmarkStart w:id="555" w:name="_Toc36041339"/>
      <w:bookmarkStart w:id="556" w:name="_Toc36041420"/>
      <w:bookmarkStart w:id="557" w:name="_Toc36041503"/>
      <w:bookmarkStart w:id="558" w:name="_Toc45134640"/>
      <w:bookmarkStart w:id="559" w:name="_Toc59019665"/>
      <w:bookmarkStart w:id="560" w:name="_Toc209520399"/>
      <w:r w:rsidRPr="0018365C">
        <w:rPr>
          <w:noProof/>
        </w:rPr>
        <w:t>5.6.2.8</w:t>
      </w:r>
      <w:r w:rsidRPr="0018365C">
        <w:rPr>
          <w:noProof/>
        </w:rPr>
        <w:tab/>
        <w:t>Type NetworkAreaInfo</w:t>
      </w:r>
      <w:bookmarkEnd w:id="553"/>
      <w:bookmarkEnd w:id="554"/>
      <w:bookmarkEnd w:id="555"/>
      <w:bookmarkEnd w:id="556"/>
      <w:bookmarkEnd w:id="557"/>
      <w:bookmarkEnd w:id="558"/>
      <w:bookmarkEnd w:id="559"/>
      <w:bookmarkEnd w:id="560"/>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61" w:name="_Toc20407994"/>
      <w:bookmarkStart w:id="562" w:name="_Toc24719992"/>
      <w:bookmarkStart w:id="563" w:name="_Toc36041340"/>
      <w:bookmarkStart w:id="564" w:name="_Toc36041421"/>
      <w:bookmarkStart w:id="565" w:name="_Toc36041504"/>
      <w:bookmarkStart w:id="566" w:name="_Toc45134641"/>
      <w:bookmarkStart w:id="567" w:name="_Toc59019666"/>
      <w:bookmarkStart w:id="568" w:name="_Toc209520400"/>
      <w:r w:rsidRPr="0018365C">
        <w:rPr>
          <w:noProof/>
        </w:rPr>
        <w:t>5.6.2.9</w:t>
      </w:r>
      <w:r w:rsidRPr="0018365C">
        <w:rPr>
          <w:noProof/>
        </w:rPr>
        <w:tab/>
        <w:t>Void</w:t>
      </w:r>
      <w:bookmarkEnd w:id="561"/>
      <w:bookmarkEnd w:id="562"/>
      <w:bookmarkEnd w:id="563"/>
      <w:bookmarkEnd w:id="564"/>
      <w:bookmarkEnd w:id="565"/>
      <w:bookmarkEnd w:id="566"/>
      <w:bookmarkEnd w:id="567"/>
      <w:bookmarkEnd w:id="568"/>
    </w:p>
    <w:p w14:paraId="4575E788" w14:textId="77777777" w:rsidR="00374E6C" w:rsidRPr="0018365C" w:rsidRDefault="00374E6C">
      <w:pPr>
        <w:pStyle w:val="Heading4"/>
        <w:rPr>
          <w:noProof/>
        </w:rPr>
      </w:pPr>
      <w:bookmarkStart w:id="569" w:name="_Toc20407995"/>
      <w:bookmarkStart w:id="570" w:name="_Toc24719993"/>
      <w:bookmarkStart w:id="571" w:name="_Toc36041341"/>
      <w:bookmarkStart w:id="572" w:name="_Toc36041422"/>
      <w:bookmarkStart w:id="573" w:name="_Toc36041505"/>
      <w:bookmarkStart w:id="574" w:name="_Toc45134642"/>
      <w:bookmarkStart w:id="575" w:name="_Toc59019667"/>
      <w:bookmarkStart w:id="576" w:name="_Toc209520401"/>
      <w:r w:rsidRPr="0018365C">
        <w:rPr>
          <w:noProof/>
        </w:rPr>
        <w:t>5.6.2.10</w:t>
      </w:r>
      <w:r w:rsidRPr="0018365C">
        <w:rPr>
          <w:noProof/>
        </w:rPr>
        <w:tab/>
        <w:t>Type Notification</w:t>
      </w:r>
      <w:bookmarkEnd w:id="569"/>
      <w:bookmarkEnd w:id="570"/>
      <w:bookmarkEnd w:id="571"/>
      <w:bookmarkEnd w:id="572"/>
      <w:bookmarkEnd w:id="573"/>
      <w:bookmarkEnd w:id="574"/>
      <w:bookmarkEnd w:id="575"/>
      <w:bookmarkEnd w:id="576"/>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77" w:name="_Toc209520402"/>
      <w:bookmarkStart w:id="578" w:name="_Toc20407996"/>
      <w:bookmarkStart w:id="579" w:name="_Toc24719994"/>
      <w:bookmarkStart w:id="580" w:name="_Toc36041342"/>
      <w:bookmarkStart w:id="581" w:name="_Toc36041423"/>
      <w:bookmarkStart w:id="582" w:name="_Toc36041506"/>
      <w:bookmarkStart w:id="583" w:name="_Toc45134643"/>
      <w:bookmarkStart w:id="584" w:name="_Toc59019668"/>
      <w:r w:rsidRPr="0018365C">
        <w:rPr>
          <w:noProof/>
        </w:rPr>
        <w:t>5.6.2.11</w:t>
      </w:r>
      <w:r w:rsidRPr="0018365C">
        <w:rPr>
          <w:noProof/>
        </w:rPr>
        <w:tab/>
        <w:t>Type PatchBdtPolicy</w:t>
      </w:r>
      <w:bookmarkEnd w:id="577"/>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85" w:name="_Toc209520403"/>
      <w:r w:rsidRPr="0018365C">
        <w:rPr>
          <w:noProof/>
        </w:rPr>
        <w:t>5.6.2.12</w:t>
      </w:r>
      <w:r w:rsidRPr="0018365C">
        <w:rPr>
          <w:noProof/>
        </w:rPr>
        <w:tab/>
        <w:t>Type BdtReqDataPatch</w:t>
      </w:r>
      <w:bookmarkEnd w:id="585"/>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76E1DF6" w:rsidR="00374E6C" w:rsidRDefault="00374E6C">
            <w:pPr>
              <w:pStyle w:val="TAL"/>
              <w:rPr>
                <w:noProof/>
              </w:rPr>
            </w:pPr>
            <w:r w:rsidRPr="0018365C">
              <w:rPr>
                <w:rFonts w:cs="Arial"/>
                <w:noProof/>
                <w:szCs w:val="18"/>
                <w:lang w:eastAsia="zh-CN"/>
              </w:rPr>
              <w:t xml:space="preserve">This </w:t>
            </w:r>
            <w:r w:rsidR="00385D0D">
              <w:rPr>
                <w:rFonts w:cs="Arial"/>
                <w:noProof/>
                <w:szCs w:val="18"/>
                <w:lang w:eastAsia="zh-CN"/>
              </w:rPr>
              <w:t>attribute</w:t>
            </w:r>
            <w:r w:rsidR="00385D0D" w:rsidRPr="0018365C">
              <w:rPr>
                <w:rFonts w:cs="Arial"/>
                <w:noProof/>
                <w:szCs w:val="18"/>
                <w:lang w:eastAsia="zh-CN"/>
              </w:rPr>
              <w:t xml:space="preserve"> </w:t>
            </w:r>
            <w:r w:rsidRPr="0018365C">
              <w:rPr>
                <w:rFonts w:cs="Arial"/>
                <w:noProof/>
                <w:szCs w:val="18"/>
                <w:lang w:eastAsia="zh-CN"/>
              </w:rPr>
              <w:t>indicates whether the BDT warning notification is enabled or disabled</w:t>
            </w:r>
            <w:r w:rsidRPr="0018365C">
              <w:rPr>
                <w:noProof/>
              </w:rPr>
              <w:t>.</w:t>
            </w:r>
          </w:p>
          <w:p w14:paraId="7BFE6180" w14:textId="77777777" w:rsidR="00385D0D" w:rsidRDefault="00385D0D">
            <w:pPr>
              <w:pStyle w:val="TAL"/>
              <w:rPr>
                <w:noProof/>
              </w:rPr>
            </w:pPr>
          </w:p>
          <w:p w14:paraId="70557B98" w14:textId="77777777" w:rsidR="00385D0D" w:rsidRPr="00C63D38" w:rsidRDefault="00385D0D" w:rsidP="00385D0D">
            <w:pPr>
              <w:pStyle w:val="TAL"/>
              <w:ind w:left="284" w:hanging="284"/>
              <w:rPr>
                <w:rFonts w:cs="Arial"/>
                <w:szCs w:val="18"/>
              </w:rPr>
            </w:pPr>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p>
          <w:p w14:paraId="4A6913BC" w14:textId="1A7375C0" w:rsidR="00385D0D" w:rsidRPr="0018365C" w:rsidRDefault="00385D0D" w:rsidP="00385D0D">
            <w:pPr>
              <w:pStyle w:val="TAL"/>
              <w:ind w:left="284" w:hanging="284"/>
              <w:rPr>
                <w:rFonts w:cs="Arial"/>
                <w:noProof/>
                <w:szCs w:val="18"/>
                <w:lang w:eastAsia="zh-CN"/>
              </w:rPr>
            </w:pPr>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385D0D">
            <w:pPr>
              <w:pStyle w:val="TAL"/>
              <w:rPr>
                <w:rFonts w:cs="Arial"/>
                <w:noProof/>
                <w:szCs w:val="18"/>
                <w:lang w:eastAsia="zh-CN"/>
              </w:rPr>
            </w:pPr>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w:t>
            </w:r>
            <w:r>
              <w:rPr>
                <w:rFonts w:cs="Arial"/>
                <w:noProof/>
                <w:szCs w:val="18"/>
                <w:lang w:eastAsia="zh-CN"/>
              </w:rPr>
              <w:t>re</w:t>
            </w:r>
            <w:r w:rsidRPr="00AE4579">
              <w:rPr>
                <w:rFonts w:cs="Arial"/>
                <w:noProof/>
                <w:szCs w:val="18"/>
                <w:lang w:eastAsia="zh-CN"/>
              </w:rPr>
              <w:t xml:space="preserve"> is interest in transferring data in time windows that consume lower energy</w:t>
            </w:r>
            <w:r>
              <w:rPr>
                <w:rFonts w:cs="Arial"/>
                <w:noProof/>
                <w:szCs w:val="18"/>
                <w:lang w:eastAsia="zh-CN"/>
              </w:rPr>
              <w:t>.</w:t>
            </w:r>
          </w:p>
          <w:p w14:paraId="6A5DD983" w14:textId="77777777" w:rsidR="00385D0D" w:rsidRPr="00DF6230" w:rsidRDefault="00385D0D" w:rsidP="00385D0D">
            <w:pPr>
              <w:pStyle w:val="TAL"/>
              <w:ind w:left="284" w:hanging="284"/>
              <w:rPr>
                <w:rFonts w:cs="Arial"/>
                <w:szCs w:val="18"/>
              </w:rPr>
            </w:pPr>
          </w:p>
          <w:p w14:paraId="2D6E6303" w14:textId="77777777" w:rsidR="00385D0D" w:rsidRPr="00C63D38" w:rsidRDefault="00385D0D" w:rsidP="00385D0D">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r>
              <w:rPr>
                <w:rFonts w:cs="Arial"/>
                <w:szCs w:val="18"/>
              </w:rPr>
              <w:t>re</w:t>
            </w:r>
            <w:r w:rsidRPr="00AE4579">
              <w:rPr>
                <w:rFonts w:cs="Arial"/>
                <w:szCs w:val="18"/>
              </w:rPr>
              <w:t xml:space="preserve"> is interest in transferring data in time windows that consume lower energy</w:t>
            </w:r>
            <w:r>
              <w:rPr>
                <w:rFonts w:cs="Arial"/>
                <w:szCs w:val="18"/>
              </w:rPr>
              <w:t>.</w:t>
            </w:r>
          </w:p>
          <w:p w14:paraId="1B7CF3CA" w14:textId="7ED93D8E" w:rsidR="00385D0D" w:rsidRPr="0018365C" w:rsidRDefault="00385D0D" w:rsidP="00385D0D">
            <w:pPr>
              <w:pStyle w:val="TAL"/>
              <w:rPr>
                <w:rFonts w:cs="Arial"/>
                <w:noProof/>
                <w:szCs w:val="18"/>
                <w:lang w:eastAsia="zh-CN"/>
              </w:rPr>
            </w:pPr>
            <w:r w:rsidRPr="003813BB">
              <w:rPr>
                <w:rFonts w:cs="Arial"/>
                <w:szCs w:val="18"/>
              </w:rPr>
              <w:t>-</w:t>
            </w:r>
            <w:r>
              <w:rPr>
                <w:rFonts w:cs="Arial"/>
                <w:szCs w:val="18"/>
              </w:rPr>
              <w:tab/>
            </w:r>
            <w:r w:rsidRPr="00DF6230">
              <w:rPr>
                <w:rFonts w:cs="Arial"/>
                <w:szCs w:val="18"/>
              </w:rPr>
              <w:t>"false" indicates that the</w:t>
            </w:r>
            <w:r>
              <w:rPr>
                <w:rFonts w:cs="Arial"/>
                <w:szCs w:val="18"/>
              </w:rPr>
              <w:t>re</w:t>
            </w:r>
            <w:r w:rsidRPr="00DF6230">
              <w:rPr>
                <w:rFonts w:cs="Arial"/>
                <w:szCs w:val="18"/>
              </w:rPr>
              <w:t xml:space="preserve"> is no</w:t>
            </w:r>
            <w:r>
              <w:rPr>
                <w:rFonts w:cs="Arial"/>
                <w:szCs w:val="18"/>
              </w:rPr>
              <w:t xml:space="preserve"> </w:t>
            </w:r>
            <w:r w:rsidRPr="00DF6230">
              <w:rPr>
                <w:rFonts w:cs="Arial"/>
                <w:szCs w:val="18"/>
              </w:rPr>
              <w:t>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86" w:name="_Toc209520404"/>
      <w:r w:rsidRPr="0018365C">
        <w:rPr>
          <w:noProof/>
        </w:rPr>
        <w:t>5.6.3</w:t>
      </w:r>
      <w:r w:rsidRPr="0018365C">
        <w:rPr>
          <w:noProof/>
        </w:rPr>
        <w:tab/>
        <w:t>Simple data types and enumerations</w:t>
      </w:r>
      <w:bookmarkEnd w:id="578"/>
      <w:bookmarkEnd w:id="579"/>
      <w:bookmarkEnd w:id="580"/>
      <w:bookmarkEnd w:id="581"/>
      <w:bookmarkEnd w:id="582"/>
      <w:bookmarkEnd w:id="583"/>
      <w:bookmarkEnd w:id="584"/>
      <w:bookmarkEnd w:id="586"/>
    </w:p>
    <w:p w14:paraId="3C5D92D8" w14:textId="77777777" w:rsidR="00374E6C" w:rsidRPr="0018365C" w:rsidRDefault="00374E6C">
      <w:pPr>
        <w:pStyle w:val="Heading4"/>
        <w:rPr>
          <w:noProof/>
        </w:rPr>
      </w:pPr>
      <w:bookmarkStart w:id="587" w:name="_Toc20407997"/>
      <w:bookmarkStart w:id="588" w:name="_Toc24719995"/>
      <w:bookmarkStart w:id="589" w:name="_Toc36041343"/>
      <w:bookmarkStart w:id="590" w:name="_Toc36041424"/>
      <w:bookmarkStart w:id="591" w:name="_Toc36041507"/>
      <w:bookmarkStart w:id="592" w:name="_Toc45134644"/>
      <w:bookmarkStart w:id="593" w:name="_Toc59019669"/>
      <w:bookmarkStart w:id="594" w:name="_Toc209520405"/>
      <w:r w:rsidRPr="0018365C">
        <w:rPr>
          <w:noProof/>
        </w:rPr>
        <w:t>5.6.3.1</w:t>
      </w:r>
      <w:r w:rsidRPr="0018365C">
        <w:rPr>
          <w:noProof/>
        </w:rPr>
        <w:tab/>
        <w:t>Introduction</w:t>
      </w:r>
      <w:bookmarkEnd w:id="587"/>
      <w:bookmarkEnd w:id="588"/>
      <w:bookmarkEnd w:id="589"/>
      <w:bookmarkEnd w:id="590"/>
      <w:bookmarkEnd w:id="591"/>
      <w:bookmarkEnd w:id="592"/>
      <w:bookmarkEnd w:id="593"/>
      <w:bookmarkEnd w:id="594"/>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595" w:name="_Toc20407998"/>
      <w:bookmarkStart w:id="596" w:name="_Toc24719996"/>
      <w:bookmarkStart w:id="597" w:name="_Toc36041344"/>
      <w:bookmarkStart w:id="598" w:name="_Toc36041425"/>
      <w:bookmarkStart w:id="599" w:name="_Toc36041508"/>
      <w:bookmarkStart w:id="600" w:name="_Toc45134645"/>
      <w:bookmarkStart w:id="601" w:name="_Toc59019670"/>
      <w:bookmarkStart w:id="602" w:name="_Toc209520406"/>
      <w:r w:rsidRPr="0018365C">
        <w:rPr>
          <w:noProof/>
        </w:rPr>
        <w:t>5.6.3.2</w:t>
      </w:r>
      <w:r w:rsidRPr="0018365C">
        <w:rPr>
          <w:noProof/>
        </w:rPr>
        <w:tab/>
        <w:t>Simple data types</w:t>
      </w:r>
      <w:bookmarkEnd w:id="595"/>
      <w:bookmarkEnd w:id="596"/>
      <w:bookmarkEnd w:id="597"/>
      <w:bookmarkEnd w:id="598"/>
      <w:bookmarkEnd w:id="599"/>
      <w:bookmarkEnd w:id="600"/>
      <w:bookmarkEnd w:id="601"/>
      <w:bookmarkEnd w:id="602"/>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03" w:name="_Toc20407999"/>
      <w:bookmarkStart w:id="604" w:name="_Toc24719997"/>
      <w:bookmarkStart w:id="605" w:name="_Toc36041345"/>
      <w:bookmarkStart w:id="606" w:name="_Toc36041426"/>
      <w:bookmarkStart w:id="607" w:name="_Toc36041509"/>
      <w:bookmarkStart w:id="608" w:name="_Toc45134646"/>
      <w:bookmarkStart w:id="609" w:name="_Toc59019671"/>
      <w:bookmarkStart w:id="610" w:name="_Toc209520407"/>
      <w:r w:rsidRPr="0018365C">
        <w:rPr>
          <w:noProof/>
        </w:rPr>
        <w:t>5.7</w:t>
      </w:r>
      <w:r w:rsidRPr="0018365C">
        <w:rPr>
          <w:noProof/>
        </w:rPr>
        <w:tab/>
        <w:t>Error handling</w:t>
      </w:r>
      <w:bookmarkEnd w:id="603"/>
      <w:bookmarkEnd w:id="604"/>
      <w:bookmarkEnd w:id="605"/>
      <w:bookmarkEnd w:id="606"/>
      <w:bookmarkEnd w:id="607"/>
      <w:bookmarkEnd w:id="608"/>
      <w:bookmarkEnd w:id="609"/>
      <w:bookmarkEnd w:id="610"/>
    </w:p>
    <w:p w14:paraId="10C9AD3B" w14:textId="77777777" w:rsidR="00374E6C" w:rsidRPr="0018365C" w:rsidRDefault="00374E6C">
      <w:pPr>
        <w:pStyle w:val="Heading3"/>
        <w:rPr>
          <w:noProof/>
        </w:rPr>
      </w:pPr>
      <w:bookmarkStart w:id="611" w:name="_Toc20408000"/>
      <w:bookmarkStart w:id="612" w:name="_Toc24719998"/>
      <w:bookmarkStart w:id="613" w:name="_Toc36041346"/>
      <w:bookmarkStart w:id="614" w:name="_Toc36041427"/>
      <w:bookmarkStart w:id="615" w:name="_Toc36041510"/>
      <w:bookmarkStart w:id="616" w:name="_Toc45134647"/>
      <w:bookmarkStart w:id="617" w:name="_Toc59019672"/>
      <w:bookmarkStart w:id="618" w:name="_Toc209520408"/>
      <w:r w:rsidRPr="0018365C">
        <w:rPr>
          <w:noProof/>
        </w:rPr>
        <w:t>5.7.1</w:t>
      </w:r>
      <w:r w:rsidRPr="0018365C">
        <w:rPr>
          <w:noProof/>
        </w:rPr>
        <w:tab/>
        <w:t>General</w:t>
      </w:r>
      <w:bookmarkEnd w:id="611"/>
      <w:bookmarkEnd w:id="612"/>
      <w:bookmarkEnd w:id="613"/>
      <w:bookmarkEnd w:id="614"/>
      <w:bookmarkEnd w:id="615"/>
      <w:bookmarkEnd w:id="616"/>
      <w:bookmarkEnd w:id="617"/>
      <w:bookmarkEnd w:id="618"/>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19" w:name="_Toc20408001"/>
      <w:bookmarkStart w:id="620" w:name="_Toc24719999"/>
      <w:bookmarkStart w:id="621" w:name="_Toc36041347"/>
      <w:bookmarkStart w:id="622" w:name="_Toc36041428"/>
      <w:bookmarkStart w:id="623" w:name="_Toc36041511"/>
      <w:bookmarkStart w:id="624" w:name="_Toc45134648"/>
      <w:bookmarkStart w:id="625" w:name="_Toc59019673"/>
      <w:bookmarkStart w:id="626" w:name="_Toc209520409"/>
      <w:r w:rsidRPr="0018365C">
        <w:rPr>
          <w:noProof/>
        </w:rPr>
        <w:t>5.7.2</w:t>
      </w:r>
      <w:r w:rsidRPr="0018365C">
        <w:rPr>
          <w:noProof/>
        </w:rPr>
        <w:tab/>
        <w:t>Protocol Errors</w:t>
      </w:r>
      <w:bookmarkEnd w:id="619"/>
      <w:bookmarkEnd w:id="620"/>
      <w:bookmarkEnd w:id="621"/>
      <w:bookmarkEnd w:id="622"/>
      <w:bookmarkEnd w:id="623"/>
      <w:bookmarkEnd w:id="624"/>
      <w:bookmarkEnd w:id="625"/>
      <w:bookmarkEnd w:id="626"/>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27" w:name="_Toc20408002"/>
      <w:bookmarkStart w:id="628" w:name="_Toc24720000"/>
      <w:bookmarkStart w:id="629" w:name="_Toc36041348"/>
      <w:bookmarkStart w:id="630" w:name="_Toc36041429"/>
      <w:bookmarkStart w:id="631" w:name="_Toc36041512"/>
      <w:bookmarkStart w:id="632" w:name="_Toc45134649"/>
      <w:bookmarkStart w:id="633" w:name="_Toc59019674"/>
      <w:bookmarkStart w:id="634" w:name="_Toc209520410"/>
      <w:r w:rsidRPr="0018365C">
        <w:rPr>
          <w:noProof/>
        </w:rPr>
        <w:t>5.7.3</w:t>
      </w:r>
      <w:r w:rsidRPr="0018365C">
        <w:rPr>
          <w:noProof/>
        </w:rPr>
        <w:tab/>
        <w:t>Application Errors</w:t>
      </w:r>
      <w:bookmarkEnd w:id="627"/>
      <w:bookmarkEnd w:id="628"/>
      <w:bookmarkEnd w:id="629"/>
      <w:bookmarkEnd w:id="630"/>
      <w:bookmarkEnd w:id="631"/>
      <w:bookmarkEnd w:id="632"/>
      <w:bookmarkEnd w:id="633"/>
      <w:bookmarkEnd w:id="634"/>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35" w:name="_Toc20408003"/>
      <w:bookmarkStart w:id="636" w:name="_Toc24720001"/>
      <w:bookmarkStart w:id="637" w:name="_Toc36041349"/>
      <w:bookmarkStart w:id="638" w:name="_Toc36041430"/>
      <w:bookmarkStart w:id="639" w:name="_Toc36041513"/>
      <w:bookmarkStart w:id="640" w:name="_Toc45134650"/>
      <w:bookmarkStart w:id="641" w:name="_Toc59019675"/>
      <w:bookmarkStart w:id="642" w:name="_Toc209520411"/>
      <w:r w:rsidRPr="0018365C">
        <w:rPr>
          <w:noProof/>
        </w:rPr>
        <w:t>5.8</w:t>
      </w:r>
      <w:r w:rsidRPr="0018365C">
        <w:rPr>
          <w:noProof/>
          <w:lang w:eastAsia="zh-CN"/>
        </w:rPr>
        <w:tab/>
        <w:t>Feature negotiation</w:t>
      </w:r>
      <w:bookmarkEnd w:id="635"/>
      <w:bookmarkEnd w:id="636"/>
      <w:bookmarkEnd w:id="637"/>
      <w:bookmarkEnd w:id="638"/>
      <w:bookmarkEnd w:id="639"/>
      <w:bookmarkEnd w:id="640"/>
      <w:bookmarkEnd w:id="641"/>
      <w:bookmarkEnd w:id="642"/>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03E96360"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3543561C" w:rsidR="00737862" w:rsidRPr="0018365C" w:rsidRDefault="00CB3832" w:rsidP="00385D0D">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r w:rsidR="00385D0D">
              <w:t>enable</w:t>
            </w:r>
            <w:r w:rsidR="00385D0D">
              <w:t xml:space="preserve"> </w:t>
            </w:r>
            <w:r w:rsidR="00385D0D">
              <w:t xml:space="preserve">the possibility to </w:t>
            </w:r>
            <w:r w:rsidR="00737862" w:rsidRPr="001218C5">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43" w:name="_Toc20408004"/>
      <w:bookmarkStart w:id="644" w:name="_Toc24720002"/>
      <w:bookmarkStart w:id="645" w:name="_Toc36041350"/>
      <w:bookmarkStart w:id="646" w:name="_Toc36041431"/>
      <w:bookmarkStart w:id="647" w:name="_Toc36041514"/>
      <w:bookmarkStart w:id="648" w:name="_Toc45134651"/>
      <w:bookmarkStart w:id="649" w:name="_Toc59019676"/>
      <w:bookmarkStart w:id="650" w:name="_Toc209520412"/>
      <w:bookmarkStart w:id="651" w:name="_Hlk525137310"/>
      <w:bookmarkEnd w:id="60"/>
      <w:r w:rsidRPr="0018365C">
        <w:rPr>
          <w:noProof/>
        </w:rPr>
        <w:t>5.9</w:t>
      </w:r>
      <w:r w:rsidRPr="0018365C">
        <w:rPr>
          <w:noProof/>
        </w:rPr>
        <w:tab/>
        <w:t>Security</w:t>
      </w:r>
      <w:bookmarkEnd w:id="643"/>
      <w:bookmarkEnd w:id="644"/>
      <w:bookmarkEnd w:id="645"/>
      <w:bookmarkEnd w:id="646"/>
      <w:bookmarkEnd w:id="647"/>
      <w:bookmarkEnd w:id="648"/>
      <w:bookmarkEnd w:id="649"/>
      <w:bookmarkEnd w:id="650"/>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652" w:name="_Hlk529998106"/>
      <w:r w:rsidRPr="0018365C">
        <w:rPr>
          <w:noProof/>
        </w:rPr>
        <w:t>If OAuth2 authorization is used,</w:t>
      </w:r>
      <w:bookmarkEnd w:id="652"/>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651"/>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53" w:name="_Toc20408005"/>
      <w:bookmarkStart w:id="654" w:name="_Toc24720003"/>
      <w:bookmarkStart w:id="655" w:name="_Toc36041351"/>
      <w:bookmarkStart w:id="656" w:name="_Toc36041432"/>
      <w:bookmarkStart w:id="657" w:name="_Toc36041515"/>
      <w:bookmarkStart w:id="658" w:name="_Toc45134652"/>
      <w:bookmarkStart w:id="659" w:name="_Toc59019677"/>
      <w:bookmarkStart w:id="660" w:name="_Toc209520413"/>
      <w:r w:rsidRPr="0018365C">
        <w:rPr>
          <w:noProof/>
        </w:rPr>
        <w:t>Annex A (normative):</w:t>
      </w:r>
      <w:r w:rsidRPr="0018365C">
        <w:rPr>
          <w:noProof/>
        </w:rPr>
        <w:br/>
        <w:t>OpenAPI specification</w:t>
      </w:r>
      <w:bookmarkEnd w:id="653"/>
      <w:bookmarkEnd w:id="654"/>
      <w:bookmarkEnd w:id="655"/>
      <w:bookmarkEnd w:id="656"/>
      <w:bookmarkEnd w:id="657"/>
      <w:bookmarkEnd w:id="658"/>
      <w:bookmarkEnd w:id="659"/>
      <w:bookmarkEnd w:id="660"/>
    </w:p>
    <w:p w14:paraId="1F804E01" w14:textId="77777777" w:rsidR="00374E6C" w:rsidRPr="0018365C" w:rsidRDefault="00374E6C">
      <w:pPr>
        <w:pStyle w:val="Heading1"/>
        <w:rPr>
          <w:noProof/>
        </w:rPr>
      </w:pPr>
      <w:bookmarkStart w:id="661" w:name="_Toc20408006"/>
      <w:bookmarkStart w:id="662" w:name="_Toc24720004"/>
      <w:bookmarkStart w:id="663" w:name="_Toc36041352"/>
      <w:bookmarkStart w:id="664" w:name="_Toc36041433"/>
      <w:bookmarkStart w:id="665" w:name="_Toc36041516"/>
      <w:bookmarkStart w:id="666" w:name="_Toc45134653"/>
      <w:bookmarkStart w:id="667" w:name="_Toc59019678"/>
      <w:bookmarkStart w:id="668" w:name="_Toc209520414"/>
      <w:r w:rsidRPr="0018365C">
        <w:rPr>
          <w:noProof/>
        </w:rPr>
        <w:t>A.1</w:t>
      </w:r>
      <w:r w:rsidRPr="0018365C">
        <w:rPr>
          <w:noProof/>
        </w:rPr>
        <w:tab/>
        <w:t>General</w:t>
      </w:r>
      <w:bookmarkEnd w:id="661"/>
      <w:bookmarkEnd w:id="662"/>
      <w:bookmarkEnd w:id="663"/>
      <w:bookmarkEnd w:id="664"/>
      <w:bookmarkEnd w:id="665"/>
      <w:bookmarkEnd w:id="666"/>
      <w:bookmarkEnd w:id="667"/>
      <w:bookmarkEnd w:id="668"/>
    </w:p>
    <w:p w14:paraId="183D493E" w14:textId="77777777" w:rsidR="00374E6C" w:rsidRPr="0018365C" w:rsidRDefault="00374E6C">
      <w:pPr>
        <w:rPr>
          <w:noProof/>
        </w:rPr>
      </w:pPr>
      <w:r w:rsidRPr="0018365C">
        <w:rPr>
          <w:noProof/>
        </w:rPr>
        <w:t xml:space="preserve">The present Annex contains an </w:t>
      </w:r>
      <w:bookmarkStart w:id="669" w:name="_Hlk499778317"/>
      <w:r w:rsidRPr="0018365C">
        <w:rPr>
          <w:noProof/>
        </w:rPr>
        <w:t xml:space="preserve">OpenAPI [10] specification of HTTP messages and content bodies </w:t>
      </w:r>
      <w:bookmarkEnd w:id="669"/>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70" w:name="_Toc20408007"/>
      <w:bookmarkStart w:id="671" w:name="_Toc24720005"/>
      <w:bookmarkStart w:id="672" w:name="_Toc36041353"/>
      <w:bookmarkStart w:id="673" w:name="_Toc36041434"/>
      <w:bookmarkStart w:id="674" w:name="_Toc36041517"/>
      <w:bookmarkStart w:id="675" w:name="_Toc45134654"/>
      <w:bookmarkStart w:id="676" w:name="_Toc59019679"/>
      <w:bookmarkStart w:id="677"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70"/>
      <w:bookmarkEnd w:id="671"/>
      <w:bookmarkEnd w:id="672"/>
      <w:bookmarkEnd w:id="673"/>
      <w:bookmarkEnd w:id="674"/>
      <w:bookmarkEnd w:id="675"/>
      <w:bookmarkEnd w:id="676"/>
      <w:bookmarkEnd w:id="677"/>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4799C150"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7099F03A"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r w:rsidR="00DB5934">
        <w:rPr>
          <w:noProof/>
        </w:rPr>
        <w:t>2</w:t>
      </w:r>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2F02EAB" w14:textId="77777777" w:rsidR="008D79F5" w:rsidRPr="008D79F5" w:rsidRDefault="008D79F5" w:rsidP="008D79F5">
      <w:pPr>
        <w:pStyle w:val="PL"/>
        <w:rPr>
          <w:noProof/>
        </w:rPr>
      </w:pPr>
      <w:r w:rsidRPr="008D79F5">
        <w:rPr>
          <w:noProof/>
        </w:rPr>
        <w:t xml:space="preserve">    delete:</w:t>
      </w:r>
    </w:p>
    <w:p w14:paraId="233B203A" w14:textId="77777777" w:rsidR="008D79F5" w:rsidRPr="008D79F5" w:rsidRDefault="008D79F5" w:rsidP="008D79F5">
      <w:pPr>
        <w:pStyle w:val="PL"/>
        <w:rPr>
          <w:noProof/>
        </w:rPr>
      </w:pPr>
      <w:r w:rsidRPr="008D79F5">
        <w:rPr>
          <w:noProof/>
        </w:rPr>
        <w:t xml:space="preserve">      summary: Delete an Individual BDT policy resource.</w:t>
      </w:r>
    </w:p>
    <w:p w14:paraId="2E501D33" w14:textId="77777777" w:rsidR="008D79F5" w:rsidRPr="008D79F5" w:rsidRDefault="008D79F5" w:rsidP="008D79F5">
      <w:pPr>
        <w:pStyle w:val="PL"/>
        <w:rPr>
          <w:noProof/>
        </w:rPr>
      </w:pPr>
      <w:r w:rsidRPr="008D79F5">
        <w:rPr>
          <w:noProof/>
        </w:rPr>
        <w:t xml:space="preserve">      operationId: DeleteBDTPolicy</w:t>
      </w:r>
    </w:p>
    <w:p w14:paraId="527CF5FB" w14:textId="77777777" w:rsidR="008D79F5" w:rsidRPr="008D79F5" w:rsidRDefault="008D79F5" w:rsidP="008D79F5">
      <w:pPr>
        <w:pStyle w:val="PL"/>
        <w:rPr>
          <w:noProof/>
        </w:rPr>
      </w:pPr>
      <w:r w:rsidRPr="008D79F5">
        <w:rPr>
          <w:noProof/>
        </w:rPr>
        <w:t xml:space="preserve">      tags:</w:t>
      </w:r>
    </w:p>
    <w:p w14:paraId="1EF590D4" w14:textId="77777777" w:rsidR="008D79F5" w:rsidRPr="008D79F5" w:rsidRDefault="008D79F5" w:rsidP="008D79F5">
      <w:pPr>
        <w:pStyle w:val="PL"/>
        <w:rPr>
          <w:noProof/>
        </w:rPr>
      </w:pPr>
      <w:r w:rsidRPr="008D79F5">
        <w:rPr>
          <w:noProof/>
        </w:rPr>
        <w:t xml:space="preserve">        - Individual BDT policy (Document)</w:t>
      </w:r>
    </w:p>
    <w:p w14:paraId="4DC1C50B" w14:textId="77777777" w:rsidR="008D79F5" w:rsidRPr="008D79F5" w:rsidRDefault="008D79F5" w:rsidP="008D79F5">
      <w:pPr>
        <w:pStyle w:val="PL"/>
        <w:rPr>
          <w:noProof/>
        </w:rPr>
      </w:pPr>
      <w:r w:rsidRPr="008D79F5">
        <w:rPr>
          <w:noProof/>
        </w:rPr>
        <w:t xml:space="preserve">      parameters:</w:t>
      </w:r>
    </w:p>
    <w:p w14:paraId="1DB12166" w14:textId="77777777" w:rsidR="008D79F5" w:rsidRPr="008D79F5" w:rsidRDefault="008D79F5" w:rsidP="008D79F5">
      <w:pPr>
        <w:pStyle w:val="PL"/>
        <w:rPr>
          <w:noProof/>
        </w:rPr>
      </w:pPr>
      <w:r w:rsidRPr="008D79F5">
        <w:rPr>
          <w:noProof/>
        </w:rPr>
        <w:t xml:space="preserve">        - name: bdtPolicyId</w:t>
      </w:r>
    </w:p>
    <w:p w14:paraId="2F5AF6D6" w14:textId="77777777" w:rsidR="008D79F5" w:rsidRPr="008D79F5" w:rsidRDefault="008D79F5" w:rsidP="008D79F5">
      <w:pPr>
        <w:pStyle w:val="PL"/>
        <w:rPr>
          <w:noProof/>
        </w:rPr>
      </w:pPr>
      <w:r w:rsidRPr="008D79F5">
        <w:rPr>
          <w:noProof/>
        </w:rPr>
        <w:t xml:space="preserve">          description: Represents the identifier of the individual BDT policy resource.</w:t>
      </w:r>
    </w:p>
    <w:p w14:paraId="4FBC2CBC" w14:textId="77777777" w:rsidR="008D79F5" w:rsidRPr="008D79F5" w:rsidRDefault="008D79F5" w:rsidP="008D79F5">
      <w:pPr>
        <w:pStyle w:val="PL"/>
        <w:rPr>
          <w:noProof/>
        </w:rPr>
      </w:pPr>
      <w:r w:rsidRPr="008D79F5">
        <w:rPr>
          <w:noProof/>
        </w:rPr>
        <w:t xml:space="preserve">          in: path</w:t>
      </w:r>
    </w:p>
    <w:p w14:paraId="010CFC98" w14:textId="77777777" w:rsidR="008D79F5" w:rsidRPr="008D79F5" w:rsidRDefault="008D79F5" w:rsidP="008D79F5">
      <w:pPr>
        <w:pStyle w:val="PL"/>
        <w:rPr>
          <w:noProof/>
        </w:rPr>
      </w:pPr>
      <w:r w:rsidRPr="008D79F5">
        <w:rPr>
          <w:noProof/>
        </w:rPr>
        <w:t xml:space="preserve">          required: true</w:t>
      </w:r>
    </w:p>
    <w:p w14:paraId="6A4313F4" w14:textId="77777777" w:rsidR="008D79F5" w:rsidRPr="008D79F5" w:rsidRDefault="008D79F5" w:rsidP="008D79F5">
      <w:pPr>
        <w:pStyle w:val="PL"/>
        <w:rPr>
          <w:noProof/>
        </w:rPr>
      </w:pPr>
      <w:r w:rsidRPr="008D79F5">
        <w:rPr>
          <w:noProof/>
        </w:rPr>
        <w:t xml:space="preserve">          schema:</w:t>
      </w:r>
    </w:p>
    <w:p w14:paraId="2A617573" w14:textId="77777777" w:rsidR="008D79F5" w:rsidRPr="008D79F5" w:rsidRDefault="008D79F5" w:rsidP="008D79F5">
      <w:pPr>
        <w:pStyle w:val="PL"/>
        <w:rPr>
          <w:noProof/>
        </w:rPr>
      </w:pPr>
      <w:r w:rsidRPr="008D79F5">
        <w:rPr>
          <w:noProof/>
        </w:rPr>
        <w:t xml:space="preserve">            type: string</w:t>
      </w:r>
    </w:p>
    <w:p w14:paraId="77E37ABD" w14:textId="77777777" w:rsidR="008D79F5" w:rsidRPr="008D79F5" w:rsidRDefault="008D79F5" w:rsidP="008D79F5">
      <w:pPr>
        <w:pStyle w:val="PL"/>
        <w:rPr>
          <w:noProof/>
        </w:rPr>
      </w:pPr>
      <w:r w:rsidRPr="008D79F5">
        <w:rPr>
          <w:noProof/>
        </w:rPr>
        <w:t xml:space="preserve">      responses:</w:t>
      </w:r>
    </w:p>
    <w:p w14:paraId="6CE8AD2D" w14:textId="77777777" w:rsidR="008D79F5" w:rsidRPr="008D79F5" w:rsidRDefault="008D79F5" w:rsidP="008D79F5">
      <w:pPr>
        <w:pStyle w:val="PL"/>
        <w:rPr>
          <w:noProof/>
        </w:rPr>
      </w:pPr>
      <w:r w:rsidRPr="008D79F5">
        <w:rPr>
          <w:noProof/>
        </w:rPr>
        <w:t xml:space="preserve">        '204':</w:t>
      </w:r>
    </w:p>
    <w:p w14:paraId="7A27AAF6" w14:textId="77777777" w:rsidR="00286AD4" w:rsidRDefault="008D79F5" w:rsidP="008D79F5">
      <w:pPr>
        <w:pStyle w:val="PL"/>
        <w:rPr>
          <w:noProof/>
        </w:rPr>
      </w:pPr>
      <w:r w:rsidRPr="008D79F5">
        <w:rPr>
          <w:noProof/>
        </w:rPr>
        <w:t xml:space="preserve">          description: &gt;</w:t>
      </w:r>
    </w:p>
    <w:p w14:paraId="354895C1" w14:textId="41D0966D" w:rsidR="008D79F5" w:rsidRPr="008D79F5" w:rsidRDefault="008D79F5" w:rsidP="008D79F5">
      <w:pPr>
        <w:pStyle w:val="PL"/>
        <w:rPr>
          <w:noProof/>
        </w:rPr>
      </w:pPr>
      <w:r w:rsidRPr="008D79F5">
        <w:rPr>
          <w:noProof/>
        </w:rPr>
        <w:t xml:space="preserve">             No Content. The Individual BDT policy resource is sucessfully deleted.</w:t>
      </w:r>
    </w:p>
    <w:p w14:paraId="3CA5D113" w14:textId="77777777" w:rsidR="008D79F5" w:rsidRPr="008D79F5" w:rsidRDefault="008D79F5" w:rsidP="008D79F5">
      <w:pPr>
        <w:pStyle w:val="PL"/>
        <w:rPr>
          <w:noProof/>
        </w:rPr>
      </w:pPr>
      <w:r w:rsidRPr="008D79F5">
        <w:rPr>
          <w:noProof/>
        </w:rPr>
        <w:t xml:space="preserve">        '307':</w:t>
      </w:r>
    </w:p>
    <w:p w14:paraId="40529613" w14:textId="77777777" w:rsidR="008D79F5" w:rsidRPr="008D79F5" w:rsidRDefault="008D79F5" w:rsidP="008D79F5">
      <w:pPr>
        <w:pStyle w:val="PL"/>
        <w:rPr>
          <w:noProof/>
        </w:rPr>
      </w:pPr>
      <w:r w:rsidRPr="008D79F5">
        <w:rPr>
          <w:noProof/>
        </w:rPr>
        <w:t xml:space="preserve">          $ref: 'TS29571_CommonData.yaml#/components/responses/307'</w:t>
      </w:r>
    </w:p>
    <w:p w14:paraId="3B543E61" w14:textId="77777777" w:rsidR="008D79F5" w:rsidRPr="008D79F5" w:rsidRDefault="008D79F5" w:rsidP="008D79F5">
      <w:pPr>
        <w:pStyle w:val="PL"/>
        <w:rPr>
          <w:noProof/>
        </w:rPr>
      </w:pPr>
      <w:r w:rsidRPr="008D79F5">
        <w:rPr>
          <w:noProof/>
        </w:rPr>
        <w:t xml:space="preserve">        '308':</w:t>
      </w:r>
    </w:p>
    <w:p w14:paraId="29E9E329" w14:textId="77777777" w:rsidR="008D79F5" w:rsidRPr="008D79F5" w:rsidRDefault="008D79F5" w:rsidP="008D79F5">
      <w:pPr>
        <w:pStyle w:val="PL"/>
        <w:rPr>
          <w:noProof/>
        </w:rPr>
      </w:pPr>
      <w:r w:rsidRPr="008D79F5">
        <w:rPr>
          <w:noProof/>
        </w:rPr>
        <w:t xml:space="preserve">          $ref: 'TS29571_CommonData.yaml#/components/responses/308'</w:t>
      </w:r>
    </w:p>
    <w:p w14:paraId="0CBC6028" w14:textId="77777777" w:rsidR="008D79F5" w:rsidRPr="008D79F5" w:rsidRDefault="008D79F5" w:rsidP="008D79F5">
      <w:pPr>
        <w:pStyle w:val="PL"/>
        <w:rPr>
          <w:noProof/>
        </w:rPr>
      </w:pPr>
      <w:r w:rsidRPr="008D79F5">
        <w:rPr>
          <w:noProof/>
        </w:rPr>
        <w:t xml:space="preserve">        '400':</w:t>
      </w:r>
    </w:p>
    <w:p w14:paraId="31C1A437" w14:textId="77777777" w:rsidR="008D79F5" w:rsidRPr="008D79F5" w:rsidRDefault="008D79F5" w:rsidP="008D79F5">
      <w:pPr>
        <w:pStyle w:val="PL"/>
        <w:rPr>
          <w:noProof/>
        </w:rPr>
      </w:pPr>
      <w:r w:rsidRPr="008D79F5">
        <w:rPr>
          <w:noProof/>
        </w:rPr>
        <w:t xml:space="preserve">          $ref: 'TS29571_CommonData.yaml#/components/responses/400'</w:t>
      </w:r>
    </w:p>
    <w:p w14:paraId="6CC5A8F8" w14:textId="77777777" w:rsidR="008D79F5" w:rsidRPr="008D79F5" w:rsidRDefault="008D79F5" w:rsidP="008D79F5">
      <w:pPr>
        <w:pStyle w:val="PL"/>
        <w:rPr>
          <w:noProof/>
        </w:rPr>
      </w:pPr>
      <w:r w:rsidRPr="008D79F5">
        <w:rPr>
          <w:noProof/>
        </w:rPr>
        <w:t xml:space="preserve">        '401':</w:t>
      </w:r>
    </w:p>
    <w:p w14:paraId="75F02DDF" w14:textId="77777777" w:rsidR="008D79F5" w:rsidRPr="008D79F5" w:rsidRDefault="008D79F5" w:rsidP="008D79F5">
      <w:pPr>
        <w:pStyle w:val="PL"/>
        <w:rPr>
          <w:noProof/>
        </w:rPr>
      </w:pPr>
      <w:r w:rsidRPr="008D79F5">
        <w:rPr>
          <w:noProof/>
        </w:rPr>
        <w:t xml:space="preserve">          $ref: 'TS29571_CommonData.yaml#/components/responses/401'</w:t>
      </w:r>
    </w:p>
    <w:p w14:paraId="1A1CC6EA" w14:textId="77777777" w:rsidR="008D79F5" w:rsidRPr="008D79F5" w:rsidRDefault="008D79F5" w:rsidP="008D79F5">
      <w:pPr>
        <w:pStyle w:val="PL"/>
        <w:rPr>
          <w:noProof/>
        </w:rPr>
      </w:pPr>
      <w:r w:rsidRPr="008D79F5">
        <w:rPr>
          <w:noProof/>
        </w:rPr>
        <w:t xml:space="preserve">        '403':</w:t>
      </w:r>
    </w:p>
    <w:p w14:paraId="5D07BF12" w14:textId="77777777" w:rsidR="008D79F5" w:rsidRPr="008D79F5" w:rsidRDefault="008D79F5" w:rsidP="008D79F5">
      <w:pPr>
        <w:pStyle w:val="PL"/>
        <w:rPr>
          <w:noProof/>
        </w:rPr>
      </w:pPr>
      <w:r w:rsidRPr="008D79F5">
        <w:rPr>
          <w:noProof/>
        </w:rPr>
        <w:t xml:space="preserve">          $ref: 'TS29571_CommonData.yaml#/components/responses/403'</w:t>
      </w:r>
    </w:p>
    <w:p w14:paraId="0D39FAFF" w14:textId="77777777" w:rsidR="008D79F5" w:rsidRPr="008D79F5" w:rsidRDefault="008D79F5" w:rsidP="008D79F5">
      <w:pPr>
        <w:pStyle w:val="PL"/>
        <w:rPr>
          <w:noProof/>
        </w:rPr>
      </w:pPr>
      <w:r w:rsidRPr="008D79F5">
        <w:rPr>
          <w:noProof/>
        </w:rPr>
        <w:t xml:space="preserve">        '404':</w:t>
      </w:r>
    </w:p>
    <w:p w14:paraId="045EB9DE" w14:textId="77777777" w:rsidR="008D79F5" w:rsidRPr="008D79F5" w:rsidRDefault="008D79F5" w:rsidP="008D79F5">
      <w:pPr>
        <w:pStyle w:val="PL"/>
        <w:rPr>
          <w:noProof/>
        </w:rPr>
      </w:pPr>
      <w:r w:rsidRPr="008D79F5">
        <w:rPr>
          <w:noProof/>
        </w:rPr>
        <w:t xml:space="preserve">          $ref: 'TS29571_CommonData.yaml#/components/responses/404'</w:t>
      </w:r>
    </w:p>
    <w:p w14:paraId="410D3A16" w14:textId="77777777" w:rsidR="008D79F5" w:rsidRPr="008D79F5" w:rsidRDefault="008D79F5" w:rsidP="008D79F5">
      <w:pPr>
        <w:pStyle w:val="PL"/>
        <w:rPr>
          <w:noProof/>
        </w:rPr>
      </w:pPr>
      <w:r w:rsidRPr="008D79F5">
        <w:rPr>
          <w:noProof/>
        </w:rPr>
        <w:t xml:space="preserve">        '429':</w:t>
      </w:r>
    </w:p>
    <w:p w14:paraId="337A3FED" w14:textId="77777777" w:rsidR="008D79F5" w:rsidRPr="008D79F5" w:rsidRDefault="008D79F5" w:rsidP="008D79F5">
      <w:pPr>
        <w:pStyle w:val="PL"/>
        <w:rPr>
          <w:noProof/>
        </w:rPr>
      </w:pPr>
      <w:r w:rsidRPr="008D79F5">
        <w:rPr>
          <w:noProof/>
        </w:rPr>
        <w:t xml:space="preserve">          $ref: 'TS29571_CommonData.yaml#/components/responses/429'</w:t>
      </w:r>
    </w:p>
    <w:p w14:paraId="73F32A15" w14:textId="77777777" w:rsidR="008D79F5" w:rsidRPr="008D79F5" w:rsidRDefault="008D79F5" w:rsidP="008D79F5">
      <w:pPr>
        <w:pStyle w:val="PL"/>
        <w:rPr>
          <w:noProof/>
        </w:rPr>
      </w:pPr>
      <w:r w:rsidRPr="008D79F5">
        <w:rPr>
          <w:noProof/>
        </w:rPr>
        <w:t xml:space="preserve">        '500':</w:t>
      </w:r>
    </w:p>
    <w:p w14:paraId="52A2504E" w14:textId="77777777" w:rsidR="008D79F5" w:rsidRPr="008D79F5" w:rsidRDefault="008D79F5" w:rsidP="008D79F5">
      <w:pPr>
        <w:pStyle w:val="PL"/>
        <w:rPr>
          <w:noProof/>
        </w:rPr>
      </w:pPr>
      <w:r w:rsidRPr="008D79F5">
        <w:rPr>
          <w:noProof/>
        </w:rPr>
        <w:t xml:space="preserve">          $ref: 'TS29571_CommonData.yaml#/components/responses/500'</w:t>
      </w:r>
    </w:p>
    <w:p w14:paraId="37EF90BC" w14:textId="77777777" w:rsidR="008D79F5" w:rsidRPr="008D79F5" w:rsidRDefault="008D79F5" w:rsidP="008D79F5">
      <w:pPr>
        <w:pStyle w:val="PL"/>
        <w:rPr>
          <w:noProof/>
        </w:rPr>
      </w:pPr>
      <w:r w:rsidRPr="008D79F5">
        <w:rPr>
          <w:noProof/>
        </w:rPr>
        <w:t xml:space="preserve">        '502':</w:t>
      </w:r>
    </w:p>
    <w:p w14:paraId="7C905250" w14:textId="77777777" w:rsidR="008D79F5" w:rsidRPr="008D79F5" w:rsidRDefault="008D79F5" w:rsidP="008D79F5">
      <w:pPr>
        <w:pStyle w:val="PL"/>
        <w:rPr>
          <w:noProof/>
        </w:rPr>
      </w:pPr>
      <w:r w:rsidRPr="008D79F5">
        <w:rPr>
          <w:noProof/>
        </w:rPr>
        <w:t xml:space="preserve">          $ref: 'TS29571_CommonData.yaml#/components/responses/502'</w:t>
      </w:r>
    </w:p>
    <w:p w14:paraId="47B2B4FB" w14:textId="77777777" w:rsidR="008D79F5" w:rsidRPr="008D79F5" w:rsidRDefault="008D79F5" w:rsidP="008D79F5">
      <w:pPr>
        <w:pStyle w:val="PL"/>
        <w:rPr>
          <w:noProof/>
        </w:rPr>
      </w:pPr>
      <w:r w:rsidRPr="008D79F5">
        <w:rPr>
          <w:noProof/>
        </w:rPr>
        <w:t xml:space="preserve">        '503':</w:t>
      </w:r>
    </w:p>
    <w:p w14:paraId="2DD5ED02" w14:textId="77777777" w:rsidR="008D79F5" w:rsidRPr="008D79F5" w:rsidRDefault="008D79F5" w:rsidP="008D79F5">
      <w:pPr>
        <w:pStyle w:val="PL"/>
        <w:rPr>
          <w:noProof/>
        </w:rPr>
      </w:pPr>
      <w:r w:rsidRPr="008D79F5">
        <w:rPr>
          <w:noProof/>
        </w:rPr>
        <w:t xml:space="preserve">          $ref: 'TS29571_CommonData.yaml#/components/responses/503'</w:t>
      </w:r>
    </w:p>
    <w:p w14:paraId="02F227D1" w14:textId="77777777" w:rsidR="008D79F5" w:rsidRPr="008D79F5" w:rsidRDefault="008D79F5" w:rsidP="008D79F5">
      <w:pPr>
        <w:pStyle w:val="PL"/>
        <w:rPr>
          <w:noProof/>
        </w:rPr>
      </w:pPr>
      <w:r w:rsidRPr="008D79F5">
        <w:rPr>
          <w:noProof/>
        </w:rPr>
        <w:t xml:space="preserve">        default:</w:t>
      </w:r>
    </w:p>
    <w:p w14:paraId="1EEE3859" w14:textId="77777777" w:rsidR="008D79F5" w:rsidRPr="008D79F5" w:rsidRDefault="008D79F5" w:rsidP="008D79F5">
      <w:pPr>
        <w:pStyle w:val="PL"/>
        <w:rPr>
          <w:noProof/>
        </w:rPr>
      </w:pPr>
      <w:r w:rsidRPr="008D79F5">
        <w:rPr>
          <w:noProof/>
        </w:rPr>
        <w:t xml:space="preserve">          $ref: 'TS29571_CommonData.yaml#/components/responses/default'</w:t>
      </w:r>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3780187D" w14:textId="77777777" w:rsidR="00374E6C" w:rsidRDefault="00374E6C">
      <w:pPr>
        <w:pStyle w:val="PL"/>
        <w:rPr>
          <w:noProof/>
        </w:rPr>
      </w:pPr>
      <w:r w:rsidRPr="0018365C">
        <w:rPr>
          <w:noProof/>
        </w:rPr>
        <w:t xml:space="preserve">          description: </w:t>
      </w:r>
      <w:r w:rsidRPr="0018365C">
        <w:rPr>
          <w:rFonts w:cs="Arial"/>
          <w:noProof/>
          <w:szCs w:val="18"/>
          <w:lang w:eastAsia="zh-CN"/>
        </w:rPr>
        <w:t>Indicates whether the BDT warning notification is enabled or disabled</w:t>
      </w:r>
      <w:r w:rsidRPr="0018365C">
        <w:rPr>
          <w:noProof/>
        </w:rPr>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77777777" w:rsidR="00385D0D" w:rsidRPr="0018365C" w:rsidRDefault="00385D0D" w:rsidP="00385D0D">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48A553AD"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 xml:space="preserve">ndicates whether the NF service consumer is </w:t>
      </w:r>
    </w:p>
    <w:p w14:paraId="448E168D" w14:textId="37FA4771" w:rsidR="00CB3832" w:rsidRDefault="00CB3832" w:rsidP="00CB3832">
      <w:pPr>
        <w:pStyle w:val="PL"/>
      </w:pPr>
      <w:r>
        <w:t xml:space="preserve">            </w:t>
      </w:r>
      <w:r w:rsidR="00385D0D">
        <w:t>interested in transferring data in time</w:t>
      </w:r>
      <w:r w:rsidR="00385D0D">
        <w:t xml:space="preserve"> </w:t>
      </w:r>
      <w:r>
        <w:t>windows that consume lower energy.</w:t>
      </w:r>
    </w:p>
    <w:p w14:paraId="1A040774" w14:textId="41039019"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03B2999C" w:rsidR="00CB3832" w:rsidRDefault="00CB3832" w:rsidP="00CB3832">
      <w:pPr>
        <w:pStyle w:val="PL"/>
      </w:pPr>
      <w:r>
        <w:t xml:space="preserve">            </w:t>
      </w:r>
      <w:r w:rsidR="00385D0D">
        <w:t>F</w:t>
      </w:r>
      <w:r>
        <w:t>alse</w:t>
      </w:r>
      <w:r w:rsidR="00385D0D">
        <w:t xml:space="preserve"> </w:t>
      </w:r>
      <w:r>
        <w:t>(default) indicates that the</w:t>
      </w:r>
      <w:r w:rsidR="008D6F05">
        <w:t>re</w:t>
      </w:r>
      <w:r>
        <w:t xml:space="preserve"> is not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3DDB55B3" w14:textId="6F7CF146" w:rsidR="00374E6C" w:rsidRPr="0018365C" w:rsidRDefault="0002508F" w:rsidP="0002508F">
      <w:pPr>
        <w:pStyle w:val="PL"/>
        <w:rPr>
          <w:noProof/>
        </w:rPr>
      </w:pPr>
      <w:r w:rsidRPr="0018365C">
        <w:rPr>
          <w:noProof/>
        </w:rPr>
        <w:t xml:space="preserve">        </w:t>
      </w:r>
      <w:r w:rsidR="00374E6C" w:rsidRPr="0018365C">
        <w:rPr>
          <w:noProof/>
        </w:rPr>
        <w:t>the BDT warning notification is enabled or disabled.</w:t>
      </w:r>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t xml:space="preserve">      properties:</w:t>
      </w:r>
    </w:p>
    <w:p w14:paraId="50DCE9EB" w14:textId="77777777" w:rsidR="00374E6C" w:rsidRPr="0018365C" w:rsidRDefault="00374E6C">
      <w:pPr>
        <w:pStyle w:val="PL"/>
        <w:rPr>
          <w:noProof/>
        </w:rPr>
      </w:pPr>
      <w:r w:rsidRPr="0018365C">
        <w:rPr>
          <w:noProof/>
        </w:rPr>
        <w:t xml:space="preserve">        warnNotifReq:</w:t>
      </w:r>
    </w:p>
    <w:p w14:paraId="4606C2CC" w14:textId="77777777" w:rsidR="00374E6C" w:rsidRDefault="00374E6C">
      <w:pPr>
        <w:pStyle w:val="PL"/>
        <w:rPr>
          <w:noProof/>
        </w:rPr>
      </w:pPr>
      <w:r w:rsidRPr="0018365C">
        <w:rPr>
          <w:noProof/>
        </w:rPr>
        <w:t xml:space="preserve">          description: </w:t>
      </w:r>
      <w:r w:rsidRPr="0018365C">
        <w:rPr>
          <w:rFonts w:cs="Arial"/>
          <w:noProof/>
          <w:szCs w:val="18"/>
          <w:lang w:eastAsia="zh-CN"/>
        </w:rPr>
        <w:t>Indicates whether the BDT warning notification is enabled or disabled</w:t>
      </w:r>
      <w:r w:rsidRPr="0018365C">
        <w:rPr>
          <w:noProof/>
        </w:rPr>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rPr>
          <w:noProof/>
        </w:rPr>
      </w:pPr>
      <w:r w:rsidRPr="0018365C">
        <w:rPr>
          <w:noProof/>
        </w:rPr>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noProof/>
          <w:lang w:val="en-US"/>
        </w:rPr>
      </w:pPr>
      <w:r w:rsidRPr="000171BD">
        <w:rPr>
          <w:noProof/>
          <w:lang w:val="en-US"/>
        </w:rPr>
        <w:t xml:space="preserve">        notifUri:</w:t>
      </w:r>
    </w:p>
    <w:p w14:paraId="2BD3A5F8" w14:textId="77777777" w:rsidR="000171BD" w:rsidRPr="000171BD" w:rsidRDefault="000171BD" w:rsidP="000171BD">
      <w:pPr>
        <w:pStyle w:val="PL"/>
        <w:rPr>
          <w:noProof/>
          <w:lang w:val="en-US"/>
        </w:rPr>
      </w:pPr>
      <w:r w:rsidRPr="000171BD">
        <w:rPr>
          <w:noProof/>
          <w:lang w:val="en-US"/>
        </w:rPr>
        <w:t xml:space="preserve">          $ref: 'TS29571_CommonData.yaml#/components/schemas/Uri'</w:t>
      </w:r>
    </w:p>
    <w:p w14:paraId="241EF8E8" w14:textId="77777777" w:rsidR="00374E6C" w:rsidRPr="000171BD" w:rsidRDefault="00374E6C">
      <w:pPr>
        <w:pStyle w:val="PL"/>
        <w:rPr>
          <w:noProof/>
          <w:lang w:val="en-US"/>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678" w:name="_Toc20408008"/>
      <w:bookmarkStart w:id="679" w:name="_Toc24720006"/>
      <w:bookmarkStart w:id="680" w:name="_Toc36041354"/>
      <w:bookmarkStart w:id="681" w:name="_Toc36041435"/>
      <w:bookmarkStart w:id="682" w:name="_Toc36041518"/>
      <w:bookmarkStart w:id="683" w:name="_Toc45134655"/>
      <w:bookmarkStart w:id="684" w:name="_Toc59019680"/>
      <w:bookmarkStart w:id="685" w:name="_Toc209520416"/>
      <w:r w:rsidRPr="0018365C">
        <w:rPr>
          <w:noProof/>
        </w:rPr>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78"/>
      <w:bookmarkEnd w:id="679"/>
      <w:bookmarkEnd w:id="680"/>
      <w:bookmarkEnd w:id="681"/>
      <w:bookmarkEnd w:id="682"/>
      <w:bookmarkEnd w:id="683"/>
      <w:bookmarkEnd w:id="684"/>
      <w:bookmarkEnd w:id="6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686"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Default="00097F56" w:rsidP="005E119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Default="00097F56" w:rsidP="005E119F">
            <w:pPr>
              <w:pStyle w:val="TAC"/>
              <w:rPr>
                <w:rFonts w:cs="Arial"/>
                <w:noProof/>
                <w:snapToGrid w:val="0"/>
                <w:sz w:val="16"/>
                <w:szCs w:val="16"/>
              </w:rPr>
            </w:pPr>
            <w:r>
              <w:rPr>
                <w:rFonts w:cs="Arial"/>
                <w:noProof/>
                <w:snapToGrid w:val="0"/>
                <w:sz w:val="16"/>
                <w:szCs w:val="16"/>
              </w:rPr>
              <w:t>CT#1</w:t>
            </w:r>
            <w:r>
              <w:rPr>
                <w:rFonts w:cs="Arial"/>
                <w:noProof/>
                <w:snapToGrid w:val="0"/>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5A689060" w:rsidR="00097F56" w:rsidRPr="00306E67" w:rsidRDefault="00097F56" w:rsidP="005E119F">
            <w:pPr>
              <w:pStyle w:val="TAC"/>
              <w:rPr>
                <w:rFonts w:cs="Arial"/>
                <w:sz w:val="16"/>
                <w:szCs w:val="16"/>
              </w:rPr>
            </w:pPr>
            <w:r w:rsidRPr="00097F56">
              <w:rPr>
                <w:rFonts w:cs="Arial"/>
                <w:sz w:val="16"/>
                <w:szCs w:val="16"/>
              </w:rPr>
              <w:t>C3-254430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Default="00097F56" w:rsidP="005E119F">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Default="00097F56"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Default="00097F56"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85554C" w:rsidRDefault="00097F56" w:rsidP="005E119F">
            <w:pPr>
              <w:pStyle w:val="TAL"/>
              <w:rPr>
                <w:rFonts w:cs="Arial"/>
                <w:sz w:val="16"/>
                <w:szCs w:val="16"/>
              </w:rPr>
            </w:pPr>
            <w:r w:rsidRPr="00097F56">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Default="00097F56" w:rsidP="005E119F">
            <w:pPr>
              <w:pStyle w:val="TAC"/>
              <w:rPr>
                <w:rFonts w:cs="Arial"/>
                <w:noProof/>
                <w:sz w:val="16"/>
                <w:szCs w:val="16"/>
              </w:rPr>
            </w:pPr>
            <w:r>
              <w:rPr>
                <w:rFonts w:cs="Arial"/>
                <w:noProof/>
                <w:sz w:val="16"/>
                <w:szCs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54D236F" w:rsidR="00097F56" w:rsidRPr="00097F56" w:rsidRDefault="00097F56" w:rsidP="00097F56">
            <w:pPr>
              <w:pStyle w:val="TAC"/>
              <w:rPr>
                <w:rFonts w:cs="Arial"/>
                <w:sz w:val="16"/>
                <w:szCs w:val="16"/>
              </w:rPr>
            </w:pPr>
            <w:r w:rsidRPr="00097F56">
              <w:rPr>
                <w:rFonts w:cs="Arial"/>
                <w:sz w:val="16"/>
                <w:szCs w:val="16"/>
              </w:rPr>
              <w:t>C3-255444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Default="00097F56" w:rsidP="00097F56">
            <w:pPr>
              <w:pStyle w:val="TAL"/>
              <w:rPr>
                <w:rFonts w:cs="Arial"/>
                <w:sz w:val="16"/>
                <w:szCs w:val="16"/>
              </w:rPr>
            </w:pPr>
            <w:r>
              <w:rPr>
                <w:rFonts w:cs="Arial"/>
                <w:sz w:val="16"/>
                <w:szCs w:val="16"/>
              </w:rPr>
              <w:t>010</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Default="00097F56" w:rsidP="00097F56">
            <w:pPr>
              <w:pStyle w:val="TAR"/>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097F56" w:rsidRDefault="00097F56" w:rsidP="00097F56">
            <w:pPr>
              <w:pStyle w:val="TAL"/>
              <w:rPr>
                <w:rFonts w:cs="Arial"/>
                <w:sz w:val="16"/>
                <w:szCs w:val="16"/>
              </w:rPr>
            </w:pPr>
            <w:r w:rsidRPr="00097F56">
              <w:rPr>
                <w:rFonts w:cs="Arial"/>
                <w:sz w:val="16"/>
                <w:szCs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Default="00097F56" w:rsidP="00097F56">
            <w:pPr>
              <w:pStyle w:val="TAC"/>
              <w:rPr>
                <w:rFonts w:cs="Arial"/>
                <w:noProof/>
                <w:sz w:val="16"/>
                <w:szCs w:val="16"/>
              </w:rPr>
            </w:pPr>
            <w:r>
              <w:rPr>
                <w:rFonts w:cs="Arial"/>
                <w:noProof/>
                <w:sz w:val="16"/>
                <w:szCs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5104FF20" w:rsidR="00097F56" w:rsidRPr="00097F56" w:rsidRDefault="00097F56" w:rsidP="00097F56">
            <w:pPr>
              <w:pStyle w:val="TAC"/>
              <w:rPr>
                <w:rFonts w:cs="Arial"/>
                <w:sz w:val="16"/>
                <w:szCs w:val="16"/>
              </w:rPr>
            </w:pPr>
            <w:r w:rsidRPr="00097F56">
              <w:rPr>
                <w:rFonts w:cs="Arial"/>
                <w:sz w:val="16"/>
                <w:szCs w:val="16"/>
              </w:rPr>
              <w:t>C3-254583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Default="00097F56" w:rsidP="00097F56">
            <w:pPr>
              <w:pStyle w:val="TAL"/>
              <w:rPr>
                <w:rFonts w:cs="Arial"/>
                <w:sz w:val="16"/>
                <w:szCs w:val="16"/>
              </w:rPr>
            </w:pPr>
            <w:r>
              <w:rPr>
                <w:rFonts w:cs="Arial"/>
                <w:sz w:val="16"/>
                <w:szCs w:val="16"/>
              </w:rPr>
              <w:t>010</w:t>
            </w:r>
            <w:r>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Default="00097F56" w:rsidP="00097F56">
            <w:pPr>
              <w:pStyle w:val="TAR"/>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097F56" w:rsidRDefault="00097F56" w:rsidP="00097F56">
            <w:pPr>
              <w:pStyle w:val="TAL"/>
              <w:rPr>
                <w:rFonts w:cs="Arial"/>
                <w:sz w:val="16"/>
                <w:szCs w:val="16"/>
              </w:rPr>
            </w:pPr>
            <w:r w:rsidRPr="00097F56">
              <w:rPr>
                <w:rFonts w:cs="Arial"/>
                <w:sz w:val="16"/>
                <w:szCs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Default="00097F56" w:rsidP="00097F56">
            <w:pPr>
              <w:pStyle w:val="TAC"/>
              <w:rPr>
                <w:rFonts w:cs="Arial"/>
                <w:noProof/>
                <w:sz w:val="16"/>
                <w:szCs w:val="16"/>
              </w:rPr>
            </w:pPr>
            <w:r>
              <w:rPr>
                <w:rFonts w:cs="Arial"/>
                <w:noProof/>
                <w:sz w:val="16"/>
                <w:szCs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001A23C3" w:rsidR="00097F56" w:rsidRPr="00097F56" w:rsidRDefault="00097F56" w:rsidP="00097F56">
            <w:pPr>
              <w:pStyle w:val="TAC"/>
              <w:rPr>
                <w:rFonts w:cs="Arial"/>
                <w:sz w:val="16"/>
                <w:szCs w:val="16"/>
              </w:rPr>
            </w:pPr>
            <w:r w:rsidRPr="00097F56">
              <w:rPr>
                <w:rFonts w:cs="Arial"/>
                <w:sz w:val="16"/>
                <w:szCs w:val="16"/>
              </w:rPr>
              <w:t>C3-255588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Default="00097F56" w:rsidP="00097F56">
            <w:pPr>
              <w:pStyle w:val="TAL"/>
              <w:rPr>
                <w:rFonts w:cs="Arial"/>
                <w:sz w:val="16"/>
                <w:szCs w:val="16"/>
              </w:rPr>
            </w:pPr>
            <w:r>
              <w:rPr>
                <w:rFonts w:cs="Arial"/>
                <w:sz w:val="16"/>
                <w:szCs w:val="16"/>
              </w:rPr>
              <w:t>01</w:t>
            </w:r>
            <w:r>
              <w:rPr>
                <w:rFonts w:cs="Arial"/>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Default="00097F56" w:rsidP="00097F56">
            <w:pPr>
              <w:pStyle w:val="TAR"/>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097F56" w:rsidRDefault="00097F56" w:rsidP="00097F56">
            <w:pPr>
              <w:pStyle w:val="TAL"/>
              <w:rPr>
                <w:rFonts w:cs="Arial"/>
                <w:sz w:val="16"/>
                <w:szCs w:val="16"/>
              </w:rPr>
            </w:pPr>
            <w:r w:rsidRPr="00097F56">
              <w:rPr>
                <w:rFonts w:cs="Arial"/>
                <w:sz w:val="16"/>
                <w:szCs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Default="00097F56" w:rsidP="00097F56">
            <w:pPr>
              <w:pStyle w:val="TAC"/>
              <w:rPr>
                <w:rFonts w:cs="Arial"/>
                <w:noProof/>
                <w:sz w:val="16"/>
                <w:szCs w:val="16"/>
              </w:rPr>
            </w:pPr>
            <w:r>
              <w:rPr>
                <w:rFonts w:cs="Arial"/>
                <w:noProof/>
                <w:sz w:val="16"/>
                <w:szCs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1A1FEE87" w:rsidR="00097F56" w:rsidRPr="00097F56" w:rsidRDefault="00097F56" w:rsidP="00097F56">
            <w:pPr>
              <w:pStyle w:val="TAC"/>
              <w:rPr>
                <w:rFonts w:cs="Arial"/>
                <w:sz w:val="16"/>
                <w:szCs w:val="16"/>
              </w:rPr>
            </w:pPr>
            <w:r w:rsidRPr="00097F56">
              <w:rPr>
                <w:rFonts w:cs="Arial"/>
                <w:sz w:val="16"/>
                <w:szCs w:val="16"/>
              </w:rPr>
              <w:t>C3-255593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Default="00097F56" w:rsidP="00097F56">
            <w:pPr>
              <w:pStyle w:val="TAL"/>
              <w:rPr>
                <w:rFonts w:cs="Arial"/>
                <w:sz w:val="16"/>
                <w:szCs w:val="16"/>
              </w:rPr>
            </w:pPr>
            <w:r>
              <w:rPr>
                <w:rFonts w:cs="Arial"/>
                <w:sz w:val="16"/>
                <w:szCs w:val="16"/>
              </w:rPr>
              <w:t>011</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Default="00097F56" w:rsidP="00097F56">
            <w:pPr>
              <w:pStyle w:val="TAR"/>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097F56" w:rsidRDefault="00097F56" w:rsidP="00097F56">
            <w:pPr>
              <w:pStyle w:val="TAL"/>
              <w:rPr>
                <w:rFonts w:cs="Arial"/>
                <w:sz w:val="16"/>
                <w:szCs w:val="16"/>
              </w:rPr>
            </w:pPr>
            <w:r w:rsidRPr="00097F56">
              <w:rPr>
                <w:rFonts w:cs="Arial"/>
                <w:sz w:val="16"/>
                <w:szCs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Default="00097F56" w:rsidP="00097F56">
            <w:pPr>
              <w:pStyle w:val="TAC"/>
              <w:rPr>
                <w:rFonts w:cs="Arial"/>
                <w:noProof/>
                <w:sz w:val="16"/>
                <w:szCs w:val="16"/>
              </w:rPr>
            </w:pPr>
            <w:r>
              <w:rPr>
                <w:rFonts w:cs="Arial"/>
                <w:noProof/>
                <w:sz w:val="16"/>
                <w:szCs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0626A937" w:rsidR="005506FF" w:rsidRPr="00097F56" w:rsidRDefault="005506FF" w:rsidP="005506FF">
            <w:pPr>
              <w:pStyle w:val="TAC"/>
              <w:rPr>
                <w:rFonts w:cs="Arial"/>
                <w:sz w:val="16"/>
                <w:szCs w:val="16"/>
              </w:rPr>
            </w:pPr>
            <w:r w:rsidRPr="005506FF">
              <w:rPr>
                <w:rFonts w:cs="Arial"/>
                <w:sz w:val="16"/>
                <w:szCs w:val="16"/>
              </w:rPr>
              <w:t>C3-255136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Default="005506FF" w:rsidP="005506FF">
            <w:pPr>
              <w:pStyle w:val="TAL"/>
              <w:rPr>
                <w:rFonts w:cs="Arial"/>
                <w:sz w:val="16"/>
                <w:szCs w:val="16"/>
              </w:rPr>
            </w:pPr>
            <w:r>
              <w:rPr>
                <w:rFonts w:cs="Arial"/>
                <w:sz w:val="16"/>
                <w:szCs w:val="16"/>
              </w:rPr>
              <w:t>011</w:t>
            </w: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Default="005506FF" w:rsidP="005506F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097F56" w:rsidRDefault="005506FF" w:rsidP="005506FF">
            <w:pPr>
              <w:pStyle w:val="TAL"/>
              <w:rPr>
                <w:rFonts w:cs="Arial"/>
                <w:sz w:val="16"/>
                <w:szCs w:val="16"/>
              </w:rPr>
            </w:pPr>
            <w:r w:rsidRPr="005506FF">
              <w:rPr>
                <w:rFonts w:cs="Arial"/>
                <w:sz w:val="16"/>
                <w:szCs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Default="005506FF" w:rsidP="005506FF">
            <w:pPr>
              <w:pStyle w:val="TAC"/>
              <w:rPr>
                <w:rFonts w:cs="Arial"/>
                <w:noProof/>
                <w:sz w:val="16"/>
                <w:szCs w:val="16"/>
              </w:rPr>
            </w:pPr>
            <w:r>
              <w:rPr>
                <w:rFonts w:cs="Arial"/>
                <w:noProof/>
                <w:sz w:val="16"/>
                <w:szCs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73A8DA9B" w:rsidR="005506FF" w:rsidRPr="00097F56" w:rsidRDefault="005506FF" w:rsidP="005506FF">
            <w:pPr>
              <w:pStyle w:val="TAC"/>
              <w:rPr>
                <w:rFonts w:cs="Arial"/>
                <w:sz w:val="16"/>
                <w:szCs w:val="16"/>
              </w:rPr>
            </w:pPr>
            <w:r w:rsidRPr="00097F56">
              <w:rPr>
                <w:rFonts w:cs="Arial"/>
                <w:sz w:val="16"/>
                <w:szCs w:val="16"/>
              </w:rPr>
              <w:t>C3-255445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Default="005506FF" w:rsidP="005506FF">
            <w:pPr>
              <w:pStyle w:val="TAL"/>
              <w:rPr>
                <w:rFonts w:cs="Arial"/>
                <w:sz w:val="16"/>
                <w:szCs w:val="16"/>
              </w:rPr>
            </w:pPr>
            <w:r>
              <w:rPr>
                <w:rFonts w:cs="Arial"/>
                <w:sz w:val="16"/>
                <w:szCs w:val="16"/>
              </w:rPr>
              <w:t>011</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Default="005506FF" w:rsidP="005506F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097F56" w:rsidRDefault="005506FF" w:rsidP="005506FF">
            <w:pPr>
              <w:pStyle w:val="TAL"/>
              <w:rPr>
                <w:rFonts w:cs="Arial"/>
                <w:sz w:val="16"/>
                <w:szCs w:val="16"/>
              </w:rPr>
            </w:pPr>
            <w:r w:rsidRPr="00097F56">
              <w:rPr>
                <w:rFonts w:cs="Arial"/>
                <w:sz w:val="16"/>
                <w:szCs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Default="005506FF" w:rsidP="005506FF">
            <w:pPr>
              <w:pStyle w:val="TAC"/>
              <w:rPr>
                <w:rFonts w:cs="Arial"/>
                <w:noProof/>
                <w:sz w:val="16"/>
                <w:szCs w:val="16"/>
              </w:rPr>
            </w:pPr>
            <w:r>
              <w:rPr>
                <w:rFonts w:cs="Arial"/>
                <w:noProof/>
                <w:sz w:val="16"/>
                <w:szCs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6C125A61" w:rsidR="005506FF" w:rsidRPr="00097F56" w:rsidRDefault="005506FF" w:rsidP="005506FF">
            <w:pPr>
              <w:pStyle w:val="TAC"/>
              <w:rPr>
                <w:rFonts w:cs="Arial"/>
                <w:sz w:val="16"/>
                <w:szCs w:val="16"/>
              </w:rPr>
            </w:pPr>
            <w:r w:rsidRPr="00097F56">
              <w:rPr>
                <w:rFonts w:cs="Arial"/>
                <w:sz w:val="16"/>
                <w:szCs w:val="16"/>
              </w:rPr>
              <w:t>C3-255593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Default="005506FF" w:rsidP="005506FF">
            <w:pPr>
              <w:pStyle w:val="TAL"/>
              <w:rPr>
                <w:rFonts w:cs="Arial"/>
                <w:sz w:val="16"/>
                <w:szCs w:val="16"/>
              </w:rPr>
            </w:pPr>
            <w:r>
              <w:rPr>
                <w:rFonts w:cs="Arial"/>
                <w:sz w:val="16"/>
                <w:szCs w:val="16"/>
              </w:rPr>
              <w:t>011</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Default="005506FF" w:rsidP="005506F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097F56" w:rsidRDefault="005506FF" w:rsidP="005506FF">
            <w:pPr>
              <w:pStyle w:val="TAL"/>
              <w:rPr>
                <w:rFonts w:cs="Arial"/>
                <w:sz w:val="16"/>
                <w:szCs w:val="16"/>
              </w:rPr>
            </w:pPr>
            <w:r w:rsidRPr="00097F56">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Default="005506FF" w:rsidP="005506FF">
            <w:pPr>
              <w:pStyle w:val="TAC"/>
              <w:rPr>
                <w:rFonts w:cs="Arial"/>
                <w:noProof/>
                <w:sz w:val="16"/>
                <w:szCs w:val="16"/>
              </w:rPr>
            </w:pPr>
            <w:r>
              <w:rPr>
                <w:rFonts w:cs="Arial"/>
                <w:noProof/>
                <w:sz w:val="16"/>
                <w:szCs w:val="16"/>
              </w:rPr>
              <w:t>19.2.0</w:t>
            </w:r>
          </w:p>
        </w:tc>
      </w:tr>
      <w:bookmarkEnd w:id="686"/>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717F0" w14:textId="77777777" w:rsidR="00BC6A3A" w:rsidRDefault="00BC6A3A">
      <w:r>
        <w:separator/>
      </w:r>
    </w:p>
  </w:endnote>
  <w:endnote w:type="continuationSeparator" w:id="0">
    <w:p w14:paraId="27E458B9" w14:textId="77777777" w:rsidR="00BC6A3A" w:rsidRDefault="00BC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2C126" w14:textId="77777777" w:rsidR="00BC6A3A" w:rsidRDefault="00BC6A3A">
      <w:r>
        <w:separator/>
      </w:r>
    </w:p>
  </w:footnote>
  <w:footnote w:type="continuationSeparator" w:id="0">
    <w:p w14:paraId="18553FC6" w14:textId="77777777" w:rsidR="00BC6A3A" w:rsidRDefault="00BC6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39448C09"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F56">
      <w:rPr>
        <w:rFonts w:ascii="Arial" w:hAnsi="Arial" w:cs="Arial"/>
        <w:b/>
        <w:noProof/>
        <w:sz w:val="18"/>
        <w:szCs w:val="18"/>
      </w:rPr>
      <w:t>3GPP TS 29.554 V19.1.0 (2025-09)</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0E1F57B2"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F56">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23CBD"/>
    <w:rsid w:val="0002508F"/>
    <w:rsid w:val="00026829"/>
    <w:rsid w:val="00030439"/>
    <w:rsid w:val="0003572E"/>
    <w:rsid w:val="00040FF8"/>
    <w:rsid w:val="000531A0"/>
    <w:rsid w:val="000765E9"/>
    <w:rsid w:val="00092292"/>
    <w:rsid w:val="000955C3"/>
    <w:rsid w:val="00096C3A"/>
    <w:rsid w:val="00097F56"/>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702CE"/>
    <w:rsid w:val="00170E54"/>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4E6C"/>
    <w:rsid w:val="003807DD"/>
    <w:rsid w:val="003812C6"/>
    <w:rsid w:val="00382F09"/>
    <w:rsid w:val="0038519F"/>
    <w:rsid w:val="003853CC"/>
    <w:rsid w:val="00385D0D"/>
    <w:rsid w:val="003923CD"/>
    <w:rsid w:val="003A3A88"/>
    <w:rsid w:val="003A6CC9"/>
    <w:rsid w:val="003C756C"/>
    <w:rsid w:val="003D5A0C"/>
    <w:rsid w:val="003E0E84"/>
    <w:rsid w:val="003E1E60"/>
    <w:rsid w:val="003F35F1"/>
    <w:rsid w:val="003F468E"/>
    <w:rsid w:val="0040021C"/>
    <w:rsid w:val="00415F98"/>
    <w:rsid w:val="00421618"/>
    <w:rsid w:val="004332BC"/>
    <w:rsid w:val="004508AC"/>
    <w:rsid w:val="0045685E"/>
    <w:rsid w:val="00456ABF"/>
    <w:rsid w:val="00470003"/>
    <w:rsid w:val="0047042E"/>
    <w:rsid w:val="00472D93"/>
    <w:rsid w:val="004768D6"/>
    <w:rsid w:val="0048200B"/>
    <w:rsid w:val="004A1806"/>
    <w:rsid w:val="004A7C2B"/>
    <w:rsid w:val="004B06CB"/>
    <w:rsid w:val="004B13EC"/>
    <w:rsid w:val="004C7A91"/>
    <w:rsid w:val="004D6C23"/>
    <w:rsid w:val="004D71CD"/>
    <w:rsid w:val="004D7703"/>
    <w:rsid w:val="004E0972"/>
    <w:rsid w:val="004F40B0"/>
    <w:rsid w:val="005041B1"/>
    <w:rsid w:val="005073F5"/>
    <w:rsid w:val="0053068D"/>
    <w:rsid w:val="00543D0F"/>
    <w:rsid w:val="005506FF"/>
    <w:rsid w:val="00551D8B"/>
    <w:rsid w:val="005634F4"/>
    <w:rsid w:val="00564DAA"/>
    <w:rsid w:val="00570B31"/>
    <w:rsid w:val="0057293E"/>
    <w:rsid w:val="0057585B"/>
    <w:rsid w:val="005816A1"/>
    <w:rsid w:val="0058372F"/>
    <w:rsid w:val="005879E8"/>
    <w:rsid w:val="00595DC1"/>
    <w:rsid w:val="005A677E"/>
    <w:rsid w:val="005B36F0"/>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4A91"/>
    <w:rsid w:val="006A0DE8"/>
    <w:rsid w:val="006D1418"/>
    <w:rsid w:val="006F0067"/>
    <w:rsid w:val="00732BBB"/>
    <w:rsid w:val="00734DE7"/>
    <w:rsid w:val="00734FE2"/>
    <w:rsid w:val="00737862"/>
    <w:rsid w:val="00750AAC"/>
    <w:rsid w:val="00773A72"/>
    <w:rsid w:val="007754FC"/>
    <w:rsid w:val="007864A9"/>
    <w:rsid w:val="0079095A"/>
    <w:rsid w:val="00790CBA"/>
    <w:rsid w:val="00791DA5"/>
    <w:rsid w:val="007B2F15"/>
    <w:rsid w:val="007B516E"/>
    <w:rsid w:val="007C0E95"/>
    <w:rsid w:val="007C74C2"/>
    <w:rsid w:val="007D7A1D"/>
    <w:rsid w:val="007E2010"/>
    <w:rsid w:val="007E391E"/>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631F"/>
    <w:rsid w:val="00A60C97"/>
    <w:rsid w:val="00A623CF"/>
    <w:rsid w:val="00A85ED7"/>
    <w:rsid w:val="00A953D2"/>
    <w:rsid w:val="00AA0B7F"/>
    <w:rsid w:val="00AA1D08"/>
    <w:rsid w:val="00AA5F6A"/>
    <w:rsid w:val="00AA73F1"/>
    <w:rsid w:val="00AC12FF"/>
    <w:rsid w:val="00AE75E6"/>
    <w:rsid w:val="00AF1336"/>
    <w:rsid w:val="00B03207"/>
    <w:rsid w:val="00B06412"/>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B3509"/>
    <w:rsid w:val="00BB5824"/>
    <w:rsid w:val="00BC4141"/>
    <w:rsid w:val="00BC6A3A"/>
    <w:rsid w:val="00BC6D00"/>
    <w:rsid w:val="00BD1867"/>
    <w:rsid w:val="00BD245E"/>
    <w:rsid w:val="00BD54B0"/>
    <w:rsid w:val="00C004D0"/>
    <w:rsid w:val="00C2218B"/>
    <w:rsid w:val="00C261FA"/>
    <w:rsid w:val="00C5205A"/>
    <w:rsid w:val="00C551AA"/>
    <w:rsid w:val="00C70DD6"/>
    <w:rsid w:val="00C76266"/>
    <w:rsid w:val="00C80C06"/>
    <w:rsid w:val="00C927B4"/>
    <w:rsid w:val="00CB3832"/>
    <w:rsid w:val="00CC538C"/>
    <w:rsid w:val="00CD6FA5"/>
    <w:rsid w:val="00CD7288"/>
    <w:rsid w:val="00CE0F3D"/>
    <w:rsid w:val="00D01BD7"/>
    <w:rsid w:val="00D11856"/>
    <w:rsid w:val="00D11BBD"/>
    <w:rsid w:val="00D24648"/>
    <w:rsid w:val="00D27A3E"/>
    <w:rsid w:val="00D755ED"/>
    <w:rsid w:val="00D75FFF"/>
    <w:rsid w:val="00D8044B"/>
    <w:rsid w:val="00D818C5"/>
    <w:rsid w:val="00D82888"/>
    <w:rsid w:val="00D944F4"/>
    <w:rsid w:val="00DA02CF"/>
    <w:rsid w:val="00DA18DC"/>
    <w:rsid w:val="00DA755A"/>
    <w:rsid w:val="00DB25D9"/>
    <w:rsid w:val="00DB5934"/>
    <w:rsid w:val="00DD3901"/>
    <w:rsid w:val="00DE7150"/>
    <w:rsid w:val="00DF6230"/>
    <w:rsid w:val="00DF7FCF"/>
    <w:rsid w:val="00E1759F"/>
    <w:rsid w:val="00E3062C"/>
    <w:rsid w:val="00E469A1"/>
    <w:rsid w:val="00E4711F"/>
    <w:rsid w:val="00E649D0"/>
    <w:rsid w:val="00E66656"/>
    <w:rsid w:val="00E71314"/>
    <w:rsid w:val="00E847C6"/>
    <w:rsid w:val="00E87BCA"/>
    <w:rsid w:val="00E95600"/>
    <w:rsid w:val="00EE1668"/>
    <w:rsid w:val="00EE1EE2"/>
    <w:rsid w:val="00EE2823"/>
    <w:rsid w:val="00EE659B"/>
    <w:rsid w:val="00EE6E07"/>
    <w:rsid w:val="00EF1146"/>
    <w:rsid w:val="00F06081"/>
    <w:rsid w:val="00F06700"/>
    <w:rsid w:val="00F0773B"/>
    <w:rsid w:val="00F20F8E"/>
    <w:rsid w:val="00F24508"/>
    <w:rsid w:val="00F3088B"/>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qFormat/>
    <w:rPr>
      <w:rFonts w:ascii="Arial" w:eastAsia="Times New Roman" w:hAnsi="Arial"/>
      <w:sz w:val="24"/>
      <w:lang w:eastAsia="en-US"/>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qFormat/>
    <w:rPr>
      <w:rFonts w:ascii="Arial" w:eastAsia="Times New Roman"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spacing w:after="0"/>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2765B5"/>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ind w:left="400" w:hanging="200"/>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ind w:left="566" w:hanging="283"/>
      <w:contextualSpacing/>
    </w:pPr>
  </w:style>
  <w:style w:type="paragraph" w:styleId="List3">
    <w:name w:val="List 3"/>
    <w:basedOn w:val="Normal"/>
    <w:rsid w:val="002765B5"/>
    <w:pPr>
      <w:ind w:left="849" w:hanging="283"/>
      <w:contextualSpacing/>
    </w:pPr>
  </w:style>
  <w:style w:type="paragraph" w:styleId="List4">
    <w:name w:val="List 4"/>
    <w:basedOn w:val="Normal"/>
    <w:rsid w:val="002765B5"/>
    <w:pPr>
      <w:ind w:left="1132" w:hanging="283"/>
      <w:contextualSpacing/>
    </w:pPr>
  </w:style>
  <w:style w:type="paragraph" w:styleId="List5">
    <w:name w:val="List 5"/>
    <w:basedOn w:val="Normal"/>
    <w:rsid w:val="002765B5"/>
    <w:pPr>
      <w:ind w:left="1415" w:hanging="283"/>
      <w:contextualSpacing/>
    </w:pPr>
  </w:style>
  <w:style w:type="paragraph" w:styleId="ListBullet2">
    <w:name w:val="List Bullet 2"/>
    <w:basedOn w:val="Normal"/>
    <w:rsid w:val="002765B5"/>
    <w:pPr>
      <w:numPr>
        <w:numId w:val="10"/>
      </w:numPr>
      <w:contextualSpacing/>
    </w:pPr>
  </w:style>
  <w:style w:type="paragraph" w:styleId="ListBullet3">
    <w:name w:val="List Bullet 3"/>
    <w:basedOn w:val="Normal"/>
    <w:rsid w:val="002765B5"/>
    <w:pPr>
      <w:numPr>
        <w:numId w:val="11"/>
      </w:numPr>
      <w:contextualSpacing/>
    </w:pPr>
  </w:style>
  <w:style w:type="paragraph" w:styleId="ListBullet4">
    <w:name w:val="List Bullet 4"/>
    <w:basedOn w:val="Normal"/>
    <w:rsid w:val="002765B5"/>
    <w:pPr>
      <w:numPr>
        <w:numId w:val="12"/>
      </w:numPr>
      <w:contextualSpacing/>
    </w:pPr>
  </w:style>
  <w:style w:type="paragraph" w:styleId="ListBullet5">
    <w:name w:val="List Bullet 5"/>
    <w:basedOn w:val="Normal"/>
    <w:rsid w:val="002765B5"/>
    <w:pPr>
      <w:numPr>
        <w:numId w:val="13"/>
      </w:numPr>
      <w:contextualSpacing/>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Normal"/>
    <w:rsid w:val="002765B5"/>
    <w:pPr>
      <w:numPr>
        <w:numId w:val="14"/>
      </w:numPr>
      <w:contextualSpacing/>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rPr>
      <w:sz w:val="24"/>
      <w:szCs w:val="24"/>
    </w:rPr>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Yu Gothic Light" w:hAnsi="Calibri Light"/>
      <w:b/>
      <w:bCs/>
      <w:sz w:val="24"/>
      <w:szCs w:val="24"/>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14093</Words>
  <Characters>80333</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94238</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C3-255136</cp:lastModifiedBy>
  <cp:revision>3</cp:revision>
  <cp:lastPrinted>2017-09-21T14:17:00Z</cp:lastPrinted>
  <dcterms:created xsi:type="dcterms:W3CDTF">2025-11-25T11:42:00Z</dcterms:created>
  <dcterms:modified xsi:type="dcterms:W3CDTF">2025-11-25T11:42:00Z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