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1B2C9585" w:rsidR="00AA5070" w:rsidRPr="008B1C02" w:rsidRDefault="00AA5070">
      <w:pPr>
        <w:pStyle w:val="PL"/>
      </w:pPr>
      <w:r w:rsidRPr="008B1C02">
        <w:t xml:space="preserve">  version: 1.</w:t>
      </w:r>
      <w:r w:rsidR="00E01459">
        <w:t>4</w:t>
      </w:r>
      <w:r w:rsidRPr="008B1C02">
        <w:t>.</w:t>
      </w:r>
      <w:r w:rsidR="00C83180">
        <w:t>0</w:t>
      </w:r>
      <w:r w:rsidR="00E01459">
        <w:t>-alpha.</w:t>
      </w:r>
      <w:r w:rsidR="0092041F">
        <w:t>3</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1870C3B2" w:rsidR="00AA5070" w:rsidRPr="008B1C02" w:rsidRDefault="008153D5">
      <w:pPr>
        <w:pStyle w:val="PL"/>
      </w:pPr>
      <w:r w:rsidRPr="008B1C02">
        <w:t xml:space="preserve">    </w:t>
      </w:r>
      <w:r w:rsidR="00AA5070" w:rsidRPr="008B1C02">
        <w:t>3GPP TS 29.522 V1</w:t>
      </w:r>
      <w:r w:rsidR="00E01459">
        <w:t>9</w:t>
      </w:r>
      <w:r w:rsidR="00AA5070" w:rsidRPr="008B1C02">
        <w:t>.</w:t>
      </w:r>
      <w:r w:rsidR="0092041F">
        <w:t>3</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'{$request.body#/notifUri}':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23E89F5C" w:rsidR="00A00551" w:rsidRPr="008B1C02" w:rsidRDefault="002C2C86" w:rsidP="002C2C86">
      <w:pPr>
        <w:pStyle w:val="PL"/>
      </w:pPr>
      <w:r w:rsidRPr="00133177">
        <w:lastRenderedPageBreak/>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lastRenderedPageBreak/>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lastRenderedPageBreak/>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31DA6905"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Indicates whether the candidate DNAI(s) provided within the candidateDnais attribute are</w:t>
      </w:r>
    </w:p>
    <w:p w14:paraId="22FBB3F1"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 descending priority order, i.e., the lower the array index of the candidateDnais</w:t>
      </w:r>
    </w:p>
    <w:p w14:paraId="2D32F733"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attribute the higher the priority of the respective DNAI.</w:t>
      </w:r>
    </w:p>
    <w:p w14:paraId="1742206B"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true indicates that the candidate DNAI(s) provided within the candidateDnais attribute</w:t>
      </w:r>
    </w:p>
    <w:p w14:paraId="5EE267E2"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in descending priority order.</w:t>
      </w:r>
    </w:p>
    <w:p w14:paraId="2EB84017"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false indicates that the candidate DNAI(s) provided within the candidateDnais attribute</w:t>
      </w:r>
    </w:p>
    <w:p w14:paraId="6D7F76EA"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not in descending priority order.</w:t>
      </w:r>
    </w:p>
    <w:p w14:paraId="4E01D090"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The default value is false if this attribute is omitted.</w:t>
      </w:r>
    </w:p>
    <w:p w14:paraId="36AB1156"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This attribute may only be present if the candidateDnais attribute is also</w:t>
      </w:r>
      <w:r>
        <w:rPr>
          <w:rFonts w:ascii="Courier New" w:hAnsi="Courier New"/>
          <w:sz w:val="16"/>
        </w:rPr>
        <w:t xml:space="preserve"> present and</w:t>
      </w:r>
    </w:p>
    <w:p w14:paraId="5BC4CEBB"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lastRenderedPageBreak/>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lastRenderedPageBreak/>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70945AD3" w14:textId="77777777" w:rsidR="002C6D13" w:rsidRPr="004737E8"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48CC6B87" w14:textId="77777777" w:rsidR="002C6D13"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p>
    <w:p w14:paraId="65460590" w14:textId="77777777" w:rsidR="002C6D13" w:rsidRPr="00882BF1"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lastRenderedPageBreak/>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lastRenderedPageBreak/>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7AAEBD1B" w:rsidR="00AA5070" w:rsidRPr="008B1C02" w:rsidRDefault="00AA5070">
      <w:pPr>
        <w:pStyle w:val="PL"/>
      </w:pPr>
      <w:r w:rsidRPr="008B1C02">
        <w:t xml:space="preserve">  version: 1.</w:t>
      </w:r>
      <w:r w:rsidR="00852A9F">
        <w:t>3</w:t>
      </w:r>
      <w:r w:rsidRPr="008B1C02">
        <w:t>.</w:t>
      </w:r>
      <w:r w:rsidR="00852A9F">
        <w:t>0-alpha.</w:t>
      </w:r>
      <w:r w:rsidR="0092041F">
        <w:t>3</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1C99BC0F"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92041F">
        <w:t>3</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F41A4D2"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lastRenderedPageBreak/>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lastRenderedPageBreak/>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1FCE2582"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lastRenderedPageBreak/>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lastRenderedPageBreak/>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lastRenderedPageBreak/>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lastRenderedPageBreak/>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lastRenderedPageBreak/>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lastRenderedPageBreak/>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lastRenderedPageBreak/>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0C8EC3D5"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5BFB8870"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BAE1288"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4009E4DE" w14:textId="77777777" w:rsidR="000A0109"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569DDCFB"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deviation</w:t>
      </w:r>
      <w:r w:rsidRPr="00F31FE4">
        <w:rPr>
          <w:rFonts w:ascii="Courier New" w:hAnsi="Courier New" w:hint="eastAsia"/>
          <w:sz w:val="16"/>
          <w:lang w:eastAsia="zh-CN"/>
        </w:rPr>
        <w:t>s</w:t>
      </w:r>
      <w:r w:rsidRPr="00F31FE4">
        <w:rPr>
          <w:rFonts w:ascii="Courier New" w:hAnsi="Courier New"/>
          <w:sz w:val="16"/>
        </w:rPr>
        <w:t>:</w:t>
      </w:r>
    </w:p>
    <w:p w14:paraId="01337C34"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F308366"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732DB5D9"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'TS29571_CommonData.yaml#/components/schemas/Uinteger'</w:t>
      </w:r>
    </w:p>
    <w:p w14:paraId="3BA62A59"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lastRenderedPageBreak/>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lastRenderedPageBreak/>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lastRenderedPageBreak/>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lastRenderedPageBreak/>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lastRenderedPageBreak/>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lastRenderedPageBreak/>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lastRenderedPageBreak/>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w:t>
      </w:r>
      <w:r>
        <w:rPr>
          <w:rFonts w:ascii="Courier New" w:hAnsi="Courier New" w:cs="Arial"/>
          <w:sz w:val="16"/>
          <w:szCs w:val="18"/>
          <w:lang w:eastAsia="zh-CN"/>
        </w:rPr>
        <w:t>e2eDelay</w:t>
      </w:r>
      <w:r w:rsidRPr="00D11BE4">
        <w:rPr>
          <w:rFonts w:ascii="Courier New" w:hAnsi="Courier New" w:cs="Arial"/>
          <w:sz w:val="16"/>
          <w:szCs w:val="18"/>
          <w:lang w:eastAsia="zh-CN"/>
        </w:rPr>
        <w:t>Thd</w:t>
      </w:r>
      <w:r w:rsidRPr="00D11BE4">
        <w:rPr>
          <w:rFonts w:ascii="Courier New" w:hAnsi="Courier New"/>
          <w:sz w:val="16"/>
        </w:rPr>
        <w:t>:</w:t>
      </w:r>
    </w:p>
    <w:p w14:paraId="0766280C"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$ref: 'TS29571_CommonData.yaml#/components/schemas/</w:t>
      </w:r>
      <w:r>
        <w:rPr>
          <w:rFonts w:ascii="Courier New" w:hAnsi="Courier New"/>
          <w:sz w:val="16"/>
        </w:rPr>
        <w:t>PacketDelBudget</w:t>
      </w:r>
      <w:r w:rsidRPr="00D11BE4">
        <w:rPr>
          <w:rFonts w:ascii="Courier New" w:hAnsi="Courier New"/>
          <w:sz w:val="16"/>
        </w:rPr>
        <w: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lastRenderedPageBreak/>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lastRenderedPageBreak/>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EAA0FFB"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E3C6681"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12CA020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lastRenderedPageBreak/>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lastRenderedPageBreak/>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lastRenderedPageBreak/>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lastRenderedPageBreak/>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lastRenderedPageBreak/>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lastRenderedPageBreak/>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lastRenderedPageBreak/>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lastRenderedPageBreak/>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lastRenderedPageBreak/>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lastRenderedPageBreak/>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lastRenderedPageBreak/>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lastRenderedPageBreak/>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lastRenderedPageBreak/>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lastRenderedPageBreak/>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lastRenderedPageBreak/>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lastRenderedPageBreak/>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lastRenderedPageBreak/>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lastRenderedPageBreak/>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lastRenderedPageBreak/>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lastRenderedPageBreak/>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lastRenderedPageBreak/>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lastRenderedPageBreak/>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5D340658" w:rsidR="00AA5070" w:rsidRPr="008B1C02" w:rsidRDefault="00AA5070">
      <w:pPr>
        <w:pStyle w:val="PL"/>
      </w:pPr>
      <w:r w:rsidRPr="008B1C02">
        <w:t xml:space="preserve">  version: 1.</w:t>
      </w:r>
      <w:r w:rsidR="00852A9F">
        <w:t>3</w:t>
      </w:r>
      <w:r w:rsidRPr="008B1C02">
        <w:t>.</w:t>
      </w:r>
      <w:r w:rsidR="00852A9F">
        <w:t>0-alpha.</w:t>
      </w:r>
      <w:r w:rsidR="0092041F">
        <w:t>3</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2FE4490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92041F">
        <w:t>3</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lastRenderedPageBreak/>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lastRenderedPageBreak/>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lastRenderedPageBreak/>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lastRenderedPageBreak/>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lastRenderedPageBreak/>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lastRenderedPageBreak/>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lastRenderedPageBreak/>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lastRenderedPageBreak/>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lastRenderedPageBreak/>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lastRenderedPageBreak/>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lastRenderedPageBreak/>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lastRenderedPageBreak/>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8484B38"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uePolEventInfos</w:t>
      </w:r>
    </w:p>
    <w:p w14:paraId="687A972E"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gpsi</w:t>
      </w:r>
    </w:p>
    <w:p w14:paraId="4206B8DF"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lastRenderedPageBreak/>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DFE86B" w14:textId="77777777" w:rsidR="002C20EB" w:rsidRPr="00935C71"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71E99">
        <w:rPr>
          <w:rFonts w:ascii="Courier New" w:hAnsi="Courier New"/>
          <w:sz w:val="16"/>
        </w:rPr>
        <w:t>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lastRenderedPageBreak/>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r>
        <w:rPr>
          <w:lang w:eastAsia="zh-CN"/>
        </w:rPr>
        <w:t>the a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lastRenderedPageBreak/>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lastRenderedPageBreak/>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lastRenderedPageBreak/>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lastRenderedPageBreak/>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lastRenderedPageBreak/>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lastRenderedPageBreak/>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lastRenderedPageBreak/>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lastRenderedPageBreak/>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lastRenderedPageBreak/>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63D2F420"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r w:rsidR="0092041F">
        <w:rPr>
          <w:lang w:val="en-US"/>
        </w:rPr>
        <w:t>4</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2EEC5441"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92041F">
        <w:t>3</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lastRenderedPageBreak/>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lastRenderedPageBreak/>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lastRenderedPageBreak/>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lastRenderedPageBreak/>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lastRenderedPageBreak/>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lastRenderedPageBreak/>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lastRenderedPageBreak/>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lastRenderedPageBreak/>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3B691948"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lastRenderedPageBreak/>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49FBA690"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5631C01F"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lastRenderedPageBreak/>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4DA44EFC"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lastRenderedPageBreak/>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lastRenderedPageBreak/>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15FB1B"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Malgun Gothic"/>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5C7876" w:rsidRDefault="00AF0A6D" w:rsidP="00AF0A6D">
      <w:pPr>
        <w:pStyle w:val="PL"/>
        <w:rPr>
          <w:lang w:val="fr-FR"/>
        </w:rPr>
      </w:pPr>
      <w:r w:rsidRPr="00BD6F46">
        <w:t xml:space="preserve">          </w:t>
      </w:r>
      <w:r w:rsidRPr="005C7876">
        <w:rPr>
          <w:lang w:val="fr-FR"/>
        </w:rPr>
        <w:t>- ACCEPTABLE</w:t>
      </w:r>
    </w:p>
    <w:p w14:paraId="59C9E6FC" w14:textId="77777777" w:rsidR="00AF0A6D" w:rsidRPr="005C7876" w:rsidRDefault="00AF0A6D" w:rsidP="00AF0A6D">
      <w:pPr>
        <w:pStyle w:val="PL"/>
        <w:rPr>
          <w:lang w:val="fr-FR" w:eastAsia="zh-CN"/>
        </w:rPr>
      </w:pPr>
      <w:r w:rsidRPr="005C7876">
        <w:rPr>
          <w:lang w:val="fr-FR"/>
        </w:rPr>
        <w:t xml:space="preserve">          - NON_ACCEPTABLE</w:t>
      </w:r>
    </w:p>
    <w:p w14:paraId="31AF264B" w14:textId="77777777" w:rsidR="00AF0A6D" w:rsidRPr="005C7876" w:rsidRDefault="00AF0A6D" w:rsidP="00AF0A6D">
      <w:pPr>
        <w:pStyle w:val="PL"/>
        <w:rPr>
          <w:lang w:val="fr-FR"/>
        </w:rPr>
      </w:pPr>
      <w:r w:rsidRPr="005C7876">
        <w:rPr>
          <w:lang w:val="fr-FR"/>
        </w:rPr>
        <w:t xml:space="preserve">      - type: string</w:t>
      </w:r>
    </w:p>
    <w:p w14:paraId="275CCF6F" w14:textId="77777777" w:rsidR="00125E00" w:rsidRPr="005C7876" w:rsidRDefault="00125E00" w:rsidP="00125E00">
      <w:pPr>
        <w:pStyle w:val="PL"/>
        <w:rPr>
          <w:lang w:val="fr-FR"/>
        </w:rPr>
      </w:pPr>
      <w:r w:rsidRPr="005C7876">
        <w:rPr>
          <w:lang w:val="fr-FR"/>
        </w:rPr>
        <w:t xml:space="preserve">        description: &gt;</w:t>
      </w:r>
    </w:p>
    <w:p w14:paraId="2E8E940A" w14:textId="77777777" w:rsidR="00DB56E1" w:rsidRPr="008B1C02" w:rsidRDefault="00DB56E1" w:rsidP="00DB56E1">
      <w:pPr>
        <w:pStyle w:val="PL"/>
      </w:pPr>
      <w:r w:rsidRPr="005C7876">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lastRenderedPageBreak/>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lastRenderedPageBreak/>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lastRenderedPageBreak/>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lastRenderedPageBreak/>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4F1CE03D"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r w:rsidR="0092041F">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21D372AE"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92041F">
        <w:t>3</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lastRenderedPageBreak/>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lastRenderedPageBreak/>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lastRenderedPageBreak/>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lastRenderedPageBreak/>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7DDFE455" w14:textId="47E353FA"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71984B2"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59521D2E" w:rsidR="009045F7" w:rsidRPr="00D27E6F" w:rsidRDefault="009045F7" w:rsidP="009045F7">
      <w:pPr>
        <w:pStyle w:val="PL"/>
        <w:rPr>
          <w:rFonts w:cs="Courier New"/>
          <w:szCs w:val="16"/>
        </w:rPr>
      </w:pPr>
      <w:r w:rsidRPr="00D27E6F">
        <w:rPr>
          <w:rFonts w:cs="Courier New"/>
          <w:szCs w:val="16"/>
        </w:rPr>
        <w:lastRenderedPageBreak/>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71EACEAE"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DengXian"/>
          <w:lang w:val="en-US"/>
        </w:rPr>
      </w:pPr>
      <w:r w:rsidRPr="00E0587D">
        <w:rPr>
          <w:rFonts w:eastAsia="DengXian"/>
          <w:lang w:val="en-US"/>
        </w:rPr>
        <w:t>#</w:t>
      </w:r>
    </w:p>
    <w:p w14:paraId="24C20B28" w14:textId="77777777" w:rsidR="003F26AD" w:rsidRPr="00E0587D" w:rsidRDefault="003F26AD" w:rsidP="003F26AD">
      <w:pPr>
        <w:pStyle w:val="PL"/>
        <w:rPr>
          <w:rFonts w:eastAsia="DengXian"/>
          <w:lang w:val="en-US"/>
        </w:rPr>
      </w:pPr>
      <w:r w:rsidRPr="00E0587D">
        <w:rPr>
          <w:rFonts w:eastAsia="DengXian"/>
          <w:lang w:val="en-US"/>
        </w:rPr>
        <w:t># ENUMERATIONS</w:t>
      </w:r>
    </w:p>
    <w:p w14:paraId="4332BC3F" w14:textId="77777777" w:rsidR="003F26AD" w:rsidRDefault="003F26AD" w:rsidP="003F26AD">
      <w:pPr>
        <w:pStyle w:val="PL"/>
        <w:rPr>
          <w:rFonts w:eastAsia="DengXian"/>
          <w:lang w:val="en-US"/>
        </w:rPr>
      </w:pPr>
      <w:r w:rsidRPr="00E0587D">
        <w:rPr>
          <w:rFonts w:eastAsia="DengXian"/>
          <w:lang w:val="en-US"/>
        </w:rPr>
        <w:t>#</w:t>
      </w:r>
    </w:p>
    <w:p w14:paraId="0C6C9801" w14:textId="77777777" w:rsidR="003F26AD" w:rsidRPr="00E0587D" w:rsidRDefault="003F26AD" w:rsidP="003F26AD">
      <w:pPr>
        <w:pStyle w:val="PL"/>
        <w:rPr>
          <w:rFonts w:eastAsia="DengXian"/>
          <w:lang w:val="en-US"/>
        </w:rPr>
      </w:pPr>
    </w:p>
    <w:p w14:paraId="3D100D0B" w14:textId="77777777" w:rsidR="003F26AD" w:rsidRPr="00E0587D" w:rsidRDefault="003F26AD" w:rsidP="003F26AD">
      <w:pPr>
        <w:pStyle w:val="PL"/>
        <w:rPr>
          <w:rFonts w:eastAsia="DengXian"/>
          <w:lang w:val="en-US"/>
        </w:rPr>
      </w:pPr>
      <w:r w:rsidRPr="00E0587D">
        <w:rPr>
          <w:rFonts w:eastAsia="DengXian"/>
          <w:lang w:val="en-US"/>
        </w:rPr>
        <w:t xml:space="preserve">    </w:t>
      </w:r>
      <w:r>
        <w:t>SliceReplType</w:t>
      </w:r>
      <w:r w:rsidRPr="00E0587D">
        <w:rPr>
          <w:rFonts w:eastAsia="DengXian"/>
          <w:lang w:val="en-US"/>
        </w:rPr>
        <w:t>:</w:t>
      </w:r>
    </w:p>
    <w:p w14:paraId="2BD13F0E" w14:textId="77777777" w:rsidR="003F26AD" w:rsidRPr="00E0587D" w:rsidRDefault="003F26AD" w:rsidP="003F26AD">
      <w:pPr>
        <w:pStyle w:val="PL"/>
        <w:rPr>
          <w:rFonts w:eastAsia="DengXian"/>
          <w:lang w:val="en-US"/>
        </w:rPr>
      </w:pPr>
      <w:r w:rsidRPr="00E0587D">
        <w:rPr>
          <w:rFonts w:eastAsia="DengXian"/>
          <w:lang w:val="en-US"/>
        </w:rPr>
        <w:t xml:space="preserve">      anyOf:</w:t>
      </w:r>
    </w:p>
    <w:p w14:paraId="156CD0AF" w14:textId="77777777" w:rsidR="003F26AD" w:rsidRPr="00E0587D" w:rsidRDefault="003F26AD" w:rsidP="003F26AD">
      <w:pPr>
        <w:pStyle w:val="PL"/>
        <w:rPr>
          <w:rFonts w:eastAsia="DengXian"/>
          <w:lang w:val="en-US"/>
        </w:rPr>
      </w:pPr>
      <w:r w:rsidRPr="00E0587D">
        <w:rPr>
          <w:rFonts w:eastAsia="DengXian"/>
          <w:lang w:val="en-US"/>
        </w:rPr>
        <w:t xml:space="preserve">        - type: string</w:t>
      </w:r>
    </w:p>
    <w:p w14:paraId="0A8E7FD3" w14:textId="77777777" w:rsidR="003F26AD" w:rsidRPr="00E0587D" w:rsidRDefault="003F26AD" w:rsidP="003F26AD">
      <w:pPr>
        <w:pStyle w:val="PL"/>
        <w:rPr>
          <w:rFonts w:eastAsia="DengXian"/>
          <w:lang w:val="en-US"/>
        </w:rPr>
      </w:pPr>
      <w:r w:rsidRPr="00E0587D">
        <w:rPr>
          <w:rFonts w:eastAsia="DengXian"/>
          <w:lang w:val="en-US"/>
        </w:rPr>
        <w:t xml:space="preserve">          enum:</w:t>
      </w:r>
    </w:p>
    <w:p w14:paraId="17CA889D" w14:textId="77777777" w:rsidR="003F26AD" w:rsidRDefault="003F26AD" w:rsidP="003F26AD">
      <w:pPr>
        <w:pStyle w:val="PL"/>
        <w:rPr>
          <w:rFonts w:eastAsia="DengXian"/>
          <w:lang w:val="en-US"/>
        </w:rPr>
      </w:pPr>
      <w:r w:rsidRPr="00E0587D">
        <w:rPr>
          <w:rFonts w:eastAsia="DengXian"/>
          <w:lang w:val="en-US"/>
        </w:rPr>
        <w:t xml:space="preserve">          - </w:t>
      </w:r>
      <w:r>
        <w:t>INITIATE_AF_REQ_SLICE_REP</w:t>
      </w:r>
    </w:p>
    <w:p w14:paraId="4FE7A309" w14:textId="77777777" w:rsidR="003F26AD" w:rsidRDefault="003F26AD" w:rsidP="003F26AD">
      <w:pPr>
        <w:pStyle w:val="PL"/>
      </w:pPr>
      <w:r w:rsidRPr="00E0587D">
        <w:rPr>
          <w:rFonts w:eastAsia="DengXian"/>
          <w:lang w:val="en-US"/>
        </w:rPr>
        <w:t xml:space="preserve">          - </w:t>
      </w:r>
      <w:r>
        <w:t>TERMINATE_AF_REQ_SLICE_REP</w:t>
      </w:r>
    </w:p>
    <w:p w14:paraId="04666C5C" w14:textId="77777777" w:rsidR="003F26AD" w:rsidRDefault="003F26AD" w:rsidP="003F26AD">
      <w:pPr>
        <w:pStyle w:val="PL"/>
        <w:rPr>
          <w:rFonts w:eastAsia="DengXian"/>
          <w:lang w:val="en-US"/>
        </w:rPr>
      </w:pPr>
      <w:r w:rsidRPr="00E0587D">
        <w:rPr>
          <w:rFonts w:eastAsia="DengXian"/>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DengXian" w:cs="Arial"/>
          <w:szCs w:val="18"/>
        </w:rPr>
      </w:pPr>
      <w:r>
        <w:t xml:space="preserve">        </w:t>
      </w:r>
      <w:r>
        <w:rPr>
          <w:rFonts w:eastAsia="DengXian"/>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lastRenderedPageBreak/>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E70359" w:rsidRDefault="001503E5" w:rsidP="001503E5">
      <w:pPr>
        <w:pStyle w:val="PL"/>
        <w:rPr>
          <w:lang w:val="fr-FR"/>
        </w:rPr>
      </w:pPr>
      <w:r w:rsidRPr="00E70359">
        <w:rPr>
          <w:lang w:val="fr-FR"/>
        </w:rPr>
        <w:t>info:</w:t>
      </w:r>
    </w:p>
    <w:p w14:paraId="5DCEC6D0" w14:textId="77777777" w:rsidR="001503E5" w:rsidRPr="00E70359" w:rsidRDefault="001503E5" w:rsidP="001503E5">
      <w:pPr>
        <w:pStyle w:val="PL"/>
        <w:rPr>
          <w:lang w:val="fr-FR"/>
        </w:rPr>
      </w:pPr>
      <w:r w:rsidRPr="00E70359">
        <w:rPr>
          <w:lang w:val="fr-FR"/>
        </w:rPr>
        <w:t xml:space="preserve">  title: </w:t>
      </w:r>
      <w:r w:rsidRPr="00E70359">
        <w:rPr>
          <w:rFonts w:cs="Arial"/>
          <w:bCs/>
          <w:lang w:val="fr-FR"/>
        </w:rPr>
        <w:t>AMInfluence</w:t>
      </w:r>
    </w:p>
    <w:p w14:paraId="60ADFC64" w14:textId="5807D4A8" w:rsidR="001503E5" w:rsidRPr="00E70359" w:rsidRDefault="001503E5" w:rsidP="001503E5">
      <w:pPr>
        <w:pStyle w:val="PL"/>
        <w:rPr>
          <w:lang w:val="fr-FR"/>
        </w:rPr>
      </w:pPr>
      <w:r w:rsidRPr="00E70359">
        <w:rPr>
          <w:lang w:val="fr-FR"/>
        </w:rPr>
        <w:t xml:space="preserve">  version: 1.</w:t>
      </w:r>
      <w:r w:rsidR="00CD62FB" w:rsidRPr="00E70359">
        <w:rPr>
          <w:lang w:val="fr-FR"/>
        </w:rPr>
        <w:t>2</w:t>
      </w:r>
      <w:r w:rsidRPr="00E70359">
        <w:rPr>
          <w:lang w:val="fr-FR"/>
        </w:rPr>
        <w:t>.</w:t>
      </w:r>
      <w:r w:rsidR="00582B20" w:rsidRPr="00E70359">
        <w:rPr>
          <w:lang w:val="fr-FR"/>
        </w:rPr>
        <w:t>0</w:t>
      </w:r>
      <w:r w:rsidR="00CD62FB" w:rsidRPr="00E70359">
        <w:rPr>
          <w:lang w:val="fr-FR"/>
        </w:rPr>
        <w:t>-alpha.</w:t>
      </w:r>
      <w:r w:rsidR="0092041F" w:rsidRPr="00E70359">
        <w:rPr>
          <w:lang w:val="fr-FR"/>
        </w:rPr>
        <w:t>2</w:t>
      </w:r>
    </w:p>
    <w:p w14:paraId="0DB87893" w14:textId="77777777" w:rsidR="001503E5" w:rsidRPr="00E70359" w:rsidRDefault="001503E5" w:rsidP="001503E5">
      <w:pPr>
        <w:pStyle w:val="PL"/>
        <w:rPr>
          <w:lang w:val="fr-FR"/>
        </w:rPr>
      </w:pPr>
      <w:r w:rsidRPr="00E70359">
        <w:rPr>
          <w:lang w:val="fr-FR"/>
        </w:rPr>
        <w:t xml:space="preserve">  description: |</w:t>
      </w:r>
    </w:p>
    <w:p w14:paraId="78F6569F" w14:textId="77777777" w:rsidR="001503E5" w:rsidRPr="00E70359" w:rsidRDefault="001503E5" w:rsidP="001503E5">
      <w:pPr>
        <w:pStyle w:val="PL"/>
        <w:rPr>
          <w:lang w:val="fr-FR"/>
        </w:rPr>
      </w:pPr>
      <w:r w:rsidRPr="00E70359">
        <w:rPr>
          <w:lang w:val="fr-FR"/>
        </w:rPr>
        <w:t xml:space="preserve">    </w:t>
      </w:r>
      <w:r w:rsidRPr="00E70359">
        <w:rPr>
          <w:rFonts w:cs="Arial"/>
          <w:bCs/>
          <w:lang w:val="fr-FR"/>
        </w:rPr>
        <w:t>AMInfluence</w:t>
      </w:r>
      <w:r w:rsidRPr="00E70359">
        <w:rPr>
          <w:lang w:val="fr-FR"/>
        </w:rPr>
        <w:t xml:space="preserve"> API Service.</w:t>
      </w:r>
      <w:r w:rsidR="008153D5" w:rsidRPr="00E70359">
        <w:rPr>
          <w:lang w:val="fr-FR"/>
        </w:rPr>
        <w:t xml:space="preserve">  </w:t>
      </w:r>
    </w:p>
    <w:p w14:paraId="1D660CF2" w14:textId="243DB37C" w:rsidR="001503E5" w:rsidRPr="008B1C02" w:rsidRDefault="001503E5" w:rsidP="001503E5">
      <w:pPr>
        <w:pStyle w:val="PL"/>
      </w:pPr>
      <w:r w:rsidRPr="00E70359">
        <w:rPr>
          <w:lang w:val="fr-FR"/>
        </w:rPr>
        <w:t xml:space="preserve">    </w:t>
      </w:r>
      <w:r w:rsidRPr="008B1C02">
        <w:t xml:space="preserve">©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3F761D2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r w:rsidR="0092041F">
        <w:rPr>
          <w:rFonts w:eastAsia="DengXian"/>
        </w:rPr>
        <w:t>3</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6A7CE9DE" w14:textId="77777777" w:rsidR="008705F7" w:rsidRPr="008B1C02" w:rsidRDefault="001503E5" w:rsidP="008705F7">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p w14:paraId="5524DEC3" w14:textId="31493F21"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lastRenderedPageBreak/>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4C0EE5F4" w14:textId="6207A649"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2C02DCA"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lastRenderedPageBreak/>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7DC1281" w14:textId="77777777"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00BED016" w14:textId="4E332751" w:rsidR="00F23646" w:rsidRPr="008B1C02" w:rsidRDefault="00F23646" w:rsidP="00F23646">
      <w:pPr>
        <w:pStyle w:val="PL"/>
      </w:pPr>
      <w:r w:rsidRPr="008B1C02">
        <w:t xml:space="preserve">          $ref: 'TS29534_Npcf_AMPolicyAuthorization.yaml#/components/schemas/</w:t>
      </w:r>
      <w:r>
        <w:rPr>
          <w:rFonts w:cs="Courier New"/>
          <w:szCs w:val="16"/>
        </w:rPr>
        <w:t>SliceReplOutcome</w:t>
      </w:r>
      <w:r w:rsidR="003F26AD">
        <w:rPr>
          <w:rFonts w:cs="Courier New"/>
          <w:szCs w:val="16"/>
        </w:rPr>
        <w:t>Info</w:t>
      </w:r>
      <w:r w:rsidRPr="008B1C02">
        <w:t>'</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51A98EA0"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70D16DDC"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2D7073AE"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lastRenderedPageBreak/>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lastRenderedPageBreak/>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lastRenderedPageBreak/>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lastRenderedPageBreak/>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4E129D45" w:rsidR="0094086C" w:rsidRPr="008B1C02" w:rsidRDefault="0094086C" w:rsidP="0094086C">
      <w:pPr>
        <w:pStyle w:val="PL"/>
      </w:pPr>
      <w:r w:rsidRPr="008B1C02">
        <w:t xml:space="preserve">  version: 1.</w:t>
      </w:r>
      <w:r w:rsidR="00AA56B4">
        <w:t>3</w:t>
      </w:r>
      <w:r w:rsidRPr="008B1C02">
        <w:t>.</w:t>
      </w:r>
      <w:r w:rsidR="007F48A9">
        <w:t>0</w:t>
      </w:r>
      <w:r w:rsidR="00AA56B4">
        <w:t>-alpha.</w:t>
      </w:r>
      <w:r w:rsidR="0092041F">
        <w:t>2</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3B284FB6"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92041F">
        <w:t>3</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lastRenderedPageBreak/>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lastRenderedPageBreak/>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lastRenderedPageBreak/>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lastRenderedPageBreak/>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lastRenderedPageBreak/>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lastRenderedPageBreak/>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lastRenderedPageBreak/>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lastRenderedPageBreak/>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lastRenderedPageBreak/>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lastRenderedPageBreak/>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1486C552"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r w:rsidR="0092041F">
        <w:rPr>
          <w:lang w:val="en-US"/>
        </w:rPr>
        <w:t>3</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lastRenderedPageBreak/>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114CAA37"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92041F">
        <w:t>3</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lastRenderedPageBreak/>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lastRenderedPageBreak/>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lastRenderedPageBreak/>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452AC823"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154CBD7C"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3C0DFE90"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FEB9CD8"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0CED1610"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E74269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F8A92C"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067ED9D3"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4B772927"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5728B2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0651CDD6"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lastRenderedPageBreak/>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272"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272"/>
    </w:p>
    <w:p w14:paraId="5C22E4FF" w14:textId="77777777" w:rsidR="00CC6A96" w:rsidRDefault="00CC6A96" w:rsidP="00CC6A96">
      <w:pPr>
        <w:pStyle w:val="PL"/>
      </w:pPr>
      <w:r>
        <w:t xml:space="preserve">        </w:t>
      </w:r>
      <w:bookmarkStart w:id="273"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273"/>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lastRenderedPageBreak/>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4" w:name="_Toc114212762"/>
      <w:bookmarkStart w:id="275" w:name="_Toc122117151"/>
      <w:bookmarkStart w:id="276" w:name="_Toc114212763"/>
      <w:bookmarkStart w:id="277"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lastRenderedPageBreak/>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lastRenderedPageBreak/>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lastRenderedPageBreak/>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lastRenderedPageBreak/>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lastRenderedPageBreak/>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lastRenderedPageBreak/>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lastRenderedPageBreak/>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0B523CB9"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.0</w:t>
      </w:r>
      <w:r w:rsidR="0092041F">
        <w:rPr>
          <w:lang w:val="en-US"/>
        </w:rPr>
        <w:t>-alpha.1</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6CF03E9A" w:rsidR="00672CDA" w:rsidRPr="008B1C02" w:rsidRDefault="00672CDA" w:rsidP="00672CDA">
      <w:pPr>
        <w:pStyle w:val="PL"/>
      </w:pPr>
      <w:r w:rsidRPr="008B1C02">
        <w:t xml:space="preserve">    © 202</w:t>
      </w:r>
      <w:r w:rsidR="0092041F">
        <w:t>5</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595EEB6" w:rsidR="00672CDA" w:rsidRPr="008B1C02" w:rsidRDefault="00672CDA" w:rsidP="00672CDA">
      <w:pPr>
        <w:pStyle w:val="PL"/>
      </w:pPr>
      <w:r w:rsidRPr="008B1C02">
        <w:t xml:space="preserve">    3GPP TS 29.522 V1</w:t>
      </w:r>
      <w:r w:rsidR="0092041F">
        <w:t>9</w:t>
      </w:r>
      <w:r w:rsidRPr="008B1C02">
        <w:t>.</w:t>
      </w:r>
      <w:r w:rsidR="0092041F">
        <w:t>3</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lastRenderedPageBreak/>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lastRenderedPageBreak/>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lastRenderedPageBreak/>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lastRenderedPageBreak/>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lastRenderedPageBreak/>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lastRenderedPageBreak/>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lastRenderedPageBreak/>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lastRenderedPageBreak/>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lastRenderedPageBreak/>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498EDA0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45F5E53B" w:rsidR="00A3753A" w:rsidRPr="008B1C02" w:rsidRDefault="00A3753A" w:rsidP="00A3753A">
      <w:pPr>
        <w:pStyle w:val="PL"/>
      </w:pPr>
      <w:r w:rsidRPr="008B1C02">
        <w:t xml:space="preserve">  description: 3GPP TS 29.522 V1</w:t>
      </w:r>
      <w:r w:rsidR="00CD62FB">
        <w:t>9</w:t>
      </w:r>
      <w:r w:rsidRPr="008B1C02">
        <w:t>.</w:t>
      </w:r>
      <w:r w:rsidR="00CD62FB">
        <w:t>2</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lastRenderedPageBreak/>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lastRenderedPageBreak/>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lastRenderedPageBreak/>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lastRenderedPageBreak/>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lastRenderedPageBreak/>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lastRenderedPageBreak/>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lastRenderedPageBreak/>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lastRenderedPageBreak/>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lastRenderedPageBreak/>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lastRenderedPageBreak/>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lastRenderedPageBreak/>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lastRenderedPageBreak/>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0567DA69" w:rsidR="00352149" w:rsidRPr="008B1C02" w:rsidRDefault="00352149" w:rsidP="00352149">
      <w:pPr>
        <w:pStyle w:val="PL"/>
      </w:pPr>
      <w:r w:rsidRPr="008B1C02">
        <w:t xml:space="preserve">  version: 1.</w:t>
      </w:r>
      <w:r w:rsidR="006F1816">
        <w:t>2</w:t>
      </w:r>
      <w:r w:rsidRPr="008B1C02">
        <w:t>.</w:t>
      </w:r>
      <w:r w:rsidR="007F48A9">
        <w:t>0</w:t>
      </w:r>
      <w:r w:rsidR="006F1816">
        <w:t>-alpha.1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076071AE" w:rsidR="00352149" w:rsidRPr="008B1C02" w:rsidRDefault="00352149" w:rsidP="00352149">
      <w:pPr>
        <w:pStyle w:val="PL"/>
      </w:pPr>
      <w:r w:rsidRPr="008B1C02">
        <w:t xml:space="preserve">    3GPP TS 29.522 V1</w:t>
      </w:r>
      <w:r w:rsidR="006F1816">
        <w:t>9</w:t>
      </w:r>
      <w:r w:rsidRPr="008B1C02">
        <w:t>.</w:t>
      </w:r>
      <w:r w:rsidR="006F1816">
        <w:t>2</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lastRenderedPageBreak/>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lastRenderedPageBreak/>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lastRenderedPageBreak/>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lastRenderedPageBreak/>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lastRenderedPageBreak/>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lastRenderedPageBreak/>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lastRenderedPageBreak/>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lastRenderedPageBreak/>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lastRenderedPageBreak/>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lastRenderedPageBreak/>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13F3AEE9" w:rsidR="00C81D33" w:rsidRPr="008B1C02" w:rsidRDefault="00C81D33" w:rsidP="00C81D33">
      <w:pPr>
        <w:pStyle w:val="PL"/>
      </w:pPr>
      <w:r w:rsidRPr="008B1C02">
        <w:t xml:space="preserve">  version: 1.</w:t>
      </w:r>
      <w:r w:rsidR="0092041F">
        <w:t>2</w:t>
      </w:r>
      <w:r w:rsidRPr="008B1C02">
        <w:t>.</w:t>
      </w:r>
      <w:r w:rsidR="006C03E4">
        <w:t>0</w:t>
      </w:r>
      <w:r w:rsidR="0092041F">
        <w:t>-alpha.1</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0689DE9D" w:rsidR="00C81D33" w:rsidRPr="008B1C02" w:rsidRDefault="00C81D33" w:rsidP="00C81D33">
      <w:pPr>
        <w:pStyle w:val="PL"/>
      </w:pPr>
      <w:r w:rsidRPr="008B1C02">
        <w:t xml:space="preserve">    © </w:t>
      </w:r>
      <w:r w:rsidR="00907EA0" w:rsidRPr="008B1C02">
        <w:t>202</w:t>
      </w:r>
      <w:r w:rsidR="0092041F">
        <w:t>5</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6649E4E8" w:rsidR="00C81D33" w:rsidRPr="008B1C02" w:rsidRDefault="00C81D33" w:rsidP="00C81D33">
      <w:pPr>
        <w:pStyle w:val="PL"/>
      </w:pPr>
      <w:r w:rsidRPr="008B1C02">
        <w:t xml:space="preserve">    3GPP TS 29.522 V1</w:t>
      </w:r>
      <w:r w:rsidR="0092041F">
        <w:t>9</w:t>
      </w:r>
      <w:r w:rsidRPr="008B1C02">
        <w:t>.</w:t>
      </w:r>
      <w:r w:rsidR="0092041F">
        <w:t>3</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lastRenderedPageBreak/>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5C7876" w:rsidRDefault="00C81D33" w:rsidP="00C81D33">
      <w:pPr>
        <w:pStyle w:val="PL"/>
        <w:rPr>
          <w:lang w:val="fr-FR"/>
        </w:rPr>
      </w:pPr>
      <w:r w:rsidRPr="008B1C02">
        <w:t xml:space="preserve">            </w:t>
      </w:r>
      <w:r w:rsidRPr="005C7876">
        <w:rPr>
          <w:lang w:val="fr-FR"/>
        </w:rPr>
        <w:t>Subscription resource.</w:t>
      </w:r>
    </w:p>
    <w:p w14:paraId="3B29E98C" w14:textId="77777777" w:rsidR="00C81D33" w:rsidRPr="005C7876" w:rsidRDefault="00C81D33" w:rsidP="00C81D33">
      <w:pPr>
        <w:pStyle w:val="PL"/>
        <w:rPr>
          <w:lang w:val="fr-FR"/>
        </w:rPr>
      </w:pPr>
      <w:r w:rsidRPr="005C7876">
        <w:rPr>
          <w:lang w:val="fr-FR"/>
        </w:rPr>
        <w:t xml:space="preserve">          content:</w:t>
      </w:r>
    </w:p>
    <w:p w14:paraId="51F1773A" w14:textId="77777777" w:rsidR="00C81D33" w:rsidRPr="005C7876" w:rsidRDefault="00C81D33" w:rsidP="00C81D33">
      <w:pPr>
        <w:pStyle w:val="PL"/>
        <w:rPr>
          <w:lang w:val="fr-FR"/>
        </w:rPr>
      </w:pPr>
      <w:r w:rsidRPr="005C7876">
        <w:rPr>
          <w:lang w:val="fr-FR"/>
        </w:rPr>
        <w:t xml:space="preserve">            application/json:</w:t>
      </w:r>
    </w:p>
    <w:p w14:paraId="3777BDF8" w14:textId="77777777" w:rsidR="00C81D33" w:rsidRPr="008B1C02" w:rsidRDefault="00C81D33" w:rsidP="00C81D33">
      <w:pPr>
        <w:pStyle w:val="PL"/>
      </w:pPr>
      <w:r w:rsidRPr="005C7876">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lastRenderedPageBreak/>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lastRenderedPageBreak/>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lastRenderedPageBreak/>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085666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0-alpha.1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2186E1C1" w:rsidR="006C12D4" w:rsidRDefault="006C12D4" w:rsidP="006C12D4">
      <w:pPr>
        <w:pStyle w:val="PL"/>
      </w:pPr>
      <w:r>
        <w:t xml:space="preserve">    3GPP TS 29.522 V1</w:t>
      </w:r>
      <w:r w:rsidR="00CB0352">
        <w:t>9</w:t>
      </w:r>
      <w:r>
        <w:t>.</w:t>
      </w:r>
      <w:r w:rsidR="00CB0352">
        <w:t>2</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lastRenderedPageBreak/>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lastRenderedPageBreak/>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lastRenderedPageBreak/>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lastRenderedPageBreak/>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lastRenderedPageBreak/>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lastRenderedPageBreak/>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lastRenderedPageBreak/>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lastRenderedPageBreak/>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lastRenderedPageBreak/>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lastRenderedPageBreak/>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lastRenderedPageBreak/>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lastRenderedPageBreak/>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lastRenderedPageBreak/>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lastRenderedPageBreak/>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3BDF74AB" w:rsidR="003C3E05" w:rsidRPr="008B1C02" w:rsidRDefault="003C3E05" w:rsidP="003C3E05">
      <w:pPr>
        <w:pStyle w:val="PL"/>
      </w:pPr>
      <w:r w:rsidRPr="008B1C02">
        <w:t xml:space="preserve">  version: 1.</w:t>
      </w:r>
      <w:r w:rsidR="004E03C2">
        <w:t>1</w:t>
      </w:r>
      <w:r w:rsidRPr="008B1C02">
        <w:t>.</w:t>
      </w:r>
      <w:r>
        <w:t>0</w:t>
      </w:r>
      <w:r w:rsidR="004E03C2">
        <w:t>-alpha.1</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068B9C8A" w:rsidR="003C3E05" w:rsidRPr="008B1C02" w:rsidRDefault="003C3E05" w:rsidP="003C3E05">
      <w:pPr>
        <w:pStyle w:val="PL"/>
      </w:pPr>
      <w:r w:rsidRPr="008B1C02">
        <w:t xml:space="preserve">    © 202</w:t>
      </w:r>
      <w:r w:rsidR="004E03C2">
        <w:t>5</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0662551A" w:rsidR="003C3E05" w:rsidRPr="008B1C02" w:rsidRDefault="003C3E05" w:rsidP="003C3E05">
      <w:pPr>
        <w:pStyle w:val="PL"/>
      </w:pPr>
      <w:r w:rsidRPr="008B1C02">
        <w:t xml:space="preserve">    3GPP TS 29.522 V1</w:t>
      </w:r>
      <w:r w:rsidR="004E03C2">
        <w:t>9</w:t>
      </w:r>
      <w:r w:rsidRPr="008B1C02">
        <w:t>.</w:t>
      </w:r>
      <w:r w:rsidR="004E03C2">
        <w:t>3</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lastRenderedPageBreak/>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lastRenderedPageBreak/>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lastRenderedPageBreak/>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lastRenderedPageBreak/>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lastRenderedPageBreak/>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lastRenderedPageBreak/>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lastRenderedPageBreak/>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lastRenderedPageBreak/>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lastRenderedPageBreak/>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lastRenderedPageBreak/>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lastRenderedPageBreak/>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lastRenderedPageBreak/>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lastRenderedPageBreak/>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lastRenderedPageBreak/>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lastRenderedPageBreak/>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lastRenderedPageBreak/>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lastRenderedPageBreak/>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lastRenderedPageBreak/>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lastRenderedPageBreak/>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lastRenderedPageBreak/>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lastRenderedPageBreak/>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05678D8E"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r w:rsidR="005A7465">
        <w:rPr>
          <w:lang w:val="en-US"/>
        </w:rPr>
        <w:t>3</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0AE4285" w:rsidR="00FB28D6" w:rsidRPr="008B1C02" w:rsidRDefault="00FB28D6" w:rsidP="00FB28D6">
      <w:pPr>
        <w:pStyle w:val="PL"/>
      </w:pPr>
      <w:r w:rsidRPr="008B1C02">
        <w:t xml:space="preserve">  description: 3GPP TS 29.522 V1</w:t>
      </w:r>
      <w:r w:rsidR="00A05156">
        <w:t>9</w:t>
      </w:r>
      <w:r w:rsidRPr="008B1C02">
        <w:t>.</w:t>
      </w:r>
      <w:r w:rsidR="005A7465">
        <w:t>3</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lastRenderedPageBreak/>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lastRenderedPageBreak/>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lastRenderedPageBreak/>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r>
        <w:t>.</w:t>
      </w:r>
      <w:r w:rsidR="005C1AF5">
        <w:t xml:space="preserve"> </w:t>
      </w:r>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lastRenderedPageBreak/>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lastRenderedPageBreak/>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83AE286"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36111269"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lastRenderedPageBreak/>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lastRenderedPageBreak/>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lastRenderedPageBreak/>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lastRenderedPageBreak/>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lastRenderedPageBreak/>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lastRenderedPageBreak/>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lastRenderedPageBreak/>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lastRenderedPageBreak/>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lastRenderedPageBreak/>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lastRenderedPageBreak/>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14A9FA7" w:rsidR="009E2F8D" w:rsidRDefault="009E2F8D" w:rsidP="009E2F8D">
      <w:pPr>
        <w:pStyle w:val="PL"/>
        <w:rPr>
          <w:lang w:eastAsia="zh-CN"/>
        </w:rPr>
      </w:pPr>
      <w:r>
        <w:rPr>
          <w:lang w:eastAsia="zh-CN"/>
        </w:rPr>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230584EF"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lastRenderedPageBreak/>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lastRenderedPageBreak/>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lastRenderedPageBreak/>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lastRenderedPageBreak/>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340"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47FC16EB"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2D0807DE"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sidR="005A7465">
        <w:rPr>
          <w:rFonts w:eastAsia="DengXian"/>
          <w:lang w:val="en-US"/>
        </w:rPr>
        <w:t>3</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lastRenderedPageBreak/>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2822A8F7"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sidR="005A7465">
        <w:rPr>
          <w:rFonts w:eastAsia="Malgun Gothic"/>
          <w:lang w:val="en-US" w:eastAsia="ko-KR"/>
        </w:rPr>
        <w:t>3</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54B8D2FD"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r w:rsidR="00DD0059">
        <w:rPr>
          <w:rFonts w:eastAsia="DengXian"/>
          <w:lang w:val="en-US"/>
        </w:rPr>
        <w:t>a</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lastRenderedPageBreak/>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lastRenderedPageBreak/>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lastRenderedPageBreak/>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518303C8"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2A3501A0"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4E8C152A"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6F14D561"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0D4AE460"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_CommonData.yaml#/components/responses/403'</w:t>
      </w:r>
    </w:p>
    <w:p w14:paraId="3A5B4102" w14:textId="77777777" w:rsidR="00FF6EF4" w:rsidRDefault="00FF6EF4" w:rsidP="00FF6EF4">
      <w:pPr>
        <w:pStyle w:val="PL"/>
      </w:pPr>
      <w:r>
        <w:t xml:space="preserve">        '404':</w:t>
      </w:r>
    </w:p>
    <w:p w14:paraId="59D9CFDA" w14:textId="0D27ED5A"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FC94B32"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78568B29"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2B25A778"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5E967EEF"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_CommonData.yaml#/components/responses/429'</w:t>
      </w:r>
    </w:p>
    <w:p w14:paraId="2F5AE872" w14:textId="77777777" w:rsidR="00FF6EF4" w:rsidRDefault="00FF6EF4" w:rsidP="00FF6EF4">
      <w:pPr>
        <w:pStyle w:val="PL"/>
      </w:pPr>
      <w:r>
        <w:t xml:space="preserve">        '500':</w:t>
      </w:r>
    </w:p>
    <w:p w14:paraId="4D942951" w14:textId="4E907695"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2F31750D"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17643E47"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lastRenderedPageBreak/>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6E36CC0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473D0546"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0B003037"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21466308"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2451F476"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_CommonData.yaml#/components/responses/403'</w:t>
      </w:r>
    </w:p>
    <w:p w14:paraId="77571E25" w14:textId="77777777" w:rsidR="006244E8" w:rsidRDefault="006244E8" w:rsidP="006244E8">
      <w:pPr>
        <w:pStyle w:val="PL"/>
      </w:pPr>
      <w:r>
        <w:t xml:space="preserve">        '404':</w:t>
      </w:r>
    </w:p>
    <w:p w14:paraId="642C6E6B" w14:textId="771C2270"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0D621F26"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_CommonData.yaml#/components/responses/429'</w:t>
      </w:r>
    </w:p>
    <w:p w14:paraId="5D01E31A" w14:textId="77777777" w:rsidR="006244E8" w:rsidRDefault="006244E8" w:rsidP="006244E8">
      <w:pPr>
        <w:pStyle w:val="PL"/>
      </w:pPr>
      <w:r>
        <w:t xml:space="preserve">        '500':</w:t>
      </w:r>
    </w:p>
    <w:p w14:paraId="2C724C8A" w14:textId="08519D0B"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45942B83"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05613C2"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lastRenderedPageBreak/>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monitorMode</w:t>
      </w:r>
      <w:r w:rsidRPr="004B2A0A">
        <w:rPr>
          <w:rFonts w:eastAsia="DengXian"/>
          <w:lang w:val="en-US"/>
        </w:rPr>
        <w:t>:</w:t>
      </w:r>
    </w:p>
    <w:p w14:paraId="34DCA676" w14:textId="77777777" w:rsidR="00E40024" w:rsidRDefault="00E40024" w:rsidP="00E40024">
      <w:pPr>
        <w:pStyle w:val="PL"/>
        <w:rPr>
          <w:rFonts w:eastAsia="DengXian"/>
          <w:lang w:val="en-US"/>
        </w:rPr>
      </w:pPr>
      <w:r w:rsidRPr="004B2A0A">
        <w:rPr>
          <w:rFonts w:eastAsia="DengXian"/>
          <w:lang w:val="en-US"/>
        </w:rPr>
        <w:t xml:space="preserve">          $ref: '#/components/schemas/</w:t>
      </w:r>
      <w:r>
        <w:rPr>
          <w:rFonts w:eastAsia="DengXian"/>
          <w:lang w:val="en-US"/>
        </w:rPr>
        <w:t>MonitoringMode</w:t>
      </w:r>
      <w:r w:rsidRPr="004B2A0A">
        <w:rPr>
          <w:rFonts w:eastAsia="DengXian"/>
          <w:lang w:val="en-US"/>
        </w:rPr>
        <w:t>'</w:t>
      </w:r>
    </w:p>
    <w:p w14:paraId="0FEAC207"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environUavs</w:t>
      </w:r>
      <w:r w:rsidRPr="004B2A0A">
        <w:rPr>
          <w:rFonts w:eastAsia="DengXian"/>
          <w:lang w:val="en-US"/>
        </w:rPr>
        <w:t>:</w:t>
      </w:r>
    </w:p>
    <w:p w14:paraId="3C22531F" w14:textId="77777777" w:rsidR="00E40024" w:rsidRPr="004B2A0A" w:rsidRDefault="00E40024" w:rsidP="00E40024">
      <w:pPr>
        <w:pStyle w:val="PL"/>
        <w:rPr>
          <w:rFonts w:eastAsia="DengXian"/>
          <w:lang w:val="en-US"/>
        </w:rPr>
      </w:pPr>
      <w:r w:rsidRPr="004B2A0A">
        <w:rPr>
          <w:rFonts w:eastAsia="DengXian"/>
          <w:lang w:val="en-US"/>
        </w:rPr>
        <w:t xml:space="preserve">          type: array</w:t>
      </w:r>
    </w:p>
    <w:p w14:paraId="0BDB982B" w14:textId="77777777" w:rsidR="00E40024" w:rsidRPr="004B2A0A" w:rsidRDefault="00E40024" w:rsidP="00E40024">
      <w:pPr>
        <w:pStyle w:val="PL"/>
        <w:rPr>
          <w:rFonts w:eastAsia="DengXian"/>
          <w:lang w:val="en-US"/>
        </w:rPr>
      </w:pPr>
      <w:r w:rsidRPr="004B2A0A">
        <w:rPr>
          <w:rFonts w:eastAsia="DengXian"/>
          <w:lang w:val="en-US"/>
        </w:rPr>
        <w:t xml:space="preserve">          items:</w:t>
      </w:r>
    </w:p>
    <w:p w14:paraId="02695D2D" w14:textId="77777777" w:rsidR="00E40024" w:rsidRPr="004B2A0A" w:rsidRDefault="00E40024" w:rsidP="00E40024">
      <w:pPr>
        <w:pStyle w:val="PL"/>
        <w:rPr>
          <w:rFonts w:eastAsia="DengXian"/>
          <w:lang w:val="en-US"/>
        </w:rPr>
      </w:pPr>
      <w:r w:rsidRPr="004B2A0A">
        <w:rPr>
          <w:rFonts w:eastAsia="DengXian"/>
          <w:lang w:val="en-US"/>
        </w:rPr>
        <w:t xml:space="preserve">            $ref: 'TS29571_CommonData.yaml#/components/schemas/Gpsi'</w:t>
      </w:r>
    </w:p>
    <w:p w14:paraId="1F2839A0" w14:textId="77777777" w:rsidR="00E40024" w:rsidRDefault="00E40024" w:rsidP="00E40024">
      <w:pPr>
        <w:pStyle w:val="PL"/>
        <w:rPr>
          <w:rFonts w:eastAsia="DengXian"/>
          <w:lang w:val="en-US"/>
        </w:rPr>
      </w:pPr>
      <w:r w:rsidRPr="004B2A0A">
        <w:rPr>
          <w:rFonts w:eastAsia="DengXian"/>
          <w:lang w:val="en-US"/>
        </w:rPr>
        <w:t xml:space="preserve">          minItems: 1</w:t>
      </w:r>
    </w:p>
    <w:p w14:paraId="65378465"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preSetDistance</w:t>
      </w:r>
      <w:r w:rsidRPr="000102AC">
        <w:rPr>
          <w:rFonts w:eastAsia="DengXian"/>
          <w:lang w:val="en-US"/>
        </w:rPr>
        <w:t>:</w:t>
      </w:r>
    </w:p>
    <w:p w14:paraId="1DDEFC4C" w14:textId="77777777" w:rsidR="00E40024" w:rsidRDefault="00E40024" w:rsidP="00E40024">
      <w:pPr>
        <w:pStyle w:val="PL"/>
        <w:rPr>
          <w:rFonts w:eastAsia="DengXian"/>
          <w:lang w:val="en-US"/>
        </w:rPr>
      </w:pPr>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p>
    <w:p w14:paraId="0E81AEC7"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qosSustReq</w:t>
      </w:r>
      <w:r w:rsidRPr="000102AC">
        <w:rPr>
          <w:rFonts w:eastAsia="DengXian"/>
          <w:lang w:val="en-US"/>
        </w:rPr>
        <w:t>:</w:t>
      </w:r>
    </w:p>
    <w:p w14:paraId="201AC07E" w14:textId="77777777" w:rsidR="00E40024" w:rsidRDefault="00E40024" w:rsidP="00E40024">
      <w:pPr>
        <w:pStyle w:val="PL"/>
        <w:rPr>
          <w:rFonts w:eastAsia="DengXian"/>
          <w:lang w:val="en-US"/>
        </w:rPr>
      </w:pPr>
      <w:r w:rsidRPr="000102AC">
        <w:rPr>
          <w:rFonts w:eastAsia="DengXian"/>
          <w:lang w:val="en-US"/>
        </w:rPr>
        <w:t xml:space="preserve">          $ref: 'TS29522_AnalyticsExposure.yaml#/components/schemas/AnalyticsEventFilter'</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6140EB24" w:rsidR="003121FA" w:rsidRDefault="003121FA" w:rsidP="003121FA">
      <w:pPr>
        <w:pStyle w:val="PL"/>
        <w:rPr>
          <w:rFonts w:eastAsia="DengXian"/>
          <w:lang w:val="en-US"/>
        </w:rPr>
      </w:pPr>
      <w:r w:rsidRPr="00E0587D">
        <w:rPr>
          <w:rFonts w:eastAsia="DengXian"/>
          <w:lang w:val="en-US"/>
        </w:rPr>
        <w:t xml:space="preserve">        </w:t>
      </w:r>
      <w:r>
        <w:rPr>
          <w:lang w:eastAsia="zh-CN"/>
        </w:rPr>
        <w:t>alt</w:t>
      </w:r>
      <w:r w:rsidR="00D5609E">
        <w:rPr>
          <w:lang w:eastAsia="zh-CN"/>
        </w:rPr>
        <w:t>itude</w:t>
      </w:r>
      <w:r>
        <w:rPr>
          <w:lang w:eastAsia="zh-CN"/>
        </w:rPr>
        <w:t>Rep</w:t>
      </w:r>
      <w:r w:rsidRPr="00E0587D">
        <w:rPr>
          <w:rFonts w:eastAsia="DengXian"/>
          <w:lang w:val="en-US"/>
        </w:rPr>
        <w:t>:</w:t>
      </w:r>
    </w:p>
    <w:p w14:paraId="2C8BD1D6" w14:textId="77777777" w:rsidR="003121FA" w:rsidRDefault="003121FA" w:rsidP="003121FA">
      <w:pPr>
        <w:pStyle w:val="PL"/>
      </w:pPr>
      <w:r>
        <w:lastRenderedPageBreak/>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DengXian"/>
          <w:lang w:val="en-US"/>
        </w:rPr>
      </w:pPr>
      <w:r w:rsidRPr="00F35FCB">
        <w:rPr>
          <w:rFonts w:eastAsia="DengXian"/>
          <w:lang w:val="en-US"/>
        </w:rPr>
        <w:t xml:space="preserve">        altitudeRepReq</w:t>
      </w:r>
      <w:r>
        <w:rPr>
          <w:rFonts w:eastAsia="DengXian"/>
          <w:lang w:val="en-US"/>
        </w:rPr>
        <w:t>s</w:t>
      </w:r>
      <w:r w:rsidRPr="00F35FCB">
        <w:rPr>
          <w:rFonts w:eastAsia="DengXian"/>
          <w:lang w:val="en-US"/>
        </w:rPr>
        <w:t>:</w:t>
      </w:r>
    </w:p>
    <w:p w14:paraId="46B42875" w14:textId="77777777" w:rsidR="003032DB" w:rsidRDefault="003032DB" w:rsidP="003032DB">
      <w:pPr>
        <w:pStyle w:val="PL"/>
        <w:rPr>
          <w:rFonts w:eastAsia="DengXian"/>
          <w:lang w:val="en-US"/>
        </w:rPr>
      </w:pPr>
      <w:r w:rsidRPr="00F35FCB">
        <w:rPr>
          <w:rFonts w:eastAsia="DengXian"/>
          <w:lang w:val="en-US"/>
        </w:rPr>
        <w:t xml:space="preserve">          $ref: '#/components/schemas/AltitudeRepReqs'</w:t>
      </w:r>
    </w:p>
    <w:p w14:paraId="0880E780" w14:textId="77777777" w:rsidR="003032DB" w:rsidRPr="000418BB" w:rsidRDefault="003032DB" w:rsidP="003032DB">
      <w:pPr>
        <w:pStyle w:val="PL"/>
        <w:rPr>
          <w:rFonts w:eastAsia="DengXian"/>
          <w:lang w:val="en-US"/>
        </w:rPr>
      </w:pPr>
      <w:r w:rsidRPr="000418BB">
        <w:rPr>
          <w:rFonts w:eastAsia="DengXian"/>
          <w:lang w:val="en-US"/>
        </w:rPr>
        <w:t xml:space="preserve">        stopAltRepInd:</w:t>
      </w:r>
    </w:p>
    <w:p w14:paraId="543DC88E" w14:textId="77777777" w:rsidR="003032DB" w:rsidRPr="000418BB" w:rsidRDefault="003032DB" w:rsidP="003032DB">
      <w:pPr>
        <w:pStyle w:val="PL"/>
        <w:rPr>
          <w:rFonts w:eastAsia="DengXian"/>
          <w:lang w:val="en-US"/>
        </w:rPr>
      </w:pPr>
      <w:r w:rsidRPr="000418BB">
        <w:rPr>
          <w:rFonts w:eastAsia="DengXian"/>
          <w:lang w:val="en-US"/>
        </w:rPr>
        <w:t xml:space="preserve">          type: boolean</w:t>
      </w:r>
    </w:p>
    <w:p w14:paraId="6143CC1F" w14:textId="77777777" w:rsidR="003032DB" w:rsidRDefault="003032DB" w:rsidP="003032DB">
      <w:pPr>
        <w:pStyle w:val="PL"/>
      </w:pPr>
      <w:bookmarkStart w:id="341" w:name="_Hlk198845974"/>
      <w:r>
        <w:t xml:space="preserve">          enum:</w:t>
      </w:r>
    </w:p>
    <w:p w14:paraId="00FAA79E" w14:textId="77777777" w:rsidR="003032DB" w:rsidRDefault="003032DB" w:rsidP="003032DB">
      <w:pPr>
        <w:pStyle w:val="PL"/>
      </w:pPr>
      <w:r>
        <w:t xml:space="preserve">            - </w:t>
      </w:r>
      <w:r>
        <w:rPr>
          <w:lang w:eastAsia="zh-CN"/>
        </w:rPr>
        <w:t>true</w:t>
      </w:r>
    </w:p>
    <w:bookmarkEnd w:id="341"/>
    <w:p w14:paraId="2AFD1085" w14:textId="77777777" w:rsidR="003032DB" w:rsidRPr="000418BB" w:rsidRDefault="003032DB" w:rsidP="003032DB">
      <w:pPr>
        <w:pStyle w:val="PL"/>
        <w:rPr>
          <w:rFonts w:eastAsia="DengXian"/>
          <w:lang w:val="en-US"/>
        </w:rPr>
      </w:pPr>
      <w:r w:rsidRPr="000418BB">
        <w:rPr>
          <w:rFonts w:eastAsia="DengXian"/>
          <w:lang w:val="en-US"/>
        </w:rPr>
        <w:t xml:space="preserve">          description: &gt;</w:t>
      </w:r>
    </w:p>
    <w:p w14:paraId="496F9A08" w14:textId="77777777" w:rsidR="003032DB" w:rsidRPr="000418BB" w:rsidRDefault="003032DB" w:rsidP="003032DB">
      <w:pPr>
        <w:pStyle w:val="PL"/>
        <w:rPr>
          <w:rFonts w:eastAsia="DengXian"/>
          <w:lang w:val="en-US"/>
        </w:rPr>
      </w:pPr>
      <w:r w:rsidRPr="000418BB">
        <w:rPr>
          <w:rFonts w:eastAsia="DengXian"/>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DengXian"/>
          <w:lang w:val="en-US"/>
        </w:rPr>
      </w:pPr>
      <w:r w:rsidRPr="000418BB">
        <w:rPr>
          <w:rFonts w:eastAsia="DengXian"/>
          <w:lang w:val="en-US"/>
        </w:rPr>
        <w:t xml:space="preserve">            to stop the altitude reporting for the UAV UE.</w:t>
      </w:r>
    </w:p>
    <w:p w14:paraId="763A1FBB" w14:textId="77777777" w:rsidR="003032DB" w:rsidRPr="000418BB" w:rsidRDefault="003032DB" w:rsidP="003032DB">
      <w:pPr>
        <w:pStyle w:val="PL"/>
        <w:rPr>
          <w:rFonts w:eastAsia="DengXian"/>
          <w:lang w:val="en-US"/>
        </w:rPr>
      </w:pPr>
      <w:r w:rsidRPr="000418BB">
        <w:rPr>
          <w:rFonts w:eastAsia="DengXian"/>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DengXian"/>
          <w:lang w:val="en-US"/>
        </w:rPr>
      </w:pPr>
      <w:r w:rsidRPr="000418BB">
        <w:rPr>
          <w:rFonts w:eastAsia="DengXian"/>
          <w:lang w:val="en-US"/>
        </w:rPr>
        <w:t xml:space="preserve">            the value false is forbidden.</w:t>
      </w:r>
    </w:p>
    <w:p w14:paraId="6AC1F3B9" w14:textId="77777777" w:rsidR="003032DB" w:rsidRDefault="003032DB" w:rsidP="003032DB">
      <w:pPr>
        <w:pStyle w:val="PL"/>
        <w:rPr>
          <w:rFonts w:eastAsia="DengXian"/>
          <w:lang w:val="en-US"/>
        </w:rPr>
      </w:pPr>
      <w:r w:rsidRPr="000418BB">
        <w:rPr>
          <w:rFonts w:eastAsia="DengXian"/>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uss</w:t>
      </w:r>
      <w:r w:rsidRPr="00BF0489">
        <w:rPr>
          <w:rFonts w:eastAsia="DengXian"/>
          <w:lang w:val="en-US"/>
        </w:rPr>
        <w:t>Id:</w:t>
      </w:r>
    </w:p>
    <w:p w14:paraId="6C9C5065" w14:textId="77777777" w:rsidR="00E40024" w:rsidRDefault="00E40024" w:rsidP="00E40024">
      <w:pPr>
        <w:pStyle w:val="PL"/>
        <w:rPr>
          <w:rFonts w:eastAsia="DengXian"/>
          <w:lang w:val="en-US"/>
        </w:rPr>
      </w:pPr>
      <w:r w:rsidRPr="00BF0489">
        <w:rPr>
          <w:rFonts w:eastAsia="DengXian"/>
          <w:lang w:val="en-US"/>
        </w:rPr>
        <w:t xml:space="preserve">          type: string</w:t>
      </w:r>
    </w:p>
    <w:p w14:paraId="43C535AB"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candBdCrsPoints</w:t>
      </w:r>
      <w:r w:rsidRPr="00BF0489">
        <w:rPr>
          <w:rFonts w:eastAsia="DengXian"/>
          <w:lang w:val="en-US"/>
        </w:rPr>
        <w:t>:</w:t>
      </w:r>
    </w:p>
    <w:p w14:paraId="7FA8A813" w14:textId="77777777" w:rsidR="00E40024" w:rsidRPr="00BF0489" w:rsidRDefault="00E40024" w:rsidP="00E40024">
      <w:pPr>
        <w:pStyle w:val="PL"/>
        <w:rPr>
          <w:rFonts w:eastAsia="DengXian"/>
          <w:lang w:val="en-US"/>
        </w:rPr>
      </w:pPr>
      <w:r w:rsidRPr="00BF0489">
        <w:rPr>
          <w:rFonts w:eastAsia="DengXian"/>
          <w:lang w:val="en-US"/>
        </w:rPr>
        <w:t xml:space="preserve">          type: array</w:t>
      </w:r>
    </w:p>
    <w:p w14:paraId="0444E1A2" w14:textId="77777777" w:rsidR="00E40024" w:rsidRPr="00BF0489" w:rsidRDefault="00E40024" w:rsidP="00E40024">
      <w:pPr>
        <w:pStyle w:val="PL"/>
        <w:rPr>
          <w:rFonts w:eastAsia="DengXian"/>
          <w:lang w:val="en-US"/>
        </w:rPr>
      </w:pPr>
      <w:r w:rsidRPr="00BF0489">
        <w:rPr>
          <w:rFonts w:eastAsia="DengXian"/>
          <w:lang w:val="en-US"/>
        </w:rPr>
        <w:t xml:space="preserve">          items:</w:t>
      </w:r>
    </w:p>
    <w:p w14:paraId="6190B9B9" w14:textId="77777777" w:rsidR="00E40024" w:rsidRPr="00BF0489" w:rsidRDefault="00E40024" w:rsidP="00E40024">
      <w:pPr>
        <w:pStyle w:val="PL"/>
        <w:rPr>
          <w:rFonts w:eastAsia="DengXian"/>
          <w:lang w:val="en-US"/>
        </w:rPr>
      </w:pPr>
      <w:r w:rsidRPr="00BF0489">
        <w:rPr>
          <w:rFonts w:eastAsia="DengXian"/>
          <w:lang w:val="en-US"/>
        </w:rPr>
        <w:t xml:space="preserve">            $ref: </w:t>
      </w:r>
      <w:r w:rsidRPr="004419D6">
        <w:rPr>
          <w:rFonts w:eastAsia="DengXian"/>
          <w:lang w:val="en-US"/>
        </w:rPr>
        <w:t>'TS29122_CommonData.yaml#/components/schemas/LocationArea5G'</w:t>
      </w:r>
    </w:p>
    <w:p w14:paraId="0831DF0E" w14:textId="77777777" w:rsidR="00E40024" w:rsidRDefault="00E40024" w:rsidP="00E40024">
      <w:pPr>
        <w:pStyle w:val="PL"/>
        <w:rPr>
          <w:rFonts w:eastAsia="DengXian"/>
          <w:lang w:val="en-US"/>
        </w:rPr>
      </w:pPr>
      <w:r w:rsidRPr="00BF0489">
        <w:rPr>
          <w:rFonts w:eastAsia="DengXian"/>
          <w:lang w:val="en-US"/>
        </w:rPr>
        <w:t xml:space="preserve">          minItems: 1</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01B1F22C" w:rsidR="00FF6EF4" w:rsidRPr="00E0587D" w:rsidRDefault="00FF6EF4" w:rsidP="00FF6EF4">
      <w:pPr>
        <w:pStyle w:val="PL"/>
        <w:rPr>
          <w:rFonts w:eastAsia="DengXian"/>
          <w:lang w:val="en-US"/>
        </w:rPr>
      </w:pPr>
      <w:r w:rsidRPr="00E0587D">
        <w:rPr>
          <w:rFonts w:eastAsia="DengXian"/>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22A42F51"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r w:rsidR="00E40024">
        <w:rPr>
          <w:lang w:eastAsia="zh-CN"/>
        </w:rPr>
        <w:t>dCrs</w:t>
      </w:r>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DengXian"/>
          <w:lang w:val="en-US"/>
        </w:rPr>
      </w:pPr>
      <w:r w:rsidRPr="00E0587D">
        <w:rPr>
          <w:rFonts w:eastAsia="DengXian"/>
          <w:lang w:val="en-US"/>
        </w:rPr>
        <w:t xml:space="preserve">        </w:t>
      </w:r>
      <w:r>
        <w:rPr>
          <w:lang w:eastAsia="zh-CN"/>
        </w:rPr>
        <w:t>altitudeRptInd</w:t>
      </w:r>
      <w:r w:rsidRPr="00E0587D">
        <w:rPr>
          <w:rFonts w:eastAsia="DengXian"/>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lastRenderedPageBreak/>
        <w:t xml:space="preserve">          </w:t>
      </w:r>
      <w:r>
        <w:t xml:space="preserve">  </w:t>
      </w:r>
      <w:r w:rsidRPr="008B1C02">
        <w:t xml:space="preserve">- </w:t>
      </w:r>
      <w:r>
        <w:rPr>
          <w:lang w:eastAsia="zh-CN"/>
        </w:rPr>
        <w:t>true</w:t>
      </w:r>
    </w:p>
    <w:p w14:paraId="5209C1E3"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uavLocation</w:t>
      </w:r>
      <w:r w:rsidRPr="007A1863">
        <w:rPr>
          <w:rFonts w:eastAsia="DengXian"/>
          <w:lang w:val="en-US"/>
        </w:rPr>
        <w:t>:</w:t>
      </w:r>
    </w:p>
    <w:p w14:paraId="5B6003EB" w14:textId="77777777" w:rsidR="00E40024" w:rsidRDefault="00E40024" w:rsidP="00E40024">
      <w:pPr>
        <w:pStyle w:val="PL"/>
        <w:rPr>
          <w:rFonts w:eastAsia="DengXian"/>
          <w:lang w:val="en-US"/>
        </w:rPr>
      </w:pPr>
      <w:r w:rsidRPr="007A1863">
        <w:rPr>
          <w:rFonts w:eastAsia="DengXian"/>
          <w:lang w:val="en-US"/>
        </w:rPr>
        <w:t xml:space="preserve">          $ref: 'TS29122_CommonData.yaml#/components/schemas/LocationArea5G'</w:t>
      </w:r>
    </w:p>
    <w:p w14:paraId="0D834224" w14:textId="77777777" w:rsidR="00E40024" w:rsidRPr="007A1863" w:rsidRDefault="00E40024" w:rsidP="00E40024">
      <w:pPr>
        <w:pStyle w:val="PL"/>
        <w:rPr>
          <w:rFonts w:eastAsia="DengXian"/>
          <w:lang w:val="en-US"/>
        </w:rPr>
      </w:pPr>
      <w:r w:rsidRPr="007A1863">
        <w:rPr>
          <w:rFonts w:eastAsia="DengXian"/>
          <w:lang w:val="en-US"/>
        </w:rPr>
        <w:t xml:space="preserve">        u</w:t>
      </w:r>
      <w:r>
        <w:rPr>
          <w:rFonts w:eastAsia="DengXian"/>
          <w:lang w:val="en-US"/>
        </w:rPr>
        <w:t>avTraject</w:t>
      </w:r>
      <w:r w:rsidRPr="007A1863">
        <w:rPr>
          <w:rFonts w:eastAsia="DengXian"/>
          <w:lang w:val="en-US"/>
        </w:rPr>
        <w:t>Ind:</w:t>
      </w:r>
    </w:p>
    <w:p w14:paraId="7F8D048A" w14:textId="77777777" w:rsidR="00E40024" w:rsidRPr="007A1863" w:rsidRDefault="00E40024" w:rsidP="00E40024">
      <w:pPr>
        <w:pStyle w:val="PL"/>
        <w:rPr>
          <w:rFonts w:eastAsia="DengXian"/>
          <w:lang w:val="en-US"/>
        </w:rPr>
      </w:pPr>
      <w:r w:rsidRPr="007A1863">
        <w:rPr>
          <w:rFonts w:eastAsia="DengXian"/>
          <w:lang w:val="en-US"/>
        </w:rPr>
        <w:t xml:space="preserve">          type: boolean</w:t>
      </w:r>
    </w:p>
    <w:p w14:paraId="5FF41B71" w14:textId="77777777" w:rsidR="00E40024" w:rsidRPr="00B14DE1" w:rsidRDefault="00E40024" w:rsidP="00E40024">
      <w:pPr>
        <w:pStyle w:val="PL"/>
        <w:rPr>
          <w:rFonts w:eastAsia="DengXian"/>
          <w:lang w:val="en-US"/>
        </w:rPr>
      </w:pPr>
      <w:r w:rsidRPr="00B14DE1">
        <w:rPr>
          <w:rFonts w:eastAsia="DengXian"/>
          <w:lang w:val="en-US"/>
        </w:rPr>
        <w:t xml:space="preserve">          description: &gt;</w:t>
      </w:r>
    </w:p>
    <w:p w14:paraId="32CD9AE3" w14:textId="77777777" w:rsidR="00E40024" w:rsidRPr="00B14DE1" w:rsidRDefault="00E40024" w:rsidP="00E40024">
      <w:pPr>
        <w:pStyle w:val="PL"/>
        <w:rPr>
          <w:rFonts w:eastAsia="DengXian"/>
          <w:lang w:val="en-US"/>
        </w:rPr>
      </w:pPr>
      <w:r w:rsidRPr="00B14DE1">
        <w:rPr>
          <w:rFonts w:eastAsia="DengXian"/>
          <w:lang w:val="en-US"/>
        </w:rPr>
        <w:t xml:space="preserve">            Indicates whether the UAV is following the assigned path/trajectory.</w:t>
      </w:r>
    </w:p>
    <w:p w14:paraId="14BBD254"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"true" indicates that the UAV is following the assigned path/trajectory.</w:t>
      </w:r>
    </w:p>
    <w:p w14:paraId="0480AE85"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"false" indicates that UAV is not following the assign path/trajectory.</w:t>
      </w:r>
    </w:p>
    <w:p w14:paraId="57B3DB2A"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uavPresList</w:t>
      </w:r>
      <w:r w:rsidRPr="007A1863">
        <w:rPr>
          <w:rFonts w:eastAsia="DengXian"/>
          <w:lang w:val="en-US"/>
        </w:rPr>
        <w:t>:</w:t>
      </w:r>
    </w:p>
    <w:p w14:paraId="29EBB29A"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522F7757"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20223B2" w14:textId="77777777" w:rsidR="00E40024" w:rsidRPr="007A1863" w:rsidRDefault="00E40024" w:rsidP="00E40024">
      <w:pPr>
        <w:pStyle w:val="PL"/>
        <w:rPr>
          <w:rFonts w:eastAsia="DengXian"/>
          <w:lang w:val="en-US"/>
        </w:rPr>
      </w:pPr>
      <w:r w:rsidRPr="007A1863">
        <w:rPr>
          <w:rFonts w:eastAsia="DengXian"/>
          <w:lang w:val="en-US"/>
        </w:rPr>
        <w:t xml:space="preserve">            $ref: 'TS29571_CommonData.yaml#/components/schemas/Gpsi'</w:t>
      </w:r>
    </w:p>
    <w:p w14:paraId="27200409" w14:textId="77777777" w:rsidR="00E40024" w:rsidRDefault="00E40024" w:rsidP="00E40024">
      <w:pPr>
        <w:pStyle w:val="PL"/>
        <w:rPr>
          <w:rFonts w:eastAsia="DengXian"/>
          <w:lang w:val="en-US"/>
        </w:rPr>
      </w:pPr>
      <w:r w:rsidRPr="007A1863">
        <w:rPr>
          <w:rFonts w:eastAsia="DengXian"/>
          <w:lang w:val="en-US"/>
        </w:rPr>
        <w:t xml:space="preserve">          minItems: 1</w:t>
      </w:r>
    </w:p>
    <w:p w14:paraId="124792BC"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rangSlUavDatas</w:t>
      </w:r>
      <w:r w:rsidRPr="007A1863">
        <w:rPr>
          <w:rFonts w:eastAsia="DengXian"/>
          <w:lang w:val="en-US"/>
        </w:rPr>
        <w:t>:</w:t>
      </w:r>
    </w:p>
    <w:p w14:paraId="5ED4E906"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28FC63E6"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7591246D" w14:textId="77777777" w:rsidR="00E40024" w:rsidRPr="007A1863" w:rsidRDefault="00E40024" w:rsidP="00E40024">
      <w:pPr>
        <w:pStyle w:val="PL"/>
        <w:rPr>
          <w:rFonts w:eastAsia="DengXian"/>
          <w:lang w:val="en-US"/>
        </w:rPr>
      </w:pPr>
      <w:r w:rsidRPr="007A1863">
        <w:rPr>
          <w:rFonts w:eastAsia="DengXian"/>
          <w:lang w:val="en-US"/>
        </w:rPr>
        <w:t xml:space="preserve">            $ref: '#/components/schemas/</w:t>
      </w:r>
      <w:r>
        <w:rPr>
          <w:rFonts w:eastAsia="DengXian"/>
          <w:lang w:val="en-US"/>
        </w:rPr>
        <w:t>RangSlUavData</w:t>
      </w:r>
      <w:r w:rsidRPr="007A1863">
        <w:rPr>
          <w:rFonts w:eastAsia="DengXian"/>
          <w:lang w:val="en-US"/>
        </w:rPr>
        <w:t>'</w:t>
      </w:r>
    </w:p>
    <w:p w14:paraId="5C2F5A70" w14:textId="77777777" w:rsidR="00E40024" w:rsidRDefault="00E40024" w:rsidP="00E40024">
      <w:pPr>
        <w:pStyle w:val="PL"/>
        <w:rPr>
          <w:rFonts w:eastAsia="DengXian"/>
          <w:lang w:val="en-US"/>
        </w:rPr>
      </w:pPr>
      <w:r w:rsidRPr="007A1863">
        <w:rPr>
          <w:rFonts w:eastAsia="DengXian"/>
          <w:lang w:val="en-US"/>
        </w:rPr>
        <w:t xml:space="preserve">          minItems: 1</w:t>
      </w:r>
    </w:p>
    <w:p w14:paraId="1FAD69CF" w14:textId="77777777" w:rsidR="00E40024" w:rsidRPr="007A1863" w:rsidRDefault="00E40024" w:rsidP="00E40024">
      <w:pPr>
        <w:pStyle w:val="PL"/>
        <w:rPr>
          <w:rFonts w:eastAsia="DengXian"/>
          <w:lang w:val="en-US"/>
        </w:rPr>
      </w:pPr>
      <w:r w:rsidRPr="007A1863">
        <w:rPr>
          <w:rFonts w:eastAsia="DengXian"/>
          <w:lang w:val="en-US"/>
        </w:rPr>
        <w:t xml:space="preserve">        qosSustainInfos:</w:t>
      </w:r>
    </w:p>
    <w:p w14:paraId="5AC0EBFC"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362A0ED2"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68753D4" w14:textId="77777777" w:rsidR="00E40024" w:rsidRDefault="00E40024" w:rsidP="00E40024">
      <w:pPr>
        <w:pStyle w:val="PL"/>
        <w:rPr>
          <w:rFonts w:eastAsia="DengXian"/>
          <w:lang w:val="en-US"/>
        </w:rPr>
      </w:pPr>
      <w:r w:rsidRPr="007A1863">
        <w:rPr>
          <w:rFonts w:eastAsia="DengXian"/>
          <w:lang w:val="en-US"/>
        </w:rPr>
        <w:t xml:space="preserve">            $ref: 'TS29522_AnalyticsExposure.yaml#/components/schemas/QosSustainabilityExposure'</w:t>
      </w:r>
    </w:p>
    <w:p w14:paraId="79C71C80" w14:textId="0FB80C26" w:rsidR="003121FA" w:rsidRPr="00E0587D" w:rsidRDefault="003121FA" w:rsidP="003121FA">
      <w:pPr>
        <w:pStyle w:val="PL"/>
        <w:rPr>
          <w:rFonts w:eastAsia="DengXian"/>
          <w:lang w:val="en-US"/>
        </w:rPr>
      </w:pPr>
      <w:r w:rsidRPr="00E0587D">
        <w:rPr>
          <w:rFonts w:eastAsia="DengXian"/>
          <w:lang w:val="en-US"/>
        </w:rPr>
        <w:t xml:space="preserve">        </w:t>
      </w:r>
      <w:r w:rsidR="00D5609E">
        <w:rPr>
          <w:lang w:eastAsia="zh-CN"/>
        </w:rPr>
        <w:t>altitudeRepReqs</w:t>
      </w:r>
      <w:r w:rsidRPr="00E0587D">
        <w:rPr>
          <w:rFonts w:eastAsia="DengXian"/>
          <w:lang w:val="en-US"/>
        </w:rPr>
        <w:t>:</w:t>
      </w:r>
    </w:p>
    <w:p w14:paraId="669D41F9" w14:textId="22B6D07E"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4D7B910" w14:textId="5A693E93" w:rsidR="003B5B45" w:rsidRDefault="00FF6EF4"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r w:rsidR="003B5B45">
        <w:rPr>
          <w:rFonts w:ascii="Courier New" w:hAnsi="Courier New"/>
          <w:sz w:val="16"/>
        </w:rPr>
        <w:t>wa</w:t>
      </w:r>
      <w:r w:rsidRPr="00FA469A">
        <w:rPr>
          <w:rFonts w:ascii="Courier New" w:hAnsi="Courier New"/>
          <w:sz w:val="16"/>
        </w:rPr>
        <w:t>s completed</w:t>
      </w:r>
    </w:p>
    <w:p w14:paraId="016FE0B0" w14:textId="22E374E1" w:rsidR="00FF6EF4" w:rsidRDefault="003B5B45"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FF6EF4" w:rsidRPr="00FA469A">
        <w:rPr>
          <w:rFonts w:ascii="Courier New" w:hAnsi="Courier New"/>
          <w:sz w:val="16"/>
        </w:rPr>
        <w:t xml:space="preserve"> successfully.</w:t>
      </w:r>
    </w:p>
    <w:p w14:paraId="3C0B6554" w14:textId="169ADB2C"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 xml:space="preserve">USS changeover </w:t>
      </w:r>
      <w:r w:rsidR="003B5B45">
        <w:rPr>
          <w:rFonts w:ascii="Courier New" w:hAnsi="Courier New"/>
          <w:sz w:val="16"/>
        </w:rPr>
        <w:t>wa</w:t>
      </w:r>
      <w:r w:rsidRPr="00FA469A">
        <w:rPr>
          <w:rFonts w:ascii="Courier New" w:hAnsi="Courier New"/>
          <w:sz w:val="16"/>
        </w:rPr>
        <w:t xml:space="preserve">s </w:t>
      </w:r>
      <w:r w:rsidR="003B5B45">
        <w:rPr>
          <w:rFonts w:ascii="Courier New" w:hAnsi="Courier New"/>
          <w:sz w:val="16"/>
        </w:rPr>
        <w:t>successful.</w:t>
      </w:r>
    </w:p>
    <w:p w14:paraId="1C3B137F" w14:textId="7092C7A1"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 xml:space="preserve">false </w:t>
      </w:r>
      <w:r w:rsidR="003B5B45">
        <w:rPr>
          <w:rFonts w:ascii="Courier New" w:hAnsi="Courier New"/>
          <w:sz w:val="16"/>
        </w:rPr>
        <w:t>indicates that</w:t>
      </w:r>
      <w:r w:rsidRPr="00FA469A">
        <w:rPr>
          <w:rFonts w:ascii="Courier New" w:hAnsi="Courier New"/>
          <w:sz w:val="16"/>
        </w:rPr>
        <w:t xml:space="preserve">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DengXian"/>
          <w:lang w:val="en-US"/>
        </w:rPr>
      </w:pPr>
      <w:r w:rsidRPr="00E0587D">
        <w:rPr>
          <w:rFonts w:eastAsia="DengXian"/>
          <w:lang w:val="en-US"/>
        </w:rPr>
        <w:t xml:space="preserve">        </w:t>
      </w:r>
      <w:r>
        <w:rPr>
          <w:lang w:eastAsia="zh-CN"/>
        </w:rPr>
        <w:t>altitudeRep</w:t>
      </w:r>
      <w:r w:rsidRPr="00E0587D">
        <w:rPr>
          <w:rFonts w:eastAsia="DengXian"/>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31C14BBE" w:rsidR="003121FA" w:rsidRPr="00E0587D" w:rsidRDefault="003121FA" w:rsidP="003121FA">
      <w:pPr>
        <w:pStyle w:val="PL"/>
        <w:rPr>
          <w:rFonts w:eastAsia="DengXian"/>
          <w:lang w:val="en-US"/>
        </w:rPr>
      </w:pPr>
      <w:r w:rsidRPr="00E0587D">
        <w:rPr>
          <w:rFonts w:eastAsia="DengXian"/>
          <w:lang w:val="en-US"/>
        </w:rPr>
        <w:t xml:space="preserve">    </w:t>
      </w:r>
      <w:r w:rsidR="00D5609E">
        <w:t>AltitudeRepReqs</w:t>
      </w:r>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5F837936" w:rsidR="003121FA" w:rsidRDefault="003121FA" w:rsidP="003121FA">
      <w:pPr>
        <w:pStyle w:val="PL"/>
      </w:pPr>
      <w:r w:rsidRPr="00E0587D">
        <w:rPr>
          <w:rFonts w:eastAsia="DengXian"/>
          <w:lang w:val="en-US"/>
        </w:rPr>
        <w:t xml:space="preserve">        </w:t>
      </w:r>
      <w:r w:rsidR="00D5609E">
        <w:t>repThresholds</w:t>
      </w:r>
      <w:r w:rsidRPr="00E0587D">
        <w:rPr>
          <w:rFonts w:eastAsia="DengXian"/>
          <w:lang w:val="en-US"/>
        </w:rPr>
        <w:t>:</w:t>
      </w:r>
    </w:p>
    <w:p w14:paraId="222614D6" w14:textId="51CDE781" w:rsidR="003121FA" w:rsidRPr="008B1C02" w:rsidRDefault="003121FA" w:rsidP="003121FA">
      <w:pPr>
        <w:pStyle w:val="PL"/>
      </w:pPr>
      <w:r>
        <w:t xml:space="preserve">          $ref: '#/components/schemas/</w:t>
      </w:r>
      <w:r w:rsidR="00D5609E">
        <w:t>AltThresholds</w:t>
      </w:r>
      <w:r>
        <w:t>'</w:t>
      </w:r>
    </w:p>
    <w:p w14:paraId="29FA125D" w14:textId="6337265D" w:rsidR="003121FA" w:rsidRPr="008B1C02" w:rsidRDefault="003121FA" w:rsidP="003121FA">
      <w:pPr>
        <w:pStyle w:val="PL"/>
      </w:pPr>
      <w:r w:rsidRPr="008B1C02">
        <w:t xml:space="preserve">        </w:t>
      </w:r>
      <w:r w:rsidR="00D5609E">
        <w:rPr>
          <w:lang w:eastAsia="zh-CN"/>
        </w:rPr>
        <w:t>repPeriodicity</w:t>
      </w:r>
      <w:r w:rsidRPr="008B1C02">
        <w:t>:</w:t>
      </w:r>
    </w:p>
    <w:p w14:paraId="799F36BC" w14:textId="55C7AA35" w:rsidR="003121FA" w:rsidRDefault="003121FA" w:rsidP="003121FA">
      <w:pPr>
        <w:pStyle w:val="PL"/>
        <w:rPr>
          <w:rFonts w:eastAsia="DengXian"/>
          <w:lang w:val="en-US"/>
        </w:rPr>
      </w:pPr>
      <w:r w:rsidRPr="008B1C02">
        <w:t xml:space="preserve">          $ref: 'TS29571_CommonData.yaml#/components/schemas/</w:t>
      </w:r>
      <w:r w:rsidR="000E36FF" w:rsidRPr="000A0A5F">
        <w:t>Uinteger</w:t>
      </w:r>
      <w:r w:rsidRPr="008B1C02">
        <w:t>'</w:t>
      </w:r>
    </w:p>
    <w:p w14:paraId="6C03D4A6" w14:textId="67D986B9" w:rsidR="003121FA" w:rsidRDefault="003121FA" w:rsidP="003121FA">
      <w:pPr>
        <w:pStyle w:val="PL"/>
      </w:pPr>
      <w:r w:rsidRPr="00E0587D">
        <w:rPr>
          <w:rFonts w:eastAsia="DengXian"/>
          <w:lang w:val="en-US"/>
        </w:rPr>
        <w:t xml:space="preserve">        </w:t>
      </w:r>
      <w:r w:rsidR="00D5609E">
        <w:rPr>
          <w:lang w:eastAsia="zh-CN"/>
        </w:rPr>
        <w:t>repEvents</w:t>
      </w:r>
      <w:r w:rsidRPr="00E0587D">
        <w:rPr>
          <w:rFonts w:eastAsia="DengXian"/>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lastRenderedPageBreak/>
        <w:t xml:space="preserve">          items:</w:t>
      </w:r>
    </w:p>
    <w:p w14:paraId="6A01E0C2" w14:textId="1F124E63"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DengXian"/>
          <w:lang w:val="en-US"/>
        </w:rPr>
        <w:t xml:space="preserve">        </w:t>
      </w:r>
      <w:r w:rsidR="00E63C86" w:rsidRPr="00091FDC">
        <w:rPr>
          <w:lang w:eastAsia="zh-CN"/>
        </w:rPr>
        <w:t>event</w:t>
      </w:r>
      <w:r w:rsidRPr="00E0587D">
        <w:rPr>
          <w:rFonts w:eastAsia="DengXian"/>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DengXian"/>
          <w:lang w:val="en-US"/>
        </w:rPr>
      </w:pPr>
      <w:r w:rsidRPr="00E0587D">
        <w:rPr>
          <w:rFonts w:eastAsia="DengXian"/>
          <w:lang w:val="en-US"/>
        </w:rPr>
        <w:t xml:space="preserve">      required:</w:t>
      </w:r>
    </w:p>
    <w:p w14:paraId="600FAC24" w14:textId="77777777" w:rsidR="00D5609E" w:rsidRPr="00E0587D" w:rsidRDefault="00D5609E" w:rsidP="00D5609E">
      <w:pPr>
        <w:pStyle w:val="PL"/>
        <w:rPr>
          <w:rFonts w:eastAsia="DengXian"/>
          <w:lang w:val="en-US"/>
        </w:rPr>
      </w:pPr>
      <w:r w:rsidRPr="00E0587D">
        <w:rPr>
          <w:rFonts w:eastAsia="DengXian"/>
          <w:lang w:val="en-US"/>
        </w:rPr>
        <w:t xml:space="preserve">        - </w:t>
      </w:r>
      <w:r>
        <w:t>altitude</w:t>
      </w:r>
    </w:p>
    <w:p w14:paraId="356A94A1" w14:textId="77777777" w:rsidR="003121FA" w:rsidRDefault="003121FA" w:rsidP="003121FA">
      <w:pPr>
        <w:pStyle w:val="PL"/>
      </w:pPr>
    </w:p>
    <w:p w14:paraId="54D4C3F2" w14:textId="1C55E404" w:rsidR="003121FA" w:rsidRPr="00E0587D" w:rsidRDefault="003121FA" w:rsidP="003121FA">
      <w:pPr>
        <w:pStyle w:val="PL"/>
        <w:rPr>
          <w:rFonts w:eastAsia="DengXian"/>
          <w:lang w:val="en-US"/>
        </w:rPr>
      </w:pPr>
      <w:r w:rsidRPr="00E0587D">
        <w:rPr>
          <w:rFonts w:eastAsia="DengXian"/>
          <w:lang w:val="en-US"/>
        </w:rPr>
        <w:t xml:space="preserve">    </w:t>
      </w:r>
      <w:r w:rsidR="00D5609E">
        <w:t>AltThresholds</w:t>
      </w:r>
      <w:r w:rsidRPr="00E0587D">
        <w:rPr>
          <w:rFonts w:eastAsia="DengXian"/>
          <w:lang w:val="en-US"/>
        </w:rPr>
        <w:t>:</w:t>
      </w:r>
    </w:p>
    <w:p w14:paraId="016E047E"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77777777" w:rsidR="00E40024" w:rsidRDefault="00E40024" w:rsidP="00E40024">
      <w:pPr>
        <w:pStyle w:val="PL"/>
      </w:pPr>
      <w:r>
        <w:t xml:space="preserve">      description: Represents the Ranging 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77777777"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UAF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lastRenderedPageBreak/>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borderCrssPnt:</w:t>
      </w:r>
    </w:p>
    <w:p w14:paraId="20AD6859"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'TS29122_CommonData.yaml#/components/schemas/LocationArea5G'</w:t>
      </w:r>
    </w:p>
    <w:p w14:paraId="3788E6DD"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accptDeviatDist:</w:t>
      </w:r>
    </w:p>
    <w:p w14:paraId="1A0D7F88"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'TS29571_CommonData.yaml#/components/schemas/Uinteger'</w:t>
      </w:r>
    </w:p>
    <w:p w14:paraId="12E256AE"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accptDeviatTime:</w:t>
      </w:r>
    </w:p>
    <w:p w14:paraId="102415A0"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77777777"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UAF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IN_FLIGHT_MONITORING:Indicates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1F716127" w:rsidR="003121FA" w:rsidRPr="00E0587D" w:rsidRDefault="003121FA" w:rsidP="003121FA">
      <w:pPr>
        <w:pStyle w:val="PL"/>
        <w:rPr>
          <w:rFonts w:eastAsia="DengXian"/>
          <w:lang w:val="en-US"/>
        </w:rPr>
      </w:pPr>
      <w:r w:rsidRPr="00E0587D">
        <w:rPr>
          <w:rFonts w:eastAsia="DengXian"/>
          <w:lang w:val="en-US"/>
        </w:rPr>
        <w:t xml:space="preserve">    </w:t>
      </w:r>
      <w:r>
        <w:t>Alt</w:t>
      </w:r>
      <w:r w:rsidR="00E63C86">
        <w:t>itude</w:t>
      </w:r>
      <w:r>
        <w:t>RepEvent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rFonts w:eastAsia="DengXian"/>
          <w:lang w:val="fr-FR"/>
        </w:rPr>
      </w:pPr>
      <w:r w:rsidRPr="00E44C9A">
        <w:rPr>
          <w:rFonts w:eastAsia="DengXian"/>
          <w:lang w:val="fr-FR"/>
        </w:rPr>
        <w:t xml:space="preserve">          - </w:t>
      </w:r>
      <w:r w:rsidRPr="00E44C9A">
        <w:rPr>
          <w:lang w:val="fr-FR"/>
        </w:rPr>
        <w:t>GEO_LOCATION_CHANGE</w:t>
      </w:r>
    </w:p>
    <w:p w14:paraId="5EE3A25F" w14:textId="77777777" w:rsidR="00D5609E" w:rsidRPr="000A34A2" w:rsidRDefault="00D5609E" w:rsidP="00D5609E">
      <w:pPr>
        <w:pStyle w:val="PL"/>
        <w:rPr>
          <w:rFonts w:eastAsia="DengXian"/>
          <w:lang w:val="en-US"/>
        </w:rPr>
      </w:pPr>
      <w:r w:rsidRPr="00E44C9A">
        <w:rPr>
          <w:rFonts w:eastAsia="DengXian"/>
          <w:lang w:val="fr-FR"/>
        </w:rPr>
        <w:t xml:space="preserve">          </w:t>
      </w:r>
      <w:r w:rsidRPr="000A34A2">
        <w:rPr>
          <w:rFonts w:eastAsia="DengXian"/>
          <w:lang w:val="en-US"/>
        </w:rPr>
        <w:t xml:space="preserve">- </w:t>
      </w:r>
      <w:r>
        <w:t>ANY_ALTITUDE_CHANGE</w:t>
      </w:r>
    </w:p>
    <w:p w14:paraId="31213C9A" w14:textId="77777777" w:rsidR="003121FA" w:rsidRPr="00E44C9A" w:rsidRDefault="003121FA" w:rsidP="003121FA">
      <w:pPr>
        <w:pStyle w:val="PL"/>
        <w:rPr>
          <w:rFonts w:eastAsia="DengXian"/>
          <w:lang w:val="en-US"/>
        </w:rPr>
      </w:pPr>
      <w:r w:rsidRPr="00D5609E">
        <w:rPr>
          <w:rFonts w:eastAsia="DengXian"/>
          <w:lang w:val="en-US"/>
        </w:rPr>
        <w:lastRenderedPageBreak/>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749C39D1" w:rsidR="003121FA" w:rsidRDefault="003121FA" w:rsidP="003121FA">
      <w:pPr>
        <w:pStyle w:val="PL"/>
        <w:rPr>
          <w:rFonts w:eastAsia="DengXian" w:cs="Arial"/>
          <w:szCs w:val="18"/>
        </w:rPr>
      </w:pPr>
      <w:r>
        <w:t xml:space="preserve">        </w:t>
      </w:r>
      <w:r>
        <w:rPr>
          <w:rFonts w:eastAsia="DengXian"/>
        </w:rPr>
        <w:t xml:space="preserve">Represents </w:t>
      </w:r>
      <w:r>
        <w:t xml:space="preserve">the </w:t>
      </w:r>
      <w:r w:rsidR="00D5609E">
        <w:rPr>
          <w:rFonts w:cs="Arial"/>
          <w:szCs w:val="18"/>
          <w:lang w:eastAsia="zh-CN"/>
        </w:rPr>
        <w:t>a</w:t>
      </w:r>
      <w:r>
        <w:rPr>
          <w:rFonts w:cs="Arial"/>
          <w:szCs w:val="18"/>
          <w:lang w:eastAsia="zh-CN"/>
        </w:rPr>
        <w:t>ltitude reporting event.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28630CAD"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7ED4FE8F"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77777" w:rsidR="00E40024" w:rsidRPr="00EA09DE" w:rsidRDefault="00E40024" w:rsidP="00E40024">
      <w:pPr>
        <w:pStyle w:val="PL"/>
        <w:rPr>
          <w:rFonts w:cs="Arial"/>
          <w:szCs w:val="18"/>
          <w:lang w:eastAsia="zh-CN"/>
        </w:rPr>
      </w:pPr>
      <w:r w:rsidRPr="00EA09DE">
        <w:rPr>
          <w:rFonts w:cs="Arial"/>
          <w:szCs w:val="18"/>
          <w:lang w:eastAsia="zh-CN"/>
        </w:rPr>
        <w:t xml:space="preserve">          - UAV_LOCATION_MONITORING</w:t>
      </w:r>
    </w:p>
    <w:p w14:paraId="742C6D34" w14:textId="77777777" w:rsidR="00E40024" w:rsidRPr="00EA09DE" w:rsidRDefault="00E40024" w:rsidP="00E40024">
      <w:pPr>
        <w:pStyle w:val="PL"/>
        <w:rPr>
          <w:rFonts w:cs="Arial"/>
          <w:szCs w:val="18"/>
          <w:lang w:eastAsia="zh-CN"/>
        </w:rPr>
      </w:pPr>
      <w:r w:rsidRPr="00EA09DE">
        <w:rPr>
          <w:rFonts w:cs="Arial"/>
          <w:szCs w:val="18"/>
          <w:lang w:eastAsia="zh-CN"/>
        </w:rPr>
        <w:t xml:space="preserve">          - FLIGHT_TRAJECTORY_MONITORING</w:t>
      </w:r>
    </w:p>
    <w:p w14:paraId="676660B8" w14:textId="77777777"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r w:rsidRPr="00EA09DE">
        <w:rPr>
          <w:rFonts w:cs="Arial"/>
          <w:szCs w:val="18"/>
          <w:lang w:eastAsia="zh-CN"/>
        </w:rPr>
        <w:t>_MONITORING</w:t>
      </w:r>
    </w:p>
    <w:p w14:paraId="5D99645C" w14:textId="77777777" w:rsidR="00E40024" w:rsidRDefault="00E40024" w:rsidP="00E40024">
      <w:pPr>
        <w:pStyle w:val="PL"/>
        <w:rPr>
          <w:rFonts w:cs="Arial"/>
          <w:szCs w:val="18"/>
          <w:lang w:eastAsia="zh-CN"/>
        </w:rPr>
      </w:pPr>
      <w:r w:rsidRPr="00EA09DE">
        <w:rPr>
          <w:rFonts w:cs="Arial"/>
          <w:szCs w:val="18"/>
          <w:lang w:eastAsia="zh-CN"/>
        </w:rPr>
        <w:t xml:space="preserve">          - RANGING_SIDELINK_POSITION_MONITORING</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bookmarkEnd w:id="340"/>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88F0A73" w:rsidR="00474B38" w:rsidRPr="00683719" w:rsidRDefault="00474B38" w:rsidP="00474B38">
      <w:pPr>
        <w:pStyle w:val="PL"/>
        <w:rPr>
          <w:lang w:val="en-US"/>
        </w:rPr>
      </w:pPr>
      <w:r w:rsidRPr="00683719">
        <w:rPr>
          <w:lang w:val="en-US"/>
        </w:rPr>
        <w:t xml:space="preserve">  version: 1.0.0</w:t>
      </w:r>
      <w:r w:rsidR="00CA4062" w:rsidRPr="00683719">
        <w:rPr>
          <w:lang w:val="en-US"/>
        </w:rPr>
        <w:t>-alpha.</w:t>
      </w:r>
      <w:r w:rsidR="00CD62FB">
        <w:rPr>
          <w:lang w:val="en-US"/>
        </w:rPr>
        <w:t>2</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7D658C7C" w:rsidR="00474B38" w:rsidRPr="008B1C02" w:rsidRDefault="00474B38" w:rsidP="00474B38">
      <w:pPr>
        <w:pStyle w:val="PL"/>
      </w:pPr>
      <w:r w:rsidRPr="008B1C02">
        <w:t xml:space="preserve">    3GPP TS 29.522 V1</w:t>
      </w:r>
      <w:r>
        <w:t>9</w:t>
      </w:r>
      <w:r w:rsidRPr="008B1C02">
        <w:t>.</w:t>
      </w:r>
      <w:r w:rsidR="00CD62FB">
        <w:t>2</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lastRenderedPageBreak/>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lastRenderedPageBreak/>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lastRenderedPageBreak/>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lastRenderedPageBreak/>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6B75F938" w:rsidR="00A647FC" w:rsidRPr="008B1C02" w:rsidRDefault="00A647FC" w:rsidP="00A647FC">
      <w:pPr>
        <w:pStyle w:val="Heading1"/>
      </w:pPr>
      <w:r w:rsidRPr="00FB28D6">
        <w:t>A.3</w:t>
      </w:r>
      <w:r>
        <w:t>9</w:t>
      </w:r>
      <w:r w:rsidRPr="008B1C02">
        <w:tab/>
      </w:r>
      <w:r w:rsidR="00AF3B5B">
        <w:t>Void</w:t>
      </w:r>
    </w:p>
    <w:p w14:paraId="4ADCB34A" w14:textId="317AAFE1" w:rsidR="0085122F" w:rsidRDefault="0085122F" w:rsidP="0085122F">
      <w:pPr>
        <w:pStyle w:val="Heading1"/>
      </w:pPr>
      <w:bookmarkStart w:id="342" w:name="_Toc160489003"/>
      <w:r>
        <w:t>A.40</w:t>
      </w:r>
      <w:r>
        <w:tab/>
        <w:t>ImsSessionManagement API</w:t>
      </w:r>
      <w:bookmarkEnd w:id="342"/>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77777777" w:rsidR="00851BE5" w:rsidRPr="00683719" w:rsidRDefault="00851BE5" w:rsidP="00851BE5">
      <w:pPr>
        <w:pStyle w:val="PL"/>
        <w:rPr>
          <w:lang w:val="en-US"/>
        </w:rPr>
      </w:pPr>
      <w:r w:rsidRPr="00683719">
        <w:rPr>
          <w:lang w:val="en-US"/>
        </w:rPr>
        <w:t xml:space="preserve">  version: 1.0.0-alpha.1</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7777777" w:rsidR="00851BE5" w:rsidRPr="008B1C02" w:rsidRDefault="00851BE5" w:rsidP="00851BE5">
      <w:pPr>
        <w:pStyle w:val="PL"/>
      </w:pPr>
      <w:r w:rsidRPr="00683719">
        <w:rPr>
          <w:lang w:val="en-US"/>
        </w:rPr>
        <w:t xml:space="preserve">    </w:t>
      </w:r>
      <w:r w:rsidRPr="008B1C02">
        <w:t xml:space="preserve">API for </w:t>
      </w:r>
      <w:r>
        <w:t>IMS Session Management</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77777777" w:rsidR="00851BE5" w:rsidRPr="008B1C02" w:rsidRDefault="00851BE5" w:rsidP="00851BE5">
      <w:pPr>
        <w:pStyle w:val="PL"/>
      </w:pPr>
      <w:r w:rsidRPr="008B1C02">
        <w:t xml:space="preserve">    3GPP TS 29.522 V1</w:t>
      </w:r>
      <w:r>
        <w:t>9</w:t>
      </w:r>
      <w:r w:rsidRPr="008B1C02">
        <w:t>.</w:t>
      </w:r>
      <w:r>
        <w:t>3</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lastRenderedPageBreak/>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47F734D6" w14:textId="77777777" w:rsidR="00851BE5" w:rsidRDefault="00851BE5" w:rsidP="00851BE5">
      <w:pPr>
        <w:pStyle w:val="PL"/>
        <w:rPr>
          <w:lang w:val="en-US"/>
        </w:rPr>
      </w:pPr>
      <w:r>
        <w:rPr>
          <w:lang w:val="en-US"/>
        </w:rPr>
        <w:t xml:space="preserve">            OK. All the active </w:t>
      </w:r>
      <w:r>
        <w:t>IMS</w:t>
      </w:r>
      <w:r>
        <w:rPr>
          <w:lang w:val="en-US"/>
        </w:rPr>
        <w:t xml:space="preserve"> </w:t>
      </w:r>
      <w:r>
        <w:t xml:space="preserve">Sessions </w:t>
      </w:r>
      <w:r>
        <w:rPr>
          <w:lang w:val="en-US"/>
        </w:rPr>
        <w:t>resources managed by the NEF are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45B36419" w14:textId="77777777" w:rsidR="00851BE5" w:rsidRDefault="00851BE5" w:rsidP="00851BE5">
      <w:pPr>
        <w:pStyle w:val="PL"/>
      </w:pPr>
      <w:r>
        <w:t xml:space="preserve">      operationId: CreateImsSession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636127D0" w14:textId="77777777" w:rsidR="00851BE5" w:rsidRDefault="00851BE5" w:rsidP="00851BE5">
      <w:pPr>
        <w:pStyle w:val="PL"/>
      </w:pPr>
      <w:r>
        <w:t xml:space="preserve">            Created. Successful creation of a new Individual IMS Session resource.</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6160DC67" w14:textId="77777777" w:rsidR="00851BE5" w:rsidRDefault="00851BE5" w:rsidP="00851BE5">
      <w:pPr>
        <w:pStyle w:val="PL"/>
      </w:pPr>
      <w:r>
        <w:t xml:space="preserve">                Contains the URI of the newly created resource, according to the structure</w:t>
      </w:r>
    </w:p>
    <w:p w14:paraId="5BF43E66" w14:textId="77777777" w:rsidR="00851BE5" w:rsidRDefault="00851BE5" w:rsidP="00851BE5">
      <w:pPr>
        <w:pStyle w:val="PL"/>
      </w:pPr>
      <w:r>
        <w:t xml:space="preserve">                {apiRoot}/3gpp-ims-sm/v1/ims-sessions/{sessionId}</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r>
        <w:lastRenderedPageBreak/>
        <w:t>:</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lastRenderedPageBreak/>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'{$request.body#/notifUri}':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6F9F3ABD" w14:textId="77777777" w:rsidR="00851BE5" w:rsidRDefault="00851BE5" w:rsidP="00851BE5">
      <w:pPr>
        <w:pStyle w:val="PL"/>
      </w:pPr>
      <w:r>
        <w:t xml:space="preserve">                    No Content. The IMS EE notification is successfully received and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w:t>
      </w:r>
      <w:r>
        <w:lastRenderedPageBreak/>
        <w:t>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lastRenderedPageBreak/>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77777777" w:rsidR="00851BE5" w:rsidRDefault="00851BE5"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lastRenderedPageBreak/>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44B0CD1D" w:rsidR="005F3356" w:rsidRPr="008748AA" w:rsidRDefault="005F3356" w:rsidP="005F3356">
      <w:pPr>
        <w:pStyle w:val="PL"/>
      </w:pPr>
      <w:r w:rsidRPr="008748AA">
        <w:t xml:space="preserve">  version: 1.0.0</w:t>
      </w:r>
      <w:r>
        <w:t>-alpha.</w:t>
      </w:r>
      <w:r w:rsidR="005A7465">
        <w:t>3</w:t>
      </w:r>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4DB9A741" w:rsidR="005F3356" w:rsidRPr="008748AA" w:rsidRDefault="005F3356" w:rsidP="005F3356">
      <w:pPr>
        <w:pStyle w:val="PL"/>
      </w:pPr>
      <w:r w:rsidRPr="008748AA">
        <w:t xml:space="preserve">    3GPP TS 29.522 V19.</w:t>
      </w:r>
      <w:r w:rsidR="005A7465">
        <w:t>3</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lastRenderedPageBreak/>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6523AA8"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lastRenderedPageBreak/>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lastRenderedPageBreak/>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7BA13B42"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sidR="00544976">
        <w:rPr>
          <w:rFonts w:ascii="Courier New" w:eastAsia="MS Mincho" w:hAnsi="Courier New"/>
          <w:noProof/>
          <w:sz w:val="16"/>
        </w:rPr>
        <w:t>ms</w:t>
      </w:r>
      <w:r w:rsidRPr="001B4C93">
        <w:rPr>
          <w:rFonts w:ascii="Courier New" w:eastAsia="MS Mincho" w:hAnsi="Courier New"/>
          <w:noProof/>
          <w:sz w:val="16"/>
        </w:rPr>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lastRenderedPageBreak/>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Pr>
          <w:rFonts w:ascii="Courier New" w:hAnsi="Courier New"/>
          <w:sz w:val="16"/>
        </w:rPr>
        <w:t>imsRept</w:t>
      </w:r>
      <w:r w:rsidRPr="00C869CB">
        <w:rPr>
          <w:rFonts w:ascii="Courier New" w:hAnsi="Courier New"/>
          <w:sz w:val="16"/>
        </w:rPr>
        <w:t>Req:</w:t>
      </w:r>
    </w:p>
    <w:p w14:paraId="02EA25A1"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6BB2366D"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sidRPr="00C869CB">
        <w:rPr>
          <w:rFonts w:ascii="Courier New" w:hAnsi="Courier New"/>
          <w:sz w:val="16"/>
          <w:lang w:eastAsia="zh-CN"/>
        </w:rPr>
        <w:t>immReports</w:t>
      </w:r>
      <w:r w:rsidRPr="00C869CB">
        <w:rPr>
          <w:rFonts w:ascii="Courier New" w:hAnsi="Courier New"/>
          <w:sz w:val="16"/>
        </w:rPr>
        <w:t>:</w:t>
      </w:r>
    </w:p>
    <w:p w14:paraId="2EDEE27F"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37A3E619"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25BF1D42"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r>
        <w:rPr>
          <w:rFonts w:ascii="Courier New" w:hAnsi="Courier New"/>
          <w:sz w:val="16"/>
        </w:rPr>
        <w:t>ImsEventReport</w:t>
      </w:r>
      <w:r w:rsidRPr="00C869CB">
        <w:rPr>
          <w:rFonts w:ascii="Courier New" w:hAnsi="Courier New"/>
          <w:sz w:val="16"/>
        </w:rPr>
        <w:t>'</w:t>
      </w:r>
    </w:p>
    <w:p w14:paraId="2FD22E17"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705591BE"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lastRenderedPageBreak/>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36B5952"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sidR="00544976">
        <w:rPr>
          <w:rFonts w:ascii="Courier New" w:eastAsia="MS Mincho" w:hAnsi="Courier New"/>
          <w:noProof/>
          <w:sz w:val="16"/>
        </w:rPr>
        <w:t>ms</w:t>
      </w:r>
      <w:r w:rsidRPr="00EF3901">
        <w:rPr>
          <w:rFonts w:ascii="Courier New" w:eastAsia="MS Mincho" w:hAnsi="Courier New"/>
          <w:noProof/>
          <w:sz w:val="16"/>
        </w:rPr>
        <w:t>EESubscPatch:</w:t>
      </w:r>
    </w:p>
    <w:p w14:paraId="758EDABD" w14:textId="79A135DF"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sidR="00544976">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sidR="00544976">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31720A93" w14:textId="0FF249E7" w:rsidR="005F3356" w:rsidRPr="00AB023E" w:rsidRDefault="005F3356" w:rsidP="005F3356">
      <w:pPr>
        <w:pStyle w:val="PL"/>
      </w:pPr>
      <w:r w:rsidRPr="00AB023E">
        <w:t xml:space="preserve">        - </w:t>
      </w:r>
      <w:r w:rsidR="0094380E" w:rsidRPr="00EF3901">
        <w:rPr>
          <w:rFonts w:eastAsia="MS Mincho"/>
          <w:noProof/>
        </w:rPr>
        <w:t>subscriptionId</w:t>
      </w:r>
    </w:p>
    <w:p w14:paraId="7F0C7EE4" w14:textId="5D09C9E1" w:rsidR="005F3356" w:rsidRPr="008748AA" w:rsidRDefault="005F3356" w:rsidP="005F3356">
      <w:pPr>
        <w:pStyle w:val="PL"/>
      </w:pPr>
      <w:r w:rsidRPr="008748AA">
        <w:t xml:space="preserve">      </w:t>
      </w:r>
      <w:r>
        <w:t xml:space="preserve">  - </w:t>
      </w:r>
      <w:r w:rsidR="0094380E" w:rsidRPr="00EF3901">
        <w:rPr>
          <w:rFonts w:eastAsia="MS Mincho"/>
          <w:noProof/>
        </w:rPr>
        <w:t>reports</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2FB9A2BE" w:rsidR="00B64F0E" w:rsidRDefault="00B64F0E" w:rsidP="00B64F0E">
      <w:pPr>
        <w:pStyle w:val="PL"/>
      </w:pPr>
      <w:r>
        <w:t xml:space="preserve">      description: </w:t>
      </w:r>
      <w:r w:rsidRPr="00387CBF">
        <w:t>Represnets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4FB866AB"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10B9ED59" w:rsidR="009835FE" w:rsidRPr="00683719" w:rsidRDefault="009835FE" w:rsidP="009835FE">
      <w:pPr>
        <w:pStyle w:val="PL"/>
        <w:rPr>
          <w:lang w:val="en-US"/>
        </w:rPr>
      </w:pPr>
      <w:r w:rsidRPr="00683719">
        <w:rPr>
          <w:lang w:val="en-US"/>
        </w:rPr>
        <w:t xml:space="preserve">  version: 1.0.0-alpha.</w:t>
      </w:r>
      <w:r w:rsidR="005A7465">
        <w:rPr>
          <w:lang w:val="en-US"/>
        </w:rPr>
        <w:t>2</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47D3177E" w:rsidR="009835FE" w:rsidRPr="008B1C02" w:rsidRDefault="009835FE" w:rsidP="009835FE">
      <w:pPr>
        <w:pStyle w:val="PL"/>
      </w:pPr>
      <w:r w:rsidRPr="008B1C02">
        <w:t xml:space="preserve">    3GPP TS 29.522 V1</w:t>
      </w:r>
      <w:r>
        <w:t>9</w:t>
      </w:r>
      <w:r w:rsidRPr="008B1C02">
        <w:t>.</w:t>
      </w:r>
      <w:r w:rsidR="005A7465">
        <w:t>3</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lastRenderedPageBreak/>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lastRenderedPageBreak/>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lastRenderedPageBreak/>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w:t>
      </w:r>
      <w:r>
        <w:lastRenderedPageBreak/>
        <w:t>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1E004E30" w14:textId="77777777" w:rsidR="009835FE" w:rsidRDefault="009835FE" w:rsidP="009835FE">
      <w:pPr>
        <w:pStyle w:val="PL"/>
      </w:pPr>
    </w:p>
    <w:p w14:paraId="0CC456A4" w14:textId="77777777" w:rsidR="009835FE" w:rsidRDefault="009835FE" w:rsidP="009835FE">
      <w:pPr>
        <w:pStyle w:val="PL"/>
      </w:pPr>
      <w:r>
        <w:t xml:space="preserve">    patch:</w:t>
      </w:r>
    </w:p>
    <w:p w14:paraId="633C84D4" w14:textId="77777777" w:rsidR="009835FE" w:rsidRDefault="009835FE" w:rsidP="009835FE">
      <w:pPr>
        <w:pStyle w:val="PL"/>
      </w:pPr>
      <w:r>
        <w:t xml:space="preserve">      summary: Modify an existing Individual IMS Parameters Provisioning resource.</w:t>
      </w:r>
    </w:p>
    <w:p w14:paraId="23C09C26" w14:textId="77777777" w:rsidR="009835FE" w:rsidRDefault="009835FE" w:rsidP="009835FE">
      <w:pPr>
        <w:pStyle w:val="PL"/>
      </w:pPr>
      <w:r>
        <w:t xml:space="preserve">      operationId: ModifyIndImsParamProvisioning</w:t>
      </w:r>
    </w:p>
    <w:p w14:paraId="2F331D32" w14:textId="77777777" w:rsidR="009835FE" w:rsidRDefault="009835FE" w:rsidP="009835FE">
      <w:pPr>
        <w:pStyle w:val="PL"/>
      </w:pPr>
      <w:r>
        <w:t xml:space="preserve">      tags:</w:t>
      </w:r>
    </w:p>
    <w:p w14:paraId="56F3D444" w14:textId="77777777" w:rsidR="009835FE" w:rsidRDefault="009835FE" w:rsidP="009835FE">
      <w:pPr>
        <w:pStyle w:val="PL"/>
      </w:pPr>
      <w:r>
        <w:t xml:space="preserve">        - Individual IMS Parameters Provisioning (Document)</w:t>
      </w:r>
    </w:p>
    <w:p w14:paraId="63230B05" w14:textId="77777777" w:rsidR="009835FE" w:rsidRDefault="009835FE" w:rsidP="009835FE">
      <w:pPr>
        <w:pStyle w:val="PL"/>
      </w:pPr>
      <w:r>
        <w:t xml:space="preserve">      requestBody:</w:t>
      </w:r>
    </w:p>
    <w:p w14:paraId="526AA23F" w14:textId="77777777" w:rsidR="009835FE" w:rsidRDefault="009835FE" w:rsidP="009835FE">
      <w:pPr>
        <w:pStyle w:val="PL"/>
      </w:pPr>
      <w:r>
        <w:t xml:space="preserve">        required: true</w:t>
      </w:r>
    </w:p>
    <w:p w14:paraId="5FDF2626" w14:textId="77777777" w:rsidR="009835FE" w:rsidRDefault="009835FE" w:rsidP="009835FE">
      <w:pPr>
        <w:pStyle w:val="PL"/>
      </w:pPr>
      <w:r>
        <w:t xml:space="preserve">        content:</w:t>
      </w:r>
    </w:p>
    <w:p w14:paraId="0EC762CA" w14:textId="77777777" w:rsidR="009835FE" w:rsidRDefault="009835FE" w:rsidP="009835FE">
      <w:pPr>
        <w:pStyle w:val="PL"/>
      </w:pPr>
      <w:r>
        <w:t xml:space="preserve">          application/merge-patch+json:</w:t>
      </w:r>
    </w:p>
    <w:p w14:paraId="122590D7" w14:textId="77777777" w:rsidR="009835FE" w:rsidRDefault="009835FE" w:rsidP="009835FE">
      <w:pPr>
        <w:pStyle w:val="PL"/>
      </w:pPr>
      <w:r>
        <w:t xml:space="preserve">            schema:</w:t>
      </w:r>
    </w:p>
    <w:p w14:paraId="46323716" w14:textId="77777777" w:rsidR="009835FE" w:rsidRDefault="009835FE" w:rsidP="009835FE">
      <w:pPr>
        <w:pStyle w:val="PL"/>
      </w:pPr>
      <w:r>
        <w:t xml:space="preserve">              $ref: '#/components/schemas/</w:t>
      </w:r>
      <w:r>
        <w:rPr>
          <w:lang w:val="en-US"/>
        </w:rPr>
        <w:t>ImsPpData</w:t>
      </w:r>
      <w:r>
        <w:t>Patch</w:t>
      </w:r>
      <w:r>
        <w:rPr>
          <w:lang w:val="en-US"/>
        </w:rPr>
        <w:t>'</w:t>
      </w:r>
    </w:p>
    <w:p w14:paraId="0F781C90" w14:textId="77777777" w:rsidR="009835FE" w:rsidRDefault="009835FE" w:rsidP="009835FE">
      <w:pPr>
        <w:pStyle w:val="PL"/>
      </w:pPr>
      <w:r>
        <w:t xml:space="preserve">      responses:</w:t>
      </w:r>
    </w:p>
    <w:p w14:paraId="0DEC846D" w14:textId="77777777" w:rsidR="009835FE" w:rsidRDefault="009835FE" w:rsidP="009835FE">
      <w:pPr>
        <w:pStyle w:val="PL"/>
      </w:pPr>
      <w:r>
        <w:t xml:space="preserve">        '200':</w:t>
      </w:r>
    </w:p>
    <w:p w14:paraId="45A10158" w14:textId="77777777" w:rsidR="009835FE" w:rsidRDefault="009835FE" w:rsidP="009835FE">
      <w:pPr>
        <w:pStyle w:val="PL"/>
      </w:pPr>
      <w:r>
        <w:t xml:space="preserve">          description: &gt;</w:t>
      </w:r>
    </w:p>
    <w:p w14:paraId="4CBD6C34" w14:textId="77777777" w:rsidR="009835FE" w:rsidRDefault="009835FE" w:rsidP="009835FE">
      <w:pPr>
        <w:pStyle w:val="PL"/>
      </w:pPr>
      <w:r>
        <w:t xml:space="preserve">            OK. The Individual IMS Parameters Provisioning resource is successfully</w:t>
      </w:r>
    </w:p>
    <w:p w14:paraId="19ECDB90" w14:textId="77777777" w:rsidR="009835FE" w:rsidRDefault="009835FE" w:rsidP="009835FE">
      <w:pPr>
        <w:pStyle w:val="PL"/>
      </w:pPr>
      <w:r>
        <w:t xml:space="preserve">            modified and a representation of the updated resource is returned in the response body.</w:t>
      </w:r>
    </w:p>
    <w:p w14:paraId="2EAFE088" w14:textId="77777777" w:rsidR="009835FE" w:rsidRDefault="009835FE" w:rsidP="009835FE">
      <w:pPr>
        <w:pStyle w:val="PL"/>
      </w:pPr>
      <w:r>
        <w:t xml:space="preserve">          content:</w:t>
      </w:r>
    </w:p>
    <w:p w14:paraId="2C45843E" w14:textId="77777777" w:rsidR="009835FE" w:rsidRDefault="009835FE" w:rsidP="009835FE">
      <w:pPr>
        <w:pStyle w:val="PL"/>
      </w:pPr>
      <w:r>
        <w:t xml:space="preserve">            application/json:</w:t>
      </w:r>
    </w:p>
    <w:p w14:paraId="01EF1944" w14:textId="77777777" w:rsidR="009835FE" w:rsidRDefault="009835FE" w:rsidP="009835FE">
      <w:pPr>
        <w:pStyle w:val="PL"/>
      </w:pPr>
      <w:r>
        <w:t xml:space="preserve">              schema:</w:t>
      </w:r>
    </w:p>
    <w:p w14:paraId="4CA8F7E8" w14:textId="77777777" w:rsidR="009835FE" w:rsidRDefault="009835FE" w:rsidP="009835FE">
      <w:pPr>
        <w:pStyle w:val="PL"/>
      </w:pPr>
      <w:r>
        <w:t xml:space="preserve">                $ref: '#/components/schemas/</w:t>
      </w:r>
      <w:r>
        <w:rPr>
          <w:lang w:val="en-US"/>
        </w:rPr>
        <w:t>ImsPpData'</w:t>
      </w:r>
    </w:p>
    <w:p w14:paraId="093B4D96" w14:textId="77777777" w:rsidR="009835FE" w:rsidRDefault="009835FE" w:rsidP="009835FE">
      <w:pPr>
        <w:pStyle w:val="PL"/>
      </w:pPr>
      <w:r>
        <w:t xml:space="preserve">        '204':</w:t>
      </w:r>
    </w:p>
    <w:p w14:paraId="431C36DA" w14:textId="77777777" w:rsidR="009835FE" w:rsidRDefault="009835FE" w:rsidP="009835FE">
      <w:pPr>
        <w:pStyle w:val="PL"/>
      </w:pPr>
      <w:r>
        <w:t xml:space="preserve">          description: &gt;</w:t>
      </w:r>
    </w:p>
    <w:p w14:paraId="2C712E5A" w14:textId="77777777" w:rsidR="009835FE" w:rsidRDefault="009835FE" w:rsidP="009835FE">
      <w:pPr>
        <w:pStyle w:val="PL"/>
      </w:pPr>
      <w:r>
        <w:t xml:space="preserve">            No Content. The Individual IMS Parameters Provisioning resource</w:t>
      </w:r>
      <w:r w:rsidRPr="00861A30">
        <w:t xml:space="preserve"> </w:t>
      </w:r>
      <w:r>
        <w:t>is</w:t>
      </w:r>
    </w:p>
    <w:p w14:paraId="0D0BEE6B" w14:textId="77777777" w:rsidR="009835FE" w:rsidRDefault="009835FE" w:rsidP="009835FE">
      <w:pPr>
        <w:pStyle w:val="PL"/>
      </w:pPr>
      <w:r>
        <w:t xml:space="preserve">            successfully modified and no content is returned in the response body.</w:t>
      </w:r>
    </w:p>
    <w:p w14:paraId="1DC6296F" w14:textId="77777777" w:rsidR="009835FE" w:rsidRDefault="009835FE" w:rsidP="009835FE">
      <w:pPr>
        <w:pStyle w:val="PL"/>
      </w:pPr>
      <w:r>
        <w:t xml:space="preserve">        '307':</w:t>
      </w:r>
    </w:p>
    <w:p w14:paraId="56304165" w14:textId="77777777" w:rsidR="009835FE" w:rsidRDefault="009835FE" w:rsidP="009835FE">
      <w:pPr>
        <w:pStyle w:val="PL"/>
      </w:pPr>
      <w:r>
        <w:t xml:space="preserve">          $ref: 'TS29122_CommonData.yaml#/components/responses/307'</w:t>
      </w:r>
    </w:p>
    <w:p w14:paraId="144990C4" w14:textId="77777777" w:rsidR="009835FE" w:rsidRDefault="009835FE" w:rsidP="009835FE">
      <w:pPr>
        <w:pStyle w:val="PL"/>
      </w:pPr>
      <w:r>
        <w:t xml:space="preserve">        '308':</w:t>
      </w:r>
    </w:p>
    <w:p w14:paraId="65437735" w14:textId="77777777" w:rsidR="009835FE" w:rsidRDefault="009835FE" w:rsidP="009835FE">
      <w:pPr>
        <w:pStyle w:val="PL"/>
      </w:pPr>
      <w:r>
        <w:t xml:space="preserve">          $ref: 'TS29122_CommonData.yaml#/components/responses/308'</w:t>
      </w:r>
    </w:p>
    <w:p w14:paraId="68411B72" w14:textId="77777777" w:rsidR="009835FE" w:rsidRDefault="009835FE" w:rsidP="009835FE">
      <w:pPr>
        <w:pStyle w:val="PL"/>
      </w:pPr>
      <w:r>
        <w:t xml:space="preserve">        '400':</w:t>
      </w:r>
    </w:p>
    <w:p w14:paraId="24C6D389" w14:textId="77777777" w:rsidR="009835FE" w:rsidRDefault="009835FE" w:rsidP="009835FE">
      <w:pPr>
        <w:pStyle w:val="PL"/>
      </w:pPr>
      <w:r>
        <w:t xml:space="preserve">          $ref: 'TS29122_CommonData.yaml#/components/responses/400'</w:t>
      </w:r>
    </w:p>
    <w:p w14:paraId="7AADF08E" w14:textId="77777777" w:rsidR="009835FE" w:rsidRDefault="009835FE" w:rsidP="009835FE">
      <w:pPr>
        <w:pStyle w:val="PL"/>
      </w:pPr>
      <w:r>
        <w:t xml:space="preserve">        '401':</w:t>
      </w:r>
    </w:p>
    <w:p w14:paraId="7DF263DB" w14:textId="77777777" w:rsidR="009835FE" w:rsidRDefault="009835FE" w:rsidP="009835FE">
      <w:pPr>
        <w:pStyle w:val="PL"/>
      </w:pPr>
      <w:r>
        <w:t xml:space="preserve">          $ref: 'TS29122_CommonData.yaml#/components/responses/401'</w:t>
      </w:r>
    </w:p>
    <w:p w14:paraId="56EDB487" w14:textId="77777777" w:rsidR="009835FE" w:rsidRDefault="009835FE" w:rsidP="009835FE">
      <w:pPr>
        <w:pStyle w:val="PL"/>
      </w:pPr>
      <w:r>
        <w:t xml:space="preserve">        '403':</w:t>
      </w:r>
    </w:p>
    <w:p w14:paraId="78339580" w14:textId="77777777" w:rsidR="009835FE" w:rsidRDefault="009835FE" w:rsidP="009835FE">
      <w:pPr>
        <w:pStyle w:val="PL"/>
      </w:pPr>
      <w:r>
        <w:t xml:space="preserve">          $ref: 'TS29122_CommonData.yaml#/components/responses/403'</w:t>
      </w:r>
    </w:p>
    <w:p w14:paraId="6DFB565E" w14:textId="77777777" w:rsidR="009835FE" w:rsidRDefault="009835FE" w:rsidP="009835FE">
      <w:pPr>
        <w:pStyle w:val="PL"/>
      </w:pPr>
      <w:r>
        <w:t xml:space="preserve">        '404':</w:t>
      </w:r>
    </w:p>
    <w:p w14:paraId="5E2D528D" w14:textId="77777777" w:rsidR="009835FE" w:rsidRDefault="009835FE" w:rsidP="009835FE">
      <w:pPr>
        <w:pStyle w:val="PL"/>
      </w:pPr>
      <w:r>
        <w:t xml:space="preserve">          $ref: 'TS29122_CommonData.yaml#/components/responses/404'</w:t>
      </w:r>
    </w:p>
    <w:p w14:paraId="0BC4D58D" w14:textId="77777777" w:rsidR="009835FE" w:rsidRDefault="009835FE" w:rsidP="009835FE">
      <w:pPr>
        <w:pStyle w:val="PL"/>
      </w:pPr>
      <w:r>
        <w:t xml:space="preserve">        '411':</w:t>
      </w:r>
    </w:p>
    <w:p w14:paraId="19412C09" w14:textId="77777777" w:rsidR="009835FE" w:rsidRDefault="009835FE" w:rsidP="009835FE">
      <w:pPr>
        <w:pStyle w:val="PL"/>
      </w:pPr>
      <w:r>
        <w:t xml:space="preserve">          $ref: 'TS29122_CommonData.yaml#/components/responses/411'</w:t>
      </w:r>
    </w:p>
    <w:p w14:paraId="74431661" w14:textId="77777777" w:rsidR="009835FE" w:rsidRDefault="009835FE" w:rsidP="009835FE">
      <w:pPr>
        <w:pStyle w:val="PL"/>
      </w:pPr>
      <w:r>
        <w:t xml:space="preserve">        '413':</w:t>
      </w:r>
    </w:p>
    <w:p w14:paraId="4CBE8185" w14:textId="77777777" w:rsidR="009835FE" w:rsidRDefault="009835FE" w:rsidP="009835FE">
      <w:pPr>
        <w:pStyle w:val="PL"/>
      </w:pPr>
      <w:r>
        <w:t xml:space="preserve">          $ref: 'TS29122_CommonData.yaml#/components/responses/413'</w:t>
      </w:r>
    </w:p>
    <w:p w14:paraId="437BB5F1" w14:textId="77777777" w:rsidR="009835FE" w:rsidRDefault="009835FE" w:rsidP="009835FE">
      <w:pPr>
        <w:pStyle w:val="PL"/>
      </w:pPr>
      <w:r>
        <w:t xml:space="preserve">        '415':</w:t>
      </w:r>
    </w:p>
    <w:p w14:paraId="7BFFA43B" w14:textId="77777777" w:rsidR="009835FE" w:rsidRDefault="009835FE" w:rsidP="009835FE">
      <w:pPr>
        <w:pStyle w:val="PL"/>
      </w:pPr>
      <w:r>
        <w:t xml:space="preserve">          $ref: 'TS29122_CommonData.yaml#/components/responses/415'</w:t>
      </w:r>
    </w:p>
    <w:p w14:paraId="194C68CB" w14:textId="77777777" w:rsidR="009835FE" w:rsidRDefault="009835FE" w:rsidP="009835FE">
      <w:pPr>
        <w:pStyle w:val="PL"/>
      </w:pPr>
      <w:r>
        <w:t xml:space="preserve">        '429':</w:t>
      </w:r>
    </w:p>
    <w:p w14:paraId="235CE2E1" w14:textId="77777777" w:rsidR="009835FE" w:rsidRDefault="009835FE" w:rsidP="009835FE">
      <w:pPr>
        <w:pStyle w:val="PL"/>
      </w:pPr>
      <w:r>
        <w:t xml:space="preserve">          $ref: 'TS29122_CommonData.yaml#/components/responses/429'</w:t>
      </w:r>
    </w:p>
    <w:p w14:paraId="3D788EE1" w14:textId="77777777" w:rsidR="009835FE" w:rsidRDefault="009835FE" w:rsidP="009835FE">
      <w:pPr>
        <w:pStyle w:val="PL"/>
      </w:pPr>
      <w:r>
        <w:t xml:space="preserve">        '500':</w:t>
      </w:r>
    </w:p>
    <w:p w14:paraId="550E2FF8" w14:textId="77777777" w:rsidR="009835FE" w:rsidRDefault="009835FE" w:rsidP="009835FE">
      <w:pPr>
        <w:pStyle w:val="PL"/>
      </w:pPr>
      <w:r>
        <w:t xml:space="preserve">          $ref: 'TS29122_CommonData.yaml#/components/responses/500'</w:t>
      </w:r>
    </w:p>
    <w:p w14:paraId="1C531BF5" w14:textId="77777777" w:rsidR="009835FE" w:rsidRDefault="009835FE" w:rsidP="009835FE">
      <w:pPr>
        <w:pStyle w:val="PL"/>
      </w:pPr>
      <w:r>
        <w:t xml:space="preserve">        '503':</w:t>
      </w:r>
    </w:p>
    <w:p w14:paraId="3B6437D5" w14:textId="77777777" w:rsidR="009835FE" w:rsidRDefault="009835FE" w:rsidP="009835FE">
      <w:pPr>
        <w:pStyle w:val="PL"/>
      </w:pPr>
      <w:r>
        <w:t xml:space="preserve">          $ref: 'TS29122_CommonData.yaml#/components/responses/503'</w:t>
      </w:r>
    </w:p>
    <w:p w14:paraId="0EBEB834" w14:textId="77777777" w:rsidR="009835FE" w:rsidRDefault="009835FE" w:rsidP="009835FE">
      <w:pPr>
        <w:pStyle w:val="PL"/>
      </w:pPr>
      <w:r>
        <w:t xml:space="preserve">        default:</w:t>
      </w:r>
    </w:p>
    <w:p w14:paraId="45AD63DA" w14:textId="77777777" w:rsidR="009835FE" w:rsidRDefault="009835FE" w:rsidP="009835FE">
      <w:pPr>
        <w:pStyle w:val="PL"/>
      </w:pPr>
      <w:r>
        <w:t xml:space="preserve">          $ref: 'TS29122_CommonData.yaml#/components/responses/default'</w:t>
      </w:r>
    </w:p>
    <w:p w14:paraId="27DC8E8B" w14:textId="77777777" w:rsidR="009835FE"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lastRenderedPageBreak/>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2AEF0551" w14:textId="77777777" w:rsidR="009835FE" w:rsidRDefault="009835FE" w:rsidP="009835FE">
      <w:pPr>
        <w:pStyle w:val="PL"/>
      </w:pPr>
    </w:p>
    <w:p w14:paraId="2EABAF19" w14:textId="77777777" w:rsidR="009835FE" w:rsidRDefault="009835FE" w:rsidP="009835FE">
      <w:pPr>
        <w:pStyle w:val="PL"/>
      </w:pPr>
      <w:r>
        <w:t xml:space="preserve">    </w:t>
      </w:r>
      <w:r>
        <w:rPr>
          <w:lang w:val="en-US"/>
        </w:rPr>
        <w:t>ImsPpData</w:t>
      </w:r>
      <w:r>
        <w:t>Patch:</w:t>
      </w:r>
    </w:p>
    <w:p w14:paraId="0B690E2E" w14:textId="77777777" w:rsidR="009835FE" w:rsidRDefault="009835FE" w:rsidP="009835FE">
      <w:pPr>
        <w:pStyle w:val="PL"/>
      </w:pPr>
      <w:r>
        <w:t xml:space="preserve">      description: &gt;</w:t>
      </w:r>
    </w:p>
    <w:p w14:paraId="5851A1BF" w14:textId="77777777" w:rsidR="009835FE" w:rsidRDefault="009835FE" w:rsidP="009835FE">
      <w:pPr>
        <w:pStyle w:val="PL"/>
        <w:rPr>
          <w:rFonts w:cs="Arial"/>
          <w:szCs w:val="18"/>
          <w:lang w:eastAsia="zh-CN"/>
        </w:rPr>
      </w:pPr>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4EB70E94" w14:textId="77777777" w:rsidR="009835FE" w:rsidRDefault="009835FE" w:rsidP="009835FE">
      <w:pPr>
        <w:pStyle w:val="PL"/>
      </w:pPr>
      <w:r>
        <w:rPr>
          <w:rFonts w:cs="Arial"/>
          <w:szCs w:val="18"/>
          <w:lang w:eastAsia="zh-CN"/>
        </w:rPr>
        <w:t xml:space="preserve">        data</w:t>
      </w:r>
      <w:r>
        <w:t>.</w:t>
      </w:r>
    </w:p>
    <w:p w14:paraId="5FB716B6" w14:textId="77777777" w:rsidR="009835FE" w:rsidRDefault="009835FE" w:rsidP="009835FE">
      <w:pPr>
        <w:pStyle w:val="PL"/>
      </w:pPr>
      <w:r>
        <w:t xml:space="preserve">      type: object</w:t>
      </w:r>
    </w:p>
    <w:p w14:paraId="0DEF20E2" w14:textId="77777777" w:rsidR="009835FE" w:rsidRDefault="009835FE" w:rsidP="009835FE">
      <w:pPr>
        <w:pStyle w:val="PL"/>
      </w:pPr>
      <w:r>
        <w:t xml:space="preserve">      properties:</w:t>
      </w:r>
    </w:p>
    <w:p w14:paraId="29CD2CA2" w14:textId="77777777" w:rsidR="009835FE" w:rsidRPr="008B1C02" w:rsidRDefault="009835FE" w:rsidP="009835FE">
      <w:pPr>
        <w:pStyle w:val="PL"/>
      </w:pPr>
      <w:r>
        <w:t xml:space="preserve">        imsData:</w:t>
      </w:r>
    </w:p>
    <w:p w14:paraId="3F3614F9"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77777777" w:rsidR="009835FE" w:rsidRDefault="009835FE" w:rsidP="009835FE">
      <w:pPr>
        <w:pStyle w:val="PL"/>
      </w:pPr>
      <w:r>
        <w:t xml:space="preserve">          $ref: '</w:t>
      </w:r>
      <w:r w:rsidRPr="00535965">
        <w:t>TS295</w:t>
      </w:r>
      <w:r>
        <w:t>62</w:t>
      </w:r>
      <w:r w:rsidRPr="00535965">
        <w:t>_</w:t>
      </w:r>
      <w:r>
        <w:t>Nhss_imsSDM</w:t>
      </w:r>
      <w:r w:rsidRPr="00535965">
        <w:t>.yaml</w:t>
      </w:r>
      <w:r>
        <w:t>#/components/schemas/PublicIdentity'</w:t>
      </w:r>
    </w:p>
    <w:p w14:paraId="7276724E" w14:textId="77777777" w:rsidR="009835FE" w:rsidRPr="008B1C02" w:rsidRDefault="009835FE" w:rsidP="009835FE">
      <w:pPr>
        <w:pStyle w:val="PL"/>
      </w:pPr>
      <w:r>
        <w:t xml:space="preserve">        rcdServerAddr:</w:t>
      </w:r>
    </w:p>
    <w:p w14:paraId="450BFDEA" w14:textId="77777777" w:rsidR="009835FE" w:rsidRPr="008B1C02" w:rsidRDefault="009835FE" w:rsidP="009835FE">
      <w:pPr>
        <w:pStyle w:val="PL"/>
      </w:pPr>
      <w:r w:rsidRPr="008B1C02">
        <w:t xml:space="preserve">          $ref: '</w:t>
      </w:r>
      <w:r>
        <w:rPr>
          <w:rFonts w:cs="Courier New"/>
          <w:szCs w:val="16"/>
        </w:rPr>
        <w:t>TS29571_CommonData.yaml#</w:t>
      </w:r>
      <w:r w:rsidRPr="008B1C02">
        <w:t>/components/schemas/</w:t>
      </w:r>
      <w:r>
        <w:t>ServerAddressingInfo</w:t>
      </w:r>
      <w:r w:rsidRPr="008B1C02">
        <w:t>'</w:t>
      </w:r>
    </w:p>
    <w:p w14:paraId="7818E347" w14:textId="77777777" w:rsidR="009835FE" w:rsidRDefault="009835FE" w:rsidP="009835FE">
      <w:pPr>
        <w:pStyle w:val="PL"/>
      </w:pPr>
      <w:r>
        <w:t xml:space="preserve">        rcdUrl:</w:t>
      </w:r>
    </w:p>
    <w:p w14:paraId="6DD422DC" w14:textId="77777777" w:rsidR="009835FE" w:rsidRDefault="009835FE" w:rsidP="009835FE">
      <w:pPr>
        <w:pStyle w:val="PL"/>
      </w:pPr>
      <w:r>
        <w:t xml:space="preserve">          $ref: 'TS29122_CommonData.yaml#/components/schemas/Link'</w:t>
      </w:r>
    </w:p>
    <w:p w14:paraId="7E4A4CBA" w14:textId="77777777" w:rsidR="009835FE" w:rsidRDefault="009835FE" w:rsidP="009835FE">
      <w:pPr>
        <w:pStyle w:val="PL"/>
      </w:pPr>
      <w:r>
        <w:t xml:space="preserve">        rcdInfo:</w:t>
      </w:r>
    </w:p>
    <w:p w14:paraId="036E70B0" w14:textId="77777777" w:rsidR="009835FE" w:rsidRDefault="009835FE" w:rsidP="009835FE">
      <w:pPr>
        <w:pStyle w:val="PL"/>
      </w:pPr>
      <w:r>
        <w:t xml:space="preserve">          type: string</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0A62625A"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lastRenderedPageBreak/>
        <w:t xml:space="preserve">      oneOf:</w:t>
      </w:r>
    </w:p>
    <w:p w14:paraId="7B63D2EF"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rcdServerAddr</w:t>
      </w:r>
      <w:r w:rsidRPr="009F6B98">
        <w:rPr>
          <w:rFonts w:ascii="Courier New" w:hAnsi="Courier New"/>
          <w:sz w:val="16"/>
        </w:rPr>
        <w:t>]</w:t>
      </w:r>
    </w:p>
    <w:p w14:paraId="3FA01C87"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rcdUrl</w:t>
      </w:r>
      <w:r w:rsidRPr="009F6B98">
        <w:rPr>
          <w:rFonts w:ascii="Courier New" w:hAnsi="Courier New"/>
          <w:sz w:val="16"/>
        </w:rPr>
        <w:t>]</w:t>
      </w:r>
    </w:p>
    <w:p w14:paraId="7C732AB3" w14:textId="77777777" w:rsidR="009835FE" w:rsidRDefault="009835FE" w:rsidP="009835FE">
      <w:pPr>
        <w:pStyle w:val="PL"/>
      </w:pPr>
      <w:r w:rsidRPr="009F6B98">
        <w:t xml:space="preserve">          - required: [rcd</w:t>
      </w:r>
      <w:r>
        <w:t>Info</w:t>
      </w:r>
      <w:r w:rsidRPr="009F6B98">
        <w:t>]</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pPr>
      <w:r w:rsidRPr="00FB28D6">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77777777"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r>
        <w:rPr>
          <w:lang w:val="en-US"/>
        </w:rPr>
        <w:t>0-alpha.1</w:t>
      </w:r>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77777777" w:rsidR="00331F45" w:rsidRPr="008B1C02" w:rsidRDefault="00331F45" w:rsidP="00331F45">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322870D6" w14:textId="77777777" w:rsidR="00331F45" w:rsidRPr="008B1C02" w:rsidRDefault="00331F45" w:rsidP="00331F45">
      <w:pPr>
        <w:pStyle w:val="PL"/>
      </w:pPr>
      <w:r w:rsidRPr="008B1C02">
        <w:t xml:space="preserve">  description: 3GPP TS 29.522 V1</w:t>
      </w:r>
      <w:r>
        <w:t>9</w:t>
      </w:r>
      <w:r w:rsidRPr="008B1C02">
        <w:t>.</w:t>
      </w:r>
      <w:r>
        <w:t>3</w:t>
      </w:r>
      <w:r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7777777" w:rsidR="00331F45" w:rsidRPr="008B1C02" w:rsidRDefault="00331F45" w:rsidP="00331F45">
      <w:pPr>
        <w:pStyle w:val="PL"/>
      </w:pPr>
      <w:r w:rsidRPr="008B1C02">
        <w:t xml:space="preserve">        description: apiRoot as defined in subclause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77777777" w:rsidR="00331F45" w:rsidRPr="008B1C02" w:rsidRDefault="00331F45" w:rsidP="00331F45">
      <w:pPr>
        <w:pStyle w:val="PL"/>
      </w:pPr>
      <w:r w:rsidRPr="008B1C02">
        <w:t xml:space="preserve">      summary: </w:t>
      </w:r>
      <w:r>
        <w:t>Request to perform an AIoT inventory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7777777" w:rsidR="00331F45" w:rsidRDefault="00331F45" w:rsidP="00331F45">
      <w:pPr>
        <w:pStyle w:val="PL"/>
      </w:pPr>
      <w:r>
        <w:t xml:space="preserve">            OK. </w:t>
      </w:r>
      <w:r w:rsidRPr="008B1C02">
        <w:t xml:space="preserve">The </w:t>
      </w:r>
      <w:r>
        <w:t>AIoT inventory request is successfully received and processed, and the requested</w:t>
      </w:r>
    </w:p>
    <w:p w14:paraId="5E7B17A7" w14:textId="77777777" w:rsidR="00331F45" w:rsidRPr="008B1C02" w:rsidRDefault="00331F45" w:rsidP="00331F45">
      <w:pPr>
        <w:pStyle w:val="PL"/>
      </w:pPr>
      <w:r>
        <w:t xml:space="preserve">            AIoT inventory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lastRenderedPageBreak/>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t xml:space="preserve">          '{$request.body#/notifUri}':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77777777" w:rsidR="00331F45" w:rsidRPr="008B1C02" w:rsidRDefault="00331F45" w:rsidP="00331F45">
      <w:pPr>
        <w:pStyle w:val="PL"/>
      </w:pPr>
      <w:r w:rsidRPr="008B1C02">
        <w:t xml:space="preserve">      summary: </w:t>
      </w:r>
      <w:r>
        <w:t>Request to perform an AIoT command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77777777" w:rsidR="00331F45" w:rsidRDefault="00331F45" w:rsidP="00331F45">
      <w:pPr>
        <w:pStyle w:val="PL"/>
      </w:pPr>
      <w:r>
        <w:t xml:space="preserve">            OK. </w:t>
      </w:r>
      <w:r w:rsidRPr="008B1C02">
        <w:t xml:space="preserve">The </w:t>
      </w:r>
      <w:r>
        <w:t>AIoT command request is successfully received and processed, and the requested</w:t>
      </w:r>
    </w:p>
    <w:p w14:paraId="7B04193E" w14:textId="77777777" w:rsidR="00331F45" w:rsidRPr="008B1C02" w:rsidRDefault="00331F45" w:rsidP="00331F45">
      <w:pPr>
        <w:pStyle w:val="PL"/>
      </w:pPr>
      <w:r>
        <w:t xml:space="preserve">            AIoT command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lastRenderedPageBreak/>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'{$request.body#/notifUri}':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lastRenderedPageBreak/>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7777777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7777777" w:rsidR="00331F45" w:rsidRPr="008B1C02" w:rsidRDefault="00331F45" w:rsidP="00331F45">
      <w:pPr>
        <w:pStyle w:val="PL"/>
      </w:pPr>
      <w:r w:rsidRPr="008B1C02">
        <w:t xml:space="preserve">        </w:t>
      </w:r>
      <w:r>
        <w:t>targetArea</w:t>
      </w:r>
      <w:r w:rsidRPr="008B1C02">
        <w:t>:</w:t>
      </w:r>
    </w:p>
    <w:p w14:paraId="1764DD79" w14:textId="77777777" w:rsidR="00331F45" w:rsidRPr="008B1C02" w:rsidRDefault="00331F45" w:rsidP="00331F45">
      <w:pPr>
        <w:pStyle w:val="PL"/>
      </w:pPr>
      <w:r w:rsidRPr="008B1C02">
        <w:t xml:space="preserve">          $ref: '#/components/schemas/</w:t>
      </w:r>
      <w:r>
        <w:t>ExtAIoTArea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6ECDC5FF" w:rsidR="00331F45" w:rsidRPr="008B1C02" w:rsidRDefault="00331F45" w:rsidP="00331F45">
      <w:pPr>
        <w:pStyle w:val="PL"/>
      </w:pPr>
      <w:r w:rsidRPr="008B1C02">
        <w:t xml:space="preserve">          $ref: '</w:t>
      </w:r>
      <w:r>
        <w:t>TS29abc_AIoT.yaml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t xml:space="preserve">          $ref: 'TS29571_CommonData.yaml#/components/schemas/</w:t>
      </w:r>
      <w:r>
        <w:t>Uinteger</w:t>
      </w:r>
      <w:r w:rsidRPr="008B1C02">
        <w:t>'</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77777777" w:rsidR="00331F45" w:rsidRPr="00F11966" w:rsidRDefault="00331F45" w:rsidP="00331F45">
      <w:pPr>
        <w:pStyle w:val="PL"/>
      </w:pPr>
      <w:r w:rsidRPr="00F11966">
        <w:t xml:space="preserve">        - required: [</w:t>
      </w:r>
      <w:r>
        <w:t>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777777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7777777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77777777" w:rsidR="00331F45" w:rsidRDefault="00331F45" w:rsidP="00331F45">
      <w:pPr>
        <w:pStyle w:val="PL"/>
      </w:pPr>
      <w:r>
        <w:t xml:space="preserve">        targetArea:</w:t>
      </w:r>
    </w:p>
    <w:p w14:paraId="65C23DCE" w14:textId="77777777" w:rsidR="00331F45" w:rsidRDefault="00331F45" w:rsidP="00331F45">
      <w:pPr>
        <w:pStyle w:val="PL"/>
      </w:pPr>
      <w:r>
        <w:t xml:space="preserve">          $ref: '#/components/schemas/ExtAIoTArea'</w:t>
      </w:r>
    </w:p>
    <w:p w14:paraId="67C9FDB2" w14:textId="77777777" w:rsidR="00331F45" w:rsidRDefault="00331F45" w:rsidP="00331F45">
      <w:pPr>
        <w:pStyle w:val="PL"/>
      </w:pPr>
      <w:r>
        <w:t xml:space="preserve">        targetDevices:</w:t>
      </w:r>
    </w:p>
    <w:p w14:paraId="4B168B27" w14:textId="5065A369" w:rsidR="00331F45" w:rsidRDefault="00331F45" w:rsidP="00331F45">
      <w:pPr>
        <w:pStyle w:val="PL"/>
      </w:pPr>
      <w:r>
        <w:t xml:space="preserve">          $ref: 'TS29abc_AIoT.yaml#/components/schemas/AIoTDevices'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090CCBF2" w14:textId="77777777" w:rsidR="00331F45" w:rsidRPr="008B1C02" w:rsidRDefault="00331F45" w:rsidP="00331F45">
      <w:pPr>
        <w:pStyle w:val="PL"/>
      </w:pPr>
      <w:r w:rsidRPr="008B1C02">
        <w:t xml:space="preserve">        </w:t>
      </w:r>
      <w:r>
        <w:t>msgSize</w:t>
      </w:r>
      <w:r w:rsidRPr="008B1C02">
        <w:t>:</w:t>
      </w:r>
    </w:p>
    <w:p w14:paraId="4AF8AD2C" w14:textId="77777777" w:rsidR="00331F45" w:rsidRPr="008B1C02" w:rsidRDefault="00331F45" w:rsidP="00331F45">
      <w:pPr>
        <w:pStyle w:val="PL"/>
      </w:pPr>
      <w:r w:rsidRPr="008B1C02">
        <w:t xml:space="preserve">          $ref: 'TS29571_CommonData.yaml#/components/schemas/</w:t>
      </w:r>
      <w:r>
        <w:t>Uinteger</w:t>
      </w:r>
      <w:r w:rsidRPr="008B1C02">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t xml:space="preserve">        - notifUri</w:t>
      </w:r>
    </w:p>
    <w:p w14:paraId="7D1858CE" w14:textId="77777777" w:rsidR="00331F45" w:rsidRDefault="00331F45" w:rsidP="00331F45">
      <w:pPr>
        <w:pStyle w:val="PL"/>
      </w:pPr>
      <w:r>
        <w:t xml:space="preserve">      anyOf:</w:t>
      </w:r>
    </w:p>
    <w:p w14:paraId="2A13E281" w14:textId="77777777" w:rsidR="00331F45" w:rsidRDefault="00331F45" w:rsidP="00331F45">
      <w:pPr>
        <w:pStyle w:val="PL"/>
      </w:pPr>
      <w:r>
        <w:t xml:space="preserve">        - required: [targetArea]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7777777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lastRenderedPageBreak/>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7777777" w:rsidR="00331F45" w:rsidRPr="00F11966" w:rsidRDefault="00331F45" w:rsidP="00331F45">
      <w:pPr>
        <w:pStyle w:val="PL"/>
      </w:pPr>
      <w:r w:rsidRPr="00F11966">
        <w:t xml:space="preserve">        </w:t>
      </w:r>
      <w:r>
        <w:t>devices</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7777777" w:rsidR="00331F45" w:rsidRDefault="00331F45" w:rsidP="00331F45">
      <w:pPr>
        <w:pStyle w:val="PL"/>
      </w:pPr>
      <w:r>
        <w:t xml:space="preserve">            $ref: 'TS29571_CommonData.yaml#/components/schemas/A</w:t>
      </w:r>
      <w:r w:rsidRPr="00E21433">
        <w:t>iotDevPermId</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78466562" w14:textId="77777777" w:rsidR="00331F45" w:rsidRDefault="00331F45" w:rsidP="00331F45">
      <w:pPr>
        <w:pStyle w:val="PL"/>
      </w:pPr>
      <w:r>
        <w:t xml:space="preserve">            Contains the Last Report Indication, i.e., indicates whether this is the last reporting</w:t>
      </w:r>
    </w:p>
    <w:p w14:paraId="3FAC5903" w14:textId="77777777" w:rsidR="00331F45" w:rsidRDefault="00331F45" w:rsidP="00331F45">
      <w:pPr>
        <w:pStyle w:val="PL"/>
      </w:pPr>
      <w:r>
        <w:t xml:space="preserve">            from the NF service consumer.</w:t>
      </w:r>
    </w:p>
    <w:p w14:paraId="51DF9E08" w14:textId="77777777" w:rsidR="00331F45" w:rsidRDefault="00331F45" w:rsidP="00331F45">
      <w:pPr>
        <w:pStyle w:val="PL"/>
      </w:pPr>
      <w:r>
        <w:t xml:space="preserve">            true indicates that this is the last report.</w:t>
      </w:r>
    </w:p>
    <w:p w14:paraId="0ABE7FDC" w14:textId="77777777" w:rsidR="00331F45" w:rsidRDefault="00331F45" w:rsidP="00331F45">
      <w:pPr>
        <w:pStyle w:val="PL"/>
      </w:pPr>
      <w:r>
        <w:t xml:space="preserve">            false indicates that this is not the last report.</w:t>
      </w:r>
    </w:p>
    <w:p w14:paraId="493BE46D" w14:textId="77777777" w:rsidR="00331F45" w:rsidRDefault="00331F45" w:rsidP="00331F45">
      <w:pPr>
        <w:pStyle w:val="PL"/>
      </w:pPr>
      <w:r>
        <w:t xml:space="preserve">            The default value is false when this attribute is omitted.</w:t>
      </w:r>
    </w:p>
    <w:p w14:paraId="19B70AB5" w14:textId="77777777" w:rsidR="00331F45" w:rsidRDefault="00331F45" w:rsidP="00331F45">
      <w:pPr>
        <w:pStyle w:val="PL"/>
      </w:pPr>
      <w:r>
        <w:t xml:space="preserve">        </w:t>
      </w:r>
      <w:r>
        <w:rPr>
          <w:lang w:eastAsia="zh-CN"/>
        </w:rPr>
        <w:t>suppFeat</w:t>
      </w:r>
      <w:r>
        <w:t>:</w:t>
      </w:r>
    </w:p>
    <w:p w14:paraId="1E2284D1" w14:textId="77777777" w:rsidR="00331F45" w:rsidRDefault="00331F45" w:rsidP="00331F45">
      <w:pPr>
        <w:pStyle w:val="PL"/>
      </w:pPr>
      <w:r>
        <w:t xml:space="preserve">          $ref: 'TS29571_CommonData.yaml#/components/schemas/</w:t>
      </w:r>
      <w:r>
        <w:rPr>
          <w:lang w:eastAsia="zh-CN"/>
        </w:rPr>
        <w:t>SupportedFeatures</w:t>
      </w:r>
      <w:r>
        <w:t>'</w:t>
      </w:r>
    </w:p>
    <w:p w14:paraId="2D4E0F35" w14:textId="77777777" w:rsidR="00331F45" w:rsidRPr="008B1C02" w:rsidRDefault="00331F45" w:rsidP="00331F45">
      <w:pPr>
        <w:pStyle w:val="PL"/>
      </w:pPr>
      <w:r w:rsidRPr="008B1C02">
        <w:t xml:space="preserve">      required:</w:t>
      </w:r>
    </w:p>
    <w:p w14:paraId="26AA3075" w14:textId="77777777" w:rsidR="00331F45" w:rsidRDefault="00331F45" w:rsidP="00331F45">
      <w:pPr>
        <w:pStyle w:val="PL"/>
      </w:pPr>
      <w:r>
        <w:t xml:space="preserve">        - </w:t>
      </w:r>
      <w:r w:rsidRPr="008B1C02">
        <w:t>af</w:t>
      </w:r>
      <w:r>
        <w:t>Trans</w:t>
      </w:r>
      <w:r w:rsidRPr="008B1C02">
        <w:t>Id</w:t>
      </w:r>
    </w:p>
    <w:p w14:paraId="6A11C7ED" w14:textId="77777777" w:rsidR="00331F45" w:rsidRDefault="00331F45" w:rsidP="00331F45">
      <w:pPr>
        <w:pStyle w:val="PL"/>
        <w:rPr>
          <w:lang w:val="en-US"/>
        </w:rPr>
      </w:pPr>
    </w:p>
    <w:p w14:paraId="472FBD9E" w14:textId="77777777" w:rsidR="00331F45" w:rsidRPr="00F11966" w:rsidRDefault="00331F45" w:rsidP="00331F45">
      <w:pPr>
        <w:pStyle w:val="PL"/>
        <w:rPr>
          <w:lang w:val="en-US"/>
        </w:rPr>
      </w:pPr>
      <w:r w:rsidRPr="00F11966">
        <w:rPr>
          <w:lang w:val="en-US"/>
        </w:rPr>
        <w:t xml:space="preserve">    </w:t>
      </w:r>
      <w:r>
        <w:rPr>
          <w:lang w:val="en-US"/>
        </w:rPr>
        <w:t>Ext</w:t>
      </w:r>
      <w:r>
        <w:t>AIoTArea</w:t>
      </w:r>
      <w:r w:rsidRPr="00F11966">
        <w:rPr>
          <w:lang w:val="en-US"/>
        </w:rPr>
        <w:t>:</w:t>
      </w:r>
    </w:p>
    <w:p w14:paraId="0D8A2D2B" w14:textId="77777777" w:rsidR="00331F45" w:rsidRPr="00F11966" w:rsidRDefault="00331F45" w:rsidP="00331F45">
      <w:pPr>
        <w:pStyle w:val="PL"/>
        <w:rPr>
          <w:lang w:val="en-US"/>
        </w:rPr>
      </w:pPr>
      <w:r>
        <w:rPr>
          <w:lang w:val="en-US"/>
        </w:rPr>
        <w:t xml:space="preserve">      description: </w:t>
      </w:r>
      <w:r>
        <w:rPr>
          <w:rFonts w:cs="Arial"/>
          <w:szCs w:val="18"/>
        </w:rPr>
        <w:t>Represents the AIoT area.</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77777777" w:rsidR="00331F45" w:rsidRDefault="00331F45" w:rsidP="00331F45">
      <w:pPr>
        <w:pStyle w:val="PL"/>
      </w:pPr>
      <w:r>
        <w:t xml:space="preserve">        </w:t>
      </w:r>
      <w:bookmarkStart w:id="343" w:name="_Hlk197608695"/>
      <w:r>
        <w:rPr>
          <w:lang w:eastAsia="zh-CN"/>
        </w:rPr>
        <w:t>areaIds</w:t>
      </w:r>
      <w:bookmarkEnd w:id="343"/>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77777777" w:rsidR="00331F45" w:rsidRDefault="00331F45" w:rsidP="00331F45">
      <w:pPr>
        <w:pStyle w:val="PL"/>
      </w:pPr>
      <w:r>
        <w:t xml:space="preserve">            $ref: 'TS29571_CommonData.yaml#/components/schemas/</w:t>
      </w:r>
      <w:bookmarkStart w:id="344" w:name="_Hlk197608704"/>
      <w:r>
        <w:rPr>
          <w:lang w:eastAsia="zh-CN"/>
        </w:rPr>
        <w:t>AiotAreaId</w:t>
      </w:r>
      <w:bookmarkEnd w:id="344"/>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bookmarkStart w:id="345" w:name="MCCQCTEMPBM_00000048"/>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bookmarkEnd w:id="345"/>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bookmarkStart w:id="346" w:name="MCCQCTEMPBM_00000049"/>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bookmarkEnd w:id="346"/>
    </w:p>
    <w:p w14:paraId="49DB5ADE" w14:textId="77777777" w:rsidR="00331F45" w:rsidRPr="00F11966" w:rsidRDefault="00331F45" w:rsidP="00331F45">
      <w:pPr>
        <w:pStyle w:val="PL"/>
      </w:pPr>
      <w:r w:rsidRPr="00F11966">
        <w:t xml:space="preserve">      </w:t>
      </w:r>
      <w:r>
        <w:t>one</w:t>
      </w:r>
      <w:r w:rsidRPr="00F11966">
        <w:t>Of:</w:t>
      </w:r>
    </w:p>
    <w:p w14:paraId="7F39C7A5" w14:textId="77777777" w:rsidR="00331F45" w:rsidRPr="00F11966" w:rsidRDefault="00331F45" w:rsidP="00331F45">
      <w:pPr>
        <w:pStyle w:val="PL"/>
      </w:pPr>
      <w:r w:rsidRPr="00F11966">
        <w:t xml:space="preserve">        - required: [</w:t>
      </w:r>
      <w:r w:rsidRPr="00F13C2F">
        <w:t>areaIds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77777777" w:rsidR="00331F45" w:rsidRDefault="00331F45" w:rsidP="00331F45">
      <w:pPr>
        <w:pStyle w:val="PL"/>
      </w:pPr>
      <w:r>
        <w:t>#</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77777777" w:rsidR="00331F45" w:rsidRDefault="00331F45" w:rsidP="00331F45">
      <w:pPr>
        <w:pStyle w:val="PL"/>
      </w:pPr>
      <w:r>
        <w:t xml:space="preserve">        Represents the type of AIoT command.  </w:t>
      </w:r>
    </w:p>
    <w:p w14:paraId="53CD73C6" w14:textId="77777777" w:rsidR="00331F45" w:rsidRDefault="00331F45" w:rsidP="00331F45">
      <w:pPr>
        <w:pStyle w:val="PL"/>
      </w:pPr>
      <w:r>
        <w:t xml:space="preserve">        Possible values are:</w:t>
      </w:r>
    </w:p>
    <w:p w14:paraId="0BDF4594" w14:textId="77777777" w:rsidR="00331F45" w:rsidRDefault="00331F45" w:rsidP="00331F45">
      <w:pPr>
        <w:pStyle w:val="PL"/>
      </w:pPr>
      <w:r>
        <w:t xml:space="preserve">          - READ: </w:t>
      </w:r>
      <w:r>
        <w:rPr>
          <w:lang w:eastAsia="zh-CN"/>
        </w:rPr>
        <w:t xml:space="preserve">Indicates that </w:t>
      </w:r>
      <w:r>
        <w:t>the AIoT command is Read (i.e., retrieve information)</w:t>
      </w:r>
      <w:r w:rsidRPr="00571B6E">
        <w:t>.</w:t>
      </w:r>
    </w:p>
    <w:p w14:paraId="0F7CFFA8" w14:textId="77777777" w:rsidR="00331F45" w:rsidRDefault="00331F45" w:rsidP="00331F45">
      <w:pPr>
        <w:pStyle w:val="PL"/>
      </w:pPr>
      <w:r>
        <w:t xml:space="preserve">          - WRITE: </w:t>
      </w:r>
      <w:r>
        <w:rPr>
          <w:lang w:eastAsia="zh-CN"/>
        </w:rPr>
        <w:t xml:space="preserve">Indicates that </w:t>
      </w:r>
      <w:r>
        <w:t>the AIoT command is Write (i.e., provision information)</w:t>
      </w:r>
      <w:r w:rsidRPr="00571B6E">
        <w:t>.</w:t>
      </w:r>
    </w:p>
    <w:p w14:paraId="49688F0C" w14:textId="77777777" w:rsidR="00331F45" w:rsidRDefault="00331F45" w:rsidP="00331F45">
      <w:pPr>
        <w:pStyle w:val="PL"/>
        <w:rPr>
          <w:lang w:val="en-US" w:eastAsia="zh-CN"/>
        </w:rPr>
      </w:pPr>
      <w:r>
        <w:t xml:space="preserve">          - </w:t>
      </w:r>
      <w:bookmarkStart w:id="347" w:name="_Hlk193213534"/>
      <w:r>
        <w:t>PERMANENT_DISABLE</w:t>
      </w:r>
      <w:bookmarkEnd w:id="347"/>
      <w:r>
        <w:t xml:space="preserve">: </w:t>
      </w:r>
      <w:r>
        <w:rPr>
          <w:lang w:eastAsia="zh-CN"/>
        </w:rPr>
        <w:t xml:space="preserve">Indicates that </w:t>
      </w:r>
      <w:r>
        <w:t xml:space="preserve">the AIoT command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lastRenderedPageBreak/>
        <w:t>#</w:t>
      </w:r>
    </w:p>
    <w:p w14:paraId="36E717BA" w14:textId="77777777" w:rsidR="00331F45" w:rsidRDefault="00331F45" w:rsidP="00331F45">
      <w:pPr>
        <w:pStyle w:val="PL"/>
      </w:pPr>
    </w:p>
    <w:p w14:paraId="5A757581" w14:textId="7F110A01" w:rsidR="00BD47AF" w:rsidRPr="008B1C02" w:rsidRDefault="00BD47AF" w:rsidP="00BD47AF">
      <w:pPr>
        <w:pStyle w:val="Heading1"/>
      </w:pPr>
      <w:r w:rsidRPr="008B1C02">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77777777" w:rsidR="00BD47AF" w:rsidRPr="008B1C02" w:rsidRDefault="00BD47AF" w:rsidP="00BD47AF">
      <w:pPr>
        <w:pStyle w:val="PL"/>
      </w:pPr>
      <w:r w:rsidRPr="008B1C02">
        <w:t xml:space="preserve">  version: 1.</w:t>
      </w:r>
      <w:r>
        <w:t>0</w:t>
      </w:r>
      <w:r w:rsidRPr="008B1C02">
        <w:t>.</w:t>
      </w:r>
      <w:r>
        <w:t>0-alpha.1</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77777777" w:rsidR="00BD47AF" w:rsidRPr="008B1C02" w:rsidRDefault="00BD47AF" w:rsidP="00BD47AF">
      <w:pPr>
        <w:pStyle w:val="PL"/>
      </w:pPr>
      <w:r w:rsidRPr="008B1C02">
        <w:t xml:space="preserve">    © 202</w:t>
      </w:r>
      <w:r>
        <w:t>5</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77777777" w:rsidR="00BD47AF" w:rsidRPr="008B1C02" w:rsidRDefault="00BD47AF" w:rsidP="00BD47AF">
      <w:pPr>
        <w:pStyle w:val="PL"/>
      </w:pPr>
      <w:r w:rsidRPr="008B1C02">
        <w:t xml:space="preserve">    3GPP TS 29.522 V1</w:t>
      </w:r>
      <w:r>
        <w:t>9</w:t>
      </w:r>
      <w:r w:rsidRPr="008B1C02">
        <w:t>.</w:t>
      </w:r>
      <w:r>
        <w:t>2</w:t>
      </w:r>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77777777" w:rsidR="00BD47AF" w:rsidRPr="008B1C02" w:rsidRDefault="00BD47AF" w:rsidP="00BD47AF">
      <w:pPr>
        <w:pStyle w:val="PL"/>
      </w:pPr>
      <w:r w:rsidRPr="008B1C02">
        <w:t xml:space="preserve">        description: apiRoot as defined in clause 4.4 of 3GPP TS 29.</w:t>
      </w:r>
      <w:bookmarkStart w:id="348" w:name="_GoBack"/>
      <w:r w:rsidRPr="008B1C02">
        <w:t>501</w:t>
      </w:r>
      <w:bookmarkEnd w:id="348"/>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/discover-nwdaf</w:t>
      </w:r>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operationId: </w:t>
      </w:r>
      <w:r w:rsidRPr="003E034F">
        <w:rPr>
          <w:lang w:eastAsia="zh-CN"/>
        </w:rPr>
        <w:t>DiscoverNwdaf</w:t>
      </w:r>
    </w:p>
    <w:p w14:paraId="001481FC" w14:textId="77777777" w:rsidR="00BD47AF" w:rsidRPr="008B1C02" w:rsidRDefault="00BD47AF" w:rsidP="00BD47AF">
      <w:pPr>
        <w:pStyle w:val="PL"/>
      </w:pPr>
      <w:r w:rsidRPr="008B1C02">
        <w:t xml:space="preserve">      requestBody:</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r w:rsidRPr="0015638A">
        <w:t>NwdafDiscoveryRequest</w:t>
      </w:r>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lastRenderedPageBreak/>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t xml:space="preserve">  </w:t>
      </w:r>
      <w:r>
        <w:rPr>
          <w:lang w:eastAsia="zh-CN"/>
        </w:rPr>
        <w:t>/release-nwdaf</w:t>
      </w:r>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operationId: </w:t>
      </w:r>
      <w:r w:rsidRPr="003E034F">
        <w:rPr>
          <w:lang w:eastAsia="zh-CN"/>
        </w:rPr>
        <w:t>ReleaseNwdaf</w:t>
      </w:r>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t xml:space="preserve">      requestBody:</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r w:rsidRPr="0002735F">
        <w:t>NwdafReleaseRequest</w:t>
      </w:r>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59BDF94E" w:rsidR="00BD47AF" w:rsidRPr="008770BF" w:rsidRDefault="00BD47AF" w:rsidP="00BD47AF">
      <w:pPr>
        <w:pStyle w:val="PL"/>
      </w:pPr>
      <w:r>
        <w:rPr>
          <w:lang w:eastAsia="zh-CN"/>
        </w:rPr>
        <w:t xml:space="preserve">        timePeriod</w:t>
      </w:r>
      <w:r w:rsidR="00E70359">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68120F48" w:rsidR="00BD47AF" w:rsidRPr="00F90863" w:rsidRDefault="00BD47AF" w:rsidP="00BD47AF">
      <w:pPr>
        <w:pStyle w:val="PL"/>
        <w:rPr>
          <w:lang w:eastAsia="zh-CN"/>
        </w:rPr>
      </w:pPr>
      <w:r>
        <w:t xml:space="preserve">        </w:t>
      </w:r>
      <w:r w:rsidRPr="0035179D">
        <w:t>serviceArea</w:t>
      </w:r>
      <w:r>
        <w:rPr>
          <w:rFonts w:hint="eastAsia"/>
          <w:lang w:eastAsia="zh-CN"/>
        </w:rPr>
        <w:t>s</w:t>
      </w:r>
      <w:r w:rsidR="00E70359">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lastRenderedPageBreak/>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2B5FAE73" w14:textId="77777777" w:rsidR="00BD47AF" w:rsidRDefault="00BD47AF" w:rsidP="00BD47AF">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10B445ED"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r>
        <w:rPr>
          <w:rFonts w:hint="eastAsia"/>
          <w:lang w:eastAsia="zh-CN"/>
        </w:rPr>
        <w:t>VFLCapabilityType</w:t>
      </w:r>
      <w:r>
        <w:rPr>
          <w:lang w:val="en-US"/>
        </w:rPr>
        <w:t>:</w:t>
      </w:r>
    </w:p>
    <w:p w14:paraId="1DD41155" w14:textId="77777777" w:rsidR="00BD47AF" w:rsidRDefault="00BD47AF" w:rsidP="00BD47AF">
      <w:pPr>
        <w:pStyle w:val="PL"/>
        <w:rPr>
          <w:lang w:val="en-US"/>
        </w:rPr>
      </w:pPr>
      <w:r>
        <w:rPr>
          <w:lang w:val="en-US"/>
        </w:rPr>
        <w:t xml:space="preserve">      anyOf:</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enum:</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commentRangeStart w:id="349"/>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2"/>
      <w:bookmarkEnd w:id="333"/>
      <w:commentRangeEnd w:id="349"/>
      <w:r w:rsidR="00B41338">
        <w:rPr>
          <w:rStyle w:val="CommentReference"/>
          <w:rFonts w:ascii="Times New Roman" w:hAnsi="Times New Roman"/>
        </w:rPr>
        <w:commentReference w:id="349"/>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lastRenderedPageBreak/>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116437" w14:paraId="7E6587B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ABFF86" w14:textId="77777777" w:rsidR="00116437" w:rsidRDefault="00116437" w:rsidP="00CB054D">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76895A" w14:textId="77777777" w:rsidR="00116437" w:rsidRDefault="00116437" w:rsidP="00CB054D">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801B15" w14:textId="77777777" w:rsidR="00116437" w:rsidRDefault="00116437" w:rsidP="00CB054D">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BE938" w14:textId="77777777" w:rsidR="00116437" w:rsidRDefault="00116437" w:rsidP="00CB054D">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4ED51A" w14:textId="77777777" w:rsidR="00116437" w:rsidRDefault="00116437" w:rsidP="00CB054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1EC10" w14:textId="77777777" w:rsidR="00116437" w:rsidRDefault="00116437" w:rsidP="00CB054D">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9DC55" w14:textId="77777777" w:rsidR="00116437" w:rsidRDefault="00116437" w:rsidP="00CB054D">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116437" w:rsidRDefault="00116437" w:rsidP="00CB054D">
            <w:pPr>
              <w:pStyle w:val="TAC"/>
              <w:keepNext w:val="0"/>
              <w:keepLines w:val="0"/>
              <w:rPr>
                <w:sz w:val="16"/>
                <w:szCs w:val="16"/>
                <w:lang w:eastAsia="zh-CN"/>
              </w:rPr>
            </w:pPr>
            <w:r>
              <w:rPr>
                <w:sz w:val="16"/>
                <w:szCs w:val="16"/>
                <w:lang w:eastAsia="zh-CN"/>
              </w:rPr>
              <w:t>19.3.0</w:t>
            </w:r>
          </w:p>
        </w:tc>
      </w:tr>
      <w:tr w:rsidR="00116437" w14:paraId="6452624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813A91C"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B4AF3"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71375" w14:textId="27412111"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025EC5"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FAA1BA"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B47A4"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84E12"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75AB488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91784A"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C08CB2"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E24C07" w14:textId="2D531530"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8B6755"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0809F6"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72F34A"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C3E51"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6F7E92C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096C22"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2426"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25B0CD" w14:textId="00FEEEF7"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FC9100"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536F63"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E50043"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7AEE7"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5F23E5B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D2C033"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45CEF"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E390E" w14:textId="1EEAA6F5"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AFAE11"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1A49FD"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955BDC"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6745D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F318B0D"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07A8B"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59F40C" w14:textId="47CB3B09"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F44A20"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CC7854"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310C06"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73665"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0B2F5ED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D61F711"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053AB"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690C6" w14:textId="2DB6E6A1"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0CEAF9"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F33A3"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CE49B"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2AF9D4"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21BC8F9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56ADF5"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5C64E6"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979DAD" w14:textId="3E384EEB"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88D2AE"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75F70"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E519D7"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1D11E3"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1635C8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DE0559"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01195"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2F4A56" w14:textId="38BC9DD5"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438A79"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43DDE"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6356E"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1C9740"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134A190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84D36D3"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CF347"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4DAE3A" w14:textId="48DD3A87"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1D332"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AFDCD5"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7D602"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99E3AA"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637976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CAF3800"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427A7"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71E85D" w14:textId="11AE8D93"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C288D"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C914D"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EF5E9"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ECDBAA"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649F313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CD1CEE"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DBC25B"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C0C7A" w14:textId="387CA3EF"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3781FB"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8255F9"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28F87D"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D1B4BE"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3ADD615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2EF220"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BA0DA"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7BE7" w14:textId="79516899"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6C02F0"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B9AFF7"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A07D76"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F9CC77"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0225A2B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EBA75C"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05814"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BFC113" w14:textId="5A087666"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EA628"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92579"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F5DBB"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BD9C7"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4234500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F85F7"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345E0"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7792" w14:textId="553E1570"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C3E3AC"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209D6"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40341B"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1BAFB9"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7D73168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BEF75AF"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82A38C"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C91E22" w14:textId="5DE67364"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5C3E3"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88A484"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1C5FFB"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9AD5C2"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49CD6FD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3332B94"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1BA901"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F55D7" w14:textId="186BAEFE"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D0813"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B9B1F"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EA9C0E"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716382"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4334E28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48835D"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7515"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6C687D" w14:textId="67DCBCC1"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F176A7"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2D3D0F"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C4297"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535EB2F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EE397DB"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59096"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C8B723" w14:textId="2A2A4414"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26A216"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5273E"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5F5C1B"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D1E78"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5972BB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3046939"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9217"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42DE" w14:textId="6CE8764E"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CBEF33"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46C57"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DD2656"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149E31"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0A61EC4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18F3EB8"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65D4F1"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6C896" w14:textId="05A8D334"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6A14AF"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85085"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25DB15"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2632A"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2E42B95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B2AEBE"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6A364"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6EA2D" w14:textId="0D995177"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298B0"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4877B2"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24C6BF"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97A7B"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2870FE0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0CC13D8"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220E2"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5448A7" w14:textId="5AC19155"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4249B"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AD248E"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6011AF"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9345F5"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4FA147F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CD7CC1"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37AC6B"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DE301A" w14:textId="026CE0DF"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84E3B"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1A6708"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F93C5"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25136BC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951F629"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5D8EA2"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5D3EA" w14:textId="428B7DA6"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0F8389"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194423"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7C61C"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0E3F4CF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1A38EF"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0716E6"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062296" w14:textId="035572A0"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9B4B2"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61990"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F5765"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D88C5E"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099ABA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77C30C"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262BF"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132CDA" w14:textId="65C49B59"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AC7D84"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31115"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C32640"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4ACF8B5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FE4D91E"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A110A"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1C8EDD" w14:textId="1380FD95"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19325"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87AAD"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B6FFCF"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00E3D6D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2233B9"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26F7E2"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04B00" w14:textId="2FE42DA3"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A3E27"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F4172"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EA61B"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F71EAB"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6A44F7F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FB53525"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493C7"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5F53D" w14:textId="64A247B9"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7DE4A0"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8A232"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3335D3"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A4BB71"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490EC0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2E97055"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7502A"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1B024B" w14:textId="78479DAB"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3E970"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8F4C18"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672FD4"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29C47"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2E169DA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F4927B"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45539"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662BB3" w14:textId="0E6423CD"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72A27"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DE162"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8C2BB0"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6390F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4AA0B6C"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4F138"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6DA04" w14:textId="7C4538A6"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86C237"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B55D8F"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D2FC56"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1BA6F72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86D831"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09DE1"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57E8E" w14:textId="43D4BFC6"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E4E1CD"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B77BF8"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1BB4BC"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F14964"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20E4041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63BDAC"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706605"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06B571" w14:textId="109DEA87"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6B91E8"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6731"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D292BF"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1F8A75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67D1009"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D1FE1"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1CE92F" w14:textId="2D2DC3A3"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2A7FE0"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787902"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72A41"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ACC200"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19E2D2F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DBE0B67"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82FE8"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2A7AF" w14:textId="2F0C9F05"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7943B"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E62FD"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87B29"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99D9F"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705BFB9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C524AE"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1CE8D8"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1DAB2B" w14:textId="668A24B4"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3C5E78"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1173B"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5132C"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1D1F35"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116437" w:rsidRDefault="00116437" w:rsidP="00116437">
            <w:pPr>
              <w:pStyle w:val="TAC"/>
              <w:keepNext w:val="0"/>
              <w:keepLines w:val="0"/>
              <w:rPr>
                <w:sz w:val="16"/>
                <w:szCs w:val="16"/>
                <w:lang w:eastAsia="zh-CN"/>
              </w:rPr>
            </w:pPr>
            <w:r>
              <w:rPr>
                <w:sz w:val="16"/>
                <w:szCs w:val="16"/>
                <w:lang w:eastAsia="zh-CN"/>
              </w:rPr>
              <w:t>19.3.0</w:t>
            </w:r>
          </w:p>
        </w:tc>
      </w:tr>
    </w:tbl>
    <w:p w14:paraId="3B177A23" w14:textId="77777777" w:rsidR="00C82647" w:rsidRDefault="00C82647"/>
    <w:sectPr w:rsidR="00C82647" w:rsidSect="000A5891">
      <w:headerReference w:type="default" r:id="rId12"/>
      <w:footerReference w:type="default" r:id="rId13"/>
      <w:footnotePr>
        <w:numRestart w:val="eachSect"/>
      </w:footnotePr>
      <w:pgSz w:w="11907" w:h="16840" w:code="9"/>
      <w:pgMar w:top="1416" w:right="1133" w:bottom="1133" w:left="1133" w:header="850" w:footer="340" w:gutter="0"/>
      <w:pgNumType w:start="757"/>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9" w:author="Rapporteur [AEM, Huawei]" w:date="2025-02-27T17:20:00Z" w:initials="AEM">
    <w:p w14:paraId="00201E26" w14:textId="6F6F714C" w:rsidR="00824263" w:rsidRDefault="00824263">
      <w:pPr>
        <w:pStyle w:val="CommentText"/>
      </w:pPr>
      <w:r>
        <w:rPr>
          <w:rStyle w:val="CommentReference"/>
        </w:rPr>
        <w:annotationRef/>
      </w:r>
      <w:r>
        <w:t>Will be updated in the Stable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201E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01E26" w16cid:durableId="2B6B1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E532A" w14:textId="77777777" w:rsidR="003B51CC" w:rsidRDefault="003B51CC">
      <w:r>
        <w:separator/>
      </w:r>
    </w:p>
  </w:endnote>
  <w:endnote w:type="continuationSeparator" w:id="0">
    <w:p w14:paraId="1CCDD8C9" w14:textId="77777777" w:rsidR="003B51CC" w:rsidRDefault="003B5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6E6B8FD3" w:rsidR="00824263" w:rsidRDefault="008242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BD899" w14:textId="77777777" w:rsidR="003B51CC" w:rsidRDefault="003B51CC">
      <w:r>
        <w:separator/>
      </w:r>
    </w:p>
  </w:footnote>
  <w:footnote w:type="continuationSeparator" w:id="0">
    <w:p w14:paraId="743751BE" w14:textId="77777777" w:rsidR="003B51CC" w:rsidRDefault="003B5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34883EE4" w:rsidR="00824263" w:rsidRDefault="00824263"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V19.3.0 (2025-06)</w:t>
    </w:r>
  </w:p>
  <w:p w14:paraId="5E0E9DCC" w14:textId="77777777" w:rsidR="00824263" w:rsidRDefault="00824263"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7F7F15DE" w:rsidR="00824263" w:rsidRDefault="00824263"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824263" w:rsidRPr="000A08C0" w:rsidRDefault="00824263"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37CAA"/>
    <w:rsid w:val="00040A72"/>
    <w:rsid w:val="0004382B"/>
    <w:rsid w:val="0004459B"/>
    <w:rsid w:val="0004466F"/>
    <w:rsid w:val="000459AA"/>
    <w:rsid w:val="000459D8"/>
    <w:rsid w:val="00045DEE"/>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1F0E"/>
    <w:rsid w:val="00082A3E"/>
    <w:rsid w:val="00083FF2"/>
    <w:rsid w:val="00087D07"/>
    <w:rsid w:val="0009117F"/>
    <w:rsid w:val="00091C77"/>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C0"/>
    <w:rsid w:val="000A0B95"/>
    <w:rsid w:val="000A0D91"/>
    <w:rsid w:val="000A1B87"/>
    <w:rsid w:val="000A1C38"/>
    <w:rsid w:val="000A514D"/>
    <w:rsid w:val="000A5891"/>
    <w:rsid w:val="000B12C7"/>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4BC9"/>
    <w:rsid w:val="00124D90"/>
    <w:rsid w:val="00125E00"/>
    <w:rsid w:val="00130B28"/>
    <w:rsid w:val="00133826"/>
    <w:rsid w:val="00133D62"/>
    <w:rsid w:val="00133F2D"/>
    <w:rsid w:val="001362FF"/>
    <w:rsid w:val="00136357"/>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C51B9"/>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E84"/>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5250"/>
    <w:rsid w:val="002878C4"/>
    <w:rsid w:val="0029064E"/>
    <w:rsid w:val="002907D0"/>
    <w:rsid w:val="002909B5"/>
    <w:rsid w:val="00290B95"/>
    <w:rsid w:val="00290FED"/>
    <w:rsid w:val="00291366"/>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D47"/>
    <w:rsid w:val="002C20EB"/>
    <w:rsid w:val="002C22C3"/>
    <w:rsid w:val="002C2C86"/>
    <w:rsid w:val="002C4773"/>
    <w:rsid w:val="002C5803"/>
    <w:rsid w:val="002C5C7D"/>
    <w:rsid w:val="002C6338"/>
    <w:rsid w:val="002C6D13"/>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FE0"/>
    <w:rsid w:val="003108C0"/>
    <w:rsid w:val="00311558"/>
    <w:rsid w:val="003121FA"/>
    <w:rsid w:val="00312BA4"/>
    <w:rsid w:val="00313458"/>
    <w:rsid w:val="00313A3C"/>
    <w:rsid w:val="00315C23"/>
    <w:rsid w:val="003162A7"/>
    <w:rsid w:val="00316A4C"/>
    <w:rsid w:val="00316F26"/>
    <w:rsid w:val="0031702A"/>
    <w:rsid w:val="00317586"/>
    <w:rsid w:val="00325039"/>
    <w:rsid w:val="00325436"/>
    <w:rsid w:val="00326D9B"/>
    <w:rsid w:val="00330399"/>
    <w:rsid w:val="00330EB4"/>
    <w:rsid w:val="00331F45"/>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1CC"/>
    <w:rsid w:val="003B53A1"/>
    <w:rsid w:val="003B5B45"/>
    <w:rsid w:val="003C3E05"/>
    <w:rsid w:val="003C574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1DAF"/>
    <w:rsid w:val="004036CF"/>
    <w:rsid w:val="004044AF"/>
    <w:rsid w:val="00406C29"/>
    <w:rsid w:val="0040725B"/>
    <w:rsid w:val="00407709"/>
    <w:rsid w:val="00407CA1"/>
    <w:rsid w:val="00410F6C"/>
    <w:rsid w:val="004119BE"/>
    <w:rsid w:val="004122CF"/>
    <w:rsid w:val="0041329D"/>
    <w:rsid w:val="00413404"/>
    <w:rsid w:val="00420C46"/>
    <w:rsid w:val="0042144C"/>
    <w:rsid w:val="0042199D"/>
    <w:rsid w:val="00422113"/>
    <w:rsid w:val="00424724"/>
    <w:rsid w:val="00425651"/>
    <w:rsid w:val="00425B56"/>
    <w:rsid w:val="00434D26"/>
    <w:rsid w:val="004369CC"/>
    <w:rsid w:val="004377EC"/>
    <w:rsid w:val="004379A6"/>
    <w:rsid w:val="00437ADF"/>
    <w:rsid w:val="004414EE"/>
    <w:rsid w:val="00441B7F"/>
    <w:rsid w:val="00443369"/>
    <w:rsid w:val="00443405"/>
    <w:rsid w:val="00445DC7"/>
    <w:rsid w:val="00445FAF"/>
    <w:rsid w:val="00452E44"/>
    <w:rsid w:val="00453771"/>
    <w:rsid w:val="00453C6D"/>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06"/>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4976"/>
    <w:rsid w:val="00545705"/>
    <w:rsid w:val="00550EAB"/>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AB2"/>
    <w:rsid w:val="006159CC"/>
    <w:rsid w:val="00616984"/>
    <w:rsid w:val="00617095"/>
    <w:rsid w:val="006222EF"/>
    <w:rsid w:val="006244E8"/>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448F"/>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6055"/>
    <w:rsid w:val="006C7BCE"/>
    <w:rsid w:val="006D0612"/>
    <w:rsid w:val="006D1406"/>
    <w:rsid w:val="006D1910"/>
    <w:rsid w:val="006D3B46"/>
    <w:rsid w:val="006D601E"/>
    <w:rsid w:val="006D61D1"/>
    <w:rsid w:val="006D6461"/>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3949"/>
    <w:rsid w:val="0074653F"/>
    <w:rsid w:val="00752F3C"/>
    <w:rsid w:val="00753F0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EF2"/>
    <w:rsid w:val="0080745B"/>
    <w:rsid w:val="008115B3"/>
    <w:rsid w:val="008153D5"/>
    <w:rsid w:val="00820D7F"/>
    <w:rsid w:val="008221E9"/>
    <w:rsid w:val="008222AB"/>
    <w:rsid w:val="008231BB"/>
    <w:rsid w:val="00823712"/>
    <w:rsid w:val="00824263"/>
    <w:rsid w:val="00830663"/>
    <w:rsid w:val="00832A62"/>
    <w:rsid w:val="0083309C"/>
    <w:rsid w:val="00836294"/>
    <w:rsid w:val="00836361"/>
    <w:rsid w:val="00840E62"/>
    <w:rsid w:val="00842215"/>
    <w:rsid w:val="00843B21"/>
    <w:rsid w:val="00845B6D"/>
    <w:rsid w:val="00847305"/>
    <w:rsid w:val="00847B86"/>
    <w:rsid w:val="0085122F"/>
    <w:rsid w:val="00851BE5"/>
    <w:rsid w:val="008520C2"/>
    <w:rsid w:val="00852A9F"/>
    <w:rsid w:val="00853893"/>
    <w:rsid w:val="00853E69"/>
    <w:rsid w:val="00854613"/>
    <w:rsid w:val="00856882"/>
    <w:rsid w:val="00860C30"/>
    <w:rsid w:val="00861574"/>
    <w:rsid w:val="0086386D"/>
    <w:rsid w:val="00864E61"/>
    <w:rsid w:val="00867757"/>
    <w:rsid w:val="008705F7"/>
    <w:rsid w:val="00873623"/>
    <w:rsid w:val="008742D5"/>
    <w:rsid w:val="0087431C"/>
    <w:rsid w:val="00876001"/>
    <w:rsid w:val="008760E5"/>
    <w:rsid w:val="00880470"/>
    <w:rsid w:val="00881362"/>
    <w:rsid w:val="00882BB2"/>
    <w:rsid w:val="008833BA"/>
    <w:rsid w:val="00884FD0"/>
    <w:rsid w:val="00885300"/>
    <w:rsid w:val="008862C1"/>
    <w:rsid w:val="008863DE"/>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5FE"/>
    <w:rsid w:val="00983A33"/>
    <w:rsid w:val="00984521"/>
    <w:rsid w:val="00985B3E"/>
    <w:rsid w:val="00985DCB"/>
    <w:rsid w:val="009864ED"/>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3A29"/>
    <w:rsid w:val="00A94168"/>
    <w:rsid w:val="00A94407"/>
    <w:rsid w:val="00A94487"/>
    <w:rsid w:val="00A95347"/>
    <w:rsid w:val="00AA319F"/>
    <w:rsid w:val="00AA5070"/>
    <w:rsid w:val="00AA56B4"/>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3BC2"/>
    <w:rsid w:val="00AC401F"/>
    <w:rsid w:val="00AC6DFB"/>
    <w:rsid w:val="00AD0529"/>
    <w:rsid w:val="00AD084E"/>
    <w:rsid w:val="00AD53A2"/>
    <w:rsid w:val="00AD66DD"/>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38B6"/>
    <w:rsid w:val="00B64F0E"/>
    <w:rsid w:val="00B65349"/>
    <w:rsid w:val="00B6551C"/>
    <w:rsid w:val="00B701D1"/>
    <w:rsid w:val="00B70DC9"/>
    <w:rsid w:val="00B70F08"/>
    <w:rsid w:val="00B74A27"/>
    <w:rsid w:val="00B75083"/>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7A5F"/>
    <w:rsid w:val="00BE0CF1"/>
    <w:rsid w:val="00BE1507"/>
    <w:rsid w:val="00BE2535"/>
    <w:rsid w:val="00BE3EE5"/>
    <w:rsid w:val="00BE5497"/>
    <w:rsid w:val="00BE7CFC"/>
    <w:rsid w:val="00BF065C"/>
    <w:rsid w:val="00BF099E"/>
    <w:rsid w:val="00BF22EB"/>
    <w:rsid w:val="00BF7636"/>
    <w:rsid w:val="00C00CAF"/>
    <w:rsid w:val="00C02198"/>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625D"/>
    <w:rsid w:val="00C56B5F"/>
    <w:rsid w:val="00C610BB"/>
    <w:rsid w:val="00C64CD3"/>
    <w:rsid w:val="00C64E95"/>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96795"/>
    <w:rsid w:val="00CA00FE"/>
    <w:rsid w:val="00CA0AA9"/>
    <w:rsid w:val="00CA0C96"/>
    <w:rsid w:val="00CA103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D0D9F"/>
    <w:rsid w:val="00CD1055"/>
    <w:rsid w:val="00CD339F"/>
    <w:rsid w:val="00CD4D97"/>
    <w:rsid w:val="00CD552A"/>
    <w:rsid w:val="00CD62FB"/>
    <w:rsid w:val="00CD6BCB"/>
    <w:rsid w:val="00CE1240"/>
    <w:rsid w:val="00CE1C4C"/>
    <w:rsid w:val="00CE7259"/>
    <w:rsid w:val="00CF0701"/>
    <w:rsid w:val="00CF08E4"/>
    <w:rsid w:val="00CF3B76"/>
    <w:rsid w:val="00CF414D"/>
    <w:rsid w:val="00CF73AF"/>
    <w:rsid w:val="00D011A2"/>
    <w:rsid w:val="00D02969"/>
    <w:rsid w:val="00D055C0"/>
    <w:rsid w:val="00D10845"/>
    <w:rsid w:val="00D11B49"/>
    <w:rsid w:val="00D12736"/>
    <w:rsid w:val="00D16893"/>
    <w:rsid w:val="00D175F0"/>
    <w:rsid w:val="00D17728"/>
    <w:rsid w:val="00D177AC"/>
    <w:rsid w:val="00D20743"/>
    <w:rsid w:val="00D223A0"/>
    <w:rsid w:val="00D238A2"/>
    <w:rsid w:val="00D23FE6"/>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54E8"/>
    <w:rsid w:val="00D76957"/>
    <w:rsid w:val="00D76D76"/>
    <w:rsid w:val="00D7778B"/>
    <w:rsid w:val="00D77A70"/>
    <w:rsid w:val="00D80B97"/>
    <w:rsid w:val="00D80E93"/>
    <w:rsid w:val="00D82B55"/>
    <w:rsid w:val="00D830C3"/>
    <w:rsid w:val="00D8666D"/>
    <w:rsid w:val="00D87E7F"/>
    <w:rsid w:val="00D91312"/>
    <w:rsid w:val="00D91518"/>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43AD"/>
    <w:rsid w:val="00DC4A7C"/>
    <w:rsid w:val="00DC609C"/>
    <w:rsid w:val="00DC77F7"/>
    <w:rsid w:val="00DD0059"/>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1818"/>
    <w:rsid w:val="00E42F67"/>
    <w:rsid w:val="00E437B3"/>
    <w:rsid w:val="00E43AE2"/>
    <w:rsid w:val="00E43B71"/>
    <w:rsid w:val="00E43CC3"/>
    <w:rsid w:val="00E441BC"/>
    <w:rsid w:val="00E44C9A"/>
    <w:rsid w:val="00E518BE"/>
    <w:rsid w:val="00E52050"/>
    <w:rsid w:val="00E53F7B"/>
    <w:rsid w:val="00E55B2C"/>
    <w:rsid w:val="00E566EF"/>
    <w:rsid w:val="00E57882"/>
    <w:rsid w:val="00E57C5F"/>
    <w:rsid w:val="00E606C9"/>
    <w:rsid w:val="00E60EDD"/>
    <w:rsid w:val="00E610FC"/>
    <w:rsid w:val="00E61A37"/>
    <w:rsid w:val="00E61AC0"/>
    <w:rsid w:val="00E633FC"/>
    <w:rsid w:val="00E63C86"/>
    <w:rsid w:val="00E6427E"/>
    <w:rsid w:val="00E65084"/>
    <w:rsid w:val="00E656D2"/>
    <w:rsid w:val="00E67CF9"/>
    <w:rsid w:val="00E70359"/>
    <w:rsid w:val="00E716FB"/>
    <w:rsid w:val="00E72A8B"/>
    <w:rsid w:val="00E72BF3"/>
    <w:rsid w:val="00E73A39"/>
    <w:rsid w:val="00E7411D"/>
    <w:rsid w:val="00E74345"/>
    <w:rsid w:val="00E77EAB"/>
    <w:rsid w:val="00E81655"/>
    <w:rsid w:val="00E86343"/>
    <w:rsid w:val="00E87663"/>
    <w:rsid w:val="00E90F8D"/>
    <w:rsid w:val="00E92727"/>
    <w:rsid w:val="00E93545"/>
    <w:rsid w:val="00E93FEA"/>
    <w:rsid w:val="00E95634"/>
    <w:rsid w:val="00E95C23"/>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B35"/>
    <w:rsid w:val="00EF0C5F"/>
    <w:rsid w:val="00EF202F"/>
    <w:rsid w:val="00EF228C"/>
    <w:rsid w:val="00EF42B2"/>
    <w:rsid w:val="00EF6B2E"/>
    <w:rsid w:val="00F00576"/>
    <w:rsid w:val="00F00D5C"/>
    <w:rsid w:val="00F02FAE"/>
    <w:rsid w:val="00F04347"/>
    <w:rsid w:val="00F05B75"/>
    <w:rsid w:val="00F0727D"/>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805E9"/>
    <w:rsid w:val="00F81923"/>
    <w:rsid w:val="00F82672"/>
    <w:rsid w:val="00F83481"/>
    <w:rsid w:val="00F85A73"/>
    <w:rsid w:val="00F85F60"/>
    <w:rsid w:val="00F871ED"/>
    <w:rsid w:val="00F8730D"/>
    <w:rsid w:val="00F900AA"/>
    <w:rsid w:val="00F93992"/>
    <w:rsid w:val="00F9672A"/>
    <w:rsid w:val="00F972CC"/>
    <w:rsid w:val="00FA092B"/>
    <w:rsid w:val="00FA1AB1"/>
    <w:rsid w:val="00FA3A40"/>
    <w:rsid w:val="00FA3CED"/>
    <w:rsid w:val="00FA5133"/>
    <w:rsid w:val="00FA5898"/>
    <w:rsid w:val="00FA6C43"/>
    <w:rsid w:val="00FB07E4"/>
    <w:rsid w:val="00FB2297"/>
    <w:rsid w:val="00FB27EC"/>
    <w:rsid w:val="00FB28D6"/>
    <w:rsid w:val="00FB62B2"/>
    <w:rsid w:val="00FC06D5"/>
    <w:rsid w:val="00FC301F"/>
    <w:rsid w:val="00FC3046"/>
    <w:rsid w:val="00FC327E"/>
    <w:rsid w:val="00FC547A"/>
    <w:rsid w:val="00FC59BD"/>
    <w:rsid w:val="00FC724E"/>
    <w:rsid w:val="00FC7500"/>
    <w:rsid w:val="00FD1B2D"/>
    <w:rsid w:val="00FD2792"/>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7673C-842E-446F-AE0F-BFD0E26FF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293</Pages>
  <Words>128967</Words>
  <Characters>735116</Characters>
  <Application>Microsoft Office Word</Application>
  <DocSecurity>0</DocSecurity>
  <Lines>6125</Lines>
  <Paragraphs>1724</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862359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CR#1608</cp:lastModifiedBy>
  <cp:revision>3</cp:revision>
  <cp:lastPrinted>2014-03-14T19:41:00Z</cp:lastPrinted>
  <dcterms:created xsi:type="dcterms:W3CDTF">2025-05-30T12:20:00Z</dcterms:created>
  <dcterms:modified xsi:type="dcterms:W3CDTF">2025-05-30T12:20:00Z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