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36B6C3E3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bookmarkStart w:id="1" w:name="_GoBack"/>
      <w:bookmarkEnd w:id="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r w:rsidR="00531EB3">
        <w:rPr>
          <w:noProof w:val="0"/>
        </w:rPr>
        <w:t>3</w:t>
      </w:r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r w:rsidR="00531EB3">
        <w:rPr>
          <w:noProof w:val="0"/>
          <w:sz w:val="32"/>
        </w:rPr>
        <w:t>6</w:t>
      </w:r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2" w:name="_MON_1684549432"/>
    <w:bookmarkEnd w:id="2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10065059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3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4" w:name="copyrightaddon"/>
      <w:bookmarkEnd w:id="4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3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5" w:name="_Toc28013300"/>
      <w:bookmarkStart w:id="6" w:name="_Toc36040055"/>
      <w:bookmarkStart w:id="7" w:name="_Toc44692668"/>
      <w:bookmarkStart w:id="8" w:name="_Toc45134129"/>
      <w:bookmarkStart w:id="9" w:name="_Toc49607193"/>
      <w:bookmarkStart w:id="10" w:name="_Toc51763165"/>
      <w:bookmarkStart w:id="11" w:name="_Toc58850060"/>
      <w:bookmarkStart w:id="12" w:name="_Toc59018440"/>
      <w:bookmarkStart w:id="13" w:name="_Toc68169446"/>
      <w:r w:rsidRPr="00EC71C4">
        <w:rPr>
          <w:lang w:val="en-US"/>
        </w:rPr>
        <w:t>Contents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bookmarkStart w:id="14" w:name="MCCQCTEMPBM_00000182"/>
    <w:p w14:paraId="52263006" w14:textId="77777777" w:rsidR="001576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1576A3" w:rsidRPr="00EC2F53">
        <w:rPr>
          <w:noProof/>
          <w:lang w:val="en-US"/>
        </w:rPr>
        <w:t>Foreword</w:t>
      </w:r>
      <w:r w:rsidR="001576A3">
        <w:rPr>
          <w:noProof/>
        </w:rPr>
        <w:tab/>
        <w:t>39</w:t>
      </w:r>
    </w:p>
    <w:p w14:paraId="1E0D305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7B0380F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077995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43</w:t>
      </w:r>
    </w:p>
    <w:p w14:paraId="1743549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D10C32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571A8B2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44</w:t>
      </w:r>
    </w:p>
    <w:p w14:paraId="305919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</w:t>
      </w:r>
    </w:p>
    <w:p w14:paraId="653633E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47</w:t>
      </w:r>
    </w:p>
    <w:p w14:paraId="6B7109A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48</w:t>
      </w:r>
    </w:p>
    <w:p w14:paraId="6A8CB1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48</w:t>
      </w:r>
    </w:p>
    <w:p w14:paraId="3275CC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48</w:t>
      </w:r>
    </w:p>
    <w:p w14:paraId="6C42DE0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48</w:t>
      </w:r>
    </w:p>
    <w:p w14:paraId="5C4BEAF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6782B3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48</w:t>
      </w:r>
    </w:p>
    <w:p w14:paraId="1C3D07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C4A1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728688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2E1FC6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141993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344966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EFCEC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48137D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62</w:t>
      </w:r>
    </w:p>
    <w:p w14:paraId="2EB82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69CEA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3869A8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487592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187FC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38F9AF5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65</w:t>
      </w:r>
    </w:p>
    <w:p w14:paraId="5DC894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72ECD1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023256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66</w:t>
      </w:r>
    </w:p>
    <w:p w14:paraId="603B4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5DF6948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67</w:t>
      </w:r>
    </w:p>
    <w:p w14:paraId="57ABDA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68</w:t>
      </w:r>
    </w:p>
    <w:p w14:paraId="76DEBF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72</w:t>
      </w:r>
    </w:p>
    <w:p w14:paraId="5A5FBD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73</w:t>
      </w:r>
    </w:p>
    <w:p w14:paraId="260726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6E85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5A0D33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EC2F53">
        <w:rPr>
          <w:noProof/>
          <w:lang w:val="en-US" w:eastAsia="zh-CN"/>
        </w:rPr>
        <w:t>ound-</w:t>
      </w:r>
      <w:r>
        <w:rPr>
          <w:noProof/>
        </w:rPr>
        <w:t>T</w:t>
      </w:r>
      <w:r w:rsidRPr="00EC2F53">
        <w:rPr>
          <w:noProof/>
          <w:lang w:val="en-US" w:eastAsia="zh-CN"/>
        </w:rPr>
        <w:t>rip latency requirements</w:t>
      </w:r>
      <w:r>
        <w:rPr>
          <w:noProof/>
        </w:rPr>
        <w:tab/>
        <w:t>75</w:t>
      </w:r>
    </w:p>
    <w:p w14:paraId="476B29C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752F4E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EC2F53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76</w:t>
      </w:r>
    </w:p>
    <w:p w14:paraId="32F3AF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76</w:t>
      </w:r>
    </w:p>
    <w:p w14:paraId="499E57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76</w:t>
      </w:r>
    </w:p>
    <w:p w14:paraId="5A9712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0B6DD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77</w:t>
      </w:r>
    </w:p>
    <w:p w14:paraId="32499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77</w:t>
      </w:r>
    </w:p>
    <w:p w14:paraId="4CE6F3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Rate Limitation information reporting</w:t>
      </w:r>
      <w:r>
        <w:rPr>
          <w:noProof/>
        </w:rPr>
        <w:tab/>
        <w:t>77</w:t>
      </w:r>
    </w:p>
    <w:p w14:paraId="530BD4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77</w:t>
      </w:r>
    </w:p>
    <w:p w14:paraId="07DD38D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78</w:t>
      </w:r>
    </w:p>
    <w:p w14:paraId="4CDB3F6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78</w:t>
      </w:r>
    </w:p>
    <w:p w14:paraId="121CAA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79</w:t>
      </w:r>
    </w:p>
    <w:p w14:paraId="70B7D8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57F4EF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79</w:t>
      </w:r>
    </w:p>
    <w:p w14:paraId="6A81FD9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80</w:t>
      </w:r>
    </w:p>
    <w:p w14:paraId="17EB3A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80</w:t>
      </w:r>
    </w:p>
    <w:p w14:paraId="362AE2D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80</w:t>
      </w:r>
    </w:p>
    <w:p w14:paraId="264C4E6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80</w:t>
      </w:r>
    </w:p>
    <w:p w14:paraId="5867D3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82</w:t>
      </w:r>
    </w:p>
    <w:p w14:paraId="221699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83</w:t>
      </w:r>
    </w:p>
    <w:p w14:paraId="57FFBF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83</w:t>
      </w:r>
    </w:p>
    <w:p w14:paraId="096BDF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83</w:t>
      </w:r>
    </w:p>
    <w:p w14:paraId="0A5C89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83</w:t>
      </w:r>
    </w:p>
    <w:p w14:paraId="1B1B6A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84</w:t>
      </w:r>
    </w:p>
    <w:p w14:paraId="05C410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84</w:t>
      </w:r>
    </w:p>
    <w:p w14:paraId="4DBF3F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84</w:t>
      </w:r>
    </w:p>
    <w:p w14:paraId="3CF1A00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85</w:t>
      </w:r>
    </w:p>
    <w:p w14:paraId="1C95EF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85</w:t>
      </w:r>
    </w:p>
    <w:p w14:paraId="3F227C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87</w:t>
      </w:r>
    </w:p>
    <w:p w14:paraId="29023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90</w:t>
      </w:r>
    </w:p>
    <w:p w14:paraId="550573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91</w:t>
      </w:r>
    </w:p>
    <w:p w14:paraId="4D2E3B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01BB79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91</w:t>
      </w:r>
    </w:p>
    <w:p w14:paraId="1021E9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91</w:t>
      </w:r>
    </w:p>
    <w:p w14:paraId="7FFE6A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5E5286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91</w:t>
      </w:r>
    </w:p>
    <w:p w14:paraId="1F0DC0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92</w:t>
      </w:r>
    </w:p>
    <w:p w14:paraId="6DA883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92</w:t>
      </w:r>
    </w:p>
    <w:p w14:paraId="74C8D7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58033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92</w:t>
      </w:r>
    </w:p>
    <w:p w14:paraId="0E6702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94</w:t>
      </w:r>
    </w:p>
    <w:p w14:paraId="20DC5D7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95</w:t>
      </w:r>
    </w:p>
    <w:p w14:paraId="40FB42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96</w:t>
      </w:r>
    </w:p>
    <w:p w14:paraId="0222BF8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97</w:t>
      </w:r>
    </w:p>
    <w:p w14:paraId="0A1B46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536246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97</w:t>
      </w:r>
    </w:p>
    <w:p w14:paraId="7C3BC5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98</w:t>
      </w:r>
    </w:p>
    <w:p w14:paraId="1C090D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98</w:t>
      </w:r>
    </w:p>
    <w:p w14:paraId="22601D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98</w:t>
      </w:r>
    </w:p>
    <w:p w14:paraId="5C61C9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99</w:t>
      </w:r>
    </w:p>
    <w:p w14:paraId="2E8D7DD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99</w:t>
      </w:r>
    </w:p>
    <w:p w14:paraId="05227A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99</w:t>
      </w:r>
    </w:p>
    <w:p w14:paraId="16C34E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DA5A7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99</w:t>
      </w:r>
    </w:p>
    <w:p w14:paraId="372855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2176AB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60ADF8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100</w:t>
      </w:r>
    </w:p>
    <w:p w14:paraId="0D32F8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101</w:t>
      </w:r>
    </w:p>
    <w:p w14:paraId="777D01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1C127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101</w:t>
      </w:r>
    </w:p>
    <w:p w14:paraId="3A0286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102</w:t>
      </w:r>
    </w:p>
    <w:p w14:paraId="0DF31D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102</w:t>
      </w:r>
    </w:p>
    <w:p w14:paraId="42CA7F5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102</w:t>
      </w:r>
    </w:p>
    <w:p w14:paraId="6D82EAF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103</w:t>
      </w:r>
    </w:p>
    <w:p w14:paraId="527D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1C6F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103</w:t>
      </w:r>
    </w:p>
    <w:p w14:paraId="0A0E1C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6D44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103</w:t>
      </w:r>
    </w:p>
    <w:p w14:paraId="2CF341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104</w:t>
      </w:r>
    </w:p>
    <w:p w14:paraId="0B2B9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104</w:t>
      </w:r>
    </w:p>
    <w:p w14:paraId="2283CD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105</w:t>
      </w:r>
    </w:p>
    <w:p w14:paraId="3571F5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FD43C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105</w:t>
      </w:r>
    </w:p>
    <w:p w14:paraId="3C2CC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107</w:t>
      </w:r>
    </w:p>
    <w:p w14:paraId="1C947D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108</w:t>
      </w:r>
    </w:p>
    <w:p w14:paraId="079211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108</w:t>
      </w:r>
    </w:p>
    <w:p w14:paraId="09A49E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109</w:t>
      </w:r>
    </w:p>
    <w:p w14:paraId="0B6537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109</w:t>
      </w:r>
    </w:p>
    <w:p w14:paraId="4521A7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110</w:t>
      </w:r>
    </w:p>
    <w:p w14:paraId="372A4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6BAFAB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110</w:t>
      </w:r>
    </w:p>
    <w:p w14:paraId="4D4B76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111</w:t>
      </w:r>
    </w:p>
    <w:p w14:paraId="631D2B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112</w:t>
      </w:r>
    </w:p>
    <w:p w14:paraId="71260D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5BE379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112</w:t>
      </w:r>
    </w:p>
    <w:p w14:paraId="40B606E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112</w:t>
      </w:r>
    </w:p>
    <w:p w14:paraId="223421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112</w:t>
      </w:r>
    </w:p>
    <w:p w14:paraId="44EEDF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113</w:t>
      </w:r>
    </w:p>
    <w:p w14:paraId="1B1001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113</w:t>
      </w:r>
    </w:p>
    <w:p w14:paraId="5025A6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F7AF7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113</w:t>
      </w:r>
    </w:p>
    <w:p w14:paraId="3B77DA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114</w:t>
      </w:r>
    </w:p>
    <w:p w14:paraId="7FFF96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114</w:t>
      </w:r>
    </w:p>
    <w:p w14:paraId="0B4C82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115</w:t>
      </w:r>
    </w:p>
    <w:p w14:paraId="1137EC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115</w:t>
      </w:r>
    </w:p>
    <w:p w14:paraId="296A7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115</w:t>
      </w:r>
    </w:p>
    <w:p w14:paraId="73602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116</w:t>
      </w:r>
    </w:p>
    <w:p w14:paraId="4B486A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116</w:t>
      </w:r>
    </w:p>
    <w:p w14:paraId="3434D3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117</w:t>
      </w:r>
    </w:p>
    <w:p w14:paraId="69903D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D8BE4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117</w:t>
      </w:r>
    </w:p>
    <w:p w14:paraId="5ACAB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117</w:t>
      </w:r>
    </w:p>
    <w:p w14:paraId="2E8FA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118</w:t>
      </w:r>
    </w:p>
    <w:p w14:paraId="57D6D4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118</w:t>
      </w:r>
    </w:p>
    <w:p w14:paraId="67996D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118</w:t>
      </w:r>
    </w:p>
    <w:p w14:paraId="041411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10F7ED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119</w:t>
      </w:r>
    </w:p>
    <w:p w14:paraId="1264C9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119</w:t>
      </w:r>
    </w:p>
    <w:p w14:paraId="3F86B5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119</w:t>
      </w:r>
    </w:p>
    <w:p w14:paraId="2DE6A2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3F398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119</w:t>
      </w:r>
    </w:p>
    <w:p w14:paraId="3328AE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120</w:t>
      </w:r>
    </w:p>
    <w:p w14:paraId="3AC7D7B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121</w:t>
      </w:r>
    </w:p>
    <w:p w14:paraId="1FAAE2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B913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121</w:t>
      </w:r>
    </w:p>
    <w:p w14:paraId="4C3463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122</w:t>
      </w:r>
    </w:p>
    <w:p w14:paraId="10DD2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123</w:t>
      </w:r>
    </w:p>
    <w:p w14:paraId="0FBA85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124</w:t>
      </w:r>
    </w:p>
    <w:p w14:paraId="01B11B4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125</w:t>
      </w:r>
    </w:p>
    <w:p w14:paraId="027083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317F35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125</w:t>
      </w:r>
    </w:p>
    <w:p w14:paraId="7829427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125</w:t>
      </w:r>
    </w:p>
    <w:p w14:paraId="61E87A7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126</w:t>
      </w:r>
    </w:p>
    <w:p w14:paraId="2EB01F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126</w:t>
      </w:r>
    </w:p>
    <w:p w14:paraId="35C472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126</w:t>
      </w:r>
    </w:p>
    <w:p w14:paraId="4C5C13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36399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126</w:t>
      </w:r>
    </w:p>
    <w:p w14:paraId="1EF6DC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127</w:t>
      </w:r>
    </w:p>
    <w:p w14:paraId="7F85A08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127</w:t>
      </w:r>
    </w:p>
    <w:p w14:paraId="446C12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127</w:t>
      </w:r>
    </w:p>
    <w:p w14:paraId="01058F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128</w:t>
      </w:r>
    </w:p>
    <w:p w14:paraId="4D62B2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5E6E80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128</w:t>
      </w:r>
    </w:p>
    <w:p w14:paraId="503A18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129</w:t>
      </w:r>
    </w:p>
    <w:p w14:paraId="5FC6C7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129</w:t>
      </w:r>
    </w:p>
    <w:p w14:paraId="67CE9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129</w:t>
      </w:r>
    </w:p>
    <w:p w14:paraId="7B88D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130</w:t>
      </w:r>
    </w:p>
    <w:p w14:paraId="4CD2645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3E603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130</w:t>
      </w:r>
    </w:p>
    <w:p w14:paraId="0C0264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131</w:t>
      </w:r>
    </w:p>
    <w:p w14:paraId="52DCF9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25F1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132</w:t>
      </w:r>
    </w:p>
    <w:p w14:paraId="15DF9D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132</w:t>
      </w:r>
    </w:p>
    <w:p w14:paraId="3EA5C7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78E026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132</w:t>
      </w:r>
    </w:p>
    <w:p w14:paraId="4A29DD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133</w:t>
      </w:r>
    </w:p>
    <w:p w14:paraId="4326DB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133</w:t>
      </w:r>
    </w:p>
    <w:p w14:paraId="44C62B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134</w:t>
      </w:r>
    </w:p>
    <w:p w14:paraId="0190FA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134</w:t>
      </w:r>
    </w:p>
    <w:p w14:paraId="31EC5E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5403E7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134</w:t>
      </w:r>
    </w:p>
    <w:p w14:paraId="34C586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135</w:t>
      </w:r>
    </w:p>
    <w:p w14:paraId="18C032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135</w:t>
      </w:r>
    </w:p>
    <w:p w14:paraId="20515EA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135</w:t>
      </w:r>
    </w:p>
    <w:p w14:paraId="6CAA28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6EE25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136</w:t>
      </w:r>
    </w:p>
    <w:p w14:paraId="092B795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63DACD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137</w:t>
      </w:r>
    </w:p>
    <w:p w14:paraId="5C1351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C2D8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138</w:t>
      </w:r>
    </w:p>
    <w:p w14:paraId="28E1B8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139</w:t>
      </w:r>
    </w:p>
    <w:p w14:paraId="767C94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139</w:t>
      </w:r>
    </w:p>
    <w:p w14:paraId="24498E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139</w:t>
      </w:r>
    </w:p>
    <w:p w14:paraId="34F7DF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140</w:t>
      </w:r>
    </w:p>
    <w:p w14:paraId="2439D4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59AB8E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2582BF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3F04F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5534F26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141</w:t>
      </w:r>
    </w:p>
    <w:p w14:paraId="6B4361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</w:t>
      </w:r>
    </w:p>
    <w:p w14:paraId="12F8E70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141</w:t>
      </w:r>
    </w:p>
    <w:p w14:paraId="71C384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142</w:t>
      </w:r>
    </w:p>
    <w:p w14:paraId="74ADF3B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142</w:t>
      </w:r>
    </w:p>
    <w:p w14:paraId="506C6D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142</w:t>
      </w:r>
    </w:p>
    <w:p w14:paraId="6ABD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143</w:t>
      </w:r>
    </w:p>
    <w:p w14:paraId="7BDC2C8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8A617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143</w:t>
      </w:r>
    </w:p>
    <w:p w14:paraId="26E37A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143</w:t>
      </w:r>
    </w:p>
    <w:p w14:paraId="7FDCBC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143</w:t>
      </w:r>
    </w:p>
    <w:p w14:paraId="5245F0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144</w:t>
      </w:r>
    </w:p>
    <w:p w14:paraId="6033E12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144</w:t>
      </w:r>
    </w:p>
    <w:p w14:paraId="415293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17EF98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144</w:t>
      </w:r>
    </w:p>
    <w:p w14:paraId="5DBF9AB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145</w:t>
      </w:r>
    </w:p>
    <w:p w14:paraId="1A9EBE0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56ED468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148</w:t>
      </w:r>
    </w:p>
    <w:p w14:paraId="67B741B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148</w:t>
      </w:r>
    </w:p>
    <w:p w14:paraId="7C601A4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149</w:t>
      </w:r>
    </w:p>
    <w:p w14:paraId="0DDD4D7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7DF0C9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150</w:t>
      </w:r>
    </w:p>
    <w:p w14:paraId="19760C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150</w:t>
      </w:r>
    </w:p>
    <w:p w14:paraId="60B921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150</w:t>
      </w:r>
    </w:p>
    <w:p w14:paraId="394D79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150</w:t>
      </w:r>
    </w:p>
    <w:p w14:paraId="6C49A7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150</w:t>
      </w:r>
    </w:p>
    <w:p w14:paraId="60BEB3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151</w:t>
      </w:r>
    </w:p>
    <w:p w14:paraId="0F02F65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FB036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151</w:t>
      </w:r>
    </w:p>
    <w:p w14:paraId="2637F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152</w:t>
      </w:r>
    </w:p>
    <w:p w14:paraId="4B02CC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152</w:t>
      </w:r>
    </w:p>
    <w:p w14:paraId="456711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E1591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152</w:t>
      </w:r>
    </w:p>
    <w:p w14:paraId="3C6DF1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153</w:t>
      </w:r>
    </w:p>
    <w:p w14:paraId="60D7FE5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59454D2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153</w:t>
      </w:r>
    </w:p>
    <w:p w14:paraId="52AEEE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154</w:t>
      </w:r>
    </w:p>
    <w:p w14:paraId="1BFC8F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154</w:t>
      </w:r>
    </w:p>
    <w:p w14:paraId="430F8B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155</w:t>
      </w:r>
    </w:p>
    <w:p w14:paraId="46694D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156</w:t>
      </w:r>
    </w:p>
    <w:p w14:paraId="50D9B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156</w:t>
      </w:r>
    </w:p>
    <w:p w14:paraId="4B24BE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B9BF6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157</w:t>
      </w:r>
    </w:p>
    <w:p w14:paraId="093C32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157</w:t>
      </w:r>
    </w:p>
    <w:p w14:paraId="657140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157</w:t>
      </w:r>
    </w:p>
    <w:p w14:paraId="44B558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157</w:t>
      </w:r>
    </w:p>
    <w:p w14:paraId="7C11EB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158</w:t>
      </w:r>
    </w:p>
    <w:p w14:paraId="567785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158</w:t>
      </w:r>
    </w:p>
    <w:p w14:paraId="425B61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158</w:t>
      </w:r>
    </w:p>
    <w:p w14:paraId="46B91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159</w:t>
      </w:r>
    </w:p>
    <w:p w14:paraId="44C52D2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159</w:t>
      </w:r>
    </w:p>
    <w:p w14:paraId="5B623E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159</w:t>
      </w:r>
    </w:p>
    <w:p w14:paraId="62FE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159</w:t>
      </w:r>
    </w:p>
    <w:p w14:paraId="4AD702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159</w:t>
      </w:r>
    </w:p>
    <w:p w14:paraId="35899D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7B6D61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2E32A4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7E7E5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465546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162</w:t>
      </w:r>
    </w:p>
    <w:p w14:paraId="5088AE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268B5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162</w:t>
      </w:r>
    </w:p>
    <w:p w14:paraId="4A82B5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169</w:t>
      </w:r>
    </w:p>
    <w:p w14:paraId="136F89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174</w:t>
      </w:r>
    </w:p>
    <w:p w14:paraId="390930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177</w:t>
      </w:r>
    </w:p>
    <w:p w14:paraId="30913F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177</w:t>
      </w:r>
    </w:p>
    <w:p w14:paraId="4F39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</w:t>
      </w:r>
      <w:r>
        <w:rPr>
          <w:noProof/>
        </w:rPr>
        <w:tab/>
        <w:t>177</w:t>
      </w:r>
    </w:p>
    <w:p w14:paraId="78F3C5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TrafficDataSetRm</w:t>
      </w:r>
      <w:r>
        <w:rPr>
          <w:noProof/>
        </w:rPr>
        <w:tab/>
        <w:t>178</w:t>
      </w:r>
    </w:p>
    <w:p w14:paraId="3ADC7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178</w:t>
      </w:r>
    </w:p>
    <w:p w14:paraId="377481D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178</w:t>
      </w:r>
    </w:p>
    <w:p w14:paraId="0BA4CD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4C77DE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178</w:t>
      </w:r>
    </w:p>
    <w:p w14:paraId="2DA59A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178</w:t>
      </w:r>
    </w:p>
    <w:p w14:paraId="4530F7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179</w:t>
      </w:r>
    </w:p>
    <w:p w14:paraId="02A13B5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7E6D531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180</w:t>
      </w:r>
    </w:p>
    <w:p w14:paraId="431969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0FDD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181</w:t>
      </w:r>
    </w:p>
    <w:p w14:paraId="663D8C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181</w:t>
      </w:r>
    </w:p>
    <w:p w14:paraId="6255C8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181</w:t>
      </w:r>
    </w:p>
    <w:p w14:paraId="0FFBCD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181</w:t>
      </w:r>
    </w:p>
    <w:p w14:paraId="4A14C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181</w:t>
      </w:r>
    </w:p>
    <w:p w14:paraId="19C894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181</w:t>
      </w:r>
    </w:p>
    <w:p w14:paraId="3EE2CE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181</w:t>
      </w:r>
    </w:p>
    <w:p w14:paraId="1E203E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5608E6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182</w:t>
      </w:r>
    </w:p>
    <w:p w14:paraId="2E7B8D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182</w:t>
      </w:r>
    </w:p>
    <w:p w14:paraId="54DD30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182</w:t>
      </w:r>
    </w:p>
    <w:p w14:paraId="44A660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183</w:t>
      </w:r>
    </w:p>
    <w:p w14:paraId="3DBF86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183</w:t>
      </w:r>
    </w:p>
    <w:p w14:paraId="77A8E2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15B4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183</w:t>
      </w:r>
    </w:p>
    <w:p w14:paraId="4CC6D4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183</w:t>
      </w:r>
    </w:p>
    <w:p w14:paraId="02DAA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1A27A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183</w:t>
      </w:r>
    </w:p>
    <w:p w14:paraId="7F2B64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183</w:t>
      </w:r>
    </w:p>
    <w:p w14:paraId="3ECD9C3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184</w:t>
      </w:r>
    </w:p>
    <w:p w14:paraId="70EDE7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71E39C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184</w:t>
      </w:r>
    </w:p>
    <w:p w14:paraId="43FDE7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184</w:t>
      </w:r>
    </w:p>
    <w:p w14:paraId="7EB70B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184</w:t>
      </w:r>
    </w:p>
    <w:p w14:paraId="4F355B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4D012B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184</w:t>
      </w:r>
    </w:p>
    <w:p w14:paraId="40F0C0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184</w:t>
      </w:r>
    </w:p>
    <w:p w14:paraId="6F27065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185</w:t>
      </w:r>
    </w:p>
    <w:p w14:paraId="472C00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185</w:t>
      </w:r>
    </w:p>
    <w:p w14:paraId="7E2357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185</w:t>
      </w:r>
    </w:p>
    <w:p w14:paraId="2CD326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185</w:t>
      </w:r>
    </w:p>
    <w:p w14:paraId="3B6FFA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186</w:t>
      </w:r>
    </w:p>
    <w:p w14:paraId="51E663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0E8C27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186</w:t>
      </w:r>
    </w:p>
    <w:p w14:paraId="31D7A9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186</w:t>
      </w:r>
    </w:p>
    <w:p w14:paraId="39A047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54F5A3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186</w:t>
      </w:r>
    </w:p>
    <w:p w14:paraId="6E8A63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187</w:t>
      </w:r>
    </w:p>
    <w:p w14:paraId="4E1D27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188</w:t>
      </w:r>
    </w:p>
    <w:p w14:paraId="4F6FF8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159B9F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188</w:t>
      </w:r>
    </w:p>
    <w:p w14:paraId="0E403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188</w:t>
      </w:r>
    </w:p>
    <w:p w14:paraId="500953D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10E273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188</w:t>
      </w:r>
    </w:p>
    <w:p w14:paraId="5A7D08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189</w:t>
      </w:r>
    </w:p>
    <w:p w14:paraId="09B0372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190</w:t>
      </w:r>
    </w:p>
    <w:p w14:paraId="4841074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01C1BB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191</w:t>
      </w:r>
    </w:p>
    <w:p w14:paraId="00454B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192</w:t>
      </w:r>
    </w:p>
    <w:p w14:paraId="7D75B0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192</w:t>
      </w:r>
    </w:p>
    <w:p w14:paraId="271331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670C7F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FB34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AF868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16D36F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193</w:t>
      </w:r>
    </w:p>
    <w:p w14:paraId="487A16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193</w:t>
      </w:r>
    </w:p>
    <w:p w14:paraId="0EBF89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650A8D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194</w:t>
      </w:r>
    </w:p>
    <w:p w14:paraId="60D203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73D31A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04BF685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199</w:t>
      </w:r>
    </w:p>
    <w:p w14:paraId="3E1221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58937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200</w:t>
      </w:r>
    </w:p>
    <w:p w14:paraId="2BEB9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201</w:t>
      </w:r>
    </w:p>
    <w:p w14:paraId="07BFE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202</w:t>
      </w:r>
    </w:p>
    <w:p w14:paraId="693DD0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206</w:t>
      </w:r>
    </w:p>
    <w:p w14:paraId="036E76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207</w:t>
      </w:r>
    </w:p>
    <w:p w14:paraId="3FB44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213</w:t>
      </w:r>
    </w:p>
    <w:p w14:paraId="0276D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23EB83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214</w:t>
      </w:r>
    </w:p>
    <w:p w14:paraId="1D30D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215</w:t>
      </w:r>
    </w:p>
    <w:p w14:paraId="76DBC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</w:t>
      </w:r>
    </w:p>
    <w:p w14:paraId="68EBAC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215</w:t>
      </w:r>
    </w:p>
    <w:p w14:paraId="343574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216</w:t>
      </w:r>
    </w:p>
    <w:p w14:paraId="01C608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221</w:t>
      </w:r>
    </w:p>
    <w:p w14:paraId="25340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224</w:t>
      </w:r>
    </w:p>
    <w:p w14:paraId="582992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225</w:t>
      </w:r>
    </w:p>
    <w:p w14:paraId="4DDE14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225</w:t>
      </w:r>
    </w:p>
    <w:p w14:paraId="5BCDD0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226</w:t>
      </w:r>
    </w:p>
    <w:p w14:paraId="01B185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227</w:t>
      </w:r>
    </w:p>
    <w:p w14:paraId="124F5F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227</w:t>
      </w:r>
    </w:p>
    <w:p w14:paraId="0A125B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228</w:t>
      </w:r>
    </w:p>
    <w:p w14:paraId="7D57B5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228</w:t>
      </w:r>
    </w:p>
    <w:p w14:paraId="28E6C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7B536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228</w:t>
      </w:r>
    </w:p>
    <w:p w14:paraId="3DF514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228</w:t>
      </w:r>
    </w:p>
    <w:p w14:paraId="7E2972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229</w:t>
      </w:r>
    </w:p>
    <w:p w14:paraId="170CED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230</w:t>
      </w:r>
    </w:p>
    <w:p w14:paraId="65F97AF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234</w:t>
      </w:r>
    </w:p>
    <w:p w14:paraId="2EEF529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2E3F29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234</w:t>
      </w:r>
    </w:p>
    <w:p w14:paraId="4820DB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234</w:t>
      </w:r>
    </w:p>
    <w:p w14:paraId="2F8F882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235</w:t>
      </w:r>
    </w:p>
    <w:p w14:paraId="3066C4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235</w:t>
      </w:r>
    </w:p>
    <w:p w14:paraId="718244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2D89D5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1BD5957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236</w:t>
      </w:r>
    </w:p>
    <w:p w14:paraId="6BD412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1E34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236</w:t>
      </w:r>
    </w:p>
    <w:p w14:paraId="4640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3D526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1C4C6B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3AB3FB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25C49A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238</w:t>
      </w:r>
    </w:p>
    <w:p w14:paraId="027AEA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407A5D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238</w:t>
      </w:r>
    </w:p>
    <w:p w14:paraId="316BF5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5C87D7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78326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D65699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069122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240</w:t>
      </w:r>
    </w:p>
    <w:p w14:paraId="08E61F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F548E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242</w:t>
      </w:r>
    </w:p>
    <w:p w14:paraId="69F46C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242</w:t>
      </w:r>
    </w:p>
    <w:p w14:paraId="60E42F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CFC97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243</w:t>
      </w:r>
    </w:p>
    <w:p w14:paraId="7140A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243</w:t>
      </w:r>
    </w:p>
    <w:p w14:paraId="579739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243</w:t>
      </w:r>
    </w:p>
    <w:p w14:paraId="5F785D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243</w:t>
      </w:r>
    </w:p>
    <w:p w14:paraId="27991A7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243</w:t>
      </w:r>
    </w:p>
    <w:p w14:paraId="37994D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4D73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244</w:t>
      </w:r>
    </w:p>
    <w:p w14:paraId="296328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C1A4A3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779DA3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245</w:t>
      </w:r>
    </w:p>
    <w:p w14:paraId="758514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D78BF5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246</w:t>
      </w:r>
    </w:p>
    <w:p w14:paraId="6C5261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246</w:t>
      </w:r>
    </w:p>
    <w:p w14:paraId="2F856B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249</w:t>
      </w:r>
    </w:p>
    <w:p w14:paraId="2C8238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250</w:t>
      </w:r>
    </w:p>
    <w:p w14:paraId="1AC9EA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250</w:t>
      </w:r>
    </w:p>
    <w:p w14:paraId="4F42EF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251</w:t>
      </w:r>
    </w:p>
    <w:p w14:paraId="55F77A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123380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251</w:t>
      </w:r>
    </w:p>
    <w:p w14:paraId="5CD8AD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252</w:t>
      </w:r>
    </w:p>
    <w:p w14:paraId="7F8875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252</w:t>
      </w:r>
    </w:p>
    <w:p w14:paraId="310D2B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252</w:t>
      </w:r>
    </w:p>
    <w:p w14:paraId="613CD0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252</w:t>
      </w:r>
    </w:p>
    <w:p w14:paraId="7514E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253</w:t>
      </w:r>
    </w:p>
    <w:p w14:paraId="3E47D5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253</w:t>
      </w:r>
    </w:p>
    <w:p w14:paraId="64C5C4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253</w:t>
      </w:r>
    </w:p>
    <w:p w14:paraId="121A7A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253</w:t>
      </w:r>
    </w:p>
    <w:p w14:paraId="1CC75A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254</w:t>
      </w:r>
    </w:p>
    <w:p w14:paraId="26DFD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748527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254</w:t>
      </w:r>
    </w:p>
    <w:p w14:paraId="33584C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254</w:t>
      </w:r>
    </w:p>
    <w:p w14:paraId="5D7C330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254</w:t>
      </w:r>
    </w:p>
    <w:p w14:paraId="00BD79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255</w:t>
      </w:r>
    </w:p>
    <w:p w14:paraId="7FD960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44EB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255</w:t>
      </w:r>
    </w:p>
    <w:p w14:paraId="5C0654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255</w:t>
      </w:r>
    </w:p>
    <w:p w14:paraId="79F1477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255</w:t>
      </w:r>
    </w:p>
    <w:p w14:paraId="38509D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07C9DE7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255</w:t>
      </w:r>
    </w:p>
    <w:p w14:paraId="666714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255</w:t>
      </w:r>
    </w:p>
    <w:p w14:paraId="1B99AD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256</w:t>
      </w:r>
    </w:p>
    <w:p w14:paraId="71AE2B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1BC42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256</w:t>
      </w:r>
    </w:p>
    <w:p w14:paraId="6E5130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257</w:t>
      </w:r>
    </w:p>
    <w:p w14:paraId="3BC80B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04670D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257</w:t>
      </w:r>
    </w:p>
    <w:p w14:paraId="006C71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258</w:t>
      </w:r>
    </w:p>
    <w:p w14:paraId="5B4779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258</w:t>
      </w:r>
    </w:p>
    <w:p w14:paraId="601776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F241C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275FC7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206A56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2A91F8A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3CFCFF4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259</w:t>
      </w:r>
    </w:p>
    <w:p w14:paraId="50D9194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260</w:t>
      </w:r>
    </w:p>
    <w:p w14:paraId="33AADF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261</w:t>
      </w:r>
    </w:p>
    <w:p w14:paraId="3D3DD8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261</w:t>
      </w:r>
    </w:p>
    <w:p w14:paraId="08A336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261</w:t>
      </w:r>
    </w:p>
    <w:p w14:paraId="785D0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23467A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262</w:t>
      </w:r>
    </w:p>
    <w:p w14:paraId="61E3793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262</w:t>
      </w:r>
    </w:p>
    <w:p w14:paraId="6EAE67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3D328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262</w:t>
      </w:r>
    </w:p>
    <w:p w14:paraId="46D238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262</w:t>
      </w:r>
    </w:p>
    <w:p w14:paraId="09E111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263</w:t>
      </w:r>
    </w:p>
    <w:p w14:paraId="1A79D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4F47E6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263</w:t>
      </w:r>
    </w:p>
    <w:p w14:paraId="1473BBC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263</w:t>
      </w:r>
    </w:p>
    <w:p w14:paraId="36F8011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263</w:t>
      </w:r>
    </w:p>
    <w:p w14:paraId="634F69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263</w:t>
      </w:r>
    </w:p>
    <w:p w14:paraId="787C69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263</w:t>
      </w:r>
    </w:p>
    <w:p w14:paraId="57F237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263</w:t>
      </w:r>
    </w:p>
    <w:p w14:paraId="023DA0B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264</w:t>
      </w:r>
    </w:p>
    <w:p w14:paraId="114C1F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04EC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264</w:t>
      </w:r>
    </w:p>
    <w:p w14:paraId="59C220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264</w:t>
      </w:r>
    </w:p>
    <w:p w14:paraId="076F07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265</w:t>
      </w:r>
    </w:p>
    <w:p w14:paraId="497896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23851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265</w:t>
      </w:r>
    </w:p>
    <w:p w14:paraId="359D29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265</w:t>
      </w:r>
    </w:p>
    <w:p w14:paraId="69452BD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1DB071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4EE39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266</w:t>
      </w:r>
    </w:p>
    <w:p w14:paraId="1233B4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267</w:t>
      </w:r>
    </w:p>
    <w:p w14:paraId="64A208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72230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35A699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267</w:t>
      </w:r>
    </w:p>
    <w:p w14:paraId="534E7BE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4F44E1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267</w:t>
      </w:r>
    </w:p>
    <w:p w14:paraId="2B64CE4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268</w:t>
      </w:r>
    </w:p>
    <w:p w14:paraId="55495D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269</w:t>
      </w:r>
    </w:p>
    <w:p w14:paraId="7AA007D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6859AD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271</w:t>
      </w:r>
    </w:p>
    <w:p w14:paraId="536D847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271</w:t>
      </w:r>
    </w:p>
    <w:p w14:paraId="2B80824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271</w:t>
      </w:r>
    </w:p>
    <w:p w14:paraId="7C12D9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A4018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271</w:t>
      </w:r>
    </w:p>
    <w:p w14:paraId="07F0C6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271</w:t>
      </w:r>
    </w:p>
    <w:p w14:paraId="3B0EDE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48296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272</w:t>
      </w:r>
    </w:p>
    <w:p w14:paraId="60E10B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272</w:t>
      </w:r>
    </w:p>
    <w:p w14:paraId="3470AE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273</w:t>
      </w:r>
    </w:p>
    <w:p w14:paraId="61D071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273</w:t>
      </w:r>
    </w:p>
    <w:p w14:paraId="14AC53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210C0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273</w:t>
      </w:r>
    </w:p>
    <w:p w14:paraId="47BC4C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273</w:t>
      </w:r>
    </w:p>
    <w:p w14:paraId="1DBD24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273</w:t>
      </w:r>
    </w:p>
    <w:p w14:paraId="7C3C5C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273</w:t>
      </w:r>
    </w:p>
    <w:p w14:paraId="32BC0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37C5A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04AA22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0DE9E0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274</w:t>
      </w:r>
    </w:p>
    <w:p w14:paraId="6051F3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42EDF4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274</w:t>
      </w:r>
    </w:p>
    <w:p w14:paraId="3DD473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274</w:t>
      </w:r>
    </w:p>
    <w:p w14:paraId="1A571D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275</w:t>
      </w:r>
    </w:p>
    <w:p w14:paraId="1B0E90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8C24B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275</w:t>
      </w:r>
    </w:p>
    <w:p w14:paraId="70D1F8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275</w:t>
      </w:r>
    </w:p>
    <w:p w14:paraId="4237AF9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6D5884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275</w:t>
      </w:r>
    </w:p>
    <w:p w14:paraId="77CFEA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276</w:t>
      </w:r>
    </w:p>
    <w:p w14:paraId="7E7743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277</w:t>
      </w:r>
    </w:p>
    <w:p w14:paraId="405350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73B09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277</w:t>
      </w:r>
    </w:p>
    <w:p w14:paraId="0EF23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277</w:t>
      </w:r>
    </w:p>
    <w:p w14:paraId="7CED5B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38DC2A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277</w:t>
      </w:r>
    </w:p>
    <w:p w14:paraId="716674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278</w:t>
      </w:r>
    </w:p>
    <w:p w14:paraId="029110A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279</w:t>
      </w:r>
    </w:p>
    <w:p w14:paraId="12386D6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9C8B0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281</w:t>
      </w:r>
    </w:p>
    <w:p w14:paraId="43329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281</w:t>
      </w:r>
    </w:p>
    <w:p w14:paraId="06AE00C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C5FE8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666CD7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281</w:t>
      </w:r>
    </w:p>
    <w:p w14:paraId="7891A0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05D3C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288F9A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282</w:t>
      </w:r>
    </w:p>
    <w:p w14:paraId="283349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283</w:t>
      </w:r>
    </w:p>
    <w:p w14:paraId="52958E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283</w:t>
      </w:r>
    </w:p>
    <w:p w14:paraId="4E87C6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9C496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283</w:t>
      </w:r>
    </w:p>
    <w:p w14:paraId="15D3EF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283</w:t>
      </w:r>
    </w:p>
    <w:p w14:paraId="7EA4D1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1415CA7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303E8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680130D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284</w:t>
      </w:r>
    </w:p>
    <w:p w14:paraId="10BAE68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284</w:t>
      </w:r>
    </w:p>
    <w:p w14:paraId="6D2B3EC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F155C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19010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EE3CF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285</w:t>
      </w:r>
    </w:p>
    <w:p w14:paraId="34A957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FA0E8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3B1048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ACCA1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764F6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285</w:t>
      </w:r>
    </w:p>
    <w:p w14:paraId="1745BAC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91C0D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287</w:t>
      </w:r>
    </w:p>
    <w:p w14:paraId="7448A9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2A19E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2D4E24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29CCE9F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537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33DA5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288</w:t>
      </w:r>
    </w:p>
    <w:p w14:paraId="5F058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289</w:t>
      </w:r>
    </w:p>
    <w:p w14:paraId="71F6E99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286C2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7C678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41806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291</w:t>
      </w:r>
    </w:p>
    <w:p w14:paraId="58B60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291</w:t>
      </w:r>
    </w:p>
    <w:p w14:paraId="595EA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291</w:t>
      </w:r>
    </w:p>
    <w:p w14:paraId="1EB8FB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292</w:t>
      </w:r>
    </w:p>
    <w:p w14:paraId="39A2F7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292</w:t>
      </w:r>
    </w:p>
    <w:p w14:paraId="3C025A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293</w:t>
      </w:r>
    </w:p>
    <w:p w14:paraId="414EA65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293</w:t>
      </w:r>
    </w:p>
    <w:p w14:paraId="014F5E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293</w:t>
      </w:r>
    </w:p>
    <w:p w14:paraId="5CEFBF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74A0FA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297</w:t>
      </w:r>
    </w:p>
    <w:p w14:paraId="5EC803E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3A4ACD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CD8C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298</w:t>
      </w:r>
    </w:p>
    <w:p w14:paraId="02A6F8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302</w:t>
      </w:r>
    </w:p>
    <w:p w14:paraId="5AA800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304</w:t>
      </w:r>
    </w:p>
    <w:p w14:paraId="7A28F4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305</w:t>
      </w:r>
    </w:p>
    <w:p w14:paraId="103942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305</w:t>
      </w:r>
    </w:p>
    <w:p w14:paraId="7FBE93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306</w:t>
      </w:r>
    </w:p>
    <w:p w14:paraId="4D3DB8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307</w:t>
      </w:r>
    </w:p>
    <w:p w14:paraId="53E471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309</w:t>
      </w:r>
    </w:p>
    <w:p w14:paraId="7DF3F1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7683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679585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309</w:t>
      </w:r>
    </w:p>
    <w:p w14:paraId="6E31CD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309</w:t>
      </w:r>
    </w:p>
    <w:p w14:paraId="079E54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0189A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310</w:t>
      </w:r>
    </w:p>
    <w:p w14:paraId="2AFB8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313</w:t>
      </w:r>
    </w:p>
    <w:p w14:paraId="0E3F792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314</w:t>
      </w:r>
    </w:p>
    <w:p w14:paraId="341845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314</w:t>
      </w:r>
    </w:p>
    <w:p w14:paraId="223417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314</w:t>
      </w:r>
    </w:p>
    <w:p w14:paraId="437AD1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315</w:t>
      </w:r>
    </w:p>
    <w:p w14:paraId="59D64B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318</w:t>
      </w:r>
    </w:p>
    <w:p w14:paraId="0D2A75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30EA52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318</w:t>
      </w:r>
    </w:p>
    <w:p w14:paraId="2876FE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318</w:t>
      </w:r>
    </w:p>
    <w:p w14:paraId="780B7CC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318</w:t>
      </w:r>
    </w:p>
    <w:p w14:paraId="6BBECE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120B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318</w:t>
      </w:r>
    </w:p>
    <w:p w14:paraId="70ACBA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318</w:t>
      </w:r>
    </w:p>
    <w:p w14:paraId="2D8491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319</w:t>
      </w:r>
    </w:p>
    <w:p w14:paraId="51C1F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8D01F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319</w:t>
      </w:r>
    </w:p>
    <w:p w14:paraId="034C3D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320</w:t>
      </w:r>
    </w:p>
    <w:p w14:paraId="1ED4FB5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BBBE1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320</w:t>
      </w:r>
    </w:p>
    <w:p w14:paraId="21D4221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321</w:t>
      </w:r>
    </w:p>
    <w:p w14:paraId="622D9C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321</w:t>
      </w:r>
    </w:p>
    <w:p w14:paraId="0ACAB5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D9D81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3E75C4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46EF34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61C04C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322</w:t>
      </w:r>
    </w:p>
    <w:p w14:paraId="29395E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322</w:t>
      </w:r>
    </w:p>
    <w:p w14:paraId="18DA2B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323</w:t>
      </w:r>
    </w:p>
    <w:p w14:paraId="04B58E5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324</w:t>
      </w:r>
    </w:p>
    <w:p w14:paraId="44229B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7EB001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325</w:t>
      </w:r>
    </w:p>
    <w:p w14:paraId="413671D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325</w:t>
      </w:r>
    </w:p>
    <w:p w14:paraId="60BA96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325</w:t>
      </w:r>
    </w:p>
    <w:p w14:paraId="71392CA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397353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8682A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6F3FDE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326</w:t>
      </w:r>
    </w:p>
    <w:p w14:paraId="0048E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327</w:t>
      </w:r>
    </w:p>
    <w:p w14:paraId="07DBF54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1C5DE1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89F62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58BB5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0BAD7A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327</w:t>
      </w:r>
    </w:p>
    <w:p w14:paraId="192E60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327</w:t>
      </w:r>
    </w:p>
    <w:p w14:paraId="2347CD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327</w:t>
      </w:r>
    </w:p>
    <w:p w14:paraId="14988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327</w:t>
      </w:r>
    </w:p>
    <w:p w14:paraId="3B96DE5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EC2F53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328</w:t>
      </w:r>
    </w:p>
    <w:p w14:paraId="25DD3B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33F78C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328</w:t>
      </w:r>
    </w:p>
    <w:p w14:paraId="250A6D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328</w:t>
      </w:r>
    </w:p>
    <w:p w14:paraId="1C1B5C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328</w:t>
      </w:r>
    </w:p>
    <w:p w14:paraId="60BC4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20FE5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328</w:t>
      </w:r>
    </w:p>
    <w:p w14:paraId="26DA83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329</w:t>
      </w:r>
    </w:p>
    <w:p w14:paraId="27EE93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329</w:t>
      </w:r>
    </w:p>
    <w:p w14:paraId="068C34C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329</w:t>
      </w:r>
    </w:p>
    <w:p w14:paraId="4BD0EA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329</w:t>
      </w:r>
    </w:p>
    <w:p w14:paraId="28D0F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329</w:t>
      </w:r>
    </w:p>
    <w:p w14:paraId="73A7C0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330</w:t>
      </w:r>
    </w:p>
    <w:p w14:paraId="0596CD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5499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330</w:t>
      </w:r>
    </w:p>
    <w:p w14:paraId="7487F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330</w:t>
      </w:r>
    </w:p>
    <w:p w14:paraId="1E9B10E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3DE35F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6C180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331</w:t>
      </w:r>
    </w:p>
    <w:p w14:paraId="58785DC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331</w:t>
      </w:r>
    </w:p>
    <w:p w14:paraId="1CB31C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1E5CE9F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6D8918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3F724A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1E9EE33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331</w:t>
      </w:r>
    </w:p>
    <w:p w14:paraId="50805D3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7861B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332</w:t>
      </w:r>
    </w:p>
    <w:p w14:paraId="1EE04A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332</w:t>
      </w:r>
    </w:p>
    <w:p w14:paraId="1D9834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332</w:t>
      </w:r>
    </w:p>
    <w:p w14:paraId="731C23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332</w:t>
      </w:r>
    </w:p>
    <w:p w14:paraId="19936C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332</w:t>
      </w:r>
    </w:p>
    <w:p w14:paraId="47BC8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332</w:t>
      </w:r>
    </w:p>
    <w:p w14:paraId="262E85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333</w:t>
      </w:r>
    </w:p>
    <w:p w14:paraId="61CA35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256F932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333</w:t>
      </w:r>
    </w:p>
    <w:p w14:paraId="446DE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333</w:t>
      </w:r>
    </w:p>
    <w:p w14:paraId="47740D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334</w:t>
      </w:r>
    </w:p>
    <w:p w14:paraId="4A3DC7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334</w:t>
      </w:r>
    </w:p>
    <w:p w14:paraId="3F08D97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335</w:t>
      </w:r>
    </w:p>
    <w:p w14:paraId="518C85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6FC7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335</w:t>
      </w:r>
    </w:p>
    <w:p w14:paraId="6F0A44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335</w:t>
      </w:r>
    </w:p>
    <w:p w14:paraId="77F939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F2E1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336</w:t>
      </w:r>
    </w:p>
    <w:p w14:paraId="15B3C5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336</w:t>
      </w:r>
    </w:p>
    <w:p w14:paraId="2CAAD5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336</w:t>
      </w:r>
    </w:p>
    <w:p w14:paraId="30C59C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2811B6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A9F1B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54DC06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337</w:t>
      </w:r>
    </w:p>
    <w:p w14:paraId="17F50F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337</w:t>
      </w:r>
    </w:p>
    <w:p w14:paraId="2F734D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75806D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338</w:t>
      </w:r>
    </w:p>
    <w:p w14:paraId="5AF419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338</w:t>
      </w:r>
    </w:p>
    <w:p w14:paraId="61901C2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338</w:t>
      </w:r>
    </w:p>
    <w:p w14:paraId="7094F6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338</w:t>
      </w:r>
    </w:p>
    <w:p w14:paraId="1DB63AA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338</w:t>
      </w:r>
    </w:p>
    <w:p w14:paraId="72F3F1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338</w:t>
      </w:r>
    </w:p>
    <w:p w14:paraId="137933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339</w:t>
      </w:r>
    </w:p>
    <w:p w14:paraId="2BA682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DE5AF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340</w:t>
      </w:r>
    </w:p>
    <w:p w14:paraId="5F979F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340</w:t>
      </w:r>
    </w:p>
    <w:p w14:paraId="56D672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7BF8C48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340</w:t>
      </w:r>
    </w:p>
    <w:p w14:paraId="119896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341</w:t>
      </w:r>
    </w:p>
    <w:p w14:paraId="25C472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342</w:t>
      </w:r>
    </w:p>
    <w:p w14:paraId="7C6CD5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6410C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3896BB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0995697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3FB75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20C98C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343</w:t>
      </w:r>
    </w:p>
    <w:p w14:paraId="6F0F45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344</w:t>
      </w:r>
    </w:p>
    <w:p w14:paraId="37EB7F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345</w:t>
      </w:r>
    </w:p>
    <w:p w14:paraId="6075C6F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215E3F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37A6C4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13C19B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577D9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346</w:t>
      </w:r>
    </w:p>
    <w:p w14:paraId="61D6D6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347</w:t>
      </w:r>
    </w:p>
    <w:p w14:paraId="09DD999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348</w:t>
      </w:r>
    </w:p>
    <w:p w14:paraId="155A27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EB967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348</w:t>
      </w:r>
    </w:p>
    <w:p w14:paraId="69C6E4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348</w:t>
      </w:r>
    </w:p>
    <w:p w14:paraId="0E31CB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275B793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348</w:t>
      </w:r>
    </w:p>
    <w:p w14:paraId="7B459F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349</w:t>
      </w:r>
    </w:p>
    <w:p w14:paraId="3907A2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350</w:t>
      </w:r>
    </w:p>
    <w:p w14:paraId="74F293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351</w:t>
      </w:r>
    </w:p>
    <w:p w14:paraId="1904C41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351</w:t>
      </w:r>
    </w:p>
    <w:p w14:paraId="66E2AC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0F8BD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352</w:t>
      </w:r>
    </w:p>
    <w:p w14:paraId="018D5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352</w:t>
      </w:r>
    </w:p>
    <w:p w14:paraId="26F5CF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352</w:t>
      </w:r>
    </w:p>
    <w:p w14:paraId="3F18EE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352</w:t>
      </w:r>
    </w:p>
    <w:p w14:paraId="3A6F4B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352</w:t>
      </w:r>
    </w:p>
    <w:p w14:paraId="5AABB46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353</w:t>
      </w:r>
    </w:p>
    <w:p w14:paraId="0835EB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353</w:t>
      </w:r>
    </w:p>
    <w:p w14:paraId="178EE9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353</w:t>
      </w:r>
    </w:p>
    <w:p w14:paraId="60ABC7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353</w:t>
      </w:r>
    </w:p>
    <w:p w14:paraId="3917CA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353</w:t>
      </w:r>
    </w:p>
    <w:p w14:paraId="60BDB9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353</w:t>
      </w:r>
    </w:p>
    <w:p w14:paraId="698602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50923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354</w:t>
      </w:r>
    </w:p>
    <w:p w14:paraId="5A987F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275F0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355</w:t>
      </w:r>
    </w:p>
    <w:p w14:paraId="03E5EF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27238E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A30B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357</w:t>
      </w:r>
    </w:p>
    <w:p w14:paraId="5A6ADF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359</w:t>
      </w:r>
    </w:p>
    <w:p w14:paraId="510CF7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360</w:t>
      </w:r>
    </w:p>
    <w:p w14:paraId="79739D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360</w:t>
      </w:r>
    </w:p>
    <w:p w14:paraId="635D6A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360</w:t>
      </w:r>
    </w:p>
    <w:p w14:paraId="11CF2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362</w:t>
      </w:r>
    </w:p>
    <w:p w14:paraId="52E843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362</w:t>
      </w:r>
    </w:p>
    <w:p w14:paraId="33710A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362</w:t>
      </w:r>
    </w:p>
    <w:p w14:paraId="12B4EA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362</w:t>
      </w:r>
    </w:p>
    <w:p w14:paraId="41894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363</w:t>
      </w:r>
    </w:p>
    <w:p w14:paraId="4971D6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363</w:t>
      </w:r>
    </w:p>
    <w:p w14:paraId="2F3FAA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3873FF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52BC9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0BE11C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6006D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364</w:t>
      </w:r>
    </w:p>
    <w:p w14:paraId="696A80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365</w:t>
      </w:r>
    </w:p>
    <w:p w14:paraId="35E16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367</w:t>
      </w:r>
    </w:p>
    <w:p w14:paraId="24101B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9008E2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5599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368</w:t>
      </w:r>
    </w:p>
    <w:p w14:paraId="1876DE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368</w:t>
      </w:r>
    </w:p>
    <w:p w14:paraId="23374A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1B20DA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368</w:t>
      </w:r>
    </w:p>
    <w:p w14:paraId="56758F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7715F7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Protocol</w:t>
      </w:r>
      <w:r>
        <w:rPr>
          <w:noProof/>
        </w:rPr>
        <w:tab/>
        <w:t>368</w:t>
      </w:r>
    </w:p>
    <w:p w14:paraId="20C1FC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GmCapable</w:t>
      </w:r>
      <w:r>
        <w:rPr>
          <w:noProof/>
        </w:rPr>
        <w:tab/>
        <w:t>368</w:t>
      </w:r>
    </w:p>
    <w:p w14:paraId="4CEF1E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369</w:t>
      </w:r>
    </w:p>
    <w:p w14:paraId="0C6342D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369</w:t>
      </w:r>
    </w:p>
    <w:p w14:paraId="5708C3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369</w:t>
      </w:r>
    </w:p>
    <w:p w14:paraId="06361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AcceptanceCriteriaResultIndication</w:t>
      </w:r>
      <w:r>
        <w:rPr>
          <w:noProof/>
        </w:rPr>
        <w:tab/>
        <w:t>369</w:t>
      </w:r>
    </w:p>
    <w:p w14:paraId="644D5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370</w:t>
      </w:r>
    </w:p>
    <w:p w14:paraId="0646D7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370</w:t>
      </w:r>
    </w:p>
    <w:p w14:paraId="66BE35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370</w:t>
      </w:r>
    </w:p>
    <w:p w14:paraId="2A2401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370</w:t>
      </w:r>
    </w:p>
    <w:p w14:paraId="424ECC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370</w:t>
      </w:r>
    </w:p>
    <w:p w14:paraId="640F10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30EC1D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370</w:t>
      </w:r>
    </w:p>
    <w:p w14:paraId="6D258CB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371</w:t>
      </w:r>
    </w:p>
    <w:p w14:paraId="5493541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371</w:t>
      </w:r>
    </w:p>
    <w:p w14:paraId="330ED9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371</w:t>
      </w:r>
    </w:p>
    <w:p w14:paraId="5BB896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371</w:t>
      </w:r>
    </w:p>
    <w:p w14:paraId="536033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371</w:t>
      </w:r>
    </w:p>
    <w:p w14:paraId="2C946A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372</w:t>
      </w:r>
    </w:p>
    <w:p w14:paraId="54C18BC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201B9C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372</w:t>
      </w:r>
    </w:p>
    <w:p w14:paraId="5E401F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372</w:t>
      </w:r>
    </w:p>
    <w:p w14:paraId="5D14E34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56090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372</w:t>
      </w:r>
    </w:p>
    <w:p w14:paraId="648830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373</w:t>
      </w:r>
    </w:p>
    <w:p w14:paraId="57A7EF1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374</w:t>
      </w:r>
    </w:p>
    <w:p w14:paraId="608BF7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4AAB6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543AF8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7565CC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5D7148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374</w:t>
      </w:r>
    </w:p>
    <w:p w14:paraId="5E02A68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375</w:t>
      </w:r>
    </w:p>
    <w:p w14:paraId="26BB82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0298B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377</w:t>
      </w:r>
    </w:p>
    <w:p w14:paraId="3706A9A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377</w:t>
      </w:r>
    </w:p>
    <w:p w14:paraId="15A680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377</w:t>
      </w:r>
    </w:p>
    <w:p w14:paraId="2FA048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377</w:t>
      </w:r>
    </w:p>
    <w:p w14:paraId="331489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377</w:t>
      </w:r>
    </w:p>
    <w:p w14:paraId="35EECE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378</w:t>
      </w:r>
    </w:p>
    <w:p w14:paraId="257CA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BA3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378</w:t>
      </w:r>
    </w:p>
    <w:p w14:paraId="37CA18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5F1344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13A85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3D2EF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4DE1B4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6E867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CDF6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22875C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3E020AC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379</w:t>
      </w:r>
    </w:p>
    <w:p w14:paraId="6F658B7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A3BC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57CBE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6DA8FCD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381</w:t>
      </w:r>
    </w:p>
    <w:p w14:paraId="06F908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B667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381</w:t>
      </w:r>
    </w:p>
    <w:p w14:paraId="62AEC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381</w:t>
      </w:r>
    </w:p>
    <w:p w14:paraId="67456A5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6D0D31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381</w:t>
      </w:r>
    </w:p>
    <w:p w14:paraId="2E42D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382</w:t>
      </w:r>
    </w:p>
    <w:p w14:paraId="545632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9DEEB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382</w:t>
      </w:r>
    </w:p>
    <w:p w14:paraId="47F972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382</w:t>
      </w:r>
    </w:p>
    <w:p w14:paraId="479D5B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B9BD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382</w:t>
      </w:r>
    </w:p>
    <w:p w14:paraId="42ACE2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383</w:t>
      </w:r>
    </w:p>
    <w:p w14:paraId="7D79D2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385</w:t>
      </w:r>
    </w:p>
    <w:p w14:paraId="45863F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386</w:t>
      </w:r>
    </w:p>
    <w:p w14:paraId="4A3AF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3C006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386</w:t>
      </w:r>
    </w:p>
    <w:p w14:paraId="08C5AE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386</w:t>
      </w:r>
    </w:p>
    <w:p w14:paraId="22C123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668A1C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386</w:t>
      </w:r>
    </w:p>
    <w:p w14:paraId="5B74F37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388</w:t>
      </w:r>
    </w:p>
    <w:p w14:paraId="30AD95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388</w:t>
      </w:r>
    </w:p>
    <w:p w14:paraId="0E480F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389</w:t>
      </w:r>
    </w:p>
    <w:p w14:paraId="7D7E6E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664290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389</w:t>
      </w:r>
    </w:p>
    <w:p w14:paraId="7B8704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389</w:t>
      </w:r>
    </w:p>
    <w:p w14:paraId="05B25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389</w:t>
      </w:r>
    </w:p>
    <w:p w14:paraId="26E32C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389</w:t>
      </w:r>
    </w:p>
    <w:p w14:paraId="741FE7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389</w:t>
      </w:r>
    </w:p>
    <w:p w14:paraId="070384C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390</w:t>
      </w:r>
    </w:p>
    <w:p w14:paraId="2D08F3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4B77F3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3CE31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391</w:t>
      </w:r>
    </w:p>
    <w:p w14:paraId="2844B9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392</w:t>
      </w:r>
    </w:p>
    <w:p w14:paraId="6F8D15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C89D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392</w:t>
      </w:r>
    </w:p>
    <w:p w14:paraId="68F168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393</w:t>
      </w:r>
    </w:p>
    <w:p w14:paraId="102FD9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393</w:t>
      </w:r>
    </w:p>
    <w:p w14:paraId="16AC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393</w:t>
      </w:r>
    </w:p>
    <w:p w14:paraId="7D6306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394</w:t>
      </w:r>
    </w:p>
    <w:p w14:paraId="5B0BE2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202A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AA6B0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394</w:t>
      </w:r>
    </w:p>
    <w:p w14:paraId="17D8A2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394</w:t>
      </w:r>
    </w:p>
    <w:p w14:paraId="6CDC0B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0A4FC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647329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106FF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395</w:t>
      </w:r>
    </w:p>
    <w:p w14:paraId="747DD68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395</w:t>
      </w:r>
    </w:p>
    <w:p w14:paraId="1A9B44B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395</w:t>
      </w:r>
    </w:p>
    <w:p w14:paraId="51A90F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395</w:t>
      </w:r>
    </w:p>
    <w:p w14:paraId="5DBB0F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4D6D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71611C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396</w:t>
      </w:r>
    </w:p>
    <w:p w14:paraId="35940D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BD4E1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0D03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E8E01D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38E866F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6C33E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4B47E2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398</w:t>
      </w:r>
    </w:p>
    <w:p w14:paraId="1FC10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F356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4435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570B1A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0114D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248A89F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71DC02E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206926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7CF2EA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0E2A5D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0A46AA9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40A87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402</w:t>
      </w:r>
    </w:p>
    <w:p w14:paraId="3300A2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3A76D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7D054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D9B17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404</w:t>
      </w:r>
    </w:p>
    <w:p w14:paraId="51D42D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53D220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3F2446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404</w:t>
      </w:r>
    </w:p>
    <w:p w14:paraId="6DB723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6CD4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405</w:t>
      </w:r>
    </w:p>
    <w:p w14:paraId="3C8D5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408</w:t>
      </w:r>
    </w:p>
    <w:p w14:paraId="14D80F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410</w:t>
      </w:r>
    </w:p>
    <w:p w14:paraId="3FD4618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410</w:t>
      </w:r>
    </w:p>
    <w:p w14:paraId="51AF24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410</w:t>
      </w:r>
    </w:p>
    <w:p w14:paraId="471291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E6498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410</w:t>
      </w:r>
    </w:p>
    <w:p w14:paraId="642F6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410</w:t>
      </w:r>
    </w:p>
    <w:p w14:paraId="0AB241B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411</w:t>
      </w:r>
    </w:p>
    <w:p w14:paraId="738FDF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411</w:t>
      </w:r>
    </w:p>
    <w:p w14:paraId="717B19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A8210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411</w:t>
      </w:r>
    </w:p>
    <w:p w14:paraId="0AB03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411</w:t>
      </w:r>
    </w:p>
    <w:p w14:paraId="2466D71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MBSTMGI API</w:t>
      </w:r>
      <w:r>
        <w:rPr>
          <w:noProof/>
        </w:rPr>
        <w:tab/>
        <w:t>411</w:t>
      </w:r>
    </w:p>
    <w:p w14:paraId="18571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F83D2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412</w:t>
      </w:r>
    </w:p>
    <w:p w14:paraId="5F225E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412</w:t>
      </w:r>
    </w:p>
    <w:p w14:paraId="448900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412</w:t>
      </w:r>
    </w:p>
    <w:p w14:paraId="56ED94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412</w:t>
      </w:r>
    </w:p>
    <w:p w14:paraId="7379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412</w:t>
      </w:r>
    </w:p>
    <w:p w14:paraId="21079E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3C56A0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413</w:t>
      </w:r>
    </w:p>
    <w:p w14:paraId="624BEE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413</w:t>
      </w:r>
    </w:p>
    <w:p w14:paraId="161B1C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2923F8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414</w:t>
      </w:r>
    </w:p>
    <w:p w14:paraId="640658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287F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415</w:t>
      </w:r>
    </w:p>
    <w:p w14:paraId="1559C6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415</w:t>
      </w:r>
    </w:p>
    <w:p w14:paraId="300FB5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415</w:t>
      </w:r>
    </w:p>
    <w:p w14:paraId="65BFE0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415</w:t>
      </w:r>
    </w:p>
    <w:p w14:paraId="0D0648D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415</w:t>
      </w:r>
    </w:p>
    <w:p w14:paraId="4524A3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416</w:t>
      </w:r>
    </w:p>
    <w:p w14:paraId="29A68E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75A2F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7A5F6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04F15D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3A91C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418</w:t>
      </w:r>
    </w:p>
    <w:p w14:paraId="06376E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419</w:t>
      </w:r>
    </w:p>
    <w:p w14:paraId="17A338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419</w:t>
      </w:r>
    </w:p>
    <w:p w14:paraId="6BCB65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419</w:t>
      </w:r>
    </w:p>
    <w:p w14:paraId="751193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420</w:t>
      </w:r>
    </w:p>
    <w:p w14:paraId="3E66D3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420</w:t>
      </w:r>
    </w:p>
    <w:p w14:paraId="09C270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03649D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420</w:t>
      </w:r>
    </w:p>
    <w:p w14:paraId="45EF8E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421</w:t>
      </w:r>
    </w:p>
    <w:p w14:paraId="123726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</w:rPr>
        <w:t>Type: ProblemDetailsTmgiAlloc</w:t>
      </w:r>
      <w:r>
        <w:rPr>
          <w:noProof/>
        </w:rPr>
        <w:tab/>
        <w:t>421</w:t>
      </w:r>
    </w:p>
    <w:p w14:paraId="68D31D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421</w:t>
      </w:r>
    </w:p>
    <w:p w14:paraId="061BC38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421</w:t>
      </w:r>
    </w:p>
    <w:p w14:paraId="7227B91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8F5E0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421</w:t>
      </w:r>
    </w:p>
    <w:p w14:paraId="0BA82E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421</w:t>
      </w:r>
    </w:p>
    <w:p w14:paraId="4E1DC8F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MBSSession API</w:t>
      </w:r>
      <w:r>
        <w:rPr>
          <w:noProof/>
        </w:rPr>
        <w:tab/>
        <w:t>422</w:t>
      </w:r>
    </w:p>
    <w:p w14:paraId="67B3776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422</w:t>
      </w:r>
    </w:p>
    <w:p w14:paraId="6AF8BC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422</w:t>
      </w:r>
    </w:p>
    <w:p w14:paraId="635709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422</w:t>
      </w:r>
    </w:p>
    <w:p w14:paraId="1D07B1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424</w:t>
      </w:r>
    </w:p>
    <w:p w14:paraId="4B231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1C626F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0769D6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425</w:t>
      </w:r>
    </w:p>
    <w:p w14:paraId="024F85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3FD14D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5B95471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MBS Session</w:t>
      </w:r>
      <w:r>
        <w:rPr>
          <w:noProof/>
        </w:rPr>
        <w:tab/>
        <w:t>425</w:t>
      </w:r>
    </w:p>
    <w:p w14:paraId="08D60A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66006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CF12A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426</w:t>
      </w:r>
    </w:p>
    <w:p w14:paraId="4AE552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426</w:t>
      </w:r>
    </w:p>
    <w:p w14:paraId="5A8DDB0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427</w:t>
      </w:r>
    </w:p>
    <w:p w14:paraId="0F18066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7BAE1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428</w:t>
      </w:r>
    </w:p>
    <w:p w14:paraId="477578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00A61A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7F48A0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203788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D7485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429</w:t>
      </w:r>
    </w:p>
    <w:p w14:paraId="4A3935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0FBDF9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430</w:t>
      </w:r>
    </w:p>
    <w:p w14:paraId="061A78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409BF2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39A4C4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01055EF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430</w:t>
      </w:r>
    </w:p>
    <w:p w14:paraId="4619D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681E3F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432</w:t>
      </w:r>
    </w:p>
    <w:p w14:paraId="6B75C7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432</w:t>
      </w:r>
    </w:p>
    <w:p w14:paraId="207BB1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4459B0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432</w:t>
      </w:r>
    </w:p>
    <w:p w14:paraId="3FE336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433</w:t>
      </w:r>
    </w:p>
    <w:p w14:paraId="0ABCFD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433</w:t>
      </w:r>
    </w:p>
    <w:p w14:paraId="0F5129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434</w:t>
      </w:r>
    </w:p>
    <w:p w14:paraId="37A209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434</w:t>
      </w:r>
    </w:p>
    <w:p w14:paraId="5E4CE1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434</w:t>
      </w:r>
    </w:p>
    <w:p w14:paraId="467909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434</w:t>
      </w:r>
    </w:p>
    <w:p w14:paraId="2C6695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68A06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435</w:t>
      </w:r>
    </w:p>
    <w:p w14:paraId="281D2E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435</w:t>
      </w:r>
    </w:p>
    <w:p w14:paraId="027D241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436</w:t>
      </w:r>
    </w:p>
    <w:p w14:paraId="15DF09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437</w:t>
      </w:r>
    </w:p>
    <w:p w14:paraId="286F2C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438</w:t>
      </w:r>
    </w:p>
    <w:p w14:paraId="4BFFD4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08B1E1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439</w:t>
      </w:r>
    </w:p>
    <w:p w14:paraId="640F0B0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439</w:t>
      </w:r>
    </w:p>
    <w:p w14:paraId="302743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6D57EF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439</w:t>
      </w:r>
    </w:p>
    <w:p w14:paraId="6193F1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439</w:t>
      </w:r>
    </w:p>
    <w:p w14:paraId="03A015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439</w:t>
      </w:r>
    </w:p>
    <w:p w14:paraId="2F674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440</w:t>
      </w:r>
    </w:p>
    <w:p w14:paraId="2719A1E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440</w:t>
      </w:r>
    </w:p>
    <w:p w14:paraId="1D65316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4E23FF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60E94B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441</w:t>
      </w:r>
    </w:p>
    <w:p w14:paraId="086D07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59C2C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442</w:t>
      </w:r>
    </w:p>
    <w:p w14:paraId="209673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442</w:t>
      </w:r>
    </w:p>
    <w:p w14:paraId="46E9CC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442</w:t>
      </w:r>
    </w:p>
    <w:p w14:paraId="124996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442</w:t>
      </w:r>
    </w:p>
    <w:p w14:paraId="2C1094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443</w:t>
      </w:r>
    </w:p>
    <w:p w14:paraId="132C34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443</w:t>
      </w:r>
    </w:p>
    <w:p w14:paraId="21D41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444</w:t>
      </w:r>
    </w:p>
    <w:p w14:paraId="6104B3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444</w:t>
      </w:r>
    </w:p>
    <w:p w14:paraId="0C562C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444</w:t>
      </w:r>
    </w:p>
    <w:p w14:paraId="60FBD3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444</w:t>
      </w:r>
    </w:p>
    <w:p w14:paraId="37E2C8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12435E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445</w:t>
      </w:r>
    </w:p>
    <w:p w14:paraId="3D8D40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6F03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445</w:t>
      </w:r>
    </w:p>
    <w:p w14:paraId="6D4A28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51121D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3F135F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654086E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446</w:t>
      </w:r>
    </w:p>
    <w:p w14:paraId="77842F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446</w:t>
      </w:r>
    </w:p>
    <w:p w14:paraId="251F04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31F631F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4CE842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447</w:t>
      </w:r>
    </w:p>
    <w:p w14:paraId="05558E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3E375B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6CBBE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0063F45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447</w:t>
      </w:r>
    </w:p>
    <w:p w14:paraId="15A0E5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588989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F7E02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449</w:t>
      </w:r>
    </w:p>
    <w:p w14:paraId="102D29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F94BE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8672D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943F9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449</w:t>
      </w:r>
    </w:p>
    <w:p w14:paraId="2FBB8D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492EDEB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450</w:t>
      </w:r>
    </w:p>
    <w:p w14:paraId="26227C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140A58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BF8AA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3DB5DA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453</w:t>
      </w:r>
    </w:p>
    <w:p w14:paraId="04835A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453</w:t>
      </w:r>
    </w:p>
    <w:p w14:paraId="3E343E7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54C29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453</w:t>
      </w:r>
    </w:p>
    <w:p w14:paraId="05D8536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57052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C93A0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454</w:t>
      </w:r>
    </w:p>
    <w:p w14:paraId="46781F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454</w:t>
      </w:r>
    </w:p>
    <w:p w14:paraId="09613B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72260E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455</w:t>
      </w:r>
    </w:p>
    <w:p w14:paraId="391454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455</w:t>
      </w:r>
    </w:p>
    <w:p w14:paraId="5BFE73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456</w:t>
      </w:r>
    </w:p>
    <w:p w14:paraId="4BA4FA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456</w:t>
      </w:r>
    </w:p>
    <w:p w14:paraId="132E36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6EDD01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F8B43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457</w:t>
      </w:r>
    </w:p>
    <w:p w14:paraId="0CAF2D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457</w:t>
      </w:r>
    </w:p>
    <w:p w14:paraId="378158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457</w:t>
      </w:r>
    </w:p>
    <w:p w14:paraId="782B29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2AF4C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457</w:t>
      </w:r>
    </w:p>
    <w:p w14:paraId="0B8A3E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457</w:t>
      </w:r>
    </w:p>
    <w:p w14:paraId="51905C5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458</w:t>
      </w:r>
    </w:p>
    <w:p w14:paraId="2A3300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019A62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458</w:t>
      </w:r>
    </w:p>
    <w:p w14:paraId="1AD1771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458</w:t>
      </w:r>
    </w:p>
    <w:p w14:paraId="70D162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459</w:t>
      </w:r>
    </w:p>
    <w:p w14:paraId="2BB4FF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9C8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459</w:t>
      </w:r>
    </w:p>
    <w:p w14:paraId="0D1714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98CED1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3E6FD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459</w:t>
      </w:r>
    </w:p>
    <w:p w14:paraId="629D21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460</w:t>
      </w:r>
    </w:p>
    <w:p w14:paraId="411CDA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0AEA63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CE817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461</w:t>
      </w:r>
    </w:p>
    <w:p w14:paraId="4EC99302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461</w:t>
      </w:r>
    </w:p>
    <w:p w14:paraId="26199788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461</w:t>
      </w:r>
    </w:p>
    <w:p w14:paraId="3ED7142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462</w:t>
      </w:r>
    </w:p>
    <w:p w14:paraId="5C2CC4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3C6EF2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07561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0DA942C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1747F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D5D60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623B8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20D2C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51443C2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465</w:t>
      </w:r>
    </w:p>
    <w:p w14:paraId="41C37B8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465</w:t>
      </w:r>
    </w:p>
    <w:p w14:paraId="0365E2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465</w:t>
      </w:r>
    </w:p>
    <w:p w14:paraId="76B1EB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22AA66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465</w:t>
      </w:r>
    </w:p>
    <w:p w14:paraId="7E1B8D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020E29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465</w:t>
      </w:r>
    </w:p>
    <w:p w14:paraId="745635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2A4F19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77F6A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2E2FE9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7F2BF5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54830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429D49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468</w:t>
      </w:r>
    </w:p>
    <w:p w14:paraId="2720FD0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468</w:t>
      </w:r>
    </w:p>
    <w:p w14:paraId="37985E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469</w:t>
      </w:r>
    </w:p>
    <w:p w14:paraId="6B6DFD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469</w:t>
      </w:r>
    </w:p>
    <w:p w14:paraId="7599C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469</w:t>
      </w:r>
    </w:p>
    <w:p w14:paraId="274D3B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469</w:t>
      </w:r>
    </w:p>
    <w:p w14:paraId="58FEC6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469</w:t>
      </w:r>
    </w:p>
    <w:p w14:paraId="410F63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067449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3644C1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06B27D3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470</w:t>
      </w:r>
    </w:p>
    <w:p w14:paraId="08795E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332FDE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4E84B9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54C26E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471</w:t>
      </w:r>
    </w:p>
    <w:p w14:paraId="4211AC0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B0136C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389F268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C9669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472</w:t>
      </w:r>
    </w:p>
    <w:p w14:paraId="415861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A16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A03E6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2A26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472</w:t>
      </w:r>
    </w:p>
    <w:p w14:paraId="5BC65C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473</w:t>
      </w:r>
    </w:p>
    <w:p w14:paraId="63CBE5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203E71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169825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65D973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473</w:t>
      </w:r>
    </w:p>
    <w:p w14:paraId="6227FD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474</w:t>
      </w:r>
    </w:p>
    <w:p w14:paraId="332D47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476</w:t>
      </w:r>
    </w:p>
    <w:p w14:paraId="6B2242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477</w:t>
      </w:r>
    </w:p>
    <w:p w14:paraId="1C50E1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65F09D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5ADDA8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478</w:t>
      </w:r>
    </w:p>
    <w:p w14:paraId="0484C9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7520BDE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478</w:t>
      </w:r>
    </w:p>
    <w:p w14:paraId="04220E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478</w:t>
      </w:r>
    </w:p>
    <w:p w14:paraId="299DA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1F8D19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478</w:t>
      </w:r>
    </w:p>
    <w:p w14:paraId="0310A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478</w:t>
      </w:r>
    </w:p>
    <w:p w14:paraId="312182B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479</w:t>
      </w:r>
    </w:p>
    <w:p w14:paraId="6DA0DE6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F821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479</w:t>
      </w:r>
    </w:p>
    <w:p w14:paraId="4BADD6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479</w:t>
      </w:r>
    </w:p>
    <w:p w14:paraId="670328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481</w:t>
      </w:r>
    </w:p>
    <w:p w14:paraId="7F294F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6ED1D1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482</w:t>
      </w:r>
    </w:p>
    <w:p w14:paraId="026E06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482</w:t>
      </w:r>
    </w:p>
    <w:p w14:paraId="51EADB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482</w:t>
      </w:r>
    </w:p>
    <w:p w14:paraId="39FAED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483</w:t>
      </w:r>
    </w:p>
    <w:p w14:paraId="6A6D43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7CD605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39912E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1B82D4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483</w:t>
      </w:r>
    </w:p>
    <w:p w14:paraId="61AD46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</w:t>
      </w:r>
    </w:p>
    <w:p w14:paraId="4F7DEEF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2D4514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485</w:t>
      </w:r>
    </w:p>
    <w:p w14:paraId="4E212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8EB9B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1AA91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77A4B55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04CE2D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488</w:t>
      </w:r>
    </w:p>
    <w:p w14:paraId="74B10E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78FD4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73D39E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18755C3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488</w:t>
      </w:r>
    </w:p>
    <w:p w14:paraId="696056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489</w:t>
      </w:r>
    </w:p>
    <w:p w14:paraId="2FEF74C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05FE2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498F19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492</w:t>
      </w:r>
    </w:p>
    <w:p w14:paraId="11D97A3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5F332EF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499D3A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2FE1F3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37A2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13559C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673C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3216D4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494</w:t>
      </w:r>
    </w:p>
    <w:p w14:paraId="30D4DA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494</w:t>
      </w:r>
    </w:p>
    <w:p w14:paraId="70C8379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C092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62A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0228EE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495</w:t>
      </w:r>
    </w:p>
    <w:p w14:paraId="774B0D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540F9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78BB25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3E999F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2689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A079D0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497</w:t>
      </w:r>
    </w:p>
    <w:p w14:paraId="611FD4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497</w:t>
      </w:r>
    </w:p>
    <w:p w14:paraId="1D35C2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497</w:t>
      </w:r>
    </w:p>
    <w:p w14:paraId="32626D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051090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498</w:t>
      </w:r>
    </w:p>
    <w:p w14:paraId="678D5B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34EC05D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5DA952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43C0EFA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BB73CA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1F9DA7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502</w:t>
      </w:r>
    </w:p>
    <w:p w14:paraId="7E256B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503</w:t>
      </w:r>
    </w:p>
    <w:p w14:paraId="7CA7A0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45B9B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00B7A2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1FF37E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504</w:t>
      </w:r>
    </w:p>
    <w:p w14:paraId="5B3F30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504</w:t>
      </w:r>
    </w:p>
    <w:p w14:paraId="223A15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504</w:t>
      </w:r>
    </w:p>
    <w:p w14:paraId="295D72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505</w:t>
      </w:r>
    </w:p>
    <w:p w14:paraId="00FC63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505</w:t>
      </w:r>
    </w:p>
    <w:p w14:paraId="6D9111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505</w:t>
      </w:r>
    </w:p>
    <w:p w14:paraId="71695A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71BD4A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05D756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31126B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507</w:t>
      </w:r>
    </w:p>
    <w:p w14:paraId="2AC1FE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F559A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508</w:t>
      </w:r>
    </w:p>
    <w:p w14:paraId="4205DF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508</w:t>
      </w:r>
    </w:p>
    <w:p w14:paraId="76625F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509</w:t>
      </w:r>
    </w:p>
    <w:p w14:paraId="36EE6E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509</w:t>
      </w:r>
    </w:p>
    <w:p w14:paraId="74087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510</w:t>
      </w:r>
    </w:p>
    <w:p w14:paraId="04758B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510</w:t>
      </w:r>
    </w:p>
    <w:p w14:paraId="2C82FB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510</w:t>
      </w:r>
    </w:p>
    <w:p w14:paraId="37F12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511</w:t>
      </w:r>
    </w:p>
    <w:p w14:paraId="3A7C61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511</w:t>
      </w:r>
    </w:p>
    <w:p w14:paraId="50BA004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512</w:t>
      </w:r>
    </w:p>
    <w:p w14:paraId="0AA8A2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264FC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512</w:t>
      </w:r>
    </w:p>
    <w:p w14:paraId="772BA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512</w:t>
      </w:r>
    </w:p>
    <w:p w14:paraId="6153EE1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512</w:t>
      </w:r>
    </w:p>
    <w:p w14:paraId="6BE0DC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C7C56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512</w:t>
      </w:r>
    </w:p>
    <w:p w14:paraId="38FF8F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512</w:t>
      </w:r>
    </w:p>
    <w:p w14:paraId="3F28E9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513</w:t>
      </w:r>
    </w:p>
    <w:p w14:paraId="1F8118B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MBSUserService API</w:t>
      </w:r>
      <w:r>
        <w:rPr>
          <w:noProof/>
        </w:rPr>
        <w:tab/>
        <w:t>513</w:t>
      </w:r>
    </w:p>
    <w:p w14:paraId="369D4C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4B8774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513</w:t>
      </w:r>
    </w:p>
    <w:p w14:paraId="26916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513</w:t>
      </w:r>
    </w:p>
    <w:p w14:paraId="328D31A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Services</w:t>
      </w:r>
      <w:r>
        <w:rPr>
          <w:noProof/>
        </w:rPr>
        <w:tab/>
        <w:t>514</w:t>
      </w:r>
    </w:p>
    <w:p w14:paraId="6DB5E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7569E8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7AFACF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514</w:t>
      </w:r>
    </w:p>
    <w:p w14:paraId="02F6F3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514</w:t>
      </w:r>
    </w:p>
    <w:p w14:paraId="56F04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515</w:t>
      </w:r>
    </w:p>
    <w:p w14:paraId="5AB9CF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516</w:t>
      </w:r>
    </w:p>
    <w:p w14:paraId="255D5B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516</w:t>
      </w:r>
    </w:p>
    <w:p w14:paraId="098645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7F23C1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19CE61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516</w:t>
      </w:r>
    </w:p>
    <w:p w14:paraId="1D7528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516</w:t>
      </w:r>
    </w:p>
    <w:p w14:paraId="32A22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517</w:t>
      </w:r>
    </w:p>
    <w:p w14:paraId="10C51E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518</w:t>
      </w:r>
    </w:p>
    <w:p w14:paraId="753A50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593784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41F349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520</w:t>
      </w:r>
    </w:p>
    <w:p w14:paraId="2D4805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520</w:t>
      </w:r>
    </w:p>
    <w:p w14:paraId="3EF943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520</w:t>
      </w:r>
    </w:p>
    <w:p w14:paraId="7B945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520</w:t>
      </w:r>
    </w:p>
    <w:p w14:paraId="05CE7E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521</w:t>
      </w:r>
    </w:p>
    <w:p w14:paraId="5DC839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54B56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521</w:t>
      </w:r>
    </w:p>
    <w:p w14:paraId="163BAB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0A1E30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521</w:t>
      </w:r>
    </w:p>
    <w:p w14:paraId="43346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521</w:t>
      </w:r>
    </w:p>
    <w:p w14:paraId="4D71F27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522</w:t>
      </w:r>
    </w:p>
    <w:p w14:paraId="276F3F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71EDB35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522</w:t>
      </w:r>
    </w:p>
    <w:p w14:paraId="4706F8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522</w:t>
      </w:r>
    </w:p>
    <w:p w14:paraId="7171D754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MBSUserDataIngestSession API</w:t>
      </w:r>
      <w:r>
        <w:rPr>
          <w:noProof/>
        </w:rPr>
        <w:tab/>
        <w:t>522</w:t>
      </w:r>
    </w:p>
    <w:p w14:paraId="375E94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4270C4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522</w:t>
      </w:r>
    </w:p>
    <w:p w14:paraId="7B1F331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522</w:t>
      </w:r>
    </w:p>
    <w:p w14:paraId="76F7F4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Sessions</w:t>
      </w:r>
      <w:r>
        <w:rPr>
          <w:noProof/>
        </w:rPr>
        <w:tab/>
        <w:t>524</w:t>
      </w:r>
    </w:p>
    <w:p w14:paraId="217B7C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196C4B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524</w:t>
      </w:r>
    </w:p>
    <w:p w14:paraId="6AA7B0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524</w:t>
      </w:r>
    </w:p>
    <w:p w14:paraId="3E2E26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524</w:t>
      </w:r>
    </w:p>
    <w:p w14:paraId="0B8DF5C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525</w:t>
      </w:r>
    </w:p>
    <w:p w14:paraId="601A27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6679E8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526</w:t>
      </w:r>
    </w:p>
    <w:p w14:paraId="6DEB24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70F624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526</w:t>
      </w:r>
    </w:p>
    <w:p w14:paraId="2DEC87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526</w:t>
      </w:r>
    </w:p>
    <w:p w14:paraId="661845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526</w:t>
      </w:r>
    </w:p>
    <w:p w14:paraId="4C34B19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527</w:t>
      </w:r>
    </w:p>
    <w:p w14:paraId="1C8DE83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528</w:t>
      </w:r>
    </w:p>
    <w:p w14:paraId="0B1251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530</w:t>
      </w:r>
    </w:p>
    <w:p w14:paraId="58C246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530</w:t>
      </w:r>
    </w:p>
    <w:p w14:paraId="300B2A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531</w:t>
      </w:r>
    </w:p>
    <w:p w14:paraId="375A13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159DFA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93EB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DC4A5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C131FA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14B12C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6C150D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533</w:t>
      </w:r>
    </w:p>
    <w:p w14:paraId="7EB421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8071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DA1AE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1EA7E2E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29B8ED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368C32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3B69FD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6C36FD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14B323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776D49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64C7020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1A641A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538</w:t>
      </w:r>
    </w:p>
    <w:p w14:paraId="22308A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3B4FF8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05FE21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01661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45B7D6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38A89E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7CA41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53CDB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6AB1FC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F3D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1A1E71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CFE01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5798F5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2205DD9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541</w:t>
      </w:r>
    </w:p>
    <w:p w14:paraId="561394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541</w:t>
      </w:r>
    </w:p>
    <w:p w14:paraId="4832AD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5B2501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35A4F2F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MSEventExposure API</w:t>
      </w:r>
      <w:r>
        <w:rPr>
          <w:noProof/>
        </w:rPr>
        <w:tab/>
        <w:t>542</w:t>
      </w:r>
    </w:p>
    <w:p w14:paraId="140A83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7251FA2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543</w:t>
      </w:r>
    </w:p>
    <w:p w14:paraId="4DF5F2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543</w:t>
      </w:r>
    </w:p>
    <w:p w14:paraId="6F760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Media Streaming Event Exposure Subscriptions</w:t>
      </w:r>
      <w:r>
        <w:rPr>
          <w:noProof/>
        </w:rPr>
        <w:tab/>
        <w:t>543</w:t>
      </w:r>
    </w:p>
    <w:p w14:paraId="1ED7BF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5ED41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09E837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CB553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434344B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6B053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579D3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545</w:t>
      </w:r>
    </w:p>
    <w:p w14:paraId="1DC00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AE760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495E1C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3A6567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5F4DB19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42A3E6A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24D51A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1E53FA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16CC1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281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F9E88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549</w:t>
      </w:r>
    </w:p>
    <w:p w14:paraId="6FE5F8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549</w:t>
      </w:r>
    </w:p>
    <w:p w14:paraId="646F94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549</w:t>
      </w:r>
    </w:p>
    <w:p w14:paraId="27A089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54BC6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549</w:t>
      </w:r>
    </w:p>
    <w:p w14:paraId="5B679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550</w:t>
      </w:r>
    </w:p>
    <w:p w14:paraId="30917B9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550</w:t>
      </w:r>
    </w:p>
    <w:p w14:paraId="584058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3780D9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551</w:t>
      </w:r>
    </w:p>
    <w:p w14:paraId="652022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CD28E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54AF6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7A719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107E2A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531EC4A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551</w:t>
      </w:r>
    </w:p>
    <w:p w14:paraId="5E6B15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4D210F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85697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7D03F49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552</w:t>
      </w:r>
    </w:p>
    <w:p w14:paraId="1BCA73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40B48C4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552</w:t>
      </w:r>
    </w:p>
    <w:p w14:paraId="69778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552</w:t>
      </w:r>
    </w:p>
    <w:p w14:paraId="2A0F7F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553</w:t>
      </w:r>
    </w:p>
    <w:p w14:paraId="2F896F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98F5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750489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554</w:t>
      </w:r>
    </w:p>
    <w:p w14:paraId="4A0DE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554</w:t>
      </w:r>
    </w:p>
    <w:p w14:paraId="115B1D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6F9847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3FFC90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555</w:t>
      </w:r>
    </w:p>
    <w:p w14:paraId="57333C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3A2F3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7D653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FE833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A17F42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557</w:t>
      </w:r>
    </w:p>
    <w:p w14:paraId="03FE23E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558</w:t>
      </w:r>
    </w:p>
    <w:p w14:paraId="47B353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458695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559</w:t>
      </w:r>
    </w:p>
    <w:p w14:paraId="571BB5C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559</w:t>
      </w:r>
    </w:p>
    <w:p w14:paraId="5D1922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285BE3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559</w:t>
      </w:r>
    </w:p>
    <w:p w14:paraId="68276C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559</w:t>
      </w:r>
    </w:p>
    <w:p w14:paraId="4B8A745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559</w:t>
      </w:r>
    </w:p>
    <w:p w14:paraId="199D5E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560</w:t>
      </w:r>
    </w:p>
    <w:p w14:paraId="4549F5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41507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470538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2E518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6E43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0912C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562</w:t>
      </w:r>
    </w:p>
    <w:p w14:paraId="305D75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0C7F08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563</w:t>
      </w:r>
    </w:p>
    <w:p w14:paraId="006AB5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563</w:t>
      </w:r>
    </w:p>
    <w:p w14:paraId="18B5ED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563</w:t>
      </w:r>
    </w:p>
    <w:p w14:paraId="166F77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4D4E4C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FCFF7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564</w:t>
      </w:r>
    </w:p>
    <w:p w14:paraId="78613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564</w:t>
      </w:r>
    </w:p>
    <w:p w14:paraId="43C290F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1A4088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564</w:t>
      </w:r>
    </w:p>
    <w:p w14:paraId="38BCEE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32871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564</w:t>
      </w:r>
    </w:p>
    <w:p w14:paraId="01A9E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564</w:t>
      </w:r>
    </w:p>
    <w:p w14:paraId="6DCAE41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564</w:t>
      </w:r>
    </w:p>
    <w:p w14:paraId="1B9E1F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1C35E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5A3553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566</w:t>
      </w:r>
    </w:p>
    <w:p w14:paraId="4AC84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FCD946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0CC283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566</w:t>
      </w:r>
    </w:p>
    <w:p w14:paraId="1D4E5BA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566</w:t>
      </w:r>
    </w:p>
    <w:p w14:paraId="621EC7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566</w:t>
      </w:r>
    </w:p>
    <w:p w14:paraId="51E684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567</w:t>
      </w:r>
    </w:p>
    <w:p w14:paraId="136EC3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1B59B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568</w:t>
      </w:r>
    </w:p>
    <w:p w14:paraId="5CD61B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CEEE6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141AFA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69FE9CB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7D03A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A52EF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569</w:t>
      </w:r>
    </w:p>
    <w:p w14:paraId="1AC100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794CAE4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571</w:t>
      </w:r>
    </w:p>
    <w:p w14:paraId="0DC7C1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4343EE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571</w:t>
      </w:r>
    </w:p>
    <w:p w14:paraId="202AF5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571</w:t>
      </w:r>
    </w:p>
    <w:p w14:paraId="2B226A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571</w:t>
      </w:r>
    </w:p>
    <w:p w14:paraId="625C2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571</w:t>
      </w:r>
    </w:p>
    <w:p w14:paraId="05A679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571</w:t>
      </w:r>
    </w:p>
    <w:p w14:paraId="5E8B24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</w:t>
      </w:r>
    </w:p>
    <w:p w14:paraId="1AF6C29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0792D2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269C77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5BA040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DD011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574</w:t>
      </w:r>
    </w:p>
    <w:p w14:paraId="2236B7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575</w:t>
      </w:r>
    </w:p>
    <w:p w14:paraId="281D775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0D77F7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4E4FB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624575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1DC469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575</w:t>
      </w:r>
    </w:p>
    <w:p w14:paraId="130B5B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575</w:t>
      </w:r>
    </w:p>
    <w:p w14:paraId="35B0A6A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576</w:t>
      </w:r>
    </w:p>
    <w:p w14:paraId="54F690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0A3A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D64D6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107C8CC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576</w:t>
      </w:r>
    </w:p>
    <w:p w14:paraId="1530755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7F138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576</w:t>
      </w:r>
    </w:p>
    <w:p w14:paraId="2BF8BC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576</w:t>
      </w:r>
    </w:p>
    <w:p w14:paraId="00649C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577</w:t>
      </w:r>
    </w:p>
    <w:p w14:paraId="2EE2E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10866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577</w:t>
      </w:r>
    </w:p>
    <w:p w14:paraId="4A4B2B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578</w:t>
      </w:r>
    </w:p>
    <w:p w14:paraId="40E26F1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9CC5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F0BB1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3E9955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579</w:t>
      </w:r>
    </w:p>
    <w:p w14:paraId="1B835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579</w:t>
      </w:r>
    </w:p>
    <w:p w14:paraId="17D975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C6AB6B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4EFDD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3106B8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9E612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3A5F43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581</w:t>
      </w:r>
    </w:p>
    <w:p w14:paraId="73ACC7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4664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AE4F5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583</w:t>
      </w:r>
    </w:p>
    <w:p w14:paraId="0C9D14B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583</w:t>
      </w:r>
    </w:p>
    <w:p w14:paraId="012F56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583</w:t>
      </w:r>
    </w:p>
    <w:p w14:paraId="101C90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584</w:t>
      </w:r>
    </w:p>
    <w:p w14:paraId="32DF4E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3BC7AA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5D724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59A79B5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0DFEB7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7FC965B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6C4F4E2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9753A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585</w:t>
      </w:r>
    </w:p>
    <w:p w14:paraId="615429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4B900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586</w:t>
      </w:r>
    </w:p>
    <w:p w14:paraId="78465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588</w:t>
      </w:r>
    </w:p>
    <w:p w14:paraId="3CB328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588</w:t>
      </w:r>
    </w:p>
    <w:p w14:paraId="4031EC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652D5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2D8C2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10B0F8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03B4E2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2E31F25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589</w:t>
      </w:r>
    </w:p>
    <w:p w14:paraId="4D2B4B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10C85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28753C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34AB251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589</w:t>
      </w:r>
    </w:p>
    <w:p w14:paraId="24BAFD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34A1099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590</w:t>
      </w:r>
    </w:p>
    <w:p w14:paraId="20FABD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590</w:t>
      </w:r>
    </w:p>
    <w:p w14:paraId="4E356B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591</w:t>
      </w:r>
    </w:p>
    <w:p w14:paraId="727B63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2B297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877A7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592</w:t>
      </w:r>
    </w:p>
    <w:p w14:paraId="4152CA1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020D5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592</w:t>
      </w:r>
    </w:p>
    <w:p w14:paraId="26B667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3EB306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593</w:t>
      </w:r>
    </w:p>
    <w:p w14:paraId="7518A2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4D1E8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2675FB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594</w:t>
      </w:r>
    </w:p>
    <w:p w14:paraId="1732CC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12DAA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69E4BA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06CC129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5DF1CC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041F3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1D1BD6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001B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6D77A2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1A744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909EA0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C636E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603</w:t>
      </w:r>
    </w:p>
    <w:p w14:paraId="0D91FB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605</w:t>
      </w:r>
    </w:p>
    <w:p w14:paraId="34715F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606</w:t>
      </w:r>
    </w:p>
    <w:p w14:paraId="7C747B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606</w:t>
      </w:r>
    </w:p>
    <w:p w14:paraId="1BB219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607</w:t>
      </w:r>
    </w:p>
    <w:p w14:paraId="1A7F2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607</w:t>
      </w:r>
    </w:p>
    <w:p w14:paraId="1B10D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608</w:t>
      </w:r>
    </w:p>
    <w:p w14:paraId="6FE5265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608</w:t>
      </w:r>
    </w:p>
    <w:p w14:paraId="44FD3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608</w:t>
      </w:r>
    </w:p>
    <w:p w14:paraId="405AF7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609</w:t>
      </w:r>
    </w:p>
    <w:p w14:paraId="7CD4DC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609</w:t>
      </w:r>
    </w:p>
    <w:p w14:paraId="0D1B60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610</w:t>
      </w:r>
    </w:p>
    <w:p w14:paraId="6E5ABE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610</w:t>
      </w:r>
    </w:p>
    <w:p w14:paraId="2A3CA3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611</w:t>
      </w:r>
    </w:p>
    <w:p w14:paraId="735733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612</w:t>
      </w:r>
    </w:p>
    <w:p w14:paraId="7368C6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158107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204E7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612</w:t>
      </w:r>
    </w:p>
    <w:p w14:paraId="6125D2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613</w:t>
      </w:r>
    </w:p>
    <w:p w14:paraId="031630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554AF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1CD75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0B9B192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81F96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4ED647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0D7A3B0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614</w:t>
      </w:r>
    </w:p>
    <w:p w14:paraId="25373E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614</w:t>
      </w:r>
    </w:p>
    <w:p w14:paraId="53584A5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7D29B6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45357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4C56A5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316B3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08F02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7F70A6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615</w:t>
      </w:r>
    </w:p>
    <w:p w14:paraId="1FB7907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616</w:t>
      </w:r>
    </w:p>
    <w:p w14:paraId="602E200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648FEE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617</w:t>
      </w:r>
    </w:p>
    <w:p w14:paraId="00B61B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655920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2733F4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0F415AF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618</w:t>
      </w:r>
    </w:p>
    <w:p w14:paraId="594BA12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619</w:t>
      </w:r>
    </w:p>
    <w:p w14:paraId="457327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620</w:t>
      </w:r>
    </w:p>
    <w:p w14:paraId="6DB844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621</w:t>
      </w:r>
    </w:p>
    <w:p w14:paraId="5134B91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EADF6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22DD62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2077BD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1426CF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2FE9DC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9CBB6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711E7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623</w:t>
      </w:r>
    </w:p>
    <w:p w14:paraId="64D9E1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623</w:t>
      </w:r>
    </w:p>
    <w:p w14:paraId="15B638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624</w:t>
      </w:r>
    </w:p>
    <w:p w14:paraId="0A95DD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624</w:t>
      </w:r>
    </w:p>
    <w:p w14:paraId="325AB3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624</w:t>
      </w:r>
    </w:p>
    <w:p w14:paraId="5CA7C0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624</w:t>
      </w:r>
    </w:p>
    <w:p w14:paraId="2A7DC9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36AD8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3AEAF7E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625</w:t>
      </w:r>
    </w:p>
    <w:p w14:paraId="633616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625</w:t>
      </w:r>
    </w:p>
    <w:p w14:paraId="2CFD25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625</w:t>
      </w:r>
    </w:p>
    <w:p w14:paraId="069A03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D7FA0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625</w:t>
      </w:r>
    </w:p>
    <w:p w14:paraId="044819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625</w:t>
      </w:r>
    </w:p>
    <w:p w14:paraId="5D199FA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625</w:t>
      </w:r>
    </w:p>
    <w:p w14:paraId="3B0EB1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3DCE4A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626</w:t>
      </w:r>
    </w:p>
    <w:p w14:paraId="2E1DB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626</w:t>
      </w:r>
    </w:p>
    <w:p w14:paraId="45E27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627</w:t>
      </w:r>
    </w:p>
    <w:p w14:paraId="1B9378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3713D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2A497D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627</w:t>
      </w:r>
    </w:p>
    <w:p w14:paraId="606A133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627</w:t>
      </w:r>
    </w:p>
    <w:p w14:paraId="607088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628</w:t>
      </w:r>
    </w:p>
    <w:p w14:paraId="582482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0BBEDB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629</w:t>
      </w:r>
    </w:p>
    <w:p w14:paraId="33F189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542FE9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4D1E24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187B65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51000AA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631</w:t>
      </w:r>
    </w:p>
    <w:p w14:paraId="09A69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632</w:t>
      </w:r>
    </w:p>
    <w:p w14:paraId="576B84A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633</w:t>
      </w:r>
    </w:p>
    <w:p w14:paraId="52CC71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08209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634</w:t>
      </w:r>
    </w:p>
    <w:p w14:paraId="66174FD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634</w:t>
      </w:r>
    </w:p>
    <w:p w14:paraId="275DD5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634</w:t>
      </w:r>
    </w:p>
    <w:p w14:paraId="55D366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634</w:t>
      </w:r>
    </w:p>
    <w:p w14:paraId="2A1F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635</w:t>
      </w:r>
    </w:p>
    <w:p w14:paraId="23A0D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6D2FB6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635</w:t>
      </w:r>
    </w:p>
    <w:p w14:paraId="5A8AB8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635</w:t>
      </w:r>
    </w:p>
    <w:p w14:paraId="16C3F66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635</w:t>
      </w:r>
    </w:p>
    <w:p w14:paraId="76CFEC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21BAC2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635</w:t>
      </w:r>
    </w:p>
    <w:p w14:paraId="14C60F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636</w:t>
      </w:r>
    </w:p>
    <w:p w14:paraId="0D5D27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636</w:t>
      </w:r>
    </w:p>
    <w:p w14:paraId="49B0DE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214313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636</w:t>
      </w:r>
    </w:p>
    <w:p w14:paraId="254394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636</w:t>
      </w:r>
    </w:p>
    <w:p w14:paraId="2CA9412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636</w:t>
      </w:r>
    </w:p>
    <w:p w14:paraId="7434264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0FADD18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637</w:t>
      </w:r>
    </w:p>
    <w:p w14:paraId="1A4C10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637</w:t>
      </w:r>
    </w:p>
    <w:p w14:paraId="732473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637</w:t>
      </w:r>
    </w:p>
    <w:p w14:paraId="586CF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6D53C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637</w:t>
      </w:r>
    </w:p>
    <w:p w14:paraId="1D8B8A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638</w:t>
      </w:r>
    </w:p>
    <w:p w14:paraId="0D494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506045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638</w:t>
      </w:r>
    </w:p>
    <w:p w14:paraId="18624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639</w:t>
      </w:r>
    </w:p>
    <w:p w14:paraId="0E86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65ECB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640</w:t>
      </w:r>
    </w:p>
    <w:p w14:paraId="462968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DA0E6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60CAA9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9C3CD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7B95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D87D0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641</w:t>
      </w:r>
    </w:p>
    <w:p w14:paraId="4E5965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56911DC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643</w:t>
      </w:r>
    </w:p>
    <w:p w14:paraId="182F77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643</w:t>
      </w:r>
    </w:p>
    <w:p w14:paraId="701911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643</w:t>
      </w:r>
    </w:p>
    <w:p w14:paraId="0CC3F0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643</w:t>
      </w:r>
    </w:p>
    <w:p w14:paraId="53F3C5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643</w:t>
      </w:r>
    </w:p>
    <w:p w14:paraId="49E41E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644</w:t>
      </w:r>
    </w:p>
    <w:p w14:paraId="4F7C32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6AB2928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645</w:t>
      </w:r>
    </w:p>
    <w:p w14:paraId="5FAD70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645</w:t>
      </w:r>
    </w:p>
    <w:p w14:paraId="1BBC4F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645</w:t>
      </w:r>
    </w:p>
    <w:p w14:paraId="223AA9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645</w:t>
      </w:r>
    </w:p>
    <w:p w14:paraId="3F93774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175399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646</w:t>
      </w:r>
    </w:p>
    <w:p w14:paraId="7D27A6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646</w:t>
      </w:r>
    </w:p>
    <w:p w14:paraId="753863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646</w:t>
      </w:r>
    </w:p>
    <w:p w14:paraId="0F60D1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058C1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647</w:t>
      </w:r>
    </w:p>
    <w:p w14:paraId="381460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647</w:t>
      </w:r>
    </w:p>
    <w:p w14:paraId="00B529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648</w:t>
      </w:r>
    </w:p>
    <w:p w14:paraId="40FDC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649</w:t>
      </w:r>
    </w:p>
    <w:p w14:paraId="626AA9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EC2F53">
        <w:rPr>
          <w:noProof/>
          <w:color w:val="000000"/>
        </w:rPr>
        <w:t>UeAddrNotif</w:t>
      </w:r>
      <w:r>
        <w:rPr>
          <w:noProof/>
        </w:rPr>
        <w:tab/>
        <w:t>649</w:t>
      </w:r>
    </w:p>
    <w:p w14:paraId="30F542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649</w:t>
      </w:r>
    </w:p>
    <w:p w14:paraId="4C09FD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649</w:t>
      </w:r>
    </w:p>
    <w:p w14:paraId="3661DB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632EC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649</w:t>
      </w:r>
    </w:p>
    <w:p w14:paraId="13F10B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650</w:t>
      </w:r>
    </w:p>
    <w:p w14:paraId="214F19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650</w:t>
      </w:r>
    </w:p>
    <w:p w14:paraId="72A08DB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650</w:t>
      </w:r>
    </w:p>
    <w:p w14:paraId="1468F8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1A0D47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650</w:t>
      </w:r>
    </w:p>
    <w:p w14:paraId="0A7DD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650</w:t>
      </w:r>
    </w:p>
    <w:p w14:paraId="18F75EC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650</w:t>
      </w:r>
    </w:p>
    <w:p w14:paraId="64FCB77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650</w:t>
      </w:r>
    </w:p>
    <w:p w14:paraId="4E1808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651</w:t>
      </w:r>
    </w:p>
    <w:p w14:paraId="0AFDC6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651</w:t>
      </w:r>
    </w:p>
    <w:p w14:paraId="44C3E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652</w:t>
      </w:r>
    </w:p>
    <w:p w14:paraId="29E5B6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6CA8771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15EDC6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652</w:t>
      </w:r>
    </w:p>
    <w:p w14:paraId="5DDF8D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652</w:t>
      </w:r>
    </w:p>
    <w:p w14:paraId="64560EB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652</w:t>
      </w:r>
    </w:p>
    <w:p w14:paraId="547EDE4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653</w:t>
      </w:r>
    </w:p>
    <w:p w14:paraId="2222A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654</w:t>
      </w:r>
    </w:p>
    <w:p w14:paraId="2586D72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654</w:t>
      </w:r>
    </w:p>
    <w:p w14:paraId="40F924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0ECA0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00E90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078928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33E1E57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7C2D378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656</w:t>
      </w:r>
    </w:p>
    <w:p w14:paraId="6DB8DD3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657</w:t>
      </w:r>
    </w:p>
    <w:p w14:paraId="680BB0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37AE0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3C0AC38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659</w:t>
      </w:r>
    </w:p>
    <w:p w14:paraId="03FB5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659</w:t>
      </w:r>
    </w:p>
    <w:p w14:paraId="5B5C9A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660</w:t>
      </w:r>
    </w:p>
    <w:p w14:paraId="0A9535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192F83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4EDC09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A56D2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1FDE71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33C45F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FA277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662</w:t>
      </w:r>
    </w:p>
    <w:p w14:paraId="66D4EA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1438F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662</w:t>
      </w:r>
    </w:p>
    <w:p w14:paraId="67F1AC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663</w:t>
      </w:r>
    </w:p>
    <w:p w14:paraId="3D830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663</w:t>
      </w:r>
    </w:p>
    <w:p w14:paraId="65DF13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663</w:t>
      </w:r>
    </w:p>
    <w:p w14:paraId="39F646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37EB33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552B29F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664</w:t>
      </w:r>
    </w:p>
    <w:p w14:paraId="73F62E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664</w:t>
      </w:r>
    </w:p>
    <w:p w14:paraId="465E92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664</w:t>
      </w:r>
    </w:p>
    <w:p w14:paraId="352B5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5A4BCC1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664</w:t>
      </w:r>
    </w:p>
    <w:p w14:paraId="28E1EB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664</w:t>
      </w:r>
    </w:p>
    <w:p w14:paraId="7E1EB4B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664</w:t>
      </w:r>
    </w:p>
    <w:p w14:paraId="7B089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664</w:t>
      </w:r>
    </w:p>
    <w:p w14:paraId="14A778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665</w:t>
      </w:r>
    </w:p>
    <w:p w14:paraId="77CEA9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665</w:t>
      </w:r>
    </w:p>
    <w:p w14:paraId="4E465C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666</w:t>
      </w:r>
    </w:p>
    <w:p w14:paraId="7C619E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480874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666</w:t>
      </w:r>
    </w:p>
    <w:p w14:paraId="0758DB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666</w:t>
      </w:r>
    </w:p>
    <w:p w14:paraId="76E13A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666</w:t>
      </w:r>
    </w:p>
    <w:p w14:paraId="399644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667</w:t>
      </w:r>
    </w:p>
    <w:p w14:paraId="54E1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668</w:t>
      </w:r>
    </w:p>
    <w:p w14:paraId="684E97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668</w:t>
      </w:r>
    </w:p>
    <w:p w14:paraId="2A109A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5A0EAA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668</w:t>
      </w:r>
    </w:p>
    <w:p w14:paraId="7FB55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669</w:t>
      </w:r>
    </w:p>
    <w:p w14:paraId="6B5AE34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18CF34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670</w:t>
      </w:r>
    </w:p>
    <w:p w14:paraId="600F95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671</w:t>
      </w:r>
    </w:p>
    <w:p w14:paraId="50D9D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672</w:t>
      </w:r>
    </w:p>
    <w:p w14:paraId="5035DD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673</w:t>
      </w:r>
    </w:p>
    <w:p w14:paraId="3D75C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673</w:t>
      </w:r>
    </w:p>
    <w:p w14:paraId="69B5A76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673</w:t>
      </w:r>
    </w:p>
    <w:p w14:paraId="78E461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673</w:t>
      </w:r>
    </w:p>
    <w:p w14:paraId="6C803C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0EAF8D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674</w:t>
      </w:r>
    </w:p>
    <w:p w14:paraId="7FCA88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7E9FF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674</w:t>
      </w:r>
    </w:p>
    <w:p w14:paraId="070398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674</w:t>
      </w:r>
    </w:p>
    <w:p w14:paraId="3005CB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674</w:t>
      </w:r>
    </w:p>
    <w:p w14:paraId="696135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674</w:t>
      </w:r>
    </w:p>
    <w:p w14:paraId="515DC0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49C8F9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675</w:t>
      </w:r>
    </w:p>
    <w:p w14:paraId="553DF6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675</w:t>
      </w:r>
    </w:p>
    <w:p w14:paraId="4529CB0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675</w:t>
      </w:r>
    </w:p>
    <w:p w14:paraId="6F5FCDD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675</w:t>
      </w:r>
    </w:p>
    <w:p w14:paraId="4969D28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7BBE8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675</w:t>
      </w:r>
    </w:p>
    <w:p w14:paraId="569798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675</w:t>
      </w:r>
    </w:p>
    <w:p w14:paraId="10CB22D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675</w:t>
      </w:r>
    </w:p>
    <w:p w14:paraId="5C05457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675</w:t>
      </w:r>
    </w:p>
    <w:p w14:paraId="51469D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676</w:t>
      </w:r>
    </w:p>
    <w:p w14:paraId="1D07C07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676</w:t>
      </w:r>
    </w:p>
    <w:p w14:paraId="4D6FE3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677</w:t>
      </w:r>
    </w:p>
    <w:p w14:paraId="58890D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1CD651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64FF33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2D5EA20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677</w:t>
      </w:r>
    </w:p>
    <w:p w14:paraId="227AB6B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678</w:t>
      </w:r>
    </w:p>
    <w:p w14:paraId="58C071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679</w:t>
      </w:r>
    </w:p>
    <w:p w14:paraId="69E097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679</w:t>
      </w:r>
    </w:p>
    <w:p w14:paraId="68312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402646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175C50C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680</w:t>
      </w:r>
    </w:p>
    <w:p w14:paraId="4B949DE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680</w:t>
      </w:r>
    </w:p>
    <w:p w14:paraId="1F7A10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681</w:t>
      </w:r>
    </w:p>
    <w:p w14:paraId="28D2A6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682</w:t>
      </w:r>
    </w:p>
    <w:p w14:paraId="343C6B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683</w:t>
      </w:r>
    </w:p>
    <w:p w14:paraId="0CE95F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684</w:t>
      </w:r>
    </w:p>
    <w:p w14:paraId="6FF78D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684</w:t>
      </w:r>
    </w:p>
    <w:p w14:paraId="06FF98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684</w:t>
      </w:r>
    </w:p>
    <w:p w14:paraId="169B53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684</w:t>
      </w:r>
    </w:p>
    <w:p w14:paraId="5FE522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7465C9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685</w:t>
      </w:r>
    </w:p>
    <w:p w14:paraId="7FEEEA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BAE69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685</w:t>
      </w:r>
    </w:p>
    <w:p w14:paraId="3D22C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685</w:t>
      </w:r>
    </w:p>
    <w:p w14:paraId="79AE13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685</w:t>
      </w:r>
    </w:p>
    <w:p w14:paraId="263445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686</w:t>
      </w:r>
    </w:p>
    <w:p w14:paraId="3E52B8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068625D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686</w:t>
      </w:r>
    </w:p>
    <w:p w14:paraId="63669A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686</w:t>
      </w:r>
    </w:p>
    <w:p w14:paraId="7246A6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686</w:t>
      </w:r>
    </w:p>
    <w:p w14:paraId="1B76BC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686</w:t>
      </w:r>
    </w:p>
    <w:p w14:paraId="3523DA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686</w:t>
      </w:r>
    </w:p>
    <w:p w14:paraId="3B814C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686</w:t>
      </w:r>
    </w:p>
    <w:p w14:paraId="6A69E7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7BDDF2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686</w:t>
      </w:r>
    </w:p>
    <w:p w14:paraId="0CBBE4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687</w:t>
      </w:r>
    </w:p>
    <w:p w14:paraId="1F3339B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687</w:t>
      </w:r>
    </w:p>
    <w:p w14:paraId="0B39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4A62AA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687</w:t>
      </w:r>
    </w:p>
    <w:p w14:paraId="46412C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687</w:t>
      </w:r>
    </w:p>
    <w:p w14:paraId="4D5843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688</w:t>
      </w:r>
    </w:p>
    <w:p w14:paraId="4E25F4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1230F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689</w:t>
      </w:r>
    </w:p>
    <w:p w14:paraId="590A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689</w:t>
      </w:r>
    </w:p>
    <w:p w14:paraId="141112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689</w:t>
      </w:r>
    </w:p>
    <w:p w14:paraId="6DFA51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690</w:t>
      </w:r>
    </w:p>
    <w:p w14:paraId="371956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62102A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691</w:t>
      </w:r>
    </w:p>
    <w:p w14:paraId="213C482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20A7A7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691</w:t>
      </w:r>
    </w:p>
    <w:p w14:paraId="5AC82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691</w:t>
      </w:r>
    </w:p>
    <w:p w14:paraId="4AC7C6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691</w:t>
      </w:r>
    </w:p>
    <w:p w14:paraId="6D066F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692</w:t>
      </w:r>
    </w:p>
    <w:p w14:paraId="2AF0DF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694</w:t>
      </w:r>
    </w:p>
    <w:p w14:paraId="75C145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695</w:t>
      </w:r>
    </w:p>
    <w:p w14:paraId="12A5D9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FA7AC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696</w:t>
      </w:r>
    </w:p>
    <w:p w14:paraId="5E88E7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4528CC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494737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697</w:t>
      </w:r>
    </w:p>
    <w:p w14:paraId="4C1BFE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697</w:t>
      </w:r>
    </w:p>
    <w:p w14:paraId="69062A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698</w:t>
      </w:r>
    </w:p>
    <w:p w14:paraId="2C96B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2D74A9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699</w:t>
      </w:r>
    </w:p>
    <w:p w14:paraId="6F9D5B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699</w:t>
      </w:r>
    </w:p>
    <w:p w14:paraId="02CD77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699</w:t>
      </w:r>
    </w:p>
    <w:p w14:paraId="1F7CB5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700</w:t>
      </w:r>
    </w:p>
    <w:p w14:paraId="0E5742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700</w:t>
      </w:r>
    </w:p>
    <w:p w14:paraId="44A8C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700</w:t>
      </w:r>
    </w:p>
    <w:p w14:paraId="1A4015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AltReportReqs</w:t>
      </w:r>
      <w:r>
        <w:rPr>
          <w:noProof/>
        </w:rPr>
        <w:tab/>
        <w:t>701</w:t>
      </w:r>
    </w:p>
    <w:p w14:paraId="27781B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701</w:t>
      </w:r>
    </w:p>
    <w:p w14:paraId="45CEC4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AltRange</w:t>
      </w:r>
      <w:r>
        <w:rPr>
          <w:noProof/>
        </w:rPr>
        <w:tab/>
        <w:t>701</w:t>
      </w:r>
    </w:p>
    <w:p w14:paraId="285D5A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205385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F29DA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43ABA7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701</w:t>
      </w:r>
    </w:p>
    <w:p w14:paraId="2B51919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702</w:t>
      </w:r>
    </w:p>
    <w:p w14:paraId="734BC6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AltReportEvent</w:t>
      </w:r>
      <w:r>
        <w:rPr>
          <w:noProof/>
        </w:rPr>
        <w:tab/>
        <w:t>702</w:t>
      </w:r>
    </w:p>
    <w:p w14:paraId="3D0117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6DF662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702</w:t>
      </w:r>
    </w:p>
    <w:p w14:paraId="202ABE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22E951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6BF1D2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703</w:t>
      </w:r>
    </w:p>
    <w:p w14:paraId="373751FB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CagInfoParamProvision API</w:t>
      </w:r>
      <w:r>
        <w:rPr>
          <w:noProof/>
        </w:rPr>
        <w:tab/>
        <w:t>703</w:t>
      </w:r>
    </w:p>
    <w:p w14:paraId="6050D4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703</w:t>
      </w:r>
    </w:p>
    <w:p w14:paraId="17F866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703</w:t>
      </w:r>
    </w:p>
    <w:p w14:paraId="2F80CE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7B6FD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704</w:t>
      </w:r>
    </w:p>
    <w:p w14:paraId="0C6F93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F7D9F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016C6C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3799FFA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704</w:t>
      </w:r>
    </w:p>
    <w:p w14:paraId="29F0A2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705</w:t>
      </w:r>
    </w:p>
    <w:p w14:paraId="0F85948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129EF32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706</w:t>
      </w:r>
    </w:p>
    <w:p w14:paraId="76E2F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706</w:t>
      </w:r>
    </w:p>
    <w:p w14:paraId="7BC27B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F0A7A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006CB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FC5B0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708</w:t>
      </w:r>
    </w:p>
    <w:p w14:paraId="7E2116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709</w:t>
      </w:r>
    </w:p>
    <w:p w14:paraId="56714E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710</w:t>
      </w:r>
    </w:p>
    <w:p w14:paraId="53E93D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35E683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675BE7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4BCC2B8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712</w:t>
      </w:r>
    </w:p>
    <w:p w14:paraId="72ADDB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</w:t>
      </w:r>
    </w:p>
    <w:p w14:paraId="12BEAC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712</w:t>
      </w:r>
    </w:p>
    <w:p w14:paraId="37F767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295104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712</w:t>
      </w:r>
    </w:p>
    <w:p w14:paraId="2420EC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713</w:t>
      </w:r>
    </w:p>
    <w:p w14:paraId="1E2B40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713</w:t>
      </w:r>
    </w:p>
    <w:p w14:paraId="7C4B29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713</w:t>
      </w:r>
    </w:p>
    <w:p w14:paraId="6A7EB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19F81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713</w:t>
      </w:r>
    </w:p>
    <w:p w14:paraId="5D8B84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713</w:t>
      </w:r>
    </w:p>
    <w:p w14:paraId="4C6FBA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713</w:t>
      </w:r>
    </w:p>
    <w:p w14:paraId="754510D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713</w:t>
      </w:r>
    </w:p>
    <w:p w14:paraId="75A38A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714</w:t>
      </w:r>
    </w:p>
    <w:p w14:paraId="1E0DE9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</w:t>
      </w:r>
    </w:p>
    <w:p w14:paraId="16B805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714</w:t>
      </w:r>
    </w:p>
    <w:p w14:paraId="2CA853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714</w:t>
      </w:r>
    </w:p>
    <w:p w14:paraId="50879BD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714</w:t>
      </w:r>
    </w:p>
    <w:p w14:paraId="7D72CA8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37D01F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714</w:t>
      </w:r>
    </w:p>
    <w:p w14:paraId="465024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0BA47D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407E9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540FFC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045390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14E9D2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497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716</w:t>
      </w:r>
    </w:p>
    <w:p w14:paraId="423D71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A3C8B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717</w:t>
      </w:r>
    </w:p>
    <w:p w14:paraId="0FC248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B70FE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717</w:t>
      </w:r>
    </w:p>
    <w:p w14:paraId="28DE71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717</w:t>
      </w:r>
    </w:p>
    <w:p w14:paraId="78AC48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718</w:t>
      </w:r>
    </w:p>
    <w:p w14:paraId="046DAC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718</w:t>
      </w:r>
    </w:p>
    <w:p w14:paraId="7E7900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03128E1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718</w:t>
      </w:r>
    </w:p>
    <w:p w14:paraId="79E12A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718</w:t>
      </w:r>
    </w:p>
    <w:p w14:paraId="4E1BA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718</w:t>
      </w:r>
    </w:p>
    <w:p w14:paraId="15F443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718</w:t>
      </w:r>
    </w:p>
    <w:p w14:paraId="56D79CC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719</w:t>
      </w:r>
    </w:p>
    <w:p w14:paraId="28A54B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6851B1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719</w:t>
      </w:r>
    </w:p>
    <w:p w14:paraId="211461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719</w:t>
      </w:r>
    </w:p>
    <w:p w14:paraId="25EAAD8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719</w:t>
      </w:r>
    </w:p>
    <w:p w14:paraId="3710C5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1987D3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720</w:t>
      </w:r>
    </w:p>
    <w:p w14:paraId="0AD519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720</w:t>
      </w:r>
    </w:p>
    <w:p w14:paraId="2C52F9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IMS Sessions</w:t>
      </w:r>
      <w:r>
        <w:rPr>
          <w:noProof/>
        </w:rPr>
        <w:tab/>
        <w:t>720</w:t>
      </w:r>
    </w:p>
    <w:p w14:paraId="0645B6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720</w:t>
      </w:r>
    </w:p>
    <w:p w14:paraId="3B72E5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720</w:t>
      </w:r>
    </w:p>
    <w:p w14:paraId="41D7A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721</w:t>
      </w:r>
    </w:p>
    <w:p w14:paraId="083F852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721</w:t>
      </w:r>
    </w:p>
    <w:p w14:paraId="07E4E0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721</w:t>
      </w:r>
    </w:p>
    <w:p w14:paraId="728537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722</w:t>
      </w:r>
    </w:p>
    <w:p w14:paraId="7BA0183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IMS Session</w:t>
      </w:r>
      <w:r>
        <w:rPr>
          <w:noProof/>
        </w:rPr>
        <w:tab/>
        <w:t>722</w:t>
      </w:r>
    </w:p>
    <w:p w14:paraId="47CEF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722</w:t>
      </w:r>
    </w:p>
    <w:p w14:paraId="692A48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723</w:t>
      </w:r>
    </w:p>
    <w:p w14:paraId="161A0F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723</w:t>
      </w:r>
    </w:p>
    <w:p w14:paraId="00C07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723</w:t>
      </w:r>
    </w:p>
    <w:p w14:paraId="727FEA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724</w:t>
      </w:r>
    </w:p>
    <w:p w14:paraId="3060E55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725</w:t>
      </w:r>
    </w:p>
    <w:p w14:paraId="104B18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726</w:t>
      </w:r>
    </w:p>
    <w:p w14:paraId="2BFD23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727</w:t>
      </w:r>
    </w:p>
    <w:p w14:paraId="2954EE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727</w:t>
      </w:r>
    </w:p>
    <w:p w14:paraId="3A453D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727</w:t>
      </w:r>
    </w:p>
    <w:p w14:paraId="0D48FA6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729</w:t>
      </w:r>
    </w:p>
    <w:p w14:paraId="43BC3D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788B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730</w:t>
      </w:r>
    </w:p>
    <w:p w14:paraId="41D5DC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447714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2765BA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04C25B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2F4DE79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730</w:t>
      </w:r>
    </w:p>
    <w:p w14:paraId="5ABA91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425F64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731</w:t>
      </w:r>
    </w:p>
    <w:p w14:paraId="6098B8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731</w:t>
      </w:r>
    </w:p>
    <w:p w14:paraId="5DDFFD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732</w:t>
      </w:r>
    </w:p>
    <w:p w14:paraId="7513E5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74668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324F0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3B25F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732</w:t>
      </w:r>
    </w:p>
    <w:p w14:paraId="3AFA5F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733</w:t>
      </w:r>
    </w:p>
    <w:p w14:paraId="323DA7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0258C5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734</w:t>
      </w:r>
    </w:p>
    <w:p w14:paraId="229B5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3CE590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4DEE0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3F9876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570976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21135C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 w:rsidRPr="00EC2F53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7EDAD6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2C6C32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4DEA7F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381AA3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738</w:t>
      </w:r>
    </w:p>
    <w:p w14:paraId="70F0A9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5B986B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015B9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740</w:t>
      </w:r>
    </w:p>
    <w:p w14:paraId="3152F6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56D990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741</w:t>
      </w:r>
    </w:p>
    <w:p w14:paraId="737F5B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741</w:t>
      </w:r>
    </w:p>
    <w:p w14:paraId="77D5C1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742</w:t>
      </w:r>
    </w:p>
    <w:p w14:paraId="5E5C89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742</w:t>
      </w:r>
    </w:p>
    <w:p w14:paraId="1F00F7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742</w:t>
      </w:r>
    </w:p>
    <w:p w14:paraId="033156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16C264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742</w:t>
      </w:r>
    </w:p>
    <w:p w14:paraId="3AA17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742</w:t>
      </w:r>
    </w:p>
    <w:p w14:paraId="608606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743</w:t>
      </w:r>
    </w:p>
    <w:p w14:paraId="10B7DB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743</w:t>
      </w:r>
    </w:p>
    <w:p w14:paraId="7860EF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743</w:t>
      </w:r>
    </w:p>
    <w:p w14:paraId="39C434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372FBFD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743</w:t>
      </w:r>
    </w:p>
    <w:p w14:paraId="3DDE8C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743</w:t>
      </w:r>
    </w:p>
    <w:p w14:paraId="1DC46AA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743</w:t>
      </w:r>
    </w:p>
    <w:p w14:paraId="133B59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743</w:t>
      </w:r>
    </w:p>
    <w:p w14:paraId="66F60F8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744</w:t>
      </w:r>
    </w:p>
    <w:p w14:paraId="08BF53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744</w:t>
      </w:r>
    </w:p>
    <w:p w14:paraId="2EE07C2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745</w:t>
      </w:r>
    </w:p>
    <w:p w14:paraId="7508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6079C8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3B15E5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745</w:t>
      </w:r>
    </w:p>
    <w:p w14:paraId="52172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C4539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746</w:t>
      </w:r>
    </w:p>
    <w:p w14:paraId="66CC9B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527D46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747</w:t>
      </w:r>
    </w:p>
    <w:p w14:paraId="2B137D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747</w:t>
      </w:r>
    </w:p>
    <w:p w14:paraId="25CCDC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747</w:t>
      </w:r>
    </w:p>
    <w:p w14:paraId="3F2DAD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748</w:t>
      </w:r>
    </w:p>
    <w:p w14:paraId="5654B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748</w:t>
      </w:r>
    </w:p>
    <w:p w14:paraId="0AC1BB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749</w:t>
      </w:r>
    </w:p>
    <w:p w14:paraId="45458B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750</w:t>
      </w:r>
    </w:p>
    <w:p w14:paraId="180F626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751</w:t>
      </w:r>
    </w:p>
    <w:p w14:paraId="213EC3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752</w:t>
      </w:r>
    </w:p>
    <w:p w14:paraId="7FDE637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752</w:t>
      </w:r>
    </w:p>
    <w:p w14:paraId="119B54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752</w:t>
      </w:r>
    </w:p>
    <w:p w14:paraId="0EF465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0F990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113C6A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753</w:t>
      </w:r>
    </w:p>
    <w:p w14:paraId="55D4E8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63E49F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753</w:t>
      </w:r>
    </w:p>
    <w:p w14:paraId="54D30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753</w:t>
      </w:r>
    </w:p>
    <w:p w14:paraId="3F2292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753</w:t>
      </w:r>
    </w:p>
    <w:p w14:paraId="2C5A69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754</w:t>
      </w:r>
    </w:p>
    <w:p w14:paraId="2383A9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CFD9A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754</w:t>
      </w:r>
    </w:p>
    <w:p w14:paraId="782E75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754</w:t>
      </w:r>
    </w:p>
    <w:p w14:paraId="296480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754</w:t>
      </w:r>
    </w:p>
    <w:p w14:paraId="0FB1F3D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754</w:t>
      </w:r>
    </w:p>
    <w:p w14:paraId="38E525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49EACB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4F9C57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3BE2E2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0A27347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755</w:t>
      </w:r>
    </w:p>
    <w:p w14:paraId="1D14D22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42CF3E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239697F2" w14:textId="17199F73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757</w:t>
      </w:r>
    </w:p>
    <w:p w14:paraId="634FF5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</w:t>
      </w:r>
    </w:p>
    <w:p w14:paraId="0D90FB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757</w:t>
      </w:r>
    </w:p>
    <w:p w14:paraId="0DFD63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769</w:t>
      </w:r>
    </w:p>
    <w:p w14:paraId="4CEE070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771</w:t>
      </w:r>
    </w:p>
    <w:p w14:paraId="62918D2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788</w:t>
      </w:r>
    </w:p>
    <w:p w14:paraId="04E0448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798</w:t>
      </w:r>
    </w:p>
    <w:p w14:paraId="2AB15CC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801</w:t>
      </w:r>
    </w:p>
    <w:p w14:paraId="7140726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807</w:t>
      </w:r>
    </w:p>
    <w:p w14:paraId="507140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812</w:t>
      </w:r>
    </w:p>
    <w:p w14:paraId="23B4A39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826</w:t>
      </w:r>
    </w:p>
    <w:p w14:paraId="63F4037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831</w:t>
      </w:r>
    </w:p>
    <w:p w14:paraId="2336980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833</w:t>
      </w:r>
    </w:p>
    <w:p w14:paraId="0072C7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835</w:t>
      </w:r>
    </w:p>
    <w:p w14:paraId="4E695CA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850</w:t>
      </w:r>
    </w:p>
    <w:p w14:paraId="3B14021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854</w:t>
      </w:r>
    </w:p>
    <w:p w14:paraId="09A194C9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861</w:t>
      </w:r>
    </w:p>
    <w:p w14:paraId="16D5A7B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868</w:t>
      </w:r>
    </w:p>
    <w:p w14:paraId="1D907A1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871</w:t>
      </w:r>
    </w:p>
    <w:p w14:paraId="4AA79C7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882</w:t>
      </w:r>
    </w:p>
    <w:p w14:paraId="1B2972B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888</w:t>
      </w:r>
    </w:p>
    <w:p w14:paraId="2022C44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894</w:t>
      </w:r>
    </w:p>
    <w:p w14:paraId="70CFA90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898</w:t>
      </w:r>
    </w:p>
    <w:p w14:paraId="69958E2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903</w:t>
      </w:r>
    </w:p>
    <w:p w14:paraId="297C133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911</w:t>
      </w:r>
    </w:p>
    <w:p w14:paraId="17F9E7A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916</w:t>
      </w:r>
    </w:p>
    <w:p w14:paraId="693957E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925</w:t>
      </w:r>
    </w:p>
    <w:p w14:paraId="57EED98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929</w:t>
      </w:r>
    </w:p>
    <w:p w14:paraId="011C770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934</w:t>
      </w:r>
    </w:p>
    <w:p w14:paraId="3C0FE120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939</w:t>
      </w:r>
    </w:p>
    <w:p w14:paraId="483C5354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944</w:t>
      </w:r>
    </w:p>
    <w:p w14:paraId="4D55A67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955</w:t>
      </w:r>
    </w:p>
    <w:p w14:paraId="69E0F59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960</w:t>
      </w:r>
    </w:p>
    <w:p w14:paraId="763B203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965</w:t>
      </w:r>
    </w:p>
    <w:p w14:paraId="5550915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970</w:t>
      </w:r>
    </w:p>
    <w:p w14:paraId="0EE46D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976</w:t>
      </w:r>
    </w:p>
    <w:p w14:paraId="6C5073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981</w:t>
      </w:r>
    </w:p>
    <w:p w14:paraId="655C331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986</w:t>
      </w:r>
    </w:p>
    <w:p w14:paraId="1D21BFD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993</w:t>
      </w:r>
    </w:p>
    <w:p w14:paraId="32C89E6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998</w:t>
      </w:r>
    </w:p>
    <w:p w14:paraId="55728B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1000</w:t>
      </w:r>
    </w:p>
    <w:p w14:paraId="266BCBE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1000</w:t>
      </w:r>
    </w:p>
    <w:p w14:paraId="107A9FC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1006</w:t>
      </w:r>
    </w:p>
    <w:p w14:paraId="4B518CD5" w14:textId="178EFB28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1012</w:t>
      </w:r>
    </w:p>
    <w:p w14:paraId="3F67E25A" w14:textId="1294AFE8" w:rsidR="00AA5070" w:rsidRPr="0066437A" w:rsidRDefault="00195817" w:rsidP="00E250BD">
      <w:pPr>
        <w:rPr>
          <w:lang w:val="en-US"/>
        </w:rPr>
      </w:pPr>
      <w:r>
        <w:fldChar w:fldCharType="end"/>
      </w:r>
      <w:bookmarkEnd w:id="14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CF6A83">
        <w:instrText>2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E058DA" w14:textId="77777777" w:rsidR="009C4AD4" w:rsidRDefault="009C4AD4">
      <w:r>
        <w:separator/>
      </w:r>
    </w:p>
  </w:endnote>
  <w:endnote w:type="continuationSeparator" w:id="0">
    <w:p w14:paraId="4F85828A" w14:textId="77777777" w:rsidR="009C4AD4" w:rsidRDefault="009C4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1B34" w14:textId="77777777" w:rsidR="001576A3" w:rsidRDefault="00157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CC80C" w14:textId="77777777" w:rsidR="001576A3" w:rsidRDefault="001576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F58F5" w14:textId="77777777" w:rsidR="001576A3" w:rsidRDefault="001576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282BD" w14:textId="77777777" w:rsidR="009C4AD4" w:rsidRDefault="009C4AD4">
      <w:r>
        <w:separator/>
      </w:r>
    </w:p>
  </w:footnote>
  <w:footnote w:type="continuationSeparator" w:id="0">
    <w:p w14:paraId="3246A8BA" w14:textId="77777777" w:rsidR="009C4AD4" w:rsidRDefault="009C4A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F73" w14:textId="77777777" w:rsidR="001576A3" w:rsidRDefault="00157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0593" w14:textId="77777777" w:rsidR="001576A3" w:rsidRDefault="00157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B773" w14:textId="77777777" w:rsidR="001576A3" w:rsidRDefault="001576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7A3C" w14:textId="77777777" w:rsidR="001576A3" w:rsidRPr="003F6DCB" w:rsidRDefault="001576A3" w:rsidP="001576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01771DA" w14:textId="36262B35" w:rsidR="001576A3" w:rsidRDefault="001576A3" w:rsidP="001576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46A191" w14:textId="4C9F8199" w:rsidR="001576A3" w:rsidRDefault="001576A3" w:rsidP="001576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3GPP TS 29.522 V19.32.0 (2025-063)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6FDF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E28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AD4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36D24-DB03-4A60-BDC9-197878BBE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11001</Words>
  <Characters>62707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73561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CR#1556</cp:lastModifiedBy>
  <cp:revision>3</cp:revision>
  <cp:lastPrinted>2014-03-14T12:41:00Z</cp:lastPrinted>
  <dcterms:created xsi:type="dcterms:W3CDTF">2025-05-29T20:18:00Z</dcterms:created>
  <dcterms:modified xsi:type="dcterms:W3CDTF">2025-05-29T20:18:00Z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