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AD30A1A" w:rsidR="00E60FE0" w:rsidRDefault="00C872B4" w:rsidP="00B34B8F">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B34B8F">
              <w:t>9</w:t>
            </w:r>
            <w:r>
              <w:t xml:space="preserve">.0 </w:t>
            </w:r>
            <w:r>
              <w:rPr>
                <w:sz w:val="32"/>
              </w:rPr>
              <w:t>(</w:t>
            </w:r>
            <w:r w:rsidR="00E016B5">
              <w:rPr>
                <w:sz w:val="32"/>
              </w:rPr>
              <w:t>202</w:t>
            </w:r>
            <w:r w:rsidR="00EA3E50">
              <w:rPr>
                <w:sz w:val="32"/>
              </w:rPr>
              <w:t>5</w:t>
            </w:r>
            <w:r>
              <w:rPr>
                <w:sz w:val="32"/>
              </w:rPr>
              <w:t>-</w:t>
            </w:r>
            <w:r w:rsidR="002B4238">
              <w:rPr>
                <w:sz w:val="32"/>
              </w:rPr>
              <w:t>0</w:t>
            </w:r>
            <w:r w:rsidR="00B34B8F">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3pt;height:63.8pt" o:ole="">
                  <v:imagedata r:id="rId9" o:title=""/>
                </v:shape>
                <o:OLEObject Type="Embed" ProgID="Word.Picture.8" ShapeID="_x0000_i1025" DrawAspect="Content" ObjectID="_1811259049"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94B0943" w14:textId="1624E1EC" w:rsidR="005D122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92880737"/>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92880738"/>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92880739"/>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92880740"/>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92880741"/>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92880742"/>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92880743"/>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92880744"/>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92880745"/>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92880746"/>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92880747"/>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92880748"/>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92880749"/>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25pt" o:ole="">
            <v:imagedata r:id="rId13" o:title=""/>
          </v:shape>
          <o:OLEObject Type="Embed" ProgID="Visio.Drawing.15" ShapeID="_x0000_i1026" DrawAspect="Content" ObjectID="_181125905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15pt" o:ole="">
            <v:imagedata r:id="rId15" o:title=""/>
          </v:shape>
          <o:OLEObject Type="Embed" ProgID="Visio.Drawing.15" ShapeID="_x0000_i1027" DrawAspect="Content" ObjectID="_181125905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92880750"/>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92880751"/>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92880752"/>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92880753"/>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92880754"/>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92880755"/>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92880756"/>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92880757"/>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811259052"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92880758"/>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5pt;height:164.85pt" o:ole="">
            <v:imagedata r:id="rId19" o:title=""/>
          </v:shape>
          <o:OLEObject Type="Embed" ProgID="Visio.Drawing.15" ShapeID="_x0000_i1029" DrawAspect="Content" ObjectID="_181125905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92880759"/>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25pt;height:150.15pt" o:ole="">
            <v:imagedata r:id="rId21" o:title=""/>
          </v:shape>
          <o:OLEObject Type="Embed" ProgID="Visio.Drawing.15" ShapeID="_x0000_i1030" DrawAspect="Content" ObjectID="_181125905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92880760"/>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4.85pt" o:ole="">
            <v:imagedata r:id="rId23" o:title=""/>
          </v:shape>
          <o:OLEObject Type="Embed" ProgID="Visio.Drawing.15" ShapeID="_x0000_i1031" DrawAspect="Content" ObjectID="_181125905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w:t>
      </w:r>
      <w:r w:rsidRPr="000433C6">
        <w:lastRenderedPageBreak/>
        <w:t>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92880761"/>
      <w:r>
        <w:lastRenderedPageBreak/>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92880762"/>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92880763"/>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0.95pt" o:ole="">
            <v:imagedata r:id="rId25" o:title=""/>
          </v:shape>
          <o:OLEObject Type="Embed" ProgID="Visio.Drawing.15" ShapeID="_x0000_i1032" DrawAspect="Content" ObjectID="_181125905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92880764"/>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0.95pt" o:ole="">
            <v:imagedata r:id="rId27" o:title=""/>
          </v:shape>
          <o:OLEObject Type="Embed" ProgID="Visio.Drawing.15" ShapeID="_x0000_i1033" DrawAspect="Content" ObjectID="_181125905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92880765"/>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92880766"/>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92880767"/>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92880768"/>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92880769"/>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92880770"/>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92880771"/>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7.5pt" o:ole="">
            <v:imagedata r:id="rId29" o:title=""/>
          </v:shape>
          <o:OLEObject Type="Embed" ProgID="Visio.Drawing.15" ShapeID="_x0000_i1034" DrawAspect="Content" ObjectID="_181125905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92880772"/>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92880773"/>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92880774"/>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85pt" o:ole="">
            <v:imagedata r:id="rId31" o:title=""/>
          </v:shape>
          <o:OLEObject Type="Embed" ProgID="Visio.Drawing.15" ShapeID="_x0000_i1035" DrawAspect="Content" ObjectID="_181125905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92880775"/>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92880776"/>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92880777"/>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92880778"/>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92880779"/>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92880780"/>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1125906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35pt" o:ole="">
            <v:imagedata r:id="rId35" o:title=""/>
          </v:shape>
          <o:OLEObject Type="Embed" ProgID="Visio.Drawing.15" ShapeID="_x0000_i1037" DrawAspect="Content" ObjectID="_181125906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92880781"/>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92880782"/>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92880783"/>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92880784"/>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92880785"/>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92880786"/>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92880787"/>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92880788"/>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35pt" o:ole="">
            <v:imagedata r:id="rId37" o:title=""/>
          </v:shape>
          <o:OLEObject Type="Embed" ProgID="Visio.Drawing.15" ShapeID="_x0000_i1038" DrawAspect="Content" ObjectID="_181125906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92880789"/>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92880790"/>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92880791"/>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4.85pt" o:ole="">
            <v:imagedata r:id="rId39" o:title=""/>
          </v:shape>
          <o:OLEObject Type="Embed" ProgID="Visio.Drawing.15" ShapeID="_x0000_i1039" DrawAspect="Content" ObjectID="_181125906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92880792"/>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92880793"/>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92880794"/>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81125906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92880795"/>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92880796"/>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92880797"/>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92880798"/>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92880799"/>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92880800"/>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92880801"/>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92880802"/>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92880803"/>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92880804"/>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92880805"/>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3pt;height:173.85pt" o:ole="">
            <v:imagedata r:id="rId43" o:title=""/>
          </v:shape>
          <o:OLEObject Type="Embed" ProgID="Visio.Drawing.15" ShapeID="_x0000_i1041" DrawAspect="Content" ObjectID="_181125906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92880806"/>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92880807"/>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92880808"/>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92880809"/>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92880810"/>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92880811"/>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92880812"/>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92880813"/>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92880814"/>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92880815"/>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92880816"/>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92880817"/>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92880818"/>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92880819"/>
      <w:r>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92880820"/>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92880821"/>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92880822"/>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92880823"/>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92880824"/>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92880825"/>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92880826"/>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92880827"/>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92880828"/>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92880829"/>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92880830"/>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92880831"/>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92880832"/>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92880833"/>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92880834"/>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92880835"/>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15pt;height:94.5pt" o:ole="">
            <v:imagedata r:id="rId45" o:title="" cropbottom="7081f" cropright="4734f"/>
          </v:shape>
          <o:OLEObject Type="Embed" ProgID="Visio.Drawing.15" ShapeID="_x0000_i1042" DrawAspect="Content" ObjectID="_181125906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92880836"/>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92880837"/>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92880838"/>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92880839"/>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92880840"/>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92880841"/>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92880842"/>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92880843"/>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92880844"/>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92880845"/>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92880846"/>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92880847"/>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92880848"/>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92880849"/>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92880850"/>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92880851"/>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92880852"/>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92880853"/>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92880854"/>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92880855"/>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92880856"/>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92880857"/>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92880858"/>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92880859"/>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92880860"/>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92880861"/>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92880862"/>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92880863"/>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92880864"/>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92880865"/>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92880866"/>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92880867"/>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92880868"/>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92880869"/>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92880870"/>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92880871"/>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92880872"/>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92880873"/>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92880874"/>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92880875"/>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92880876"/>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92880877"/>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92880878"/>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92880879"/>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92880880"/>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92880881"/>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92880882"/>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92880883"/>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92880884"/>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92880886"/>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92880887"/>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92880888"/>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92880889"/>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92880890"/>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92880891"/>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92880892"/>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92880893"/>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92880894"/>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92880895"/>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92880896"/>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92880897"/>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92880898"/>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92880899"/>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92880900"/>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92880901"/>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92880902"/>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75pt" o:ole="">
            <v:imagedata r:id="rId47" o:title=""/>
          </v:shape>
          <o:OLEObject Type="Embed" ProgID="Visio.Drawing.15" ShapeID="_x0000_i1043" DrawAspect="Content" ObjectID="_181125906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92880903"/>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92880904"/>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92880905"/>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92880906"/>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92880907"/>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92880908"/>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92880909"/>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92880910"/>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92880911"/>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92880912"/>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92880913"/>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92880914"/>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92880915"/>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92880916"/>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92880917"/>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92880918"/>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92880919"/>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92880920"/>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92880921"/>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92880922"/>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92880923"/>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92880924"/>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92880925"/>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9288092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92880927"/>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92880928"/>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92880929"/>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92880930"/>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92880931"/>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92880932"/>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92880933"/>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92880934"/>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92880935"/>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92880936"/>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501786D" w:rsidR="00C675A0" w:rsidRPr="001C7C10" w:rsidRDefault="00C675A0" w:rsidP="00C675A0">
      <w:pPr>
        <w:pStyle w:val="PL"/>
      </w:pPr>
      <w:r>
        <w:t xml:space="preserve">  </w:t>
      </w:r>
      <w:r w:rsidRPr="001C7C10">
        <w:t>version: 1.</w:t>
      </w:r>
      <w:r w:rsidR="00137655">
        <w:t>1</w:t>
      </w:r>
      <w:r w:rsidRPr="001C7C10">
        <w:t>.</w:t>
      </w:r>
      <w:r w:rsidR="005F25C6">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475E974"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5F25C6">
        <w:t>9</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92880937"/>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8C71642" w:rsidR="00D50CCE" w:rsidRPr="0039258D" w:rsidRDefault="00D50CCE" w:rsidP="00D50CCE">
      <w:pPr>
        <w:pStyle w:val="PL"/>
      </w:pPr>
      <w:r>
        <w:t xml:space="preserve"> </w:t>
      </w:r>
      <w:r w:rsidRPr="0039258D">
        <w:t xml:space="preserve"> version: 1.</w:t>
      </w:r>
      <w:r w:rsidR="009059D8">
        <w:t>1</w:t>
      </w:r>
      <w:r w:rsidRPr="0039258D">
        <w:t>.</w:t>
      </w:r>
      <w:r w:rsidR="005F25C6">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8ADBB71"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5F25C6">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92880938"/>
      <w:bookmarkStart w:id="1306" w:name="_GoBack"/>
      <w:bookmarkEnd w:id="1298"/>
      <w:bookmarkEnd w:id="1306"/>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7E1A3" w14:textId="77777777" w:rsidR="00915757" w:rsidRDefault="00915757">
      <w:r>
        <w:separator/>
      </w:r>
    </w:p>
  </w:endnote>
  <w:endnote w:type="continuationSeparator" w:id="0">
    <w:p w14:paraId="1934DB07" w14:textId="77777777" w:rsidR="00915757" w:rsidRDefault="0091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EBDE0" w14:textId="77777777" w:rsidR="00915757" w:rsidRDefault="00915757">
      <w:r>
        <w:separator/>
      </w:r>
    </w:p>
  </w:footnote>
  <w:footnote w:type="continuationSeparator" w:id="0">
    <w:p w14:paraId="3C43F987" w14:textId="77777777" w:rsidR="00915757" w:rsidRDefault="00915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BC4">
      <w:rPr>
        <w:rFonts w:ascii="Arial" w:hAnsi="Arial" w:cs="Arial"/>
        <w:b/>
        <w:noProof/>
        <w:sz w:val="18"/>
        <w:szCs w:val="18"/>
      </w:rPr>
      <w:t>3GPP TS 29.574 V18.9.0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BC4">
      <w:rPr>
        <w:rFonts w:ascii="Arial" w:hAnsi="Arial" w:cs="Arial"/>
        <w:b/>
        <w:noProof/>
        <w:sz w:val="18"/>
        <w:szCs w:val="18"/>
      </w:rPr>
      <w:t>98</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BC4">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BA8A1-2D7B-4F23-B9BC-3E83DFCA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TotalTime>
  <Pages>1</Pages>
  <Words>34887</Words>
  <Characters>198858</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364</cp:revision>
  <cp:lastPrinted>2019-02-25T14:05:00Z</cp:lastPrinted>
  <dcterms:created xsi:type="dcterms:W3CDTF">2022-04-14T09:44:00Z</dcterms:created>
  <dcterms:modified xsi:type="dcterms:W3CDTF">2025-06-12T10:44:00Z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