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21879BE5" w:rsidR="00AA5070" w:rsidRPr="008B1C02" w:rsidRDefault="00AA5070">
      <w:pPr>
        <w:pStyle w:val="PL"/>
      </w:pPr>
      <w:r w:rsidRPr="008B1C02">
        <w:t xml:space="preserve">  version: 1.</w:t>
      </w:r>
      <w:r w:rsidR="00E01459">
        <w:t>4</w:t>
      </w:r>
      <w:r w:rsidRPr="008B1C02">
        <w:t>.</w:t>
      </w:r>
      <w:r w:rsidR="00C83180">
        <w:t>0</w:t>
      </w:r>
      <w:r w:rsidR="00E01459">
        <w:t>-alpha.</w:t>
      </w:r>
      <w:r w:rsidR="00CD62FB">
        <w:t>2</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6A746054"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0DA062F1" w:rsidR="00AA5070" w:rsidRPr="008B1C02" w:rsidRDefault="008153D5">
      <w:pPr>
        <w:pStyle w:val="PL"/>
      </w:pPr>
      <w:r w:rsidRPr="008B1C02">
        <w:t xml:space="preserve">    </w:t>
      </w:r>
      <w:r w:rsidR="00AA5070" w:rsidRPr="008B1C02">
        <w:t>3GPP TS 29.522 V1</w:t>
      </w:r>
      <w:r w:rsidR="00E01459">
        <w:t>9</w:t>
      </w:r>
      <w:r w:rsidR="00AA5070" w:rsidRPr="008B1C02">
        <w:t>.</w:t>
      </w:r>
      <w:r w:rsidR="00CD62FB">
        <w:t>2</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5D0064A8" w:rsidR="008D1F45" w:rsidRDefault="008D1F45" w:rsidP="008D1F45">
      <w:pPr>
        <w:pStyle w:val="PL"/>
      </w:pPr>
      <w:r>
        <w:rPr>
          <w:rFonts w:eastAsia="Courier New"/>
        </w:rPr>
        <w:lastRenderedPageBreak/>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73226834"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0A0497AB" w:rsidR="00AA5070" w:rsidRPr="008B1C02" w:rsidRDefault="00AA5070">
      <w:pPr>
        <w:pStyle w:val="PL"/>
      </w:pPr>
      <w:r w:rsidRPr="008B1C02">
        <w:t xml:space="preserve">  version: 1.</w:t>
      </w:r>
      <w:r w:rsidR="00852A9F">
        <w:t>3</w:t>
      </w:r>
      <w:r w:rsidRPr="008B1C02">
        <w:t>.</w:t>
      </w:r>
      <w:r w:rsidR="00852A9F">
        <w:t>0-alpha.</w:t>
      </w:r>
      <w:r w:rsidR="00CD62FB">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11B3FE0D"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4125F796"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D62FB">
        <w:t>2</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lastRenderedPageBreak/>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68981E8A" w:rsidR="00AA5070" w:rsidRPr="008B1C02" w:rsidRDefault="00AA5070">
      <w:pPr>
        <w:pStyle w:val="PL"/>
      </w:pPr>
      <w:r w:rsidRPr="008B1C02">
        <w:t xml:space="preserve">  version: 1.</w:t>
      </w:r>
      <w:r w:rsidR="00852A9F">
        <w:t>3</w:t>
      </w:r>
      <w:r w:rsidRPr="008B1C02">
        <w:t>.</w:t>
      </w:r>
      <w:r w:rsidR="00852A9F">
        <w:t>0-alpha.</w:t>
      </w:r>
      <w:r w:rsidR="00CD62FB">
        <w:t>2</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43CB4F6B"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9B2896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CD62FB">
        <w:t>2</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014ECE01"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4741A0B4" w:rsidR="00AA5070" w:rsidRPr="008B1C02" w:rsidRDefault="00AA5070">
      <w:pPr>
        <w:pStyle w:val="PL"/>
      </w:pPr>
      <w:r w:rsidRPr="008B1C02">
        <w:t xml:space="preserve">  title: 3gpp-time-sync</w:t>
      </w:r>
    </w:p>
    <w:p w14:paraId="7E4E784F" w14:textId="3BBEF6E7"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AA56B4">
        <w:rPr>
          <w:lang w:val="en-US"/>
        </w:rPr>
        <w:t>3</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2812D53C" w:rsidR="00AA5070" w:rsidRPr="008B1C02" w:rsidRDefault="00AA5070">
      <w:pPr>
        <w:pStyle w:val="PL"/>
      </w:pPr>
      <w:r w:rsidRPr="008B1C02">
        <w:t xml:space="preserve">    © 202</w:t>
      </w:r>
      <w:r w:rsidR="00AA56B4">
        <w:t>5</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758B260D"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AA56B4">
        <w:t>2</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6F1816" w:rsidRDefault="00AF0A6D" w:rsidP="00AF0A6D">
      <w:pPr>
        <w:pStyle w:val="PL"/>
        <w:rPr>
          <w:lang w:val="fr-FR"/>
        </w:rPr>
      </w:pPr>
      <w:r w:rsidRPr="00BD6F46">
        <w:t xml:space="preserve">          </w:t>
      </w:r>
      <w:r w:rsidRPr="006F1816">
        <w:rPr>
          <w:lang w:val="fr-FR"/>
        </w:rPr>
        <w:t>- ACCEPTABLE</w:t>
      </w:r>
    </w:p>
    <w:p w14:paraId="59C9E6FC" w14:textId="77777777" w:rsidR="00AF0A6D" w:rsidRPr="006F1816" w:rsidRDefault="00AF0A6D" w:rsidP="00AF0A6D">
      <w:pPr>
        <w:pStyle w:val="PL"/>
        <w:rPr>
          <w:lang w:val="fr-FR" w:eastAsia="zh-CN"/>
        </w:rPr>
      </w:pPr>
      <w:r w:rsidRPr="006F1816">
        <w:rPr>
          <w:lang w:val="fr-FR"/>
        </w:rPr>
        <w:t xml:space="preserve">          - NON_ACCEPTABLE</w:t>
      </w:r>
    </w:p>
    <w:p w14:paraId="31AF264B" w14:textId="77777777" w:rsidR="00AF0A6D" w:rsidRPr="006F1816" w:rsidRDefault="00AF0A6D" w:rsidP="00AF0A6D">
      <w:pPr>
        <w:pStyle w:val="PL"/>
        <w:rPr>
          <w:lang w:val="fr-FR"/>
        </w:rPr>
      </w:pPr>
      <w:r w:rsidRPr="006F1816">
        <w:rPr>
          <w:lang w:val="fr-FR"/>
        </w:rPr>
        <w:t xml:space="preserve">      - type: string</w:t>
      </w:r>
    </w:p>
    <w:p w14:paraId="275CCF6F" w14:textId="77777777" w:rsidR="00125E00" w:rsidRPr="006F1816" w:rsidRDefault="00125E00" w:rsidP="00125E00">
      <w:pPr>
        <w:pStyle w:val="PL"/>
        <w:rPr>
          <w:lang w:val="fr-FR"/>
        </w:rPr>
      </w:pPr>
      <w:r w:rsidRPr="006F1816">
        <w:rPr>
          <w:lang w:val="fr-FR"/>
        </w:rPr>
        <w:t xml:space="preserve">        description: &gt;</w:t>
      </w:r>
    </w:p>
    <w:p w14:paraId="2E8E940A" w14:textId="77777777" w:rsidR="00DB56E1" w:rsidRPr="008B1C02" w:rsidRDefault="00DB56E1" w:rsidP="00DB56E1">
      <w:pPr>
        <w:pStyle w:val="PL"/>
      </w:pPr>
      <w:r w:rsidRPr="006F1816">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206F5168"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4193F808"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4540C85D"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CD62FB">
        <w:t>2</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77777777" w:rsidR="009045F7" w:rsidRDefault="009045F7" w:rsidP="009045F7">
      <w:pPr>
        <w:pStyle w:val="PL"/>
      </w:pPr>
      <w:r>
        <w:t xml:space="preserve">        sliceSelReq:</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rFonts w:cs="Courier New"/>
          <w:szCs w:val="16"/>
        </w:rPr>
      </w:pPr>
      <w:r w:rsidRPr="00D27E6F">
        <w:rPr>
          <w:rFonts w:cs="Courier New"/>
          <w:szCs w:val="16"/>
        </w:rPr>
        <w:t xml:space="preserve">        sliceSelReq:</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77777777"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57A84A5" w14:textId="77777777" w:rsidR="009045F7" w:rsidRPr="00D27E6F" w:rsidRDefault="009045F7" w:rsidP="009045F7">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3AB4A027" w:rsidR="001503E5" w:rsidRPr="008B1C02" w:rsidRDefault="001503E5" w:rsidP="001503E5">
      <w:pPr>
        <w:pStyle w:val="PL"/>
      </w:pPr>
      <w:r w:rsidRPr="008B1C02">
        <w:t xml:space="preserve">  version: 1.</w:t>
      </w:r>
      <w:r w:rsidR="00CD62FB">
        <w:t>2</w:t>
      </w:r>
      <w:r w:rsidRPr="008B1C02">
        <w:t>.</w:t>
      </w:r>
      <w:r w:rsidR="00582B20">
        <w:t>0</w:t>
      </w:r>
      <w:r w:rsidR="00CD62FB">
        <w:t>-alpha.1</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066F6859" w:rsidR="001503E5" w:rsidRPr="008B1C02" w:rsidRDefault="001503E5" w:rsidP="001503E5">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3377838F"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CD62FB">
        <w:rPr>
          <w:rFonts w:eastAsia="DengXian"/>
        </w:rPr>
        <w:t>2</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77777777"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5807EC2" w14:textId="19CC662E"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5178B88C" w:rsidR="001503E5" w:rsidRPr="008B1C02" w:rsidRDefault="008705F7" w:rsidP="008705F7">
      <w:pPr>
        <w:pStyle w:val="PL"/>
      </w:pPr>
      <w:r w:rsidRPr="008B1C02">
        <w:t xml:space="preserve">        - required: [</w:t>
      </w:r>
      <w:r>
        <w:rPr>
          <w:rFonts w:cs="Courier New"/>
          <w:szCs w:val="16"/>
        </w:rPr>
        <w:t>sliceReplReq</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45795DCD"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7298A3F2" w14:textId="4F67B8A6"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77777777"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pPr>
      <w:r w:rsidRPr="008B1C02">
        <w:t xml:space="preserve">            - SERVICE_AREA_COVRG_OUTCOME</w:t>
      </w:r>
    </w:p>
    <w:p w14:paraId="0291C7CC" w14:textId="2BA81C9A" w:rsidR="001503E5" w:rsidRPr="008B1C02" w:rsidRDefault="00F23646" w:rsidP="00F23646">
      <w:pPr>
        <w:pStyle w:val="PL"/>
      </w:pPr>
      <w:r w:rsidRPr="008B1C02">
        <w:t xml:space="preserve">            - </w:t>
      </w:r>
      <w:r>
        <w:t>SLICE_REPLACE_OUTCOME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pPr>
      <w:r w:rsidRPr="008B1C02">
        <w:t xml:space="preserve">            is not used to encode content defined in the present version of this API.</w:t>
      </w:r>
    </w:p>
    <w:p w14:paraId="3C538D71" w14:textId="77777777" w:rsidR="00F23646" w:rsidRDefault="00F23646" w:rsidP="00F23646">
      <w:pPr>
        <w:pStyle w:val="PL"/>
      </w:pPr>
      <w:r>
        <w:t xml:space="preserve">      description: |</w:t>
      </w:r>
    </w:p>
    <w:p w14:paraId="6C6609E8" w14:textId="77777777" w:rsidR="00F23646" w:rsidRDefault="00F23646" w:rsidP="00F23646">
      <w:pPr>
        <w:pStyle w:val="PL"/>
      </w:pPr>
      <w:r>
        <w:t xml:space="preserve">        Represents the NEF notification event to the NF service consumer.  </w:t>
      </w:r>
    </w:p>
    <w:p w14:paraId="2196EBAA" w14:textId="77777777" w:rsidR="00F23646" w:rsidRDefault="00F23646" w:rsidP="00F23646">
      <w:pPr>
        <w:pStyle w:val="PL"/>
      </w:pPr>
      <w:r>
        <w:t xml:space="preserve">        Possible values are:</w:t>
      </w:r>
    </w:p>
    <w:p w14:paraId="35DB9F44" w14:textId="77777777" w:rsidR="00F23646" w:rsidRDefault="00F23646" w:rsidP="00F23646">
      <w:pPr>
        <w:pStyle w:val="PL"/>
      </w:pPr>
      <w:r>
        <w:t xml:space="preserve">        - SERVICE_AREA_COVRG_OUTCOME: Indicates the Service Area Coverage outcome.</w:t>
      </w:r>
    </w:p>
    <w:p w14:paraId="4579CA9F" w14:textId="77777777" w:rsidR="00F23646" w:rsidRPr="007717B2" w:rsidRDefault="00F23646" w:rsidP="00F23646">
      <w:pPr>
        <w:pStyle w:val="PL"/>
      </w:pPr>
      <w:r>
        <w:t xml:space="preserve">        </w:t>
      </w:r>
      <w:r w:rsidRPr="007717B2">
        <w:t xml:space="preserve">- </w:t>
      </w:r>
      <w:r>
        <w:t>SLICE_REPLACE_OUTCOME</w:t>
      </w:r>
      <w:r w:rsidRPr="007717B2">
        <w:t xml:space="preserve">: </w:t>
      </w:r>
      <w:r>
        <w:t>Indicates the AF requested Network Slice replacement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342C7DC4" w:rsidR="0094086C" w:rsidRPr="008B1C02" w:rsidRDefault="0094086C" w:rsidP="0094086C">
      <w:pPr>
        <w:pStyle w:val="PL"/>
      </w:pPr>
      <w:r w:rsidRPr="008B1C02">
        <w:t xml:space="preserve">  version: 1.</w:t>
      </w:r>
      <w:r w:rsidR="00AA56B4">
        <w:t>3</w:t>
      </w:r>
      <w:r w:rsidRPr="008B1C02">
        <w:t>.</w:t>
      </w:r>
      <w:r w:rsidR="007F48A9">
        <w:t>0</w:t>
      </w:r>
      <w:r w:rsidR="00AA56B4">
        <w:t>-alpha.1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29E1A6FD" w:rsidR="0094086C" w:rsidRPr="008B1C02" w:rsidRDefault="0094086C" w:rsidP="0094086C">
      <w:pPr>
        <w:pStyle w:val="PL"/>
      </w:pPr>
      <w:r w:rsidRPr="008B1C02">
        <w:t xml:space="preserve">    © </w:t>
      </w:r>
      <w:r w:rsidR="00E27FB5" w:rsidRPr="008B1C02">
        <w:t>202</w:t>
      </w:r>
      <w:r w:rsidR="00AA56B4">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57FB334B" w:rsidR="0094086C" w:rsidRPr="008B1C02" w:rsidRDefault="00936E52" w:rsidP="0094086C">
      <w:pPr>
        <w:pStyle w:val="PL"/>
      </w:pPr>
      <w:r w:rsidRPr="008B1C02">
        <w:lastRenderedPageBreak/>
        <w:t xml:space="preserve">    </w:t>
      </w:r>
      <w:r w:rsidR="0094086C" w:rsidRPr="008B1C02">
        <w:t>3GPP TS 29.522 V1</w:t>
      </w:r>
      <w:r w:rsidR="00AA56B4">
        <w:t>9</w:t>
      </w:r>
      <w:r w:rsidR="0094086C" w:rsidRPr="008B1C02">
        <w:t>.</w:t>
      </w:r>
      <w:r w:rsidR="00AA56B4">
        <w:t>2</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5AEBAB32"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45955584"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0CFE7250"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5D20D1FA"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559FDD4D"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5DA7410"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18A357F7" w:rsidR="00352149" w:rsidRPr="008B1C02" w:rsidRDefault="00352149" w:rsidP="00352149">
      <w:pPr>
        <w:pStyle w:val="PL"/>
      </w:pPr>
      <w:r w:rsidRPr="008B1C02">
        <w:t xml:space="preserve">  version: 1.</w:t>
      </w:r>
      <w:r w:rsidR="006F1816">
        <w:t>2</w:t>
      </w:r>
      <w:r w:rsidRPr="008B1C02">
        <w:t>.</w:t>
      </w:r>
      <w:r w:rsidR="007F48A9">
        <w:t>0</w:t>
      </w:r>
      <w:r w:rsidR="006F1816">
        <w:t>-alpha.1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D726384" w:rsidR="00352149" w:rsidRPr="008B1C02" w:rsidRDefault="00352149" w:rsidP="00352149">
      <w:pPr>
        <w:pStyle w:val="PL"/>
      </w:pPr>
      <w:r w:rsidRPr="008B1C02">
        <w:t xml:space="preserve">    © </w:t>
      </w:r>
      <w:r w:rsidR="00907EA0" w:rsidRPr="008B1C02">
        <w:t>202</w:t>
      </w:r>
      <w:r w:rsidR="006F181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6B5CC63A" w:rsidR="00352149" w:rsidRPr="008B1C02" w:rsidRDefault="00352149" w:rsidP="00352149">
      <w:pPr>
        <w:pStyle w:val="PL"/>
      </w:pPr>
      <w:r w:rsidRPr="008B1C02">
        <w:t xml:space="preserve">    3GPP TS 29.522 V1</w:t>
      </w:r>
      <w:r w:rsidR="006F1816">
        <w:t>9</w:t>
      </w:r>
      <w:r w:rsidRPr="008B1C02">
        <w:t>.</w:t>
      </w:r>
      <w:r w:rsidR="006F1816">
        <w:t>2</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6F1816" w:rsidRDefault="00C81D33" w:rsidP="00C81D33">
      <w:pPr>
        <w:pStyle w:val="PL"/>
        <w:rPr>
          <w:lang w:val="en-US"/>
        </w:rPr>
      </w:pPr>
      <w:r w:rsidRPr="008B1C02">
        <w:t xml:space="preserve">            </w:t>
      </w:r>
      <w:r w:rsidRPr="006F1816">
        <w:rPr>
          <w:lang w:val="en-US"/>
        </w:rPr>
        <w:t>Subscription resource.</w:t>
      </w:r>
    </w:p>
    <w:p w14:paraId="3B29E98C" w14:textId="77777777" w:rsidR="00C81D33" w:rsidRPr="006F1816" w:rsidRDefault="00C81D33" w:rsidP="00C81D33">
      <w:pPr>
        <w:pStyle w:val="PL"/>
        <w:rPr>
          <w:lang w:val="en-US"/>
        </w:rPr>
      </w:pPr>
      <w:r w:rsidRPr="006F1816">
        <w:rPr>
          <w:lang w:val="en-US"/>
        </w:rPr>
        <w:t xml:space="preserve">          content:</w:t>
      </w:r>
    </w:p>
    <w:p w14:paraId="51F1773A" w14:textId="77777777" w:rsidR="00C81D33" w:rsidRPr="006F1816" w:rsidRDefault="00C81D33" w:rsidP="00C81D33">
      <w:pPr>
        <w:pStyle w:val="PL"/>
        <w:rPr>
          <w:lang w:val="en-US"/>
        </w:rPr>
      </w:pPr>
      <w:r w:rsidRPr="006F1816">
        <w:rPr>
          <w:lang w:val="en-US"/>
        </w:rPr>
        <w:t xml:space="preserve">            application/json:</w:t>
      </w:r>
    </w:p>
    <w:p w14:paraId="3777BDF8" w14:textId="77777777" w:rsidR="00C81D33" w:rsidRPr="008B1C02" w:rsidRDefault="00C81D33" w:rsidP="00C81D33">
      <w:pPr>
        <w:pStyle w:val="PL"/>
      </w:pPr>
      <w:r w:rsidRPr="006F1816">
        <w:rPr>
          <w:lang w:val="en-US"/>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lastRenderedPageBreak/>
        <w:t>A.27</w:t>
      </w:r>
      <w:r>
        <w:tab/>
        <w:t>MBSGroupMsgDelivery API</w:t>
      </w:r>
    </w:p>
    <w:p w14:paraId="7C289AD7" w14:textId="77777777" w:rsidR="006C12D4" w:rsidRDefault="006C12D4" w:rsidP="006C12D4">
      <w:pPr>
        <w:pStyle w:val="PL"/>
      </w:pPr>
      <w:bookmarkStart w:id="334" w:name="_GoBack"/>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DFF1548" w:rsidR="006C12D4" w:rsidRDefault="006C12D4" w:rsidP="006C12D4">
      <w:pPr>
        <w:pStyle w:val="PL"/>
      </w:pPr>
      <w:r>
        <w:t xml:space="preserve">  version: </w:t>
      </w:r>
      <w:r>
        <w:rPr>
          <w:lang w:val="en-US"/>
        </w:rPr>
        <w:t>1.</w:t>
      </w:r>
      <w:r w:rsidR="00CB0352">
        <w:rPr>
          <w:lang w:val="en-US"/>
        </w:rPr>
        <w:t>1</w:t>
      </w:r>
      <w:r>
        <w:rPr>
          <w:lang w:val="en-US"/>
        </w:rPr>
        <w:t>.</w:t>
      </w:r>
      <w:r w:rsidR="00CB0352">
        <w:rPr>
          <w:lang w:val="en-US"/>
        </w:rPr>
        <w:t>0-alpha.1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2DE03B55" w:rsidR="006C12D4" w:rsidRDefault="006C12D4" w:rsidP="006C12D4">
      <w:pPr>
        <w:pStyle w:val="PL"/>
      </w:pPr>
      <w:r>
        <w:t xml:space="preserve">    © 202</w:t>
      </w:r>
      <w:r w:rsidR="00CB0352">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51A0A031" w:rsidR="006C12D4" w:rsidRDefault="006C12D4" w:rsidP="006C12D4">
      <w:pPr>
        <w:pStyle w:val="PL"/>
      </w:pPr>
      <w:r>
        <w:t xml:space="preserve">    3GPP TS 29.522 V1</w:t>
      </w:r>
      <w:r w:rsidR="00CB0352">
        <w:t>9</w:t>
      </w:r>
      <w:r>
        <w:t>.</w:t>
      </w:r>
      <w:r w:rsidR="00CB0352">
        <w:t>2</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5" w:name="_Hlk120713386"/>
      <w:r>
        <w:t>Mbs</w:t>
      </w:r>
      <w:r w:rsidRPr="004B6BEB">
        <w:t>GroupMsg</w:t>
      </w:r>
      <w:bookmarkEnd w:id="335"/>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6" w:name="_Hlk148442752"/>
      <w:r>
        <w:t>Mbs</w:t>
      </w:r>
      <w:r w:rsidRPr="00372642">
        <w:rPr>
          <w:rFonts w:cs="Arial"/>
          <w:szCs w:val="18"/>
        </w:rPr>
        <w:t>GroupMsgDel</w:t>
      </w:r>
      <w:bookmarkEnd w:id="336"/>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bookmarkEnd w:id="334"/>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7" w:name="_Toc105675113"/>
      <w:bookmarkStart w:id="338" w:name="_Toc130503191"/>
      <w:r>
        <w:t>A.29</w:t>
      </w:r>
      <w:r>
        <w:tab/>
        <w:t>PDTQPolicyNegotiation API</w:t>
      </w:r>
      <w:bookmarkEnd w:id="337"/>
      <w:bookmarkEnd w:id="338"/>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9"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9"/>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40"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40"/>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A2E626D"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CD62FB">
        <w:rPr>
          <w:lang w:val="en-US"/>
        </w:rPr>
        <w:t>2</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65CF2139"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563A6FBE" w:rsidR="00FB28D6" w:rsidRPr="008B1C02" w:rsidRDefault="00FB28D6" w:rsidP="00FB28D6">
      <w:pPr>
        <w:pStyle w:val="PL"/>
      </w:pPr>
      <w:r w:rsidRPr="008B1C02">
        <w:t xml:space="preserve">  description: 3GPP TS 29.522 V1</w:t>
      </w:r>
      <w:r w:rsidR="00A05156">
        <w:t>9</w:t>
      </w:r>
      <w:r w:rsidRPr="008B1C02">
        <w:t>.</w:t>
      </w:r>
      <w:r w:rsidR="00CD62FB">
        <w:t>2</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000B16B5"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4472DA85"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05360613"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0493BB48"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31169752"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4AB7DFAF"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23489901"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332283BF"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7F158746"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7F38781"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54A26276"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340BC453"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4277747A"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7BBC3B5E"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0F3B7C8A" w:rsidR="005C1AF5" w:rsidRDefault="00EF202F" w:rsidP="00EF202F">
      <w:pPr>
        <w:pStyle w:val="PL"/>
      </w:pPr>
      <w:r>
        <w:lastRenderedPageBreak/>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'TS29122_CommonData.yaml#/components/responses/500'</w:t>
      </w:r>
    </w:p>
    <w:p w14:paraId="378563A7" w14:textId="77777777" w:rsidR="005C1AF5" w:rsidRDefault="005C1AF5" w:rsidP="005C1AF5">
      <w:pPr>
        <w:pStyle w:val="PL"/>
      </w:pPr>
      <w:r>
        <w:t xml:space="preserve">        </w:t>
      </w:r>
      <w:r>
        <w:lastRenderedPageBreak/>
        <w:t>'503':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82560B8"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0B5FD277"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2388EC4F"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56DE4B92"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6B644700"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0104C9EF"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03124F80"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7BE86543" w:rsidR="005C1AF5" w:rsidRDefault="005C1AF5" w:rsidP="005C1AF5">
      <w:pPr>
        <w:pStyle w:val="PL"/>
      </w:pPr>
      <w:r>
        <w:t xml:space="preserve">        </w:t>
      </w:r>
      <w:r w:rsidRPr="005F4994">
        <w:t>ue</w:t>
      </w:r>
      <w:r w:rsidR="00EF202F">
        <w:t>Pub</w:t>
      </w:r>
      <w:r w:rsidRPr="005F4994">
        <w:t>AddrInfo</w:t>
      </w:r>
      <w:r>
        <w:t>:</w:t>
      </w:r>
    </w:p>
    <w:p w14:paraId="2A430AE2" w14:textId="1D81A54A"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09D1968E"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48898BDE"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5FC7AC06"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0A1F3CFF"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51F8BE61"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467E6B33"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7AE35725"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7E931B8D"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6C94ECD3"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84E5D8E"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lastRenderedPageBreak/>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66BC55C1"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1"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11B5D2A5" w:rsidR="00FF6EF4" w:rsidRPr="00E0587D" w:rsidRDefault="00FF6EF4" w:rsidP="00FF6EF4">
      <w:pPr>
        <w:pStyle w:val="PL"/>
        <w:rPr>
          <w:rFonts w:eastAsia="DengXian"/>
          <w:lang w:val="en-US"/>
        </w:rPr>
      </w:pPr>
      <w:r w:rsidRPr="00E0587D">
        <w:rPr>
          <w:rFonts w:eastAsia="DengXian"/>
          <w:lang w:val="en-US"/>
        </w:rPr>
        <w:t xml:space="preserve">  title: </w:t>
      </w:r>
      <w:r w:rsidR="007B2477" w:rsidRPr="008B1C02">
        <w:t>3gpp-</w:t>
      </w:r>
      <w:r w:rsidR="007B2477">
        <w:rPr>
          <w:rFonts w:hint="eastAsia"/>
          <w:lang w:eastAsia="zh-CN"/>
        </w:rPr>
        <w:t>uav</w:t>
      </w:r>
      <w:r w:rsidR="007B2477">
        <w:rPr>
          <w:lang w:eastAsia="zh-CN"/>
        </w:rPr>
        <w:t>-flight-assistance</w:t>
      </w:r>
    </w:p>
    <w:p w14:paraId="6BECA011" w14:textId="075EC3B6"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CD62FB">
        <w:rPr>
          <w:rFonts w:eastAsia="DengXian"/>
          <w:lang w:val="en-US"/>
        </w:rPr>
        <w:t>2</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5986C055"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4866C9F2"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2A5E1292"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CD62FB">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7B2477">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r w:rsidR="007B2477">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pPr>
      <w:r w:rsidRPr="008B1C02">
        <w:t xml:space="preserve">    get:</w:t>
      </w:r>
    </w:p>
    <w:p w14:paraId="492F4DBC" w14:textId="77777777" w:rsidR="007B2477" w:rsidRPr="008B1C02" w:rsidRDefault="007B2477" w:rsidP="007B2477">
      <w:pPr>
        <w:pStyle w:val="PL"/>
      </w:pPr>
      <w:r w:rsidRPr="008B1C02">
        <w:t xml:space="preserve">      summary: Request to retrieve all the active </w:t>
      </w:r>
      <w:r>
        <w:t>UAV Flight Assistance Configuration</w:t>
      </w:r>
      <w:r w:rsidRPr="008B1C02">
        <w:t>s at the NEF.</w:t>
      </w:r>
    </w:p>
    <w:p w14:paraId="36C5F6BF" w14:textId="77777777" w:rsidR="007B2477" w:rsidRPr="008B1C02" w:rsidRDefault="007B2477" w:rsidP="007B2477">
      <w:pPr>
        <w:pStyle w:val="PL"/>
      </w:pPr>
      <w:r w:rsidRPr="008B1C02">
        <w:t xml:space="preserve">      operationId: </w:t>
      </w:r>
      <w:r>
        <w:rPr>
          <w:rFonts w:cs="Courier New"/>
          <w:szCs w:val="16"/>
        </w:rPr>
        <w:t>Get</w:t>
      </w:r>
      <w:r>
        <w:t>UavFlightAssistConfig</w:t>
      </w:r>
    </w:p>
    <w:p w14:paraId="6397C1DF" w14:textId="77777777" w:rsidR="007B2477" w:rsidRPr="008B1C02" w:rsidRDefault="007B2477" w:rsidP="007B2477">
      <w:pPr>
        <w:pStyle w:val="PL"/>
        <w:rPr>
          <w:lang w:val="en-US"/>
        </w:rPr>
      </w:pPr>
      <w:r w:rsidRPr="008B1C02">
        <w:t xml:space="preserve">      </w:t>
      </w:r>
      <w:r w:rsidRPr="008B1C02">
        <w:rPr>
          <w:lang w:val="en-US"/>
        </w:rPr>
        <w:t>tags:</w:t>
      </w:r>
    </w:p>
    <w:p w14:paraId="4FF56299" w14:textId="77777777" w:rsidR="007B2477" w:rsidRPr="008B1C02" w:rsidRDefault="007B2477" w:rsidP="007B2477">
      <w:pPr>
        <w:pStyle w:val="PL"/>
        <w:rPr>
          <w:lang w:val="en-US"/>
        </w:rPr>
      </w:pPr>
      <w:r w:rsidRPr="008B1C02">
        <w:rPr>
          <w:lang w:val="en-US"/>
        </w:rPr>
        <w:t xml:space="preserve">        - </w:t>
      </w:r>
      <w:r>
        <w:t>UAV Flight Assistance Configurations (Collection)</w:t>
      </w:r>
    </w:p>
    <w:p w14:paraId="13D47894" w14:textId="77777777" w:rsidR="007B2477" w:rsidRPr="008B1C02" w:rsidRDefault="007B2477" w:rsidP="007B2477">
      <w:pPr>
        <w:pStyle w:val="PL"/>
        <w:rPr>
          <w:lang w:val="en-US"/>
        </w:rPr>
      </w:pPr>
      <w:r w:rsidRPr="008B1C02">
        <w:rPr>
          <w:lang w:val="en-US"/>
        </w:rPr>
        <w:t xml:space="preserve">      responses:</w:t>
      </w:r>
    </w:p>
    <w:p w14:paraId="592275F1" w14:textId="77777777" w:rsidR="007B2477" w:rsidRPr="008B1C02" w:rsidRDefault="007B2477" w:rsidP="007B2477">
      <w:pPr>
        <w:pStyle w:val="PL"/>
        <w:rPr>
          <w:lang w:val="en-US"/>
        </w:rPr>
      </w:pPr>
      <w:r w:rsidRPr="008B1C02">
        <w:rPr>
          <w:lang w:val="en-US"/>
        </w:rPr>
        <w:t xml:space="preserve">        '200':</w:t>
      </w:r>
    </w:p>
    <w:p w14:paraId="1A1396E3" w14:textId="77777777" w:rsidR="007B2477" w:rsidRPr="008B1C02" w:rsidRDefault="007B2477" w:rsidP="007B2477">
      <w:pPr>
        <w:pStyle w:val="PL"/>
        <w:rPr>
          <w:lang w:val="en-US"/>
        </w:rPr>
      </w:pPr>
      <w:r w:rsidRPr="008B1C02">
        <w:rPr>
          <w:lang w:val="en-US"/>
        </w:rPr>
        <w:t xml:space="preserve">          description: &gt;</w:t>
      </w:r>
    </w:p>
    <w:p w14:paraId="7C90515C" w14:textId="77777777" w:rsidR="007B2477" w:rsidRDefault="007B2477" w:rsidP="007B2477">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78E40E4" w14:textId="77777777" w:rsidR="007B2477" w:rsidRPr="00FC6485" w:rsidRDefault="007B2477" w:rsidP="007B2477">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375C3814" w14:textId="77777777" w:rsidR="007B2477" w:rsidRDefault="007B2477" w:rsidP="007B2477">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67E03B84" w14:textId="77777777" w:rsidR="007B2477" w:rsidRPr="008B1C02" w:rsidRDefault="007B2477" w:rsidP="007B2477">
      <w:pPr>
        <w:pStyle w:val="PL"/>
        <w:rPr>
          <w:lang w:val="en-US"/>
        </w:rPr>
      </w:pPr>
      <w:r>
        <w:rPr>
          <w:lang w:val="en-US"/>
        </w:rPr>
        <w:t xml:space="preserve">           </w:t>
      </w:r>
      <w:r w:rsidRPr="00FC6485">
        <w:rPr>
          <w:lang w:val="en-US"/>
        </w:rPr>
        <w:t xml:space="preserve"> managed at the NEF, an empty array is returned.</w:t>
      </w:r>
    </w:p>
    <w:p w14:paraId="20583882" w14:textId="77777777" w:rsidR="007B2477" w:rsidRPr="008B1C02" w:rsidRDefault="007B2477" w:rsidP="007B2477">
      <w:pPr>
        <w:pStyle w:val="PL"/>
        <w:rPr>
          <w:lang w:val="en-US"/>
        </w:rPr>
      </w:pPr>
      <w:r w:rsidRPr="008B1C02">
        <w:rPr>
          <w:lang w:val="en-US"/>
        </w:rPr>
        <w:t xml:space="preserve">          content:</w:t>
      </w:r>
    </w:p>
    <w:p w14:paraId="737C88DF" w14:textId="77777777" w:rsidR="007B2477" w:rsidRPr="008B1C02" w:rsidRDefault="007B2477" w:rsidP="007B2477">
      <w:pPr>
        <w:pStyle w:val="PL"/>
        <w:rPr>
          <w:lang w:val="en-US"/>
        </w:rPr>
      </w:pPr>
      <w:r w:rsidRPr="008B1C02">
        <w:rPr>
          <w:lang w:val="en-US"/>
        </w:rPr>
        <w:t xml:space="preserve">            application/json:</w:t>
      </w:r>
    </w:p>
    <w:p w14:paraId="0B9BD551" w14:textId="77777777" w:rsidR="007B2477" w:rsidRPr="008B1C02" w:rsidRDefault="007B2477" w:rsidP="007B2477">
      <w:pPr>
        <w:pStyle w:val="PL"/>
        <w:rPr>
          <w:lang w:val="en-US"/>
        </w:rPr>
      </w:pPr>
      <w:r w:rsidRPr="008B1C02">
        <w:rPr>
          <w:lang w:val="en-US"/>
        </w:rPr>
        <w:t xml:space="preserve">              schema:</w:t>
      </w:r>
    </w:p>
    <w:p w14:paraId="7453331A" w14:textId="77777777" w:rsidR="007B2477" w:rsidRPr="008B1C02" w:rsidRDefault="007B2477" w:rsidP="007B2477">
      <w:pPr>
        <w:pStyle w:val="PL"/>
        <w:rPr>
          <w:lang w:val="en-US"/>
        </w:rPr>
      </w:pPr>
      <w:r w:rsidRPr="008B1C02">
        <w:rPr>
          <w:lang w:val="en-US"/>
        </w:rPr>
        <w:t xml:space="preserve">                type: array</w:t>
      </w:r>
    </w:p>
    <w:p w14:paraId="36DC72DE" w14:textId="77777777" w:rsidR="007B2477" w:rsidRPr="008B1C02" w:rsidRDefault="007B2477" w:rsidP="007B2477">
      <w:pPr>
        <w:pStyle w:val="PL"/>
        <w:rPr>
          <w:lang w:val="en-US"/>
        </w:rPr>
      </w:pPr>
      <w:r w:rsidRPr="008B1C02">
        <w:rPr>
          <w:lang w:val="en-US"/>
        </w:rPr>
        <w:t xml:space="preserve">                items:</w:t>
      </w:r>
    </w:p>
    <w:p w14:paraId="422F8364" w14:textId="77777777" w:rsidR="007B2477" w:rsidRPr="008B1C02" w:rsidRDefault="007B2477" w:rsidP="007B2477">
      <w:pPr>
        <w:pStyle w:val="PL"/>
        <w:rPr>
          <w:lang w:val="en-US"/>
        </w:rPr>
      </w:pPr>
      <w:r w:rsidRPr="008B1C02">
        <w:rPr>
          <w:lang w:val="en-US"/>
        </w:rPr>
        <w:t xml:space="preserve">                  $ref: '#/components/schemas/</w:t>
      </w:r>
      <w:r>
        <w:t>UavFlightAssistance</w:t>
      </w:r>
      <w:r w:rsidRPr="008B1C02">
        <w:rPr>
          <w:lang w:val="en-US"/>
        </w:rPr>
        <w:t>'</w:t>
      </w:r>
    </w:p>
    <w:p w14:paraId="33D07DE1" w14:textId="77777777" w:rsidR="007B2477" w:rsidRPr="008B1C02" w:rsidRDefault="007B2477" w:rsidP="007B2477">
      <w:pPr>
        <w:pStyle w:val="PL"/>
        <w:rPr>
          <w:lang w:val="en-US"/>
        </w:rPr>
      </w:pPr>
      <w:r w:rsidRPr="008B1C02">
        <w:rPr>
          <w:lang w:val="en-US"/>
        </w:rPr>
        <w:t xml:space="preserve">                minItems: </w:t>
      </w:r>
      <w:r>
        <w:rPr>
          <w:lang w:val="en-US"/>
        </w:rPr>
        <w:t>0</w:t>
      </w:r>
    </w:p>
    <w:p w14:paraId="6079DF74" w14:textId="77777777" w:rsidR="007B2477" w:rsidRPr="008B1C02" w:rsidRDefault="007B2477" w:rsidP="007B2477">
      <w:pPr>
        <w:pStyle w:val="PL"/>
        <w:rPr>
          <w:lang w:val="en-US"/>
        </w:rPr>
      </w:pPr>
      <w:r w:rsidRPr="008B1C02">
        <w:rPr>
          <w:lang w:val="en-US"/>
        </w:rPr>
        <w:t xml:space="preserve">        '307':</w:t>
      </w:r>
    </w:p>
    <w:p w14:paraId="3E7E4041" w14:textId="77777777" w:rsidR="007B2477" w:rsidRPr="008B1C02" w:rsidRDefault="007B2477" w:rsidP="007B2477">
      <w:pPr>
        <w:pStyle w:val="PL"/>
        <w:rPr>
          <w:lang w:val="en-US"/>
        </w:rPr>
      </w:pPr>
      <w:r w:rsidRPr="008B1C02">
        <w:rPr>
          <w:lang w:val="en-US"/>
        </w:rPr>
        <w:t xml:space="preserve">          $ref: 'TS29122_CommonData.yaml#/components/responses/307'</w:t>
      </w:r>
    </w:p>
    <w:p w14:paraId="0C73D2A9" w14:textId="77777777" w:rsidR="007B2477" w:rsidRPr="008B1C02" w:rsidRDefault="007B2477" w:rsidP="007B2477">
      <w:pPr>
        <w:pStyle w:val="PL"/>
        <w:rPr>
          <w:lang w:val="en-US"/>
        </w:rPr>
      </w:pPr>
      <w:r w:rsidRPr="008B1C02">
        <w:rPr>
          <w:lang w:val="en-US"/>
        </w:rPr>
        <w:t xml:space="preserve">        '308':</w:t>
      </w:r>
    </w:p>
    <w:p w14:paraId="52655717" w14:textId="77777777" w:rsidR="007B2477" w:rsidRPr="008B1C02" w:rsidRDefault="007B2477" w:rsidP="007B2477">
      <w:pPr>
        <w:pStyle w:val="PL"/>
        <w:rPr>
          <w:lang w:val="en-US"/>
        </w:rPr>
      </w:pPr>
      <w:r w:rsidRPr="008B1C02">
        <w:rPr>
          <w:lang w:val="en-US"/>
        </w:rPr>
        <w:t xml:space="preserve">          $ref: 'TS29122_CommonData.yaml#/components/responses/308'</w:t>
      </w:r>
    </w:p>
    <w:p w14:paraId="14CAE1F4" w14:textId="77777777" w:rsidR="007B2477" w:rsidRPr="008B1C02" w:rsidRDefault="007B2477" w:rsidP="007B2477">
      <w:pPr>
        <w:pStyle w:val="PL"/>
        <w:rPr>
          <w:lang w:val="en-US"/>
        </w:rPr>
      </w:pPr>
      <w:r w:rsidRPr="008B1C02">
        <w:rPr>
          <w:lang w:val="en-US"/>
        </w:rPr>
        <w:t xml:space="preserve">        '400':</w:t>
      </w:r>
    </w:p>
    <w:p w14:paraId="464B03E3" w14:textId="77777777" w:rsidR="007B2477" w:rsidRPr="008B1C02" w:rsidRDefault="007B2477" w:rsidP="007B2477">
      <w:pPr>
        <w:pStyle w:val="PL"/>
        <w:rPr>
          <w:lang w:val="en-US"/>
        </w:rPr>
      </w:pPr>
      <w:r w:rsidRPr="008B1C02">
        <w:rPr>
          <w:lang w:val="en-US"/>
        </w:rPr>
        <w:t xml:space="preserve">          $ref: 'TS29122_CommonData.yaml#/components/responses/400'</w:t>
      </w:r>
    </w:p>
    <w:p w14:paraId="46E108C9" w14:textId="77777777" w:rsidR="007B2477" w:rsidRPr="008B1C02" w:rsidRDefault="007B2477" w:rsidP="007B2477">
      <w:pPr>
        <w:pStyle w:val="PL"/>
        <w:rPr>
          <w:lang w:val="en-US"/>
        </w:rPr>
      </w:pPr>
      <w:r w:rsidRPr="008B1C02">
        <w:rPr>
          <w:lang w:val="en-US"/>
        </w:rPr>
        <w:t xml:space="preserve">        '401':</w:t>
      </w:r>
    </w:p>
    <w:p w14:paraId="421AE162" w14:textId="77777777" w:rsidR="007B2477" w:rsidRPr="008B1C02" w:rsidRDefault="007B2477" w:rsidP="007B2477">
      <w:pPr>
        <w:pStyle w:val="PL"/>
        <w:rPr>
          <w:lang w:val="en-US"/>
        </w:rPr>
      </w:pPr>
      <w:r w:rsidRPr="008B1C02">
        <w:rPr>
          <w:lang w:val="en-US"/>
        </w:rPr>
        <w:t xml:space="preserve">          $ref: 'TS29122_CommonData.yaml#/components/responses/401'</w:t>
      </w:r>
    </w:p>
    <w:p w14:paraId="1C4548B1" w14:textId="77777777" w:rsidR="007B2477" w:rsidRPr="008B1C02" w:rsidRDefault="007B2477" w:rsidP="007B2477">
      <w:pPr>
        <w:pStyle w:val="PL"/>
        <w:rPr>
          <w:lang w:val="en-US"/>
        </w:rPr>
      </w:pPr>
      <w:r w:rsidRPr="008B1C02">
        <w:rPr>
          <w:lang w:val="en-US"/>
        </w:rPr>
        <w:t xml:space="preserve">        '403':</w:t>
      </w:r>
    </w:p>
    <w:p w14:paraId="29026AD8" w14:textId="77777777" w:rsidR="007B2477" w:rsidRPr="008B1C02" w:rsidRDefault="007B2477" w:rsidP="007B2477">
      <w:pPr>
        <w:pStyle w:val="PL"/>
        <w:rPr>
          <w:lang w:val="en-US"/>
        </w:rPr>
      </w:pPr>
      <w:r w:rsidRPr="008B1C02">
        <w:rPr>
          <w:lang w:val="en-US"/>
        </w:rPr>
        <w:t xml:space="preserve">          $ref: 'TS29122_CommonData.yaml#/components/responses/403'</w:t>
      </w:r>
    </w:p>
    <w:p w14:paraId="5CC9B151" w14:textId="77777777" w:rsidR="007B2477" w:rsidRPr="008B1C02" w:rsidRDefault="007B2477" w:rsidP="007B2477">
      <w:pPr>
        <w:pStyle w:val="PL"/>
        <w:rPr>
          <w:lang w:val="en-US"/>
        </w:rPr>
      </w:pPr>
      <w:r w:rsidRPr="008B1C02">
        <w:rPr>
          <w:lang w:val="en-US"/>
        </w:rPr>
        <w:t xml:space="preserve">        '404':</w:t>
      </w:r>
    </w:p>
    <w:p w14:paraId="40A449E4" w14:textId="77777777" w:rsidR="007B2477" w:rsidRPr="008B1C02" w:rsidRDefault="007B2477" w:rsidP="007B2477">
      <w:pPr>
        <w:pStyle w:val="PL"/>
        <w:rPr>
          <w:lang w:val="en-US"/>
        </w:rPr>
      </w:pPr>
      <w:r w:rsidRPr="008B1C02">
        <w:rPr>
          <w:lang w:val="en-US"/>
        </w:rPr>
        <w:t xml:space="preserve">          $ref: 'TS29122_CommonData.yaml#/components/responses/404'</w:t>
      </w:r>
    </w:p>
    <w:p w14:paraId="79B38505" w14:textId="77777777" w:rsidR="007B2477" w:rsidRPr="008B1C02" w:rsidRDefault="007B2477" w:rsidP="007B2477">
      <w:pPr>
        <w:pStyle w:val="PL"/>
        <w:rPr>
          <w:lang w:val="en-US"/>
        </w:rPr>
      </w:pPr>
      <w:r w:rsidRPr="008B1C02">
        <w:rPr>
          <w:lang w:val="en-US"/>
        </w:rPr>
        <w:t xml:space="preserve">        '406':</w:t>
      </w:r>
    </w:p>
    <w:p w14:paraId="7702FECF" w14:textId="77777777" w:rsidR="007B2477" w:rsidRPr="008B1C02" w:rsidRDefault="007B2477" w:rsidP="007B2477">
      <w:pPr>
        <w:pStyle w:val="PL"/>
        <w:rPr>
          <w:lang w:val="en-US"/>
        </w:rPr>
      </w:pPr>
      <w:r w:rsidRPr="008B1C02">
        <w:rPr>
          <w:lang w:val="en-US"/>
        </w:rPr>
        <w:t xml:space="preserve">          $ref: 'TS29122_CommonData.yaml#/components/responses/406'</w:t>
      </w:r>
    </w:p>
    <w:p w14:paraId="48F63DEA" w14:textId="77777777" w:rsidR="007B2477" w:rsidRPr="008B1C02" w:rsidRDefault="007B2477" w:rsidP="007B2477">
      <w:pPr>
        <w:pStyle w:val="PL"/>
        <w:rPr>
          <w:lang w:val="en-US"/>
        </w:rPr>
      </w:pPr>
      <w:r w:rsidRPr="008B1C02">
        <w:rPr>
          <w:lang w:val="en-US"/>
        </w:rPr>
        <w:t xml:space="preserve">        '429':</w:t>
      </w:r>
    </w:p>
    <w:p w14:paraId="29B21772" w14:textId="77777777" w:rsidR="007B2477" w:rsidRPr="008B1C02" w:rsidRDefault="007B2477" w:rsidP="007B2477">
      <w:pPr>
        <w:pStyle w:val="PL"/>
        <w:rPr>
          <w:lang w:val="en-US"/>
        </w:rPr>
      </w:pPr>
      <w:r w:rsidRPr="008B1C02">
        <w:rPr>
          <w:lang w:val="en-US"/>
        </w:rPr>
        <w:t xml:space="preserve">          $ref: 'TS29122_CommonData.yaml#/components/responses/429'</w:t>
      </w:r>
    </w:p>
    <w:p w14:paraId="303A374C" w14:textId="77777777" w:rsidR="007B2477" w:rsidRPr="008B1C02" w:rsidRDefault="007B2477" w:rsidP="007B2477">
      <w:pPr>
        <w:pStyle w:val="PL"/>
        <w:rPr>
          <w:lang w:val="en-US"/>
        </w:rPr>
      </w:pPr>
      <w:r w:rsidRPr="008B1C02">
        <w:rPr>
          <w:lang w:val="en-US"/>
        </w:rPr>
        <w:t xml:space="preserve">        '500':</w:t>
      </w:r>
    </w:p>
    <w:p w14:paraId="44683201" w14:textId="77777777" w:rsidR="007B2477" w:rsidRPr="008B1C02" w:rsidRDefault="007B2477" w:rsidP="007B2477">
      <w:pPr>
        <w:pStyle w:val="PL"/>
        <w:rPr>
          <w:lang w:val="en-US"/>
        </w:rPr>
      </w:pPr>
      <w:r w:rsidRPr="008B1C02">
        <w:rPr>
          <w:lang w:val="en-US"/>
        </w:rPr>
        <w:t xml:space="preserve">          $ref: 'TS29122_CommonData.yaml#/components/responses/500'</w:t>
      </w:r>
    </w:p>
    <w:p w14:paraId="6C533092" w14:textId="77777777" w:rsidR="007B2477" w:rsidRPr="008B1C02" w:rsidRDefault="007B2477" w:rsidP="007B2477">
      <w:pPr>
        <w:pStyle w:val="PL"/>
        <w:rPr>
          <w:lang w:val="en-US"/>
        </w:rPr>
      </w:pPr>
      <w:r w:rsidRPr="008B1C02">
        <w:rPr>
          <w:lang w:val="en-US"/>
        </w:rPr>
        <w:t xml:space="preserve">        '503':</w:t>
      </w:r>
    </w:p>
    <w:p w14:paraId="4E7B3392" w14:textId="77777777" w:rsidR="007B2477" w:rsidRPr="008B1C02" w:rsidRDefault="007B2477" w:rsidP="007B2477">
      <w:pPr>
        <w:pStyle w:val="PL"/>
        <w:rPr>
          <w:lang w:val="en-US"/>
        </w:rPr>
      </w:pPr>
      <w:r w:rsidRPr="008B1C02">
        <w:rPr>
          <w:lang w:val="en-US"/>
        </w:rPr>
        <w:t xml:space="preserve">          $ref: 'TS29122_CommonData.yaml#/components/responses/503'</w:t>
      </w:r>
    </w:p>
    <w:p w14:paraId="67763C7B" w14:textId="77777777" w:rsidR="007B2477" w:rsidRPr="008B1C02" w:rsidRDefault="007B2477" w:rsidP="007B2477">
      <w:pPr>
        <w:pStyle w:val="PL"/>
      </w:pPr>
      <w:r w:rsidRPr="008B1C02">
        <w:rPr>
          <w:lang w:val="en-US"/>
        </w:rPr>
        <w:t xml:space="preserve">        </w:t>
      </w:r>
      <w:r w:rsidRPr="008B1C02">
        <w:t>default:</w:t>
      </w:r>
    </w:p>
    <w:p w14:paraId="3DFB2FB9" w14:textId="77777777" w:rsidR="007B2477" w:rsidRPr="008B1C02" w:rsidRDefault="007B2477" w:rsidP="007B2477">
      <w:pPr>
        <w:pStyle w:val="PL"/>
      </w:pPr>
      <w:r w:rsidRPr="008B1C02">
        <w:t xml:space="preserve">          $ref: 'TS29122_CommonData.yaml#/components/responses/default'</w:t>
      </w:r>
    </w:p>
    <w:p w14:paraId="68629B67" w14:textId="77777777" w:rsidR="007B2477" w:rsidRPr="008B1C02" w:rsidRDefault="007B2477" w:rsidP="007B2477">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75FB33B7" w:rsidR="00FF6EF4" w:rsidRDefault="00FF6EF4" w:rsidP="00FF6EF4">
      <w:pPr>
        <w:pStyle w:val="PL"/>
      </w:pPr>
      <w:r>
        <w:t xml:space="preserve">              $ref: '#/components/schemas/</w:t>
      </w:r>
      <w:r w:rsidR="007B2477">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40FBFB07" w:rsidR="00FF6EF4" w:rsidRDefault="00FF6EF4" w:rsidP="00FF6EF4">
      <w:pPr>
        <w:pStyle w:val="PL"/>
      </w:pPr>
      <w:r>
        <w:t xml:space="preserve">                $ref: '#/components/schemas/</w:t>
      </w:r>
      <w:r w:rsidR="007B2477">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1DDA05A6" w:rsidR="00FF6EF4" w:rsidRDefault="00FF6EF4" w:rsidP="00FF6EF4">
      <w:pPr>
        <w:pStyle w:val="PL"/>
      </w:pPr>
      <w:r>
        <w:t xml:space="preserve">        </w:t>
      </w:r>
      <w:r w:rsidR="007B2477">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7B2477">
        <w:rPr>
          <w:rFonts w:ascii="Courier New" w:hAnsi="Courier New"/>
          <w:sz w:val="16"/>
          <w:lang w:val="en-US" w:eastAsia="en-IN"/>
        </w:rPr>
        <w:t>&gt;</w:t>
      </w:r>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3033D3C8"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2EAED661" w:rsidR="00FF6EF4" w:rsidRPr="00B87830" w:rsidRDefault="00FF6EF4" w:rsidP="00FF6EF4">
      <w:pPr>
        <w:pStyle w:val="PL"/>
        <w:rPr>
          <w:lang w:val="en-IN" w:eastAsia="en-IN"/>
        </w:rPr>
      </w:pPr>
      <w:r w:rsidRPr="00837CBE">
        <w:rPr>
          <w:lang w:val="en-IN" w:eastAsia="en-IN"/>
        </w:rPr>
        <w:t xml:space="preserve">                        $ref: '#/components/schemas/</w:t>
      </w:r>
      <w:r w:rsidR="007B2477">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pPr>
      <w:r>
        <w:t xml:space="preserve">        description: </w:t>
      </w:r>
      <w:r w:rsidR="007B2477">
        <w:t>&gt;</w:t>
      </w:r>
    </w:p>
    <w:p w14:paraId="3E8239C9" w14:textId="04631E62" w:rsidR="00FF6EF4" w:rsidRDefault="007B2477" w:rsidP="007B2477">
      <w:pPr>
        <w:pStyle w:val="PL"/>
      </w:pPr>
      <w:r>
        <w:t xml:space="preserve">          Represents the identifier of the Individual</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61985550" w14:textId="77777777" w:rsidR="007B2477" w:rsidRPr="008B1C02" w:rsidRDefault="007B2477" w:rsidP="007B2477">
      <w:pPr>
        <w:pStyle w:val="PL"/>
      </w:pPr>
      <w:r w:rsidRPr="008B1C02">
        <w:t xml:space="preserve">    get:</w:t>
      </w:r>
    </w:p>
    <w:p w14:paraId="2C0DCC0F" w14:textId="77777777" w:rsidR="007B2477" w:rsidRPr="008B1C02" w:rsidRDefault="007B2477" w:rsidP="007B2477">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85A27CE" w14:textId="3D940980" w:rsidR="007B2477" w:rsidRPr="008B1C02" w:rsidRDefault="007B2477" w:rsidP="007B2477">
      <w:pPr>
        <w:pStyle w:val="PL"/>
      </w:pPr>
      <w:r w:rsidRPr="008B1C02">
        <w:t xml:space="preserve">      operationId: </w:t>
      </w:r>
      <w:r>
        <w:t>Get</w:t>
      </w:r>
      <w:r w:rsidR="003A231F">
        <w:t>Ind</w:t>
      </w:r>
      <w:r>
        <w:t>UavFlightAssistConfig</w:t>
      </w:r>
    </w:p>
    <w:p w14:paraId="25B5C0D6" w14:textId="77777777" w:rsidR="007B2477" w:rsidRPr="008B1C02" w:rsidRDefault="007B2477" w:rsidP="007B2477">
      <w:pPr>
        <w:pStyle w:val="PL"/>
      </w:pPr>
      <w:r w:rsidRPr="008B1C02">
        <w:t xml:space="preserve">      tags:</w:t>
      </w:r>
    </w:p>
    <w:p w14:paraId="48B391A8" w14:textId="77777777" w:rsidR="007B2477" w:rsidRPr="008B1C02" w:rsidRDefault="007B2477" w:rsidP="007B2477">
      <w:pPr>
        <w:pStyle w:val="PL"/>
      </w:pPr>
      <w:r w:rsidRPr="008B1C02">
        <w:t xml:space="preserve">        - Individual </w:t>
      </w:r>
      <w:r w:rsidRPr="00447F50">
        <w:t xml:space="preserve">UAV Flight Assistance </w:t>
      </w:r>
      <w:r>
        <w:rPr>
          <w:lang w:eastAsia="zh-CN"/>
        </w:rPr>
        <w:t>C</w:t>
      </w:r>
      <w:r>
        <w:t>onfiguration (Document)</w:t>
      </w:r>
    </w:p>
    <w:p w14:paraId="2BE7B18D" w14:textId="77777777" w:rsidR="007B2477" w:rsidRPr="008B1C02" w:rsidRDefault="007B2477" w:rsidP="007B2477">
      <w:pPr>
        <w:pStyle w:val="PL"/>
      </w:pPr>
      <w:r w:rsidRPr="008B1C02">
        <w:t xml:space="preserve">      responses:</w:t>
      </w:r>
    </w:p>
    <w:p w14:paraId="729327B1" w14:textId="77777777" w:rsidR="007B2477" w:rsidRPr="008B1C02" w:rsidRDefault="007B2477" w:rsidP="007B2477">
      <w:pPr>
        <w:pStyle w:val="PL"/>
      </w:pPr>
      <w:r w:rsidRPr="008B1C02">
        <w:t xml:space="preserve">        '200':</w:t>
      </w:r>
    </w:p>
    <w:p w14:paraId="1266975B" w14:textId="77777777" w:rsidR="007B2477" w:rsidRPr="008B1C02" w:rsidRDefault="007B2477" w:rsidP="007B2477">
      <w:pPr>
        <w:pStyle w:val="PL"/>
      </w:pPr>
      <w:r w:rsidRPr="008B1C02">
        <w:t xml:space="preserve">          description: &gt;</w:t>
      </w:r>
    </w:p>
    <w:p w14:paraId="04C940D3" w14:textId="77777777" w:rsidR="007B2477" w:rsidRDefault="007B2477" w:rsidP="007B2477">
      <w:pPr>
        <w:pStyle w:val="PL"/>
      </w:pPr>
      <w:r w:rsidRPr="008B1C02">
        <w:t xml:space="preserve">            OK. </w:t>
      </w:r>
      <w:r w:rsidRPr="0014700B">
        <w:t xml:space="preserve">The requested Individual </w:t>
      </w:r>
      <w:r>
        <w:t>UAV Flight Assistance Configuration</w:t>
      </w:r>
      <w:r w:rsidRPr="0014700B">
        <w:t xml:space="preserve"> resource is returned in</w:t>
      </w:r>
    </w:p>
    <w:p w14:paraId="37C88C0F" w14:textId="77777777" w:rsidR="007B2477" w:rsidRPr="008B1C02" w:rsidRDefault="007B2477" w:rsidP="007B2477">
      <w:pPr>
        <w:pStyle w:val="PL"/>
      </w:pPr>
      <w:r>
        <w:t xml:space="preserve">           </w:t>
      </w:r>
      <w:r w:rsidRPr="0014700B">
        <w:t xml:space="preserve"> the response body</w:t>
      </w:r>
      <w:r w:rsidRPr="008B1C02">
        <w:t>.</w:t>
      </w:r>
    </w:p>
    <w:p w14:paraId="23B1F823" w14:textId="77777777" w:rsidR="007B2477" w:rsidRPr="008B1C02" w:rsidRDefault="007B2477" w:rsidP="007B2477">
      <w:pPr>
        <w:pStyle w:val="PL"/>
      </w:pPr>
      <w:r w:rsidRPr="008B1C02">
        <w:t xml:space="preserve">          content:</w:t>
      </w:r>
    </w:p>
    <w:p w14:paraId="7D8924A3" w14:textId="77777777" w:rsidR="007B2477" w:rsidRPr="008B1C02" w:rsidRDefault="007B2477" w:rsidP="007B2477">
      <w:pPr>
        <w:pStyle w:val="PL"/>
      </w:pPr>
      <w:r w:rsidRPr="008B1C02">
        <w:t xml:space="preserve">            application/json:</w:t>
      </w:r>
    </w:p>
    <w:p w14:paraId="114F7DD3" w14:textId="77777777" w:rsidR="007B2477" w:rsidRPr="008B1C02" w:rsidRDefault="007B2477" w:rsidP="007B2477">
      <w:pPr>
        <w:pStyle w:val="PL"/>
      </w:pPr>
      <w:r w:rsidRPr="008B1C02">
        <w:t xml:space="preserve">              schema:</w:t>
      </w:r>
    </w:p>
    <w:p w14:paraId="319ABDD4" w14:textId="77777777" w:rsidR="007B2477" w:rsidRPr="008B1C02" w:rsidRDefault="007B2477" w:rsidP="007B2477">
      <w:pPr>
        <w:pStyle w:val="PL"/>
      </w:pPr>
      <w:r w:rsidRPr="008B1C02">
        <w:t xml:space="preserve">                $ref: '#/components/schemas/</w:t>
      </w:r>
      <w:r>
        <w:t>UavFlightAssistance</w:t>
      </w:r>
      <w:r w:rsidRPr="008B1C02">
        <w:t>'</w:t>
      </w:r>
    </w:p>
    <w:p w14:paraId="18712E02" w14:textId="77777777" w:rsidR="007B2477" w:rsidRPr="008B1C02" w:rsidRDefault="007B2477" w:rsidP="007B2477">
      <w:pPr>
        <w:pStyle w:val="PL"/>
      </w:pPr>
      <w:r w:rsidRPr="008B1C02">
        <w:t xml:space="preserve">        '307':</w:t>
      </w:r>
    </w:p>
    <w:p w14:paraId="48FEBAD9" w14:textId="77777777" w:rsidR="007B2477" w:rsidRPr="008B1C02" w:rsidRDefault="007B2477" w:rsidP="007B2477">
      <w:pPr>
        <w:pStyle w:val="PL"/>
      </w:pPr>
      <w:r w:rsidRPr="008B1C02">
        <w:t xml:space="preserve">          $ref: 'TS29122_CommonData.yaml#/components/responses/307'</w:t>
      </w:r>
    </w:p>
    <w:p w14:paraId="6F52F28B" w14:textId="77777777" w:rsidR="007B2477" w:rsidRPr="008B1C02" w:rsidRDefault="007B2477" w:rsidP="007B2477">
      <w:pPr>
        <w:pStyle w:val="PL"/>
      </w:pPr>
      <w:r w:rsidRPr="008B1C02">
        <w:lastRenderedPageBreak/>
        <w:t xml:space="preserve">        '308':</w:t>
      </w:r>
    </w:p>
    <w:p w14:paraId="5C2FA4EC" w14:textId="77777777" w:rsidR="007B2477" w:rsidRPr="008B1C02" w:rsidRDefault="007B2477" w:rsidP="007B2477">
      <w:pPr>
        <w:pStyle w:val="PL"/>
      </w:pPr>
      <w:r w:rsidRPr="008B1C02">
        <w:t xml:space="preserve">          $ref: 'TS29122_CommonData.yaml#/components/responses/308'</w:t>
      </w:r>
    </w:p>
    <w:p w14:paraId="2AD6D744" w14:textId="77777777" w:rsidR="007B2477" w:rsidRPr="008B1C02" w:rsidRDefault="007B2477" w:rsidP="007B2477">
      <w:pPr>
        <w:pStyle w:val="PL"/>
      </w:pPr>
      <w:r w:rsidRPr="008B1C02">
        <w:t xml:space="preserve">        '400':</w:t>
      </w:r>
    </w:p>
    <w:p w14:paraId="0F0D03E7" w14:textId="77777777" w:rsidR="007B2477" w:rsidRPr="008B1C02" w:rsidRDefault="007B2477" w:rsidP="007B2477">
      <w:pPr>
        <w:pStyle w:val="PL"/>
      </w:pPr>
      <w:r w:rsidRPr="008B1C02">
        <w:t xml:space="preserve">          $ref: 'TS29122_CommonData.yaml#/components/responses/400'</w:t>
      </w:r>
    </w:p>
    <w:p w14:paraId="015B713D" w14:textId="77777777" w:rsidR="007B2477" w:rsidRPr="008B1C02" w:rsidRDefault="007B2477" w:rsidP="007B2477">
      <w:pPr>
        <w:pStyle w:val="PL"/>
      </w:pPr>
      <w:r w:rsidRPr="008B1C02">
        <w:t xml:space="preserve">        '401':</w:t>
      </w:r>
    </w:p>
    <w:p w14:paraId="2C13ED1B" w14:textId="77777777" w:rsidR="007B2477" w:rsidRPr="008B1C02" w:rsidRDefault="007B2477" w:rsidP="007B2477">
      <w:pPr>
        <w:pStyle w:val="PL"/>
      </w:pPr>
      <w:r w:rsidRPr="008B1C02">
        <w:t xml:space="preserve">          $ref: 'TS29122_CommonData.yaml#/components/responses/401'</w:t>
      </w:r>
    </w:p>
    <w:p w14:paraId="137BE447" w14:textId="77777777" w:rsidR="007B2477" w:rsidRPr="008B1C02" w:rsidRDefault="007B2477" w:rsidP="007B2477">
      <w:pPr>
        <w:pStyle w:val="PL"/>
      </w:pPr>
      <w:r w:rsidRPr="008B1C02">
        <w:t xml:space="preserve">        '403':</w:t>
      </w:r>
    </w:p>
    <w:p w14:paraId="12F13101" w14:textId="77777777" w:rsidR="007B2477" w:rsidRPr="008B1C02" w:rsidRDefault="007B2477" w:rsidP="007B2477">
      <w:pPr>
        <w:pStyle w:val="PL"/>
      </w:pPr>
      <w:r w:rsidRPr="008B1C02">
        <w:t xml:space="preserve">          $ref: 'TS29122_CommonData.yaml#/components/responses/403'</w:t>
      </w:r>
    </w:p>
    <w:p w14:paraId="49F1ADD8" w14:textId="77777777" w:rsidR="007B2477" w:rsidRPr="008B1C02" w:rsidRDefault="007B2477" w:rsidP="007B2477">
      <w:pPr>
        <w:pStyle w:val="PL"/>
      </w:pPr>
      <w:r w:rsidRPr="008B1C02">
        <w:t xml:space="preserve">        '404':</w:t>
      </w:r>
    </w:p>
    <w:p w14:paraId="57A71BAF" w14:textId="77777777" w:rsidR="007B2477" w:rsidRPr="008B1C02" w:rsidRDefault="007B2477" w:rsidP="007B2477">
      <w:pPr>
        <w:pStyle w:val="PL"/>
      </w:pPr>
      <w:r w:rsidRPr="008B1C02">
        <w:t xml:space="preserve">          $ref: 'TS29122_CommonData.yaml#/components/responses/404'</w:t>
      </w:r>
    </w:p>
    <w:p w14:paraId="40DDF36C" w14:textId="77777777" w:rsidR="007B2477" w:rsidRPr="008B1C02" w:rsidRDefault="007B2477" w:rsidP="007B2477">
      <w:pPr>
        <w:pStyle w:val="PL"/>
      </w:pPr>
      <w:r w:rsidRPr="008B1C02">
        <w:t xml:space="preserve">        '406':</w:t>
      </w:r>
    </w:p>
    <w:p w14:paraId="1DD050D3" w14:textId="77777777" w:rsidR="007B2477" w:rsidRPr="008B1C02" w:rsidRDefault="007B2477" w:rsidP="007B2477">
      <w:pPr>
        <w:pStyle w:val="PL"/>
      </w:pPr>
      <w:r w:rsidRPr="008B1C02">
        <w:t xml:space="preserve">          $ref: 'TS29122_CommonData.yaml#/components/responses/406'</w:t>
      </w:r>
    </w:p>
    <w:p w14:paraId="5BB97948" w14:textId="77777777" w:rsidR="007B2477" w:rsidRPr="008B1C02" w:rsidRDefault="007B2477" w:rsidP="007B2477">
      <w:pPr>
        <w:pStyle w:val="PL"/>
      </w:pPr>
      <w:r w:rsidRPr="008B1C02">
        <w:t xml:space="preserve">        '429':</w:t>
      </w:r>
    </w:p>
    <w:p w14:paraId="756E95B2" w14:textId="77777777" w:rsidR="007B2477" w:rsidRPr="008B1C02" w:rsidRDefault="007B2477" w:rsidP="007B2477">
      <w:pPr>
        <w:pStyle w:val="PL"/>
      </w:pPr>
      <w:r w:rsidRPr="008B1C02">
        <w:t xml:space="preserve">          $ref: 'TS29122_CommonData.yaml#/components/responses/429'</w:t>
      </w:r>
    </w:p>
    <w:p w14:paraId="2E71C600" w14:textId="77777777" w:rsidR="007B2477" w:rsidRPr="008B1C02" w:rsidRDefault="007B2477" w:rsidP="007B2477">
      <w:pPr>
        <w:pStyle w:val="PL"/>
      </w:pPr>
      <w:r w:rsidRPr="008B1C02">
        <w:t xml:space="preserve">        '500':</w:t>
      </w:r>
    </w:p>
    <w:p w14:paraId="5DC5BD0C" w14:textId="77777777" w:rsidR="007B2477" w:rsidRPr="008B1C02" w:rsidRDefault="007B2477" w:rsidP="007B2477">
      <w:pPr>
        <w:pStyle w:val="PL"/>
      </w:pPr>
      <w:r w:rsidRPr="008B1C02">
        <w:t xml:space="preserve">          $ref: 'TS29122_CommonData.yaml#/components/responses/500'</w:t>
      </w:r>
    </w:p>
    <w:p w14:paraId="05F26767" w14:textId="77777777" w:rsidR="007B2477" w:rsidRPr="008B1C02" w:rsidRDefault="007B2477" w:rsidP="007B2477">
      <w:pPr>
        <w:pStyle w:val="PL"/>
      </w:pPr>
      <w:r w:rsidRPr="008B1C02">
        <w:t xml:space="preserve">        '503':</w:t>
      </w:r>
    </w:p>
    <w:p w14:paraId="3F759F6D" w14:textId="77777777" w:rsidR="007B2477" w:rsidRPr="008B1C02" w:rsidRDefault="007B2477" w:rsidP="007B2477">
      <w:pPr>
        <w:pStyle w:val="PL"/>
      </w:pPr>
      <w:r w:rsidRPr="008B1C02">
        <w:t xml:space="preserve">          $ref: 'TS29122_CommonData.yaml#/components/responses/503'</w:t>
      </w:r>
    </w:p>
    <w:p w14:paraId="1E71FD9A" w14:textId="77777777" w:rsidR="007B2477" w:rsidRPr="008B1C02" w:rsidRDefault="007B2477" w:rsidP="007B2477">
      <w:pPr>
        <w:pStyle w:val="PL"/>
      </w:pPr>
      <w:r w:rsidRPr="008B1C02">
        <w:t xml:space="preserve">        default:</w:t>
      </w:r>
    </w:p>
    <w:p w14:paraId="161AD118" w14:textId="77777777" w:rsidR="007B2477" w:rsidRPr="008B1C02" w:rsidRDefault="007B2477" w:rsidP="007B2477">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5455ED8F" w:rsidR="00FF6EF4" w:rsidRDefault="00FF6EF4" w:rsidP="00FF6EF4">
      <w:pPr>
        <w:pStyle w:val="PL"/>
      </w:pPr>
      <w:r>
        <w:t xml:space="preserve">      summary: </w:t>
      </w:r>
      <w:r w:rsidR="007B2477" w:rsidRPr="008B1C02">
        <w:t xml:space="preserve">Request to </w:t>
      </w:r>
      <w:r w:rsidR="007B2477">
        <w:t>u</w:t>
      </w:r>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7F8779E3" w:rsidR="00FF6EF4" w:rsidRDefault="00FF6EF4" w:rsidP="00FF6EF4">
      <w:pPr>
        <w:pStyle w:val="PL"/>
      </w:pPr>
      <w:r>
        <w:t xml:space="preserve">              $ref: '#/components/schemas/</w:t>
      </w:r>
      <w:r w:rsidR="007B2477">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606F3EEC" w:rsidR="00FF6EF4" w:rsidRDefault="00FF6EF4" w:rsidP="00FF6EF4">
      <w:pPr>
        <w:pStyle w:val="PL"/>
      </w:pPr>
      <w:r>
        <w:t xml:space="preserve">            </w:t>
      </w:r>
      <w:r w:rsidR="007B2477">
        <w:t xml:space="preserve">OK. </w:t>
      </w:r>
      <w:r>
        <w:t xml:space="preserve">The Individual </w:t>
      </w:r>
      <w:r w:rsidRPr="00447F50">
        <w:t xml:space="preserve">UAV Flight Assistance </w:t>
      </w:r>
      <w:r>
        <w:rPr>
          <w:lang w:eastAsia="zh-CN"/>
        </w:rPr>
        <w:t>C</w:t>
      </w:r>
      <w:r>
        <w:t xml:space="preserve">onfiguration resource </w:t>
      </w:r>
      <w:r w:rsidR="007B2477">
        <w:t>i</w:t>
      </w:r>
      <w:r>
        <w:t>s successfully</w:t>
      </w:r>
    </w:p>
    <w:p w14:paraId="68AEB7C7" w14:textId="26CDC358" w:rsidR="00FF6EF4" w:rsidRDefault="00FF6EF4" w:rsidP="00FF6EF4">
      <w:pPr>
        <w:pStyle w:val="PL"/>
      </w:pPr>
      <w:r>
        <w:t xml:space="preserve">            </w:t>
      </w:r>
      <w:r w:rsidR="007B2477">
        <w:t xml:space="preserve">updated </w:t>
      </w:r>
      <w:r>
        <w:t>and a representation of th</w:t>
      </w:r>
      <w:r w:rsidR="007B2477">
        <w:t>e</w:t>
      </w:r>
      <w:r>
        <w:t xml:space="preserve"> </w:t>
      </w:r>
      <w:r w:rsidR="007B2477">
        <w:t xml:space="preserve">updated </w:t>
      </w:r>
      <w:r>
        <w:t>resource is returned</w:t>
      </w:r>
      <w:r w:rsidR="007B2477">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3ECBD81E" w:rsidR="00FF6EF4" w:rsidRDefault="00FF6EF4" w:rsidP="00FF6EF4">
      <w:pPr>
        <w:pStyle w:val="PL"/>
      </w:pPr>
      <w:r>
        <w:t xml:space="preserve">                $ref: '#/components/schemas/</w:t>
      </w:r>
      <w:r w:rsidR="007B2477">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57D3001F" w:rsidR="007B2477" w:rsidRDefault="00FF6EF4" w:rsidP="007B2477">
      <w:pPr>
        <w:pStyle w:val="PL"/>
      </w:pPr>
      <w:r>
        <w:t xml:space="preserve">            </w:t>
      </w:r>
      <w:r w:rsidR="007B2477">
        <w:t xml:space="preserve">No Content. </w:t>
      </w:r>
      <w:r>
        <w:t xml:space="preserve">The Individual </w:t>
      </w:r>
      <w:r w:rsidRPr="00447F50">
        <w:t xml:space="preserve">UAV Flight Assistance </w:t>
      </w:r>
      <w:r>
        <w:rPr>
          <w:lang w:eastAsia="zh-CN"/>
        </w:rPr>
        <w:t>C</w:t>
      </w:r>
      <w:r>
        <w:t xml:space="preserve">onfiguration resource </w:t>
      </w:r>
      <w:r w:rsidR="007B2477">
        <w:t>i</w:t>
      </w:r>
      <w:r>
        <w:t>s successfully</w:t>
      </w:r>
    </w:p>
    <w:p w14:paraId="221EF767" w14:textId="5C5630ED" w:rsidR="00FF6EF4" w:rsidRDefault="007B2477" w:rsidP="007B2477">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pPr>
    </w:p>
    <w:p w14:paraId="34F729B7" w14:textId="77777777" w:rsidR="007B2477" w:rsidRPr="008B1C02" w:rsidRDefault="007B2477" w:rsidP="007B2477">
      <w:pPr>
        <w:pStyle w:val="PL"/>
      </w:pPr>
      <w:r w:rsidRPr="008B1C02">
        <w:t xml:space="preserve">    patch:</w:t>
      </w:r>
    </w:p>
    <w:p w14:paraId="09081D3D" w14:textId="77777777" w:rsidR="007B2477" w:rsidRPr="008B1C02" w:rsidRDefault="007B2477" w:rsidP="007B2477">
      <w:pPr>
        <w:pStyle w:val="PL"/>
      </w:pPr>
      <w:r w:rsidRPr="008B1C02">
        <w:lastRenderedPageBreak/>
        <w:t xml:space="preserve">      summary: Request the modification of an existing Individual </w:t>
      </w:r>
      <w:r>
        <w:t>UAV Flight Assistance Configuration</w:t>
      </w:r>
      <w:r w:rsidRPr="008B1C02">
        <w:t xml:space="preserve"> resource.</w:t>
      </w:r>
    </w:p>
    <w:p w14:paraId="175652C7" w14:textId="77777777" w:rsidR="007B2477" w:rsidRPr="008B1C02" w:rsidRDefault="007B2477" w:rsidP="007B2477">
      <w:pPr>
        <w:pStyle w:val="PL"/>
      </w:pPr>
      <w:r w:rsidRPr="008B1C02">
        <w:t xml:space="preserve">      tags:</w:t>
      </w:r>
    </w:p>
    <w:p w14:paraId="65B256CF" w14:textId="77777777" w:rsidR="007B2477" w:rsidRPr="008B1C02" w:rsidRDefault="007B2477" w:rsidP="007B2477">
      <w:pPr>
        <w:pStyle w:val="PL"/>
      </w:pPr>
      <w:r w:rsidRPr="008B1C02">
        <w:t xml:space="preserve">        - Individual </w:t>
      </w:r>
      <w:r>
        <w:t>Group</w:t>
      </w:r>
      <w:r w:rsidRPr="008B1C02">
        <w:t xml:space="preserve"> Parameters Provisioning</w:t>
      </w:r>
      <w:r>
        <w:t xml:space="preserve"> (Document)</w:t>
      </w:r>
    </w:p>
    <w:p w14:paraId="05B93E16" w14:textId="77777777" w:rsidR="007B2477" w:rsidRPr="008B1C02" w:rsidRDefault="007B2477" w:rsidP="007B2477">
      <w:pPr>
        <w:pStyle w:val="PL"/>
      </w:pPr>
      <w:r w:rsidRPr="008B1C02">
        <w:t xml:space="preserve">      operationId: </w:t>
      </w:r>
      <w:r>
        <w:t>ModifyUavFlightAssistConfig</w:t>
      </w:r>
    </w:p>
    <w:p w14:paraId="2E8F8146" w14:textId="77777777" w:rsidR="007B2477" w:rsidRPr="008B1C02" w:rsidRDefault="007B2477" w:rsidP="007B2477">
      <w:pPr>
        <w:pStyle w:val="PL"/>
      </w:pPr>
      <w:r w:rsidRPr="008B1C02">
        <w:t xml:space="preserve">      requestBody:</w:t>
      </w:r>
    </w:p>
    <w:p w14:paraId="525F2582" w14:textId="77777777" w:rsidR="007B2477" w:rsidRPr="008B1C02" w:rsidRDefault="007B2477" w:rsidP="007B2477">
      <w:pPr>
        <w:pStyle w:val="PL"/>
      </w:pPr>
      <w:r w:rsidRPr="008B1C02">
        <w:t xml:space="preserve">        description: &gt;</w:t>
      </w:r>
    </w:p>
    <w:p w14:paraId="272EC638" w14:textId="77777777" w:rsidR="007B2477" w:rsidRDefault="007B2477" w:rsidP="007B2477">
      <w:pPr>
        <w:pStyle w:val="PL"/>
      </w:pPr>
      <w:r w:rsidRPr="008B1C02">
        <w:t xml:space="preserve">          Contains the parameters to request the modification of the Individual </w:t>
      </w:r>
      <w:r>
        <w:t>UAV Flight</w:t>
      </w:r>
    </w:p>
    <w:p w14:paraId="48770B97" w14:textId="77777777" w:rsidR="007B2477" w:rsidRPr="008B1C02" w:rsidRDefault="007B2477" w:rsidP="007B2477">
      <w:pPr>
        <w:pStyle w:val="PL"/>
      </w:pPr>
      <w:r>
        <w:t xml:space="preserve">          Assistance Configuration</w:t>
      </w:r>
      <w:r w:rsidRPr="008B1C02">
        <w:t xml:space="preserve"> resource.</w:t>
      </w:r>
    </w:p>
    <w:p w14:paraId="1A047101" w14:textId="77777777" w:rsidR="007B2477" w:rsidRPr="008B1C02" w:rsidRDefault="007B2477" w:rsidP="007B2477">
      <w:pPr>
        <w:pStyle w:val="PL"/>
      </w:pPr>
      <w:r w:rsidRPr="008B1C02">
        <w:t xml:space="preserve">        required: true</w:t>
      </w:r>
    </w:p>
    <w:p w14:paraId="37700257" w14:textId="77777777" w:rsidR="007B2477" w:rsidRPr="008B1C02" w:rsidRDefault="007B2477" w:rsidP="007B2477">
      <w:pPr>
        <w:pStyle w:val="PL"/>
      </w:pPr>
      <w:r w:rsidRPr="008B1C02">
        <w:t xml:space="preserve">        content:</w:t>
      </w:r>
    </w:p>
    <w:p w14:paraId="5F168850" w14:textId="77777777" w:rsidR="007B2477" w:rsidRPr="008B1C02" w:rsidRDefault="007B2477" w:rsidP="007B2477">
      <w:pPr>
        <w:pStyle w:val="PL"/>
      </w:pPr>
      <w:r w:rsidRPr="008B1C02">
        <w:t xml:space="preserve">          application/merge-patch+json:</w:t>
      </w:r>
    </w:p>
    <w:p w14:paraId="7E78548D" w14:textId="77777777" w:rsidR="007B2477" w:rsidRPr="008B1C02" w:rsidRDefault="007B2477" w:rsidP="007B2477">
      <w:pPr>
        <w:pStyle w:val="PL"/>
      </w:pPr>
      <w:r w:rsidRPr="008B1C02">
        <w:t xml:space="preserve">            schema:</w:t>
      </w:r>
    </w:p>
    <w:p w14:paraId="6950B036" w14:textId="77777777" w:rsidR="007B2477" w:rsidRPr="008B1C02" w:rsidRDefault="007B2477" w:rsidP="007B2477">
      <w:pPr>
        <w:pStyle w:val="PL"/>
      </w:pPr>
      <w:r w:rsidRPr="008B1C02">
        <w:t xml:space="preserve">              $ref: '#/components/schemas/</w:t>
      </w:r>
      <w:r>
        <w:t>UavFlightAssistance</w:t>
      </w:r>
      <w:r w:rsidRPr="008B1C02">
        <w:rPr>
          <w:lang w:val="en-US"/>
        </w:rPr>
        <w:t>Patch'</w:t>
      </w:r>
    </w:p>
    <w:p w14:paraId="578505B8" w14:textId="77777777" w:rsidR="007B2477" w:rsidRPr="008B1C02" w:rsidRDefault="007B2477" w:rsidP="007B2477">
      <w:pPr>
        <w:pStyle w:val="PL"/>
      </w:pPr>
      <w:r w:rsidRPr="008B1C02">
        <w:t xml:space="preserve">      responses:</w:t>
      </w:r>
    </w:p>
    <w:p w14:paraId="25395896" w14:textId="77777777" w:rsidR="007B2477" w:rsidRPr="008B1C02" w:rsidRDefault="007B2477" w:rsidP="007B2477">
      <w:pPr>
        <w:pStyle w:val="PL"/>
      </w:pPr>
      <w:r w:rsidRPr="008B1C02">
        <w:t xml:space="preserve">        '200':</w:t>
      </w:r>
    </w:p>
    <w:p w14:paraId="240825D2" w14:textId="77777777" w:rsidR="007B2477" w:rsidRPr="008B1C02" w:rsidRDefault="007B2477" w:rsidP="007B2477">
      <w:pPr>
        <w:pStyle w:val="PL"/>
      </w:pPr>
      <w:r w:rsidRPr="008B1C02">
        <w:t xml:space="preserve">          description: &gt;</w:t>
      </w:r>
    </w:p>
    <w:p w14:paraId="679FAD06" w14:textId="77777777" w:rsidR="007B2477" w:rsidRPr="008B1C02" w:rsidRDefault="007B2477" w:rsidP="007B2477">
      <w:pPr>
        <w:pStyle w:val="PL"/>
      </w:pPr>
      <w:r w:rsidRPr="008B1C02">
        <w:t xml:space="preserve">            OK. The Individual </w:t>
      </w:r>
      <w:r>
        <w:t>UAV Flight Assistance Configuration</w:t>
      </w:r>
      <w:r w:rsidRPr="008B1C02">
        <w:t xml:space="preserve"> resource is successfully modified</w:t>
      </w:r>
    </w:p>
    <w:p w14:paraId="73BDA0CF" w14:textId="77777777" w:rsidR="007B2477" w:rsidRPr="008B1C02" w:rsidRDefault="007B2477" w:rsidP="007B2477">
      <w:pPr>
        <w:pStyle w:val="PL"/>
      </w:pPr>
      <w:r w:rsidRPr="008B1C02">
        <w:t xml:space="preserve">            </w:t>
      </w:r>
      <w:r>
        <w:t xml:space="preserve">and a </w:t>
      </w:r>
      <w:r w:rsidRPr="008B1C02">
        <w:t>representation of the updated resource is returned in the response body.</w:t>
      </w:r>
    </w:p>
    <w:p w14:paraId="4CCF190A" w14:textId="77777777" w:rsidR="007B2477" w:rsidRPr="008B1C02" w:rsidRDefault="007B2477" w:rsidP="007B2477">
      <w:pPr>
        <w:pStyle w:val="PL"/>
      </w:pPr>
      <w:r w:rsidRPr="008B1C02">
        <w:t xml:space="preserve">          content:</w:t>
      </w:r>
    </w:p>
    <w:p w14:paraId="40006794" w14:textId="77777777" w:rsidR="007B2477" w:rsidRPr="008B1C02" w:rsidRDefault="007B2477" w:rsidP="007B2477">
      <w:pPr>
        <w:pStyle w:val="PL"/>
      </w:pPr>
      <w:r w:rsidRPr="008B1C02">
        <w:t xml:space="preserve">            application/json:</w:t>
      </w:r>
    </w:p>
    <w:p w14:paraId="6A927586" w14:textId="77777777" w:rsidR="007B2477" w:rsidRPr="008B1C02" w:rsidRDefault="007B2477" w:rsidP="007B2477">
      <w:pPr>
        <w:pStyle w:val="PL"/>
      </w:pPr>
      <w:r w:rsidRPr="008B1C02">
        <w:t xml:space="preserve">              schema:</w:t>
      </w:r>
    </w:p>
    <w:p w14:paraId="0FB390F1" w14:textId="77777777" w:rsidR="007B2477" w:rsidRPr="008B1C02" w:rsidRDefault="007B2477" w:rsidP="007B2477">
      <w:pPr>
        <w:pStyle w:val="PL"/>
      </w:pPr>
      <w:r w:rsidRPr="008B1C02">
        <w:t xml:space="preserve">                $ref: '#/components/schemas/</w:t>
      </w:r>
      <w:r>
        <w:t>UavFlightAssistance</w:t>
      </w:r>
      <w:r w:rsidRPr="008B1C02">
        <w:rPr>
          <w:lang w:val="en-US"/>
        </w:rPr>
        <w:t>'</w:t>
      </w:r>
    </w:p>
    <w:p w14:paraId="76CC194E" w14:textId="77777777" w:rsidR="007B2477" w:rsidRPr="008B1C02" w:rsidRDefault="007B2477" w:rsidP="007B2477">
      <w:pPr>
        <w:pStyle w:val="PL"/>
      </w:pPr>
      <w:r w:rsidRPr="008B1C02">
        <w:t xml:space="preserve">        '204':</w:t>
      </w:r>
    </w:p>
    <w:p w14:paraId="0EF3C88A" w14:textId="77777777" w:rsidR="007B2477" w:rsidRPr="008B1C02" w:rsidRDefault="007B2477" w:rsidP="007B2477">
      <w:pPr>
        <w:pStyle w:val="PL"/>
      </w:pPr>
      <w:r w:rsidRPr="008B1C02">
        <w:t xml:space="preserve">          description: &gt;</w:t>
      </w:r>
    </w:p>
    <w:p w14:paraId="39610BB5" w14:textId="77777777" w:rsidR="007B2477" w:rsidRPr="008B1C02" w:rsidRDefault="007B2477" w:rsidP="007B2477">
      <w:pPr>
        <w:pStyle w:val="PL"/>
      </w:pPr>
      <w:r w:rsidRPr="008B1C02">
        <w:t xml:space="preserve">            No Content. The Individual </w:t>
      </w:r>
      <w:r>
        <w:t>UAV Flight Assistance Configuration</w:t>
      </w:r>
      <w:r w:rsidRPr="008B1C02">
        <w:t xml:space="preserve"> resource is successfully</w:t>
      </w:r>
    </w:p>
    <w:p w14:paraId="5B0AF3B9" w14:textId="77777777" w:rsidR="007B2477" w:rsidRPr="008B1C02" w:rsidRDefault="007B2477" w:rsidP="007B2477">
      <w:pPr>
        <w:pStyle w:val="PL"/>
      </w:pPr>
      <w:r w:rsidRPr="008B1C02">
        <w:t xml:space="preserve">            </w:t>
      </w:r>
      <w:r>
        <w:t>m</w:t>
      </w:r>
      <w:r w:rsidRPr="008B1C02">
        <w:t>odified</w:t>
      </w:r>
      <w:r>
        <w:t xml:space="preserve"> and no content is returned in the response body</w:t>
      </w:r>
      <w:r w:rsidRPr="008B1C02">
        <w:t>.</w:t>
      </w:r>
    </w:p>
    <w:p w14:paraId="4E34D94C" w14:textId="77777777" w:rsidR="007B2477" w:rsidRPr="008B1C02" w:rsidRDefault="007B2477" w:rsidP="007B2477">
      <w:pPr>
        <w:pStyle w:val="PL"/>
      </w:pPr>
      <w:r w:rsidRPr="008B1C02">
        <w:t xml:space="preserve">        '307':</w:t>
      </w:r>
    </w:p>
    <w:p w14:paraId="5C811153" w14:textId="77777777" w:rsidR="007B2477" w:rsidRPr="008B1C02" w:rsidRDefault="007B2477" w:rsidP="007B2477">
      <w:pPr>
        <w:pStyle w:val="PL"/>
      </w:pPr>
      <w:r w:rsidRPr="008B1C02">
        <w:t xml:space="preserve">          $ref: 'TS29122_CommonData.yaml#/components/responses/307'</w:t>
      </w:r>
    </w:p>
    <w:p w14:paraId="5E827963" w14:textId="77777777" w:rsidR="007B2477" w:rsidRPr="008B1C02" w:rsidRDefault="007B2477" w:rsidP="007B2477">
      <w:pPr>
        <w:pStyle w:val="PL"/>
      </w:pPr>
      <w:r w:rsidRPr="008B1C02">
        <w:t xml:space="preserve">        '308':</w:t>
      </w:r>
    </w:p>
    <w:p w14:paraId="4E77BBCE" w14:textId="77777777" w:rsidR="007B2477" w:rsidRPr="008B1C02" w:rsidRDefault="007B2477" w:rsidP="007B2477">
      <w:pPr>
        <w:pStyle w:val="PL"/>
      </w:pPr>
      <w:r w:rsidRPr="008B1C02">
        <w:t xml:space="preserve">          $ref: 'TS29122_CommonData.yaml#/components/responses/308'</w:t>
      </w:r>
    </w:p>
    <w:p w14:paraId="626CBCCE" w14:textId="77777777" w:rsidR="007B2477" w:rsidRPr="008B1C02" w:rsidRDefault="007B2477" w:rsidP="007B2477">
      <w:pPr>
        <w:pStyle w:val="PL"/>
      </w:pPr>
      <w:r w:rsidRPr="008B1C02">
        <w:t xml:space="preserve">        '400':</w:t>
      </w:r>
    </w:p>
    <w:p w14:paraId="0094050E" w14:textId="77777777" w:rsidR="007B2477" w:rsidRPr="008B1C02" w:rsidRDefault="007B2477" w:rsidP="007B2477">
      <w:pPr>
        <w:pStyle w:val="PL"/>
      </w:pPr>
      <w:r w:rsidRPr="008B1C02">
        <w:t xml:space="preserve">          $ref: 'TS29122_CommonData.yaml#/components/responses/400'</w:t>
      </w:r>
    </w:p>
    <w:p w14:paraId="499291DF" w14:textId="77777777" w:rsidR="007B2477" w:rsidRPr="008B1C02" w:rsidRDefault="007B2477" w:rsidP="007B2477">
      <w:pPr>
        <w:pStyle w:val="PL"/>
      </w:pPr>
      <w:r w:rsidRPr="008B1C02">
        <w:t xml:space="preserve">        '401':</w:t>
      </w:r>
    </w:p>
    <w:p w14:paraId="16F3032A" w14:textId="77777777" w:rsidR="007B2477" w:rsidRPr="008B1C02" w:rsidRDefault="007B2477" w:rsidP="007B2477">
      <w:pPr>
        <w:pStyle w:val="PL"/>
      </w:pPr>
      <w:r w:rsidRPr="008B1C02">
        <w:t xml:space="preserve">          $ref: 'TS29122_CommonData.yaml#/components/responses/401'</w:t>
      </w:r>
    </w:p>
    <w:p w14:paraId="03CD1776" w14:textId="77777777" w:rsidR="007B2477" w:rsidRPr="008B1C02" w:rsidRDefault="007B2477" w:rsidP="007B2477">
      <w:pPr>
        <w:pStyle w:val="PL"/>
      </w:pPr>
      <w:r w:rsidRPr="008B1C02">
        <w:t xml:space="preserve">        '403':</w:t>
      </w:r>
    </w:p>
    <w:p w14:paraId="6E09BBFE" w14:textId="77777777" w:rsidR="007B2477" w:rsidRPr="008B1C02" w:rsidRDefault="007B2477" w:rsidP="007B2477">
      <w:pPr>
        <w:pStyle w:val="PL"/>
      </w:pPr>
      <w:r w:rsidRPr="008B1C02">
        <w:t xml:space="preserve">          $ref: 'TS29122_CommonData.yaml#/components/responses/403'</w:t>
      </w:r>
    </w:p>
    <w:p w14:paraId="067DECF9" w14:textId="77777777" w:rsidR="007B2477" w:rsidRPr="008B1C02" w:rsidRDefault="007B2477" w:rsidP="007B2477">
      <w:pPr>
        <w:pStyle w:val="PL"/>
      </w:pPr>
      <w:r w:rsidRPr="008B1C02">
        <w:t xml:space="preserve">        '404':</w:t>
      </w:r>
    </w:p>
    <w:p w14:paraId="27F8BCF0" w14:textId="77777777" w:rsidR="007B2477" w:rsidRPr="008B1C02" w:rsidRDefault="007B2477" w:rsidP="007B2477">
      <w:pPr>
        <w:pStyle w:val="PL"/>
      </w:pPr>
      <w:r w:rsidRPr="008B1C02">
        <w:t xml:space="preserve">          $ref: 'TS29122_CommonData.yaml#/components/responses/404'</w:t>
      </w:r>
    </w:p>
    <w:p w14:paraId="0C750AAC" w14:textId="77777777" w:rsidR="007B2477" w:rsidRPr="008B1C02" w:rsidRDefault="007B2477" w:rsidP="007B2477">
      <w:pPr>
        <w:pStyle w:val="PL"/>
      </w:pPr>
      <w:r w:rsidRPr="008B1C02">
        <w:t xml:space="preserve">        '411':</w:t>
      </w:r>
    </w:p>
    <w:p w14:paraId="012726E7" w14:textId="77777777" w:rsidR="007B2477" w:rsidRPr="008B1C02" w:rsidRDefault="007B2477" w:rsidP="007B2477">
      <w:pPr>
        <w:pStyle w:val="PL"/>
      </w:pPr>
      <w:r w:rsidRPr="008B1C02">
        <w:t xml:space="preserve">          $ref: 'TS29122_CommonData.yaml#/components/responses/411'</w:t>
      </w:r>
    </w:p>
    <w:p w14:paraId="560C2B28" w14:textId="77777777" w:rsidR="007B2477" w:rsidRPr="008B1C02" w:rsidRDefault="007B2477" w:rsidP="007B2477">
      <w:pPr>
        <w:pStyle w:val="PL"/>
      </w:pPr>
      <w:r w:rsidRPr="008B1C02">
        <w:t xml:space="preserve">        '413':</w:t>
      </w:r>
    </w:p>
    <w:p w14:paraId="2BE08310" w14:textId="77777777" w:rsidR="007B2477" w:rsidRPr="008B1C02" w:rsidRDefault="007B2477" w:rsidP="007B2477">
      <w:pPr>
        <w:pStyle w:val="PL"/>
      </w:pPr>
      <w:r w:rsidRPr="008B1C02">
        <w:t xml:space="preserve">          $ref: 'TS29122_CommonData.yaml#/components/responses/413'</w:t>
      </w:r>
    </w:p>
    <w:p w14:paraId="5F10C079" w14:textId="77777777" w:rsidR="007B2477" w:rsidRPr="008B1C02" w:rsidRDefault="007B2477" w:rsidP="007B2477">
      <w:pPr>
        <w:pStyle w:val="PL"/>
      </w:pPr>
      <w:r w:rsidRPr="008B1C02">
        <w:t xml:space="preserve">        '415':</w:t>
      </w:r>
    </w:p>
    <w:p w14:paraId="20B4BC9F" w14:textId="77777777" w:rsidR="007B2477" w:rsidRPr="008B1C02" w:rsidRDefault="007B2477" w:rsidP="007B2477">
      <w:pPr>
        <w:pStyle w:val="PL"/>
      </w:pPr>
      <w:r w:rsidRPr="008B1C02">
        <w:t xml:space="preserve">          $ref: 'TS29122_CommonData.yaml#/components/responses/415'</w:t>
      </w:r>
    </w:p>
    <w:p w14:paraId="50B4F15C" w14:textId="77777777" w:rsidR="007B2477" w:rsidRPr="008B1C02" w:rsidRDefault="007B2477" w:rsidP="007B2477">
      <w:pPr>
        <w:pStyle w:val="PL"/>
      </w:pPr>
      <w:r w:rsidRPr="008B1C02">
        <w:t xml:space="preserve">        '429':</w:t>
      </w:r>
    </w:p>
    <w:p w14:paraId="489C28D8" w14:textId="77777777" w:rsidR="007B2477" w:rsidRPr="008B1C02" w:rsidRDefault="007B2477" w:rsidP="007B2477">
      <w:pPr>
        <w:pStyle w:val="PL"/>
      </w:pPr>
      <w:r w:rsidRPr="008B1C02">
        <w:t xml:space="preserve">          $ref: 'TS29122_CommonData.yaml#/components/responses/429'</w:t>
      </w:r>
    </w:p>
    <w:p w14:paraId="29D7B8D1" w14:textId="77777777" w:rsidR="007B2477" w:rsidRPr="008B1C02" w:rsidRDefault="007B2477" w:rsidP="007B2477">
      <w:pPr>
        <w:pStyle w:val="PL"/>
      </w:pPr>
      <w:r w:rsidRPr="008B1C02">
        <w:t xml:space="preserve">        '500':</w:t>
      </w:r>
    </w:p>
    <w:p w14:paraId="53D9F54E" w14:textId="77777777" w:rsidR="007B2477" w:rsidRPr="008B1C02" w:rsidRDefault="007B2477" w:rsidP="007B2477">
      <w:pPr>
        <w:pStyle w:val="PL"/>
      </w:pPr>
      <w:r w:rsidRPr="008B1C02">
        <w:t xml:space="preserve">          $ref: 'TS29122_CommonData.yaml#/components/responses/500'</w:t>
      </w:r>
    </w:p>
    <w:p w14:paraId="6BA480D5" w14:textId="77777777" w:rsidR="007B2477" w:rsidRPr="008B1C02" w:rsidRDefault="007B2477" w:rsidP="007B2477">
      <w:pPr>
        <w:pStyle w:val="PL"/>
      </w:pPr>
      <w:r w:rsidRPr="008B1C02">
        <w:t xml:space="preserve">        '503':</w:t>
      </w:r>
    </w:p>
    <w:p w14:paraId="20EF60DE" w14:textId="77777777" w:rsidR="007B2477" w:rsidRPr="008B1C02" w:rsidRDefault="007B2477" w:rsidP="007B2477">
      <w:pPr>
        <w:pStyle w:val="PL"/>
      </w:pPr>
      <w:r w:rsidRPr="008B1C02">
        <w:t xml:space="preserve">          $ref: 'TS29122_CommonData.yaml#/components/responses/503'</w:t>
      </w:r>
    </w:p>
    <w:p w14:paraId="1A63F74C" w14:textId="77777777" w:rsidR="007B2477" w:rsidRPr="008B1C02" w:rsidRDefault="007B2477" w:rsidP="007B2477">
      <w:pPr>
        <w:pStyle w:val="PL"/>
      </w:pPr>
      <w:r w:rsidRPr="008B1C02">
        <w:t xml:space="preserve">        default:</w:t>
      </w:r>
    </w:p>
    <w:p w14:paraId="0812DF80" w14:textId="77777777" w:rsidR="007B2477" w:rsidRPr="008B1C02" w:rsidRDefault="007B2477" w:rsidP="007B2477">
      <w:pPr>
        <w:pStyle w:val="PL"/>
      </w:pPr>
      <w:r w:rsidRPr="008B1C02">
        <w:t xml:space="preserve">          $ref: 'TS29122_CommonData.yaml#/components/responses/default'</w:t>
      </w:r>
    </w:p>
    <w:p w14:paraId="5714F083" w14:textId="77777777" w:rsidR="007B2477" w:rsidRDefault="007B2477" w:rsidP="007B2477">
      <w:pPr>
        <w:pStyle w:val="PL"/>
      </w:pPr>
    </w:p>
    <w:p w14:paraId="595BC893" w14:textId="77777777" w:rsidR="007B2477" w:rsidRDefault="007B2477" w:rsidP="007B2477">
      <w:pPr>
        <w:pStyle w:val="PL"/>
      </w:pPr>
      <w:r>
        <w:t xml:space="preserve">    delete:</w:t>
      </w:r>
    </w:p>
    <w:p w14:paraId="312A9A54" w14:textId="77777777" w:rsidR="007B2477" w:rsidRDefault="007B2477" w:rsidP="007B2477">
      <w:pPr>
        <w:pStyle w:val="PL"/>
      </w:pPr>
      <w:r>
        <w:t xml:space="preserve">      summary: Request the deletion of an existing </w:t>
      </w:r>
      <w:r w:rsidRPr="00447F50">
        <w:t>Individual UAV Flight Assistance Configuration</w:t>
      </w:r>
      <w:r>
        <w:t>.</w:t>
      </w:r>
    </w:p>
    <w:p w14:paraId="4A6F43B5" w14:textId="77777777" w:rsidR="007B2477" w:rsidRDefault="007B2477" w:rsidP="007B2477">
      <w:pPr>
        <w:pStyle w:val="PL"/>
      </w:pPr>
      <w:r>
        <w:t xml:space="preserve">      operationId: DeleteUavFlightAssistConfig</w:t>
      </w:r>
    </w:p>
    <w:p w14:paraId="298563A0" w14:textId="77777777" w:rsidR="007B2477" w:rsidRDefault="007B2477" w:rsidP="007B2477">
      <w:pPr>
        <w:pStyle w:val="PL"/>
      </w:pPr>
      <w:r>
        <w:t xml:space="preserve">      tags:</w:t>
      </w:r>
    </w:p>
    <w:p w14:paraId="7D4BC80A" w14:textId="77777777" w:rsidR="007B2477" w:rsidRDefault="007B2477" w:rsidP="007B2477">
      <w:pPr>
        <w:pStyle w:val="PL"/>
      </w:pPr>
      <w:r>
        <w:t xml:space="preserve">        - Individual </w:t>
      </w:r>
      <w:r w:rsidRPr="00447F50">
        <w:t>UAV Flight Assistance Configuration</w:t>
      </w:r>
      <w:r>
        <w:t xml:space="preserve"> (Document)</w:t>
      </w:r>
    </w:p>
    <w:p w14:paraId="5F461C72" w14:textId="77777777" w:rsidR="007B2477" w:rsidRDefault="007B2477" w:rsidP="007B2477">
      <w:pPr>
        <w:pStyle w:val="PL"/>
      </w:pPr>
      <w:r>
        <w:t xml:space="preserve">      responses:</w:t>
      </w:r>
    </w:p>
    <w:p w14:paraId="1FBE2226" w14:textId="77777777" w:rsidR="007B2477" w:rsidRDefault="007B2477" w:rsidP="007B2477">
      <w:pPr>
        <w:pStyle w:val="PL"/>
      </w:pPr>
      <w:r>
        <w:t xml:space="preserve">        '204':</w:t>
      </w:r>
    </w:p>
    <w:p w14:paraId="5C30D263" w14:textId="77777777" w:rsidR="007B2477" w:rsidRDefault="007B2477" w:rsidP="007B2477">
      <w:pPr>
        <w:pStyle w:val="PL"/>
      </w:pPr>
      <w:r>
        <w:t xml:space="preserve">          description: &gt;</w:t>
      </w:r>
    </w:p>
    <w:p w14:paraId="5803FDD9" w14:textId="77777777" w:rsidR="007B2477" w:rsidRDefault="007B2477" w:rsidP="007B2477">
      <w:pPr>
        <w:pStyle w:val="PL"/>
      </w:pPr>
      <w:r>
        <w:t xml:space="preserve">            No Content. The Individual </w:t>
      </w:r>
      <w:r w:rsidRPr="00447F50">
        <w:t>UAV Flight Assistance Configuration</w:t>
      </w:r>
      <w:r>
        <w:t xml:space="preserve"> resource is successfully</w:t>
      </w:r>
    </w:p>
    <w:p w14:paraId="2C2E5E87" w14:textId="77777777" w:rsidR="007B2477" w:rsidRDefault="007B2477" w:rsidP="007B2477">
      <w:pPr>
        <w:pStyle w:val="PL"/>
      </w:pPr>
      <w:r>
        <w:t xml:space="preserve">            deleted.</w:t>
      </w:r>
    </w:p>
    <w:p w14:paraId="09ED1BB7" w14:textId="77777777" w:rsidR="007B2477" w:rsidRDefault="007B2477" w:rsidP="007B2477">
      <w:pPr>
        <w:pStyle w:val="PL"/>
      </w:pPr>
      <w:r>
        <w:t xml:space="preserve">        '307':</w:t>
      </w:r>
    </w:p>
    <w:p w14:paraId="684CF792" w14:textId="77777777" w:rsidR="007B2477" w:rsidRDefault="007B2477" w:rsidP="007B2477">
      <w:pPr>
        <w:pStyle w:val="PL"/>
      </w:pPr>
      <w:r>
        <w:t xml:space="preserve">          $ref: 'TS29571_CommonData.yaml#/components/responses/307'</w:t>
      </w:r>
    </w:p>
    <w:p w14:paraId="6BC28FCD" w14:textId="77777777" w:rsidR="007B2477" w:rsidRDefault="007B2477" w:rsidP="007B2477">
      <w:pPr>
        <w:pStyle w:val="PL"/>
      </w:pPr>
      <w:r>
        <w:t xml:space="preserve">        '308':</w:t>
      </w:r>
    </w:p>
    <w:p w14:paraId="22139DAA" w14:textId="77777777" w:rsidR="007B2477" w:rsidRDefault="007B2477" w:rsidP="007B2477">
      <w:pPr>
        <w:pStyle w:val="PL"/>
      </w:pPr>
      <w:r>
        <w:t xml:space="preserve">          $ref: 'TS29571_CommonData.yaml#/components/responses/308'</w:t>
      </w:r>
    </w:p>
    <w:p w14:paraId="659455B4" w14:textId="77777777" w:rsidR="007B2477" w:rsidRDefault="007B2477" w:rsidP="007B2477">
      <w:pPr>
        <w:pStyle w:val="PL"/>
      </w:pPr>
      <w:r>
        <w:t xml:space="preserve">        '400':</w:t>
      </w:r>
    </w:p>
    <w:p w14:paraId="06A8B728" w14:textId="77777777" w:rsidR="007B2477" w:rsidRDefault="007B2477" w:rsidP="007B2477">
      <w:pPr>
        <w:pStyle w:val="PL"/>
      </w:pPr>
      <w:r>
        <w:t xml:space="preserve">          $ref: 'TS29571_CommonData.yaml#/components/responses/400'</w:t>
      </w:r>
    </w:p>
    <w:p w14:paraId="11872811" w14:textId="77777777" w:rsidR="007B2477" w:rsidRDefault="007B2477" w:rsidP="007B2477">
      <w:pPr>
        <w:pStyle w:val="PL"/>
      </w:pPr>
      <w:r>
        <w:t xml:space="preserve">        '401':</w:t>
      </w:r>
    </w:p>
    <w:p w14:paraId="0918BFF0" w14:textId="77777777" w:rsidR="007B2477" w:rsidRDefault="007B2477" w:rsidP="007B2477">
      <w:pPr>
        <w:pStyle w:val="PL"/>
      </w:pPr>
      <w:r>
        <w:t xml:space="preserve">          $ref: 'TS29571_CommonData.yaml#/components/responses/401'</w:t>
      </w:r>
    </w:p>
    <w:p w14:paraId="158810AA" w14:textId="77777777" w:rsidR="007B2477" w:rsidRDefault="007B2477" w:rsidP="007B2477">
      <w:pPr>
        <w:pStyle w:val="PL"/>
        <w:rPr>
          <w:rFonts w:eastAsia="DengXian"/>
        </w:rPr>
      </w:pPr>
      <w:r>
        <w:rPr>
          <w:rFonts w:eastAsia="DengXian"/>
        </w:rPr>
        <w:t xml:space="preserve">        '403':</w:t>
      </w:r>
    </w:p>
    <w:p w14:paraId="1FF3FF42" w14:textId="77777777" w:rsidR="007B2477" w:rsidRDefault="007B2477" w:rsidP="007B2477">
      <w:pPr>
        <w:pStyle w:val="PL"/>
        <w:rPr>
          <w:rFonts w:eastAsia="DengXian"/>
        </w:rPr>
      </w:pPr>
      <w:r>
        <w:rPr>
          <w:rFonts w:eastAsia="DengXian"/>
        </w:rPr>
        <w:t xml:space="preserve">          $ref: 'TS29571_CommonData.yaml#/components/responses/403'</w:t>
      </w:r>
    </w:p>
    <w:p w14:paraId="6E9454F9" w14:textId="77777777" w:rsidR="007B2477" w:rsidRDefault="007B2477" w:rsidP="007B2477">
      <w:pPr>
        <w:pStyle w:val="PL"/>
      </w:pPr>
      <w:r>
        <w:t xml:space="preserve">        '404':</w:t>
      </w:r>
    </w:p>
    <w:p w14:paraId="4B8CD808" w14:textId="77777777" w:rsidR="007B2477" w:rsidRDefault="007B2477" w:rsidP="007B2477">
      <w:pPr>
        <w:pStyle w:val="PL"/>
        <w:rPr>
          <w:rFonts w:eastAsia="DengXian"/>
        </w:rPr>
      </w:pPr>
      <w:r>
        <w:rPr>
          <w:rFonts w:eastAsia="DengXian"/>
        </w:rPr>
        <w:t xml:space="preserve">          $ref: 'TS29571_CommonData.yaml#/components/responses/404'</w:t>
      </w:r>
    </w:p>
    <w:p w14:paraId="7548833E" w14:textId="77777777" w:rsidR="007B2477" w:rsidRDefault="007B2477" w:rsidP="007B2477">
      <w:pPr>
        <w:pStyle w:val="PL"/>
        <w:rPr>
          <w:rFonts w:eastAsia="DengXian"/>
        </w:rPr>
      </w:pPr>
      <w:r>
        <w:rPr>
          <w:rFonts w:eastAsia="DengXian"/>
        </w:rPr>
        <w:t xml:space="preserve">        '429':</w:t>
      </w:r>
    </w:p>
    <w:p w14:paraId="79DFE7A4" w14:textId="77777777" w:rsidR="007B2477" w:rsidRDefault="007B2477" w:rsidP="007B2477">
      <w:pPr>
        <w:pStyle w:val="PL"/>
        <w:rPr>
          <w:rFonts w:eastAsia="DengXian"/>
        </w:rPr>
      </w:pPr>
      <w:r>
        <w:rPr>
          <w:rFonts w:eastAsia="DengXian"/>
        </w:rPr>
        <w:t xml:space="preserve">          $ref: 'TS29571_CommonData.yaml#/components/responses/429'</w:t>
      </w:r>
    </w:p>
    <w:p w14:paraId="1DC6842D" w14:textId="77777777" w:rsidR="007B2477" w:rsidRDefault="007B2477" w:rsidP="007B2477">
      <w:pPr>
        <w:pStyle w:val="PL"/>
      </w:pPr>
      <w:r>
        <w:lastRenderedPageBreak/>
        <w:t xml:space="preserve">        '500':</w:t>
      </w:r>
    </w:p>
    <w:p w14:paraId="63C98717" w14:textId="77777777" w:rsidR="007B2477" w:rsidRDefault="007B2477" w:rsidP="007B2477">
      <w:pPr>
        <w:pStyle w:val="PL"/>
      </w:pPr>
      <w:r>
        <w:t xml:space="preserve">          $ref: 'TS29571_CommonData.yaml#/components/responses/500'</w:t>
      </w:r>
    </w:p>
    <w:p w14:paraId="455067E7" w14:textId="77777777" w:rsidR="007B2477" w:rsidRDefault="007B2477" w:rsidP="007B2477">
      <w:pPr>
        <w:pStyle w:val="PL"/>
      </w:pPr>
      <w:r>
        <w:t xml:space="preserve">        '501':</w:t>
      </w:r>
    </w:p>
    <w:p w14:paraId="38AEEDFF" w14:textId="77777777" w:rsidR="007B2477" w:rsidRDefault="007B2477" w:rsidP="007B2477">
      <w:pPr>
        <w:pStyle w:val="PL"/>
      </w:pPr>
      <w:r>
        <w:t xml:space="preserve">          $ref: 'TS29571_CommonData.yaml#/components/responses/501'</w:t>
      </w:r>
    </w:p>
    <w:p w14:paraId="29ED2AC0" w14:textId="77777777" w:rsidR="007B2477" w:rsidRDefault="007B2477" w:rsidP="007B2477">
      <w:pPr>
        <w:pStyle w:val="PL"/>
      </w:pPr>
      <w:r>
        <w:t xml:space="preserve">        '502':</w:t>
      </w:r>
    </w:p>
    <w:p w14:paraId="0A8DDCCC" w14:textId="77777777" w:rsidR="007B2477" w:rsidRDefault="007B2477" w:rsidP="007B2477">
      <w:pPr>
        <w:pStyle w:val="PL"/>
      </w:pPr>
      <w:r>
        <w:t xml:space="preserve">          $ref: 'TS29571_CommonData.yaml#/components/responses/502'</w:t>
      </w:r>
    </w:p>
    <w:p w14:paraId="7F5C37CD" w14:textId="77777777" w:rsidR="007B2477" w:rsidRDefault="007B2477" w:rsidP="007B2477">
      <w:pPr>
        <w:pStyle w:val="PL"/>
      </w:pPr>
      <w:r>
        <w:t xml:space="preserve">        '503':</w:t>
      </w:r>
    </w:p>
    <w:p w14:paraId="0FD5AE6F" w14:textId="77777777" w:rsidR="007B2477" w:rsidRDefault="007B2477" w:rsidP="007B2477">
      <w:pPr>
        <w:pStyle w:val="PL"/>
      </w:pPr>
      <w:r>
        <w:t xml:space="preserve">          $ref: 'TS29571_CommonData.yaml#/components/responses/503'</w:t>
      </w:r>
    </w:p>
    <w:p w14:paraId="13918EA6" w14:textId="77777777" w:rsidR="007B2477" w:rsidRDefault="007B2477" w:rsidP="007B2477">
      <w:pPr>
        <w:pStyle w:val="PL"/>
      </w:pPr>
      <w:r>
        <w:t xml:space="preserve">        default:</w:t>
      </w:r>
    </w:p>
    <w:p w14:paraId="521A443B" w14:textId="77777777" w:rsidR="007B2477" w:rsidRDefault="007B2477" w:rsidP="007B2477">
      <w:pPr>
        <w:pStyle w:val="PL"/>
      </w:pPr>
      <w:r>
        <w:t xml:space="preserve">          $ref: 'TS29571_CommonData.yaml#/components/responses/default'</w:t>
      </w:r>
    </w:p>
    <w:p w14:paraId="54B861AD" w14:textId="77777777" w:rsidR="007B2477" w:rsidRDefault="007B2477" w:rsidP="007B2477">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54B889E4" w:rsidR="00FF6EF4" w:rsidRPr="00E0587D" w:rsidRDefault="00FF6EF4" w:rsidP="00FF6EF4">
      <w:pPr>
        <w:pStyle w:val="PL"/>
        <w:rPr>
          <w:rFonts w:eastAsia="DengXian"/>
          <w:lang w:val="en-US"/>
        </w:rPr>
      </w:pPr>
      <w:r w:rsidRPr="00E0587D">
        <w:rPr>
          <w:rFonts w:eastAsia="DengXian"/>
          <w:lang w:val="en-US"/>
        </w:rPr>
        <w:t xml:space="preserve">    </w:t>
      </w:r>
      <w:r w:rsidR="007B2477">
        <w:t>UavFlightAssistance</w:t>
      </w:r>
      <w:r w:rsidRPr="00E0587D">
        <w:rPr>
          <w:rFonts w:eastAsia="DengXian"/>
          <w:lang w:val="en-US"/>
        </w:rPr>
        <w:t>:</w:t>
      </w:r>
    </w:p>
    <w:p w14:paraId="42A75588" w14:textId="468EC77F"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7B2477">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554D87E5"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07C2B791" w:rsidR="00FF6EF4" w:rsidRDefault="00FF6EF4" w:rsidP="00FF6EF4">
      <w:pPr>
        <w:pStyle w:val="PL"/>
      </w:pPr>
      <w:r>
        <w:t xml:space="preserve">          $ref: '#/components/schemas/FlightPath'</w:t>
      </w:r>
    </w:p>
    <w:p w14:paraId="5FE69916" w14:textId="77777777" w:rsidR="003121FA" w:rsidRDefault="003121FA" w:rsidP="003121F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7777777" w:rsidR="003121FA" w:rsidRPr="002D308B" w:rsidRDefault="003121FA" w:rsidP="003121F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rFonts w:eastAsia="DengXian"/>
          <w:lang w:val="en-US"/>
        </w:rPr>
      </w:pPr>
      <w:r>
        <w:rPr>
          <w:rFonts w:eastAsia="DengXian"/>
          <w:lang w:val="en-US"/>
        </w:rPr>
        <w:t xml:space="preserve">        - reqPurpose</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5886C4EE"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6E6F211A"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7B2477">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r w:rsidR="007B2477">
        <w:rPr>
          <w:lang w:eastAsia="zh-CN"/>
        </w:rPr>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7B2477">
        <w:rPr>
          <w:lang w:eastAsia="zh-CN"/>
        </w:rPr>
        <w:t>Seg</w:t>
      </w:r>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r w:rsidR="007B2477">
        <w:rPr>
          <w:lang w:eastAsia="zh-CN"/>
        </w:rPr>
        <w:t>Seg</w:t>
      </w:r>
      <w:r>
        <w:t>Info</w:t>
      </w:r>
      <w:r w:rsidRPr="00E0587D">
        <w:rPr>
          <w:rFonts w:eastAsia="DengXian"/>
          <w:lang w:val="en-US"/>
        </w:rPr>
        <w:t>:</w:t>
      </w:r>
    </w:p>
    <w:p w14:paraId="2106F49E" w14:textId="5551EC91"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r w:rsidR="007B2477">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42ED5430" w:rsidR="00FF6EF4" w:rsidRPr="00E0587D" w:rsidRDefault="00FF6EF4" w:rsidP="00FF6EF4">
      <w:pPr>
        <w:pStyle w:val="PL"/>
        <w:rPr>
          <w:rFonts w:eastAsia="DengXian"/>
          <w:lang w:val="en-US"/>
        </w:rPr>
      </w:pPr>
      <w:r w:rsidRPr="00E0587D">
        <w:rPr>
          <w:rFonts w:eastAsia="DengXian"/>
          <w:lang w:val="en-US"/>
        </w:rPr>
        <w:t xml:space="preserve">        </w:t>
      </w:r>
      <w:r w:rsidR="007B2477">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25C3834A" w:rsidR="00FF6EF4" w:rsidRDefault="00FF6EF4" w:rsidP="00FF6EF4">
      <w:pPr>
        <w:pStyle w:val="PL"/>
      </w:pPr>
      <w:r>
        <w:t xml:space="preserve">          $ref: 'TS29571_CommonData.yaml#/components/schemas/</w:t>
      </w:r>
      <w:r w:rsidR="007B2477">
        <w:t>Float</w:t>
      </w:r>
      <w:r>
        <w:t>'</w:t>
      </w:r>
    </w:p>
    <w:p w14:paraId="60B5E035" w14:textId="58907D28" w:rsidR="00FF6EF4" w:rsidRPr="00E0587D" w:rsidRDefault="00FF6EF4" w:rsidP="00FF6EF4">
      <w:pPr>
        <w:pStyle w:val="PL"/>
        <w:rPr>
          <w:rFonts w:eastAsia="DengXian"/>
          <w:lang w:val="en-US"/>
        </w:rPr>
      </w:pPr>
      <w:r w:rsidRPr="00E0587D">
        <w:rPr>
          <w:rFonts w:eastAsia="DengXian"/>
          <w:lang w:val="en-US"/>
        </w:rPr>
        <w:t xml:space="preserve">        </w:t>
      </w:r>
      <w:r w:rsidR="007B2477">
        <w:rPr>
          <w:lang w:eastAsia="zh-CN"/>
        </w:rPr>
        <w:t>altitude</w:t>
      </w:r>
      <w:r w:rsidRPr="00E0587D">
        <w:rPr>
          <w:rFonts w:eastAsia="DengXian"/>
          <w:lang w:val="en-US"/>
        </w:rPr>
        <w:t>:</w:t>
      </w:r>
    </w:p>
    <w:p w14:paraId="3C6740AC" w14:textId="36C15F8C" w:rsidR="00FF6EF4" w:rsidRDefault="00FF6EF4" w:rsidP="00FF6EF4">
      <w:pPr>
        <w:pStyle w:val="PL"/>
        <w:rPr>
          <w:rFonts w:eastAsia="DengXian"/>
          <w:lang w:val="en-US"/>
        </w:rPr>
      </w:pPr>
      <w:r w:rsidRPr="00E0587D">
        <w:rPr>
          <w:rFonts w:eastAsia="DengXian"/>
          <w:lang w:val="en-US"/>
        </w:rPr>
        <w:t xml:space="preserve">          </w:t>
      </w:r>
      <w:r>
        <w:t>$ref: '</w:t>
      </w:r>
      <w:r w:rsidR="007B2477" w:rsidRPr="008B1C02">
        <w:rPr>
          <w:rFonts w:cs="Courier New"/>
          <w:szCs w:val="16"/>
        </w:rPr>
        <w:t>TS29572_Nlmf_Location.yaml</w:t>
      </w:r>
      <w:r>
        <w:t>#/components/schemas/</w:t>
      </w:r>
      <w:r w:rsidR="007B2477">
        <w:t>Altitude</w:t>
      </w:r>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D2F52BD" w14:textId="77777777" w:rsidR="007B2477" w:rsidRDefault="007B2477" w:rsidP="007B2477">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337B3DA0" w:rsidR="00FF6EF4" w:rsidRPr="00E0587D" w:rsidRDefault="00FF6EF4" w:rsidP="00FF6EF4">
      <w:pPr>
        <w:pStyle w:val="PL"/>
        <w:rPr>
          <w:rFonts w:eastAsia="DengXian"/>
          <w:lang w:val="en-US"/>
        </w:rPr>
      </w:pPr>
      <w:r w:rsidRPr="00E0587D">
        <w:rPr>
          <w:rFonts w:eastAsia="DengXian"/>
          <w:lang w:val="en-US"/>
        </w:rPr>
        <w:t xml:space="preserve">        - </w:t>
      </w:r>
      <w:r w:rsidR="007B2477">
        <w:t>flightSeg</w:t>
      </w:r>
    </w:p>
    <w:p w14:paraId="750571EC" w14:textId="77777777" w:rsidR="007B2477" w:rsidRPr="008B1C02" w:rsidRDefault="007B2477" w:rsidP="007B2477">
      <w:pPr>
        <w:pStyle w:val="PL"/>
      </w:pPr>
      <w:r w:rsidRPr="008B1C02">
        <w:t xml:space="preserve">      </w:t>
      </w:r>
      <w:r>
        <w:t>not</w:t>
      </w:r>
      <w:r w:rsidRPr="008B1C02">
        <w:t>:</w:t>
      </w:r>
    </w:p>
    <w:p w14:paraId="6CF0629E" w14:textId="77777777" w:rsidR="007B2477" w:rsidRPr="008B1C02" w:rsidRDefault="007B2477" w:rsidP="007B2477">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19F7ECB5" w:rsidR="00FF6EF4" w:rsidRPr="00E0587D" w:rsidRDefault="00FF6EF4" w:rsidP="00FF6EF4">
      <w:pPr>
        <w:pStyle w:val="PL"/>
        <w:rPr>
          <w:rFonts w:eastAsia="DengXian"/>
          <w:lang w:val="en-US"/>
        </w:rPr>
      </w:pPr>
      <w:r w:rsidRPr="00E0587D">
        <w:rPr>
          <w:rFonts w:eastAsia="DengXian"/>
          <w:lang w:val="en-US"/>
        </w:rPr>
        <w:t xml:space="preserve">        </w:t>
      </w:r>
      <w:r w:rsidR="008F757F">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4823CCC" w14:textId="77777777" w:rsidR="008F757F" w:rsidRDefault="008F757F" w:rsidP="008F757F">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9C71C80" w14:textId="77777777" w:rsidR="003121FA" w:rsidRPr="00E0587D" w:rsidRDefault="003121FA" w:rsidP="003121FA">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69D41F9" w14:textId="6DF0559F" w:rsidR="003121FA" w:rsidRPr="00531221" w:rsidRDefault="003121FA" w:rsidP="003121FA">
      <w:pPr>
        <w:pStyle w:val="PL"/>
      </w:pPr>
      <w:r>
        <w:t xml:space="preserve">          $ref: '#/components/schemas/AltReportReqs'</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5D8B286C" w:rsidR="00FF6EF4" w:rsidRPr="00E0587D" w:rsidRDefault="00FF6EF4" w:rsidP="00FF6EF4">
      <w:pPr>
        <w:pStyle w:val="PL"/>
        <w:rPr>
          <w:rFonts w:eastAsia="DengXian"/>
          <w:lang w:val="en-US"/>
        </w:rPr>
      </w:pPr>
      <w:r w:rsidRPr="00E0587D">
        <w:rPr>
          <w:rFonts w:eastAsia="DengXian"/>
          <w:lang w:val="en-US"/>
        </w:rPr>
        <w:t xml:space="preserve">    </w:t>
      </w:r>
      <w:r w:rsidR="008F757F">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4DE9D2F9" w:rsidR="00FF6EF4" w:rsidRPr="00E0587D" w:rsidRDefault="00FF6EF4" w:rsidP="00FF6EF4">
      <w:pPr>
        <w:pStyle w:val="PL"/>
        <w:rPr>
          <w:rFonts w:eastAsia="DengXian"/>
          <w:lang w:val="en-US"/>
        </w:rPr>
      </w:pPr>
      <w:r w:rsidRPr="00E0587D">
        <w:rPr>
          <w:rFonts w:eastAsia="DengXian"/>
          <w:lang w:val="en-US"/>
        </w:rPr>
        <w:t xml:space="preserve">        </w:t>
      </w:r>
      <w:r w:rsidR="008F757F">
        <w:rPr>
          <w:rFonts w:eastAsia="DengXian"/>
          <w:lang w:val="en-US"/>
        </w:rPr>
        <w:t>uss</w:t>
      </w:r>
      <w:r w:rsidR="008F757F">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6C8E925A"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8F757F">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4BF42E44" w:rsidR="00FF6EF4" w:rsidRPr="00E0587D" w:rsidRDefault="00FF6EF4" w:rsidP="00FF6EF4">
      <w:pPr>
        <w:pStyle w:val="PL"/>
        <w:rPr>
          <w:rFonts w:eastAsia="DengXian"/>
          <w:lang w:val="en-US"/>
        </w:rPr>
      </w:pPr>
      <w:r w:rsidRPr="00E0587D">
        <w:rPr>
          <w:rFonts w:eastAsia="DengXian"/>
          <w:lang w:val="en-US"/>
        </w:rPr>
        <w:t xml:space="preserve">        - </w:t>
      </w:r>
      <w:r w:rsidR="008F757F">
        <w:rPr>
          <w:rFonts w:eastAsia="DengXian"/>
          <w:lang w:val="en-US"/>
        </w:rPr>
        <w:t>uss</w:t>
      </w:r>
      <w:r w:rsidR="008F757F">
        <w:t>C</w:t>
      </w:r>
      <w:r>
        <w:t>hgInd</w:t>
      </w:r>
    </w:p>
    <w:p w14:paraId="00D20371" w14:textId="77777777" w:rsidR="008F757F" w:rsidRPr="00E0587D" w:rsidRDefault="008F757F" w:rsidP="008F757F">
      <w:pPr>
        <w:pStyle w:val="PL"/>
        <w:rPr>
          <w:rFonts w:eastAsia="DengXian"/>
          <w:lang w:val="en-US"/>
        </w:rPr>
      </w:pPr>
    </w:p>
    <w:p w14:paraId="13DABACE" w14:textId="77777777" w:rsidR="008F757F" w:rsidRPr="00E0587D" w:rsidRDefault="008F757F" w:rsidP="008F757F">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493D1F84" w14:textId="77777777" w:rsidR="008F757F" w:rsidRPr="00E0587D" w:rsidRDefault="008F757F" w:rsidP="008F757F">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48EEF683" w14:textId="77777777" w:rsidR="008F757F" w:rsidRPr="00E0587D" w:rsidRDefault="008F757F" w:rsidP="008F757F">
      <w:pPr>
        <w:pStyle w:val="PL"/>
        <w:rPr>
          <w:rFonts w:eastAsia="DengXian"/>
          <w:lang w:val="en-US"/>
        </w:rPr>
      </w:pPr>
      <w:r w:rsidRPr="00E0587D">
        <w:rPr>
          <w:rFonts w:eastAsia="DengXian"/>
          <w:lang w:val="en-US"/>
        </w:rPr>
        <w:t xml:space="preserve">      type: object</w:t>
      </w:r>
    </w:p>
    <w:p w14:paraId="1273E2CC" w14:textId="77777777" w:rsidR="008F757F" w:rsidRPr="00E0587D" w:rsidRDefault="008F757F" w:rsidP="008F757F">
      <w:pPr>
        <w:pStyle w:val="PL"/>
        <w:rPr>
          <w:rFonts w:eastAsia="DengXian"/>
          <w:lang w:val="en-US"/>
        </w:rPr>
      </w:pPr>
      <w:r w:rsidRPr="00E0587D">
        <w:rPr>
          <w:rFonts w:eastAsia="DengXian"/>
          <w:lang w:val="en-US"/>
        </w:rPr>
        <w:t xml:space="preserve">      properties:</w:t>
      </w:r>
    </w:p>
    <w:p w14:paraId="02D07279"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1C42E94" w14:textId="77777777" w:rsidR="008F757F" w:rsidRDefault="008F757F" w:rsidP="008F757F">
      <w:pPr>
        <w:pStyle w:val="PL"/>
      </w:pPr>
      <w:r w:rsidRPr="008B1C02">
        <w:t xml:space="preserve">          $ref: 'TS29</w:t>
      </w:r>
      <w:r>
        <w:t>122</w:t>
      </w:r>
      <w:r w:rsidRPr="008B1C02">
        <w:t>_CommonData.yaml#/components/schemas/</w:t>
      </w:r>
      <w:r w:rsidRPr="008B1C02">
        <w:rPr>
          <w:lang w:eastAsia="zh-CN"/>
        </w:rPr>
        <w:t>Uri</w:t>
      </w:r>
      <w:r w:rsidRPr="008B1C02">
        <w:t>'</w:t>
      </w:r>
    </w:p>
    <w:p w14:paraId="2E3B9419" w14:textId="77777777" w:rsidR="008F757F" w:rsidRDefault="008F757F" w:rsidP="008F757F">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EAD53A1" w14:textId="77777777" w:rsidR="008F757F" w:rsidRDefault="008F757F" w:rsidP="008F757F">
      <w:pPr>
        <w:pStyle w:val="PL"/>
      </w:pPr>
      <w:r>
        <w:t xml:space="preserve">          $ref: '#/components/schemas/FlightPath'</w:t>
      </w:r>
    </w:p>
    <w:p w14:paraId="1F7B6F8B" w14:textId="77777777" w:rsidR="003121FA" w:rsidRDefault="003121FA" w:rsidP="003121FA">
      <w:pPr>
        <w:pStyle w:val="PL"/>
      </w:pPr>
    </w:p>
    <w:p w14:paraId="5D72DCEB" w14:textId="77777777" w:rsidR="003121FA" w:rsidRPr="00E0587D" w:rsidRDefault="003121FA" w:rsidP="003121F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1A9210C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77777777" w:rsidR="003121FA" w:rsidRDefault="003121FA" w:rsidP="003121FA">
      <w:pPr>
        <w:pStyle w:val="PL"/>
      </w:pPr>
      <w:r w:rsidRPr="00E0587D">
        <w:rPr>
          <w:rFonts w:eastAsia="DengXian"/>
          <w:lang w:val="en-US"/>
        </w:rPr>
        <w:t xml:space="preserve">        </w:t>
      </w:r>
      <w:r>
        <w:rPr>
          <w:lang w:eastAsia="zh-CN"/>
        </w:rPr>
        <w:t>altThreshold</w:t>
      </w:r>
      <w:r w:rsidRPr="00E0587D">
        <w:rPr>
          <w:rFonts w:eastAsia="DengXian"/>
          <w:lang w:val="en-US"/>
        </w:rPr>
        <w:t>:</w:t>
      </w:r>
    </w:p>
    <w:p w14:paraId="222614D6" w14:textId="77777777" w:rsidR="003121FA" w:rsidRPr="008B1C02" w:rsidRDefault="003121FA" w:rsidP="003121FA">
      <w:pPr>
        <w:pStyle w:val="PL"/>
      </w:pPr>
      <w:r>
        <w:t xml:space="preserve">          $ref: '#/components/schemas/AltRange'</w:t>
      </w:r>
    </w:p>
    <w:p w14:paraId="29FA125D" w14:textId="77777777" w:rsidR="003121FA" w:rsidRPr="008B1C02" w:rsidRDefault="003121FA" w:rsidP="003121FA">
      <w:pPr>
        <w:pStyle w:val="PL"/>
      </w:pPr>
      <w:r w:rsidRPr="008B1C02">
        <w:t xml:space="preserve">        </w:t>
      </w:r>
      <w:r>
        <w:t>altReportPeriod</w:t>
      </w:r>
      <w:r w:rsidRPr="008B1C02">
        <w:t>:</w:t>
      </w:r>
    </w:p>
    <w:p w14:paraId="799F36BC" w14:textId="77777777" w:rsidR="003121FA" w:rsidRDefault="003121FA" w:rsidP="003121FA">
      <w:pPr>
        <w:pStyle w:val="PL"/>
        <w:rPr>
          <w:rFonts w:eastAsia="DengXian"/>
          <w:lang w:val="en-US"/>
        </w:rPr>
      </w:pPr>
      <w:r w:rsidRPr="008B1C02">
        <w:t xml:space="preserve">          $ref: 'TS29571_CommonData.yaml#/components/schemas/DurationSec'</w:t>
      </w:r>
    </w:p>
    <w:p w14:paraId="6C03D4A6" w14:textId="77777777" w:rsidR="003121FA" w:rsidRDefault="003121FA" w:rsidP="003121FA">
      <w:pPr>
        <w:pStyle w:val="PL"/>
      </w:pPr>
      <w:r w:rsidRPr="00E0587D">
        <w:rPr>
          <w:rFonts w:eastAsia="DengXian"/>
          <w:lang w:val="en-US"/>
        </w:rPr>
        <w:t xml:space="preserve">        </w:t>
      </w:r>
      <w:r>
        <w:rPr>
          <w:lang w:eastAsia="zh-CN"/>
        </w:rPr>
        <w:t>altReportEvent</w:t>
      </w:r>
      <w:r w:rsidRPr="00E0587D">
        <w:rPr>
          <w:rFonts w:eastAsia="DengXian"/>
          <w:lang w:val="en-US"/>
        </w:rPr>
        <w:t>:</w:t>
      </w:r>
    </w:p>
    <w:p w14:paraId="6A01E0C2" w14:textId="77777777" w:rsidR="003121FA" w:rsidRPr="008B1C02" w:rsidRDefault="003121FA" w:rsidP="003121FA">
      <w:pPr>
        <w:pStyle w:val="PL"/>
      </w:pPr>
      <w:r>
        <w:t xml:space="preserve">          $ref: '#/components/schemas/AltReportEvent'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356A94A1" w14:textId="77777777" w:rsidR="003121FA" w:rsidRDefault="003121FA" w:rsidP="003121FA">
      <w:pPr>
        <w:pStyle w:val="PL"/>
      </w:pPr>
    </w:p>
    <w:p w14:paraId="54D4C3F2" w14:textId="77777777" w:rsidR="003121FA" w:rsidRPr="00E0587D" w:rsidRDefault="003121FA" w:rsidP="003121F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AE0FEC9" w14:textId="77777777" w:rsidR="003121FA" w:rsidRPr="000A0A5F" w:rsidRDefault="003121FA" w:rsidP="003121FA">
      <w:pPr>
        <w:pStyle w:val="PL"/>
      </w:pPr>
      <w:r w:rsidRPr="000A0A5F">
        <w:t xml:space="preserve">          $ref: '</w:t>
      </w:r>
      <w:r w:rsidRPr="000A0A5F">
        <w:rPr>
          <w:rFonts w:cs="Courier New"/>
          <w:szCs w:val="16"/>
        </w:rPr>
        <w:t>TS29571_CommonData.yaml</w:t>
      </w:r>
      <w:r w:rsidRPr="000A0A5F">
        <w:t>#/components/schemas/Uinteger'</w:t>
      </w:r>
    </w:p>
    <w:p w14:paraId="749B26F4" w14:textId="77777777" w:rsidR="003121FA" w:rsidRPr="000A0A5F" w:rsidRDefault="003121FA" w:rsidP="003121FA">
      <w:pPr>
        <w:pStyle w:val="PL"/>
      </w:pPr>
      <w:r w:rsidRPr="00AB023E">
        <w:t xml:space="preserve">        </w:t>
      </w:r>
      <w:r>
        <w:t>upperBound</w:t>
      </w:r>
      <w:r w:rsidRPr="00AB023E">
        <w:t>:</w:t>
      </w:r>
    </w:p>
    <w:p w14:paraId="26EB9657" w14:textId="77777777" w:rsidR="003121FA" w:rsidRDefault="003121FA" w:rsidP="003121FA">
      <w:pPr>
        <w:pStyle w:val="PL"/>
      </w:pPr>
      <w:r w:rsidRPr="000A0A5F">
        <w:t xml:space="preserve">          $ref: '</w:t>
      </w:r>
      <w:r w:rsidRPr="000A0A5F">
        <w:rPr>
          <w:rFonts w:cs="Courier New"/>
          <w:szCs w:val="16"/>
        </w:rPr>
        <w:t>TS29571_CommonData.yaml</w:t>
      </w:r>
      <w:r w:rsidRPr="000A0A5F">
        <w:t>#/components/schemas/Uinteger'</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719FCE8D"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7C0B0C1A"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8F757F">
        <w:rPr>
          <w:lang w:eastAsia="zh-CN"/>
        </w:rPr>
        <w:t xml:space="preserve">Indicates that </w:t>
      </w:r>
      <w:r w:rsidR="008F757F">
        <w:rPr>
          <w:rFonts w:cs="Arial"/>
          <w:szCs w:val="18"/>
          <w:lang w:eastAsia="zh-CN"/>
        </w:rPr>
        <w:t>t</w:t>
      </w:r>
      <w:r w:rsidRPr="00FA469A">
        <w:rPr>
          <w:rFonts w:cs="Arial"/>
          <w:szCs w:val="18"/>
          <w:lang w:eastAsia="zh-CN"/>
        </w:rPr>
        <w:t>he status is leaving an area which is part of the</w:t>
      </w:r>
      <w:r w:rsidR="008F757F">
        <w:rPr>
          <w:rFonts w:cs="Arial"/>
          <w:szCs w:val="18"/>
          <w:lang w:eastAsia="zh-CN"/>
        </w:rPr>
        <w:t xml:space="preserve"> planned</w:t>
      </w:r>
    </w:p>
    <w:p w14:paraId="1A1198B7" w14:textId="4EDC2912"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0C15DB61" w:rsidR="00FF6EF4" w:rsidRDefault="00FF6EF4" w:rsidP="00FF6EF4">
      <w:pPr>
        <w:pStyle w:val="PL"/>
        <w:rPr>
          <w:rFonts w:cs="Arial"/>
          <w:szCs w:val="18"/>
          <w:lang w:eastAsia="zh-CN"/>
        </w:rPr>
      </w:pPr>
      <w:r w:rsidRPr="00FA469A">
        <w:rPr>
          <w:rFonts w:cs="Arial"/>
          <w:szCs w:val="18"/>
          <w:lang w:eastAsia="zh-CN"/>
        </w:rPr>
        <w:t xml:space="preserve">        - ENTERING: </w:t>
      </w:r>
      <w:r w:rsidR="008F757F">
        <w:rPr>
          <w:lang w:eastAsia="zh-CN"/>
        </w:rPr>
        <w:t xml:space="preserve">Indicates that </w:t>
      </w:r>
      <w:r w:rsidR="008F757F">
        <w:rPr>
          <w:rFonts w:cs="Arial"/>
          <w:szCs w:val="18"/>
          <w:lang w:eastAsia="zh-CN"/>
        </w:rPr>
        <w:t>t</w:t>
      </w:r>
      <w:r w:rsidRPr="00FA469A">
        <w:rPr>
          <w:rFonts w:cs="Arial"/>
          <w:szCs w:val="18"/>
          <w:lang w:eastAsia="zh-CN"/>
        </w:rPr>
        <w:t>he status is entering an area which is part of the</w:t>
      </w:r>
      <w:r w:rsidR="008F757F">
        <w:rPr>
          <w:rFonts w:cs="Arial"/>
          <w:szCs w:val="18"/>
          <w:lang w:eastAsia="zh-CN"/>
        </w:rPr>
        <w:t xml:space="preserve"> planned</w:t>
      </w:r>
    </w:p>
    <w:p w14:paraId="4B27BB03" w14:textId="3D8DD023"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E3E33E9" w14:textId="182F5CE8" w:rsidR="00FF6EF4" w:rsidRDefault="00FF6EF4" w:rsidP="00FF6EF4">
      <w:pPr>
        <w:pStyle w:val="PL"/>
        <w:rPr>
          <w:rFonts w:cs="Arial"/>
          <w:szCs w:val="18"/>
          <w:lang w:eastAsia="zh-CN"/>
        </w:rPr>
      </w:pPr>
      <w:r w:rsidRPr="00FA469A">
        <w:rPr>
          <w:rFonts w:cs="Arial"/>
          <w:szCs w:val="18"/>
          <w:lang w:eastAsia="zh-CN"/>
        </w:rPr>
        <w:t xml:space="preserve">        - DEVIATING: </w:t>
      </w:r>
      <w:r w:rsidR="008F757F">
        <w:rPr>
          <w:lang w:eastAsia="zh-CN"/>
        </w:rPr>
        <w:t xml:space="preserve">Indicates that </w:t>
      </w:r>
      <w:r w:rsidR="008F757F">
        <w:rPr>
          <w:rFonts w:cs="Arial"/>
          <w:szCs w:val="18"/>
          <w:lang w:eastAsia="zh-CN"/>
        </w:rPr>
        <w:t>t</w:t>
      </w:r>
      <w:r w:rsidRPr="00FA469A">
        <w:rPr>
          <w:rFonts w:cs="Arial"/>
          <w:szCs w:val="18"/>
          <w:lang w:eastAsia="zh-CN"/>
        </w:rPr>
        <w:t xml:space="preserve">he status is deviating </w:t>
      </w:r>
      <w:r w:rsidR="008F757F">
        <w:rPr>
          <w:rFonts w:cs="Arial"/>
          <w:szCs w:val="18"/>
          <w:lang w:eastAsia="zh-CN"/>
        </w:rPr>
        <w:t>from</w:t>
      </w:r>
      <w:r w:rsidRPr="00FA469A">
        <w:rPr>
          <w:rFonts w:cs="Arial"/>
          <w:szCs w:val="18"/>
          <w:lang w:eastAsia="zh-CN"/>
        </w:rPr>
        <w:t xml:space="preserve"> </w:t>
      </w:r>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1F8F16C1"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8F757F">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7D60E548"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0948E8A1" w:rsidR="00FF6EF4" w:rsidRDefault="00FF6EF4" w:rsidP="00FF6EF4">
      <w:pPr>
        <w:pStyle w:val="PL"/>
        <w:rPr>
          <w:rFonts w:cs="Arial"/>
          <w:szCs w:val="18"/>
          <w:lang w:eastAsia="zh-CN"/>
        </w:rPr>
      </w:pPr>
      <w:r w:rsidRPr="002B5F6E">
        <w:rPr>
          <w:rFonts w:cs="Arial"/>
          <w:szCs w:val="18"/>
          <w:lang w:eastAsia="zh-CN"/>
        </w:rPr>
        <w:t xml:space="preserve">          - PRE_FLIGHT_PLANNING: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35C0D72C" w14:textId="4D112A80" w:rsidR="00FF6EF4" w:rsidRDefault="00FF6EF4" w:rsidP="00FF6EF4">
      <w:pPr>
        <w:pStyle w:val="PL"/>
        <w:rPr>
          <w:rFonts w:cs="Arial"/>
          <w:szCs w:val="18"/>
          <w:lang w:eastAsia="zh-CN"/>
        </w:rPr>
      </w:pPr>
      <w:r>
        <w:rPr>
          <w:rFonts w:cs="Arial"/>
          <w:szCs w:val="18"/>
          <w:lang w:eastAsia="zh-CN"/>
        </w:rPr>
        <w:t xml:space="preserve">          - IN_FLIGHT_MONITORING:Indicates </w:t>
      </w:r>
      <w:r w:rsidR="008F757F">
        <w:rPr>
          <w:rFonts w:cs="Arial"/>
          <w:szCs w:val="18"/>
          <w:lang w:eastAsia="zh-CN"/>
        </w:rPr>
        <w:t xml:space="preserve">that </w:t>
      </w:r>
      <w:r>
        <w:rPr>
          <w:rFonts w:cs="Arial"/>
          <w:szCs w:val="18"/>
          <w:lang w:eastAsia="zh-CN"/>
        </w:rPr>
        <w:t>the purpose of the request is in flight monitoring.</w:t>
      </w:r>
    </w:p>
    <w:p w14:paraId="0228D1F7" w14:textId="77777777" w:rsidR="003121FA" w:rsidRDefault="003121FA" w:rsidP="003121FA">
      <w:pPr>
        <w:pStyle w:val="PL"/>
        <w:rPr>
          <w:rFonts w:eastAsia="DengXian"/>
          <w:lang w:val="en-US"/>
        </w:rPr>
      </w:pPr>
    </w:p>
    <w:p w14:paraId="730BA301" w14:textId="77777777" w:rsidR="003121FA" w:rsidRPr="00E0587D" w:rsidRDefault="003121FA" w:rsidP="003121F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107E2E" w:rsidRDefault="003121FA" w:rsidP="003121FA">
      <w:pPr>
        <w:pStyle w:val="PL"/>
        <w:rPr>
          <w:rFonts w:eastAsia="DengXian"/>
          <w:lang w:val="fr-FR"/>
        </w:rPr>
      </w:pPr>
      <w:r w:rsidRPr="00E0587D">
        <w:rPr>
          <w:rFonts w:eastAsia="DengXian"/>
          <w:lang w:val="en-US"/>
        </w:rPr>
        <w:t xml:space="preserve">          </w:t>
      </w:r>
      <w:r w:rsidRPr="00107E2E">
        <w:rPr>
          <w:rFonts w:eastAsia="DengXian"/>
          <w:lang w:val="fr-FR"/>
        </w:rPr>
        <w:t xml:space="preserve">- </w:t>
      </w:r>
      <w:r w:rsidRPr="00107E2E">
        <w:rPr>
          <w:lang w:val="fr-FR"/>
        </w:rPr>
        <w:t>TA_CHANGE</w:t>
      </w:r>
    </w:p>
    <w:p w14:paraId="6E2C3604" w14:textId="77777777" w:rsidR="003121FA" w:rsidRPr="00107E2E" w:rsidRDefault="003121FA" w:rsidP="003121FA">
      <w:pPr>
        <w:pStyle w:val="PL"/>
        <w:rPr>
          <w:lang w:val="fr-FR"/>
        </w:rPr>
      </w:pPr>
      <w:r w:rsidRPr="00107E2E">
        <w:rPr>
          <w:rFonts w:eastAsia="DengXian"/>
          <w:lang w:val="fr-FR"/>
        </w:rPr>
        <w:t xml:space="preserve">          - </w:t>
      </w:r>
      <w:r w:rsidRPr="00107E2E">
        <w:rPr>
          <w:lang w:val="fr-FR"/>
        </w:rPr>
        <w:t>RAN_NODE_CHANGE</w:t>
      </w:r>
    </w:p>
    <w:p w14:paraId="31213C9A" w14:textId="77777777" w:rsidR="003121FA" w:rsidRPr="00107E2E" w:rsidRDefault="003121FA" w:rsidP="003121FA">
      <w:pPr>
        <w:pStyle w:val="PL"/>
        <w:rPr>
          <w:rFonts w:eastAsia="DengXian"/>
          <w:lang w:val="fr-FR"/>
        </w:rPr>
      </w:pPr>
      <w:r w:rsidRPr="00107E2E">
        <w:rPr>
          <w:rFonts w:eastAsia="DengXian"/>
          <w:lang w:val="fr-FR"/>
        </w:rPr>
        <w:t xml:space="preserve">        - type: string</w:t>
      </w:r>
    </w:p>
    <w:p w14:paraId="631EB13E" w14:textId="77777777" w:rsidR="003121FA" w:rsidRPr="006F1816" w:rsidRDefault="003121FA" w:rsidP="003121FA">
      <w:pPr>
        <w:pStyle w:val="PL"/>
        <w:rPr>
          <w:lang w:val="fr-FR"/>
        </w:rPr>
      </w:pPr>
      <w:r w:rsidRPr="00107E2E">
        <w:rPr>
          <w:lang w:val="fr-FR"/>
        </w:rPr>
        <w:t xml:space="preserve">          </w:t>
      </w:r>
      <w:r w:rsidRPr="006F1816">
        <w:rPr>
          <w:lang w:val="fr-FR"/>
        </w:rPr>
        <w:t>description: &gt;</w:t>
      </w:r>
    </w:p>
    <w:p w14:paraId="2B827470" w14:textId="77777777" w:rsidR="003121FA" w:rsidRDefault="003121FA" w:rsidP="003121FA">
      <w:pPr>
        <w:pStyle w:val="PL"/>
      </w:pPr>
      <w:r w:rsidRPr="006F1816">
        <w:rPr>
          <w:lang w:val="fr-FR"/>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7777777" w:rsidR="003121FA" w:rsidRDefault="003121FA" w:rsidP="003121F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351C4C1" w14:textId="77777777" w:rsidR="003121FA" w:rsidRDefault="003121FA" w:rsidP="003121FA">
      <w:pPr>
        <w:pStyle w:val="PL"/>
      </w:pPr>
      <w:r>
        <w:t xml:space="preserve">        Possible values are:</w:t>
      </w:r>
    </w:p>
    <w:p w14:paraId="32F5EB44" w14:textId="77777777" w:rsidR="003121FA" w:rsidRPr="00FA469A" w:rsidRDefault="003121FA" w:rsidP="003121F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F4F70AA" w14:textId="77777777" w:rsidR="003121FA" w:rsidRDefault="003121FA" w:rsidP="003121F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420B75BF" w14:textId="77777777" w:rsidR="00FF6EF4" w:rsidRDefault="00FF6EF4" w:rsidP="00FF6EF4">
      <w:pPr>
        <w:pStyle w:val="PL"/>
        <w:rPr>
          <w:rFonts w:cs="Arial"/>
          <w:szCs w:val="18"/>
          <w:lang w:eastAsia="zh-CN"/>
        </w:rPr>
      </w:pPr>
    </w:p>
    <w:bookmarkEnd w:id="341"/>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26984B51"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55C586C3"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15CFB9F0"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6E1AF80C"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040131A8"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3CDA9FF2"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23317A71"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3C32FE0B"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0B48C04B"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r w:rsidR="00DB61A9">
        <w:rPr>
          <w:lang w:val="en-US"/>
        </w:rPr>
        <w:t>2</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0C7B19C8" w:rsidR="00A647FC" w:rsidRPr="008B1C02" w:rsidRDefault="00A647FC" w:rsidP="00A647FC">
      <w:pPr>
        <w:pStyle w:val="PL"/>
      </w:pPr>
      <w:r w:rsidRPr="008B1C02">
        <w:t xml:space="preserve">    © </w:t>
      </w:r>
      <w:r w:rsidR="00DB61A9" w:rsidRPr="008B1C02">
        <w:t>20</w:t>
      </w:r>
      <w:r w:rsidR="00DB61A9" w:rsidRPr="008B1C02">
        <w:rPr>
          <w:rFonts w:hint="eastAsia"/>
          <w:lang w:eastAsia="zh-CN"/>
        </w:rPr>
        <w:t>2</w:t>
      </w:r>
      <w:r w:rsidR="00DB61A9">
        <w:rPr>
          <w:lang w:eastAsia="zh-CN"/>
        </w:rPr>
        <w:t>5</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6998B691" w:rsidR="00A647FC" w:rsidRPr="008B1C02" w:rsidRDefault="00A647FC" w:rsidP="00A647FC">
      <w:pPr>
        <w:pStyle w:val="PL"/>
      </w:pPr>
      <w:r w:rsidRPr="008B1C02">
        <w:t xml:space="preserve">  description: 3GPP TS 29.522 V1</w:t>
      </w:r>
      <w:r w:rsidR="00A94487">
        <w:t>9</w:t>
      </w:r>
      <w:r w:rsidRPr="008B1C02">
        <w:t>.</w:t>
      </w:r>
      <w:r w:rsidR="00DB61A9">
        <w:t>2</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rFonts w:cs="Courier New"/>
          <w:szCs w:val="16"/>
        </w:rPr>
      </w:pPr>
      <w:r>
        <w:rPr>
          <w:rFonts w:cs="Courier New"/>
          <w:szCs w:val="16"/>
        </w:rPr>
        <w:t xml:space="preserve">      tags:</w:t>
      </w:r>
    </w:p>
    <w:p w14:paraId="4D81FB74" w14:textId="77777777" w:rsidR="00325436" w:rsidRDefault="00325436" w:rsidP="00325436">
      <w:pPr>
        <w:pStyle w:val="PL"/>
        <w:rPr>
          <w:rFonts w:cs="Courier New"/>
          <w:szCs w:val="16"/>
        </w:rPr>
      </w:pPr>
      <w:r>
        <w:rPr>
          <w:rFonts w:cs="Courier New"/>
          <w:szCs w:val="16"/>
        </w:rPr>
        <w:t xml:space="preserve">        - </w:t>
      </w:r>
      <w:r>
        <w:t>Retrieve</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22A0B943" w:rsidR="00A647FC" w:rsidRDefault="00A647FC" w:rsidP="00A647FC">
      <w:pPr>
        <w:pStyle w:val="PL"/>
      </w:pPr>
      <w:r>
        <w:t xml:space="preserve">            OK. </w:t>
      </w:r>
      <w:r w:rsidRPr="008B1C02">
        <w:t xml:space="preserve">The </w:t>
      </w:r>
      <w:r>
        <w:t>UAV Flight information</w:t>
      </w:r>
      <w:r w:rsidRPr="008B1C02">
        <w:t xml:space="preserve"> </w:t>
      </w:r>
      <w:r w:rsidR="00325436">
        <w:t xml:space="preserve">retrieval </w:t>
      </w:r>
      <w:r>
        <w:t xml:space="preserve">request is </w:t>
      </w:r>
      <w:r w:rsidRPr="008B1C02">
        <w:t>successfully</w:t>
      </w:r>
      <w:r>
        <w:t xml:space="preserve"> processed, and the</w:t>
      </w:r>
    </w:p>
    <w:p w14:paraId="31D3DDCB" w14:textId="0AEFF7FD" w:rsidR="00A647FC" w:rsidRPr="008B1C02" w:rsidRDefault="00A647FC" w:rsidP="00A647FC">
      <w:pPr>
        <w:pStyle w:val="PL"/>
      </w:pPr>
      <w:r>
        <w:t xml:space="preserve">            </w:t>
      </w:r>
      <w:r w:rsidR="00325436">
        <w:t>the requested UAV Flight information</w:t>
      </w:r>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330964AD" w:rsidR="00A647FC" w:rsidRPr="008B1C02" w:rsidRDefault="00A647FC" w:rsidP="00A647FC">
      <w:pPr>
        <w:pStyle w:val="PL"/>
      </w:pPr>
      <w:r w:rsidRPr="008B1C02">
        <w:t xml:space="preserve">      description: Represents the parameters to request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1FB740E4" w:rsidR="00A647FC" w:rsidRDefault="00A647FC" w:rsidP="00A647FC">
      <w:pPr>
        <w:pStyle w:val="PL"/>
      </w:pPr>
      <w:r>
        <w:t xml:space="preserve">      description: Represents the candidate </w:t>
      </w:r>
      <w:r w:rsidR="00325436">
        <w:t>f</w:t>
      </w:r>
      <w:r>
        <w:t xml:space="preserve">light </w:t>
      </w:r>
      <w:r w:rsidR="00325436">
        <w:t>p</w:t>
      </w:r>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68E1EE77" w14:textId="77777777" w:rsidR="00A647FC" w:rsidRDefault="00A647FC" w:rsidP="00A647FC">
      <w:pPr>
        <w:pStyle w:val="PL"/>
      </w:pPr>
      <w:r>
        <w:t xml:space="preserve">        canFlightPath:</w:t>
      </w:r>
    </w:p>
    <w:p w14:paraId="3E862C1D" w14:textId="04B781D5" w:rsidR="00A647FC" w:rsidRDefault="00A647FC" w:rsidP="00A647FC">
      <w:pPr>
        <w:pStyle w:val="PL"/>
      </w:pPr>
      <w:r>
        <w:t xml:space="preserve">          $ref: 'TS29522_UAVFlightAssistance.yaml#/components/schemas/FlightPath'</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62C848A5" w:rsidR="00A647FC" w:rsidRPr="008B1C02" w:rsidRDefault="00A647FC" w:rsidP="00A647FC">
      <w:pPr>
        <w:pStyle w:val="PL"/>
      </w:pPr>
      <w:r w:rsidRPr="008B1C02">
        <w:t xml:space="preserve">      description: Represents </w:t>
      </w:r>
      <w:r>
        <w:t>the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pPr>
      <w:r>
        <w:t xml:space="preserve">        </w:t>
      </w:r>
      <w:r>
        <w:rPr>
          <w:lang w:eastAsia="zh-CN"/>
        </w:rPr>
        <w:t>suppFeat</w:t>
      </w:r>
      <w:r>
        <w:t>:</w:t>
      </w:r>
    </w:p>
    <w:p w14:paraId="22B774E9" w14:textId="77777777" w:rsidR="00325436" w:rsidRDefault="00325436" w:rsidP="00325436">
      <w:pPr>
        <w:pStyle w:val="PL"/>
      </w:pPr>
      <w:r>
        <w:t xml:space="preserve">          $ref: 'TS29571_CommonData.yaml#/components/schemas/</w:t>
      </w:r>
      <w:r>
        <w:rPr>
          <w:lang w:eastAsia="zh-CN"/>
        </w:rPr>
        <w:t>SupportedFeatures</w:t>
      </w:r>
      <w:r>
        <w:t>'</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3897D7A8" w:rsidR="00A647FC" w:rsidRDefault="00A647FC" w:rsidP="00A647FC">
      <w:pPr>
        <w:pStyle w:val="PL"/>
      </w:pPr>
      <w:r>
        <w:t xml:space="preserve">        Represents </w:t>
      </w:r>
      <w:r w:rsidR="00E566EF">
        <w:t>the purpose of the retrieved UAV flight information</w:t>
      </w:r>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pPr>
      <w:r>
        <w:t xml:space="preserve">          - USS_CHANGEOVER: </w:t>
      </w:r>
      <w:r w:rsidRPr="00AE2D90">
        <w:t xml:space="preserve">Indicates </w:t>
      </w:r>
      <w:r w:rsidR="00E566EF">
        <w:t xml:space="preserve">that </w:t>
      </w:r>
      <w:r w:rsidRPr="00AE2D90">
        <w:t xml:space="preserve">the purpose of retrieved </w:t>
      </w:r>
      <w:r w:rsidR="00E566EF">
        <w:t xml:space="preserve">UAV Flight </w:t>
      </w:r>
      <w:r w:rsidRPr="00AE2D90">
        <w:t>information is</w:t>
      </w:r>
      <w:r>
        <w:t xml:space="preserve"> </w:t>
      </w:r>
      <w:r w:rsidR="00E566EF" w:rsidRPr="00AE2D90">
        <w:t>USS</w:t>
      </w:r>
    </w:p>
    <w:p w14:paraId="7F23DA3B" w14:textId="0B23843C" w:rsidR="00A647FC" w:rsidRDefault="00E566EF" w:rsidP="00E566EF">
      <w:pPr>
        <w:pStyle w:val="PL"/>
      </w:pPr>
      <w:r>
        <w:t xml:space="preserve">           </w:t>
      </w:r>
      <w:r w:rsidRPr="00AE2D90">
        <w:t xml:space="preserve"> changeover</w:t>
      </w:r>
      <w:r w:rsidR="00A647FC">
        <w:t>.</w:t>
      </w:r>
    </w:p>
    <w:p w14:paraId="3E91C88D" w14:textId="77777777" w:rsidR="00E566EF" w:rsidRDefault="00A647FC" w:rsidP="00E566EF">
      <w:pPr>
        <w:pStyle w:val="PL"/>
      </w:pPr>
      <w:r>
        <w:t xml:space="preserve">          - PRE_FLIGHT_PLANNING: </w:t>
      </w:r>
      <w:r w:rsidRPr="00AE2D90">
        <w:t xml:space="preserve">Indicates </w:t>
      </w:r>
      <w:r w:rsidR="00E566EF">
        <w:t xml:space="preserve">that </w:t>
      </w:r>
      <w:r w:rsidRPr="00AE2D90">
        <w:t xml:space="preserve">the purpose of retrieved </w:t>
      </w:r>
      <w:r w:rsidR="00E566EF">
        <w:t xml:space="preserve">UAV Flight </w:t>
      </w:r>
      <w:r w:rsidRPr="00AE2D90">
        <w:t xml:space="preserve">information </w:t>
      </w:r>
      <w:r w:rsidR="00E566EF">
        <w:t>is</w:t>
      </w:r>
    </w:p>
    <w:p w14:paraId="1D77F2B6" w14:textId="6C94B1EF" w:rsidR="00A647FC" w:rsidRDefault="00E566EF" w:rsidP="00E566EF">
      <w:pPr>
        <w:pStyle w:val="PL"/>
      </w:pPr>
      <w:r>
        <w:t xml:space="preserve">            </w:t>
      </w:r>
      <w:r w:rsidRPr="00AE2D90">
        <w:t>pre-flight planning</w:t>
      </w:r>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342" w:name="_Toc160489003"/>
      <w:r>
        <w:lastRenderedPageBreak/>
        <w:t>A.40</w:t>
      </w:r>
      <w:r>
        <w:tab/>
        <w:t>ImsSessionManagement API</w:t>
      </w:r>
      <w:bookmarkEnd w:id="342"/>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1F7B0A3F" w:rsidR="005F3356" w:rsidRPr="008748AA" w:rsidRDefault="005F3356" w:rsidP="005F3356">
      <w:pPr>
        <w:pStyle w:val="PL"/>
      </w:pPr>
      <w:r w:rsidRPr="008748AA">
        <w:t xml:space="preserve">  version: 1.0.0</w:t>
      </w:r>
      <w:r>
        <w:t>-alpha.</w:t>
      </w:r>
      <w:r w:rsidR="00DB61A9">
        <w:t>2</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4E44E66E"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4448F81B" w:rsidR="005F3356" w:rsidRPr="008748AA" w:rsidRDefault="005F3356" w:rsidP="005F3356">
      <w:pPr>
        <w:pStyle w:val="PL"/>
      </w:pPr>
      <w:r w:rsidRPr="008748AA">
        <w:t xml:space="preserve">    3GPP TS 29.522 V19.</w:t>
      </w:r>
      <w:r w:rsidR="00DB61A9">
        <w:t>2</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3E62FE19" w:rsidR="005F3356" w:rsidRPr="008748AA" w:rsidRDefault="005F3356" w:rsidP="005F3356">
      <w:pPr>
        <w:pStyle w:val="PL"/>
      </w:pPr>
      <w:r w:rsidRPr="008748AA">
        <w:t xml:space="preserve">      summary: Retrieve all the active IMS EE Subscriptions managed by the NEF.</w:t>
      </w:r>
    </w:p>
    <w:p w14:paraId="54BF10AD" w14:textId="76BADA33"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7951BD8D"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4FE1C122"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22BB1962" w:rsidR="005F3356" w:rsidRPr="008748AA" w:rsidRDefault="005F3356" w:rsidP="005F3356">
      <w:pPr>
        <w:pStyle w:val="PL"/>
      </w:pPr>
      <w:r w:rsidRPr="008748AA">
        <w:t xml:space="preserve">            are returned.</w:t>
      </w:r>
    </w:p>
    <w:p w14:paraId="521D244E" w14:textId="7EC98AE1"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14E1E87B"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39A06B36"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6336B93D"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0B4A01A8"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312E386A"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5536FEB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39D5B161"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5602B15A"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405A9EBD"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078CF8CE"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r w:rsidR="00B75083" w:rsidRPr="00854C44">
        <w:rPr>
          <w:rFonts w:eastAsia="MS Mincho"/>
          <w:noProof/>
        </w:rPr>
        <w:t xml:space="preserve">IMS EE </w:t>
      </w:r>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$ref</w:t>
      </w:r>
      <w:r w:rsidRPr="008748AA">
        <w:lastRenderedPageBreak/>
        <w:t>: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79D596F0"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120C7AF0" w:rsidR="005F3356" w:rsidRPr="008748AA" w:rsidRDefault="005F3356" w:rsidP="005F3356">
      <w:pPr>
        <w:pStyle w:val="PL"/>
      </w:pPr>
      <w:r w:rsidRPr="008748AA">
        <w:t xml:space="preserve">      summary: Retrieve an existing Individual IMS EE Subscription resource.</w:t>
      </w:r>
    </w:p>
    <w:p w14:paraId="3440024B" w14:textId="03D50582"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1E41082C"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3FE33F73"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0C05F2DA"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5B424107"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17C58D5A"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CC6714"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0C9B1248"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3F40E3C8"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376F514A"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448E515C"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22D40938"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3B72782B"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18FDC09D"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59D3041A"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0F5134B6"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395FE6BC"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02A937E2"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17E3B451"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1589374F" w:rsidR="005F3356" w:rsidRPr="008748AA" w:rsidRDefault="005F3356" w:rsidP="005F3356">
      <w:pPr>
        <w:pStyle w:val="PL"/>
      </w:pPr>
      <w:r w:rsidRPr="008748AA">
        <w:lastRenderedPageBreak/>
        <w:t xml:space="preserve">    I</w:t>
      </w:r>
      <w:r w:rsidR="00B75083" w:rsidRPr="00527FBB">
        <w:rPr>
          <w:rFonts w:eastAsia="MS Mincho"/>
          <w:noProof/>
        </w:rPr>
        <w:t>ms</w:t>
      </w:r>
      <w:r w:rsidRPr="008748AA">
        <w:t>EESubsc:</w:t>
      </w:r>
    </w:p>
    <w:p w14:paraId="3EAA22B2" w14:textId="57357C7E" w:rsidR="005F3356" w:rsidRPr="008748AA" w:rsidRDefault="005F3356" w:rsidP="005F3356">
      <w:pPr>
        <w:pStyle w:val="PL"/>
      </w:pPr>
      <w:r w:rsidRPr="008748AA">
        <w:t xml:space="preserve">      description: Represents a</w:t>
      </w:r>
      <w:r>
        <w:t>n</w:t>
      </w:r>
      <w:r w:rsidRPr="008748AA">
        <w:t xml:space="preserve"> IMS E</w:t>
      </w:r>
      <w:r>
        <w:t xml:space="preserve"> </w:t>
      </w:r>
      <w:r w:rsidRPr="008748AA">
        <w:t>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39F5D061"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0BC4EE2A"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F9985E" w14:textId="77777777" w:rsidR="005F3356" w:rsidRDefault="005F3356" w:rsidP="005F3356">
      <w:pPr>
        <w:pStyle w:val="PL"/>
      </w:pPr>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6292978A"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2CCC813F"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23463335"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2EE207BA"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6C003065" w:rsidR="005F3356" w:rsidRPr="00AB023E" w:rsidRDefault="005F3356" w:rsidP="005F3356">
      <w:pPr>
        <w:pStyle w:val="PL"/>
      </w:pPr>
      <w:r w:rsidRPr="00AB023E">
        <w:t xml:space="preserve">        - </w:t>
      </w:r>
      <w:r w:rsidR="0094380E" w:rsidRPr="00EF3901">
        <w:rPr>
          <w:rFonts w:eastAsia="MS Mincho"/>
          <w:noProof/>
        </w:rPr>
        <w:t>subscriptionId</w:t>
      </w:r>
    </w:p>
    <w:p w14:paraId="7F0C7EE4" w14:textId="5E4D9451"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p>
    <w:p w14:paraId="0C3A37ED" w14:textId="77777777" w:rsidR="00B64F0E" w:rsidRDefault="00B64F0E" w:rsidP="00B64F0E">
      <w:pPr>
        <w:pStyle w:val="PL"/>
      </w:pPr>
      <w:r>
        <w:t xml:space="preserve">    ImsEventRequirement:</w:t>
      </w:r>
    </w:p>
    <w:p w14:paraId="30802DDB" w14:textId="77777777" w:rsidR="00B64F0E" w:rsidRDefault="00B64F0E" w:rsidP="00B64F0E">
      <w:pPr>
        <w:pStyle w:val="PL"/>
      </w:pPr>
      <w:r>
        <w:t xml:space="preserve">      description: </w:t>
      </w:r>
      <w:r w:rsidRPr="00387CBF">
        <w:t>Represnets the IMS Event Requirement.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77777777" w:rsidR="00B64F0E" w:rsidRDefault="00B64F0E" w:rsidP="00B64F0E">
      <w:pPr>
        <w:pStyle w:val="PL"/>
      </w:pPr>
      <w:r>
        <w:t xml:space="preserve">        stndImsEvent: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77777777" w:rsidR="00B64F0E" w:rsidRDefault="00B64F0E" w:rsidP="00B64F0E">
      <w:pPr>
        <w:pStyle w:val="PL"/>
      </w:pPr>
      <w:r>
        <w:t xml:space="preserve">        nonStndImsEvent:</w:t>
      </w:r>
    </w:p>
    <w:p w14:paraId="3FB4224F" w14:textId="77777777" w:rsidR="00B64F0E" w:rsidRDefault="00B64F0E" w:rsidP="00B64F0E">
      <w:pPr>
        <w:pStyle w:val="PL"/>
      </w:pPr>
      <w:r w:rsidRPr="00AF1831">
        <w:t xml:space="preserve">          description: Indicates the requested </w:t>
      </w:r>
      <w:r>
        <w:t>non-</w:t>
      </w:r>
      <w:r w:rsidRPr="00AF1831">
        <w:t xml:space="preserve">standardized IMS </w:t>
      </w:r>
      <w:r>
        <w:t>e</w:t>
      </w:r>
      <w:r w:rsidRPr="00AF1831">
        <w:t>vent.</w:t>
      </w:r>
    </w:p>
    <w:p w14:paraId="7C950D9B" w14:textId="77777777" w:rsidR="00B64F0E" w:rsidRDefault="00B64F0E" w:rsidP="00B64F0E">
      <w:pPr>
        <w:pStyle w:val="PL"/>
      </w:pPr>
      <w:r>
        <w:t xml:space="preserve">          type: string</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644BF88D" w14:textId="77777777" w:rsidR="00B64F0E" w:rsidRDefault="00B64F0E" w:rsidP="00B64F0E">
      <w:pPr>
        <w:pStyle w:val="PL"/>
      </w:pPr>
      <w:r>
        <w:t xml:space="preserve">      required:</w:t>
      </w:r>
    </w:p>
    <w:p w14:paraId="518B3740" w14:textId="77777777" w:rsidR="00B64F0E" w:rsidRDefault="00B64F0E" w:rsidP="00B64F0E">
      <w:pPr>
        <w:pStyle w:val="PL"/>
      </w:pPr>
      <w:r>
        <w:lastRenderedPageBreak/>
        <w:t xml:space="preserve">        - imsEventType</w:t>
      </w:r>
    </w:p>
    <w:p w14:paraId="64D38005" w14:textId="77777777" w:rsidR="00B64F0E" w:rsidRDefault="00B64F0E" w:rsidP="00B64F0E">
      <w:pPr>
        <w:pStyle w:val="PL"/>
      </w:pPr>
      <w:r>
        <w:t xml:space="preserve">      oneOf:</w:t>
      </w:r>
    </w:p>
    <w:p w14:paraId="20E31DA1" w14:textId="77777777" w:rsidR="00B64F0E" w:rsidRDefault="00B64F0E" w:rsidP="00B64F0E">
      <w:pPr>
        <w:pStyle w:val="PL"/>
      </w:pPr>
      <w:r>
        <w:t xml:space="preserve">        - required: [stndImsEvent]</w:t>
      </w:r>
    </w:p>
    <w:p w14:paraId="43F46CD9" w14:textId="77777777" w:rsidR="00B64F0E" w:rsidRDefault="00B64F0E" w:rsidP="00B64F0E">
      <w:pPr>
        <w:pStyle w:val="PL"/>
      </w:pPr>
      <w:r>
        <w:t xml:space="preserve">        - required: [nonStndImsEvent]</w:t>
      </w:r>
    </w:p>
    <w:p w14:paraId="4BA1760A" w14:textId="77777777" w:rsidR="00B64F0E" w:rsidRDefault="00B64F0E" w:rsidP="005F3356">
      <w:pPr>
        <w:pStyle w:val="PL"/>
      </w:pPr>
    </w:p>
    <w:p w14:paraId="78DA60E4" w14:textId="613FCA8E"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pPr>
      <w:r>
        <w:t xml:space="preserve">        stndImsEvent:</w:t>
      </w:r>
    </w:p>
    <w:p w14:paraId="602F6F15" w14:textId="77777777" w:rsidR="00B64F0E" w:rsidRDefault="00B64F0E" w:rsidP="00B64F0E">
      <w:pPr>
        <w:pStyle w:val="PL"/>
      </w:pPr>
      <w:r>
        <w:t xml:space="preserve">          $ref: 'TS29571_CommonData.yaml#/components/schemas/ImsEvent'</w:t>
      </w:r>
    </w:p>
    <w:p w14:paraId="2C9784A5" w14:textId="77777777" w:rsidR="00B64F0E" w:rsidRDefault="00B64F0E" w:rsidP="00B64F0E">
      <w:pPr>
        <w:pStyle w:val="PL"/>
      </w:pPr>
      <w:r>
        <w:t xml:space="preserve">        nonStndImsEvent:</w:t>
      </w:r>
    </w:p>
    <w:p w14:paraId="4BC87559" w14:textId="77777777" w:rsidR="00B64F0E" w:rsidRDefault="00B64F0E" w:rsidP="00B64F0E">
      <w:pPr>
        <w:pStyle w:val="PL"/>
      </w:pPr>
      <w:r>
        <w:t xml:space="preserve">          type: string</w:t>
      </w:r>
    </w:p>
    <w:p w14:paraId="644AB524" w14:textId="77777777" w:rsidR="00B64F0E" w:rsidRDefault="00B64F0E" w:rsidP="00B64F0E">
      <w:pPr>
        <w:pStyle w:val="PL"/>
      </w:pPr>
      <w:r w:rsidRPr="00AF1831">
        <w:t xml:space="preserve">          description: Indicates the </w:t>
      </w:r>
      <w:r>
        <w:t>non-</w:t>
      </w:r>
      <w:r w:rsidRPr="00AF1831">
        <w:t>standardized IMS event within the requested scope.</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pPr>
      <w:r>
        <w:t xml:space="preserve">      oneOf:</w:t>
      </w:r>
    </w:p>
    <w:p w14:paraId="63E617F8" w14:textId="77777777" w:rsidR="00B64F0E" w:rsidRDefault="00B64F0E" w:rsidP="00B64F0E">
      <w:pPr>
        <w:pStyle w:val="PL"/>
      </w:pPr>
      <w:r>
        <w:t xml:space="preserve">        - required: [stndImsEvent]</w:t>
      </w:r>
    </w:p>
    <w:p w14:paraId="0D32745E" w14:textId="77777777" w:rsidR="00B64F0E" w:rsidRDefault="00B64F0E" w:rsidP="00B64F0E">
      <w:pPr>
        <w:pStyle w:val="PL"/>
      </w:pPr>
      <w:r>
        <w:t xml:space="preserve">        - required: [nonStndImsEvent]</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251A3DA0" w14:textId="77777777" w:rsidR="00B64F0E" w:rsidRDefault="00B64F0E" w:rsidP="00B64F0E">
      <w:pPr>
        <w:pStyle w:val="PL"/>
      </w:pPr>
      <w:r>
        <w:t xml:space="preserve">          - SUBSCRIBER_SPECIFIC: </w:t>
      </w:r>
      <w:r w:rsidRPr="00FE4086">
        <w:t>Indicates the IMS Event is Subscriber Specific</w:t>
      </w:r>
      <w:r>
        <w:t xml:space="preserve"> for data channel.</w:t>
      </w:r>
    </w:p>
    <w:p w14:paraId="7ABAE3C9" w14:textId="77777777" w:rsidR="00B64F0E" w:rsidRDefault="00B64F0E" w:rsidP="00B64F0E">
      <w:pPr>
        <w:pStyle w:val="PL"/>
      </w:pPr>
      <w:r>
        <w:t xml:space="preserve">          - </w:t>
      </w:r>
      <w:r w:rsidRPr="00FE4086">
        <w:t>NON_SUBSCRIBER_SPECIFIC</w:t>
      </w:r>
      <w:r>
        <w:t xml:space="preserve">: </w:t>
      </w:r>
      <w:r w:rsidRPr="00FE4086">
        <w:t>Indicates the IMS Event is Subscriber Specific</w:t>
      </w:r>
      <w:r>
        <w:t xml:space="preserve"> for data</w:t>
      </w:r>
    </w:p>
    <w:p w14:paraId="6EC18CDA" w14:textId="77777777" w:rsidR="00B64F0E" w:rsidRDefault="00B64F0E" w:rsidP="00B64F0E">
      <w:pPr>
        <w:pStyle w:val="PL"/>
      </w:pP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t xml:space="preserve">  - url: '{apiRoot}/</w:t>
      </w:r>
      <w:r>
        <w:t>3gpp-ims-pp</w:t>
      </w:r>
      <w:r w:rsidRPr="008B1C02">
        <w:t>/v1'</w:t>
      </w:r>
    </w:p>
    <w:p w14:paraId="5AEACA42" w14:textId="77777777" w:rsidR="009835FE" w:rsidRPr="008B1C02" w:rsidRDefault="009835FE" w:rsidP="009835FE">
      <w:pPr>
        <w:pStyle w:val="PL"/>
      </w:pPr>
      <w:r w:rsidRPr="008B1C02">
        <w:lastRenderedPageBreak/>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t xml:space="preserve">          $ref: 'TS29122_CommonData.yaml#/components/responses/400'</w:t>
      </w:r>
    </w:p>
    <w:p w14:paraId="59505BFC" w14:textId="77777777" w:rsidR="009835FE" w:rsidRDefault="009835FE" w:rsidP="009835FE">
      <w:pPr>
        <w:pStyle w:val="PL"/>
      </w:pPr>
      <w:r>
        <w:lastRenderedPageBreak/>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t xml:space="preserve">          application/json:</w:t>
      </w:r>
    </w:p>
    <w:p w14:paraId="3A2C3676" w14:textId="77777777" w:rsidR="009835FE" w:rsidRDefault="009835FE" w:rsidP="009835FE">
      <w:pPr>
        <w:pStyle w:val="PL"/>
      </w:pPr>
      <w:r>
        <w:lastRenderedPageBreak/>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t xml:space="preserve">          $ref: 'TS29122_CommonData.yaml#/components/responses/404'</w:t>
      </w:r>
    </w:p>
    <w:p w14:paraId="0BC4D58D" w14:textId="77777777" w:rsidR="009835FE" w:rsidRDefault="009835FE" w:rsidP="009835FE">
      <w:pPr>
        <w:pStyle w:val="PL"/>
      </w:pPr>
      <w:r>
        <w:lastRenderedPageBreak/>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t xml:space="preserve">      properties:</w:t>
      </w:r>
    </w:p>
    <w:p w14:paraId="29CD2CA2" w14:textId="77777777" w:rsidR="009835FE" w:rsidRPr="008B1C02" w:rsidRDefault="009835FE" w:rsidP="009835FE">
      <w:pPr>
        <w:pStyle w:val="PL"/>
      </w:pPr>
      <w:r>
        <w:lastRenderedPageBreak/>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3"/>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3"/>
      <w:r w:rsidR="00B41338">
        <w:rPr>
          <w:rStyle w:val="CommentReference"/>
          <w:rFonts w:ascii="Times New Roman" w:hAnsi="Times New Roman"/>
        </w:rPr>
        <w:commentReference w:id="343"/>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lastRenderedPageBreak/>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9D18F1"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37693A9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55454B53" w:rsidR="009D18F1" w:rsidRDefault="009D18F1" w:rsidP="009D18F1">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678624" w:rsidR="009D18F1" w:rsidRDefault="009D18F1" w:rsidP="009D18F1">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44920EDC"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3250EA76" w:rsidR="009D18F1" w:rsidRDefault="009D18F1" w:rsidP="009D18F1">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9D18F1" w:rsidRDefault="009D18F1" w:rsidP="009D18F1">
            <w:pPr>
              <w:pStyle w:val="TAC"/>
              <w:keepNext w:val="0"/>
              <w:keepLines w:val="0"/>
              <w:rPr>
                <w:sz w:val="16"/>
                <w:szCs w:val="16"/>
                <w:lang w:eastAsia="zh-CN"/>
              </w:rPr>
            </w:pPr>
            <w:r>
              <w:rPr>
                <w:sz w:val="16"/>
                <w:szCs w:val="16"/>
                <w:lang w:eastAsia="zh-CN"/>
              </w:rPr>
              <w:t>19.2.0</w:t>
            </w:r>
          </w:p>
        </w:tc>
      </w:tr>
      <w:tr w:rsidR="009D18F1"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66833FA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521F432E" w:rsidR="009D18F1" w:rsidRDefault="009D18F1" w:rsidP="009D18F1">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1461212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6D421FD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1CCCAEA3" w:rsidR="009D18F1" w:rsidRDefault="009D18F1" w:rsidP="009D18F1">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9D18F1" w:rsidRDefault="009D18F1" w:rsidP="009D18F1">
            <w:pPr>
              <w:pStyle w:val="TAC"/>
              <w:keepNext w:val="0"/>
              <w:keepLines w:val="0"/>
              <w:rPr>
                <w:sz w:val="16"/>
                <w:szCs w:val="16"/>
                <w:lang w:eastAsia="zh-CN"/>
              </w:rPr>
            </w:pPr>
            <w:r>
              <w:rPr>
                <w:sz w:val="16"/>
                <w:szCs w:val="16"/>
                <w:lang w:eastAsia="zh-CN"/>
              </w:rPr>
              <w:t>19.2.0</w:t>
            </w:r>
          </w:p>
        </w:tc>
      </w:tr>
      <w:tr w:rsidR="009D18F1"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15D5CB52"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1EA7CAB3" w:rsidR="009D18F1" w:rsidRDefault="009D18F1" w:rsidP="009D18F1">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2617FBD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01250D2C"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05770EF4" w:rsidR="009D18F1" w:rsidRDefault="009D18F1" w:rsidP="009D18F1">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9D18F1" w:rsidRDefault="009D18F1" w:rsidP="009D18F1">
            <w:pPr>
              <w:pStyle w:val="TAC"/>
              <w:keepNext w:val="0"/>
              <w:keepLines w:val="0"/>
              <w:rPr>
                <w:sz w:val="16"/>
                <w:szCs w:val="16"/>
                <w:lang w:eastAsia="zh-CN"/>
              </w:rPr>
            </w:pPr>
            <w:r>
              <w:rPr>
                <w:sz w:val="16"/>
                <w:szCs w:val="16"/>
                <w:lang w:eastAsia="zh-CN"/>
              </w:rPr>
              <w:t>19.2.0</w:t>
            </w:r>
          </w:p>
        </w:tc>
      </w:tr>
      <w:tr w:rsidR="009D18F1"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1B76D73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0B553268" w:rsidR="009D18F1" w:rsidRDefault="009D18F1" w:rsidP="009D18F1">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5E7B682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3F580FC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0628DE1" w:rsidR="009D18F1" w:rsidRDefault="009D18F1" w:rsidP="009D18F1">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9D18F1" w:rsidRDefault="009D18F1" w:rsidP="009D18F1">
            <w:pPr>
              <w:pStyle w:val="TAC"/>
              <w:keepNext w:val="0"/>
              <w:keepLines w:val="0"/>
              <w:rPr>
                <w:sz w:val="16"/>
                <w:szCs w:val="16"/>
                <w:lang w:eastAsia="zh-CN"/>
              </w:rPr>
            </w:pPr>
            <w:r>
              <w:rPr>
                <w:sz w:val="16"/>
                <w:szCs w:val="16"/>
                <w:lang w:eastAsia="zh-CN"/>
              </w:rPr>
              <w:t>19.2.0</w:t>
            </w:r>
          </w:p>
        </w:tc>
      </w:tr>
      <w:tr w:rsidR="009D18F1"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59271D3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04D1D2D6" w:rsidR="009D18F1" w:rsidRDefault="009D18F1" w:rsidP="009D18F1">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0092073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7D2B16DA" w:rsidR="009D18F1" w:rsidRDefault="009D18F1" w:rsidP="009D18F1">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9D18F1" w:rsidRDefault="009D18F1" w:rsidP="009D18F1">
            <w:pPr>
              <w:pStyle w:val="TAC"/>
              <w:keepNext w:val="0"/>
              <w:keepLines w:val="0"/>
              <w:rPr>
                <w:sz w:val="16"/>
                <w:szCs w:val="16"/>
                <w:lang w:eastAsia="zh-CN"/>
              </w:rPr>
            </w:pPr>
            <w:r>
              <w:rPr>
                <w:sz w:val="16"/>
                <w:szCs w:val="16"/>
                <w:lang w:eastAsia="zh-CN"/>
              </w:rPr>
              <w:t>19.2.0</w:t>
            </w:r>
          </w:p>
        </w:tc>
      </w:tr>
      <w:tr w:rsidR="009D18F1"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2305F83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4B71C7E4" w:rsidR="009D18F1" w:rsidRDefault="009D18F1" w:rsidP="009D18F1">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70E5D4D" w:rsidR="009D18F1" w:rsidRDefault="009D18F1" w:rsidP="009D18F1">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2D1E4D42"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7E86A13C" w:rsidR="009D18F1" w:rsidRDefault="009D18F1" w:rsidP="009D18F1">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9D18F1" w:rsidRDefault="009D18F1" w:rsidP="009D18F1">
            <w:pPr>
              <w:pStyle w:val="TAC"/>
              <w:keepNext w:val="0"/>
              <w:keepLines w:val="0"/>
              <w:rPr>
                <w:sz w:val="16"/>
                <w:szCs w:val="16"/>
                <w:lang w:eastAsia="zh-CN"/>
              </w:rPr>
            </w:pPr>
            <w:r>
              <w:rPr>
                <w:sz w:val="16"/>
                <w:szCs w:val="16"/>
                <w:lang w:eastAsia="zh-CN"/>
              </w:rPr>
              <w:t>19.2.0</w:t>
            </w:r>
          </w:p>
        </w:tc>
      </w:tr>
      <w:tr w:rsidR="009D18F1"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7CD7843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62182FD6" w:rsidR="009D18F1" w:rsidRDefault="009D18F1" w:rsidP="009D18F1">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54F00BD8"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80334EA"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E11A782" w:rsidR="009D18F1" w:rsidRDefault="009D18F1" w:rsidP="009D18F1">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9D18F1" w:rsidRDefault="009D18F1" w:rsidP="009D18F1">
            <w:pPr>
              <w:pStyle w:val="TAC"/>
              <w:keepNext w:val="0"/>
              <w:keepLines w:val="0"/>
              <w:rPr>
                <w:sz w:val="16"/>
                <w:szCs w:val="16"/>
                <w:lang w:eastAsia="zh-CN"/>
              </w:rPr>
            </w:pPr>
            <w:r>
              <w:rPr>
                <w:sz w:val="16"/>
                <w:szCs w:val="16"/>
                <w:lang w:eastAsia="zh-CN"/>
              </w:rPr>
              <w:t>19.2.0</w:t>
            </w:r>
          </w:p>
        </w:tc>
      </w:tr>
      <w:tr w:rsidR="009D18F1"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7AF9B2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0EDDD023" w:rsidR="009D18F1" w:rsidRDefault="009D18F1" w:rsidP="009D18F1">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6E869A0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CCF7A5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7E957B93" w:rsidR="009D18F1" w:rsidRDefault="009D18F1" w:rsidP="009D18F1">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9D18F1" w:rsidRDefault="009D18F1" w:rsidP="009D18F1">
            <w:pPr>
              <w:pStyle w:val="TAC"/>
              <w:keepNext w:val="0"/>
              <w:keepLines w:val="0"/>
              <w:rPr>
                <w:sz w:val="16"/>
                <w:szCs w:val="16"/>
                <w:lang w:eastAsia="zh-CN"/>
              </w:rPr>
            </w:pPr>
            <w:r>
              <w:rPr>
                <w:sz w:val="16"/>
                <w:szCs w:val="16"/>
                <w:lang w:eastAsia="zh-CN"/>
              </w:rPr>
              <w:t>19.2.0</w:t>
            </w:r>
          </w:p>
        </w:tc>
      </w:tr>
      <w:tr w:rsidR="009D18F1"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15A824A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308613EE" w:rsidR="009D18F1" w:rsidRDefault="009D18F1" w:rsidP="009D18F1">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22B7686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712C1FA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44C88398" w:rsidR="009D18F1" w:rsidRDefault="009D18F1" w:rsidP="009D18F1">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9D18F1" w:rsidRDefault="009D18F1" w:rsidP="009D18F1">
            <w:pPr>
              <w:pStyle w:val="TAC"/>
              <w:keepNext w:val="0"/>
              <w:keepLines w:val="0"/>
              <w:rPr>
                <w:sz w:val="16"/>
                <w:szCs w:val="16"/>
                <w:lang w:eastAsia="zh-CN"/>
              </w:rPr>
            </w:pPr>
            <w:r>
              <w:rPr>
                <w:sz w:val="16"/>
                <w:szCs w:val="16"/>
                <w:lang w:eastAsia="zh-CN"/>
              </w:rPr>
              <w:t>19.2.0</w:t>
            </w:r>
          </w:p>
        </w:tc>
      </w:tr>
      <w:tr w:rsidR="009D18F1"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69D6B5F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85B6D25" w:rsidR="009D18F1" w:rsidRDefault="009D18F1" w:rsidP="009D18F1">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6677147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158BBA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4422AAEA" w:rsidR="009D18F1" w:rsidRDefault="009D18F1" w:rsidP="009D18F1">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9D18F1" w:rsidRDefault="009D18F1" w:rsidP="009D18F1">
            <w:pPr>
              <w:pStyle w:val="TAC"/>
              <w:keepNext w:val="0"/>
              <w:keepLines w:val="0"/>
              <w:rPr>
                <w:sz w:val="16"/>
                <w:szCs w:val="16"/>
                <w:lang w:eastAsia="zh-CN"/>
              </w:rPr>
            </w:pPr>
            <w:r>
              <w:rPr>
                <w:sz w:val="16"/>
                <w:szCs w:val="16"/>
                <w:lang w:eastAsia="zh-CN"/>
              </w:rPr>
              <w:t>19.2.0</w:t>
            </w:r>
          </w:p>
        </w:tc>
      </w:tr>
      <w:tr w:rsidR="009D18F1"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6B6B077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7EE22AC" w:rsidR="009D18F1" w:rsidRDefault="009D18F1" w:rsidP="009D18F1">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65B506E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CD6FE1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0EDEDCAD" w:rsidR="009D18F1" w:rsidRDefault="009D18F1" w:rsidP="009D18F1">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9D18F1" w:rsidRDefault="009D18F1" w:rsidP="009D18F1">
            <w:pPr>
              <w:pStyle w:val="TAC"/>
              <w:keepNext w:val="0"/>
              <w:keepLines w:val="0"/>
              <w:rPr>
                <w:sz w:val="16"/>
                <w:szCs w:val="16"/>
                <w:lang w:eastAsia="zh-CN"/>
              </w:rPr>
            </w:pPr>
            <w:r>
              <w:rPr>
                <w:sz w:val="16"/>
                <w:szCs w:val="16"/>
                <w:lang w:eastAsia="zh-CN"/>
              </w:rPr>
              <w:t>19.2.0</w:t>
            </w:r>
          </w:p>
        </w:tc>
      </w:tr>
      <w:tr w:rsidR="009D18F1"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2C50A53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1FEC5481" w:rsidR="009D18F1" w:rsidRDefault="009D18F1" w:rsidP="009D18F1">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4872A5A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714A4B9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4A41C73A" w:rsidR="009D18F1" w:rsidRDefault="009D18F1" w:rsidP="009D18F1">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9D18F1" w:rsidRDefault="009D18F1" w:rsidP="009D18F1">
            <w:pPr>
              <w:pStyle w:val="TAC"/>
              <w:keepNext w:val="0"/>
              <w:keepLines w:val="0"/>
              <w:rPr>
                <w:sz w:val="16"/>
                <w:szCs w:val="16"/>
                <w:lang w:eastAsia="zh-CN"/>
              </w:rPr>
            </w:pPr>
            <w:r>
              <w:rPr>
                <w:sz w:val="16"/>
                <w:szCs w:val="16"/>
                <w:lang w:eastAsia="zh-CN"/>
              </w:rPr>
              <w:t>19.2.0</w:t>
            </w:r>
          </w:p>
        </w:tc>
      </w:tr>
      <w:tr w:rsidR="009D18F1"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0E82D1C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12EE713B" w:rsidR="009D18F1" w:rsidRDefault="009D18F1" w:rsidP="009D18F1">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607A90C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5911839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0FF28C35" w:rsidR="009D18F1" w:rsidRDefault="009D18F1" w:rsidP="009D18F1">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9D18F1" w:rsidRDefault="009D18F1" w:rsidP="009D18F1">
            <w:pPr>
              <w:pStyle w:val="TAC"/>
              <w:keepNext w:val="0"/>
              <w:keepLines w:val="0"/>
              <w:rPr>
                <w:sz w:val="16"/>
                <w:szCs w:val="16"/>
                <w:lang w:eastAsia="zh-CN"/>
              </w:rPr>
            </w:pPr>
            <w:r>
              <w:rPr>
                <w:sz w:val="16"/>
                <w:szCs w:val="16"/>
                <w:lang w:eastAsia="zh-CN"/>
              </w:rPr>
              <w:t>19.2.0</w:t>
            </w:r>
          </w:p>
        </w:tc>
      </w:tr>
      <w:tr w:rsidR="009D18F1"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6ECF0A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1E92DF54" w:rsidR="009D18F1" w:rsidRDefault="009D18F1" w:rsidP="009D18F1">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038E5ED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7D89F2B"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1C5EF849" w:rsidR="009D18F1" w:rsidRDefault="009D18F1" w:rsidP="009D18F1">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9D18F1" w:rsidRDefault="009D18F1" w:rsidP="009D18F1">
            <w:pPr>
              <w:pStyle w:val="TAC"/>
              <w:keepNext w:val="0"/>
              <w:keepLines w:val="0"/>
              <w:rPr>
                <w:sz w:val="16"/>
                <w:szCs w:val="16"/>
                <w:lang w:eastAsia="zh-CN"/>
              </w:rPr>
            </w:pPr>
            <w:r>
              <w:rPr>
                <w:sz w:val="16"/>
                <w:szCs w:val="16"/>
                <w:lang w:eastAsia="zh-CN"/>
              </w:rPr>
              <w:t>19.2.0</w:t>
            </w:r>
          </w:p>
        </w:tc>
      </w:tr>
      <w:tr w:rsidR="009D18F1"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46EA57B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7887A8D0" w:rsidR="009D18F1" w:rsidRDefault="009D18F1" w:rsidP="009D18F1">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07641C3E"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269C208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4E99E3F7" w:rsidR="009D18F1" w:rsidRDefault="009D18F1" w:rsidP="009D18F1">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9D18F1" w:rsidRDefault="009D18F1" w:rsidP="009D18F1">
            <w:pPr>
              <w:pStyle w:val="TAC"/>
              <w:keepNext w:val="0"/>
              <w:keepLines w:val="0"/>
              <w:rPr>
                <w:sz w:val="16"/>
                <w:szCs w:val="16"/>
                <w:lang w:eastAsia="zh-CN"/>
              </w:rPr>
            </w:pPr>
            <w:r>
              <w:rPr>
                <w:sz w:val="16"/>
                <w:szCs w:val="16"/>
                <w:lang w:eastAsia="zh-CN"/>
              </w:rPr>
              <w:t>19.2.0</w:t>
            </w:r>
          </w:p>
        </w:tc>
      </w:tr>
      <w:tr w:rsidR="009D18F1"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78A31B6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3471F44C" w:rsidR="009D18F1" w:rsidRDefault="009D18F1" w:rsidP="009D18F1">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2B5CAF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38713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075D5FF9" w:rsidR="009D18F1" w:rsidRDefault="009D18F1" w:rsidP="009D18F1">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9D18F1" w:rsidRDefault="009D18F1" w:rsidP="009D18F1">
            <w:pPr>
              <w:pStyle w:val="TAC"/>
              <w:keepNext w:val="0"/>
              <w:keepLines w:val="0"/>
              <w:rPr>
                <w:sz w:val="16"/>
                <w:szCs w:val="16"/>
                <w:lang w:eastAsia="zh-CN"/>
              </w:rPr>
            </w:pPr>
            <w:r>
              <w:rPr>
                <w:sz w:val="16"/>
                <w:szCs w:val="16"/>
                <w:lang w:eastAsia="zh-CN"/>
              </w:rPr>
              <w:t>19.2.0</w:t>
            </w:r>
          </w:p>
        </w:tc>
      </w:tr>
      <w:tr w:rsidR="009D18F1"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14A4DE8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4F314E4A" w:rsidR="009D18F1" w:rsidRDefault="009D18F1" w:rsidP="009D18F1">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319543A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46511E2E"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30FFB39D" w:rsidR="009D18F1" w:rsidRDefault="009D18F1" w:rsidP="009D18F1">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9D18F1" w:rsidRDefault="009D18F1" w:rsidP="009D18F1">
            <w:pPr>
              <w:pStyle w:val="TAC"/>
              <w:keepNext w:val="0"/>
              <w:keepLines w:val="0"/>
              <w:rPr>
                <w:sz w:val="16"/>
                <w:szCs w:val="16"/>
                <w:lang w:eastAsia="zh-CN"/>
              </w:rPr>
            </w:pPr>
            <w:r>
              <w:rPr>
                <w:sz w:val="16"/>
                <w:szCs w:val="16"/>
                <w:lang w:eastAsia="zh-CN"/>
              </w:rPr>
              <w:t>19.2.0</w:t>
            </w:r>
          </w:p>
        </w:tc>
      </w:tr>
      <w:tr w:rsidR="009D18F1"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117ECE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A779FB" w:rsidR="009D18F1" w:rsidRDefault="009D18F1" w:rsidP="009D18F1">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73FF5FB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27088910"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0D7EF5AB" w:rsidR="009D18F1" w:rsidRDefault="009D18F1" w:rsidP="009D18F1">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9D18F1" w:rsidRDefault="009D18F1" w:rsidP="009D18F1">
            <w:pPr>
              <w:pStyle w:val="TAC"/>
              <w:keepNext w:val="0"/>
              <w:keepLines w:val="0"/>
              <w:rPr>
                <w:sz w:val="16"/>
                <w:szCs w:val="16"/>
                <w:lang w:eastAsia="zh-CN"/>
              </w:rPr>
            </w:pPr>
            <w:r>
              <w:rPr>
                <w:sz w:val="16"/>
                <w:szCs w:val="16"/>
                <w:lang w:eastAsia="zh-CN"/>
              </w:rPr>
              <w:t>19.2.0</w:t>
            </w:r>
          </w:p>
        </w:tc>
      </w:tr>
      <w:tr w:rsidR="009D18F1"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57852DD3"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229E0A3E" w:rsidR="009D18F1" w:rsidRDefault="009D18F1" w:rsidP="009D18F1">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23FBA26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0791ED8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04526961" w:rsidR="009D18F1" w:rsidRDefault="009D18F1" w:rsidP="009D18F1">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9D18F1" w:rsidRDefault="009D18F1" w:rsidP="009D18F1">
            <w:pPr>
              <w:pStyle w:val="TAC"/>
              <w:keepNext w:val="0"/>
              <w:keepLines w:val="0"/>
              <w:rPr>
                <w:sz w:val="16"/>
                <w:szCs w:val="16"/>
                <w:lang w:eastAsia="zh-CN"/>
              </w:rPr>
            </w:pPr>
            <w:r>
              <w:rPr>
                <w:sz w:val="16"/>
                <w:szCs w:val="16"/>
                <w:lang w:eastAsia="zh-CN"/>
              </w:rPr>
              <w:t>19.2.0</w:t>
            </w:r>
          </w:p>
        </w:tc>
      </w:tr>
      <w:tr w:rsidR="009D18F1"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3098C3A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23FDAD31" w:rsidR="009D18F1" w:rsidRDefault="009D18F1" w:rsidP="009D18F1">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55E9EAF2"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09E71DF5" w:rsidR="009D18F1" w:rsidRDefault="009D18F1" w:rsidP="009D18F1">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9D18F1" w:rsidRDefault="009D18F1" w:rsidP="009D18F1">
            <w:pPr>
              <w:pStyle w:val="TAC"/>
              <w:keepNext w:val="0"/>
              <w:keepLines w:val="0"/>
              <w:rPr>
                <w:sz w:val="16"/>
                <w:szCs w:val="16"/>
                <w:lang w:eastAsia="zh-CN"/>
              </w:rPr>
            </w:pPr>
            <w:r>
              <w:rPr>
                <w:sz w:val="16"/>
                <w:szCs w:val="16"/>
                <w:lang w:eastAsia="zh-CN"/>
              </w:rPr>
              <w:t>19.2.0</w:t>
            </w:r>
          </w:p>
        </w:tc>
      </w:tr>
      <w:tr w:rsidR="009D18F1"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A68EDF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0557C86A" w:rsidR="009D18F1" w:rsidRDefault="009D18F1" w:rsidP="009D18F1">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13B0493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6CF5F65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32F75D7F" w:rsidR="009D18F1" w:rsidRDefault="009D18F1" w:rsidP="009D18F1">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9D18F1" w:rsidRDefault="009D18F1" w:rsidP="009D18F1">
            <w:pPr>
              <w:pStyle w:val="TAC"/>
              <w:keepNext w:val="0"/>
              <w:keepLines w:val="0"/>
              <w:rPr>
                <w:sz w:val="16"/>
                <w:szCs w:val="16"/>
                <w:lang w:eastAsia="zh-CN"/>
              </w:rPr>
            </w:pPr>
            <w:r>
              <w:rPr>
                <w:sz w:val="16"/>
                <w:szCs w:val="16"/>
                <w:lang w:eastAsia="zh-CN"/>
              </w:rPr>
              <w:t>19.2.0</w:t>
            </w:r>
          </w:p>
        </w:tc>
      </w:tr>
      <w:tr w:rsidR="009D18F1"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213FC5D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5282487E" w:rsidR="009D18F1" w:rsidRDefault="009D18F1" w:rsidP="009D18F1">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B23DF4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5A391735"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5B3C2E7C" w:rsidR="009D18F1" w:rsidRDefault="009D18F1" w:rsidP="009D18F1">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9D18F1" w:rsidRDefault="009D18F1" w:rsidP="009D18F1">
            <w:pPr>
              <w:pStyle w:val="TAC"/>
              <w:keepNext w:val="0"/>
              <w:keepLines w:val="0"/>
              <w:rPr>
                <w:sz w:val="16"/>
                <w:szCs w:val="16"/>
                <w:lang w:eastAsia="zh-CN"/>
              </w:rPr>
            </w:pPr>
            <w:r>
              <w:rPr>
                <w:sz w:val="16"/>
                <w:szCs w:val="16"/>
                <w:lang w:eastAsia="zh-CN"/>
              </w:rPr>
              <w:t>19.2.0</w:t>
            </w:r>
          </w:p>
        </w:tc>
      </w:tr>
      <w:tr w:rsidR="009D18F1"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7742ABD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4521499F" w:rsidR="009D18F1" w:rsidRDefault="009D18F1" w:rsidP="009D18F1">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291235C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3AA4CA3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5EED5932" w:rsidR="009D18F1" w:rsidRDefault="009D18F1" w:rsidP="009D18F1">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9D18F1" w:rsidRDefault="009D18F1" w:rsidP="009D18F1">
            <w:pPr>
              <w:pStyle w:val="TAC"/>
              <w:keepNext w:val="0"/>
              <w:keepLines w:val="0"/>
              <w:rPr>
                <w:sz w:val="16"/>
                <w:szCs w:val="16"/>
                <w:lang w:eastAsia="zh-CN"/>
              </w:rPr>
            </w:pPr>
            <w:r>
              <w:rPr>
                <w:sz w:val="16"/>
                <w:szCs w:val="16"/>
                <w:lang w:eastAsia="zh-CN"/>
              </w:rPr>
              <w:t>19.2.0</w:t>
            </w:r>
          </w:p>
        </w:tc>
      </w:tr>
      <w:tr w:rsidR="009D18F1"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438FBA4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209FC6" w:rsidR="009D18F1" w:rsidRDefault="009D18F1" w:rsidP="009D18F1">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1D9E38D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F63AC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63A05D6" w:rsidR="009D18F1" w:rsidRDefault="009D18F1" w:rsidP="009D18F1">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9D18F1" w:rsidRDefault="009D18F1" w:rsidP="009D18F1">
            <w:pPr>
              <w:pStyle w:val="TAC"/>
              <w:keepNext w:val="0"/>
              <w:keepLines w:val="0"/>
              <w:rPr>
                <w:sz w:val="16"/>
                <w:szCs w:val="16"/>
                <w:lang w:eastAsia="zh-CN"/>
              </w:rPr>
            </w:pPr>
            <w:r>
              <w:rPr>
                <w:sz w:val="16"/>
                <w:szCs w:val="16"/>
                <w:lang w:eastAsia="zh-CN"/>
              </w:rPr>
              <w:t>19.2.0</w:t>
            </w:r>
          </w:p>
        </w:tc>
      </w:tr>
      <w:tr w:rsidR="009D18F1"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7E37A7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0D7D52AA" w:rsidR="009D18F1" w:rsidRDefault="009D18F1" w:rsidP="009D18F1">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BD8EFD1"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6C74F745" w:rsidR="009D18F1" w:rsidRDefault="009D18F1" w:rsidP="009D18F1">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9D18F1" w:rsidRDefault="009D18F1" w:rsidP="009D18F1">
            <w:pPr>
              <w:pStyle w:val="TAC"/>
              <w:keepNext w:val="0"/>
              <w:keepLines w:val="0"/>
              <w:rPr>
                <w:sz w:val="16"/>
                <w:szCs w:val="16"/>
                <w:lang w:eastAsia="zh-CN"/>
              </w:rPr>
            </w:pPr>
            <w:r>
              <w:rPr>
                <w:sz w:val="16"/>
                <w:szCs w:val="16"/>
                <w:lang w:eastAsia="zh-CN"/>
              </w:rPr>
              <w:t>19.2.0</w:t>
            </w:r>
          </w:p>
        </w:tc>
      </w:tr>
      <w:tr w:rsidR="009D18F1"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7CB6080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1E91DB99" w:rsidR="009D18F1" w:rsidRDefault="009D18F1" w:rsidP="009D18F1">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5CA23E3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5739C8AD" w:rsidR="009D18F1" w:rsidRDefault="009D18F1" w:rsidP="009D18F1">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9D18F1" w:rsidRDefault="009D18F1" w:rsidP="009D18F1">
            <w:pPr>
              <w:pStyle w:val="TAC"/>
              <w:keepNext w:val="0"/>
              <w:keepLines w:val="0"/>
              <w:rPr>
                <w:sz w:val="16"/>
                <w:szCs w:val="16"/>
                <w:lang w:eastAsia="zh-CN"/>
              </w:rPr>
            </w:pPr>
            <w:r>
              <w:rPr>
                <w:sz w:val="16"/>
                <w:szCs w:val="16"/>
                <w:lang w:eastAsia="zh-CN"/>
              </w:rPr>
              <w:t>19.2.0</w:t>
            </w:r>
          </w:p>
        </w:tc>
      </w:tr>
      <w:tr w:rsidR="009D18F1"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528B885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277EDC36" w:rsidR="009D18F1" w:rsidRDefault="009D18F1" w:rsidP="009D18F1">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48D2C6E7"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59256A1A" w:rsidR="009D18F1" w:rsidRDefault="009D18F1" w:rsidP="009D18F1">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9D18F1" w:rsidRDefault="009D18F1" w:rsidP="009D18F1">
            <w:pPr>
              <w:pStyle w:val="TAC"/>
              <w:keepNext w:val="0"/>
              <w:keepLines w:val="0"/>
              <w:rPr>
                <w:sz w:val="16"/>
                <w:szCs w:val="16"/>
                <w:lang w:eastAsia="zh-CN"/>
              </w:rPr>
            </w:pPr>
            <w:r>
              <w:rPr>
                <w:sz w:val="16"/>
                <w:szCs w:val="16"/>
                <w:lang w:eastAsia="zh-CN"/>
              </w:rPr>
              <w:t>19.2.0</w:t>
            </w:r>
          </w:p>
        </w:tc>
      </w:tr>
      <w:tr w:rsidR="009D18F1"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70059D8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3D7E3B7C" w:rsidR="009D18F1" w:rsidRDefault="009D18F1" w:rsidP="009D18F1">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2EBCCA2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1BA52C9E"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2AAD5E13" w:rsidR="009D18F1" w:rsidRDefault="009D18F1" w:rsidP="009D18F1">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9D18F1" w:rsidRDefault="009D18F1" w:rsidP="009D18F1">
            <w:pPr>
              <w:pStyle w:val="TAC"/>
              <w:keepNext w:val="0"/>
              <w:keepLines w:val="0"/>
              <w:rPr>
                <w:sz w:val="16"/>
                <w:szCs w:val="16"/>
                <w:lang w:eastAsia="zh-CN"/>
              </w:rPr>
            </w:pPr>
            <w:r>
              <w:rPr>
                <w:sz w:val="16"/>
                <w:szCs w:val="16"/>
                <w:lang w:eastAsia="zh-CN"/>
              </w:rPr>
              <w:t>19.2.0</w:t>
            </w:r>
          </w:p>
        </w:tc>
      </w:tr>
      <w:tr w:rsidR="009D18F1"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9D18F1" w:rsidRDefault="009D18F1" w:rsidP="009D18F1">
            <w:pPr>
              <w:pStyle w:val="TAC"/>
              <w:keepNext w:val="0"/>
              <w:keepLines w:val="0"/>
              <w:rPr>
                <w:rFonts w:cs="Arial"/>
                <w:sz w:val="16"/>
                <w:szCs w:val="16"/>
              </w:rPr>
            </w:pPr>
            <w:r>
              <w:rPr>
                <w:rFonts w:cs="Arial"/>
                <w:sz w:val="16"/>
                <w:szCs w:val="16"/>
              </w:rPr>
              <w:lastRenderedPageBreak/>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70733E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2E48B77A" w:rsidR="009D18F1" w:rsidRDefault="009D18F1" w:rsidP="009D18F1">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36B39EE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23E31C98"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5ACCBA8D" w:rsidR="009D18F1" w:rsidRDefault="009D18F1" w:rsidP="009D18F1">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9D18F1" w:rsidRDefault="009D18F1" w:rsidP="009D18F1">
            <w:pPr>
              <w:pStyle w:val="TAC"/>
              <w:keepNext w:val="0"/>
              <w:keepLines w:val="0"/>
              <w:rPr>
                <w:sz w:val="16"/>
                <w:szCs w:val="16"/>
                <w:lang w:eastAsia="zh-CN"/>
              </w:rPr>
            </w:pPr>
            <w:r>
              <w:rPr>
                <w:sz w:val="16"/>
                <w:szCs w:val="16"/>
                <w:lang w:eastAsia="zh-CN"/>
              </w:rPr>
              <w:t>19.2.0</w:t>
            </w:r>
          </w:p>
        </w:tc>
      </w:tr>
      <w:tr w:rsidR="009D18F1"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07E1DB5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543EB48B" w:rsidR="009D18F1" w:rsidRDefault="009D18F1" w:rsidP="009D18F1">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04A115C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32CD78F7"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0FA6775F" w:rsidR="009D18F1" w:rsidRDefault="009D18F1" w:rsidP="009D18F1">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9D18F1" w:rsidRDefault="009D18F1" w:rsidP="009D18F1">
            <w:pPr>
              <w:pStyle w:val="TAC"/>
              <w:keepNext w:val="0"/>
              <w:keepLines w:val="0"/>
              <w:rPr>
                <w:sz w:val="16"/>
                <w:szCs w:val="16"/>
                <w:lang w:eastAsia="zh-CN"/>
              </w:rPr>
            </w:pPr>
            <w:r>
              <w:rPr>
                <w:sz w:val="16"/>
                <w:szCs w:val="16"/>
                <w:lang w:eastAsia="zh-CN"/>
              </w:rPr>
              <w:t>19.2.0</w:t>
            </w:r>
          </w:p>
        </w:tc>
      </w:tr>
      <w:tr w:rsidR="009D18F1"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2C501A6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2ADC4823" w:rsidR="009D18F1" w:rsidRDefault="009D18F1" w:rsidP="009D18F1">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5FC8321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1E36923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2E943D78" w:rsidR="009D18F1" w:rsidRDefault="009D18F1" w:rsidP="009D18F1">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9D18F1" w:rsidRDefault="009D18F1" w:rsidP="009D18F1">
            <w:pPr>
              <w:pStyle w:val="TAC"/>
              <w:keepNext w:val="0"/>
              <w:keepLines w:val="0"/>
              <w:rPr>
                <w:sz w:val="16"/>
                <w:szCs w:val="16"/>
                <w:lang w:eastAsia="zh-CN"/>
              </w:rPr>
            </w:pPr>
            <w:r>
              <w:rPr>
                <w:sz w:val="16"/>
                <w:szCs w:val="16"/>
                <w:lang w:eastAsia="zh-CN"/>
              </w:rPr>
              <w:t>19.2.0</w:t>
            </w:r>
          </w:p>
        </w:tc>
      </w:tr>
      <w:tr w:rsidR="009D18F1"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172263E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21F5D84E" w:rsidR="009D18F1" w:rsidRDefault="009D18F1" w:rsidP="009D18F1">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6F77ECE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66C7EEB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1F1F0269" w:rsidR="009D18F1" w:rsidRDefault="009D18F1" w:rsidP="009D18F1">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9D18F1" w:rsidRDefault="009D18F1" w:rsidP="009D18F1">
            <w:pPr>
              <w:pStyle w:val="TAC"/>
              <w:keepNext w:val="0"/>
              <w:keepLines w:val="0"/>
              <w:rPr>
                <w:sz w:val="16"/>
                <w:szCs w:val="16"/>
                <w:lang w:eastAsia="zh-CN"/>
              </w:rPr>
            </w:pPr>
            <w:r>
              <w:rPr>
                <w:sz w:val="16"/>
                <w:szCs w:val="16"/>
                <w:lang w:eastAsia="zh-CN"/>
              </w:rPr>
              <w:t>19.2.0</w:t>
            </w:r>
          </w:p>
        </w:tc>
      </w:tr>
      <w:tr w:rsidR="009D18F1"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0B806AC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0FED5184" w:rsidR="009D18F1" w:rsidRDefault="009D18F1" w:rsidP="009D18F1">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1E5CF93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6FD178A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520EE8C0" w:rsidR="009D18F1" w:rsidRDefault="009D18F1" w:rsidP="009D18F1">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9D18F1" w:rsidRDefault="009D18F1" w:rsidP="009D18F1">
            <w:pPr>
              <w:pStyle w:val="TAC"/>
              <w:keepNext w:val="0"/>
              <w:keepLines w:val="0"/>
              <w:rPr>
                <w:sz w:val="16"/>
                <w:szCs w:val="16"/>
                <w:lang w:eastAsia="zh-CN"/>
              </w:rPr>
            </w:pPr>
            <w:r>
              <w:rPr>
                <w:sz w:val="16"/>
                <w:szCs w:val="16"/>
                <w:lang w:eastAsia="zh-CN"/>
              </w:rPr>
              <w:t>19.2.0</w:t>
            </w:r>
          </w:p>
        </w:tc>
      </w:tr>
      <w:tr w:rsidR="009D18F1"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12CEF115"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3E598DCA" w:rsidR="009D18F1" w:rsidRDefault="009D18F1" w:rsidP="009D18F1">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0CA1569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2483173A" w:rsidR="009D18F1" w:rsidRDefault="009D18F1" w:rsidP="009D18F1">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9D18F1" w:rsidRDefault="009D18F1" w:rsidP="009D18F1">
            <w:pPr>
              <w:pStyle w:val="TAC"/>
              <w:keepNext w:val="0"/>
              <w:keepLines w:val="0"/>
              <w:rPr>
                <w:sz w:val="16"/>
                <w:szCs w:val="16"/>
                <w:lang w:eastAsia="zh-CN"/>
              </w:rPr>
            </w:pPr>
            <w:r>
              <w:rPr>
                <w:sz w:val="16"/>
                <w:szCs w:val="16"/>
                <w:lang w:eastAsia="zh-CN"/>
              </w:rPr>
              <w:t>19.2.0</w:t>
            </w:r>
          </w:p>
        </w:tc>
      </w:tr>
      <w:tr w:rsidR="009D18F1"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709191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4278BDD5" w:rsidR="009D18F1" w:rsidRDefault="009D18F1" w:rsidP="009D18F1">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2D17726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778D24C5" w:rsidR="009D18F1" w:rsidRDefault="009D18F1" w:rsidP="009D18F1">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9D18F1" w:rsidRDefault="009D18F1" w:rsidP="009D18F1">
            <w:pPr>
              <w:pStyle w:val="TAC"/>
              <w:keepNext w:val="0"/>
              <w:keepLines w:val="0"/>
              <w:rPr>
                <w:sz w:val="16"/>
                <w:szCs w:val="16"/>
                <w:lang w:eastAsia="zh-CN"/>
              </w:rPr>
            </w:pPr>
            <w:r>
              <w:rPr>
                <w:sz w:val="16"/>
                <w:szCs w:val="16"/>
                <w:lang w:eastAsia="zh-CN"/>
              </w:rPr>
              <w:t>19.2.0</w:t>
            </w:r>
          </w:p>
        </w:tc>
      </w:tr>
      <w:tr w:rsidR="009D18F1"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0698CEE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37B60B5F" w:rsidR="009D18F1" w:rsidRDefault="009D18F1" w:rsidP="009D18F1">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5DDF0E7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513A7B4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4B97B499" w:rsidR="009D18F1" w:rsidRDefault="009D18F1" w:rsidP="009D18F1">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9D18F1" w:rsidRDefault="009D18F1" w:rsidP="009D18F1">
            <w:pPr>
              <w:pStyle w:val="TAC"/>
              <w:keepNext w:val="0"/>
              <w:keepLines w:val="0"/>
              <w:rPr>
                <w:sz w:val="16"/>
                <w:szCs w:val="16"/>
                <w:lang w:eastAsia="zh-CN"/>
              </w:rPr>
            </w:pPr>
            <w:r>
              <w:rPr>
                <w:sz w:val="16"/>
                <w:szCs w:val="16"/>
                <w:lang w:eastAsia="zh-CN"/>
              </w:rPr>
              <w:t>19.2.0</w:t>
            </w:r>
          </w:p>
        </w:tc>
      </w:tr>
      <w:tr w:rsidR="009D18F1"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51906CB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2C422FFA" w:rsidR="009D18F1" w:rsidRDefault="009D18F1" w:rsidP="009D18F1">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02374EA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ED24048" w:rsidR="009D18F1" w:rsidRDefault="009D18F1" w:rsidP="009D18F1">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9D18F1" w:rsidRDefault="009D18F1" w:rsidP="009D18F1">
            <w:pPr>
              <w:pStyle w:val="TAC"/>
              <w:keepNext w:val="0"/>
              <w:keepLines w:val="0"/>
              <w:rPr>
                <w:sz w:val="16"/>
                <w:szCs w:val="16"/>
                <w:lang w:eastAsia="zh-CN"/>
              </w:rPr>
            </w:pPr>
            <w:r>
              <w:rPr>
                <w:sz w:val="16"/>
                <w:szCs w:val="16"/>
                <w:lang w:eastAsia="zh-CN"/>
              </w:rPr>
              <w:t>19.2.0</w:t>
            </w:r>
          </w:p>
        </w:tc>
      </w:tr>
      <w:tr w:rsidR="009D18F1"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31EBCDB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4C493A18" w:rsidR="009D18F1" w:rsidRDefault="009D18F1" w:rsidP="009D18F1">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30468F0D"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1DEAA185" w:rsidR="009D18F1" w:rsidRDefault="009D18F1" w:rsidP="009D18F1">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9D18F1" w:rsidRDefault="009D18F1" w:rsidP="009D18F1">
            <w:pPr>
              <w:pStyle w:val="TAC"/>
              <w:keepNext w:val="0"/>
              <w:keepLines w:val="0"/>
              <w:rPr>
                <w:sz w:val="16"/>
                <w:szCs w:val="16"/>
                <w:lang w:eastAsia="zh-CN"/>
              </w:rPr>
            </w:pPr>
            <w:r>
              <w:rPr>
                <w:sz w:val="16"/>
                <w:szCs w:val="16"/>
                <w:lang w:eastAsia="zh-CN"/>
              </w:rPr>
              <w:t>19.2.0</w:t>
            </w:r>
          </w:p>
        </w:tc>
      </w:tr>
      <w:tr w:rsidR="009D18F1"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1ABBA35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581C484B" w:rsidR="009D18F1" w:rsidRDefault="009D18F1" w:rsidP="009D18F1">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500E3FD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4DB3BF5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03C1760F" w:rsidR="009D18F1" w:rsidRDefault="009D18F1" w:rsidP="009D18F1">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9D18F1" w:rsidRDefault="009D18F1" w:rsidP="009D18F1">
            <w:pPr>
              <w:pStyle w:val="TAC"/>
              <w:keepNext w:val="0"/>
              <w:keepLines w:val="0"/>
              <w:rPr>
                <w:sz w:val="16"/>
                <w:szCs w:val="16"/>
                <w:lang w:eastAsia="zh-CN"/>
              </w:rPr>
            </w:pPr>
            <w:r>
              <w:rPr>
                <w:sz w:val="16"/>
                <w:szCs w:val="16"/>
                <w:lang w:eastAsia="zh-CN"/>
              </w:rPr>
              <w:t>19.2.0</w:t>
            </w:r>
          </w:p>
        </w:tc>
      </w:tr>
      <w:tr w:rsidR="009D18F1"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15D7814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2DB692F1" w:rsidR="009D18F1" w:rsidRDefault="009D18F1" w:rsidP="009D18F1">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502FE57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5881FB3D"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0D902F2D" w:rsidR="009D18F1" w:rsidRDefault="009D18F1" w:rsidP="009D18F1">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9D18F1" w:rsidRDefault="009D18F1" w:rsidP="009D18F1">
            <w:pPr>
              <w:pStyle w:val="TAC"/>
              <w:keepNext w:val="0"/>
              <w:keepLines w:val="0"/>
              <w:rPr>
                <w:sz w:val="16"/>
                <w:szCs w:val="16"/>
                <w:lang w:eastAsia="zh-CN"/>
              </w:rPr>
            </w:pPr>
            <w:r>
              <w:rPr>
                <w:sz w:val="16"/>
                <w:szCs w:val="16"/>
                <w:lang w:eastAsia="zh-CN"/>
              </w:rPr>
              <w:t>19.2.0</w:t>
            </w:r>
          </w:p>
        </w:tc>
      </w:tr>
      <w:tr w:rsidR="009D18F1"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1791B385"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15623138" w:rsidR="009D18F1" w:rsidRDefault="009D18F1" w:rsidP="009D18F1">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7306E5F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6AB03C05"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05FB7432" w:rsidR="009D18F1" w:rsidRDefault="009D18F1" w:rsidP="009D18F1">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9D18F1" w:rsidRDefault="009D18F1" w:rsidP="009D18F1">
            <w:pPr>
              <w:pStyle w:val="TAC"/>
              <w:keepNext w:val="0"/>
              <w:keepLines w:val="0"/>
              <w:rPr>
                <w:sz w:val="16"/>
                <w:szCs w:val="16"/>
                <w:lang w:eastAsia="zh-CN"/>
              </w:rPr>
            </w:pPr>
            <w:r>
              <w:rPr>
                <w:sz w:val="16"/>
                <w:szCs w:val="16"/>
                <w:lang w:eastAsia="zh-CN"/>
              </w:rPr>
              <w:t>19.2.0</w:t>
            </w:r>
          </w:p>
        </w:tc>
      </w:tr>
      <w:tr w:rsidR="009D18F1"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71D3933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775C1A70" w:rsidR="009D18F1" w:rsidRDefault="009D18F1" w:rsidP="009D18F1">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236F2563"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79FA139D" w:rsidR="009D18F1" w:rsidRDefault="009D18F1" w:rsidP="009D18F1">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9D18F1" w:rsidRDefault="009D18F1" w:rsidP="009D18F1">
            <w:pPr>
              <w:pStyle w:val="TAC"/>
              <w:keepNext w:val="0"/>
              <w:keepLines w:val="0"/>
              <w:rPr>
                <w:sz w:val="16"/>
                <w:szCs w:val="16"/>
                <w:lang w:eastAsia="zh-CN"/>
              </w:rPr>
            </w:pPr>
            <w:r>
              <w:rPr>
                <w:sz w:val="16"/>
                <w:szCs w:val="16"/>
                <w:lang w:eastAsia="zh-CN"/>
              </w:rPr>
              <w:t>19.2.0</w:t>
            </w:r>
          </w:p>
        </w:tc>
      </w:tr>
      <w:tr w:rsidR="009D18F1"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7729AE4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7774BBDD" w:rsidR="009D18F1" w:rsidRDefault="009D18F1" w:rsidP="009D18F1">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5457FC5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4E7803D9"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6D3873CC" w:rsidR="009D18F1" w:rsidRDefault="009D18F1" w:rsidP="009D18F1">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9D18F1" w:rsidRDefault="009D18F1" w:rsidP="009D18F1">
            <w:pPr>
              <w:pStyle w:val="TAC"/>
              <w:keepNext w:val="0"/>
              <w:keepLines w:val="0"/>
              <w:rPr>
                <w:sz w:val="16"/>
                <w:szCs w:val="16"/>
                <w:lang w:eastAsia="zh-CN"/>
              </w:rPr>
            </w:pPr>
            <w:r>
              <w:rPr>
                <w:sz w:val="16"/>
                <w:szCs w:val="16"/>
                <w:lang w:eastAsia="zh-CN"/>
              </w:rPr>
              <w:t>19.2.0</w:t>
            </w:r>
          </w:p>
        </w:tc>
      </w:tr>
      <w:tr w:rsidR="009D18F1"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4B4B1E8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76D5F5C8" w:rsidR="009D18F1" w:rsidRDefault="009D18F1" w:rsidP="009D18F1">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0942FCC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69E859B3"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1C60817" w:rsidR="009D18F1" w:rsidRDefault="009D18F1" w:rsidP="009D18F1">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9D18F1" w:rsidRDefault="009D18F1" w:rsidP="009D18F1">
            <w:pPr>
              <w:pStyle w:val="TAC"/>
              <w:keepNext w:val="0"/>
              <w:keepLines w:val="0"/>
              <w:rPr>
                <w:sz w:val="16"/>
                <w:szCs w:val="16"/>
                <w:lang w:eastAsia="zh-CN"/>
              </w:rPr>
            </w:pPr>
            <w:r>
              <w:rPr>
                <w:sz w:val="16"/>
                <w:szCs w:val="16"/>
                <w:lang w:eastAsia="zh-CN"/>
              </w:rPr>
              <w:t>19.2.0</w:t>
            </w:r>
          </w:p>
        </w:tc>
      </w:tr>
      <w:tr w:rsidR="009D18F1"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5517989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6EA1FAA4" w:rsidR="009D18F1" w:rsidRDefault="009D18F1" w:rsidP="009D18F1">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571948A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00044DC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4028F72E" w:rsidR="009D18F1" w:rsidRDefault="009D18F1" w:rsidP="009D18F1">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9D18F1" w:rsidRDefault="009D18F1" w:rsidP="009D18F1">
            <w:pPr>
              <w:pStyle w:val="TAC"/>
              <w:keepNext w:val="0"/>
              <w:keepLines w:val="0"/>
              <w:rPr>
                <w:sz w:val="16"/>
                <w:szCs w:val="16"/>
                <w:lang w:eastAsia="zh-CN"/>
              </w:rPr>
            </w:pPr>
            <w:r>
              <w:rPr>
                <w:sz w:val="16"/>
                <w:szCs w:val="16"/>
                <w:lang w:eastAsia="zh-CN"/>
              </w:rPr>
              <w:t>19.2.0</w:t>
            </w:r>
          </w:p>
        </w:tc>
      </w:tr>
      <w:tr w:rsidR="009D18F1"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5FF8F06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4C126826" w:rsidR="009D18F1" w:rsidRDefault="009D18F1" w:rsidP="009D18F1">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79325B6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1BEAA52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13CF0F35" w:rsidR="009D18F1" w:rsidRDefault="009D18F1" w:rsidP="009D18F1">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9D18F1" w:rsidRDefault="009D18F1" w:rsidP="009D18F1">
            <w:pPr>
              <w:pStyle w:val="TAC"/>
              <w:keepNext w:val="0"/>
              <w:keepLines w:val="0"/>
              <w:rPr>
                <w:sz w:val="16"/>
                <w:szCs w:val="16"/>
                <w:lang w:eastAsia="zh-CN"/>
              </w:rPr>
            </w:pPr>
            <w:r>
              <w:rPr>
                <w:sz w:val="16"/>
                <w:szCs w:val="16"/>
                <w:lang w:eastAsia="zh-CN"/>
              </w:rPr>
              <w:t>19.2.0</w:t>
            </w:r>
          </w:p>
        </w:tc>
      </w:tr>
      <w:tr w:rsidR="009D18F1"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6700BE9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641C0229" w:rsidR="009D18F1" w:rsidRDefault="009D18F1" w:rsidP="009D18F1">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218BBAC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0888727B"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759C8F87" w:rsidR="009D18F1" w:rsidRDefault="009D18F1" w:rsidP="009D18F1">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9D18F1" w:rsidRDefault="009D18F1" w:rsidP="009D18F1">
            <w:pPr>
              <w:pStyle w:val="TAC"/>
              <w:keepNext w:val="0"/>
              <w:keepLines w:val="0"/>
              <w:rPr>
                <w:sz w:val="16"/>
                <w:szCs w:val="16"/>
                <w:lang w:eastAsia="zh-CN"/>
              </w:rPr>
            </w:pPr>
            <w:r>
              <w:rPr>
                <w:sz w:val="16"/>
                <w:szCs w:val="16"/>
                <w:lang w:eastAsia="zh-CN"/>
              </w:rPr>
              <w:t>19.2.0</w:t>
            </w:r>
          </w:p>
        </w:tc>
      </w:tr>
      <w:tr w:rsidR="009D18F1"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702555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2BB380AB" w:rsidR="009D18F1" w:rsidRDefault="009D18F1" w:rsidP="009D18F1">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205BFCF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04041ED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2D20F8A6" w:rsidR="009D18F1" w:rsidRDefault="009D18F1" w:rsidP="009D18F1">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9D18F1" w:rsidRDefault="009D18F1" w:rsidP="009D18F1">
            <w:pPr>
              <w:pStyle w:val="TAC"/>
              <w:keepNext w:val="0"/>
              <w:keepLines w:val="0"/>
              <w:rPr>
                <w:sz w:val="16"/>
                <w:szCs w:val="16"/>
                <w:lang w:eastAsia="zh-CN"/>
              </w:rPr>
            </w:pPr>
            <w:r>
              <w:rPr>
                <w:sz w:val="16"/>
                <w:szCs w:val="16"/>
                <w:lang w:eastAsia="zh-CN"/>
              </w:rPr>
              <w:t>19.2.0</w:t>
            </w:r>
          </w:p>
        </w:tc>
      </w:tr>
      <w:tr w:rsidR="009D18F1"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676D0AF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2FF25773" w:rsidR="009D18F1" w:rsidRDefault="009D18F1" w:rsidP="009D18F1">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7F119D82" w:rsidR="009D18F1" w:rsidRDefault="009D18F1" w:rsidP="009D18F1">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61D4700C"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2DDB64E3" w:rsidR="009D18F1" w:rsidRDefault="009D18F1" w:rsidP="009D18F1">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9D18F1" w:rsidRDefault="009D18F1" w:rsidP="009D18F1">
            <w:pPr>
              <w:pStyle w:val="TAC"/>
              <w:keepNext w:val="0"/>
              <w:keepLines w:val="0"/>
              <w:rPr>
                <w:sz w:val="16"/>
                <w:szCs w:val="16"/>
                <w:lang w:eastAsia="zh-CN"/>
              </w:rPr>
            </w:pPr>
            <w:r>
              <w:rPr>
                <w:sz w:val="16"/>
                <w:szCs w:val="16"/>
                <w:lang w:eastAsia="zh-CN"/>
              </w:rPr>
              <w:t>19.2.0</w:t>
            </w:r>
          </w:p>
        </w:tc>
      </w:tr>
      <w:tr w:rsidR="009D18F1"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2AA34C73"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B1917AA" w:rsidR="009D18F1" w:rsidRDefault="009D18F1" w:rsidP="009D18F1">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CAD86E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081C1DD1"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39B090BA" w:rsidR="009D18F1" w:rsidRDefault="009D18F1" w:rsidP="009D18F1">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9D18F1" w:rsidRDefault="009D18F1" w:rsidP="009D18F1">
            <w:pPr>
              <w:pStyle w:val="TAC"/>
              <w:keepNext w:val="0"/>
              <w:keepLines w:val="0"/>
              <w:rPr>
                <w:sz w:val="16"/>
                <w:szCs w:val="16"/>
                <w:lang w:eastAsia="zh-CN"/>
              </w:rPr>
            </w:pPr>
            <w:r>
              <w:rPr>
                <w:sz w:val="16"/>
                <w:szCs w:val="16"/>
                <w:lang w:eastAsia="zh-CN"/>
              </w:rPr>
              <w:t>19.2.0</w:t>
            </w:r>
          </w:p>
        </w:tc>
      </w:tr>
      <w:tr w:rsidR="009D18F1"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26976DB2"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389E163A" w:rsidR="009D18F1" w:rsidRDefault="009D18F1" w:rsidP="009D18F1">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23C7889D"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38D0A4D6"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37506941" w:rsidR="009D18F1" w:rsidRDefault="009D18F1" w:rsidP="009D18F1">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9D18F1" w:rsidRDefault="009D18F1" w:rsidP="009D18F1">
            <w:pPr>
              <w:pStyle w:val="TAC"/>
              <w:keepNext w:val="0"/>
              <w:keepLines w:val="0"/>
              <w:rPr>
                <w:sz w:val="16"/>
                <w:szCs w:val="16"/>
                <w:lang w:eastAsia="zh-CN"/>
              </w:rPr>
            </w:pPr>
            <w:r>
              <w:rPr>
                <w:sz w:val="16"/>
                <w:szCs w:val="16"/>
                <w:lang w:eastAsia="zh-CN"/>
              </w:rPr>
              <w:t>19.2.0</w:t>
            </w:r>
          </w:p>
        </w:tc>
      </w:tr>
      <w:tr w:rsidR="009D18F1"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4144AEF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2A46B688" w:rsidR="009D18F1" w:rsidRDefault="009D18F1" w:rsidP="009D18F1">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75D55B91"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526B38D" w:rsidR="009D18F1" w:rsidRDefault="009D18F1" w:rsidP="009D18F1">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9D18F1" w:rsidRDefault="009D18F1" w:rsidP="009D18F1">
            <w:pPr>
              <w:pStyle w:val="TAC"/>
              <w:keepNext w:val="0"/>
              <w:keepLines w:val="0"/>
              <w:rPr>
                <w:sz w:val="16"/>
                <w:szCs w:val="16"/>
                <w:lang w:eastAsia="zh-CN"/>
              </w:rPr>
            </w:pPr>
            <w:r>
              <w:rPr>
                <w:sz w:val="16"/>
                <w:szCs w:val="16"/>
                <w:lang w:eastAsia="zh-CN"/>
              </w:rPr>
              <w:t>19.2.0</w:t>
            </w:r>
          </w:p>
        </w:tc>
      </w:tr>
      <w:tr w:rsidR="009D18F1"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2B50789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10EA42A2" w:rsidR="009D18F1" w:rsidRDefault="009D18F1" w:rsidP="009D18F1">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060B0B8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70C72418"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22C0A0EF" w:rsidR="009D18F1" w:rsidRDefault="009D18F1" w:rsidP="009D18F1">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9D18F1" w:rsidRDefault="009D18F1" w:rsidP="009D18F1">
            <w:pPr>
              <w:pStyle w:val="TAC"/>
              <w:keepNext w:val="0"/>
              <w:keepLines w:val="0"/>
              <w:rPr>
                <w:sz w:val="16"/>
                <w:szCs w:val="16"/>
                <w:lang w:eastAsia="zh-CN"/>
              </w:rPr>
            </w:pPr>
            <w:r>
              <w:rPr>
                <w:sz w:val="16"/>
                <w:szCs w:val="16"/>
                <w:lang w:eastAsia="zh-CN"/>
              </w:rPr>
              <w:t>19.2.0</w:t>
            </w:r>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3" w:author="Rapporteur [AEM, Huawei]" w:date="2025-02-27T17:20:00Z" w:initials="AEM">
    <w:p w14:paraId="00201E26" w14:textId="6F6F714C" w:rsidR="00E27131" w:rsidRDefault="00E27131">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04298" w14:textId="77777777" w:rsidR="00A73A8C" w:rsidRDefault="00A73A8C">
      <w:r>
        <w:separator/>
      </w:r>
    </w:p>
  </w:endnote>
  <w:endnote w:type="continuationSeparator" w:id="0">
    <w:p w14:paraId="29FADE75" w14:textId="77777777" w:rsidR="00A73A8C" w:rsidRDefault="00A73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E27131" w:rsidRDefault="00E2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B73C" w14:textId="77777777" w:rsidR="00A73A8C" w:rsidRDefault="00A73A8C">
      <w:r>
        <w:separator/>
      </w:r>
    </w:p>
  </w:footnote>
  <w:footnote w:type="continuationSeparator" w:id="0">
    <w:p w14:paraId="0A44D1F1" w14:textId="77777777" w:rsidR="00A73A8C" w:rsidRDefault="00A73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E27131" w:rsidRDefault="00E2713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E27131" w:rsidRDefault="00E2713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E27131" w:rsidRDefault="00E27131"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E27131" w:rsidRPr="000A08C0" w:rsidRDefault="00E2713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181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3F0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A8C"/>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6B4"/>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0563"/>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35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4862"/>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441BC"/>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64020-67F2-451F-A6FA-F41557C87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278</Pages>
  <Words>122553</Words>
  <Characters>698554</Characters>
  <Application>Microsoft Office Word</Application>
  <DocSecurity>0</DocSecurity>
  <Lines>5821</Lines>
  <Paragraphs>1638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819469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CR#1540</cp:lastModifiedBy>
  <cp:revision>3</cp:revision>
  <cp:lastPrinted>2014-03-14T12:41:00Z</cp:lastPrinted>
  <dcterms:created xsi:type="dcterms:W3CDTF">2025-03-04T13:54:00Z</dcterms:created>
  <dcterms:modified xsi:type="dcterms:W3CDTF">2025-03-04T13:56:00Z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