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w:t>
      </w:r>
      <w:bookmarkStart w:id="11" w:name="_GoBack"/>
      <w:bookmarkEnd w:id="11"/>
      <w:r w:rsidRPr="008B1C02">
        <w:rPr>
          <w:bCs/>
          <w:lang w:eastAsia="ja-JP"/>
        </w:rPr>
        <w:t>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2" w:name="_Toc28013568"/>
      <w:bookmarkStart w:id="13" w:name="_Toc36040406"/>
      <w:bookmarkStart w:id="14" w:name="_Toc44693054"/>
      <w:bookmarkStart w:id="15" w:name="_Toc45134515"/>
      <w:bookmarkStart w:id="16" w:name="_Toc49607579"/>
      <w:bookmarkStart w:id="17" w:name="_Toc51763551"/>
      <w:bookmarkStart w:id="18" w:name="_Toc58850469"/>
      <w:bookmarkStart w:id="19" w:name="_Toc59018849"/>
      <w:bookmarkStart w:id="20" w:name="_Toc68169861"/>
      <w:bookmarkStart w:id="21" w:name="_Toc114212743"/>
      <w:bookmarkStart w:id="22" w:name="_Toc122117132"/>
      <w:r w:rsidRPr="008B1C02">
        <w:t>A.1</w:t>
      </w:r>
      <w:r w:rsidRPr="008B1C02">
        <w:tab/>
        <w:t>General</w:t>
      </w:r>
      <w:bookmarkEnd w:id="12"/>
      <w:bookmarkEnd w:id="13"/>
      <w:bookmarkEnd w:id="14"/>
      <w:bookmarkEnd w:id="15"/>
      <w:bookmarkEnd w:id="16"/>
      <w:bookmarkEnd w:id="17"/>
      <w:bookmarkEnd w:id="18"/>
      <w:bookmarkEnd w:id="19"/>
      <w:bookmarkEnd w:id="20"/>
      <w:bookmarkEnd w:id="21"/>
      <w:bookmarkEnd w:id="22"/>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4" w:name="_Toc28013570"/>
      <w:bookmarkStart w:id="35" w:name="_Toc36040408"/>
      <w:bookmarkStart w:id="36" w:name="_Toc44693056"/>
      <w:bookmarkStart w:id="37" w:name="_Toc45134517"/>
      <w:bookmarkStart w:id="38" w:name="_Toc49607581"/>
      <w:bookmarkStart w:id="39" w:name="_Toc51763553"/>
      <w:bookmarkStart w:id="40" w:name="_Toc58850471"/>
      <w:bookmarkStart w:id="41" w:name="_Toc59018851"/>
      <w:bookmarkStart w:id="42" w:name="_Toc68169863"/>
      <w:bookmarkStart w:id="43" w:name="_Toc114212745"/>
      <w:bookmarkStart w:id="44" w:name="_Toc122117134"/>
      <w:r w:rsidRPr="008B1C02">
        <w:t>A.3</w:t>
      </w:r>
      <w:r w:rsidRPr="008B1C02">
        <w:tab/>
        <w:t>NiddConfigurationTrigger API</w:t>
      </w:r>
      <w:bookmarkEnd w:id="34"/>
      <w:bookmarkEnd w:id="35"/>
      <w:bookmarkEnd w:id="36"/>
      <w:bookmarkEnd w:id="37"/>
      <w:bookmarkEnd w:id="38"/>
      <w:bookmarkEnd w:id="39"/>
      <w:bookmarkEnd w:id="40"/>
      <w:bookmarkEnd w:id="41"/>
      <w:bookmarkEnd w:id="42"/>
      <w:bookmarkEnd w:id="43"/>
      <w:bookmarkEnd w:id="44"/>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5"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5"/>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6" w:name="_Toc28013571"/>
      <w:bookmarkStart w:id="47" w:name="_Toc36040409"/>
      <w:bookmarkStart w:id="48" w:name="_Toc44693057"/>
      <w:bookmarkStart w:id="49" w:name="_Toc45134518"/>
      <w:bookmarkStart w:id="50" w:name="_Toc49607582"/>
      <w:bookmarkStart w:id="51" w:name="_Toc51763554"/>
      <w:bookmarkStart w:id="52" w:name="_Toc58850472"/>
      <w:bookmarkStart w:id="53" w:name="_Toc59018852"/>
      <w:bookmarkStart w:id="54" w:name="_Toc68169864"/>
      <w:bookmarkStart w:id="55" w:name="_Toc114212746"/>
      <w:bookmarkStart w:id="56" w:name="_Toc122117135"/>
      <w:r w:rsidRPr="008B1C02">
        <w:t>A.4</w:t>
      </w:r>
      <w:r w:rsidRPr="008B1C02">
        <w:tab/>
        <w:t>AnalyticsExposure API</w:t>
      </w:r>
      <w:bookmarkEnd w:id="46"/>
      <w:bookmarkEnd w:id="47"/>
      <w:bookmarkEnd w:id="48"/>
      <w:bookmarkEnd w:id="49"/>
      <w:bookmarkEnd w:id="50"/>
      <w:bookmarkEnd w:id="51"/>
      <w:bookmarkEnd w:id="52"/>
      <w:bookmarkEnd w:id="53"/>
      <w:bookmarkEnd w:id="54"/>
      <w:bookmarkEnd w:id="55"/>
      <w:bookmarkEnd w:id="56"/>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8"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8"/>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lastRenderedPageBreak/>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lastRenderedPageBreak/>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lastRenderedPageBreak/>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lastRenderedPageBreak/>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lastRenderedPageBreak/>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9" w:name="_Hlk138707473"/>
      <w:r>
        <w:t xml:space="preserve">- </w:t>
      </w:r>
      <w:r w:rsidRPr="00FC4FE5">
        <w:rPr>
          <w:lang w:eastAsia="ja-JP"/>
        </w:rPr>
        <w:t>MOVEMENT_BEHAVIOUR</w:t>
      </w:r>
      <w:bookmarkEnd w:id="59"/>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0"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0"/>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1" w:name="_Toc28013572"/>
      <w:bookmarkStart w:id="62" w:name="_Toc36040410"/>
      <w:bookmarkStart w:id="63" w:name="_Toc44693058"/>
      <w:bookmarkStart w:id="64" w:name="_Toc45134519"/>
      <w:bookmarkStart w:id="65" w:name="_Toc49607583"/>
      <w:bookmarkStart w:id="66" w:name="_Toc51763555"/>
      <w:bookmarkStart w:id="67" w:name="_Toc58850473"/>
      <w:bookmarkStart w:id="68" w:name="_Toc59018853"/>
      <w:bookmarkStart w:id="69" w:name="_Toc68169865"/>
      <w:bookmarkStart w:id="70" w:name="_Toc114212747"/>
      <w:bookmarkStart w:id="71" w:name="_Toc122117136"/>
      <w:r w:rsidRPr="008B1C02">
        <w:t>A.5</w:t>
      </w:r>
      <w:r w:rsidRPr="008B1C02">
        <w:tab/>
        <w:t>5GLANParameterProvision API</w:t>
      </w:r>
      <w:bookmarkEnd w:id="61"/>
      <w:bookmarkEnd w:id="62"/>
      <w:bookmarkEnd w:id="63"/>
      <w:bookmarkEnd w:id="64"/>
      <w:bookmarkEnd w:id="65"/>
      <w:bookmarkEnd w:id="66"/>
      <w:bookmarkEnd w:id="67"/>
      <w:bookmarkEnd w:id="68"/>
      <w:bookmarkEnd w:id="69"/>
      <w:bookmarkEnd w:id="70"/>
      <w:bookmarkEnd w:id="71"/>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lastRenderedPageBreak/>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lastRenderedPageBreak/>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lastRenderedPageBreak/>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lastRenderedPageBreak/>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lastRenderedPageBreak/>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lastRenderedPageBreak/>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lastRenderedPageBreak/>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lastRenderedPageBreak/>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2"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2"/>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lastRenderedPageBreak/>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3" w:name="_Toc28013573"/>
      <w:bookmarkStart w:id="74" w:name="_Toc36040411"/>
      <w:bookmarkStart w:id="75" w:name="_Toc44693059"/>
      <w:bookmarkStart w:id="76" w:name="_Toc45134520"/>
      <w:bookmarkStart w:id="77" w:name="_Toc49607584"/>
      <w:bookmarkStart w:id="78" w:name="_Toc51763556"/>
      <w:bookmarkStart w:id="79" w:name="_Toc58850474"/>
      <w:bookmarkStart w:id="80" w:name="_Toc59018854"/>
      <w:bookmarkStart w:id="81" w:name="_Toc68169866"/>
      <w:bookmarkStart w:id="82" w:name="_Toc114212748"/>
      <w:bookmarkStart w:id="83" w:name="_Toc122117137"/>
      <w:r w:rsidRPr="008B1C02">
        <w:t>A.6</w:t>
      </w:r>
      <w:r w:rsidRPr="008B1C02">
        <w:tab/>
        <w:t>ApplyingBdtPolicy</w:t>
      </w:r>
      <w:r w:rsidRPr="008B1C02">
        <w:rPr>
          <w:noProof/>
        </w:rPr>
        <w:t xml:space="preserve"> API</w:t>
      </w:r>
      <w:bookmarkEnd w:id="73"/>
      <w:bookmarkEnd w:id="74"/>
      <w:bookmarkEnd w:id="75"/>
      <w:bookmarkEnd w:id="76"/>
      <w:bookmarkEnd w:id="77"/>
      <w:bookmarkEnd w:id="78"/>
      <w:bookmarkEnd w:id="79"/>
      <w:bookmarkEnd w:id="80"/>
      <w:bookmarkEnd w:id="81"/>
      <w:bookmarkEnd w:id="82"/>
      <w:bookmarkEnd w:id="83"/>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lastRenderedPageBreak/>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lastRenderedPageBreak/>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lastRenderedPageBreak/>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lastRenderedPageBreak/>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4" w:name="_Toc28013574"/>
      <w:bookmarkStart w:id="85" w:name="_Toc36040412"/>
      <w:bookmarkStart w:id="86" w:name="_Toc44693060"/>
      <w:bookmarkStart w:id="87" w:name="_Toc45134521"/>
      <w:bookmarkStart w:id="88" w:name="_Toc49607585"/>
      <w:bookmarkStart w:id="89" w:name="_Toc51763557"/>
      <w:bookmarkStart w:id="90" w:name="_Toc58850475"/>
      <w:bookmarkStart w:id="91" w:name="_Toc59018855"/>
      <w:bookmarkStart w:id="92" w:name="_Toc68169867"/>
      <w:bookmarkStart w:id="93" w:name="_Toc114212749"/>
      <w:bookmarkStart w:id="94" w:name="_Toc122117138"/>
      <w:r w:rsidRPr="008B1C02">
        <w:t>A.7</w:t>
      </w:r>
      <w:r w:rsidRPr="008B1C02">
        <w:tab/>
        <w:t>IPTVConfiguration API</w:t>
      </w:r>
      <w:bookmarkEnd w:id="84"/>
      <w:bookmarkEnd w:id="85"/>
      <w:bookmarkEnd w:id="86"/>
      <w:bookmarkEnd w:id="87"/>
      <w:bookmarkEnd w:id="88"/>
      <w:bookmarkEnd w:id="89"/>
      <w:bookmarkEnd w:id="90"/>
      <w:bookmarkEnd w:id="91"/>
      <w:bookmarkEnd w:id="92"/>
      <w:bookmarkEnd w:id="93"/>
      <w:bookmarkEnd w:id="94"/>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lastRenderedPageBreak/>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lastRenderedPageBreak/>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lastRenderedPageBreak/>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lastRenderedPageBreak/>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lastRenderedPageBreak/>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5" w:name="_Toc36040413"/>
      <w:bookmarkStart w:id="96" w:name="_Toc44693061"/>
      <w:bookmarkStart w:id="97" w:name="_Toc45134522"/>
      <w:bookmarkStart w:id="98" w:name="_Toc49607586"/>
      <w:bookmarkStart w:id="99" w:name="_Toc51763558"/>
      <w:bookmarkStart w:id="100" w:name="_Toc58850476"/>
      <w:bookmarkStart w:id="101" w:name="_Toc59018856"/>
      <w:bookmarkStart w:id="102" w:name="_Toc68169868"/>
      <w:bookmarkStart w:id="103" w:name="_Toc114212750"/>
      <w:bookmarkStart w:id="104"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5"/>
      <w:bookmarkEnd w:id="96"/>
      <w:bookmarkEnd w:id="97"/>
      <w:bookmarkEnd w:id="98"/>
      <w:bookmarkEnd w:id="99"/>
      <w:bookmarkEnd w:id="100"/>
      <w:bookmarkEnd w:id="101"/>
      <w:bookmarkEnd w:id="102"/>
      <w:bookmarkEnd w:id="103"/>
      <w:bookmarkEnd w:id="104"/>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lastRenderedPageBreak/>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lastRenderedPageBreak/>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lastRenderedPageBreak/>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lastRenderedPageBreak/>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5" w:name="MCCQCTEMPBM_00000060"/>
      <w:r w:rsidRPr="008B1C02">
        <w:rPr>
          <w:rFonts w:cs="Courier New"/>
          <w:szCs w:val="16"/>
        </w:rPr>
        <w:t xml:space="preserve">      operationId: PartialUpdateAnResource</w:t>
      </w:r>
      <w:bookmarkEnd w:id="105"/>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6" w:name="MCCQCTEMPBM_00000061"/>
      <w:r w:rsidRPr="008B1C02">
        <w:rPr>
          <w:rFonts w:cs="Courier New"/>
          <w:szCs w:val="16"/>
        </w:rPr>
        <w:t xml:space="preserve">      operationId: DeleteAnResource</w:t>
      </w:r>
      <w:bookmarkEnd w:id="106"/>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lastRenderedPageBreak/>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7" w:name="_Toc36040414"/>
      <w:bookmarkStart w:id="108" w:name="_Toc44693062"/>
      <w:bookmarkStart w:id="109" w:name="_Toc45134523"/>
      <w:bookmarkStart w:id="110" w:name="_Toc49607587"/>
      <w:bookmarkStart w:id="111" w:name="_Toc51763559"/>
      <w:bookmarkStart w:id="112" w:name="_Toc58850477"/>
      <w:bookmarkStart w:id="113" w:name="_Toc59018857"/>
      <w:bookmarkStart w:id="114" w:name="_Toc68169869"/>
      <w:bookmarkStart w:id="115" w:name="_Toc114212751"/>
      <w:bookmarkStart w:id="116" w:name="_Toc122117140"/>
      <w:bookmarkStart w:id="117" w:name="_Toc20401832"/>
      <w:r w:rsidRPr="008B1C02">
        <w:t>A.9</w:t>
      </w:r>
      <w:r w:rsidRPr="008B1C02">
        <w:tab/>
        <w:t>ServiceParameter</w:t>
      </w:r>
      <w:r w:rsidRPr="008B1C02">
        <w:rPr>
          <w:noProof/>
        </w:rPr>
        <w:t xml:space="preserve"> API</w:t>
      </w:r>
      <w:bookmarkEnd w:id="107"/>
      <w:bookmarkEnd w:id="108"/>
      <w:bookmarkEnd w:id="109"/>
      <w:bookmarkEnd w:id="110"/>
      <w:bookmarkEnd w:id="111"/>
      <w:bookmarkEnd w:id="112"/>
      <w:bookmarkEnd w:id="113"/>
      <w:bookmarkEnd w:id="114"/>
      <w:bookmarkEnd w:id="115"/>
      <w:bookmarkEnd w:id="116"/>
    </w:p>
    <w:bookmarkEnd w:id="117"/>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lastRenderedPageBreak/>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lastRenderedPageBreak/>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lastRenderedPageBreak/>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lastRenderedPageBreak/>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lastRenderedPageBreak/>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lastRenderedPageBreak/>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lastRenderedPageBreak/>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lastRenderedPageBreak/>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lastRenderedPageBreak/>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8"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8"/>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lastRenderedPageBreak/>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9" w:name="MCCQCTEMPBM_00000063"/>
      <w:r w:rsidRPr="008B1C02">
        <w:rPr>
          <w:rFonts w:cs="Courier New"/>
          <w:szCs w:val="16"/>
        </w:rPr>
        <w:t>$ref: 'TS29522_AMPolicyAuthorization.yaml#/components/schemas/GeographicalArea'</w:t>
      </w:r>
      <w:bookmarkEnd w:id="119"/>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20" w:name="_Hlk83799711"/>
      <w:r w:rsidRPr="008B1C02">
        <w:t xml:space="preserve">          - SUCCESS_UE_POL_DEL_SP</w:t>
      </w:r>
    </w:p>
    <w:bookmarkEnd w:id="120"/>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lastRenderedPageBreak/>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lastRenderedPageBreak/>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1" w:name="_Toc44693063"/>
      <w:bookmarkStart w:id="122" w:name="_Toc45134524"/>
      <w:bookmarkStart w:id="123" w:name="_Toc49607588"/>
      <w:bookmarkStart w:id="124" w:name="_Toc51763560"/>
      <w:bookmarkStart w:id="125" w:name="_Toc58850478"/>
      <w:bookmarkStart w:id="126" w:name="_Toc59018858"/>
      <w:bookmarkStart w:id="127" w:name="_Toc68169870"/>
      <w:bookmarkStart w:id="128" w:name="_Toc114212752"/>
      <w:bookmarkStart w:id="129" w:name="_Toc122117141"/>
      <w:r w:rsidRPr="008B1C02">
        <w:t>A.10</w:t>
      </w:r>
      <w:r w:rsidRPr="008B1C02">
        <w:tab/>
        <w:t>ACSParameterProvision API</w:t>
      </w:r>
      <w:bookmarkEnd w:id="121"/>
      <w:bookmarkEnd w:id="122"/>
      <w:bookmarkEnd w:id="123"/>
      <w:bookmarkEnd w:id="124"/>
      <w:bookmarkEnd w:id="125"/>
      <w:bookmarkEnd w:id="126"/>
      <w:bookmarkEnd w:id="127"/>
      <w:bookmarkEnd w:id="128"/>
      <w:bookmarkEnd w:id="129"/>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lastRenderedPageBreak/>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lastRenderedPageBreak/>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lastRenderedPageBreak/>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lastRenderedPageBreak/>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lastRenderedPageBreak/>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30"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30"/>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1" w:name="_Toc44693064"/>
      <w:bookmarkStart w:id="132" w:name="_Toc45134525"/>
      <w:bookmarkStart w:id="133" w:name="_Toc49607589"/>
      <w:bookmarkStart w:id="134" w:name="_Toc51763561"/>
      <w:bookmarkStart w:id="135" w:name="_Toc58850479"/>
      <w:bookmarkStart w:id="136" w:name="_Toc59018859"/>
      <w:bookmarkStart w:id="137" w:name="_Toc68169871"/>
      <w:bookmarkStart w:id="138" w:name="_Toc114212753"/>
      <w:bookmarkStart w:id="139"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1"/>
      <w:bookmarkEnd w:id="132"/>
      <w:bookmarkEnd w:id="133"/>
      <w:bookmarkEnd w:id="134"/>
      <w:bookmarkEnd w:id="135"/>
      <w:bookmarkEnd w:id="136"/>
      <w:bookmarkEnd w:id="137"/>
      <w:bookmarkEnd w:id="138"/>
      <w:bookmarkEnd w:id="139"/>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lastRenderedPageBreak/>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40" w:name="OLE_LINK3"/>
      <w:r w:rsidRPr="008B1C02">
        <w:t>CommonData</w:t>
      </w:r>
      <w:bookmarkEnd w:id="140"/>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1" w:name="OLE_LINK2"/>
      <w:r w:rsidRPr="008B1C02">
        <w:t>LocUpdateData</w:t>
      </w:r>
      <w:bookmarkEnd w:id="141"/>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2" w:name="_Hlk144342658"/>
      <w:r>
        <w:t>additionalL</w:t>
      </w:r>
      <w:r w:rsidRPr="008B1C02">
        <w:rPr>
          <w:rFonts w:hint="eastAsia"/>
        </w:rPr>
        <w:t>oc</w:t>
      </w:r>
      <w:r w:rsidRPr="008B1C02">
        <w:t>Info</w:t>
      </w:r>
      <w:bookmarkEnd w:id="142"/>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3" w:name="_Toc11247941"/>
      <w:bookmarkStart w:id="144" w:name="_Toc27045123"/>
      <w:bookmarkStart w:id="145" w:name="_Toc36034174"/>
      <w:bookmarkStart w:id="146" w:name="_Toc45132322"/>
      <w:bookmarkStart w:id="147" w:name="_Toc49776607"/>
      <w:bookmarkStart w:id="148" w:name="_Toc51747527"/>
      <w:bookmarkStart w:id="149" w:name="_Toc58850480"/>
      <w:bookmarkStart w:id="150" w:name="_Toc59018860"/>
      <w:bookmarkStart w:id="151" w:name="_Toc68169872"/>
      <w:bookmarkStart w:id="152" w:name="_Toc114212754"/>
      <w:bookmarkStart w:id="153" w:name="_Toc122117143"/>
      <w:r w:rsidRPr="008B1C02">
        <w:t>A.12</w:t>
      </w:r>
      <w:r w:rsidRPr="008B1C02">
        <w:tab/>
        <w:t>AKMA API</w:t>
      </w:r>
      <w:bookmarkEnd w:id="143"/>
      <w:bookmarkEnd w:id="144"/>
      <w:bookmarkEnd w:id="145"/>
      <w:bookmarkEnd w:id="146"/>
      <w:bookmarkEnd w:id="147"/>
      <w:bookmarkEnd w:id="148"/>
      <w:bookmarkEnd w:id="149"/>
      <w:bookmarkEnd w:id="150"/>
      <w:bookmarkEnd w:id="151"/>
      <w:bookmarkEnd w:id="152"/>
      <w:bookmarkEnd w:id="153"/>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lastRenderedPageBreak/>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4" w:name="MCCQCTEMPBM_00000064"/>
      <w:r w:rsidRPr="008B1C02">
        <w:rPr>
          <w:rFonts w:cs="Courier New"/>
          <w:szCs w:val="16"/>
        </w:rPr>
        <w:t xml:space="preserve">      operationId: RetrieveAKMAAppKey</w:t>
      </w:r>
    </w:p>
    <w:bookmarkEnd w:id="154"/>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lastRenderedPageBreak/>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lastRenderedPageBreak/>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5" w:name="_Toc114212755"/>
      <w:bookmarkStart w:id="156" w:name="_Toc122117144"/>
      <w:bookmarkStart w:id="157" w:name="_Toc56609979"/>
      <w:r w:rsidRPr="008B1C02">
        <w:t>A.13</w:t>
      </w:r>
      <w:r w:rsidRPr="008B1C02">
        <w:tab/>
      </w:r>
      <w:r w:rsidRPr="008B1C02">
        <w:rPr>
          <w:lang w:eastAsia="zh-CN"/>
        </w:rPr>
        <w:t>TimeSyncExposure</w:t>
      </w:r>
      <w:r w:rsidRPr="008B1C02">
        <w:t xml:space="preserve"> API</w:t>
      </w:r>
      <w:bookmarkEnd w:id="155"/>
      <w:bookmarkEnd w:id="156"/>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8" w:name="MCCQCTEMPBM_00000065"/>
      <w:r w:rsidRPr="008B1C02">
        <w:rPr>
          <w:rFonts w:cs="Courier New"/>
          <w:szCs w:val="16"/>
        </w:rPr>
        <w:t xml:space="preserve">      operationId: ReadAllSubscriptions</w:t>
      </w:r>
      <w:bookmarkEnd w:id="158"/>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lastRenderedPageBreak/>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9" w:name="MCCQCTEMPBM_00000066"/>
      <w:r w:rsidRPr="008B1C02">
        <w:rPr>
          <w:rFonts w:cs="Courier New"/>
          <w:szCs w:val="16"/>
        </w:rPr>
        <w:t xml:space="preserve">      operationId: CreateNewSubscription</w:t>
      </w:r>
      <w:bookmarkEnd w:id="159"/>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lastRenderedPageBreak/>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60" w:name="MCCQCTEMPBM_00000067"/>
      <w:r w:rsidRPr="008B1C02">
        <w:rPr>
          <w:rFonts w:cs="Courier New"/>
          <w:szCs w:val="16"/>
        </w:rPr>
        <w:t xml:space="preserve">      operationId: ReadAnSubscription</w:t>
      </w:r>
      <w:bookmarkEnd w:id="160"/>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lastRenderedPageBreak/>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1" w:name="MCCQCTEMPBM_00000068"/>
      <w:r w:rsidRPr="008B1C02">
        <w:rPr>
          <w:rFonts w:cs="Courier New"/>
          <w:szCs w:val="16"/>
        </w:rPr>
        <w:t xml:space="preserve">      operationId: FullyUpdateAnSubscription</w:t>
      </w:r>
      <w:bookmarkEnd w:id="161"/>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2" w:name="MCCQCTEMPBM_00000069"/>
      <w:r w:rsidRPr="008B1C02">
        <w:rPr>
          <w:rFonts w:cs="Courier New"/>
          <w:szCs w:val="16"/>
        </w:rPr>
        <w:t xml:space="preserve">      operationId: DeleteAnSubscription</w:t>
      </w:r>
      <w:bookmarkEnd w:id="162"/>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lastRenderedPageBreak/>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3" w:name="MCCQCTEMPBM_00000070"/>
      <w:r w:rsidRPr="008B1C02">
        <w:rPr>
          <w:rFonts w:cs="Courier New"/>
          <w:szCs w:val="16"/>
        </w:rPr>
        <w:t xml:space="preserve">      operationId: ReadAllConfirguations</w:t>
      </w:r>
      <w:bookmarkEnd w:id="163"/>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lastRenderedPageBreak/>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4" w:name="MCCQCTEMPBM_00000071"/>
      <w:r w:rsidRPr="008B1C02">
        <w:rPr>
          <w:rFonts w:cs="Courier New"/>
          <w:szCs w:val="16"/>
        </w:rPr>
        <w:t xml:space="preserve">      operationId: CreateNewConfirguation</w:t>
      </w:r>
      <w:bookmarkEnd w:id="164"/>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lastRenderedPageBreak/>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5" w:name="MCCQCTEMPBM_00000072"/>
      <w:r w:rsidRPr="008B1C02">
        <w:rPr>
          <w:rFonts w:cs="Courier New"/>
          <w:szCs w:val="16"/>
        </w:rPr>
        <w:t xml:space="preserve">      operationId: ReadTimeSynSubscription</w:t>
      </w:r>
      <w:bookmarkEnd w:id="165"/>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lastRenderedPageBreak/>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6" w:name="MCCQCTEMPBM_00000073"/>
      <w:r w:rsidRPr="008B1C02">
        <w:rPr>
          <w:rFonts w:cs="Courier New"/>
          <w:szCs w:val="16"/>
        </w:rPr>
        <w:t xml:space="preserve">      operationId: FullyUpdateAn</w:t>
      </w:r>
      <w:bookmarkEnd w:id="166"/>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lastRenderedPageBreak/>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7" w:name="MCCQCTEMPBM_00000074"/>
      <w:r w:rsidRPr="008B1C02">
        <w:rPr>
          <w:rFonts w:cs="Courier New"/>
          <w:szCs w:val="16"/>
        </w:rPr>
        <w:t xml:space="preserve">      operationId: DeleteAn</w:t>
      </w:r>
      <w:bookmarkEnd w:id="167"/>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lastRenderedPageBreak/>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lastRenderedPageBreak/>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8" w:name="MCCQCTEMPBM_00000075"/>
      <w:r w:rsidRPr="008B1C02">
        <w:rPr>
          <w:rFonts w:cs="Courier New"/>
          <w:szCs w:val="16"/>
          <w:lang w:val="en-US"/>
        </w:rPr>
        <w:t>TemporalValidity</w:t>
      </w:r>
      <w:bookmarkEnd w:id="168"/>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9"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9"/>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70" w:name="_Hlk80539849"/>
      <w:r w:rsidRPr="008B1C02">
        <w:t>SubsEventNotification</w:t>
      </w:r>
      <w:bookmarkEnd w:id="170"/>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lastRenderedPageBreak/>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1" w:name="_Hlk85201399"/>
      <w:r w:rsidRPr="008B1C02">
        <w:t xml:space="preserve">          minItems: 1</w:t>
      </w:r>
    </w:p>
    <w:bookmarkEnd w:id="171"/>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lastRenderedPageBreak/>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2" w:name="MCCQCTEMPBM_00000076"/>
      <w:r w:rsidRPr="008B1C02">
        <w:rPr>
          <w:rFonts w:cs="Courier New"/>
          <w:szCs w:val="16"/>
        </w:rPr>
        <w:t>TS29571_CommonData.yaml</w:t>
      </w:r>
      <w:bookmarkEnd w:id="17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lastRenderedPageBreak/>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7"/>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3" w:name="_Hlk80538523"/>
      <w:r w:rsidRPr="008B1C02">
        <w:rPr>
          <w:rFonts w:eastAsia="Malgun Gothic"/>
        </w:rPr>
        <w:t>SubscribedEvent</w:t>
      </w:r>
      <w:bookmarkEnd w:id="17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lastRenderedPageBreak/>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4" w:name="_Hlk144213827"/>
      <w:r w:rsidR="00F805E9" w:rsidRPr="00AC6A97">
        <w:t>AcceptanceCriteriaResultIndication</w:t>
      </w:r>
      <w:bookmarkEnd w:id="17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w:t>
      </w:r>
      <w:proofErr w:type="gramStart"/>
      <w:r w:rsidRPr="00986EBD">
        <w:rPr>
          <w:lang w:val="fr-FR"/>
        </w:rPr>
        <w:t>type:</w:t>
      </w:r>
      <w:proofErr w:type="gramEnd"/>
      <w:r w:rsidRPr="00986EBD">
        <w:rPr>
          <w:lang w:val="fr-FR"/>
        </w:rPr>
        <w:t xml:space="preserve"> string</w:t>
      </w:r>
    </w:p>
    <w:p w14:paraId="275CCF6F" w14:textId="77777777" w:rsidR="00125E00" w:rsidRPr="00986EBD" w:rsidRDefault="00125E00" w:rsidP="00125E00">
      <w:pPr>
        <w:pStyle w:val="PL"/>
        <w:rPr>
          <w:lang w:val="fr-FR"/>
        </w:rPr>
      </w:pPr>
      <w:r w:rsidRPr="00986EBD">
        <w:rPr>
          <w:lang w:val="fr-FR"/>
        </w:rPr>
        <w:t xml:space="preserve">        </w:t>
      </w:r>
      <w:proofErr w:type="gramStart"/>
      <w:r w:rsidRPr="00986EBD">
        <w:rPr>
          <w:lang w:val="fr-FR"/>
        </w:rPr>
        <w:t>description:</w:t>
      </w:r>
      <w:proofErr w:type="gramEnd"/>
      <w:r w:rsidRPr="00986EBD">
        <w:rPr>
          <w:lang w:val="fr-FR"/>
        </w:rPr>
        <w:t xml:space="preserve">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5" w:name="_Toc114212756"/>
      <w:bookmarkStart w:id="17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lastRenderedPageBreak/>
        <w:t>A.</w:t>
      </w:r>
      <w:r w:rsidRPr="008B1C02">
        <w:rPr>
          <w:lang w:eastAsia="zh-CN"/>
        </w:rPr>
        <w:t>14</w:t>
      </w:r>
      <w:r w:rsidRPr="008B1C02">
        <w:tab/>
        <w:t>EcsAddressProvision API</w:t>
      </w:r>
      <w:bookmarkEnd w:id="175"/>
      <w:bookmarkEnd w:id="17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lastRenderedPageBreak/>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lastRenderedPageBreak/>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lastRenderedPageBreak/>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lastRenderedPageBreak/>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7" w:name="_Toc114212757"/>
      <w:bookmarkStart w:id="17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7"/>
      <w:bookmarkEnd w:id="17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9" w:name="MCCQCTEMPBM_00000077"/>
      <w:r w:rsidR="005B1352" w:rsidRPr="008B1C02">
        <w:rPr>
          <w:rFonts w:cs="Courier New"/>
          <w:szCs w:val="16"/>
        </w:rPr>
        <w:t>app-am-contexts</w:t>
      </w:r>
      <w:bookmarkEnd w:id="17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80" w:name="MCCQCTEMPBM_00000078"/>
      <w:r w:rsidRPr="008B1C02">
        <w:rPr>
          <w:rFonts w:cs="Courier New"/>
          <w:szCs w:val="16"/>
        </w:rPr>
        <w:t xml:space="preserve">      operationId: PostAppAmContexts</w:t>
      </w:r>
    </w:p>
    <w:bookmarkEnd w:id="18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lastRenderedPageBreak/>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4" w:name="MCCQCTEMPBM_00000082"/>
      <w:r w:rsidR="005B1352" w:rsidRPr="008B1C02">
        <w:rPr>
          <w:rFonts w:cs="Courier New"/>
          <w:szCs w:val="16"/>
        </w:rPr>
        <w:t>app-am-contexts</w:t>
      </w:r>
      <w:bookmarkEnd w:id="18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5" w:name="MCCQCTEMPBM_00000083"/>
      <w:r w:rsidRPr="008B1C02">
        <w:rPr>
          <w:rFonts w:cs="Courier New"/>
          <w:szCs w:val="16"/>
        </w:rPr>
        <w:t xml:space="preserve">      operationId: GetAppAmContext</w:t>
      </w:r>
    </w:p>
    <w:bookmarkEnd w:id="18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lastRenderedPageBreak/>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lastRenderedPageBreak/>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90" w:name="MCCQCTEMPBM_00000088"/>
      <w:r w:rsidRPr="008B1C02">
        <w:rPr>
          <w:rFonts w:cs="Courier New"/>
          <w:szCs w:val="16"/>
        </w:rPr>
        <w:t xml:space="preserve">        - name: appAmContextId</w:t>
      </w:r>
    </w:p>
    <w:bookmarkEnd w:id="19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4" w:name="MCCQCTEMPBM_00000092"/>
      <w:r w:rsidRPr="008B1C02">
        <w:rPr>
          <w:rFonts w:cs="Courier New"/>
          <w:szCs w:val="16"/>
        </w:rPr>
        <w:lastRenderedPageBreak/>
        <w:t xml:space="preserve">        - name: appAmContextId</w:t>
      </w:r>
    </w:p>
    <w:bookmarkEnd w:id="19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5"/>
      <w:r w:rsidRPr="008B1C02">
        <w:t>TS29534_Npcf_AMPolicyAuthorization.yaml</w:t>
      </w:r>
      <w:bookmarkStart w:id="19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0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lastRenderedPageBreak/>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3" w:name="MCCQCTEMPBM_00000101"/>
      <w:r w:rsidRPr="008B1C02">
        <w:rPr>
          <w:rFonts w:cs="Courier New"/>
          <w:szCs w:val="16"/>
        </w:rPr>
        <w:t xml:space="preserve">        - name: appAmContextId</w:t>
      </w:r>
    </w:p>
    <w:bookmarkEnd w:id="20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1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10"/>
      <w:r w:rsidRPr="008B1C02">
        <w:t>highThruInd</w:t>
      </w:r>
      <w:bookmarkStart w:id="21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1"/>
    <w:p w14:paraId="2D59A07B" w14:textId="77777777" w:rsidR="000C796D" w:rsidRPr="008B1C02" w:rsidRDefault="000C796D" w:rsidP="005B3C22">
      <w:pPr>
        <w:pStyle w:val="PL"/>
        <w:rPr>
          <w:rFonts w:cs="Courier New"/>
          <w:szCs w:val="16"/>
        </w:rPr>
      </w:pPr>
      <w:r w:rsidRPr="008B1C02">
        <w:t xml:space="preserve">          nullable: true</w:t>
      </w:r>
      <w:bookmarkStart w:id="21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5" w:name="_Hlk83886811"/>
      <w:r w:rsidRPr="008B1C02">
        <w:rPr>
          <w:rFonts w:cs="Courier New"/>
          <w:szCs w:val="16"/>
        </w:rPr>
        <w:t xml:space="preserve">            $ref: '#/components/schemas/GeographicalArea'</w:t>
      </w:r>
    </w:p>
    <w:bookmarkEnd w:id="21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4"/>
      <w:r w:rsidRPr="008B1C02">
        <w:t>AppAmContextExpRespData</w:t>
      </w:r>
      <w:bookmarkStart w:id="21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lastRenderedPageBreak/>
        <w:t xml:space="preserve">       </w:t>
      </w:r>
      <w:r w:rsidR="00AA5070" w:rsidRPr="008B1C02">
        <w:t xml:space="preserve"> Application AM resource</w:t>
      </w:r>
      <w:bookmarkStart w:id="21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7"/>
      <w:r w:rsidRPr="008B1C02">
        <w:t>AppAmContextData</w:t>
      </w:r>
      <w:bookmarkStart w:id="21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9" w:name="_Toc70550755"/>
      <w:bookmarkStart w:id="220" w:name="_Toc81427354"/>
      <w:bookmarkStart w:id="221" w:name="_Toc114212758"/>
      <w:bookmarkStart w:id="222" w:name="_Toc122117147"/>
      <w:bookmarkStart w:id="223" w:name="_Toc73716415"/>
      <w:r w:rsidRPr="008B1C02">
        <w:t>A.16</w:t>
      </w:r>
      <w:r w:rsidRPr="008B1C02">
        <w:tab/>
      </w:r>
      <w:r w:rsidRPr="008B1C02">
        <w:rPr>
          <w:rFonts w:cs="Arial"/>
          <w:bCs/>
          <w:lang w:val="en-US"/>
        </w:rPr>
        <w:t>AMInfluence</w:t>
      </w:r>
      <w:r w:rsidRPr="008B1C02">
        <w:rPr>
          <w:noProof/>
        </w:rPr>
        <w:t xml:space="preserve"> API</w:t>
      </w:r>
      <w:bookmarkEnd w:id="219"/>
      <w:bookmarkEnd w:id="220"/>
      <w:bookmarkEnd w:id="221"/>
      <w:bookmarkEnd w:id="222"/>
    </w:p>
    <w:p w14:paraId="0E2762A2" w14:textId="77777777" w:rsidR="001503E5" w:rsidRPr="008B1C02" w:rsidRDefault="001503E5" w:rsidP="001503E5">
      <w:pPr>
        <w:pStyle w:val="PL"/>
      </w:pPr>
      <w:bookmarkStart w:id="22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lastRenderedPageBreak/>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lastRenderedPageBreak/>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lastRenderedPageBreak/>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lastRenderedPageBreak/>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5" w:name="MCCQCTEMPBM_00000116"/>
      <w:r w:rsidRPr="008B1C02">
        <w:rPr>
          <w:rFonts w:cs="Courier New"/>
          <w:szCs w:val="16"/>
        </w:rPr>
        <w:t xml:space="preserve">        </w:t>
      </w:r>
      <w:bookmarkEnd w:id="225"/>
      <w:r w:rsidRPr="008B1C02">
        <w:rPr>
          <w:lang w:eastAsia="zh-CN"/>
        </w:rPr>
        <w:t>highThruInd</w:t>
      </w:r>
      <w:bookmarkStart w:id="22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8" w:name="MCCQCTEMPBM_00000119"/>
      <w:r w:rsidRPr="008B1C02">
        <w:rPr>
          <w:rFonts w:cs="Courier New"/>
          <w:szCs w:val="16"/>
        </w:rPr>
        <w:t xml:space="preserve">        </w:t>
      </w:r>
      <w:bookmarkEnd w:id="22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9"/>
      <w:r w:rsidRPr="008B1C02">
        <w:rPr>
          <w:lang w:eastAsia="zh-CN"/>
        </w:rPr>
        <w:t>DurationSec</w:t>
      </w:r>
      <w:bookmarkStart w:id="230" w:name="MCCQCTEMPBM_00000121"/>
      <w:r w:rsidRPr="008B1C02">
        <w:rPr>
          <w:rFonts w:cs="Courier New"/>
          <w:szCs w:val="16"/>
        </w:rPr>
        <w:t>'</w:t>
      </w:r>
    </w:p>
    <w:bookmarkEnd w:id="23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lastRenderedPageBreak/>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1" w:name="MCCQCTEMPBM_00000122"/>
      <w:r w:rsidRPr="008B1C02">
        <w:rPr>
          <w:rFonts w:cs="Courier New"/>
          <w:szCs w:val="16"/>
        </w:rPr>
        <w:t xml:space="preserve">        </w:t>
      </w:r>
      <w:bookmarkEnd w:id="231"/>
      <w:r w:rsidRPr="008B1C02">
        <w:rPr>
          <w:lang w:eastAsia="zh-CN"/>
        </w:rPr>
        <w:t>highThruInd</w:t>
      </w:r>
      <w:bookmarkStart w:id="23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4"/>
      <w:r w:rsidRPr="008B1C02">
        <w:rPr>
          <w:lang w:eastAsia="zh-CN"/>
        </w:rPr>
        <w:t>DurationSecRm</w:t>
      </w:r>
      <w:bookmarkStart w:id="235" w:name="MCCQCTEMPBM_00000126"/>
      <w:r w:rsidRPr="008B1C02">
        <w:rPr>
          <w:rFonts w:cs="Courier New"/>
          <w:szCs w:val="16"/>
        </w:rPr>
        <w:t>'</w:t>
      </w:r>
    </w:p>
    <w:bookmarkEnd w:id="23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6" w:name="MCCQCTEMPBM_00000127"/>
      <w:r w:rsidRPr="008B1C02">
        <w:rPr>
          <w:rFonts w:cs="Courier New"/>
          <w:szCs w:val="16"/>
        </w:rPr>
        <w:t xml:space="preserve">          nullable: true</w:t>
      </w:r>
    </w:p>
    <w:bookmarkEnd w:id="23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7" w:name="MCCQCTEMPBM_00000128"/>
      <w:r w:rsidRPr="008B1C02">
        <w:rPr>
          <w:rFonts w:cs="Courier New"/>
          <w:szCs w:val="16"/>
        </w:rPr>
        <w:t xml:space="preserve">          nullable: true</w:t>
      </w:r>
    </w:p>
    <w:bookmarkEnd w:id="23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8" w:name="MCCQCTEMPBM_00000129"/>
      <w:r w:rsidRPr="008B1C02">
        <w:rPr>
          <w:rFonts w:cs="Courier New"/>
          <w:szCs w:val="16"/>
        </w:rPr>
        <w:t xml:space="preserve">          nullable: true</w:t>
      </w:r>
    </w:p>
    <w:bookmarkEnd w:id="23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9" w:name="MCCQCTEMPBM_00000130"/>
      <w:r w:rsidRPr="008B1C02">
        <w:rPr>
          <w:rFonts w:cs="Courier New"/>
          <w:szCs w:val="16"/>
        </w:rPr>
        <w:t xml:space="preserve">        </w:t>
      </w:r>
      <w:bookmarkEnd w:id="23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lastRenderedPageBreak/>
        <w:t xml:space="preserve">          items:</w:t>
      </w:r>
    </w:p>
    <w:p w14:paraId="0D51241D" w14:textId="77777777" w:rsidR="001503E5" w:rsidRPr="008B1C02" w:rsidRDefault="001503E5" w:rsidP="001503E5">
      <w:pPr>
        <w:pStyle w:val="PL"/>
        <w:rPr>
          <w:rFonts w:cs="Courier New"/>
          <w:szCs w:val="16"/>
        </w:rPr>
      </w:pPr>
      <w:bookmarkStart w:id="24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4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2" w:name="_Toc114212759"/>
      <w:bookmarkStart w:id="243" w:name="_Toc122117148"/>
      <w:r w:rsidRPr="008B1C02">
        <w:t>A.17</w:t>
      </w:r>
      <w:r w:rsidRPr="008B1C02">
        <w:tab/>
      </w:r>
      <w:bookmarkStart w:id="244" w:name="_Hlk129086542"/>
      <w:r w:rsidRPr="008B1C02">
        <w:t>MBSTMGI API</w:t>
      </w:r>
      <w:bookmarkEnd w:id="242"/>
      <w:bookmarkEnd w:id="243"/>
      <w:bookmarkEnd w:id="24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lastRenderedPageBreak/>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lastRenderedPageBreak/>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lastRenderedPageBreak/>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6" w:name="_Toc35971453"/>
      <w:bookmarkStart w:id="247" w:name="_Toc67903570"/>
      <w:bookmarkStart w:id="248" w:name="_Toc77761110"/>
      <w:bookmarkStart w:id="249" w:name="_Toc81558764"/>
      <w:bookmarkStart w:id="250" w:name="_Toc85877144"/>
      <w:bookmarkStart w:id="251" w:name="_Toc114212760"/>
      <w:bookmarkStart w:id="252" w:name="_Toc122117149"/>
      <w:bookmarkStart w:id="253" w:name="_Toc28013575"/>
      <w:bookmarkStart w:id="254" w:name="_Toc36040415"/>
      <w:bookmarkStart w:id="255" w:name="_Toc44693065"/>
      <w:bookmarkStart w:id="256" w:name="_Toc45134526"/>
      <w:bookmarkStart w:id="257" w:name="_Toc49607590"/>
      <w:bookmarkStart w:id="258" w:name="_Toc51763562"/>
      <w:bookmarkStart w:id="259" w:name="_Toc58850481"/>
      <w:bookmarkStart w:id="260" w:name="_Toc59018861"/>
      <w:bookmarkStart w:id="261" w:name="_Toc68169873"/>
      <w:bookmarkEnd w:id="22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lastRenderedPageBreak/>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6"/>
      <w:bookmarkEnd w:id="247"/>
      <w:bookmarkEnd w:id="248"/>
      <w:bookmarkEnd w:id="249"/>
      <w:bookmarkEnd w:id="250"/>
      <w:bookmarkEnd w:id="251"/>
      <w:bookmarkEnd w:id="25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lastRenderedPageBreak/>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lastRenderedPageBreak/>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lastRenderedPageBreak/>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lastRenderedPageBreak/>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lastRenderedPageBreak/>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lastRenderedPageBreak/>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lastRenderedPageBreak/>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lastRenderedPageBreak/>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lastRenderedPageBreak/>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4" w:name="MCCQCTEMPBM_00000134"/>
      <w:r w:rsidRPr="008B1C02">
        <w:rPr>
          <w:rFonts w:cs="Courier New"/>
          <w:szCs w:val="16"/>
        </w:rPr>
        <w:t>components/schemas/</w:t>
      </w:r>
      <w:bookmarkEnd w:id="264"/>
      <w:r w:rsidRPr="008B1C02">
        <w:rPr>
          <w:lang w:eastAsia="zh-CN"/>
        </w:rPr>
        <w:t>E</w:t>
      </w:r>
      <w:r w:rsidRPr="008B1C02">
        <w:rPr>
          <w:rFonts w:hint="eastAsia"/>
          <w:lang w:eastAsia="zh-CN"/>
        </w:rPr>
        <w:t>xternal</w:t>
      </w:r>
      <w:r w:rsidRPr="008B1C02">
        <w:rPr>
          <w:lang w:eastAsia="zh-CN"/>
        </w:rPr>
        <w:t>GroupId</w:t>
      </w:r>
      <w:bookmarkStart w:id="265" w:name="MCCQCTEMPBM_00000135"/>
      <w:r w:rsidRPr="008B1C02">
        <w:rPr>
          <w:rFonts w:cs="Courier New"/>
          <w:szCs w:val="16"/>
        </w:rPr>
        <w:t>'</w:t>
      </w:r>
      <w:bookmarkEnd w:id="26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6" w:name="MCCQCTEMPBM_00000136"/>
      <w:r w:rsidR="002F7942" w:rsidRPr="008B1C02">
        <w:rPr>
          <w:rFonts w:cs="Courier New"/>
          <w:szCs w:val="16"/>
        </w:rPr>
        <w:t>TS29571_CommonData.yaml</w:t>
      </w:r>
      <w:bookmarkEnd w:id="26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7" w:name="MCCQCTEMPBM_00000137"/>
      <w:r w:rsidRPr="008B1C02">
        <w:rPr>
          <w:rFonts w:cs="Courier New"/>
          <w:szCs w:val="16"/>
        </w:rPr>
        <w:t xml:space="preserve">        </w:t>
      </w:r>
      <w:bookmarkEnd w:id="267"/>
      <w:r w:rsidRPr="008B1C02">
        <w:rPr>
          <w:lang w:eastAsia="zh-CN"/>
        </w:rPr>
        <w:t>mbsSessionIdList</w:t>
      </w:r>
      <w:bookmarkStart w:id="26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68"/>
      <w:r w:rsidRPr="008B1C02">
        <w:t>5MbsAuthorizationInfo</w:t>
      </w:r>
      <w:bookmarkStart w:id="269" w:name="MCCQCTEMPBM_00000139"/>
      <w:r w:rsidRPr="008B1C02">
        <w:rPr>
          <w:rFonts w:cs="Courier New"/>
          <w:szCs w:val="16"/>
        </w:rPr>
        <w:t>'</w:t>
      </w:r>
    </w:p>
    <w:bookmarkEnd w:id="26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7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7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lastRenderedPageBreak/>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1" w:name="_Toc114212761"/>
      <w:bookmarkStart w:id="272" w:name="_Toc122117150"/>
      <w:r w:rsidRPr="008B1C02">
        <w:t>A.19</w:t>
      </w:r>
      <w:r w:rsidRPr="008B1C02">
        <w:tab/>
        <w:t>EASDeployment API</w:t>
      </w:r>
      <w:bookmarkEnd w:id="271"/>
      <w:bookmarkEnd w:id="27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lastRenderedPageBreak/>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lastRenderedPageBreak/>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lastRenderedPageBreak/>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lastRenderedPageBreak/>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lastRenderedPageBreak/>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3"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3"/>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4" w:name="_Toc114212762"/>
      <w:bookmarkStart w:id="275" w:name="_Toc122117151"/>
      <w:bookmarkStart w:id="276" w:name="_Toc114212763"/>
      <w:bookmarkStart w:id="277" w:name="_Toc122117152"/>
      <w:r w:rsidRPr="008B1C02">
        <w:lastRenderedPageBreak/>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lastRenderedPageBreak/>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lastRenderedPageBreak/>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lastRenderedPageBreak/>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lastRenderedPageBreak/>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lastRenderedPageBreak/>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lastRenderedPageBreak/>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lastRenderedPageBreak/>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lastRenderedPageBreak/>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lastRenderedPageBreak/>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lastRenderedPageBreak/>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lastRenderedPageBreak/>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lastRenderedPageBreak/>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lastRenderedPageBreak/>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lastRenderedPageBreak/>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lastRenderedPageBreak/>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lastRenderedPageBreak/>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lastRenderedPageBreak/>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lastRenderedPageBreak/>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lastRenderedPageBreak/>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lastRenderedPageBreak/>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lastRenderedPageBreak/>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lastRenderedPageBreak/>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lastRenderedPageBreak/>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lastRenderedPageBreak/>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lastRenderedPageBreak/>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lastRenderedPageBreak/>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lastRenderedPageBreak/>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lastRenderedPageBreak/>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lastRenderedPageBreak/>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lastRenderedPageBreak/>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lastRenderedPageBreak/>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lastRenderedPageBreak/>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lastRenderedPageBreak/>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lastRenderedPageBreak/>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lastRenderedPageBreak/>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lastRenderedPageBreak/>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content:</w:t>
      </w:r>
      <w:proofErr w:type="gramEnd"/>
    </w:p>
    <w:p w14:paraId="51F1773A" w14:textId="77777777" w:rsidR="00C81D33" w:rsidRPr="0004459A" w:rsidRDefault="00C81D33" w:rsidP="00C81D33">
      <w:pPr>
        <w:pStyle w:val="PL"/>
        <w:rPr>
          <w:lang w:val="fr-FR"/>
        </w:rPr>
      </w:pPr>
      <w:r w:rsidRPr="0004459A">
        <w:rPr>
          <w:lang w:val="fr-FR"/>
        </w:rPr>
        <w:t xml:space="preserve">            </w:t>
      </w:r>
      <w:proofErr w:type="gramStart"/>
      <w:r w:rsidRPr="0004459A">
        <w:rPr>
          <w:lang w:val="fr-FR"/>
        </w:rPr>
        <w:t>application</w:t>
      </w:r>
      <w:proofErr w:type="gramEnd"/>
      <w:r w:rsidRPr="0004459A">
        <w:rPr>
          <w:lang w:val="fr-FR"/>
        </w:rPr>
        <w:t>/json: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lastRenderedPageBreak/>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lastRenderedPageBreak/>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lastRenderedPageBreak/>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lastRenderedPageBreak/>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lastRenderedPageBreak/>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lastRenderedPageBreak/>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lastRenderedPageBreak/>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lastRenderedPageBreak/>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lastRenderedPageBreak/>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lastRenderedPageBreak/>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lastRenderedPageBreak/>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lastRenderedPageBreak/>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lastRenderedPageBreak/>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lastRenderedPageBreak/>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lastRenderedPageBreak/>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lastRenderedPageBreak/>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lastRenderedPageBreak/>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lastRenderedPageBreak/>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lastRenderedPageBreak/>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lastRenderedPageBreak/>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lastRenderedPageBreak/>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lastRenderedPageBreak/>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lastRenderedPageBreak/>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lastRenderedPageBreak/>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lastRenderedPageBreak/>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lastRenderedPageBreak/>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lastRenderedPageBreak/>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lastRenderedPageBreak/>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lastRenderedPageBreak/>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lastRenderedPageBreak/>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lastRenderedPageBreak/>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lastRenderedPageBreak/>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lastRenderedPageBreak/>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lastRenderedPageBreak/>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lastRenderedPageBreak/>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lastRenderedPageBreak/>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lastRenderedPageBreak/>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lastRenderedPageBreak/>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lastRenderedPageBreak/>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lastRenderedPageBreak/>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lastRenderedPageBreak/>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lastRenderedPageBreak/>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3"/>
      <w:bookmarkEnd w:id="254"/>
      <w:bookmarkEnd w:id="255"/>
      <w:bookmarkEnd w:id="256"/>
      <w:bookmarkEnd w:id="257"/>
      <w:bookmarkEnd w:id="258"/>
      <w:bookmarkEnd w:id="259"/>
      <w:bookmarkEnd w:id="260"/>
      <w:bookmarkEnd w:id="261"/>
      <w:bookmarkEnd w:id="332"/>
      <w:bookmarkEnd w:id="3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72E2C" w14:textId="77777777" w:rsidR="006609AB" w:rsidRDefault="006609AB">
      <w:r>
        <w:separator/>
      </w:r>
    </w:p>
  </w:endnote>
  <w:endnote w:type="continuationSeparator" w:id="0">
    <w:p w14:paraId="3CD64D8F" w14:textId="77777777" w:rsidR="006609AB" w:rsidRDefault="0066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3DDB1D7A" w:rsidR="000A1BB0" w:rsidRDefault="000A1B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53741" w14:textId="77777777" w:rsidR="006609AB" w:rsidRDefault="006609AB">
      <w:r>
        <w:separator/>
      </w:r>
    </w:p>
  </w:footnote>
  <w:footnote w:type="continuationSeparator" w:id="0">
    <w:p w14:paraId="73701873" w14:textId="77777777" w:rsidR="006609AB" w:rsidRDefault="00660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1959672F" w:rsidR="000A1BB0" w:rsidRDefault="000A1BB0"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V18.8.0 (2024-12)</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688BCEC4" w:rsidR="000A1BB0" w:rsidRDefault="000A1BB0"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C4A8F-007C-47B4-B547-A40175AB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228</Pages>
  <Words>104644</Words>
  <Characters>596473</Characters>
  <Application>Microsoft Office Word</Application>
  <DocSecurity>0</DocSecurity>
  <Lines>4970</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4</cp:revision>
  <cp:lastPrinted>2014-03-14T12:41:00Z</cp:lastPrinted>
  <dcterms:created xsi:type="dcterms:W3CDTF">2024-12-11T06:43:00Z</dcterms:created>
  <dcterms:modified xsi:type="dcterms:W3CDTF">2024-12-11T06:44:00Z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