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4D460D66"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5829A0">
              <w:rPr>
                <w:noProof w:val="0"/>
              </w:rPr>
              <w:t>8</w:t>
            </w:r>
            <w:r w:rsidRPr="007E0EDF">
              <w:rPr>
                <w:noProof w:val="0"/>
              </w:rPr>
              <w:t>.</w:t>
            </w:r>
            <w:r w:rsidR="0081673B">
              <w:rPr>
                <w:noProof w:val="0"/>
              </w:rPr>
              <w:t>2</w:t>
            </w:r>
            <w:r w:rsidR="00E02EDC">
              <w:rPr>
                <w:noProof w:val="0"/>
              </w:rPr>
              <w:t>.0</w:t>
            </w:r>
            <w:r w:rsidRPr="007E0EDF">
              <w:rPr>
                <w:noProof w:val="0"/>
              </w:rPr>
              <w:t xml:space="preserve"> </w:t>
            </w:r>
            <w:r w:rsidRPr="007E0EDF">
              <w:rPr>
                <w:noProof w:val="0"/>
                <w:sz w:val="32"/>
              </w:rPr>
              <w:t>(202</w:t>
            </w:r>
            <w:r w:rsidR="004F352F">
              <w:rPr>
                <w:noProof w:val="0"/>
                <w:sz w:val="32"/>
              </w:rPr>
              <w:t>5</w:t>
            </w:r>
            <w:r w:rsidRPr="007E0EDF">
              <w:rPr>
                <w:noProof w:val="0"/>
                <w:sz w:val="32"/>
              </w:rPr>
              <w:t>-</w:t>
            </w:r>
            <w:r w:rsidR="004F352F">
              <w:rPr>
                <w:noProof w:val="0"/>
                <w:sz w:val="32"/>
              </w:rPr>
              <w:t>01</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4816588C" w:rsidR="00CD207B" w:rsidRPr="005C2186" w:rsidRDefault="00CD207B" w:rsidP="00A23446">
            <w:pPr>
              <w:pStyle w:val="ZT"/>
              <w:framePr w:wrap="auto" w:hAnchor="text" w:yAlign="inline"/>
              <w:rPr>
                <w:i/>
                <w:sz w:val="28"/>
              </w:rPr>
            </w:pPr>
            <w:r w:rsidRPr="007E0EDF">
              <w:t>(</w:t>
            </w:r>
            <w:r w:rsidRPr="007E0EDF">
              <w:rPr>
                <w:rStyle w:val="ZGSM"/>
              </w:rPr>
              <w:t>Release 1</w:t>
            </w:r>
            <w:r w:rsidR="005829A0">
              <w:rPr>
                <w:rStyle w:val="ZGSM"/>
              </w:rPr>
              <w:t>8</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shd w:val="clear" w:color="auto" w:fill="auto"/>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99596794" r:id="rId10"/>
              </w:object>
            </w:r>
          </w:p>
        </w:tc>
        <w:tc>
          <w:tcPr>
            <w:tcW w:w="5540" w:type="dxa"/>
            <w:shd w:val="clear" w:color="auto" w:fill="auto"/>
          </w:tcPr>
          <w:p w14:paraId="034590F1" w14:textId="77777777" w:rsidR="00CD207B" w:rsidRPr="005C2186" w:rsidRDefault="00E02EDC" w:rsidP="00A23446">
            <w:pPr>
              <w:jc w:val="right"/>
            </w:pPr>
            <w:r>
              <w:pict w14:anchorId="612FB79D">
                <v:shape id="_x0000_i1026" type="#_x0000_t75" style="width:128.25pt;height:74.25pt">
                  <v:imagedata r:id="rId11"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CCF7310" w:rsidR="00CD207B" w:rsidRPr="005C2186" w:rsidRDefault="00CD207B" w:rsidP="00A23446">
            <w:pPr>
              <w:pStyle w:val="FP"/>
              <w:jc w:val="center"/>
              <w:rPr>
                <w:noProof/>
                <w:sz w:val="18"/>
              </w:rPr>
            </w:pPr>
            <w:r w:rsidRPr="005C2186">
              <w:rPr>
                <w:noProof/>
                <w:sz w:val="18"/>
              </w:rPr>
              <w:t xml:space="preserve">© </w:t>
            </w:r>
            <w:r>
              <w:rPr>
                <w:noProof/>
                <w:sz w:val="18"/>
              </w:rPr>
              <w:t>202</w:t>
            </w:r>
            <w:r w:rsidR="00D82578">
              <w:rPr>
                <w:noProof/>
                <w:sz w:val="18"/>
              </w:rPr>
              <w:t>5</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0DBB06E6" w14:textId="77777777" w:rsidR="00B37958" w:rsidRDefault="006B3F37">
      <w:pPr>
        <w:pStyle w:val="TOC1"/>
        <w:rPr>
          <w:rFonts w:ascii="Calibri" w:hAnsi="Calibri"/>
          <w:kern w:val="2"/>
          <w:sz w:val="24"/>
          <w:szCs w:val="24"/>
        </w:rPr>
      </w:pPr>
      <w:r>
        <w:fldChar w:fldCharType="begin" w:fldLock="1"/>
      </w:r>
      <w:r>
        <w:instrText xml:space="preserve"> TOC \o "1-9" </w:instrText>
      </w:r>
      <w:r>
        <w:fldChar w:fldCharType="separate"/>
      </w:r>
      <w:r w:rsidR="00B37958">
        <w:t>Foreword</w:t>
      </w:r>
      <w:r w:rsidR="00B37958">
        <w:tab/>
        <w:t>38</w:t>
      </w:r>
    </w:p>
    <w:p w14:paraId="5B04604C" w14:textId="77777777" w:rsidR="00B37958" w:rsidRDefault="00B37958">
      <w:pPr>
        <w:pStyle w:val="TOC1"/>
        <w:rPr>
          <w:rFonts w:ascii="Calibri" w:hAnsi="Calibri"/>
          <w:kern w:val="2"/>
          <w:sz w:val="24"/>
          <w:szCs w:val="24"/>
        </w:rPr>
      </w:pPr>
      <w:r>
        <w:t>1</w:t>
      </w:r>
      <w:r>
        <w:rPr>
          <w:rFonts w:ascii="Calibri" w:hAnsi="Calibri"/>
          <w:kern w:val="2"/>
          <w:sz w:val="24"/>
          <w:szCs w:val="24"/>
        </w:rPr>
        <w:tab/>
      </w:r>
      <w:r>
        <w:t>Scope</w:t>
      </w:r>
      <w:r>
        <w:tab/>
        <w:t>40</w:t>
      </w:r>
    </w:p>
    <w:p w14:paraId="51EF2D08" w14:textId="77777777" w:rsidR="00B37958" w:rsidRDefault="00B37958">
      <w:pPr>
        <w:pStyle w:val="TOC1"/>
        <w:rPr>
          <w:rFonts w:ascii="Calibri" w:hAnsi="Calibri"/>
          <w:kern w:val="2"/>
          <w:sz w:val="24"/>
          <w:szCs w:val="24"/>
        </w:rPr>
      </w:pPr>
      <w:r>
        <w:t>2</w:t>
      </w:r>
      <w:r>
        <w:rPr>
          <w:rFonts w:ascii="Calibri" w:hAnsi="Calibri"/>
          <w:kern w:val="2"/>
          <w:sz w:val="24"/>
          <w:szCs w:val="24"/>
        </w:rPr>
        <w:tab/>
      </w:r>
      <w:r>
        <w:t>References</w:t>
      </w:r>
      <w:r>
        <w:tab/>
        <w:t>40</w:t>
      </w:r>
    </w:p>
    <w:p w14:paraId="5F9F7B8C" w14:textId="77777777" w:rsidR="00B37958" w:rsidRDefault="00B37958">
      <w:pPr>
        <w:pStyle w:val="TOC1"/>
        <w:rPr>
          <w:rFonts w:ascii="Calibri" w:hAnsi="Calibri"/>
          <w:kern w:val="2"/>
          <w:sz w:val="24"/>
          <w:szCs w:val="24"/>
        </w:rPr>
      </w:pPr>
      <w:r>
        <w:t>3</w:t>
      </w:r>
      <w:r>
        <w:rPr>
          <w:rFonts w:ascii="Calibri" w:hAnsi="Calibri"/>
          <w:kern w:val="2"/>
          <w:sz w:val="24"/>
          <w:szCs w:val="24"/>
        </w:rPr>
        <w:tab/>
      </w:r>
      <w:r>
        <w:t>Definitions, symbols and abbreviations</w:t>
      </w:r>
      <w:r>
        <w:tab/>
        <w:t>42</w:t>
      </w:r>
    </w:p>
    <w:p w14:paraId="04539C6E" w14:textId="77777777" w:rsidR="00B37958" w:rsidRDefault="00B37958">
      <w:pPr>
        <w:pStyle w:val="TOC2"/>
        <w:rPr>
          <w:rFonts w:ascii="Calibri" w:hAnsi="Calibri"/>
          <w:kern w:val="2"/>
          <w:sz w:val="24"/>
          <w:szCs w:val="24"/>
        </w:rPr>
      </w:pPr>
      <w:r>
        <w:t>3.1</w:t>
      </w:r>
      <w:r>
        <w:rPr>
          <w:rFonts w:ascii="Calibri" w:hAnsi="Calibri"/>
          <w:kern w:val="2"/>
          <w:sz w:val="24"/>
          <w:szCs w:val="24"/>
        </w:rPr>
        <w:tab/>
      </w:r>
      <w:r>
        <w:t>Definitions</w:t>
      </w:r>
      <w:r>
        <w:tab/>
        <w:t>42</w:t>
      </w:r>
    </w:p>
    <w:p w14:paraId="16A4D106" w14:textId="77777777" w:rsidR="00B37958" w:rsidRDefault="00B37958">
      <w:pPr>
        <w:pStyle w:val="TOC2"/>
        <w:rPr>
          <w:rFonts w:ascii="Calibri" w:hAnsi="Calibri"/>
          <w:kern w:val="2"/>
          <w:sz w:val="24"/>
          <w:szCs w:val="24"/>
        </w:rPr>
      </w:pPr>
      <w:r>
        <w:t>3.2</w:t>
      </w:r>
      <w:r>
        <w:rPr>
          <w:rFonts w:ascii="Calibri" w:hAnsi="Calibri"/>
          <w:kern w:val="2"/>
          <w:sz w:val="24"/>
          <w:szCs w:val="24"/>
        </w:rPr>
        <w:tab/>
      </w:r>
      <w:r>
        <w:t>Symbols</w:t>
      </w:r>
      <w:r>
        <w:tab/>
        <w:t>43</w:t>
      </w:r>
    </w:p>
    <w:p w14:paraId="4BF39B56" w14:textId="77777777" w:rsidR="00B37958" w:rsidRDefault="00B37958">
      <w:pPr>
        <w:pStyle w:val="TOC2"/>
        <w:rPr>
          <w:rFonts w:ascii="Calibri" w:hAnsi="Calibri"/>
          <w:kern w:val="2"/>
          <w:sz w:val="24"/>
          <w:szCs w:val="24"/>
        </w:rPr>
      </w:pPr>
      <w:r>
        <w:t>3.3</w:t>
      </w:r>
      <w:r>
        <w:rPr>
          <w:rFonts w:ascii="Calibri" w:hAnsi="Calibri"/>
          <w:kern w:val="2"/>
          <w:sz w:val="24"/>
          <w:szCs w:val="24"/>
        </w:rPr>
        <w:tab/>
      </w:r>
      <w:r>
        <w:t>Abbreviations</w:t>
      </w:r>
      <w:r>
        <w:tab/>
        <w:t>43</w:t>
      </w:r>
    </w:p>
    <w:p w14:paraId="5B9B0902" w14:textId="77777777" w:rsidR="00B37958" w:rsidRDefault="00B37958">
      <w:pPr>
        <w:pStyle w:val="TOC1"/>
        <w:rPr>
          <w:rFonts w:ascii="Calibri" w:hAnsi="Calibri"/>
          <w:kern w:val="2"/>
          <w:sz w:val="24"/>
          <w:szCs w:val="24"/>
        </w:rPr>
      </w:pPr>
      <w:r>
        <w:t>4</w:t>
      </w:r>
      <w:r>
        <w:rPr>
          <w:rFonts w:ascii="Calibri" w:hAnsi="Calibri"/>
          <w:kern w:val="2"/>
          <w:sz w:val="24"/>
          <w:szCs w:val="24"/>
        </w:rPr>
        <w:tab/>
      </w:r>
      <w:r>
        <w:t>Overview</w:t>
      </w:r>
      <w:r>
        <w:tab/>
        <w:t>43</w:t>
      </w:r>
    </w:p>
    <w:p w14:paraId="65B5789A" w14:textId="77777777" w:rsidR="00B37958" w:rsidRDefault="00B37958">
      <w:pPr>
        <w:pStyle w:val="TOC2"/>
        <w:rPr>
          <w:rFonts w:ascii="Calibri" w:hAnsi="Calibri"/>
          <w:kern w:val="2"/>
          <w:sz w:val="24"/>
          <w:szCs w:val="24"/>
        </w:rPr>
      </w:pPr>
      <w:r>
        <w:t>4.1</w:t>
      </w:r>
      <w:r>
        <w:rPr>
          <w:rFonts w:ascii="Calibri" w:hAnsi="Calibri"/>
          <w:kern w:val="2"/>
          <w:sz w:val="24"/>
          <w:szCs w:val="24"/>
        </w:rPr>
        <w:tab/>
      </w:r>
      <w:r>
        <w:t>Test methodology</w:t>
      </w:r>
      <w:r>
        <w:tab/>
        <w:t>43</w:t>
      </w:r>
    </w:p>
    <w:p w14:paraId="7DE094D7" w14:textId="77777777" w:rsidR="00B37958" w:rsidRDefault="00B37958">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43</w:t>
      </w:r>
    </w:p>
    <w:p w14:paraId="2BBB07B3" w14:textId="77777777" w:rsidR="00B37958" w:rsidRDefault="00B37958">
      <w:pPr>
        <w:pStyle w:val="TOC3"/>
        <w:rPr>
          <w:rFonts w:ascii="Calibri" w:hAnsi="Calibri"/>
          <w:kern w:val="2"/>
          <w:sz w:val="24"/>
          <w:szCs w:val="24"/>
        </w:rPr>
      </w:pPr>
      <w:r>
        <w:t>4.1.2</w:t>
      </w:r>
      <w:r>
        <w:rPr>
          <w:rFonts w:ascii="Calibri" w:hAnsi="Calibri"/>
          <w:kern w:val="2"/>
          <w:sz w:val="24"/>
          <w:szCs w:val="24"/>
        </w:rPr>
        <w:tab/>
      </w:r>
      <w:r>
        <w:t>Test interfaces and facilities</w:t>
      </w:r>
      <w:r>
        <w:tab/>
        <w:t>43</w:t>
      </w:r>
    </w:p>
    <w:p w14:paraId="412320CA" w14:textId="77777777" w:rsidR="00B37958" w:rsidRDefault="00B37958">
      <w:pPr>
        <w:pStyle w:val="TOC2"/>
        <w:rPr>
          <w:rFonts w:ascii="Calibri" w:hAnsi="Calibri"/>
          <w:kern w:val="2"/>
          <w:sz w:val="24"/>
          <w:szCs w:val="24"/>
        </w:rPr>
      </w:pPr>
      <w:r>
        <w:t>4.2</w:t>
      </w:r>
      <w:r>
        <w:rPr>
          <w:rFonts w:ascii="Calibri" w:hAnsi="Calibri"/>
          <w:kern w:val="2"/>
          <w:sz w:val="24"/>
          <w:szCs w:val="24"/>
        </w:rPr>
        <w:tab/>
      </w:r>
      <w:r>
        <w:t>Implicit testing</w:t>
      </w:r>
      <w:r>
        <w:tab/>
        <w:t>43</w:t>
      </w:r>
    </w:p>
    <w:p w14:paraId="7BADB926" w14:textId="77777777" w:rsidR="00B37958" w:rsidRDefault="00B37958">
      <w:pPr>
        <w:pStyle w:val="TOC2"/>
        <w:rPr>
          <w:rFonts w:ascii="Calibri" w:hAnsi="Calibri"/>
          <w:kern w:val="2"/>
          <w:sz w:val="24"/>
          <w:szCs w:val="24"/>
        </w:rPr>
      </w:pPr>
      <w:r>
        <w:t>4.3</w:t>
      </w:r>
      <w:r>
        <w:rPr>
          <w:rFonts w:ascii="Calibri" w:hAnsi="Calibri"/>
          <w:kern w:val="2"/>
          <w:sz w:val="24"/>
          <w:szCs w:val="24"/>
        </w:rPr>
        <w:tab/>
      </w:r>
      <w:r>
        <w:t>Repetition of tests</w:t>
      </w:r>
      <w:r>
        <w:tab/>
        <w:t>43</w:t>
      </w:r>
    </w:p>
    <w:p w14:paraId="52A4E9DA" w14:textId="77777777" w:rsidR="00B37958" w:rsidRDefault="00B37958">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44</w:t>
      </w:r>
    </w:p>
    <w:p w14:paraId="1BAC4490" w14:textId="77777777" w:rsidR="00B37958" w:rsidRDefault="00B37958">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44</w:t>
      </w:r>
    </w:p>
    <w:p w14:paraId="3ACEFF29" w14:textId="77777777" w:rsidR="00B37958" w:rsidRDefault="00B37958">
      <w:pPr>
        <w:pStyle w:val="TOC2"/>
        <w:rPr>
          <w:rFonts w:ascii="Calibri" w:hAnsi="Calibri"/>
          <w:kern w:val="2"/>
          <w:sz w:val="24"/>
          <w:szCs w:val="24"/>
        </w:rPr>
      </w:pPr>
      <w:r>
        <w:t>5.1</w:t>
      </w:r>
      <w:r>
        <w:rPr>
          <w:rFonts w:ascii="Calibri" w:hAnsi="Calibri"/>
          <w:kern w:val="2"/>
          <w:sz w:val="24"/>
          <w:szCs w:val="24"/>
        </w:rPr>
        <w:tab/>
      </w:r>
      <w:r>
        <w:t>Reference conditions</w:t>
      </w:r>
      <w:r>
        <w:tab/>
        <w:t>44</w:t>
      </w:r>
    </w:p>
    <w:p w14:paraId="321FA03C" w14:textId="77777777" w:rsidR="00B37958" w:rsidRDefault="00B37958">
      <w:pPr>
        <w:pStyle w:val="TOC2"/>
        <w:rPr>
          <w:rFonts w:ascii="Calibri" w:hAnsi="Calibri"/>
          <w:kern w:val="2"/>
          <w:sz w:val="24"/>
          <w:szCs w:val="24"/>
        </w:rPr>
      </w:pPr>
      <w:r>
        <w:t>5.2</w:t>
      </w:r>
      <w:r>
        <w:rPr>
          <w:rFonts w:ascii="Calibri" w:hAnsi="Calibri"/>
          <w:kern w:val="2"/>
          <w:sz w:val="24"/>
          <w:szCs w:val="24"/>
        </w:rPr>
        <w:tab/>
      </w:r>
      <w:r>
        <w:t>Generic and test procedures</w:t>
      </w:r>
      <w:r>
        <w:tab/>
        <w:t>44</w:t>
      </w:r>
    </w:p>
    <w:p w14:paraId="0252FD8F" w14:textId="77777777" w:rsidR="00B37958" w:rsidRDefault="00B37958">
      <w:pPr>
        <w:pStyle w:val="TOC2"/>
        <w:rPr>
          <w:rFonts w:ascii="Calibri" w:hAnsi="Calibri"/>
          <w:kern w:val="2"/>
          <w:sz w:val="24"/>
          <w:szCs w:val="24"/>
        </w:rPr>
      </w:pPr>
      <w:r>
        <w:t>5.3</w:t>
      </w:r>
      <w:r>
        <w:rPr>
          <w:rFonts w:ascii="Calibri" w:hAnsi="Calibri"/>
          <w:kern w:val="2"/>
          <w:sz w:val="24"/>
          <w:szCs w:val="24"/>
        </w:rPr>
        <w:tab/>
      </w:r>
      <w:r>
        <w:t>Test parameters</w:t>
      </w:r>
      <w:r>
        <w:tab/>
        <w:t>44</w:t>
      </w:r>
    </w:p>
    <w:p w14:paraId="44D60FAC" w14:textId="77777777" w:rsidR="00B37958" w:rsidRDefault="00B37958">
      <w:pPr>
        <w:pStyle w:val="TOC3"/>
        <w:rPr>
          <w:rFonts w:ascii="Calibri" w:hAnsi="Calibri"/>
          <w:kern w:val="2"/>
          <w:sz w:val="24"/>
          <w:szCs w:val="24"/>
        </w:rPr>
      </w:pPr>
      <w:r>
        <w:t>5.3.1</w:t>
      </w:r>
      <w:r>
        <w:rPr>
          <w:rFonts w:ascii="Calibri" w:hAnsi="Calibri"/>
          <w:kern w:val="2"/>
          <w:sz w:val="24"/>
          <w:szCs w:val="24"/>
        </w:rPr>
        <w:tab/>
      </w:r>
      <w:r>
        <w:t>PLMNs</w:t>
      </w:r>
      <w:r>
        <w:tab/>
        <w:t>44</w:t>
      </w:r>
    </w:p>
    <w:p w14:paraId="63240038" w14:textId="77777777" w:rsidR="00B37958" w:rsidRDefault="00B37958">
      <w:pPr>
        <w:pStyle w:val="TOC3"/>
        <w:rPr>
          <w:rFonts w:ascii="Calibri" w:hAnsi="Calibri"/>
          <w:kern w:val="2"/>
          <w:sz w:val="24"/>
          <w:szCs w:val="24"/>
        </w:rPr>
      </w:pPr>
      <w:r>
        <w:t>5.3.2</w:t>
      </w:r>
      <w:r>
        <w:rPr>
          <w:rFonts w:ascii="Calibri" w:hAnsi="Calibri"/>
          <w:kern w:val="2"/>
          <w:sz w:val="24"/>
          <w:szCs w:val="24"/>
        </w:rPr>
        <w:tab/>
      </w:r>
      <w:r>
        <w:t>Cells</w:t>
      </w:r>
      <w:r>
        <w:tab/>
        <w:t>45</w:t>
      </w:r>
    </w:p>
    <w:p w14:paraId="772940CD" w14:textId="77777777" w:rsidR="00B37958" w:rsidRDefault="00B37958">
      <w:pPr>
        <w:pStyle w:val="TOC3"/>
        <w:rPr>
          <w:rFonts w:ascii="Calibri" w:hAnsi="Calibri"/>
          <w:kern w:val="2"/>
          <w:sz w:val="24"/>
          <w:szCs w:val="24"/>
        </w:rPr>
      </w:pPr>
      <w:r>
        <w:t>5.3.3</w:t>
      </w:r>
      <w:r>
        <w:rPr>
          <w:rFonts w:ascii="Calibri" w:hAnsi="Calibri"/>
          <w:kern w:val="2"/>
          <w:sz w:val="24"/>
          <w:szCs w:val="24"/>
        </w:rPr>
        <w:tab/>
      </w:r>
      <w:r>
        <w:t>USIM</w:t>
      </w:r>
      <w:r>
        <w:tab/>
        <w:t>45</w:t>
      </w:r>
    </w:p>
    <w:p w14:paraId="04A7FE39" w14:textId="77777777" w:rsidR="00B37958" w:rsidRDefault="00B37958">
      <w:pPr>
        <w:pStyle w:val="TOC3"/>
        <w:rPr>
          <w:rFonts w:ascii="Calibri" w:hAnsi="Calibri"/>
          <w:kern w:val="2"/>
          <w:sz w:val="24"/>
          <w:szCs w:val="24"/>
        </w:rPr>
      </w:pPr>
      <w:r>
        <w:t>5.3.4</w:t>
      </w:r>
      <w:r>
        <w:rPr>
          <w:rFonts w:ascii="Calibri" w:hAnsi="Calibri"/>
          <w:kern w:val="2"/>
          <w:sz w:val="24"/>
          <w:szCs w:val="24"/>
        </w:rPr>
        <w:tab/>
      </w:r>
      <w:r>
        <w:t>Messages and Information Elements (IEs)</w:t>
      </w:r>
      <w:r>
        <w:tab/>
        <w:t>45</w:t>
      </w:r>
    </w:p>
    <w:p w14:paraId="3BD08D06" w14:textId="77777777" w:rsidR="00B37958" w:rsidRDefault="00B37958">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46</w:t>
      </w:r>
    </w:p>
    <w:p w14:paraId="4ABF017C" w14:textId="77777777" w:rsidR="00B37958" w:rsidRDefault="00B37958">
      <w:pPr>
        <w:pStyle w:val="TOC2"/>
        <w:rPr>
          <w:rFonts w:ascii="Calibri" w:hAnsi="Calibri"/>
          <w:kern w:val="2"/>
          <w:sz w:val="24"/>
          <w:szCs w:val="24"/>
        </w:rPr>
      </w:pPr>
      <w:r>
        <w:t>6.1</w:t>
      </w:r>
      <w:r>
        <w:rPr>
          <w:rFonts w:ascii="Calibri" w:hAnsi="Calibri"/>
          <w:kern w:val="2"/>
          <w:sz w:val="24"/>
          <w:szCs w:val="24"/>
        </w:rPr>
        <w:tab/>
      </w:r>
      <w:r>
        <w:t>NR idle mode operations</w:t>
      </w:r>
      <w:r>
        <w:tab/>
        <w:t>46</w:t>
      </w:r>
    </w:p>
    <w:p w14:paraId="1CA8D7E0" w14:textId="77777777" w:rsidR="00B37958" w:rsidRDefault="00B37958">
      <w:pPr>
        <w:pStyle w:val="TOC3"/>
        <w:rPr>
          <w:rFonts w:ascii="Calibri" w:hAnsi="Calibri"/>
          <w:kern w:val="2"/>
          <w:sz w:val="24"/>
          <w:szCs w:val="24"/>
        </w:rPr>
      </w:pPr>
      <w:r w:rsidRPr="004767AC">
        <w:rPr>
          <w:rFonts w:cs="Arial"/>
        </w:rPr>
        <w:t>6.1.1</w:t>
      </w:r>
      <w:r>
        <w:rPr>
          <w:rFonts w:ascii="Calibri" w:hAnsi="Calibri"/>
          <w:kern w:val="2"/>
          <w:sz w:val="24"/>
          <w:szCs w:val="24"/>
        </w:rPr>
        <w:tab/>
      </w:r>
      <w:r w:rsidRPr="004767AC">
        <w:rPr>
          <w:rFonts w:cs="Arial"/>
        </w:rPr>
        <w:t>NG-RAN Only PLMN Selection</w:t>
      </w:r>
      <w:r>
        <w:tab/>
        <w:t>46</w:t>
      </w:r>
    </w:p>
    <w:p w14:paraId="146E8073" w14:textId="77777777" w:rsidR="00B37958" w:rsidRDefault="00B37958">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46</w:t>
      </w:r>
    </w:p>
    <w:p w14:paraId="6E42679C" w14:textId="77777777" w:rsidR="00B37958" w:rsidRDefault="00B37958">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55</w:t>
      </w:r>
    </w:p>
    <w:p w14:paraId="048DAF7B" w14:textId="77777777" w:rsidR="00B37958" w:rsidRDefault="00B37958">
      <w:pPr>
        <w:pStyle w:val="TOC4"/>
        <w:rPr>
          <w:rFonts w:ascii="Calibri" w:hAnsi="Calibri"/>
          <w:kern w:val="2"/>
          <w:sz w:val="24"/>
          <w:szCs w:val="24"/>
        </w:rPr>
      </w:pPr>
      <w:r>
        <w:t>6.1.1.3</w:t>
      </w:r>
      <w:r>
        <w:rPr>
          <w:rFonts w:ascii="Calibri" w:hAnsi="Calibri"/>
          <w:kern w:val="2"/>
          <w:sz w:val="24"/>
          <w:szCs w:val="24"/>
        </w:rPr>
        <w:tab/>
      </w:r>
      <w:r>
        <w:t>Cell reselection of ePLMN in manual mode</w:t>
      </w:r>
      <w:r>
        <w:tab/>
        <w:t>61</w:t>
      </w:r>
    </w:p>
    <w:p w14:paraId="4A91B310" w14:textId="77777777" w:rsidR="00B37958" w:rsidRDefault="00B37958">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64</w:t>
      </w:r>
    </w:p>
    <w:p w14:paraId="528F3B30" w14:textId="77777777" w:rsidR="00B37958" w:rsidRDefault="00B37958">
      <w:pPr>
        <w:pStyle w:val="TOC4"/>
        <w:rPr>
          <w:rFonts w:ascii="Calibri" w:hAnsi="Calibri"/>
          <w:kern w:val="2"/>
          <w:sz w:val="24"/>
          <w:szCs w:val="24"/>
        </w:rPr>
      </w:pPr>
      <w:r>
        <w:t>6.1.1.4a</w:t>
      </w:r>
      <w:r>
        <w:rPr>
          <w:rFonts w:ascii="Calibri" w:hAnsi="Calibri"/>
          <w:kern w:val="2"/>
          <w:sz w:val="24"/>
          <w:szCs w:val="24"/>
        </w:rPr>
        <w:tab/>
      </w:r>
      <w:r w:rsidRPr="004767AC">
        <w:rPr>
          <w:rFonts w:cs="Arial"/>
          <w:color w:val="000000"/>
        </w:rPr>
        <w:t>PLMN selection in shared network environment / Automatic mode /</w:t>
      </w:r>
      <w:r>
        <w:t xml:space="preserve"> Cells broadcasting multiple PLMN IDs with</w:t>
      </w:r>
      <w:r w:rsidRPr="004767AC">
        <w:rPr>
          <w:rFonts w:cs="Arial"/>
          <w:color w:val="000000"/>
        </w:rPr>
        <w:t xml:space="preserve"> unique TAC's, RAN areas, and cell identities</w:t>
      </w:r>
      <w:r>
        <w:tab/>
        <w:t>71</w:t>
      </w:r>
    </w:p>
    <w:p w14:paraId="5BDE7A20" w14:textId="77777777" w:rsidR="00B37958" w:rsidRDefault="00B37958">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73</w:t>
      </w:r>
    </w:p>
    <w:p w14:paraId="010007BA" w14:textId="77777777" w:rsidR="00B37958" w:rsidRDefault="00B37958">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78</w:t>
      </w:r>
    </w:p>
    <w:p w14:paraId="793525D6" w14:textId="77777777" w:rsidR="00B37958" w:rsidRDefault="00B37958">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83</w:t>
      </w:r>
    </w:p>
    <w:p w14:paraId="06F97696" w14:textId="77777777" w:rsidR="00B37958" w:rsidRDefault="00B37958">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86</w:t>
      </w:r>
    </w:p>
    <w:p w14:paraId="2B471077" w14:textId="77777777" w:rsidR="00B37958" w:rsidRDefault="00B37958">
      <w:pPr>
        <w:pStyle w:val="TOC3"/>
        <w:rPr>
          <w:rFonts w:ascii="Calibri" w:hAnsi="Calibri"/>
          <w:kern w:val="2"/>
          <w:sz w:val="24"/>
          <w:szCs w:val="24"/>
        </w:rPr>
      </w:pPr>
      <w:r>
        <w:t>6.1.2</w:t>
      </w:r>
      <w:r>
        <w:rPr>
          <w:rFonts w:ascii="Calibri" w:hAnsi="Calibri"/>
          <w:kern w:val="2"/>
          <w:sz w:val="24"/>
          <w:szCs w:val="24"/>
        </w:rPr>
        <w:tab/>
      </w:r>
      <w:r>
        <w:t>NG-RAN Only Cell Selection</w:t>
      </w:r>
      <w:r>
        <w:tab/>
        <w:t>89</w:t>
      </w:r>
    </w:p>
    <w:p w14:paraId="604F7301" w14:textId="77777777" w:rsidR="00B37958" w:rsidRDefault="00B37958">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89</w:t>
      </w:r>
    </w:p>
    <w:p w14:paraId="62FBDC08" w14:textId="77777777" w:rsidR="00B37958" w:rsidRDefault="00B37958">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99</w:t>
      </w:r>
    </w:p>
    <w:p w14:paraId="7335039B" w14:textId="77777777" w:rsidR="00B37958" w:rsidRDefault="00B37958">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108</w:t>
      </w:r>
    </w:p>
    <w:p w14:paraId="53D8564E" w14:textId="77777777" w:rsidR="00B37958" w:rsidRDefault="00B37958">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114</w:t>
      </w:r>
    </w:p>
    <w:p w14:paraId="2D73D810" w14:textId="77777777" w:rsidR="00B37958" w:rsidRDefault="00B37958">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117</w:t>
      </w:r>
    </w:p>
    <w:p w14:paraId="50349C9A" w14:textId="77777777" w:rsidR="00B37958" w:rsidRDefault="00B37958">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121</w:t>
      </w:r>
    </w:p>
    <w:p w14:paraId="0D68A208" w14:textId="77777777" w:rsidR="00B37958" w:rsidRDefault="00B37958">
      <w:pPr>
        <w:pStyle w:val="TOC4"/>
        <w:rPr>
          <w:rFonts w:ascii="Calibri" w:hAnsi="Calibri"/>
          <w:kern w:val="2"/>
          <w:sz w:val="24"/>
          <w:szCs w:val="24"/>
        </w:rPr>
      </w:pPr>
      <w:r w:rsidRPr="004767AC">
        <w:rPr>
          <w:rFonts w:eastAsia="SimSun"/>
        </w:rPr>
        <w:t>6.1.2.6</w:t>
      </w:r>
      <w:r>
        <w:rPr>
          <w:rFonts w:ascii="Calibri" w:hAnsi="Calibri"/>
          <w:kern w:val="2"/>
          <w:sz w:val="24"/>
          <w:szCs w:val="24"/>
        </w:rPr>
        <w:tab/>
      </w:r>
      <w:r w:rsidRPr="004767AC">
        <w:rPr>
          <w:rFonts w:eastAsia="SimSun"/>
        </w:rPr>
        <w:t>Void</w:t>
      </w:r>
      <w:r>
        <w:tab/>
        <w:t>126</w:t>
      </w:r>
    </w:p>
    <w:p w14:paraId="021CB778" w14:textId="77777777" w:rsidR="00B37958" w:rsidRDefault="00B37958">
      <w:pPr>
        <w:pStyle w:val="TOC4"/>
        <w:rPr>
          <w:rFonts w:ascii="Calibri" w:hAnsi="Calibri"/>
          <w:kern w:val="2"/>
          <w:sz w:val="24"/>
          <w:szCs w:val="24"/>
        </w:rPr>
      </w:pPr>
      <w:r>
        <w:t>6.1.2.7</w:t>
      </w:r>
      <w:r>
        <w:rPr>
          <w:rFonts w:ascii="Calibri" w:hAnsi="Calibri"/>
          <w:kern w:val="2"/>
          <w:sz w:val="24"/>
          <w:szCs w:val="24"/>
        </w:rPr>
        <w:tab/>
      </w:r>
      <w:r>
        <w:t>Cell reselection / Equivalent PLMN</w:t>
      </w:r>
      <w:r>
        <w:tab/>
        <w:t>126</w:t>
      </w:r>
    </w:p>
    <w:p w14:paraId="22B730AA" w14:textId="77777777" w:rsidR="00B37958" w:rsidRDefault="00B37958">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131</w:t>
      </w:r>
    </w:p>
    <w:p w14:paraId="68D2BAD5" w14:textId="77777777" w:rsidR="00B37958" w:rsidRDefault="00B37958">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134</w:t>
      </w:r>
    </w:p>
    <w:p w14:paraId="77565C63" w14:textId="77777777" w:rsidR="00B37958" w:rsidRDefault="00B37958">
      <w:pPr>
        <w:pStyle w:val="TOC4"/>
        <w:rPr>
          <w:rFonts w:ascii="Calibri" w:hAnsi="Calibri"/>
          <w:kern w:val="2"/>
          <w:sz w:val="24"/>
          <w:szCs w:val="24"/>
        </w:rPr>
      </w:pPr>
      <w:r>
        <w:t>6.1.2.10</w:t>
      </w:r>
      <w:r>
        <w:rPr>
          <w:rFonts w:ascii="Calibri" w:hAnsi="Calibri"/>
          <w:kern w:val="2"/>
          <w:sz w:val="24"/>
          <w:szCs w:val="24"/>
        </w:rPr>
        <w:tab/>
      </w:r>
      <w:r>
        <w:t>Void</w:t>
      </w:r>
      <w:r>
        <w:tab/>
        <w:t>144</w:t>
      </w:r>
    </w:p>
    <w:p w14:paraId="47232818" w14:textId="77777777" w:rsidR="00B37958" w:rsidRDefault="00B37958">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144</w:t>
      </w:r>
    </w:p>
    <w:p w14:paraId="2AC5EA60" w14:textId="77777777" w:rsidR="00B37958" w:rsidRDefault="00B37958">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150</w:t>
      </w:r>
    </w:p>
    <w:p w14:paraId="05BD2D8F" w14:textId="77777777" w:rsidR="00B37958" w:rsidRDefault="00B37958">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154</w:t>
      </w:r>
    </w:p>
    <w:p w14:paraId="458981C5" w14:textId="77777777" w:rsidR="00B37958" w:rsidRDefault="00B37958">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157</w:t>
      </w:r>
    </w:p>
    <w:p w14:paraId="47442C98" w14:textId="77777777" w:rsidR="00B37958" w:rsidRDefault="00B37958">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160</w:t>
      </w:r>
    </w:p>
    <w:p w14:paraId="1D6FAEBE" w14:textId="77777777" w:rsidR="00B37958" w:rsidRDefault="00B37958">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4767AC">
        <w:rPr>
          <w:rFonts w:cs="Arial"/>
          <w:color w:val="000000"/>
        </w:rPr>
        <w:t xml:space="preserve"> unique TAC's, RAN areas, and cell identities</w:t>
      </w:r>
      <w:r>
        <w:tab/>
        <w:t>164</w:t>
      </w:r>
    </w:p>
    <w:p w14:paraId="608F7B99" w14:textId="77777777" w:rsidR="00B37958" w:rsidRDefault="00B37958">
      <w:pPr>
        <w:pStyle w:val="TOC4"/>
        <w:rPr>
          <w:rFonts w:ascii="Calibri" w:hAnsi="Calibri"/>
          <w:kern w:val="2"/>
          <w:sz w:val="24"/>
          <w:szCs w:val="24"/>
        </w:rPr>
      </w:pPr>
      <w:r w:rsidRPr="004767AC">
        <w:rPr>
          <w:rFonts w:eastAsia="SimSun"/>
        </w:rPr>
        <w:t>6.1.2.16</w:t>
      </w:r>
      <w:r>
        <w:rPr>
          <w:rFonts w:ascii="Calibri" w:hAnsi="Calibri"/>
          <w:kern w:val="2"/>
          <w:sz w:val="24"/>
          <w:szCs w:val="24"/>
        </w:rPr>
        <w:tab/>
      </w:r>
      <w:r>
        <w:t>Inter-frequency cell reselection (equal priority)</w:t>
      </w:r>
      <w:r>
        <w:tab/>
        <w:t>167</w:t>
      </w:r>
    </w:p>
    <w:p w14:paraId="7B858ED8" w14:textId="77777777" w:rsidR="00B37958" w:rsidRDefault="00B37958">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168</w:t>
      </w:r>
    </w:p>
    <w:p w14:paraId="4DC5F4BF" w14:textId="77777777" w:rsidR="00B37958" w:rsidRDefault="00B37958">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171</w:t>
      </w:r>
    </w:p>
    <w:p w14:paraId="3E4B1C07" w14:textId="77777777" w:rsidR="00B37958" w:rsidRDefault="00B37958">
      <w:pPr>
        <w:pStyle w:val="TOC4"/>
        <w:rPr>
          <w:rFonts w:ascii="Calibri" w:hAnsi="Calibri"/>
          <w:kern w:val="2"/>
          <w:sz w:val="24"/>
          <w:szCs w:val="24"/>
        </w:rPr>
      </w:pPr>
      <w:r>
        <w:t>6.1.2.18a</w:t>
      </w:r>
      <w:r>
        <w:rPr>
          <w:rFonts w:ascii="Calibri" w:hAnsi="Calibri"/>
          <w:kern w:val="2"/>
          <w:sz w:val="24"/>
          <w:szCs w:val="24"/>
        </w:rPr>
        <w:tab/>
      </w:r>
      <w:r>
        <w:t>Void</w:t>
      </w:r>
      <w:r>
        <w:tab/>
        <w:t>178</w:t>
      </w:r>
    </w:p>
    <w:p w14:paraId="627F0DCF" w14:textId="77777777" w:rsidR="00B37958" w:rsidRDefault="00B37958">
      <w:pPr>
        <w:pStyle w:val="TOC4"/>
        <w:rPr>
          <w:rFonts w:ascii="Calibri" w:hAnsi="Calibri"/>
          <w:kern w:val="2"/>
          <w:sz w:val="24"/>
          <w:szCs w:val="24"/>
        </w:rPr>
      </w:pPr>
      <w:r>
        <w:t>6.1.2.18b</w:t>
      </w:r>
      <w:r>
        <w:rPr>
          <w:rFonts w:ascii="Calibri" w:hAnsi="Calibri"/>
          <w:kern w:val="2"/>
          <w:sz w:val="24"/>
          <w:szCs w:val="24"/>
        </w:rPr>
        <w:tab/>
      </w:r>
      <w:r>
        <w:t>Void</w:t>
      </w:r>
      <w:r>
        <w:tab/>
        <w:t>178</w:t>
      </w:r>
    </w:p>
    <w:p w14:paraId="3F41B32A" w14:textId="77777777" w:rsidR="00B37958" w:rsidRDefault="00B37958">
      <w:pPr>
        <w:pStyle w:val="TOC4"/>
        <w:rPr>
          <w:rFonts w:ascii="Calibri" w:hAnsi="Calibri"/>
          <w:kern w:val="2"/>
          <w:sz w:val="24"/>
          <w:szCs w:val="24"/>
        </w:rPr>
      </w:pPr>
      <w:r>
        <w:t>6.1.2.19</w:t>
      </w:r>
      <w:r>
        <w:rPr>
          <w:rFonts w:ascii="Calibri" w:hAnsi="Calibri"/>
          <w:kern w:val="2"/>
          <w:sz w:val="24"/>
          <w:szCs w:val="24"/>
        </w:rPr>
        <w:tab/>
      </w:r>
      <w:r>
        <w:t>Speed-dependent cell reselection</w:t>
      </w:r>
      <w:r>
        <w:tab/>
        <w:t>178</w:t>
      </w:r>
    </w:p>
    <w:p w14:paraId="56831A7D" w14:textId="77777777" w:rsidR="00B37958" w:rsidRDefault="00B37958">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185</w:t>
      </w:r>
    </w:p>
    <w:p w14:paraId="7E9C0B24" w14:textId="77777777" w:rsidR="00B37958" w:rsidRDefault="00B37958">
      <w:pPr>
        <w:pStyle w:val="TOC4"/>
        <w:rPr>
          <w:rFonts w:ascii="Calibri" w:hAnsi="Calibri"/>
          <w:kern w:val="2"/>
          <w:sz w:val="24"/>
          <w:szCs w:val="24"/>
        </w:rPr>
      </w:pPr>
      <w:r w:rsidRPr="004767AC">
        <w:rPr>
          <w:rFonts w:eastAsia="SimSun"/>
          <w:lang w:eastAsia="en-US"/>
        </w:rPr>
        <w:t>6.1.2.21</w:t>
      </w:r>
      <w:r>
        <w:rPr>
          <w:rFonts w:ascii="Calibri" w:hAnsi="Calibri"/>
          <w:kern w:val="2"/>
          <w:sz w:val="24"/>
          <w:szCs w:val="24"/>
        </w:rPr>
        <w:tab/>
      </w:r>
      <w:r w:rsidRPr="004767AC">
        <w:rPr>
          <w:rFonts w:eastAsia="SimSun"/>
          <w:lang w:eastAsia="en-US"/>
        </w:rPr>
        <w:t>Cell reselection</w:t>
      </w:r>
      <w:r w:rsidRPr="004767AC">
        <w:rPr>
          <w:rFonts w:eastAsia="SimSun"/>
          <w:lang w:eastAsia="zh-CN"/>
        </w:rPr>
        <w:t xml:space="preserve">, </w:t>
      </w:r>
      <w:r w:rsidRPr="004767AC">
        <w:rPr>
          <w:rFonts w:eastAsia="SimSun"/>
          <w:lang w:eastAsia="en-US"/>
        </w:rPr>
        <w:t xml:space="preserve">SIntraSearchQ and </w:t>
      </w:r>
      <w:r>
        <w:t>SnonIntraSearchQ</w:t>
      </w:r>
      <w:r>
        <w:tab/>
        <w:t>190</w:t>
      </w:r>
    </w:p>
    <w:p w14:paraId="43646D32" w14:textId="77777777" w:rsidR="00B37958" w:rsidRDefault="00B37958">
      <w:pPr>
        <w:pStyle w:val="TOC4"/>
        <w:rPr>
          <w:rFonts w:ascii="Calibri" w:hAnsi="Calibri"/>
          <w:kern w:val="2"/>
          <w:sz w:val="24"/>
          <w:szCs w:val="24"/>
        </w:rPr>
      </w:pPr>
      <w:r w:rsidRPr="004767AC">
        <w:rPr>
          <w:rFonts w:eastAsia="SimSun"/>
        </w:rPr>
        <w:t>6.1.2.22</w:t>
      </w:r>
      <w:r>
        <w:rPr>
          <w:rFonts w:ascii="Calibri" w:hAnsi="Calibri"/>
          <w:kern w:val="2"/>
          <w:sz w:val="24"/>
          <w:szCs w:val="24"/>
        </w:rPr>
        <w:tab/>
      </w:r>
      <w:r w:rsidRPr="004767AC">
        <w:rPr>
          <w:rFonts w:eastAsia="SimSun"/>
        </w:rPr>
        <w:t>Inter-frequency cell reselection based on common priority information with parameters ThreshX, HighQ, ThreshX, LowQ and ThreshServing, LowQ</w:t>
      </w:r>
      <w:r>
        <w:tab/>
        <w:t>201</w:t>
      </w:r>
    </w:p>
    <w:p w14:paraId="7EBE0096" w14:textId="77777777" w:rsidR="00B37958" w:rsidRDefault="00B37958">
      <w:pPr>
        <w:pStyle w:val="TOC4"/>
        <w:rPr>
          <w:rFonts w:ascii="Calibri" w:hAnsi="Calibri"/>
          <w:kern w:val="2"/>
          <w:sz w:val="24"/>
          <w:szCs w:val="24"/>
        </w:rPr>
      </w:pPr>
      <w:r>
        <w:t>6.1.2.23</w:t>
      </w:r>
      <w:r>
        <w:rPr>
          <w:rFonts w:ascii="Calibri" w:hAnsi="Calibri"/>
          <w:kern w:val="2"/>
          <w:sz w:val="24"/>
          <w:szCs w:val="24"/>
        </w:rPr>
        <w:tab/>
      </w:r>
      <w:r>
        <w:t>Cell reselection / MFBI</w:t>
      </w:r>
      <w:r>
        <w:tab/>
        <w:t>209</w:t>
      </w:r>
    </w:p>
    <w:p w14:paraId="5A296A22" w14:textId="77777777" w:rsidR="00B37958" w:rsidRDefault="00B37958">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218</w:t>
      </w:r>
    </w:p>
    <w:p w14:paraId="01D98D12" w14:textId="77777777" w:rsidR="00B37958" w:rsidRDefault="00B37958">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224</w:t>
      </w:r>
    </w:p>
    <w:p w14:paraId="1205A28A" w14:textId="77777777" w:rsidR="00B37958" w:rsidRDefault="00B37958">
      <w:pPr>
        <w:pStyle w:val="TOC4"/>
        <w:rPr>
          <w:rFonts w:ascii="Calibri" w:hAnsi="Calibri"/>
          <w:kern w:val="2"/>
          <w:sz w:val="24"/>
          <w:szCs w:val="24"/>
        </w:rPr>
      </w:pPr>
      <w:r>
        <w:t>6.1.2.26</w:t>
      </w:r>
      <w:r>
        <w:rPr>
          <w:rFonts w:ascii="Calibri" w:hAnsi="Calibri"/>
          <w:kern w:val="2"/>
          <w:sz w:val="24"/>
          <w:szCs w:val="24"/>
        </w:rPr>
        <w:tab/>
      </w:r>
      <w:r>
        <w:t>Cell Selection / RedCap</w:t>
      </w:r>
      <w:r>
        <w:tab/>
        <w:t>232</w:t>
      </w:r>
    </w:p>
    <w:p w14:paraId="7D39480C" w14:textId="77777777" w:rsidR="00B37958" w:rsidRDefault="00B37958">
      <w:pPr>
        <w:pStyle w:val="TOC4"/>
        <w:rPr>
          <w:rFonts w:ascii="Calibri" w:hAnsi="Calibri"/>
          <w:kern w:val="2"/>
          <w:sz w:val="24"/>
          <w:szCs w:val="24"/>
        </w:rPr>
      </w:pPr>
      <w:r w:rsidRPr="004767AC">
        <w:rPr>
          <w:rFonts w:eastAsia="SimSun"/>
        </w:rPr>
        <w:t>6.1.2.27</w:t>
      </w:r>
      <w:r>
        <w:rPr>
          <w:rFonts w:ascii="Calibri" w:hAnsi="Calibri"/>
          <w:kern w:val="2"/>
          <w:sz w:val="24"/>
          <w:szCs w:val="24"/>
        </w:rPr>
        <w:tab/>
      </w:r>
      <w:r>
        <w:t>Cell reselection / inter-frequency / RedCap</w:t>
      </w:r>
      <w:r>
        <w:tab/>
        <w:t>237</w:t>
      </w:r>
    </w:p>
    <w:p w14:paraId="198DE2E2" w14:textId="77777777" w:rsidR="00B37958" w:rsidRDefault="00B37958">
      <w:pPr>
        <w:pStyle w:val="TOC4"/>
        <w:rPr>
          <w:rFonts w:ascii="Calibri" w:hAnsi="Calibri"/>
          <w:kern w:val="2"/>
          <w:sz w:val="24"/>
          <w:szCs w:val="24"/>
        </w:rPr>
      </w:pPr>
      <w:r>
        <w:t>6.1.2.28</w:t>
      </w:r>
      <w:r>
        <w:rPr>
          <w:rFonts w:ascii="Calibri" w:hAnsi="Calibri"/>
          <w:kern w:val="2"/>
          <w:sz w:val="24"/>
          <w:szCs w:val="24"/>
        </w:rPr>
        <w:tab/>
      </w:r>
      <w:r>
        <w:t>Cell selection / NES m</w:t>
      </w:r>
      <w:r>
        <w:rPr>
          <w:lang w:eastAsia="zh-CN"/>
        </w:rPr>
        <w:t>ode</w:t>
      </w:r>
      <w:r>
        <w:tab/>
        <w:t>240</w:t>
      </w:r>
    </w:p>
    <w:p w14:paraId="7345A894" w14:textId="77777777" w:rsidR="00B37958" w:rsidRDefault="00B37958">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243</w:t>
      </w:r>
    </w:p>
    <w:p w14:paraId="5261239C" w14:textId="77777777" w:rsidR="00B37958" w:rsidRDefault="00B37958">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246</w:t>
      </w:r>
    </w:p>
    <w:p w14:paraId="739FFC99" w14:textId="77777777" w:rsidR="00B37958" w:rsidRDefault="00B37958">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251</w:t>
      </w:r>
    </w:p>
    <w:p w14:paraId="5BAA6D1F" w14:textId="77777777" w:rsidR="00B37958" w:rsidRDefault="00B37958">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254</w:t>
      </w:r>
    </w:p>
    <w:p w14:paraId="34291BB3" w14:textId="77777777" w:rsidR="00B37958" w:rsidRDefault="00B37958">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258</w:t>
      </w:r>
    </w:p>
    <w:p w14:paraId="281868E9" w14:textId="77777777" w:rsidR="00B37958" w:rsidRDefault="00B37958">
      <w:pPr>
        <w:pStyle w:val="TOC4"/>
        <w:rPr>
          <w:rFonts w:ascii="Calibri" w:hAnsi="Calibri"/>
          <w:kern w:val="2"/>
          <w:sz w:val="24"/>
          <w:szCs w:val="24"/>
        </w:rPr>
      </w:pPr>
      <w:r>
        <w:t>6.1.2.34</w:t>
      </w:r>
      <w:r>
        <w:rPr>
          <w:rFonts w:ascii="Calibri" w:hAnsi="Calibri"/>
          <w:kern w:val="2"/>
          <w:sz w:val="24"/>
          <w:szCs w:val="24"/>
        </w:rPr>
        <w:tab/>
      </w:r>
      <w:r>
        <w:t>Cell Selection / eRedCap</w:t>
      </w:r>
      <w:r>
        <w:tab/>
        <w:t>262</w:t>
      </w:r>
    </w:p>
    <w:p w14:paraId="4B7D860A" w14:textId="77777777" w:rsidR="00B37958" w:rsidRDefault="00B37958">
      <w:pPr>
        <w:pStyle w:val="TOC4"/>
        <w:rPr>
          <w:rFonts w:ascii="Calibri" w:hAnsi="Calibri"/>
          <w:kern w:val="2"/>
          <w:sz w:val="24"/>
          <w:szCs w:val="24"/>
        </w:rPr>
      </w:pPr>
      <w:r>
        <w:t>6.1.2.35</w:t>
      </w:r>
      <w:r>
        <w:rPr>
          <w:rFonts w:ascii="Calibri" w:hAnsi="Calibri"/>
          <w:kern w:val="2"/>
          <w:sz w:val="24"/>
          <w:szCs w:val="24"/>
        </w:rPr>
        <w:tab/>
      </w:r>
      <w:r>
        <w:t>Cell Selection / eRedCap / emergency call</w:t>
      </w:r>
      <w:r>
        <w:tab/>
        <w:t>268</w:t>
      </w:r>
    </w:p>
    <w:p w14:paraId="298C0DD8" w14:textId="77777777" w:rsidR="00B37958" w:rsidRDefault="00B37958">
      <w:pPr>
        <w:pStyle w:val="TOC4"/>
        <w:rPr>
          <w:rFonts w:ascii="Calibri" w:hAnsi="Calibri"/>
          <w:kern w:val="2"/>
          <w:sz w:val="24"/>
          <w:szCs w:val="24"/>
        </w:rPr>
      </w:pPr>
      <w:r>
        <w:t>6.1.2.36</w:t>
      </w:r>
      <w:r>
        <w:tab/>
        <w:t>271</w:t>
      </w:r>
    </w:p>
    <w:p w14:paraId="7CFBD3A2" w14:textId="77777777" w:rsidR="00B37958" w:rsidRDefault="00B37958">
      <w:pPr>
        <w:pStyle w:val="TOC4"/>
        <w:rPr>
          <w:rFonts w:ascii="Calibri" w:hAnsi="Calibri"/>
          <w:kern w:val="2"/>
          <w:sz w:val="24"/>
          <w:szCs w:val="24"/>
        </w:rPr>
      </w:pPr>
      <w:r>
        <w:t>6.1.2.37</w:t>
      </w:r>
      <w:r>
        <w:tab/>
        <w:t>271</w:t>
      </w:r>
    </w:p>
    <w:p w14:paraId="63F2E895" w14:textId="77777777" w:rsidR="00B37958" w:rsidRDefault="00B37958">
      <w:pPr>
        <w:pStyle w:val="TOC4"/>
        <w:rPr>
          <w:rFonts w:ascii="Calibri" w:hAnsi="Calibri"/>
          <w:kern w:val="2"/>
          <w:sz w:val="24"/>
          <w:szCs w:val="24"/>
        </w:rPr>
      </w:pPr>
      <w:r>
        <w:t>6.1.2.38</w:t>
      </w:r>
      <w:r>
        <w:rPr>
          <w:rFonts w:ascii="Calibri" w:hAnsi="Calibri"/>
          <w:kern w:val="2"/>
          <w:sz w:val="24"/>
          <w:szCs w:val="24"/>
        </w:rPr>
        <w:tab/>
      </w:r>
      <w:r>
        <w:t>Cell Selection / eRedCap / halfDuplexRedCapAllowed / MFBI</w:t>
      </w:r>
      <w:r>
        <w:tab/>
        <w:t>271</w:t>
      </w:r>
    </w:p>
    <w:p w14:paraId="78D18A58" w14:textId="77777777" w:rsidR="00B37958" w:rsidRDefault="00B37958">
      <w:pPr>
        <w:pStyle w:val="TOC2"/>
        <w:rPr>
          <w:rFonts w:ascii="Calibri" w:hAnsi="Calibri"/>
          <w:kern w:val="2"/>
          <w:sz w:val="24"/>
          <w:szCs w:val="24"/>
        </w:rPr>
      </w:pPr>
      <w:r>
        <w:t>6.2</w:t>
      </w:r>
      <w:r>
        <w:rPr>
          <w:rFonts w:ascii="Calibri" w:hAnsi="Calibri"/>
          <w:kern w:val="2"/>
          <w:sz w:val="24"/>
          <w:szCs w:val="24"/>
        </w:rPr>
        <w:tab/>
      </w:r>
      <w:r>
        <w:t>Multi-mode environment</w:t>
      </w:r>
      <w:r>
        <w:tab/>
        <w:t>273</w:t>
      </w:r>
    </w:p>
    <w:p w14:paraId="19B55997" w14:textId="77777777" w:rsidR="00B37958" w:rsidRDefault="00B37958">
      <w:pPr>
        <w:pStyle w:val="TOC3"/>
        <w:rPr>
          <w:rFonts w:ascii="Calibri" w:hAnsi="Calibri"/>
          <w:kern w:val="2"/>
          <w:sz w:val="24"/>
          <w:szCs w:val="24"/>
        </w:rPr>
      </w:pPr>
      <w:r>
        <w:t>6.2.1</w:t>
      </w:r>
      <w:r>
        <w:rPr>
          <w:rFonts w:ascii="Calibri" w:hAnsi="Calibri"/>
          <w:kern w:val="2"/>
          <w:sz w:val="24"/>
          <w:szCs w:val="24"/>
        </w:rPr>
        <w:tab/>
      </w:r>
      <w:r>
        <w:t>Inter-RAT PLMN selection</w:t>
      </w:r>
      <w:r>
        <w:tab/>
        <w:t>273</w:t>
      </w:r>
    </w:p>
    <w:p w14:paraId="5D3AC700" w14:textId="77777777" w:rsidR="00B37958" w:rsidRDefault="00B37958">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273</w:t>
      </w:r>
    </w:p>
    <w:p w14:paraId="32F14057" w14:textId="77777777" w:rsidR="00B37958" w:rsidRDefault="00B37958">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276</w:t>
      </w:r>
    </w:p>
    <w:p w14:paraId="6C3E0E50" w14:textId="77777777" w:rsidR="00B37958" w:rsidRDefault="00B37958">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279</w:t>
      </w:r>
    </w:p>
    <w:p w14:paraId="23B8028F" w14:textId="77777777" w:rsidR="00B37958" w:rsidRDefault="00B37958">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283</w:t>
      </w:r>
    </w:p>
    <w:p w14:paraId="6546E636" w14:textId="77777777" w:rsidR="00B37958" w:rsidRDefault="00B37958">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287</w:t>
      </w:r>
    </w:p>
    <w:p w14:paraId="6BFAA3A5" w14:textId="77777777" w:rsidR="00B37958" w:rsidRDefault="00B37958">
      <w:pPr>
        <w:pStyle w:val="TOC3"/>
        <w:rPr>
          <w:rFonts w:ascii="Calibri" w:hAnsi="Calibri"/>
          <w:kern w:val="2"/>
          <w:sz w:val="24"/>
          <w:szCs w:val="24"/>
        </w:rPr>
      </w:pPr>
      <w:r>
        <w:t>6.2.2</w:t>
      </w:r>
      <w:r>
        <w:rPr>
          <w:rFonts w:ascii="Calibri" w:hAnsi="Calibri"/>
          <w:kern w:val="2"/>
          <w:sz w:val="24"/>
          <w:szCs w:val="24"/>
        </w:rPr>
        <w:tab/>
      </w:r>
      <w:r>
        <w:t>Inter-RAT Cell Selection</w:t>
      </w:r>
      <w:r>
        <w:tab/>
        <w:t>292</w:t>
      </w:r>
    </w:p>
    <w:p w14:paraId="0964DEB7" w14:textId="77777777" w:rsidR="00B37958" w:rsidRDefault="00B37958">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292</w:t>
      </w:r>
    </w:p>
    <w:p w14:paraId="7DC0CA00" w14:textId="77777777" w:rsidR="00B37958" w:rsidRDefault="00B37958">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299</w:t>
      </w:r>
    </w:p>
    <w:p w14:paraId="681252B1" w14:textId="77777777" w:rsidR="00B37958" w:rsidRDefault="00B37958">
      <w:pPr>
        <w:pStyle w:val="TOC3"/>
        <w:rPr>
          <w:rFonts w:ascii="Calibri" w:hAnsi="Calibri"/>
          <w:kern w:val="2"/>
          <w:sz w:val="24"/>
          <w:szCs w:val="24"/>
        </w:rPr>
      </w:pPr>
      <w:r>
        <w:t>6.2.3</w:t>
      </w:r>
      <w:r>
        <w:rPr>
          <w:rFonts w:ascii="Calibri" w:hAnsi="Calibri"/>
          <w:kern w:val="2"/>
          <w:sz w:val="24"/>
          <w:szCs w:val="24"/>
        </w:rPr>
        <w:tab/>
      </w:r>
      <w:r>
        <w:t>Inter-RAT Cell Reselection</w:t>
      </w:r>
      <w:r>
        <w:tab/>
        <w:t>307</w:t>
      </w:r>
    </w:p>
    <w:p w14:paraId="21FB3156" w14:textId="77777777" w:rsidR="00B37958" w:rsidRDefault="00B37958">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307</w:t>
      </w:r>
    </w:p>
    <w:p w14:paraId="3CA06C56" w14:textId="77777777" w:rsidR="00B37958" w:rsidRDefault="00B37958">
      <w:pPr>
        <w:pStyle w:val="TOC4"/>
        <w:rPr>
          <w:rFonts w:ascii="Calibri" w:hAnsi="Calibri"/>
          <w:kern w:val="2"/>
          <w:sz w:val="24"/>
          <w:szCs w:val="24"/>
        </w:rPr>
      </w:pPr>
      <w:r>
        <w:t>6.2.3.2</w:t>
      </w:r>
      <w:r>
        <w:rPr>
          <w:rFonts w:ascii="Calibri" w:hAnsi="Calibri"/>
          <w:kern w:val="2"/>
          <w:sz w:val="24"/>
          <w:szCs w:val="24"/>
        </w:rPr>
        <w:tab/>
      </w:r>
      <w:r w:rsidRPr="004767AC">
        <w:rPr>
          <w:rFonts w:eastAsia="SimSun"/>
        </w:rPr>
        <w:t>Inter-RAT cell reselection / From E-UTRA_IDLE to NR RRC_IDLE (lower priority &amp; higher priority, Squal based)</w:t>
      </w:r>
      <w:r>
        <w:tab/>
        <w:t>316</w:t>
      </w:r>
    </w:p>
    <w:p w14:paraId="7168ECA4" w14:textId="77777777" w:rsidR="00B37958" w:rsidRDefault="00B37958">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325</w:t>
      </w:r>
    </w:p>
    <w:p w14:paraId="614B41C4" w14:textId="77777777" w:rsidR="00B37958" w:rsidRDefault="00B37958">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332</w:t>
      </w:r>
    </w:p>
    <w:p w14:paraId="1F26F584" w14:textId="77777777" w:rsidR="00B37958" w:rsidRDefault="00B37958">
      <w:pPr>
        <w:pStyle w:val="TOC4"/>
        <w:rPr>
          <w:rFonts w:ascii="Calibri" w:hAnsi="Calibri"/>
          <w:kern w:val="2"/>
          <w:sz w:val="24"/>
          <w:szCs w:val="24"/>
        </w:rPr>
      </w:pPr>
      <w:r>
        <w:lastRenderedPageBreak/>
        <w:t>6.2.3.5</w:t>
      </w:r>
      <w:r>
        <w:rPr>
          <w:rFonts w:ascii="Calibri" w:hAnsi="Calibri"/>
          <w:kern w:val="2"/>
          <w:sz w:val="24"/>
          <w:szCs w:val="24"/>
        </w:rPr>
        <w:tab/>
      </w:r>
      <w:r>
        <w:t>Inter-RAT cell reselection / From NR RRC_IDLE to E-UTRA_IDLE according to RAT priority provided by dedicated signalling (RRCRelease)</w:t>
      </w:r>
      <w:r>
        <w:tab/>
        <w:t>339</w:t>
      </w:r>
    </w:p>
    <w:p w14:paraId="34A57F5A" w14:textId="77777777" w:rsidR="00B37958" w:rsidRDefault="00B37958">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348</w:t>
      </w:r>
    </w:p>
    <w:p w14:paraId="4C137497" w14:textId="77777777" w:rsidR="00B37958" w:rsidRDefault="00B37958">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354</w:t>
      </w:r>
    </w:p>
    <w:p w14:paraId="216C96FB" w14:textId="77777777" w:rsidR="00B37958" w:rsidRDefault="00B37958">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359</w:t>
      </w:r>
    </w:p>
    <w:p w14:paraId="5DE8D1A8" w14:textId="77777777" w:rsidR="00B37958" w:rsidRDefault="00B37958">
      <w:pPr>
        <w:pStyle w:val="TOC4"/>
        <w:rPr>
          <w:rFonts w:ascii="Calibri" w:hAnsi="Calibri"/>
          <w:kern w:val="2"/>
          <w:sz w:val="24"/>
          <w:szCs w:val="24"/>
        </w:rPr>
      </w:pPr>
      <w:r>
        <w:t>6.2.3.9</w:t>
      </w:r>
      <w:r>
        <w:rPr>
          <w:rFonts w:ascii="Calibri" w:hAnsi="Calibri"/>
          <w:kern w:val="2"/>
          <w:sz w:val="24"/>
          <w:szCs w:val="24"/>
        </w:rPr>
        <w:tab/>
      </w:r>
      <w:r>
        <w:t>Void</w:t>
      </w:r>
      <w:r>
        <w:tab/>
        <w:t>365</w:t>
      </w:r>
    </w:p>
    <w:p w14:paraId="47BFF5E5" w14:textId="77777777" w:rsidR="00B37958" w:rsidRDefault="00B37958">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365</w:t>
      </w:r>
    </w:p>
    <w:p w14:paraId="2A492032" w14:textId="77777777" w:rsidR="00B37958" w:rsidRDefault="00B37958">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374</w:t>
      </w:r>
    </w:p>
    <w:p w14:paraId="5264D503" w14:textId="77777777" w:rsidR="00B37958" w:rsidRDefault="00B37958">
      <w:pPr>
        <w:pStyle w:val="TOC2"/>
        <w:rPr>
          <w:rFonts w:ascii="Calibri" w:hAnsi="Calibri"/>
          <w:kern w:val="2"/>
          <w:sz w:val="24"/>
          <w:szCs w:val="24"/>
        </w:rPr>
      </w:pPr>
      <w:r>
        <w:t>6.3</w:t>
      </w:r>
      <w:r>
        <w:rPr>
          <w:rFonts w:ascii="Calibri" w:hAnsi="Calibri"/>
          <w:kern w:val="2"/>
          <w:sz w:val="24"/>
          <w:szCs w:val="24"/>
        </w:rPr>
        <w:tab/>
      </w:r>
      <w:r>
        <w:t>5GS Steering of Roaming</w:t>
      </w:r>
      <w:r>
        <w:tab/>
        <w:t>382</w:t>
      </w:r>
    </w:p>
    <w:p w14:paraId="014CAC6F" w14:textId="77777777" w:rsidR="00B37958" w:rsidRDefault="00B37958">
      <w:pPr>
        <w:pStyle w:val="TOC3"/>
        <w:rPr>
          <w:rFonts w:ascii="Calibri" w:hAnsi="Calibri"/>
          <w:kern w:val="2"/>
          <w:sz w:val="24"/>
          <w:szCs w:val="24"/>
        </w:rPr>
      </w:pPr>
      <w:r>
        <w:t>6.3.1</w:t>
      </w:r>
      <w:r>
        <w:rPr>
          <w:rFonts w:ascii="Calibri" w:hAnsi="Calibri"/>
          <w:kern w:val="2"/>
          <w:sz w:val="24"/>
          <w:szCs w:val="24"/>
        </w:rPr>
        <w:tab/>
      </w:r>
      <w:r>
        <w:t>Steering of Roaming</w:t>
      </w:r>
      <w:r>
        <w:tab/>
        <w:t>382</w:t>
      </w:r>
    </w:p>
    <w:p w14:paraId="757FD7B7" w14:textId="77777777" w:rsidR="00B37958" w:rsidRDefault="00B37958">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382</w:t>
      </w:r>
    </w:p>
    <w:p w14:paraId="44838CEE" w14:textId="77777777" w:rsidR="00B37958" w:rsidRDefault="00B37958">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391</w:t>
      </w:r>
    </w:p>
    <w:p w14:paraId="05C258D0" w14:textId="77777777" w:rsidR="00B37958" w:rsidRDefault="00B37958">
      <w:pPr>
        <w:pStyle w:val="TOC4"/>
        <w:rPr>
          <w:rFonts w:ascii="Calibri" w:hAnsi="Calibri"/>
          <w:kern w:val="2"/>
          <w:sz w:val="24"/>
          <w:szCs w:val="24"/>
        </w:rPr>
      </w:pPr>
      <w:r w:rsidRPr="004767AC">
        <w:rPr>
          <w:rFonts w:eastAsia="DengXian"/>
        </w:rPr>
        <w:t>6.3.1.3</w:t>
      </w:r>
      <w:r>
        <w:rPr>
          <w:rFonts w:ascii="Calibri" w:hAnsi="Calibri"/>
          <w:kern w:val="2"/>
          <w:sz w:val="24"/>
          <w:szCs w:val="24"/>
        </w:rPr>
        <w:tab/>
      </w:r>
      <w:r w:rsidRPr="004767AC">
        <w:rPr>
          <w:rFonts w:eastAsia="DengXian"/>
        </w:rPr>
        <w:t>Steering of UE in roaming during registration/security check unsuccessful/Automatic mode</w:t>
      </w:r>
      <w:r>
        <w:tab/>
        <w:t>399</w:t>
      </w:r>
    </w:p>
    <w:p w14:paraId="0BD5C895" w14:textId="77777777" w:rsidR="00B37958" w:rsidRDefault="00B37958">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403</w:t>
      </w:r>
    </w:p>
    <w:p w14:paraId="237CA544" w14:textId="77777777" w:rsidR="00B37958" w:rsidRDefault="00B37958">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407</w:t>
      </w:r>
    </w:p>
    <w:p w14:paraId="7FDCF0D3" w14:textId="77777777" w:rsidR="00B37958" w:rsidRDefault="00B37958">
      <w:pPr>
        <w:pStyle w:val="TOC4"/>
        <w:rPr>
          <w:rFonts w:ascii="Calibri" w:hAnsi="Calibri"/>
          <w:kern w:val="2"/>
          <w:sz w:val="24"/>
          <w:szCs w:val="24"/>
        </w:rPr>
      </w:pPr>
      <w:r>
        <w:t>6.3.1.6</w:t>
      </w:r>
      <w:r>
        <w:rPr>
          <w:rFonts w:ascii="Calibri" w:hAnsi="Calibri"/>
          <w:kern w:val="2"/>
          <w:sz w:val="24"/>
          <w:szCs w:val="24"/>
        </w:rPr>
        <w:tab/>
      </w:r>
      <w:r>
        <w:t>Void</w:t>
      </w:r>
      <w:r>
        <w:tab/>
        <w:t>412</w:t>
      </w:r>
    </w:p>
    <w:p w14:paraId="5A0FC7A9" w14:textId="77777777" w:rsidR="00B37958" w:rsidRDefault="00B37958">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412</w:t>
      </w:r>
    </w:p>
    <w:p w14:paraId="2A6B85B9" w14:textId="77777777" w:rsidR="00B37958" w:rsidRDefault="00B37958">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419</w:t>
      </w:r>
    </w:p>
    <w:p w14:paraId="79F5D030" w14:textId="77777777" w:rsidR="00B37958" w:rsidRDefault="00B37958">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423</w:t>
      </w:r>
    </w:p>
    <w:p w14:paraId="6640B44D" w14:textId="77777777" w:rsidR="00B37958" w:rsidRDefault="00B37958">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427</w:t>
      </w:r>
    </w:p>
    <w:p w14:paraId="5B51D958" w14:textId="77777777" w:rsidR="00B37958" w:rsidRDefault="00B37958">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432</w:t>
      </w:r>
    </w:p>
    <w:p w14:paraId="6E0BE9F8" w14:textId="77777777" w:rsidR="00B37958" w:rsidRDefault="00B37958">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432</w:t>
      </w:r>
    </w:p>
    <w:p w14:paraId="5A1BC99A" w14:textId="77777777" w:rsidR="00B37958" w:rsidRDefault="00B37958">
      <w:pPr>
        <w:pStyle w:val="TOC4"/>
        <w:rPr>
          <w:rFonts w:ascii="Calibri" w:hAnsi="Calibri"/>
          <w:kern w:val="2"/>
          <w:sz w:val="24"/>
          <w:szCs w:val="24"/>
        </w:rPr>
      </w:pPr>
      <w:r>
        <w:t>6.</w:t>
      </w:r>
      <w:r w:rsidRPr="004767AC">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444</w:t>
      </w:r>
    </w:p>
    <w:p w14:paraId="7711F22F" w14:textId="77777777" w:rsidR="00B37958" w:rsidRDefault="00B37958">
      <w:pPr>
        <w:pStyle w:val="TOC4"/>
        <w:rPr>
          <w:rFonts w:ascii="Calibri" w:hAnsi="Calibri"/>
          <w:kern w:val="2"/>
          <w:sz w:val="24"/>
          <w:szCs w:val="24"/>
        </w:rPr>
      </w:pPr>
      <w:r>
        <w:t>6.</w:t>
      </w:r>
      <w:r w:rsidRPr="004767AC">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457</w:t>
      </w:r>
    </w:p>
    <w:p w14:paraId="0684DBBB" w14:textId="77777777" w:rsidR="00B37958" w:rsidRDefault="00B37958">
      <w:pPr>
        <w:pStyle w:val="TOC4"/>
        <w:rPr>
          <w:rFonts w:ascii="Calibri" w:hAnsi="Calibri"/>
          <w:kern w:val="2"/>
          <w:sz w:val="24"/>
          <w:szCs w:val="24"/>
        </w:rPr>
      </w:pPr>
      <w:r>
        <w:t>6.</w:t>
      </w:r>
      <w:r w:rsidRPr="004767AC">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469</w:t>
      </w:r>
    </w:p>
    <w:p w14:paraId="31EE42B7" w14:textId="77777777" w:rsidR="00B37958" w:rsidRDefault="00B37958">
      <w:pPr>
        <w:pStyle w:val="TOC4"/>
        <w:rPr>
          <w:rFonts w:ascii="Calibri" w:hAnsi="Calibri"/>
          <w:kern w:val="2"/>
          <w:sz w:val="24"/>
          <w:szCs w:val="24"/>
        </w:rPr>
      </w:pPr>
      <w:r>
        <w:t>6.</w:t>
      </w:r>
      <w:r w:rsidRPr="004767AC">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482</w:t>
      </w:r>
    </w:p>
    <w:p w14:paraId="1C823FA6" w14:textId="77777777" w:rsidR="00B37958" w:rsidRDefault="00B37958">
      <w:pPr>
        <w:pStyle w:val="TOC4"/>
        <w:rPr>
          <w:rFonts w:ascii="Calibri" w:hAnsi="Calibri"/>
          <w:kern w:val="2"/>
          <w:sz w:val="24"/>
          <w:szCs w:val="24"/>
        </w:rPr>
      </w:pPr>
      <w:r>
        <w:t>6.</w:t>
      </w:r>
      <w:r w:rsidRPr="004767AC">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496</w:t>
      </w:r>
    </w:p>
    <w:p w14:paraId="4BD07CA0" w14:textId="77777777" w:rsidR="00B37958" w:rsidRDefault="00B37958">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511</w:t>
      </w:r>
    </w:p>
    <w:p w14:paraId="1849DE3E" w14:textId="77777777" w:rsidR="00B37958" w:rsidRDefault="00B37958">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4767AC">
        <w:rPr>
          <w:rFonts w:eastAsia="DengXian"/>
        </w:rPr>
        <w:t xml:space="preserve">Security check successful / Without </w:t>
      </w:r>
      <w:r>
        <w:t>SOR Transparent container ACK request</w:t>
      </w:r>
      <w:r>
        <w:tab/>
        <w:t>511</w:t>
      </w:r>
    </w:p>
    <w:p w14:paraId="64DFBB60" w14:textId="77777777" w:rsidR="00B37958" w:rsidRDefault="00B37958">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4767AC">
        <w:rPr>
          <w:rFonts w:eastAsia="DengXian"/>
        </w:rPr>
        <w:t>Security check successful</w:t>
      </w:r>
      <w:r>
        <w:tab/>
        <w:t>522</w:t>
      </w:r>
    </w:p>
    <w:p w14:paraId="76243D52" w14:textId="77777777" w:rsidR="00B37958" w:rsidRDefault="00B37958">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526</w:t>
      </w:r>
    </w:p>
    <w:p w14:paraId="67515EC2" w14:textId="77777777" w:rsidR="00B37958" w:rsidRDefault="00B37958">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535</w:t>
      </w:r>
    </w:p>
    <w:p w14:paraId="37AD2EF0" w14:textId="77777777" w:rsidR="00B37958" w:rsidRDefault="00B37958">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547</w:t>
      </w:r>
    </w:p>
    <w:p w14:paraId="09EE8DB3" w14:textId="77777777" w:rsidR="00B37958" w:rsidRDefault="00B37958">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547</w:t>
      </w:r>
    </w:p>
    <w:p w14:paraId="1FBEBDB5" w14:textId="77777777" w:rsidR="00B37958" w:rsidRDefault="00B37958">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547</w:t>
      </w:r>
    </w:p>
    <w:p w14:paraId="73808CA3" w14:textId="77777777" w:rsidR="00B37958" w:rsidRDefault="00B37958">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558</w:t>
      </w:r>
    </w:p>
    <w:p w14:paraId="25A038C9" w14:textId="77777777" w:rsidR="00B37958" w:rsidRDefault="00B37958">
      <w:pPr>
        <w:pStyle w:val="TOC3"/>
        <w:rPr>
          <w:rFonts w:ascii="Calibri" w:hAnsi="Calibri"/>
          <w:kern w:val="2"/>
          <w:sz w:val="24"/>
          <w:szCs w:val="24"/>
        </w:rPr>
      </w:pPr>
      <w:r w:rsidRPr="004767AC">
        <w:rPr>
          <w:rFonts w:cs="Arial"/>
        </w:rPr>
        <w:t>6.4.2</w:t>
      </w:r>
      <w:r>
        <w:rPr>
          <w:rFonts w:ascii="Calibri" w:hAnsi="Calibri"/>
          <w:kern w:val="2"/>
          <w:sz w:val="24"/>
          <w:szCs w:val="24"/>
        </w:rPr>
        <w:tab/>
      </w:r>
      <w:r w:rsidRPr="004767AC">
        <w:rPr>
          <w:rFonts w:cs="Arial"/>
        </w:rPr>
        <w:t>Cell Selection/Qrxlevmin &amp; Cell Reselection (Intra NR in RRC_INACTIVE state)</w:t>
      </w:r>
      <w:r>
        <w:tab/>
        <w:t>567</w:t>
      </w:r>
    </w:p>
    <w:p w14:paraId="0EAF3C55" w14:textId="77777777" w:rsidR="00B37958" w:rsidRDefault="00B37958">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567</w:t>
      </w:r>
    </w:p>
    <w:p w14:paraId="73AA3D07" w14:textId="77777777" w:rsidR="00B37958" w:rsidRDefault="00B37958">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576</w:t>
      </w:r>
    </w:p>
    <w:p w14:paraId="64F41F91" w14:textId="77777777" w:rsidR="00B37958" w:rsidRDefault="00B37958">
      <w:pPr>
        <w:pStyle w:val="TOC4"/>
        <w:rPr>
          <w:rFonts w:ascii="Calibri" w:hAnsi="Calibri"/>
          <w:kern w:val="2"/>
          <w:sz w:val="24"/>
          <w:szCs w:val="24"/>
        </w:rPr>
      </w:pPr>
      <w:r>
        <w:t>6.4.2.3</w:t>
      </w:r>
      <w:r>
        <w:rPr>
          <w:rFonts w:ascii="Calibri" w:hAnsi="Calibri"/>
          <w:kern w:val="2"/>
          <w:sz w:val="24"/>
          <w:szCs w:val="24"/>
        </w:rPr>
        <w:tab/>
      </w:r>
      <w:r>
        <w:t>Slice-based cell reselection in RRC_INACTIVE state / Reselection priorities provided by SIB16</w:t>
      </w:r>
      <w:r>
        <w:tab/>
        <w:t>582</w:t>
      </w:r>
    </w:p>
    <w:p w14:paraId="046BD86B" w14:textId="77777777" w:rsidR="00B37958" w:rsidRDefault="00B37958">
      <w:pPr>
        <w:pStyle w:val="TOC4"/>
        <w:rPr>
          <w:rFonts w:ascii="Calibri" w:hAnsi="Calibri"/>
          <w:kern w:val="2"/>
          <w:sz w:val="24"/>
          <w:szCs w:val="24"/>
        </w:rPr>
      </w:pPr>
      <w:r>
        <w:lastRenderedPageBreak/>
        <w:t>6.4.2.4</w:t>
      </w:r>
      <w:r>
        <w:rPr>
          <w:rFonts w:ascii="Calibri" w:hAnsi="Calibri"/>
          <w:kern w:val="2"/>
          <w:sz w:val="24"/>
          <w:szCs w:val="24"/>
        </w:rPr>
        <w:tab/>
      </w:r>
      <w:r>
        <w:t>Void</w:t>
      </w:r>
      <w:r>
        <w:tab/>
        <w:t>589</w:t>
      </w:r>
    </w:p>
    <w:p w14:paraId="385A3313" w14:textId="77777777" w:rsidR="00B37958" w:rsidRDefault="00B37958">
      <w:pPr>
        <w:pStyle w:val="TOC4"/>
        <w:rPr>
          <w:rFonts w:ascii="Calibri" w:hAnsi="Calibri"/>
          <w:kern w:val="2"/>
          <w:sz w:val="24"/>
          <w:szCs w:val="24"/>
        </w:rPr>
      </w:pPr>
      <w:r>
        <w:t>6.4.2.5</w:t>
      </w:r>
      <w:r>
        <w:rPr>
          <w:rFonts w:ascii="Calibri" w:hAnsi="Calibri"/>
          <w:kern w:val="2"/>
          <w:sz w:val="24"/>
          <w:szCs w:val="24"/>
        </w:rPr>
        <w:tab/>
      </w:r>
      <w:r>
        <w:t>Void</w:t>
      </w:r>
      <w:r>
        <w:tab/>
        <w:t>589</w:t>
      </w:r>
    </w:p>
    <w:p w14:paraId="77662E33" w14:textId="77777777" w:rsidR="00B37958" w:rsidRDefault="00B37958">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589</w:t>
      </w:r>
    </w:p>
    <w:p w14:paraId="2607539D" w14:textId="77777777" w:rsidR="00B37958" w:rsidRDefault="00B37958">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589</w:t>
      </w:r>
    </w:p>
    <w:p w14:paraId="021F75E5" w14:textId="77777777" w:rsidR="00B37958" w:rsidRDefault="00B37958">
      <w:pPr>
        <w:pStyle w:val="TOC2"/>
        <w:rPr>
          <w:rFonts w:ascii="Calibri" w:hAnsi="Calibri"/>
          <w:kern w:val="2"/>
          <w:sz w:val="24"/>
          <w:szCs w:val="24"/>
        </w:rPr>
      </w:pPr>
      <w:r>
        <w:t>6.5</w:t>
      </w:r>
      <w:r>
        <w:rPr>
          <w:rFonts w:ascii="Calibri" w:hAnsi="Calibri"/>
          <w:kern w:val="2"/>
          <w:sz w:val="24"/>
          <w:szCs w:val="24"/>
        </w:rPr>
        <w:tab/>
      </w:r>
      <w:r>
        <w:t>SNPN and CAG Selection</w:t>
      </w:r>
      <w:r>
        <w:tab/>
        <w:t>597</w:t>
      </w:r>
    </w:p>
    <w:p w14:paraId="0BFA8D17" w14:textId="77777777" w:rsidR="00B37958" w:rsidRDefault="00B37958">
      <w:pPr>
        <w:pStyle w:val="TOC3"/>
        <w:rPr>
          <w:rFonts w:ascii="Calibri" w:hAnsi="Calibri"/>
          <w:kern w:val="2"/>
          <w:sz w:val="24"/>
          <w:szCs w:val="24"/>
        </w:rPr>
      </w:pPr>
      <w:r>
        <w:t>6.5.1</w:t>
      </w:r>
      <w:r>
        <w:rPr>
          <w:rFonts w:ascii="Calibri" w:hAnsi="Calibri"/>
          <w:kern w:val="2"/>
          <w:sz w:val="24"/>
          <w:szCs w:val="24"/>
        </w:rPr>
        <w:tab/>
      </w:r>
      <w:r>
        <w:t>SNPN Only Selection</w:t>
      </w:r>
      <w:r>
        <w:tab/>
        <w:t>597</w:t>
      </w:r>
    </w:p>
    <w:p w14:paraId="260355FE" w14:textId="77777777" w:rsidR="00B37958" w:rsidRDefault="00B37958">
      <w:pPr>
        <w:pStyle w:val="TOC4"/>
        <w:rPr>
          <w:rFonts w:ascii="Calibri" w:hAnsi="Calibri"/>
          <w:kern w:val="2"/>
          <w:sz w:val="24"/>
          <w:szCs w:val="24"/>
        </w:rPr>
      </w:pPr>
      <w:r>
        <w:t>6.5.1.1</w:t>
      </w:r>
      <w:r>
        <w:rPr>
          <w:rFonts w:ascii="Calibri" w:hAnsi="Calibri"/>
          <w:kern w:val="2"/>
          <w:sz w:val="24"/>
          <w:szCs w:val="24"/>
        </w:rPr>
        <w:tab/>
      </w:r>
      <w:r>
        <w:t>SNPN Selection in Manual Mode</w:t>
      </w:r>
      <w:r>
        <w:tab/>
        <w:t>597</w:t>
      </w:r>
    </w:p>
    <w:p w14:paraId="6906C94D" w14:textId="77777777" w:rsidR="00B37958" w:rsidRDefault="00B37958">
      <w:pPr>
        <w:pStyle w:val="TOC4"/>
        <w:rPr>
          <w:rFonts w:ascii="Calibri" w:hAnsi="Calibri"/>
          <w:kern w:val="2"/>
          <w:sz w:val="24"/>
          <w:szCs w:val="24"/>
        </w:rPr>
      </w:pPr>
      <w:r>
        <w:t>6.5.1.2</w:t>
      </w:r>
      <w:r>
        <w:rPr>
          <w:rFonts w:ascii="Calibri" w:hAnsi="Calibri"/>
          <w:kern w:val="2"/>
          <w:sz w:val="24"/>
          <w:szCs w:val="24"/>
        </w:rPr>
        <w:tab/>
      </w:r>
      <w:r>
        <w:t>SNPN Selection in Automatic Mode</w:t>
      </w:r>
      <w:r>
        <w:tab/>
        <w:t>600</w:t>
      </w:r>
    </w:p>
    <w:p w14:paraId="44659056" w14:textId="77777777" w:rsidR="00B37958" w:rsidRDefault="00B37958">
      <w:pPr>
        <w:pStyle w:val="TOC4"/>
        <w:rPr>
          <w:rFonts w:ascii="Calibri" w:hAnsi="Calibri"/>
          <w:kern w:val="2"/>
          <w:sz w:val="24"/>
          <w:szCs w:val="24"/>
        </w:rPr>
      </w:pPr>
      <w:r>
        <w:t>6.5.1.3</w:t>
      </w:r>
      <w:r>
        <w:rPr>
          <w:rFonts w:ascii="Calibri" w:hAnsi="Calibri"/>
          <w:kern w:val="2"/>
          <w:sz w:val="24"/>
          <w:szCs w:val="24"/>
        </w:rPr>
        <w:tab/>
      </w:r>
      <w:r>
        <w:t>SNPN / User Reselection in Automatic Mode</w:t>
      </w:r>
      <w:r>
        <w:tab/>
        <w:t>605</w:t>
      </w:r>
    </w:p>
    <w:p w14:paraId="075F110E" w14:textId="77777777" w:rsidR="00B37958" w:rsidRDefault="00B37958">
      <w:pPr>
        <w:pStyle w:val="TOC3"/>
        <w:rPr>
          <w:rFonts w:ascii="Calibri" w:hAnsi="Calibri"/>
          <w:kern w:val="2"/>
          <w:sz w:val="24"/>
          <w:szCs w:val="24"/>
        </w:rPr>
      </w:pPr>
      <w:r>
        <w:t>6.5.2</w:t>
      </w:r>
      <w:r>
        <w:rPr>
          <w:rFonts w:ascii="Calibri" w:hAnsi="Calibri"/>
          <w:kern w:val="2"/>
          <w:sz w:val="24"/>
          <w:szCs w:val="24"/>
        </w:rPr>
        <w:tab/>
      </w:r>
      <w:r>
        <w:t>CAG (Closed Access Group)</w:t>
      </w:r>
      <w:r>
        <w:tab/>
        <w:t>607</w:t>
      </w:r>
    </w:p>
    <w:p w14:paraId="651E0972" w14:textId="77777777" w:rsidR="00B37958" w:rsidRDefault="00B37958">
      <w:pPr>
        <w:pStyle w:val="TOC4"/>
        <w:rPr>
          <w:rFonts w:ascii="Calibri" w:hAnsi="Calibri"/>
          <w:kern w:val="2"/>
          <w:sz w:val="24"/>
          <w:szCs w:val="24"/>
        </w:rPr>
      </w:pPr>
      <w:r>
        <w:t>6.5.2.1</w:t>
      </w:r>
      <w:r>
        <w:rPr>
          <w:rFonts w:ascii="Calibri" w:hAnsi="Calibri"/>
          <w:kern w:val="2"/>
          <w:sz w:val="24"/>
          <w:szCs w:val="24"/>
        </w:rPr>
        <w:tab/>
      </w:r>
      <w:r>
        <w:t>CAG Selection in Manual Mode</w:t>
      </w:r>
      <w:r>
        <w:tab/>
        <w:t>607</w:t>
      </w:r>
    </w:p>
    <w:p w14:paraId="4C5D3F91" w14:textId="77777777" w:rsidR="00B37958" w:rsidRDefault="00B37958">
      <w:pPr>
        <w:pStyle w:val="TOC4"/>
        <w:rPr>
          <w:rFonts w:ascii="Calibri" w:hAnsi="Calibri"/>
          <w:kern w:val="2"/>
          <w:sz w:val="24"/>
          <w:szCs w:val="24"/>
        </w:rPr>
      </w:pPr>
      <w:r>
        <w:t>6.5.2.2</w:t>
      </w:r>
      <w:r>
        <w:rPr>
          <w:rFonts w:ascii="Calibri" w:hAnsi="Calibri"/>
          <w:kern w:val="2"/>
          <w:sz w:val="24"/>
          <w:szCs w:val="24"/>
        </w:rPr>
        <w:tab/>
      </w:r>
      <w:r>
        <w:t>CAG Selection in Automatic Mode</w:t>
      </w:r>
      <w:r>
        <w:tab/>
        <w:t>614</w:t>
      </w:r>
    </w:p>
    <w:p w14:paraId="305C7FC2" w14:textId="77777777" w:rsidR="00B37958" w:rsidRDefault="00B37958">
      <w:pPr>
        <w:pStyle w:val="TOC4"/>
        <w:rPr>
          <w:rFonts w:ascii="Calibri" w:hAnsi="Calibri"/>
          <w:kern w:val="2"/>
          <w:sz w:val="24"/>
          <w:szCs w:val="24"/>
        </w:rPr>
      </w:pPr>
      <w:r>
        <w:t>6.5.2.3</w:t>
      </w:r>
      <w:r>
        <w:rPr>
          <w:rFonts w:ascii="Calibri" w:hAnsi="Calibri"/>
          <w:kern w:val="2"/>
          <w:sz w:val="24"/>
          <w:szCs w:val="24"/>
        </w:rPr>
        <w:tab/>
      </w:r>
      <w:r>
        <w:t>CAG / Limited Service / No Suitable cell</w:t>
      </w:r>
      <w:r>
        <w:tab/>
        <w:t>622</w:t>
      </w:r>
    </w:p>
    <w:p w14:paraId="679E0666" w14:textId="77777777" w:rsidR="00B37958" w:rsidRDefault="00B37958">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628</w:t>
      </w:r>
    </w:p>
    <w:p w14:paraId="3468577D" w14:textId="77777777" w:rsidR="00B37958" w:rsidRDefault="00B37958">
      <w:pPr>
        <w:pStyle w:val="TOC4"/>
        <w:rPr>
          <w:rFonts w:ascii="Calibri" w:hAnsi="Calibri"/>
          <w:kern w:val="2"/>
          <w:sz w:val="24"/>
          <w:szCs w:val="24"/>
        </w:rPr>
      </w:pPr>
      <w:r>
        <w:t>6.5.2.5</w:t>
      </w:r>
      <w:r>
        <w:rPr>
          <w:rFonts w:ascii="Calibri" w:hAnsi="Calibri"/>
          <w:kern w:val="2"/>
          <w:sz w:val="24"/>
          <w:szCs w:val="24"/>
        </w:rPr>
        <w:tab/>
      </w:r>
      <w:r>
        <w:t>Void</w:t>
      </w:r>
      <w:r>
        <w:tab/>
        <w:t>635</w:t>
      </w:r>
    </w:p>
    <w:p w14:paraId="21F1277C" w14:textId="77777777" w:rsidR="00B37958" w:rsidRDefault="00B37958">
      <w:pPr>
        <w:pStyle w:val="TOC4"/>
        <w:rPr>
          <w:rFonts w:ascii="Calibri" w:hAnsi="Calibri"/>
          <w:kern w:val="2"/>
          <w:sz w:val="24"/>
          <w:szCs w:val="24"/>
        </w:rPr>
      </w:pPr>
      <w:r>
        <w:t>6.5.2.6</w:t>
      </w:r>
      <w:r>
        <w:rPr>
          <w:rFonts w:ascii="Calibri" w:hAnsi="Calibri"/>
          <w:kern w:val="2"/>
          <w:sz w:val="24"/>
          <w:szCs w:val="24"/>
        </w:rPr>
        <w:tab/>
      </w:r>
      <w:r>
        <w:t>CAG / cell reservation</w:t>
      </w:r>
      <w:r>
        <w:tab/>
        <w:t>635</w:t>
      </w:r>
    </w:p>
    <w:p w14:paraId="3B84880E" w14:textId="77777777" w:rsidR="00B37958" w:rsidRDefault="00B37958">
      <w:pPr>
        <w:pStyle w:val="TOC3"/>
        <w:rPr>
          <w:rFonts w:ascii="Calibri" w:hAnsi="Calibri"/>
          <w:kern w:val="2"/>
          <w:sz w:val="24"/>
          <w:szCs w:val="24"/>
        </w:rPr>
      </w:pPr>
      <w:r>
        <w:t>6.5.3</w:t>
      </w:r>
      <w:r>
        <w:rPr>
          <w:rFonts w:ascii="Calibri" w:hAnsi="Calibri"/>
          <w:kern w:val="2"/>
          <w:sz w:val="24"/>
          <w:szCs w:val="24"/>
        </w:rPr>
        <w:tab/>
      </w:r>
      <w:r>
        <w:t>SNPN Selection</w:t>
      </w:r>
      <w:r>
        <w:tab/>
        <w:t>645</w:t>
      </w:r>
    </w:p>
    <w:p w14:paraId="666449EA" w14:textId="77777777" w:rsidR="00B37958" w:rsidRDefault="00B37958">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645</w:t>
      </w:r>
    </w:p>
    <w:p w14:paraId="30748521" w14:textId="77777777" w:rsidR="00B37958" w:rsidRDefault="00B37958">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649</w:t>
      </w:r>
    </w:p>
    <w:p w14:paraId="012404C8" w14:textId="77777777" w:rsidR="00B37958" w:rsidRDefault="00B37958">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652</w:t>
      </w:r>
    </w:p>
    <w:p w14:paraId="5DD80C33" w14:textId="77777777" w:rsidR="00B37958" w:rsidRDefault="00B37958">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655</w:t>
      </w:r>
    </w:p>
    <w:p w14:paraId="4458EC6D" w14:textId="77777777" w:rsidR="00B37958" w:rsidRDefault="00B37958">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658</w:t>
      </w:r>
    </w:p>
    <w:p w14:paraId="2272E61E" w14:textId="77777777" w:rsidR="00B37958" w:rsidRDefault="00B37958">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661</w:t>
      </w:r>
    </w:p>
    <w:p w14:paraId="2CF2E28B" w14:textId="77777777" w:rsidR="00B37958" w:rsidRDefault="00B37958">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665</w:t>
      </w:r>
    </w:p>
    <w:p w14:paraId="7CE9B992" w14:textId="77777777" w:rsidR="00B37958" w:rsidRDefault="00B37958">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667</w:t>
      </w:r>
    </w:p>
    <w:p w14:paraId="2D811665" w14:textId="77777777" w:rsidR="00B37958" w:rsidRDefault="00B37958">
      <w:pPr>
        <w:pStyle w:val="TOC4"/>
        <w:rPr>
          <w:rFonts w:ascii="Calibri" w:hAnsi="Calibri"/>
          <w:kern w:val="2"/>
          <w:sz w:val="24"/>
          <w:szCs w:val="24"/>
        </w:rPr>
      </w:pPr>
      <w:r>
        <w:t>6.5.3.9</w:t>
      </w:r>
      <w:r>
        <w:rPr>
          <w:rFonts w:ascii="Calibri" w:hAnsi="Calibri"/>
          <w:kern w:val="2"/>
          <w:sz w:val="24"/>
          <w:szCs w:val="24"/>
        </w:rPr>
        <w:tab/>
      </w:r>
      <w:r>
        <w:t>SNPN / cell reselection / SNPN to PLMN</w:t>
      </w:r>
      <w:r>
        <w:tab/>
        <w:t>671</w:t>
      </w:r>
    </w:p>
    <w:p w14:paraId="4C44DA03" w14:textId="77777777" w:rsidR="00B37958" w:rsidRDefault="00B37958">
      <w:pPr>
        <w:pStyle w:val="TOC2"/>
        <w:rPr>
          <w:rFonts w:ascii="Calibri" w:hAnsi="Calibri"/>
          <w:kern w:val="2"/>
          <w:sz w:val="24"/>
          <w:szCs w:val="24"/>
        </w:rPr>
      </w:pPr>
      <w:r>
        <w:t>6.6</w:t>
      </w:r>
      <w:r>
        <w:rPr>
          <w:rFonts w:ascii="Calibri" w:hAnsi="Calibri"/>
          <w:kern w:val="2"/>
          <w:sz w:val="24"/>
          <w:szCs w:val="24"/>
        </w:rPr>
        <w:tab/>
      </w:r>
      <w:r>
        <w:t>NR Shared Spectrum idle mode operations</w:t>
      </w:r>
      <w:r>
        <w:tab/>
        <w:t>674</w:t>
      </w:r>
    </w:p>
    <w:p w14:paraId="086C7D36" w14:textId="77777777" w:rsidR="00B37958" w:rsidRDefault="00B37958">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674</w:t>
      </w:r>
    </w:p>
    <w:p w14:paraId="450C251B" w14:textId="77777777" w:rsidR="00B37958" w:rsidRDefault="00B37958">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674</w:t>
      </w:r>
    </w:p>
    <w:p w14:paraId="7DF86841" w14:textId="77777777" w:rsidR="00B37958" w:rsidRDefault="00B37958">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678</w:t>
      </w:r>
    </w:p>
    <w:p w14:paraId="3DC47196" w14:textId="77777777" w:rsidR="00B37958" w:rsidRDefault="00B37958">
      <w:pPr>
        <w:pStyle w:val="TOC3"/>
        <w:rPr>
          <w:rFonts w:ascii="Calibri" w:hAnsi="Calibri"/>
          <w:kern w:val="2"/>
          <w:sz w:val="24"/>
          <w:szCs w:val="24"/>
        </w:rPr>
      </w:pPr>
      <w:r>
        <w:t>6.6.2</w:t>
      </w:r>
      <w:r>
        <w:rPr>
          <w:rFonts w:ascii="Calibri" w:hAnsi="Calibri"/>
          <w:kern w:val="2"/>
          <w:sz w:val="24"/>
          <w:szCs w:val="24"/>
        </w:rPr>
        <w:tab/>
      </w:r>
      <w:r>
        <w:t>NR Shared Spectrum cell reselection</w:t>
      </w:r>
      <w:r>
        <w:tab/>
        <w:t>687</w:t>
      </w:r>
    </w:p>
    <w:p w14:paraId="34465797" w14:textId="77777777" w:rsidR="00B37958" w:rsidRDefault="00B37958">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687</w:t>
      </w:r>
    </w:p>
    <w:p w14:paraId="099B1C5E" w14:textId="77777777" w:rsidR="00B37958" w:rsidRDefault="00B37958">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691</w:t>
      </w:r>
    </w:p>
    <w:p w14:paraId="1E9BF3D4" w14:textId="77777777" w:rsidR="00B37958" w:rsidRDefault="00B37958">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696</w:t>
      </w:r>
    </w:p>
    <w:p w14:paraId="5FE5CFE6" w14:textId="77777777" w:rsidR="00B37958" w:rsidRDefault="00B37958">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701</w:t>
      </w:r>
    </w:p>
    <w:p w14:paraId="0E659A20" w14:textId="77777777" w:rsidR="00B37958" w:rsidRDefault="00B37958">
      <w:pPr>
        <w:pStyle w:val="TOC2"/>
        <w:rPr>
          <w:rFonts w:ascii="Calibri" w:hAnsi="Calibri"/>
          <w:kern w:val="2"/>
          <w:sz w:val="24"/>
          <w:szCs w:val="24"/>
        </w:rPr>
      </w:pPr>
      <w:r>
        <w:t>6.7</w:t>
      </w:r>
      <w:r>
        <w:rPr>
          <w:rFonts w:ascii="Calibri" w:hAnsi="Calibri"/>
          <w:kern w:val="2"/>
          <w:sz w:val="24"/>
          <w:szCs w:val="24"/>
        </w:rPr>
        <w:tab/>
      </w:r>
      <w:r>
        <w:t>Non-Terrestrial Network</w:t>
      </w:r>
      <w:r>
        <w:tab/>
        <w:t>707</w:t>
      </w:r>
    </w:p>
    <w:p w14:paraId="6AD682DB" w14:textId="77777777" w:rsidR="00B37958" w:rsidRDefault="00B37958">
      <w:pPr>
        <w:pStyle w:val="TOC3"/>
        <w:rPr>
          <w:rFonts w:ascii="Calibri" w:hAnsi="Calibri"/>
          <w:kern w:val="2"/>
          <w:sz w:val="24"/>
          <w:szCs w:val="24"/>
        </w:rPr>
      </w:pPr>
      <w:r>
        <w:t>6.7.1</w:t>
      </w:r>
      <w:r>
        <w:rPr>
          <w:rFonts w:ascii="Calibri" w:hAnsi="Calibri"/>
          <w:kern w:val="2"/>
          <w:sz w:val="24"/>
          <w:szCs w:val="24"/>
        </w:rPr>
        <w:tab/>
      </w:r>
      <w:r>
        <w:t>NTN idle mode operations</w:t>
      </w:r>
      <w:r>
        <w:tab/>
        <w:t>707</w:t>
      </w:r>
    </w:p>
    <w:p w14:paraId="42670578" w14:textId="77777777" w:rsidR="00B37958" w:rsidRDefault="00B37958">
      <w:pPr>
        <w:pStyle w:val="TOC4"/>
        <w:rPr>
          <w:rFonts w:ascii="Calibri" w:hAnsi="Calibri"/>
          <w:kern w:val="2"/>
          <w:sz w:val="24"/>
          <w:szCs w:val="24"/>
        </w:rPr>
      </w:pPr>
      <w:r>
        <w:t>6.7.1.1</w:t>
      </w:r>
      <w:r>
        <w:rPr>
          <w:rFonts w:ascii="Calibri" w:hAnsi="Calibri"/>
          <w:kern w:val="2"/>
          <w:sz w:val="24"/>
          <w:szCs w:val="24"/>
        </w:rPr>
        <w:tab/>
      </w:r>
      <w:r>
        <w:t>NR NTN / Cell Selection / GNSS location</w:t>
      </w:r>
      <w:r>
        <w:tab/>
        <w:t>707</w:t>
      </w:r>
    </w:p>
    <w:p w14:paraId="05499474" w14:textId="77777777" w:rsidR="00B37958" w:rsidRDefault="00B37958">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713</w:t>
      </w:r>
    </w:p>
    <w:p w14:paraId="72D0E108" w14:textId="77777777" w:rsidR="00B37958" w:rsidRDefault="00B37958">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717</w:t>
      </w:r>
    </w:p>
    <w:p w14:paraId="5255E744" w14:textId="77777777" w:rsidR="00B37958" w:rsidRDefault="00B37958">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721</w:t>
      </w:r>
    </w:p>
    <w:p w14:paraId="4496032E" w14:textId="77777777" w:rsidR="00B37958" w:rsidRDefault="00B37958">
      <w:pPr>
        <w:pStyle w:val="TOC4"/>
        <w:rPr>
          <w:rFonts w:ascii="Calibri" w:hAnsi="Calibri"/>
          <w:kern w:val="2"/>
          <w:sz w:val="24"/>
          <w:szCs w:val="24"/>
        </w:rPr>
      </w:pPr>
      <w:r>
        <w:t>6.7.1.5</w:t>
      </w:r>
      <w:r>
        <w:rPr>
          <w:rFonts w:ascii="Calibri" w:hAnsi="Calibri"/>
          <w:kern w:val="2"/>
          <w:sz w:val="24"/>
          <w:szCs w:val="24"/>
        </w:rPr>
        <w:tab/>
      </w:r>
      <w:r>
        <w:t>NR NTN / Cell reselection, Sintrasearch, Snonintrasearch / location based measurements</w:t>
      </w:r>
      <w:r>
        <w:tab/>
        <w:t>726</w:t>
      </w:r>
    </w:p>
    <w:p w14:paraId="4A04CFA1" w14:textId="77777777" w:rsidR="00B37958" w:rsidRDefault="00B37958">
      <w:pPr>
        <w:pStyle w:val="TOC4"/>
        <w:rPr>
          <w:rFonts w:ascii="Calibri" w:hAnsi="Calibri"/>
          <w:kern w:val="2"/>
          <w:sz w:val="24"/>
          <w:szCs w:val="24"/>
        </w:rPr>
      </w:pPr>
      <w:r>
        <w:t>6.7.1.6</w:t>
      </w:r>
      <w:r>
        <w:rPr>
          <w:rFonts w:ascii="Calibri" w:hAnsi="Calibri"/>
          <w:kern w:val="2"/>
          <w:sz w:val="24"/>
          <w:szCs w:val="24"/>
        </w:rPr>
        <w:tab/>
      </w:r>
      <w:r>
        <w:t>NR NTN / Cell reselection, Sintrasearch, Snonintrasearch / time based measurements</w:t>
      </w:r>
      <w:r>
        <w:tab/>
        <w:t>731</w:t>
      </w:r>
    </w:p>
    <w:p w14:paraId="359E3E1D" w14:textId="77777777" w:rsidR="00B37958" w:rsidRDefault="00B37958">
      <w:pPr>
        <w:pStyle w:val="TOC3"/>
        <w:rPr>
          <w:rFonts w:ascii="Calibri" w:hAnsi="Calibri"/>
          <w:kern w:val="2"/>
          <w:sz w:val="24"/>
          <w:szCs w:val="24"/>
        </w:rPr>
      </w:pPr>
      <w:r>
        <w:t>6.7.2</w:t>
      </w:r>
      <w:r>
        <w:rPr>
          <w:rFonts w:ascii="Calibri" w:hAnsi="Calibri"/>
          <w:kern w:val="2"/>
          <w:sz w:val="24"/>
          <w:szCs w:val="24"/>
        </w:rPr>
        <w:tab/>
      </w:r>
      <w:r>
        <w:t>NTN in RRC_INACTIVE state</w:t>
      </w:r>
      <w:r>
        <w:tab/>
        <w:t>737</w:t>
      </w:r>
    </w:p>
    <w:p w14:paraId="12C1A439" w14:textId="77777777" w:rsidR="00B37958" w:rsidRDefault="00B37958">
      <w:pPr>
        <w:pStyle w:val="TOC4"/>
        <w:rPr>
          <w:rFonts w:ascii="Calibri" w:hAnsi="Calibri"/>
          <w:kern w:val="2"/>
          <w:sz w:val="24"/>
          <w:szCs w:val="24"/>
        </w:rPr>
      </w:pPr>
      <w:r>
        <w:t>6.7.2.1</w:t>
      </w:r>
      <w:r>
        <w:rPr>
          <w:rFonts w:ascii="Calibri" w:hAnsi="Calibri"/>
          <w:kern w:val="2"/>
          <w:sz w:val="24"/>
          <w:szCs w:val="24"/>
        </w:rPr>
        <w:tab/>
      </w:r>
      <w:r>
        <w:t>NR NTN / Cell reselection, Sintrasearch, Snonintrasearch in RRC_Inactive state / location based measurements</w:t>
      </w:r>
      <w:r>
        <w:tab/>
        <w:t>737</w:t>
      </w:r>
    </w:p>
    <w:p w14:paraId="29C5CF56" w14:textId="77777777" w:rsidR="00B37958" w:rsidRDefault="00B37958">
      <w:pPr>
        <w:pStyle w:val="TOC4"/>
        <w:rPr>
          <w:rFonts w:ascii="Calibri" w:hAnsi="Calibri"/>
          <w:kern w:val="2"/>
          <w:sz w:val="24"/>
          <w:szCs w:val="24"/>
        </w:rPr>
      </w:pPr>
      <w:r>
        <w:t>6.7.2.2</w:t>
      </w:r>
      <w:r>
        <w:rPr>
          <w:rFonts w:ascii="Calibri" w:hAnsi="Calibri"/>
          <w:kern w:val="2"/>
          <w:sz w:val="24"/>
          <w:szCs w:val="24"/>
        </w:rPr>
        <w:tab/>
      </w:r>
      <w:r>
        <w:t>NR NTN / Cell reselection, Sintrasearch, Snonintrasearch in RRC_Inactive state / time based measurements</w:t>
      </w:r>
      <w:r>
        <w:tab/>
        <w:t>743</w:t>
      </w:r>
    </w:p>
    <w:p w14:paraId="24AFEBAA" w14:textId="77777777" w:rsidR="00B37958" w:rsidRDefault="00B37958">
      <w:pPr>
        <w:pStyle w:val="TOC1"/>
        <w:rPr>
          <w:rFonts w:ascii="Calibri" w:hAnsi="Calibri"/>
          <w:kern w:val="2"/>
          <w:sz w:val="24"/>
          <w:szCs w:val="24"/>
        </w:rPr>
      </w:pPr>
      <w:r>
        <w:t>7</w:t>
      </w:r>
      <w:r>
        <w:rPr>
          <w:rFonts w:ascii="Calibri" w:hAnsi="Calibri"/>
          <w:kern w:val="2"/>
          <w:sz w:val="24"/>
          <w:szCs w:val="24"/>
        </w:rPr>
        <w:tab/>
      </w:r>
      <w:r>
        <w:t>Layer 2</w:t>
      </w:r>
      <w:r>
        <w:tab/>
        <w:t>750</w:t>
      </w:r>
    </w:p>
    <w:p w14:paraId="0BF08EEF" w14:textId="77777777" w:rsidR="00B37958" w:rsidRDefault="00B37958">
      <w:pPr>
        <w:pStyle w:val="TOC2"/>
        <w:rPr>
          <w:rFonts w:ascii="Calibri" w:hAnsi="Calibri"/>
          <w:kern w:val="2"/>
          <w:sz w:val="24"/>
          <w:szCs w:val="24"/>
        </w:rPr>
      </w:pPr>
      <w:r>
        <w:t>7.1</w:t>
      </w:r>
      <w:r>
        <w:rPr>
          <w:rFonts w:ascii="Calibri" w:hAnsi="Calibri"/>
          <w:kern w:val="2"/>
          <w:sz w:val="24"/>
          <w:szCs w:val="24"/>
        </w:rPr>
        <w:tab/>
      </w:r>
      <w:r>
        <w:t>NR Layer 2</w:t>
      </w:r>
      <w:r>
        <w:tab/>
        <w:t>750</w:t>
      </w:r>
    </w:p>
    <w:p w14:paraId="26A826D1" w14:textId="77777777" w:rsidR="00B37958" w:rsidRDefault="00B37958">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750</w:t>
      </w:r>
    </w:p>
    <w:p w14:paraId="1BE5D80D" w14:textId="77777777" w:rsidR="00B37958" w:rsidRDefault="00B37958">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750</w:t>
      </w:r>
    </w:p>
    <w:p w14:paraId="5B9E2012" w14:textId="77777777" w:rsidR="00B37958" w:rsidRDefault="00B37958">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750</w:t>
      </w:r>
    </w:p>
    <w:p w14:paraId="5C4138F7" w14:textId="77777777" w:rsidR="00B37958" w:rsidRDefault="00B37958">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752</w:t>
      </w:r>
    </w:p>
    <w:p w14:paraId="4D33412F" w14:textId="77777777" w:rsidR="00B37958" w:rsidRDefault="00B37958">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752</w:t>
      </w:r>
    </w:p>
    <w:p w14:paraId="42587FAA" w14:textId="77777777" w:rsidR="00B37958" w:rsidRDefault="00B37958">
      <w:pPr>
        <w:pStyle w:val="TOC5"/>
        <w:rPr>
          <w:rFonts w:ascii="Calibri" w:hAnsi="Calibri"/>
          <w:kern w:val="2"/>
          <w:sz w:val="24"/>
          <w:szCs w:val="24"/>
        </w:rPr>
      </w:pPr>
      <w:r>
        <w:lastRenderedPageBreak/>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761</w:t>
      </w:r>
    </w:p>
    <w:p w14:paraId="5826838F" w14:textId="77777777" w:rsidR="00B37958" w:rsidRDefault="00B37958">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769</w:t>
      </w:r>
    </w:p>
    <w:p w14:paraId="5891E6E1" w14:textId="77777777" w:rsidR="00B37958" w:rsidRDefault="00B37958">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784</w:t>
      </w:r>
    </w:p>
    <w:p w14:paraId="70532F16" w14:textId="77777777" w:rsidR="00B37958" w:rsidRDefault="00B37958">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794</w:t>
      </w:r>
    </w:p>
    <w:p w14:paraId="424247AB" w14:textId="77777777" w:rsidR="00B37958" w:rsidRDefault="00B37958">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810</w:t>
      </w:r>
    </w:p>
    <w:p w14:paraId="03C43B86" w14:textId="77777777" w:rsidR="00B37958" w:rsidRDefault="00B37958">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816</w:t>
      </w:r>
    </w:p>
    <w:p w14:paraId="1A2C3356" w14:textId="77777777" w:rsidR="00B37958" w:rsidRDefault="00B37958">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829</w:t>
      </w:r>
    </w:p>
    <w:p w14:paraId="2CBA31CD" w14:textId="77777777" w:rsidR="00B37958" w:rsidRDefault="00B37958">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838</w:t>
      </w:r>
    </w:p>
    <w:p w14:paraId="7E154ADA" w14:textId="77777777" w:rsidR="00B37958" w:rsidRDefault="00B37958">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848</w:t>
      </w:r>
    </w:p>
    <w:p w14:paraId="11E5950B" w14:textId="77777777" w:rsidR="00B37958" w:rsidRDefault="00B37958">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863</w:t>
      </w:r>
    </w:p>
    <w:p w14:paraId="2F93869D" w14:textId="77777777" w:rsidR="00B37958" w:rsidRDefault="00B37958">
      <w:pPr>
        <w:pStyle w:val="TOC5"/>
        <w:rPr>
          <w:rFonts w:ascii="Calibri" w:hAnsi="Calibri"/>
          <w:kern w:val="2"/>
          <w:sz w:val="24"/>
          <w:szCs w:val="24"/>
        </w:rPr>
      </w:pPr>
      <w:r>
        <w:t>7.1.1.1.10</w:t>
      </w:r>
      <w:r>
        <w:rPr>
          <w:rFonts w:ascii="Calibri" w:hAnsi="Calibri"/>
          <w:kern w:val="2"/>
          <w:sz w:val="24"/>
          <w:szCs w:val="24"/>
        </w:rPr>
        <w:tab/>
      </w:r>
      <w:r w:rsidRPr="004767AC">
        <w:rPr>
          <w:rFonts w:eastAsia="MS Gothic"/>
        </w:rPr>
        <w:t>Random access procedure / 2-step RACH/not complete/ RA_TYPE to 4-stepRA</w:t>
      </w:r>
      <w:r>
        <w:tab/>
        <w:t>868</w:t>
      </w:r>
    </w:p>
    <w:p w14:paraId="499FF0AE" w14:textId="77777777" w:rsidR="00B37958" w:rsidRDefault="00B37958">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875</w:t>
      </w:r>
    </w:p>
    <w:p w14:paraId="17E10D2B" w14:textId="77777777" w:rsidR="00B37958" w:rsidRDefault="00B37958">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883</w:t>
      </w:r>
    </w:p>
    <w:p w14:paraId="2FC2E8D0" w14:textId="77777777" w:rsidR="00B37958" w:rsidRDefault="00B37958">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887</w:t>
      </w:r>
    </w:p>
    <w:p w14:paraId="636A4442" w14:textId="77777777" w:rsidR="00B37958" w:rsidRDefault="00B37958">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893</w:t>
      </w:r>
    </w:p>
    <w:p w14:paraId="7EC989DD" w14:textId="77777777" w:rsidR="00B37958" w:rsidRDefault="00B37958">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899</w:t>
      </w:r>
    </w:p>
    <w:p w14:paraId="14BAE716" w14:textId="77777777" w:rsidR="00B37958" w:rsidRDefault="00B37958">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907</w:t>
      </w:r>
    </w:p>
    <w:p w14:paraId="613FFDF3" w14:textId="77777777" w:rsidR="00B37958" w:rsidRDefault="00B37958">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911</w:t>
      </w:r>
    </w:p>
    <w:p w14:paraId="6EFE2DA3" w14:textId="77777777" w:rsidR="00B37958" w:rsidRDefault="00B37958">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913</w:t>
      </w:r>
    </w:p>
    <w:p w14:paraId="2829C8AB" w14:textId="77777777" w:rsidR="00B37958" w:rsidRDefault="00B37958">
      <w:pPr>
        <w:pStyle w:val="TOC5"/>
        <w:rPr>
          <w:rFonts w:ascii="Calibri" w:hAnsi="Calibri"/>
          <w:kern w:val="2"/>
          <w:sz w:val="24"/>
          <w:szCs w:val="24"/>
        </w:rPr>
      </w:pPr>
      <w:r>
        <w:t>7.1.1.1.18</w:t>
      </w:r>
      <w:r>
        <w:rPr>
          <w:rFonts w:ascii="Calibri" w:hAnsi="Calibri"/>
          <w:kern w:val="2"/>
          <w:sz w:val="24"/>
          <w:szCs w:val="24"/>
        </w:rPr>
        <w:tab/>
      </w:r>
      <w:r w:rsidRPr="004767AC">
        <w:rPr>
          <w:rFonts w:eastAsia="MS Gothic"/>
        </w:rPr>
        <w:t>Random access procedure / Msg3 repetition indication / Random access resources selection</w:t>
      </w:r>
      <w:r>
        <w:tab/>
        <w:t>919</w:t>
      </w:r>
    </w:p>
    <w:p w14:paraId="660404BC" w14:textId="77777777" w:rsidR="00B37958" w:rsidRDefault="00B37958">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927</w:t>
      </w:r>
    </w:p>
    <w:p w14:paraId="43369E7A" w14:textId="77777777" w:rsidR="00B37958" w:rsidRDefault="00B37958">
      <w:pPr>
        <w:pStyle w:val="TOC5"/>
        <w:rPr>
          <w:rFonts w:ascii="Calibri" w:hAnsi="Calibri"/>
          <w:kern w:val="2"/>
          <w:sz w:val="24"/>
          <w:szCs w:val="24"/>
        </w:rPr>
      </w:pPr>
      <w:r>
        <w:t>7.1.1.1.20</w:t>
      </w:r>
      <w:r>
        <w:rPr>
          <w:rFonts w:ascii="Calibri" w:hAnsi="Calibri"/>
          <w:kern w:val="2"/>
          <w:sz w:val="24"/>
          <w:szCs w:val="24"/>
        </w:rPr>
        <w:tab/>
      </w:r>
      <w:r w:rsidRPr="004767AC">
        <w:rPr>
          <w:rFonts w:eastAsia="MS Gothic"/>
        </w:rPr>
        <w:t>Random access procedure / Msg1 repetition / Contention-based</w:t>
      </w:r>
      <w:r>
        <w:tab/>
        <w:t>942</w:t>
      </w:r>
    </w:p>
    <w:p w14:paraId="216A83AA" w14:textId="77777777" w:rsidR="00B37958" w:rsidRDefault="00B37958">
      <w:pPr>
        <w:pStyle w:val="TOC5"/>
        <w:rPr>
          <w:rFonts w:ascii="Calibri" w:hAnsi="Calibri"/>
          <w:kern w:val="2"/>
          <w:sz w:val="24"/>
          <w:szCs w:val="24"/>
        </w:rPr>
      </w:pPr>
      <w:r>
        <w:t>7.1.1.1.21</w:t>
      </w:r>
      <w:r>
        <w:rPr>
          <w:rFonts w:ascii="Calibri" w:hAnsi="Calibri"/>
          <w:kern w:val="2"/>
          <w:sz w:val="24"/>
          <w:szCs w:val="24"/>
        </w:rPr>
        <w:tab/>
      </w:r>
      <w:r w:rsidRPr="004767AC">
        <w:rPr>
          <w:rFonts w:eastAsia="MS Gothic"/>
        </w:rPr>
        <w:t>Random access procedure / Msg1 repetition / Msg1-based SI request</w:t>
      </w:r>
      <w:r>
        <w:tab/>
        <w:t>949</w:t>
      </w:r>
    </w:p>
    <w:p w14:paraId="0E49E654" w14:textId="77777777" w:rsidR="00B37958" w:rsidRDefault="00B37958">
      <w:pPr>
        <w:pStyle w:val="TOC5"/>
        <w:rPr>
          <w:rFonts w:ascii="Calibri" w:hAnsi="Calibri"/>
          <w:kern w:val="2"/>
          <w:sz w:val="24"/>
          <w:szCs w:val="24"/>
        </w:rPr>
      </w:pPr>
      <w:r>
        <w:t>7.1.1.1.22</w:t>
      </w:r>
      <w:r>
        <w:rPr>
          <w:rFonts w:ascii="Calibri" w:hAnsi="Calibri"/>
          <w:kern w:val="2"/>
          <w:sz w:val="24"/>
          <w:szCs w:val="24"/>
        </w:rPr>
        <w:tab/>
      </w:r>
      <w:r w:rsidRPr="004767AC">
        <w:rPr>
          <w:rFonts w:eastAsia="MS Gothic"/>
        </w:rPr>
        <w:t xml:space="preserve">Random access procedure / Msg1 repetition / </w:t>
      </w:r>
      <w:r>
        <w:t>BWP only configured with RACH resource for coverage enhancement</w:t>
      </w:r>
      <w:r>
        <w:tab/>
        <w:t>957</w:t>
      </w:r>
    </w:p>
    <w:p w14:paraId="4415E8A0" w14:textId="77777777" w:rsidR="00B37958" w:rsidRDefault="00B37958">
      <w:pPr>
        <w:pStyle w:val="TOC5"/>
        <w:rPr>
          <w:rFonts w:ascii="Calibri" w:hAnsi="Calibri"/>
          <w:kern w:val="2"/>
          <w:sz w:val="24"/>
          <w:szCs w:val="24"/>
        </w:rPr>
      </w:pPr>
      <w:r>
        <w:rPr>
          <w:lang w:eastAsia="zh-CN"/>
        </w:rPr>
        <w:t>7.1.1.1.24</w:t>
      </w:r>
      <w:r>
        <w:rPr>
          <w:rFonts w:ascii="Calibri" w:hAnsi="Calibri"/>
          <w:kern w:val="2"/>
          <w:sz w:val="24"/>
          <w:szCs w:val="24"/>
        </w:rPr>
        <w:tab/>
      </w:r>
      <w:r>
        <w:t>Random access procedure / eRedCap UE identification / Msg3-based / CCCH1</w:t>
      </w:r>
      <w:r>
        <w:tab/>
        <w:t>962</w:t>
      </w:r>
    </w:p>
    <w:p w14:paraId="178A203D" w14:textId="77777777" w:rsidR="00B37958" w:rsidRDefault="00B37958">
      <w:pPr>
        <w:pStyle w:val="TOC5"/>
        <w:rPr>
          <w:rFonts w:ascii="Calibri" w:hAnsi="Calibri"/>
          <w:kern w:val="2"/>
          <w:sz w:val="24"/>
          <w:szCs w:val="24"/>
        </w:rPr>
      </w:pPr>
      <w:r>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964</w:t>
      </w:r>
    </w:p>
    <w:p w14:paraId="29037D08" w14:textId="77777777" w:rsidR="00B37958" w:rsidRDefault="00B37958">
      <w:pPr>
        <w:pStyle w:val="TOC5"/>
        <w:rPr>
          <w:rFonts w:ascii="Calibri" w:hAnsi="Calibri"/>
          <w:kern w:val="2"/>
          <w:sz w:val="24"/>
          <w:szCs w:val="24"/>
        </w:rPr>
      </w:pPr>
      <w:r>
        <w:rPr>
          <w:lang w:eastAsia="zh-CN"/>
        </w:rPr>
        <w:t>7.1.1.1.26</w:t>
      </w:r>
      <w:r>
        <w:rPr>
          <w:rFonts w:ascii="Calibri" w:hAnsi="Calibri"/>
          <w:kern w:val="2"/>
          <w:sz w:val="24"/>
          <w:szCs w:val="24"/>
        </w:rPr>
        <w:tab/>
      </w:r>
      <w:r>
        <w:t>Random access procedure / eRedCap UE identification / Msg1-based / Contention free random access procedure</w:t>
      </w:r>
      <w:r>
        <w:tab/>
        <w:t>973</w:t>
      </w:r>
    </w:p>
    <w:p w14:paraId="05E07094" w14:textId="77777777" w:rsidR="00B37958" w:rsidRDefault="00B37958">
      <w:pPr>
        <w:pStyle w:val="TOC5"/>
        <w:rPr>
          <w:rFonts w:ascii="Calibri" w:hAnsi="Calibri"/>
          <w:kern w:val="2"/>
          <w:sz w:val="24"/>
          <w:szCs w:val="24"/>
        </w:rPr>
      </w:pPr>
      <w:r>
        <w:rPr>
          <w:lang w:eastAsia="zh-CN"/>
        </w:rPr>
        <w:t>7.1.1.1.27</w:t>
      </w:r>
      <w:r>
        <w:rPr>
          <w:rFonts w:ascii="Calibri" w:hAnsi="Calibri"/>
          <w:kern w:val="2"/>
          <w:sz w:val="24"/>
          <w:szCs w:val="24"/>
        </w:rPr>
        <w:tab/>
      </w:r>
      <w:r>
        <w:t xml:space="preserve">Random access procedure / eRedCap UE </w:t>
      </w:r>
      <w:r>
        <w:rPr>
          <w:lang w:eastAsia="zh-CN"/>
        </w:rPr>
        <w:t>/ SI request</w:t>
      </w:r>
      <w:r>
        <w:tab/>
        <w:t>977</w:t>
      </w:r>
    </w:p>
    <w:p w14:paraId="0E4B9AFC" w14:textId="77777777" w:rsidR="00B37958" w:rsidRDefault="00B37958">
      <w:pPr>
        <w:pStyle w:val="TOC4"/>
        <w:rPr>
          <w:rFonts w:ascii="Calibri" w:hAnsi="Calibri"/>
          <w:kern w:val="2"/>
          <w:sz w:val="24"/>
          <w:szCs w:val="24"/>
        </w:rPr>
      </w:pPr>
      <w:r>
        <w:t>7.1.1.2</w:t>
      </w:r>
      <w:r>
        <w:rPr>
          <w:rFonts w:ascii="Calibri" w:hAnsi="Calibri"/>
          <w:kern w:val="2"/>
          <w:sz w:val="24"/>
          <w:szCs w:val="24"/>
        </w:rPr>
        <w:tab/>
      </w:r>
      <w:r>
        <w:t>Downlink Data Transfer</w:t>
      </w:r>
      <w:r>
        <w:tab/>
        <w:t>979</w:t>
      </w:r>
    </w:p>
    <w:p w14:paraId="05857863" w14:textId="77777777" w:rsidR="00B37958" w:rsidRDefault="00B37958">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979</w:t>
      </w:r>
    </w:p>
    <w:p w14:paraId="6C682256" w14:textId="77777777" w:rsidR="00B37958" w:rsidRDefault="00B37958">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990</w:t>
      </w:r>
    </w:p>
    <w:p w14:paraId="71FA3C2B" w14:textId="77777777" w:rsidR="00B37958" w:rsidRDefault="00B37958">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996</w:t>
      </w:r>
    </w:p>
    <w:p w14:paraId="27E33270" w14:textId="77777777" w:rsidR="00B37958" w:rsidRDefault="00B37958">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1001</w:t>
      </w:r>
    </w:p>
    <w:p w14:paraId="5212AD0E" w14:textId="77777777" w:rsidR="00B37958" w:rsidRDefault="00B37958">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1004</w:t>
      </w:r>
    </w:p>
    <w:p w14:paraId="3185DF08" w14:textId="77777777" w:rsidR="00B37958" w:rsidRDefault="00B37958">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1005</w:t>
      </w:r>
    </w:p>
    <w:p w14:paraId="77CA13CA" w14:textId="77777777" w:rsidR="00B37958" w:rsidRDefault="00B37958">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1011</w:t>
      </w:r>
    </w:p>
    <w:p w14:paraId="1E661D14" w14:textId="77777777" w:rsidR="00B37958" w:rsidRDefault="00B37958">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1019</w:t>
      </w:r>
    </w:p>
    <w:p w14:paraId="4E7642EF" w14:textId="77777777" w:rsidR="00B37958" w:rsidRDefault="00B37958">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1019</w:t>
      </w:r>
    </w:p>
    <w:p w14:paraId="29F2AD48" w14:textId="77777777" w:rsidR="00B37958" w:rsidRDefault="00B37958">
      <w:pPr>
        <w:pStyle w:val="TOC6"/>
        <w:rPr>
          <w:rFonts w:ascii="Calibri" w:hAnsi="Calibri"/>
          <w:kern w:val="2"/>
          <w:sz w:val="24"/>
          <w:szCs w:val="24"/>
        </w:rPr>
      </w:pPr>
      <w:r>
        <w:t>7.1.1.2.8.2</w:t>
      </w:r>
      <w:r>
        <w:rPr>
          <w:rFonts w:ascii="Calibri" w:hAnsi="Calibri"/>
          <w:kern w:val="2"/>
          <w:sz w:val="24"/>
          <w:szCs w:val="24"/>
        </w:rPr>
        <w:tab/>
      </w:r>
      <w:r>
        <w:t>Multi-cell PDSCH scheduling with a single DCI / FDRA field based / Inter-band CA</w:t>
      </w:r>
      <w:r>
        <w:tab/>
        <w:t>1031</w:t>
      </w:r>
    </w:p>
    <w:p w14:paraId="5DEE708E" w14:textId="77777777" w:rsidR="00B37958" w:rsidRDefault="00B37958">
      <w:pPr>
        <w:pStyle w:val="TOC6"/>
        <w:rPr>
          <w:rFonts w:ascii="Calibri" w:hAnsi="Calibri"/>
          <w:kern w:val="2"/>
          <w:sz w:val="24"/>
          <w:szCs w:val="24"/>
        </w:rPr>
      </w:pPr>
      <w:r>
        <w:t>7.1.1.2.8.3</w:t>
      </w:r>
      <w:r>
        <w:rPr>
          <w:rFonts w:ascii="Calibri" w:hAnsi="Calibri"/>
          <w:kern w:val="2"/>
          <w:sz w:val="24"/>
          <w:szCs w:val="24"/>
        </w:rPr>
        <w:tab/>
      </w:r>
      <w:r w:rsidRPr="004767AC">
        <w:rPr>
          <w:bCs/>
        </w:rPr>
        <w:t>Multi-cell PDSCH scheduling with a single DCI / FDRA field based / Intra-band non-Contiguous CA</w:t>
      </w:r>
      <w:r>
        <w:tab/>
        <w:t>1031</w:t>
      </w:r>
    </w:p>
    <w:p w14:paraId="1F60E9C7" w14:textId="77777777" w:rsidR="00B37958" w:rsidRDefault="00B37958">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1031</w:t>
      </w:r>
    </w:p>
    <w:p w14:paraId="63F54A3D" w14:textId="77777777" w:rsidR="00B37958" w:rsidRDefault="00B37958">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1031</w:t>
      </w:r>
    </w:p>
    <w:p w14:paraId="542DE2EC" w14:textId="77777777" w:rsidR="00B37958" w:rsidRDefault="00B37958">
      <w:pPr>
        <w:pStyle w:val="TOC6"/>
        <w:rPr>
          <w:rFonts w:ascii="Calibri" w:hAnsi="Calibri"/>
          <w:kern w:val="2"/>
          <w:sz w:val="24"/>
          <w:szCs w:val="24"/>
        </w:rPr>
      </w:pPr>
      <w:r>
        <w:lastRenderedPageBreak/>
        <w:t>7.1.1.2.9.2</w:t>
      </w:r>
      <w:r>
        <w:rPr>
          <w:rFonts w:ascii="Calibri" w:hAnsi="Calibri"/>
          <w:kern w:val="2"/>
          <w:sz w:val="24"/>
          <w:szCs w:val="24"/>
        </w:rPr>
        <w:tab/>
      </w:r>
      <w:r>
        <w:t>Multi-cell PDSCH scheduling with a single DCI / Scheduled cell indicator field based / Inter-band CA</w:t>
      </w:r>
      <w:r>
        <w:tab/>
        <w:t>1044</w:t>
      </w:r>
    </w:p>
    <w:p w14:paraId="7F674CA0" w14:textId="77777777" w:rsidR="00B37958" w:rsidRDefault="00B37958">
      <w:pPr>
        <w:pStyle w:val="TOC6"/>
        <w:rPr>
          <w:rFonts w:ascii="Calibri" w:hAnsi="Calibri"/>
          <w:kern w:val="2"/>
          <w:sz w:val="24"/>
          <w:szCs w:val="24"/>
        </w:rPr>
      </w:pPr>
      <w:r>
        <w:t>7.1.1.2.9.3</w:t>
      </w:r>
      <w:r>
        <w:rPr>
          <w:rFonts w:ascii="Calibri" w:hAnsi="Calibri"/>
          <w:kern w:val="2"/>
          <w:sz w:val="24"/>
          <w:szCs w:val="24"/>
        </w:rPr>
        <w:tab/>
      </w:r>
      <w:r>
        <w:t>Multi-cell PDSCH scheduling with a single DCI / Scheduled cell indicator field based /Intra-band non-Contiguous CA</w:t>
      </w:r>
      <w:r>
        <w:tab/>
        <w:t>1044</w:t>
      </w:r>
    </w:p>
    <w:p w14:paraId="38F38E9C" w14:textId="77777777" w:rsidR="00B37958" w:rsidRDefault="00B37958">
      <w:pPr>
        <w:pStyle w:val="TOC4"/>
        <w:rPr>
          <w:rFonts w:ascii="Calibri" w:hAnsi="Calibri"/>
          <w:kern w:val="2"/>
          <w:sz w:val="24"/>
          <w:szCs w:val="24"/>
        </w:rPr>
      </w:pPr>
      <w:r>
        <w:t>7.1.1.3</w:t>
      </w:r>
      <w:r>
        <w:rPr>
          <w:rFonts w:ascii="Calibri" w:hAnsi="Calibri"/>
          <w:kern w:val="2"/>
          <w:sz w:val="24"/>
          <w:szCs w:val="24"/>
        </w:rPr>
        <w:tab/>
      </w:r>
      <w:r>
        <w:t>Uplink Data Transfer</w:t>
      </w:r>
      <w:r>
        <w:tab/>
        <w:t>1045</w:t>
      </w:r>
    </w:p>
    <w:p w14:paraId="72B2D381" w14:textId="77777777" w:rsidR="00B37958" w:rsidRDefault="00B37958">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1045</w:t>
      </w:r>
    </w:p>
    <w:p w14:paraId="5168FE17" w14:textId="77777777" w:rsidR="00B37958" w:rsidRDefault="00B37958">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1056</w:t>
      </w:r>
    </w:p>
    <w:p w14:paraId="43E88681" w14:textId="77777777" w:rsidR="00B37958" w:rsidRDefault="00B37958">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1060</w:t>
      </w:r>
    </w:p>
    <w:p w14:paraId="4A7CEE03" w14:textId="77777777" w:rsidR="00B37958" w:rsidRDefault="00B37958">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1069</w:t>
      </w:r>
    </w:p>
    <w:p w14:paraId="35C3B930" w14:textId="77777777" w:rsidR="00B37958" w:rsidRDefault="00B37958">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1074</w:t>
      </w:r>
    </w:p>
    <w:p w14:paraId="30A446F2" w14:textId="77777777" w:rsidR="00B37958" w:rsidRDefault="00B37958">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1084</w:t>
      </w:r>
    </w:p>
    <w:p w14:paraId="294289F5" w14:textId="77777777" w:rsidR="00B37958" w:rsidRDefault="00B37958">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1092</w:t>
      </w:r>
    </w:p>
    <w:p w14:paraId="78B33FE3" w14:textId="77777777" w:rsidR="00B37958" w:rsidRDefault="00B37958">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1099</w:t>
      </w:r>
    </w:p>
    <w:p w14:paraId="0FA6D709" w14:textId="77777777" w:rsidR="00B37958" w:rsidRDefault="00B37958">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1106</w:t>
      </w:r>
    </w:p>
    <w:p w14:paraId="0E943995" w14:textId="77777777" w:rsidR="00B37958" w:rsidRDefault="00B37958">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1106</w:t>
      </w:r>
    </w:p>
    <w:p w14:paraId="6771BD47" w14:textId="77777777" w:rsidR="00B37958" w:rsidRDefault="00B37958">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1115</w:t>
      </w:r>
    </w:p>
    <w:p w14:paraId="117736D2" w14:textId="77777777" w:rsidR="00B37958" w:rsidRDefault="00B37958">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1115</w:t>
      </w:r>
    </w:p>
    <w:p w14:paraId="257ECA97" w14:textId="77777777" w:rsidR="00B37958" w:rsidRDefault="00B37958">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1115</w:t>
      </w:r>
    </w:p>
    <w:p w14:paraId="0C2ED475" w14:textId="77777777" w:rsidR="00B37958" w:rsidRDefault="00B37958">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1122</w:t>
      </w:r>
    </w:p>
    <w:p w14:paraId="7B99388F" w14:textId="4050971E" w:rsidR="00B37958" w:rsidRDefault="00B37958">
      <w:pPr>
        <w:pStyle w:val="TOC5"/>
        <w:rPr>
          <w:rFonts w:ascii="Calibri" w:hAnsi="Calibri"/>
          <w:kern w:val="2"/>
          <w:sz w:val="24"/>
          <w:szCs w:val="24"/>
        </w:rPr>
      </w:pPr>
      <w:r>
        <w:t>7.1.1.3.11</w:t>
      </w:r>
      <w:r>
        <w:rPr>
          <w:rFonts w:ascii="Calibri" w:hAnsi="Calibri"/>
          <w:kern w:val="2"/>
          <w:sz w:val="24"/>
          <w:szCs w:val="24"/>
        </w:rPr>
        <w:tab/>
      </w:r>
      <w:r>
        <w:t xml:space="preserve">Correct </w:t>
      </w:r>
      <w:r w:rsidR="00E33AEA">
        <w:t>H</w:t>
      </w:r>
      <w:r>
        <w:t>andling of UL grant prioritization</w:t>
      </w:r>
      <w:r>
        <w:tab/>
        <w:t>1125</w:t>
      </w:r>
    </w:p>
    <w:p w14:paraId="401BBEA9" w14:textId="77777777" w:rsidR="00B37958" w:rsidRDefault="00B37958">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1132</w:t>
      </w:r>
    </w:p>
    <w:p w14:paraId="036E24DA" w14:textId="77777777" w:rsidR="00B37958" w:rsidRDefault="00B37958">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1144</w:t>
      </w:r>
    </w:p>
    <w:p w14:paraId="33886F4D" w14:textId="77777777" w:rsidR="00B37958" w:rsidRDefault="00B37958">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1148</w:t>
      </w:r>
    </w:p>
    <w:p w14:paraId="1422A7FB" w14:textId="77777777" w:rsidR="00B37958" w:rsidRDefault="00B37958">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1148</w:t>
      </w:r>
    </w:p>
    <w:p w14:paraId="1092F4D8" w14:textId="77777777" w:rsidR="00B37958" w:rsidRDefault="00B37958">
      <w:pPr>
        <w:pStyle w:val="TOC6"/>
        <w:rPr>
          <w:rFonts w:ascii="Calibri" w:hAnsi="Calibri"/>
          <w:kern w:val="2"/>
          <w:sz w:val="24"/>
          <w:szCs w:val="24"/>
        </w:rPr>
      </w:pPr>
      <w:r>
        <w:rPr>
          <w:lang w:eastAsia="zh-CN"/>
        </w:rPr>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1156</w:t>
      </w:r>
    </w:p>
    <w:p w14:paraId="70C7BFD5" w14:textId="77777777" w:rsidR="00B37958" w:rsidRDefault="00B37958">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1165</w:t>
      </w:r>
    </w:p>
    <w:p w14:paraId="3A174584" w14:textId="77777777" w:rsidR="00B37958" w:rsidRDefault="00B37958">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1172</w:t>
      </w:r>
    </w:p>
    <w:p w14:paraId="29D2AB9A" w14:textId="77777777" w:rsidR="00B37958" w:rsidRDefault="00B37958">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1182</w:t>
      </w:r>
    </w:p>
    <w:p w14:paraId="120DF3D6" w14:textId="77777777" w:rsidR="00B37958" w:rsidRDefault="00B37958">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1182</w:t>
      </w:r>
    </w:p>
    <w:p w14:paraId="3C5017C2" w14:textId="77777777" w:rsidR="00B37958" w:rsidRDefault="00B37958">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Correc</w:t>
      </w:r>
      <w:r>
        <w:t xml:space="preserve">t </w:t>
      </w:r>
      <w:r w:rsidRPr="00E33AEA">
        <w:t>Handling</w:t>
      </w:r>
      <w:r>
        <w:t xml:space="preserve"> of U</w:t>
      </w:r>
      <w:r>
        <w:rPr>
          <w:lang w:eastAsia="zh-CN"/>
        </w:rPr>
        <w:t>L HARQ process / TBoMS procedure / Repetition of TBoMS</w:t>
      </w:r>
      <w:r>
        <w:tab/>
        <w:t>1190</w:t>
      </w:r>
    </w:p>
    <w:p w14:paraId="67AC3E19" w14:textId="77777777" w:rsidR="00B37958" w:rsidRDefault="00B37958">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1201</w:t>
      </w:r>
    </w:p>
    <w:p w14:paraId="55D73001" w14:textId="77777777" w:rsidR="00B37958" w:rsidRDefault="00B37958">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1201</w:t>
      </w:r>
    </w:p>
    <w:p w14:paraId="3B5977EC" w14:textId="77777777" w:rsidR="00B37958" w:rsidRDefault="00B37958">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1202</w:t>
      </w:r>
    </w:p>
    <w:p w14:paraId="725A5F3D" w14:textId="77777777" w:rsidR="00B37958" w:rsidRDefault="00B37958">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1206</w:t>
      </w:r>
    </w:p>
    <w:p w14:paraId="1004A472" w14:textId="77777777" w:rsidR="00B37958" w:rsidRDefault="00B37958">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1206</w:t>
      </w:r>
    </w:p>
    <w:p w14:paraId="1D255181" w14:textId="77777777" w:rsidR="00B37958" w:rsidRDefault="00B37958">
      <w:pPr>
        <w:pStyle w:val="TOC5"/>
        <w:rPr>
          <w:rFonts w:ascii="Calibri" w:hAnsi="Calibri"/>
          <w:kern w:val="2"/>
          <w:sz w:val="24"/>
          <w:szCs w:val="24"/>
        </w:rPr>
      </w:pPr>
      <w:r w:rsidRPr="004767AC">
        <w:rPr>
          <w:rFonts w:eastAsia="SimSun"/>
        </w:rPr>
        <w:t>7.1.1.3.17</w:t>
      </w:r>
      <w:r>
        <w:rPr>
          <w:rFonts w:ascii="Calibri" w:hAnsi="Calibri"/>
          <w:kern w:val="2"/>
          <w:sz w:val="24"/>
          <w:szCs w:val="24"/>
        </w:rPr>
        <w:tab/>
      </w:r>
      <w:r w:rsidRPr="004767AC">
        <w:rPr>
          <w:rFonts w:eastAsia="SimSun"/>
        </w:rPr>
        <w:t>Correct Handling of UL HARQ process / PUSCH Repetition / Multi-TRP</w:t>
      </w:r>
      <w:r>
        <w:tab/>
        <w:t>1207</w:t>
      </w:r>
    </w:p>
    <w:p w14:paraId="3BB47C28" w14:textId="77777777" w:rsidR="00B37958" w:rsidRDefault="00B37958">
      <w:pPr>
        <w:pStyle w:val="TOC5"/>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1207</w:t>
      </w:r>
    </w:p>
    <w:p w14:paraId="160BF083" w14:textId="77777777" w:rsidR="00B37958" w:rsidRDefault="00B37958">
      <w:pPr>
        <w:pStyle w:val="TOC5"/>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1226</w:t>
      </w:r>
    </w:p>
    <w:p w14:paraId="63168D3B" w14:textId="56B42E76" w:rsidR="00B37958" w:rsidRDefault="00B37958">
      <w:pPr>
        <w:pStyle w:val="TOC5"/>
        <w:rPr>
          <w:rFonts w:ascii="Calibri" w:hAnsi="Calibri"/>
          <w:kern w:val="2"/>
          <w:sz w:val="24"/>
          <w:szCs w:val="24"/>
        </w:rPr>
      </w:pPr>
      <w:r>
        <w:t>7.1.1.3.18</w:t>
      </w:r>
      <w:r>
        <w:rPr>
          <w:rFonts w:ascii="Calibri" w:hAnsi="Calibri"/>
          <w:kern w:val="2"/>
          <w:sz w:val="24"/>
          <w:szCs w:val="24"/>
        </w:rPr>
        <w:tab/>
      </w:r>
      <w:r>
        <w:t xml:space="preserve">Correct </w:t>
      </w:r>
      <w:r w:rsidR="00E33AEA">
        <w:t>H</w:t>
      </w:r>
      <w:r>
        <w:t>andling of MAC control information / Buffer status / UL data arrive in the UE Tx buffer / Refined BSR</w:t>
      </w:r>
      <w:r>
        <w:tab/>
        <w:t>1247</w:t>
      </w:r>
    </w:p>
    <w:p w14:paraId="733500C0" w14:textId="688CFB0B" w:rsidR="00B37958" w:rsidRDefault="00B37958">
      <w:pPr>
        <w:pStyle w:val="TOC5"/>
        <w:rPr>
          <w:rFonts w:ascii="Calibri" w:hAnsi="Calibri"/>
          <w:kern w:val="2"/>
          <w:sz w:val="24"/>
          <w:szCs w:val="24"/>
        </w:rPr>
      </w:pPr>
      <w:r>
        <w:lastRenderedPageBreak/>
        <w:t>7.1.1.3.19</w:t>
      </w:r>
      <w:r>
        <w:rPr>
          <w:rFonts w:ascii="Calibri" w:hAnsi="Calibri"/>
          <w:kern w:val="2"/>
          <w:sz w:val="24"/>
          <w:szCs w:val="24"/>
        </w:rPr>
        <w:tab/>
      </w:r>
      <w:r>
        <w:t xml:space="preserve">Correct </w:t>
      </w:r>
      <w:r w:rsidR="00E33AEA">
        <w:t>H</w:t>
      </w:r>
      <w:r>
        <w:t>andling of MAC control information / Buffer Status / UL resources are allocated / Refined BSR / Padding BSR</w:t>
      </w:r>
      <w:r>
        <w:tab/>
        <w:t>1253</w:t>
      </w:r>
    </w:p>
    <w:p w14:paraId="536AAA4E" w14:textId="0D051776" w:rsidR="00B37958" w:rsidRDefault="00B37958">
      <w:pPr>
        <w:pStyle w:val="TOC5"/>
        <w:rPr>
          <w:rFonts w:ascii="Calibri" w:hAnsi="Calibri"/>
          <w:kern w:val="2"/>
          <w:sz w:val="24"/>
          <w:szCs w:val="24"/>
        </w:rPr>
      </w:pPr>
      <w:r>
        <w:t>7.1.1.3.20</w:t>
      </w:r>
      <w:r>
        <w:rPr>
          <w:rFonts w:ascii="Calibri" w:hAnsi="Calibri"/>
          <w:kern w:val="2"/>
          <w:sz w:val="24"/>
          <w:szCs w:val="24"/>
        </w:rPr>
        <w:tab/>
      </w:r>
      <w:r>
        <w:t xml:space="preserve">Correct </w:t>
      </w:r>
      <w:r w:rsidR="00E33AEA">
        <w:t>H</w:t>
      </w:r>
      <w:r>
        <w:t>andling of MAC control information / Delay Status / Delay status reporting</w:t>
      </w:r>
      <w:r>
        <w:tab/>
        <w:t>1260</w:t>
      </w:r>
    </w:p>
    <w:p w14:paraId="3E14432F" w14:textId="1CD49D31" w:rsidR="00B37958" w:rsidRDefault="00B37958">
      <w:pPr>
        <w:pStyle w:val="TOC4"/>
        <w:rPr>
          <w:rFonts w:ascii="Calibri" w:hAnsi="Calibri"/>
          <w:kern w:val="2"/>
          <w:sz w:val="24"/>
          <w:szCs w:val="24"/>
        </w:rPr>
      </w:pPr>
      <w:r>
        <w:t>7.1.1.3.20a</w:t>
      </w:r>
      <w:r>
        <w:rPr>
          <w:rFonts w:ascii="Calibri" w:hAnsi="Calibri"/>
          <w:kern w:val="2"/>
          <w:sz w:val="24"/>
          <w:szCs w:val="24"/>
        </w:rPr>
        <w:tab/>
      </w:r>
      <w:r>
        <w:t xml:space="preserve">Correct </w:t>
      </w:r>
      <w:r w:rsidR="00E33AEA">
        <w:t>H</w:t>
      </w:r>
      <w:r>
        <w:t>andling of MAC control information / Delay Status / Refined delay status reporting</w:t>
      </w:r>
      <w:r>
        <w:tab/>
        <w:t>1265</w:t>
      </w:r>
    </w:p>
    <w:p w14:paraId="1592F254" w14:textId="69028BD7" w:rsidR="00B37958" w:rsidRDefault="00B37958">
      <w:pPr>
        <w:pStyle w:val="TOC5"/>
        <w:rPr>
          <w:rFonts w:ascii="Calibri" w:hAnsi="Calibri"/>
          <w:kern w:val="2"/>
          <w:sz w:val="24"/>
          <w:szCs w:val="24"/>
        </w:rPr>
      </w:pPr>
      <w:r>
        <w:t>7.1.1.3.2</w:t>
      </w:r>
      <w:r w:rsidR="00E33AEA">
        <w:t>1</w:t>
      </w:r>
      <w:r>
        <w:t xml:space="preserve"> to 7.1.1.3.25</w:t>
      </w:r>
      <w:r>
        <w:tab/>
        <w:t>1281</w:t>
      </w:r>
    </w:p>
    <w:p w14:paraId="41674826" w14:textId="77777777" w:rsidR="00B37958" w:rsidRDefault="00B37958">
      <w:pPr>
        <w:pStyle w:val="TOC5"/>
        <w:rPr>
          <w:rFonts w:ascii="Calibri" w:hAnsi="Calibri"/>
          <w:kern w:val="2"/>
          <w:sz w:val="24"/>
          <w:szCs w:val="24"/>
        </w:rPr>
      </w:pPr>
      <w:r>
        <w:t>7.1.1.3.26</w:t>
      </w:r>
      <w:r>
        <w:rPr>
          <w:rFonts w:ascii="Calibri" w:hAnsi="Calibri"/>
          <w:kern w:val="2"/>
          <w:sz w:val="24"/>
          <w:szCs w:val="24"/>
        </w:rPr>
        <w:tab/>
      </w:r>
      <w:r>
        <w:rPr>
          <w:lang w:eastAsia="zh-CN"/>
        </w:rPr>
        <w:t>Multi-cell PUSCH scheduling with a single DCI / FDRA field based</w:t>
      </w:r>
      <w:r>
        <w:tab/>
        <w:t>1281</w:t>
      </w:r>
    </w:p>
    <w:p w14:paraId="3247A628" w14:textId="77777777" w:rsidR="00B37958" w:rsidRDefault="00B37958">
      <w:pPr>
        <w:pStyle w:val="TOC6"/>
        <w:rPr>
          <w:rFonts w:ascii="Calibri" w:hAnsi="Calibri"/>
          <w:kern w:val="2"/>
          <w:sz w:val="24"/>
          <w:szCs w:val="24"/>
        </w:rPr>
      </w:pPr>
      <w:r>
        <w:t>7.1.1.3.26.1</w:t>
      </w:r>
      <w:r>
        <w:rPr>
          <w:rFonts w:ascii="Calibri" w:hAnsi="Calibri"/>
          <w:kern w:val="2"/>
          <w:sz w:val="24"/>
          <w:szCs w:val="24"/>
        </w:rPr>
        <w:tab/>
      </w:r>
      <w:r>
        <w:t>Multi-cell PUSCH scheduling with a single DCI / FDRA field based / Intra-band Contiguous CA</w:t>
      </w:r>
      <w:r>
        <w:tab/>
        <w:t>1281</w:t>
      </w:r>
    </w:p>
    <w:p w14:paraId="01BE29E5" w14:textId="77777777" w:rsidR="00B37958" w:rsidRDefault="00B37958">
      <w:pPr>
        <w:pStyle w:val="TOC6"/>
        <w:rPr>
          <w:rFonts w:ascii="Calibri" w:hAnsi="Calibri"/>
          <w:kern w:val="2"/>
          <w:sz w:val="24"/>
          <w:szCs w:val="24"/>
        </w:rPr>
      </w:pPr>
      <w:r>
        <w:t>7.1.1.3.26.2</w:t>
      </w:r>
      <w:r>
        <w:rPr>
          <w:rFonts w:ascii="Calibri" w:hAnsi="Calibri"/>
          <w:kern w:val="2"/>
          <w:sz w:val="24"/>
          <w:szCs w:val="24"/>
        </w:rPr>
        <w:tab/>
      </w:r>
      <w:r>
        <w:t>Multi-cell PUSCH scheduling with a single DCI / FDRA field based / Inter-band CA</w:t>
      </w:r>
      <w:r>
        <w:tab/>
        <w:t>1288</w:t>
      </w:r>
    </w:p>
    <w:p w14:paraId="7759F61A" w14:textId="77777777" w:rsidR="00B37958" w:rsidRDefault="00B37958">
      <w:pPr>
        <w:pStyle w:val="TOC6"/>
        <w:rPr>
          <w:rFonts w:ascii="Calibri" w:hAnsi="Calibri"/>
          <w:kern w:val="2"/>
          <w:sz w:val="24"/>
          <w:szCs w:val="24"/>
        </w:rPr>
      </w:pPr>
      <w:r>
        <w:t>7.1.1.3.26.3</w:t>
      </w:r>
      <w:r>
        <w:rPr>
          <w:rFonts w:ascii="Calibri" w:hAnsi="Calibri"/>
          <w:kern w:val="2"/>
          <w:sz w:val="24"/>
          <w:szCs w:val="24"/>
        </w:rPr>
        <w:tab/>
      </w:r>
      <w:r w:rsidRPr="004767AC">
        <w:rPr>
          <w:bCs/>
        </w:rPr>
        <w:t>Multi-cell PUSCH scheduling with a single DCI / FDRA field based / Intra-band non-Contiguous CA</w:t>
      </w:r>
      <w:r>
        <w:tab/>
        <w:t>1288</w:t>
      </w:r>
    </w:p>
    <w:p w14:paraId="51434154" w14:textId="77777777" w:rsidR="00B37958" w:rsidRDefault="00B37958">
      <w:pPr>
        <w:pStyle w:val="TOC4"/>
        <w:rPr>
          <w:rFonts w:ascii="Calibri" w:hAnsi="Calibri"/>
          <w:kern w:val="2"/>
          <w:sz w:val="24"/>
          <w:szCs w:val="24"/>
        </w:rPr>
      </w:pPr>
      <w:r>
        <w:t>7.1.1.4</w:t>
      </w:r>
      <w:r>
        <w:rPr>
          <w:rFonts w:ascii="Calibri" w:hAnsi="Calibri"/>
          <w:kern w:val="2"/>
          <w:sz w:val="24"/>
          <w:szCs w:val="24"/>
        </w:rPr>
        <w:tab/>
      </w:r>
      <w:r>
        <w:t>Transport Size Selection</w:t>
      </w:r>
      <w:r>
        <w:tab/>
        <w:t>1289</w:t>
      </w:r>
    </w:p>
    <w:p w14:paraId="1C2E0411" w14:textId="77777777" w:rsidR="00B37958" w:rsidRDefault="00B37958">
      <w:pPr>
        <w:pStyle w:val="TOC5"/>
        <w:rPr>
          <w:rFonts w:ascii="Calibri" w:hAnsi="Calibri"/>
          <w:kern w:val="2"/>
          <w:sz w:val="24"/>
          <w:szCs w:val="24"/>
        </w:rPr>
      </w:pPr>
      <w:r>
        <w:t>7.1.1.4.1</w:t>
      </w:r>
      <w:r>
        <w:rPr>
          <w:rFonts w:ascii="Calibri" w:hAnsi="Calibri"/>
          <w:kern w:val="2"/>
          <w:sz w:val="24"/>
          <w:szCs w:val="24"/>
        </w:rPr>
        <w:tab/>
      </w:r>
      <w:r>
        <w:t>DL-SCH Transport Block Size Selection</w:t>
      </w:r>
      <w:r>
        <w:tab/>
        <w:t>1289</w:t>
      </w:r>
    </w:p>
    <w:p w14:paraId="2C5EBDC5" w14:textId="77777777" w:rsidR="00B37958" w:rsidRDefault="00B37958">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1289</w:t>
      </w:r>
    </w:p>
    <w:p w14:paraId="49A2EDE1" w14:textId="77777777" w:rsidR="00B37958" w:rsidRDefault="00B37958">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1289</w:t>
      </w:r>
    </w:p>
    <w:p w14:paraId="0A8CBD3D" w14:textId="77777777" w:rsidR="00B37958" w:rsidRDefault="00B37958">
      <w:pPr>
        <w:pStyle w:val="TOC6"/>
        <w:rPr>
          <w:rFonts w:ascii="Calibri" w:hAnsi="Calibri"/>
          <w:kern w:val="2"/>
          <w:sz w:val="24"/>
          <w:szCs w:val="24"/>
        </w:rPr>
      </w:pPr>
      <w:r>
        <w:t>7.1.1.4.1.2</w:t>
      </w:r>
      <w:r>
        <w:rPr>
          <w:rFonts w:ascii="Calibri" w:hAnsi="Calibri"/>
          <w:kern w:val="2"/>
          <w:sz w:val="24"/>
          <w:szCs w:val="24"/>
        </w:rPr>
        <w:tab/>
      </w:r>
      <w:r>
        <w:t>Void</w:t>
      </w:r>
      <w:r>
        <w:tab/>
        <w:t>1299</w:t>
      </w:r>
    </w:p>
    <w:p w14:paraId="5444813C" w14:textId="77777777" w:rsidR="00B37958" w:rsidRDefault="00B37958">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1299</w:t>
      </w:r>
    </w:p>
    <w:p w14:paraId="631EBDDA" w14:textId="77777777" w:rsidR="00B37958" w:rsidRDefault="00B37958">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1312</w:t>
      </w:r>
    </w:p>
    <w:p w14:paraId="2D6632FB" w14:textId="77777777" w:rsidR="00B37958" w:rsidRDefault="00B37958">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1326</w:t>
      </w:r>
    </w:p>
    <w:p w14:paraId="44BE9868" w14:textId="77777777" w:rsidR="00B37958" w:rsidRDefault="00B37958">
      <w:pPr>
        <w:pStyle w:val="TOC5"/>
        <w:rPr>
          <w:rFonts w:ascii="Calibri" w:hAnsi="Calibri"/>
          <w:kern w:val="2"/>
          <w:sz w:val="24"/>
          <w:szCs w:val="24"/>
        </w:rPr>
      </w:pPr>
      <w:r>
        <w:t>7.1.1.4.2</w:t>
      </w:r>
      <w:r>
        <w:rPr>
          <w:rFonts w:ascii="Calibri" w:hAnsi="Calibri"/>
          <w:kern w:val="2"/>
          <w:sz w:val="24"/>
          <w:szCs w:val="24"/>
        </w:rPr>
        <w:tab/>
      </w:r>
      <w:r>
        <w:t>UL-SCH Transport Block Size Selection</w:t>
      </w:r>
      <w:r>
        <w:tab/>
        <w:t>1340</w:t>
      </w:r>
    </w:p>
    <w:p w14:paraId="5EE9A3B9" w14:textId="77777777" w:rsidR="00B37958" w:rsidRDefault="00B37958">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1340</w:t>
      </w:r>
    </w:p>
    <w:p w14:paraId="443AD729" w14:textId="77777777" w:rsidR="00B37958" w:rsidRDefault="00B37958">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1341</w:t>
      </w:r>
    </w:p>
    <w:p w14:paraId="205D0967" w14:textId="77777777" w:rsidR="00B37958" w:rsidRDefault="00B37958">
      <w:pPr>
        <w:pStyle w:val="TOC6"/>
        <w:rPr>
          <w:rFonts w:ascii="Calibri" w:hAnsi="Calibri"/>
          <w:kern w:val="2"/>
          <w:sz w:val="24"/>
          <w:szCs w:val="24"/>
        </w:rPr>
      </w:pPr>
      <w:r>
        <w:t>7.1.1.4.2.2</w:t>
      </w:r>
      <w:r>
        <w:rPr>
          <w:rFonts w:ascii="Calibri" w:hAnsi="Calibri"/>
          <w:kern w:val="2"/>
          <w:sz w:val="24"/>
          <w:szCs w:val="24"/>
        </w:rPr>
        <w:tab/>
      </w:r>
      <w:r>
        <w:t>Void</w:t>
      </w:r>
      <w:r>
        <w:tab/>
        <w:t>1353</w:t>
      </w:r>
    </w:p>
    <w:p w14:paraId="2C3E6F2A" w14:textId="77777777" w:rsidR="00B37958" w:rsidRDefault="00B37958">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1353</w:t>
      </w:r>
    </w:p>
    <w:p w14:paraId="723B6151" w14:textId="77777777" w:rsidR="00B37958" w:rsidRDefault="00B37958">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1371</w:t>
      </w:r>
    </w:p>
    <w:p w14:paraId="6B115011" w14:textId="77777777" w:rsidR="00B37958" w:rsidRDefault="00B37958">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1389</w:t>
      </w:r>
    </w:p>
    <w:p w14:paraId="12398EE5" w14:textId="77777777" w:rsidR="00B37958" w:rsidRDefault="00B37958">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1401</w:t>
      </w:r>
    </w:p>
    <w:p w14:paraId="452B9E44" w14:textId="77777777" w:rsidR="00B37958" w:rsidRDefault="00B37958">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1419</w:t>
      </w:r>
    </w:p>
    <w:p w14:paraId="35635D96" w14:textId="77777777" w:rsidR="00B37958" w:rsidRDefault="00B37958">
      <w:pPr>
        <w:pStyle w:val="TOC4"/>
        <w:rPr>
          <w:rFonts w:ascii="Calibri" w:hAnsi="Calibri"/>
          <w:kern w:val="2"/>
          <w:sz w:val="24"/>
          <w:szCs w:val="24"/>
        </w:rPr>
      </w:pPr>
      <w:r>
        <w:t>7.1.1.5</w:t>
      </w:r>
      <w:r>
        <w:rPr>
          <w:rFonts w:ascii="Calibri" w:hAnsi="Calibri"/>
          <w:kern w:val="2"/>
          <w:sz w:val="24"/>
          <w:szCs w:val="24"/>
        </w:rPr>
        <w:tab/>
      </w:r>
      <w:r>
        <w:t>Discontinuous reception</w:t>
      </w:r>
      <w:r>
        <w:tab/>
        <w:t>1432</w:t>
      </w:r>
    </w:p>
    <w:p w14:paraId="400A16E3" w14:textId="77777777" w:rsidR="00B37958" w:rsidRDefault="00B37958">
      <w:pPr>
        <w:pStyle w:val="TOC5"/>
        <w:rPr>
          <w:rFonts w:ascii="Calibri" w:hAnsi="Calibri"/>
          <w:kern w:val="2"/>
          <w:sz w:val="24"/>
          <w:szCs w:val="24"/>
        </w:rPr>
      </w:pPr>
      <w:r>
        <w:t>7.1.1.5.0</w:t>
      </w:r>
      <w:r>
        <w:rPr>
          <w:rFonts w:ascii="Calibri" w:hAnsi="Calibri"/>
          <w:kern w:val="2"/>
          <w:sz w:val="24"/>
          <w:szCs w:val="24"/>
        </w:rPr>
        <w:tab/>
      </w:r>
      <w:r>
        <w:t>DRX Common Definitions</w:t>
      </w:r>
      <w:r>
        <w:tab/>
        <w:t>1432</w:t>
      </w:r>
    </w:p>
    <w:p w14:paraId="5E1CE2AC" w14:textId="77777777" w:rsidR="00B37958" w:rsidRDefault="00B37958">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1432</w:t>
      </w:r>
    </w:p>
    <w:p w14:paraId="1530C305" w14:textId="77777777" w:rsidR="00B37958" w:rsidRDefault="00B37958">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1438</w:t>
      </w:r>
    </w:p>
    <w:p w14:paraId="0AB644D3" w14:textId="77777777" w:rsidR="00B37958" w:rsidRDefault="00B37958">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1443</w:t>
      </w:r>
    </w:p>
    <w:p w14:paraId="0D7B1A5D" w14:textId="77777777" w:rsidR="00B37958" w:rsidRDefault="00B37958">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1447</w:t>
      </w:r>
    </w:p>
    <w:p w14:paraId="46AF0EBE" w14:textId="77777777" w:rsidR="00B37958" w:rsidRDefault="00B37958">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1453</w:t>
      </w:r>
    </w:p>
    <w:p w14:paraId="44D56843" w14:textId="77777777" w:rsidR="00B37958" w:rsidRDefault="00B37958">
      <w:pPr>
        <w:pStyle w:val="TOC5"/>
        <w:rPr>
          <w:rFonts w:ascii="Calibri" w:hAnsi="Calibri"/>
          <w:kern w:val="2"/>
          <w:sz w:val="24"/>
          <w:szCs w:val="24"/>
        </w:rPr>
      </w:pPr>
      <w:r w:rsidRPr="004767AC">
        <w:rPr>
          <w:rFonts w:eastAsia="Calibri"/>
          <w:lang w:eastAsia="zh-CN"/>
        </w:rPr>
        <w:t>7.1.1.5.6</w:t>
      </w:r>
      <w:r>
        <w:rPr>
          <w:rFonts w:ascii="Calibri" w:hAnsi="Calibri"/>
          <w:kern w:val="2"/>
          <w:sz w:val="24"/>
          <w:szCs w:val="24"/>
        </w:rPr>
        <w:tab/>
      </w:r>
      <w:r w:rsidRPr="004767AC">
        <w:rPr>
          <w:rFonts w:eastAsia="Calibri"/>
          <w:lang w:eastAsia="zh-CN"/>
        </w:rPr>
        <w:t>NR NTN / DRX operation / Short cycle not configured /</w:t>
      </w:r>
      <w:r w:rsidRPr="004767AC">
        <w:rPr>
          <w:rFonts w:ascii="Calibri" w:eastAsia="Calibri" w:hAnsi="Calibri"/>
        </w:rPr>
        <w:t xml:space="preserve"> </w:t>
      </w:r>
      <w:r w:rsidRPr="004767AC">
        <w:rPr>
          <w:rFonts w:eastAsia="Calibri" w:cs="Arial"/>
        </w:rPr>
        <w:t>HARQ RTT</w:t>
      </w:r>
      <w:r>
        <w:tab/>
        <w:t>1458</w:t>
      </w:r>
    </w:p>
    <w:p w14:paraId="4A0DB8FE" w14:textId="77777777" w:rsidR="00B37958" w:rsidRDefault="00B37958">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1466</w:t>
      </w:r>
    </w:p>
    <w:p w14:paraId="0B7EBC46" w14:textId="77777777" w:rsidR="00B37958" w:rsidRDefault="00B37958">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1475</w:t>
      </w:r>
    </w:p>
    <w:p w14:paraId="18096E4C" w14:textId="77777777" w:rsidR="00B37958" w:rsidRDefault="00B37958">
      <w:pPr>
        <w:pStyle w:val="TOC5"/>
        <w:rPr>
          <w:rFonts w:ascii="Calibri" w:hAnsi="Calibri"/>
          <w:kern w:val="2"/>
          <w:sz w:val="24"/>
          <w:szCs w:val="24"/>
        </w:rPr>
      </w:pPr>
      <w:r w:rsidRPr="004767AC">
        <w:rPr>
          <w:rFonts w:eastAsia="Calibri"/>
          <w:lang w:eastAsia="zh-CN"/>
        </w:rPr>
        <w:t>7.1.1.5.9</w:t>
      </w:r>
      <w:r>
        <w:tab/>
        <w:t>1485</w:t>
      </w:r>
    </w:p>
    <w:p w14:paraId="3CD91B2C" w14:textId="77777777" w:rsidR="00B37958" w:rsidRDefault="00B37958">
      <w:pPr>
        <w:pStyle w:val="TOC5"/>
        <w:rPr>
          <w:rFonts w:ascii="Calibri" w:hAnsi="Calibri"/>
          <w:kern w:val="2"/>
          <w:sz w:val="24"/>
          <w:szCs w:val="24"/>
        </w:rPr>
      </w:pPr>
      <w:r w:rsidRPr="004767AC">
        <w:rPr>
          <w:rFonts w:eastAsia="Calibri"/>
          <w:lang w:eastAsia="zh-CN"/>
        </w:rPr>
        <w:t>7.1.1.5.10</w:t>
      </w:r>
      <w:r>
        <w:rPr>
          <w:rFonts w:ascii="Calibri" w:hAnsi="Calibri"/>
          <w:kern w:val="2"/>
          <w:sz w:val="24"/>
          <w:szCs w:val="24"/>
        </w:rPr>
        <w:tab/>
      </w:r>
      <w:r w:rsidRPr="004767AC">
        <w:rPr>
          <w:rFonts w:eastAsia="Calibri"/>
          <w:lang w:eastAsia="zh-CN"/>
        </w:rPr>
        <w:t>NR NTN / DRX operation / Short cycle not configured /</w:t>
      </w:r>
      <w:r w:rsidRPr="004767AC">
        <w:rPr>
          <w:rFonts w:ascii="Calibri" w:eastAsia="Calibri" w:hAnsi="Calibri"/>
        </w:rPr>
        <w:t xml:space="preserve"> </w:t>
      </w:r>
      <w:r w:rsidRPr="004767AC">
        <w:rPr>
          <w:rFonts w:eastAsia="Calibri" w:cs="Arial"/>
        </w:rPr>
        <w:t>Correct HARQ process handling / HARQ feedback disabled / HARQ modeB</w:t>
      </w:r>
      <w:r>
        <w:tab/>
        <w:t>1485</w:t>
      </w:r>
    </w:p>
    <w:p w14:paraId="6FF43E59" w14:textId="77777777" w:rsidR="00B37958" w:rsidRDefault="00B37958">
      <w:pPr>
        <w:pStyle w:val="TOC4"/>
        <w:rPr>
          <w:rFonts w:ascii="Calibri" w:hAnsi="Calibri"/>
          <w:kern w:val="2"/>
          <w:sz w:val="24"/>
          <w:szCs w:val="24"/>
        </w:rPr>
      </w:pPr>
      <w:r>
        <w:t>7.1.1.6</w:t>
      </w:r>
      <w:r>
        <w:rPr>
          <w:rFonts w:ascii="Calibri" w:hAnsi="Calibri"/>
          <w:kern w:val="2"/>
          <w:sz w:val="24"/>
          <w:szCs w:val="24"/>
        </w:rPr>
        <w:tab/>
      </w:r>
      <w:r>
        <w:t>Semi-Persistent Scheduling</w:t>
      </w:r>
      <w:r>
        <w:tab/>
        <w:t>1494</w:t>
      </w:r>
    </w:p>
    <w:p w14:paraId="0808D498" w14:textId="77777777" w:rsidR="00B37958" w:rsidRDefault="00B37958">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1494</w:t>
      </w:r>
    </w:p>
    <w:p w14:paraId="55D09339" w14:textId="77777777" w:rsidR="00B37958" w:rsidRDefault="00B37958">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1504</w:t>
      </w:r>
    </w:p>
    <w:p w14:paraId="3DACE0E7" w14:textId="77777777" w:rsidR="00B37958" w:rsidRDefault="00B37958">
      <w:pPr>
        <w:pStyle w:val="TOC5"/>
        <w:rPr>
          <w:rFonts w:ascii="Calibri" w:hAnsi="Calibri"/>
          <w:kern w:val="2"/>
          <w:sz w:val="24"/>
          <w:szCs w:val="24"/>
        </w:rPr>
      </w:pPr>
      <w:r w:rsidRPr="004767AC">
        <w:rPr>
          <w:color w:val="000000"/>
        </w:rPr>
        <w:t>7.1.1.6.3</w:t>
      </w:r>
      <w:r>
        <w:rPr>
          <w:rFonts w:ascii="Calibri" w:hAnsi="Calibri"/>
          <w:kern w:val="2"/>
          <w:sz w:val="24"/>
          <w:szCs w:val="24"/>
        </w:rPr>
        <w:tab/>
      </w:r>
      <w:r w:rsidRPr="004767AC">
        <w:rPr>
          <w:color w:val="000000"/>
        </w:rPr>
        <w:t>Correct handling of UL grant / configured grant Type 2</w:t>
      </w:r>
      <w:r>
        <w:tab/>
        <w:t>1514</w:t>
      </w:r>
    </w:p>
    <w:p w14:paraId="2C3CC6AD" w14:textId="77777777" w:rsidR="00B37958" w:rsidRDefault="00B37958">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1525</w:t>
      </w:r>
    </w:p>
    <w:p w14:paraId="329E9CA3" w14:textId="77777777" w:rsidR="00B37958" w:rsidRDefault="00B37958">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1532</w:t>
      </w:r>
    </w:p>
    <w:p w14:paraId="09EBDF20" w14:textId="77777777" w:rsidR="00B37958" w:rsidRDefault="00B37958">
      <w:pPr>
        <w:pStyle w:val="TOC5"/>
        <w:rPr>
          <w:rFonts w:ascii="Calibri" w:hAnsi="Calibri"/>
          <w:kern w:val="2"/>
          <w:sz w:val="24"/>
          <w:szCs w:val="24"/>
        </w:rPr>
      </w:pPr>
      <w:r>
        <w:lastRenderedPageBreak/>
        <w:t>7.1.1.6.6</w:t>
      </w:r>
      <w:r>
        <w:rPr>
          <w:rFonts w:ascii="Calibri" w:hAnsi="Calibri"/>
          <w:kern w:val="2"/>
          <w:sz w:val="24"/>
          <w:szCs w:val="24"/>
        </w:rPr>
        <w:tab/>
      </w:r>
      <w:r>
        <w:t>Correct handling of UL grant / Multiple CG PUSCH occasions per CG period / Configured grant Type 1</w:t>
      </w:r>
      <w:r>
        <w:tab/>
        <w:t>1543</w:t>
      </w:r>
    </w:p>
    <w:p w14:paraId="38DB9429" w14:textId="77777777" w:rsidR="00B37958" w:rsidRDefault="00B37958">
      <w:pPr>
        <w:pStyle w:val="TOC5"/>
        <w:rPr>
          <w:rFonts w:ascii="Calibri" w:hAnsi="Calibri"/>
          <w:kern w:val="2"/>
          <w:sz w:val="24"/>
          <w:szCs w:val="24"/>
        </w:rPr>
      </w:pPr>
      <w:r>
        <w:t>7.1.1.6.7</w:t>
      </w:r>
      <w:r>
        <w:rPr>
          <w:rFonts w:ascii="Calibri" w:hAnsi="Calibri"/>
          <w:kern w:val="2"/>
          <w:sz w:val="24"/>
          <w:szCs w:val="24"/>
        </w:rPr>
        <w:tab/>
      </w:r>
      <w:r>
        <w:t>Correct handling of UL grant / Multiple CG PUSCH occasions per CG period / Configured grant Type 2</w:t>
      </w:r>
      <w:r>
        <w:tab/>
        <w:t>1550</w:t>
      </w:r>
    </w:p>
    <w:p w14:paraId="5ACFB1F3" w14:textId="77777777" w:rsidR="00B37958" w:rsidRDefault="00B37958">
      <w:pPr>
        <w:pStyle w:val="TOC5"/>
        <w:rPr>
          <w:rFonts w:ascii="Calibri" w:hAnsi="Calibri"/>
          <w:kern w:val="2"/>
          <w:sz w:val="24"/>
          <w:szCs w:val="24"/>
        </w:rPr>
      </w:pPr>
      <w:r>
        <w:t>7.1.1.6.8</w:t>
      </w:r>
      <w:r>
        <w:rPr>
          <w:rFonts w:ascii="Calibri" w:hAnsi="Calibri"/>
          <w:kern w:val="2"/>
          <w:sz w:val="24"/>
          <w:szCs w:val="24"/>
        </w:rPr>
        <w:tab/>
      </w:r>
      <w:r>
        <w:t>Correct handling of UL grant / Unused transmission occasion / Configured grant type 1</w:t>
      </w:r>
      <w:r>
        <w:tab/>
        <w:t>1557</w:t>
      </w:r>
    </w:p>
    <w:p w14:paraId="6CEA94EF" w14:textId="77777777" w:rsidR="00B37958" w:rsidRDefault="00B37958">
      <w:pPr>
        <w:pStyle w:val="TOC4"/>
        <w:rPr>
          <w:rFonts w:ascii="Calibri" w:hAnsi="Calibri"/>
          <w:kern w:val="2"/>
          <w:sz w:val="24"/>
          <w:szCs w:val="24"/>
        </w:rPr>
      </w:pPr>
      <w:r>
        <w:t>7.1.1.7</w:t>
      </w:r>
      <w:r>
        <w:rPr>
          <w:rFonts w:ascii="Calibri" w:hAnsi="Calibri"/>
          <w:kern w:val="2"/>
          <w:sz w:val="24"/>
          <w:szCs w:val="24"/>
        </w:rPr>
        <w:tab/>
      </w:r>
      <w:r>
        <w:t>Activation/Deactivation of SCells</w:t>
      </w:r>
      <w:r>
        <w:tab/>
        <w:t>1562</w:t>
      </w:r>
    </w:p>
    <w:p w14:paraId="7E6096F9" w14:textId="77777777" w:rsidR="00B37958" w:rsidRDefault="00B37958">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1562</w:t>
      </w:r>
    </w:p>
    <w:p w14:paraId="5A8CBBED" w14:textId="77777777" w:rsidR="00B37958" w:rsidRDefault="00B37958">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1562</w:t>
      </w:r>
    </w:p>
    <w:p w14:paraId="64125B79" w14:textId="77777777" w:rsidR="00B37958" w:rsidRDefault="00B37958">
      <w:pPr>
        <w:pStyle w:val="TOC6"/>
        <w:rPr>
          <w:rFonts w:ascii="Calibri" w:hAnsi="Calibri"/>
          <w:kern w:val="2"/>
          <w:sz w:val="24"/>
          <w:szCs w:val="24"/>
        </w:rPr>
      </w:pPr>
      <w:r>
        <w:t>7.1.1.7.1.2</w:t>
      </w:r>
      <w:r>
        <w:rPr>
          <w:rFonts w:ascii="Calibri" w:hAnsi="Calibri"/>
          <w:kern w:val="2"/>
          <w:sz w:val="24"/>
          <w:szCs w:val="24"/>
        </w:rPr>
        <w:tab/>
      </w:r>
      <w:r>
        <w:t>Activation/Deactivation of SCells / Activation/Deactivation MAC control element reception / sCellDeactivationTimer / Inter-Band CA</w:t>
      </w:r>
      <w:r>
        <w:tab/>
        <w:t>1569</w:t>
      </w:r>
    </w:p>
    <w:p w14:paraId="2F4C0BC5" w14:textId="77777777" w:rsidR="00B37958" w:rsidRDefault="00B37958">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1569</w:t>
      </w:r>
    </w:p>
    <w:p w14:paraId="136C641A" w14:textId="77777777" w:rsidR="00B37958" w:rsidRDefault="00B37958">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1569</w:t>
      </w:r>
    </w:p>
    <w:p w14:paraId="404903A0" w14:textId="77777777" w:rsidR="00B37958" w:rsidRDefault="00B37958">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1569</w:t>
      </w:r>
    </w:p>
    <w:p w14:paraId="4C1CE438" w14:textId="77777777" w:rsidR="00B37958" w:rsidRDefault="00B37958">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1577</w:t>
      </w:r>
    </w:p>
    <w:p w14:paraId="0B6C230C" w14:textId="77777777" w:rsidR="00B37958" w:rsidRDefault="00B37958">
      <w:pPr>
        <w:pStyle w:val="TOC6"/>
        <w:rPr>
          <w:rFonts w:ascii="Calibri" w:hAnsi="Calibri"/>
          <w:kern w:val="2"/>
          <w:sz w:val="24"/>
          <w:szCs w:val="24"/>
        </w:rPr>
      </w:pPr>
      <w:r>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1577</w:t>
      </w:r>
    </w:p>
    <w:p w14:paraId="4E8929A6" w14:textId="77777777" w:rsidR="00B37958" w:rsidRDefault="00B37958">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1578</w:t>
      </w:r>
    </w:p>
    <w:p w14:paraId="7F0F982C" w14:textId="77777777" w:rsidR="00B37958" w:rsidRDefault="00B37958">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1578</w:t>
      </w:r>
    </w:p>
    <w:p w14:paraId="144DCC25" w14:textId="77777777" w:rsidR="00B37958" w:rsidRDefault="00B37958">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1588</w:t>
      </w:r>
    </w:p>
    <w:p w14:paraId="079D5A2C" w14:textId="77777777" w:rsidR="00B37958" w:rsidRDefault="00B37958">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1588</w:t>
      </w:r>
    </w:p>
    <w:p w14:paraId="3A98FC56" w14:textId="77777777" w:rsidR="00B37958" w:rsidRDefault="00B37958">
      <w:pPr>
        <w:pStyle w:val="TOC5"/>
        <w:rPr>
          <w:rFonts w:ascii="Calibri" w:hAnsi="Calibri"/>
          <w:kern w:val="2"/>
          <w:sz w:val="24"/>
          <w:szCs w:val="24"/>
        </w:rPr>
      </w:pPr>
      <w:r>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1588</w:t>
      </w:r>
    </w:p>
    <w:p w14:paraId="1A154B7B" w14:textId="77777777" w:rsidR="00B37958" w:rsidRDefault="00B37958">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1588</w:t>
      </w:r>
    </w:p>
    <w:p w14:paraId="3DFD782A" w14:textId="77777777" w:rsidR="00B37958" w:rsidRDefault="00B37958">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1597</w:t>
      </w:r>
    </w:p>
    <w:p w14:paraId="3FF7ABDD" w14:textId="77777777" w:rsidR="00B37958" w:rsidRDefault="00B37958">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1597</w:t>
      </w:r>
    </w:p>
    <w:p w14:paraId="1B891780" w14:textId="77777777" w:rsidR="00B37958" w:rsidRDefault="00B37958">
      <w:pPr>
        <w:pStyle w:val="TOC5"/>
        <w:rPr>
          <w:rFonts w:ascii="Calibri" w:hAnsi="Calibri"/>
          <w:kern w:val="2"/>
          <w:sz w:val="24"/>
          <w:szCs w:val="24"/>
        </w:rPr>
      </w:pPr>
      <w:r>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1597</w:t>
      </w:r>
    </w:p>
    <w:p w14:paraId="755757A6" w14:textId="77777777" w:rsidR="00B37958" w:rsidRDefault="00B37958">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1597</w:t>
      </w:r>
    </w:p>
    <w:p w14:paraId="32CA6674" w14:textId="77777777" w:rsidR="00B37958" w:rsidRDefault="00B37958">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1609</w:t>
      </w:r>
    </w:p>
    <w:p w14:paraId="19C94064" w14:textId="77777777" w:rsidR="00B37958" w:rsidRDefault="00B37958">
      <w:pPr>
        <w:pStyle w:val="TOC6"/>
        <w:rPr>
          <w:rFonts w:ascii="Calibri" w:hAnsi="Calibri"/>
          <w:kern w:val="2"/>
          <w:sz w:val="24"/>
          <w:szCs w:val="24"/>
        </w:rPr>
      </w:pPr>
      <w:r>
        <w:lastRenderedPageBreak/>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1609</w:t>
      </w:r>
    </w:p>
    <w:p w14:paraId="58B80468" w14:textId="77777777" w:rsidR="00B37958" w:rsidRDefault="00B37958">
      <w:pPr>
        <w:pStyle w:val="TOC4"/>
        <w:rPr>
          <w:rFonts w:ascii="Calibri" w:hAnsi="Calibri"/>
          <w:kern w:val="2"/>
          <w:sz w:val="24"/>
          <w:szCs w:val="24"/>
        </w:rPr>
      </w:pPr>
      <w:r>
        <w:t>7.1.1.8</w:t>
      </w:r>
      <w:r>
        <w:rPr>
          <w:rFonts w:ascii="Calibri" w:hAnsi="Calibri"/>
          <w:kern w:val="2"/>
          <w:sz w:val="24"/>
          <w:szCs w:val="24"/>
        </w:rPr>
        <w:tab/>
      </w:r>
      <w:r>
        <w:t>Bandwidth Part (BWP) operation</w:t>
      </w:r>
      <w:r>
        <w:tab/>
        <w:t>1610</w:t>
      </w:r>
    </w:p>
    <w:p w14:paraId="268DFFF2" w14:textId="77777777" w:rsidR="00B37958" w:rsidRDefault="00B37958">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1610</w:t>
      </w:r>
    </w:p>
    <w:p w14:paraId="30A0AB8D" w14:textId="77777777" w:rsidR="00B37958" w:rsidRDefault="00B37958">
      <w:pPr>
        <w:pStyle w:val="TOC5"/>
        <w:rPr>
          <w:rFonts w:ascii="Calibri" w:hAnsi="Calibri"/>
          <w:kern w:val="2"/>
          <w:sz w:val="24"/>
          <w:szCs w:val="24"/>
        </w:rPr>
      </w:pPr>
      <w:r>
        <w:rPr>
          <w:lang w:eastAsia="zh-CN"/>
        </w:rPr>
        <w:t>7.1.1.8.2</w:t>
      </w:r>
      <w:r>
        <w:tab/>
        <w:t>1638</w:t>
      </w:r>
    </w:p>
    <w:p w14:paraId="1EE20263" w14:textId="77777777" w:rsidR="00B37958" w:rsidRDefault="00B37958">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1638</w:t>
      </w:r>
    </w:p>
    <w:p w14:paraId="5F82525A" w14:textId="77777777" w:rsidR="00B37958" w:rsidRDefault="00B37958">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1644</w:t>
      </w:r>
    </w:p>
    <w:p w14:paraId="259E1DFD" w14:textId="77777777" w:rsidR="00B37958" w:rsidRDefault="00B37958">
      <w:pPr>
        <w:pStyle w:val="TOC4"/>
        <w:rPr>
          <w:rFonts w:ascii="Calibri" w:hAnsi="Calibri"/>
          <w:kern w:val="2"/>
          <w:sz w:val="24"/>
          <w:szCs w:val="24"/>
        </w:rPr>
      </w:pPr>
      <w:r>
        <w:t>7.1.1.9</w:t>
      </w:r>
      <w:r>
        <w:rPr>
          <w:rFonts w:ascii="Calibri" w:hAnsi="Calibri"/>
          <w:kern w:val="2"/>
          <w:sz w:val="24"/>
          <w:szCs w:val="24"/>
        </w:rPr>
        <w:tab/>
      </w:r>
      <w:r>
        <w:t>MAC Reconfiguration and Reset</w:t>
      </w:r>
      <w:r>
        <w:tab/>
        <w:t>1652</w:t>
      </w:r>
    </w:p>
    <w:p w14:paraId="3DF13DD7" w14:textId="77777777" w:rsidR="00B37958" w:rsidRDefault="00B37958">
      <w:pPr>
        <w:pStyle w:val="TOC5"/>
        <w:rPr>
          <w:rFonts w:ascii="Calibri" w:hAnsi="Calibri"/>
          <w:kern w:val="2"/>
          <w:sz w:val="24"/>
          <w:szCs w:val="24"/>
        </w:rPr>
      </w:pPr>
      <w:r>
        <w:t>7.1.1.9.1</w:t>
      </w:r>
      <w:r>
        <w:rPr>
          <w:rFonts w:ascii="Calibri" w:hAnsi="Calibri"/>
          <w:kern w:val="2"/>
          <w:sz w:val="24"/>
          <w:szCs w:val="24"/>
        </w:rPr>
        <w:tab/>
      </w:r>
      <w:r>
        <w:t>MAC Reset</w:t>
      </w:r>
      <w:r>
        <w:tab/>
        <w:t>1652</w:t>
      </w:r>
    </w:p>
    <w:p w14:paraId="6ADE2D28" w14:textId="77777777" w:rsidR="00B37958" w:rsidRDefault="00B37958">
      <w:pPr>
        <w:pStyle w:val="TOC4"/>
        <w:rPr>
          <w:rFonts w:ascii="Calibri" w:hAnsi="Calibri"/>
          <w:kern w:val="2"/>
          <w:sz w:val="24"/>
          <w:szCs w:val="24"/>
        </w:rPr>
      </w:pPr>
      <w:r w:rsidRPr="004767AC">
        <w:rPr>
          <w:rFonts w:eastAsia="MS Mincho"/>
        </w:rPr>
        <w:t>7.1.1.10</w:t>
      </w:r>
      <w:r>
        <w:rPr>
          <w:rFonts w:ascii="Calibri" w:hAnsi="Calibri"/>
          <w:kern w:val="2"/>
          <w:sz w:val="24"/>
          <w:szCs w:val="24"/>
        </w:rPr>
        <w:tab/>
      </w:r>
      <w:r w:rsidRPr="004767AC">
        <w:rPr>
          <w:rFonts w:eastAsia="MS Mincho"/>
        </w:rPr>
        <w:t>Other Procedures</w:t>
      </w:r>
      <w:r>
        <w:tab/>
        <w:t>1658</w:t>
      </w:r>
    </w:p>
    <w:p w14:paraId="68773F61" w14:textId="77777777" w:rsidR="00B37958" w:rsidRDefault="00B37958">
      <w:pPr>
        <w:pStyle w:val="TOC5"/>
        <w:rPr>
          <w:rFonts w:ascii="Calibri" w:hAnsi="Calibri"/>
          <w:kern w:val="2"/>
          <w:sz w:val="24"/>
          <w:szCs w:val="24"/>
        </w:rPr>
      </w:pPr>
      <w:r w:rsidRPr="004767AC">
        <w:rPr>
          <w:rFonts w:eastAsia="MS Mincho" w:cs="Arial"/>
        </w:rPr>
        <w:t>7.1.1.10.1</w:t>
      </w:r>
      <w:r>
        <w:rPr>
          <w:rFonts w:ascii="Calibri" w:hAnsi="Calibri"/>
          <w:kern w:val="2"/>
          <w:sz w:val="24"/>
          <w:szCs w:val="24"/>
        </w:rPr>
        <w:tab/>
      </w:r>
      <w:r w:rsidRPr="004767AC">
        <w:rPr>
          <w:rFonts w:eastAsia="MS Mincho" w:cs="Arial"/>
        </w:rPr>
        <w:t>DataInactivityTimer expiry</w:t>
      </w:r>
      <w:r>
        <w:tab/>
        <w:t>1658</w:t>
      </w:r>
    </w:p>
    <w:p w14:paraId="41C76326" w14:textId="77777777" w:rsidR="00B37958" w:rsidRDefault="00B37958">
      <w:pPr>
        <w:pStyle w:val="TOC5"/>
        <w:rPr>
          <w:rFonts w:ascii="Calibri" w:hAnsi="Calibri"/>
          <w:kern w:val="2"/>
          <w:sz w:val="24"/>
          <w:szCs w:val="24"/>
        </w:rPr>
      </w:pPr>
      <w:r>
        <w:t>7.1.1.10.2</w:t>
      </w:r>
      <w:r>
        <w:rPr>
          <w:rFonts w:ascii="Calibri" w:hAnsi="Calibri"/>
          <w:kern w:val="2"/>
          <w:sz w:val="24"/>
          <w:szCs w:val="24"/>
        </w:rPr>
        <w:tab/>
      </w:r>
      <w:r>
        <w:t>Recommended Bit Rate</w:t>
      </w:r>
      <w:r>
        <w:tab/>
        <w:t>1660</w:t>
      </w:r>
    </w:p>
    <w:p w14:paraId="19338CC3" w14:textId="77777777" w:rsidR="00B37958" w:rsidRDefault="00B37958">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1664</w:t>
      </w:r>
    </w:p>
    <w:p w14:paraId="69ABD427" w14:textId="77777777" w:rsidR="00B37958" w:rsidRDefault="00B37958">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1669</w:t>
      </w:r>
    </w:p>
    <w:p w14:paraId="7FF6C8A9" w14:textId="77777777" w:rsidR="00B37958" w:rsidRDefault="00B37958">
      <w:pPr>
        <w:pStyle w:val="TOC4"/>
        <w:rPr>
          <w:rFonts w:ascii="Calibri" w:hAnsi="Calibri"/>
          <w:kern w:val="2"/>
          <w:sz w:val="24"/>
          <w:szCs w:val="24"/>
        </w:rPr>
      </w:pPr>
      <w:r w:rsidRPr="004767AC">
        <w:rPr>
          <w:rFonts w:eastAsia="MS Mincho"/>
        </w:rPr>
        <w:t>7.1.1.11</w:t>
      </w:r>
      <w:r>
        <w:rPr>
          <w:rFonts w:ascii="Calibri" w:hAnsi="Calibri"/>
          <w:kern w:val="2"/>
          <w:sz w:val="24"/>
          <w:szCs w:val="24"/>
        </w:rPr>
        <w:tab/>
      </w:r>
      <w:r w:rsidRPr="004767AC">
        <w:rPr>
          <w:rFonts w:eastAsia="MS Mincho"/>
        </w:rPr>
        <w:t>NR Dual Connectivity</w:t>
      </w:r>
      <w:r>
        <w:tab/>
        <w:t>1673</w:t>
      </w:r>
    </w:p>
    <w:p w14:paraId="397CFC32" w14:textId="77777777" w:rsidR="00B37958" w:rsidRDefault="00B37958">
      <w:pPr>
        <w:pStyle w:val="TOC5"/>
        <w:rPr>
          <w:rFonts w:ascii="Calibri" w:hAnsi="Calibri"/>
          <w:kern w:val="2"/>
          <w:sz w:val="24"/>
          <w:szCs w:val="24"/>
        </w:rPr>
      </w:pPr>
      <w:r w:rsidRPr="004767AC">
        <w:rPr>
          <w:rFonts w:eastAsia="MS Mincho"/>
        </w:rPr>
        <w:t>7.1.1.11.1</w:t>
      </w:r>
      <w:r>
        <w:rPr>
          <w:rFonts w:ascii="Calibri" w:hAnsi="Calibri"/>
          <w:kern w:val="2"/>
          <w:sz w:val="24"/>
          <w:szCs w:val="24"/>
        </w:rPr>
        <w:tab/>
      </w:r>
      <w:r>
        <w:t>DC power headroom reporting / PSCell activation and DL pathloss change reporting</w:t>
      </w:r>
      <w:r>
        <w:tab/>
        <w:t>1673</w:t>
      </w:r>
    </w:p>
    <w:p w14:paraId="0AE3ED4C" w14:textId="77777777" w:rsidR="00B37958" w:rsidRDefault="00B37958">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1679</w:t>
      </w:r>
    </w:p>
    <w:p w14:paraId="65133BFF" w14:textId="77777777" w:rsidR="00B37958" w:rsidRDefault="00B37958">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1679</w:t>
      </w:r>
    </w:p>
    <w:p w14:paraId="2DF1991A" w14:textId="77777777" w:rsidR="00B37958" w:rsidRDefault="00B37958">
      <w:pPr>
        <w:pStyle w:val="TOC5"/>
        <w:rPr>
          <w:rFonts w:ascii="Calibri" w:hAnsi="Calibri"/>
          <w:kern w:val="2"/>
          <w:sz w:val="24"/>
          <w:szCs w:val="24"/>
        </w:rPr>
      </w:pPr>
      <w:r>
        <w:t>7.1.1.12.2</w:t>
      </w:r>
      <w:r>
        <w:rPr>
          <w:rFonts w:ascii="Calibri" w:hAnsi="Calibri"/>
          <w:kern w:val="2"/>
          <w:sz w:val="24"/>
          <w:szCs w:val="24"/>
        </w:rPr>
        <w:tab/>
      </w:r>
      <w:r>
        <w:t>Void</w:t>
      </w:r>
      <w:r>
        <w:tab/>
        <w:t>1679</w:t>
      </w:r>
    </w:p>
    <w:p w14:paraId="288B50C4" w14:textId="77777777" w:rsidR="00B37958" w:rsidRDefault="00B37958">
      <w:pPr>
        <w:pStyle w:val="TOC5"/>
        <w:rPr>
          <w:rFonts w:ascii="Calibri" w:hAnsi="Calibri"/>
          <w:kern w:val="2"/>
          <w:sz w:val="24"/>
          <w:szCs w:val="24"/>
        </w:rPr>
      </w:pPr>
      <w:r>
        <w:t>7.1.1.12.3</w:t>
      </w:r>
      <w:r>
        <w:rPr>
          <w:rFonts w:ascii="Calibri" w:hAnsi="Calibri"/>
          <w:kern w:val="2"/>
          <w:sz w:val="24"/>
          <w:szCs w:val="24"/>
        </w:rPr>
        <w:tab/>
      </w:r>
      <w:r>
        <w:t>DRX adaptation / UE wakeup indication</w:t>
      </w:r>
      <w:r>
        <w:tab/>
        <w:t>1679</w:t>
      </w:r>
    </w:p>
    <w:p w14:paraId="03A62C46" w14:textId="77777777" w:rsidR="00B37958" w:rsidRDefault="00B37958">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1692</w:t>
      </w:r>
    </w:p>
    <w:p w14:paraId="18FD2E55" w14:textId="77777777" w:rsidR="00B37958" w:rsidRDefault="00B37958">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1692</w:t>
      </w:r>
    </w:p>
    <w:p w14:paraId="43E72F7F" w14:textId="77777777" w:rsidR="00B37958" w:rsidRDefault="00B37958">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1701</w:t>
      </w:r>
    </w:p>
    <w:p w14:paraId="1715F2F5" w14:textId="77777777" w:rsidR="00B37958" w:rsidRDefault="00B37958">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1702</w:t>
      </w:r>
    </w:p>
    <w:p w14:paraId="40164FFC" w14:textId="77777777" w:rsidR="00B37958" w:rsidRDefault="00B37958">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1702</w:t>
      </w:r>
    </w:p>
    <w:p w14:paraId="33074C1E" w14:textId="77777777" w:rsidR="00B37958" w:rsidRDefault="00B37958">
      <w:pPr>
        <w:pStyle w:val="TOC5"/>
        <w:rPr>
          <w:rFonts w:ascii="Calibri" w:hAnsi="Calibri"/>
          <w:kern w:val="2"/>
          <w:sz w:val="24"/>
          <w:szCs w:val="24"/>
        </w:rPr>
      </w:pPr>
      <w:r>
        <w:t>7.1.1.13.1</w:t>
      </w:r>
      <w:r>
        <w:rPr>
          <w:rFonts w:ascii="Calibri" w:hAnsi="Calibri"/>
          <w:kern w:val="2"/>
          <w:sz w:val="24"/>
          <w:szCs w:val="24"/>
        </w:rPr>
        <w:tab/>
      </w:r>
      <w:r>
        <w:t>RA Based SDT / 2-step RACH / Successful</w:t>
      </w:r>
      <w:r>
        <w:tab/>
        <w:t>1702</w:t>
      </w:r>
    </w:p>
    <w:p w14:paraId="39FFDF02" w14:textId="77777777" w:rsidR="00B37958" w:rsidRDefault="00B37958">
      <w:pPr>
        <w:pStyle w:val="TOC5"/>
        <w:rPr>
          <w:rFonts w:ascii="Calibri" w:hAnsi="Calibri"/>
          <w:kern w:val="2"/>
          <w:sz w:val="24"/>
          <w:szCs w:val="24"/>
        </w:rPr>
      </w:pPr>
      <w:r>
        <w:t>7.1.1.13.2</w:t>
      </w:r>
      <w:r>
        <w:rPr>
          <w:rFonts w:ascii="Calibri" w:hAnsi="Calibri"/>
          <w:kern w:val="2"/>
          <w:sz w:val="24"/>
          <w:szCs w:val="24"/>
        </w:rPr>
        <w:tab/>
      </w:r>
      <w:r>
        <w:t>RA Based SDT / 4-step RACH / Successful</w:t>
      </w:r>
      <w:r>
        <w:tab/>
        <w:t>1709</w:t>
      </w:r>
    </w:p>
    <w:p w14:paraId="281B2DD7" w14:textId="77777777" w:rsidR="00B37958" w:rsidRDefault="00B37958">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1717</w:t>
      </w:r>
    </w:p>
    <w:p w14:paraId="35BA49FA" w14:textId="77777777" w:rsidR="00B37958" w:rsidRDefault="00B37958">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1723</w:t>
      </w:r>
    </w:p>
    <w:p w14:paraId="46B4D07D" w14:textId="77777777" w:rsidR="00B37958" w:rsidRDefault="00B37958">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1730</w:t>
      </w:r>
    </w:p>
    <w:p w14:paraId="21AF2EFE" w14:textId="77777777" w:rsidR="00B37958" w:rsidRDefault="00B37958">
      <w:pPr>
        <w:pStyle w:val="TOC5"/>
        <w:rPr>
          <w:rFonts w:ascii="Calibri" w:hAnsi="Calibri"/>
          <w:kern w:val="2"/>
          <w:sz w:val="24"/>
          <w:szCs w:val="24"/>
        </w:rPr>
      </w:pPr>
      <w:r>
        <w:t>7.1.1.13.6</w:t>
      </w:r>
      <w:r>
        <w:tab/>
        <w:t>1740</w:t>
      </w:r>
    </w:p>
    <w:p w14:paraId="58AA891C" w14:textId="77777777" w:rsidR="00B37958" w:rsidRDefault="00B37958">
      <w:pPr>
        <w:pStyle w:val="TOC5"/>
        <w:rPr>
          <w:rFonts w:ascii="Calibri" w:hAnsi="Calibri"/>
          <w:kern w:val="2"/>
          <w:sz w:val="24"/>
          <w:szCs w:val="24"/>
        </w:rPr>
      </w:pPr>
      <w:r>
        <w:t>7.1.1.13.7</w:t>
      </w:r>
      <w:r>
        <w:rPr>
          <w:rFonts w:ascii="Calibri" w:hAnsi="Calibri"/>
          <w:kern w:val="2"/>
          <w:sz w:val="24"/>
          <w:szCs w:val="24"/>
        </w:rPr>
        <w:tab/>
      </w:r>
      <w:r>
        <w:t>RA Based MT-SDT / 4-step RACH/ Success</w:t>
      </w:r>
      <w:r>
        <w:tab/>
        <w:t>1740</w:t>
      </w:r>
    </w:p>
    <w:p w14:paraId="215AD1EA" w14:textId="77777777" w:rsidR="00B37958" w:rsidRDefault="00B37958">
      <w:pPr>
        <w:pStyle w:val="TOC5"/>
        <w:rPr>
          <w:rFonts w:ascii="Calibri" w:hAnsi="Calibri"/>
          <w:kern w:val="2"/>
          <w:sz w:val="24"/>
          <w:szCs w:val="24"/>
        </w:rPr>
      </w:pPr>
      <w:r>
        <w:t>7.1.1.13.8</w:t>
      </w:r>
      <w:r>
        <w:rPr>
          <w:rFonts w:ascii="Calibri" w:hAnsi="Calibri"/>
          <w:kern w:val="2"/>
          <w:sz w:val="24"/>
          <w:szCs w:val="24"/>
        </w:rPr>
        <w:tab/>
      </w:r>
      <w:r>
        <w:t>RA Based MT-SDT / 4-Step RACH /RACH resources instead of CG resources / Success</w:t>
      </w:r>
      <w:r>
        <w:tab/>
        <w:t>1750</w:t>
      </w:r>
    </w:p>
    <w:p w14:paraId="3433B036" w14:textId="77777777" w:rsidR="00B37958" w:rsidRDefault="00B37958">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1763</w:t>
      </w:r>
    </w:p>
    <w:p w14:paraId="3DFBD5EB" w14:textId="77777777" w:rsidR="00B37958" w:rsidRDefault="00B37958">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1763</w:t>
      </w:r>
    </w:p>
    <w:p w14:paraId="014A6B19" w14:textId="77777777" w:rsidR="00B37958" w:rsidRDefault="00B37958">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1763</w:t>
      </w:r>
    </w:p>
    <w:p w14:paraId="1EFB3F94" w14:textId="77777777" w:rsidR="00B37958" w:rsidRDefault="00B37958">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1768</w:t>
      </w:r>
    </w:p>
    <w:p w14:paraId="27C2CBAA" w14:textId="77777777" w:rsidR="00B37958" w:rsidRDefault="00B37958">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1774</w:t>
      </w:r>
    </w:p>
    <w:p w14:paraId="770BEEE4" w14:textId="77777777" w:rsidR="00B37958" w:rsidRDefault="00B37958">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1778</w:t>
      </w:r>
    </w:p>
    <w:p w14:paraId="1FD896E1" w14:textId="77777777" w:rsidR="00B37958" w:rsidRDefault="00B37958">
      <w:pPr>
        <w:pStyle w:val="TOC5"/>
        <w:rPr>
          <w:rFonts w:ascii="Calibri" w:hAnsi="Calibri"/>
          <w:kern w:val="2"/>
          <w:sz w:val="24"/>
          <w:szCs w:val="24"/>
        </w:rPr>
      </w:pPr>
      <w:r>
        <w:t>7.1.1.14.2</w:t>
      </w:r>
      <w:r>
        <w:rPr>
          <w:rFonts w:ascii="Calibri" w:hAnsi="Calibri"/>
          <w:kern w:val="2"/>
          <w:sz w:val="24"/>
          <w:szCs w:val="24"/>
        </w:rPr>
        <w:tab/>
      </w:r>
      <w:r>
        <w:t>NES spatial domain adaptations</w:t>
      </w:r>
      <w:r>
        <w:tab/>
        <w:t>1784</w:t>
      </w:r>
    </w:p>
    <w:p w14:paraId="53210323" w14:textId="77777777" w:rsidR="00B37958" w:rsidRDefault="00B37958">
      <w:pPr>
        <w:pStyle w:val="TOC6"/>
        <w:rPr>
          <w:rFonts w:ascii="Calibri" w:hAnsi="Calibri"/>
          <w:kern w:val="2"/>
          <w:sz w:val="24"/>
          <w:szCs w:val="24"/>
        </w:rPr>
      </w:pPr>
      <w:r>
        <w:t>7.1.1.14.2.1</w:t>
      </w:r>
      <w:r>
        <w:rPr>
          <w:rFonts w:ascii="Calibri" w:hAnsi="Calibri"/>
          <w:kern w:val="2"/>
          <w:sz w:val="24"/>
          <w:szCs w:val="24"/>
        </w:rPr>
        <w:tab/>
      </w:r>
      <w:r>
        <w:t xml:space="preserve"> NES spatial domain Type 1 adaptation / Periodic CSI reporting</w:t>
      </w:r>
      <w:r>
        <w:tab/>
        <w:t>1784</w:t>
      </w:r>
    </w:p>
    <w:p w14:paraId="348247E8" w14:textId="77777777" w:rsidR="00B37958" w:rsidRDefault="00B37958">
      <w:pPr>
        <w:pStyle w:val="TOC6"/>
        <w:rPr>
          <w:rFonts w:ascii="Calibri" w:hAnsi="Calibri"/>
          <w:kern w:val="2"/>
          <w:sz w:val="24"/>
          <w:szCs w:val="24"/>
        </w:rPr>
      </w:pPr>
      <w:r>
        <w:t>7.1.1.14.2.2</w:t>
      </w:r>
      <w:r>
        <w:tab/>
        <w:t>1788</w:t>
      </w:r>
    </w:p>
    <w:p w14:paraId="050D623B" w14:textId="77777777" w:rsidR="00B37958" w:rsidRDefault="00B37958">
      <w:pPr>
        <w:pStyle w:val="TOC6"/>
        <w:rPr>
          <w:rFonts w:ascii="Calibri" w:hAnsi="Calibri"/>
          <w:kern w:val="2"/>
          <w:sz w:val="24"/>
          <w:szCs w:val="24"/>
        </w:rPr>
      </w:pPr>
      <w:r>
        <w:t>7.1.1.14.2.3</w:t>
      </w:r>
      <w:r>
        <w:rPr>
          <w:rFonts w:ascii="Calibri" w:hAnsi="Calibri"/>
          <w:kern w:val="2"/>
          <w:sz w:val="24"/>
          <w:szCs w:val="24"/>
        </w:rPr>
        <w:tab/>
      </w:r>
      <w:r>
        <w:t>NES Power domain adaptation / Semi-Periodic CSI reporting</w:t>
      </w:r>
      <w:r>
        <w:tab/>
        <w:t>1788</w:t>
      </w:r>
    </w:p>
    <w:p w14:paraId="6D7E27D4" w14:textId="77777777" w:rsidR="00B37958" w:rsidRDefault="00B37958">
      <w:pPr>
        <w:pStyle w:val="TOC3"/>
        <w:rPr>
          <w:rFonts w:ascii="Calibri" w:hAnsi="Calibri"/>
          <w:kern w:val="2"/>
          <w:sz w:val="24"/>
          <w:szCs w:val="24"/>
        </w:rPr>
      </w:pPr>
      <w:r>
        <w:t>7.1.2</w:t>
      </w:r>
      <w:r>
        <w:rPr>
          <w:rFonts w:ascii="Calibri" w:hAnsi="Calibri"/>
          <w:kern w:val="2"/>
          <w:sz w:val="24"/>
          <w:szCs w:val="24"/>
        </w:rPr>
        <w:tab/>
      </w:r>
      <w:r>
        <w:t>RLC</w:t>
      </w:r>
      <w:r>
        <w:tab/>
        <w:t>1792</w:t>
      </w:r>
    </w:p>
    <w:p w14:paraId="1BCAEB46" w14:textId="77777777" w:rsidR="00B37958" w:rsidRDefault="00B37958">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1792</w:t>
      </w:r>
    </w:p>
    <w:p w14:paraId="52B0AEA0" w14:textId="77777777" w:rsidR="00B37958" w:rsidRDefault="00B37958">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1792</w:t>
      </w:r>
    </w:p>
    <w:p w14:paraId="5F2813EE" w14:textId="77777777" w:rsidR="00B37958" w:rsidRDefault="00B37958">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1793</w:t>
      </w:r>
    </w:p>
    <w:p w14:paraId="1F916934" w14:textId="77777777" w:rsidR="00B37958" w:rsidRDefault="00B37958">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1794</w:t>
      </w:r>
    </w:p>
    <w:p w14:paraId="287DBE44" w14:textId="77777777" w:rsidR="00B37958" w:rsidRDefault="00B37958">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1794</w:t>
      </w:r>
    </w:p>
    <w:p w14:paraId="7AF91064" w14:textId="77777777" w:rsidR="00B37958" w:rsidRDefault="00B37958">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1798</w:t>
      </w:r>
    </w:p>
    <w:p w14:paraId="3FF6B66D" w14:textId="77777777" w:rsidR="00B37958" w:rsidRDefault="00B37958">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1800</w:t>
      </w:r>
    </w:p>
    <w:p w14:paraId="76C1553A" w14:textId="77777777" w:rsidR="00B37958" w:rsidRDefault="00B37958">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1804</w:t>
      </w:r>
    </w:p>
    <w:p w14:paraId="71EF85E8" w14:textId="77777777" w:rsidR="00B37958" w:rsidRDefault="00B37958">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1808</w:t>
      </w:r>
    </w:p>
    <w:p w14:paraId="0CF10E98" w14:textId="77777777" w:rsidR="00B37958" w:rsidRDefault="00B37958">
      <w:pPr>
        <w:pStyle w:val="TOC5"/>
        <w:rPr>
          <w:rFonts w:ascii="Calibri" w:hAnsi="Calibri"/>
          <w:kern w:val="2"/>
          <w:sz w:val="24"/>
          <w:szCs w:val="24"/>
        </w:rPr>
      </w:pPr>
      <w:r>
        <w:t>7.1.2.2.5a</w:t>
      </w:r>
      <w:r>
        <w:rPr>
          <w:rFonts w:ascii="Calibri" w:hAnsi="Calibri"/>
          <w:kern w:val="2"/>
          <w:sz w:val="24"/>
          <w:szCs w:val="24"/>
        </w:rPr>
        <w:tab/>
      </w:r>
      <w:r>
        <w:t>NR NTN / UM RLC / t-Reassembly expiry / t-ReassemblyExt-r17 configured</w:t>
      </w:r>
      <w:r>
        <w:tab/>
        <w:t>1813</w:t>
      </w:r>
    </w:p>
    <w:p w14:paraId="16C993B2" w14:textId="77777777" w:rsidR="00B37958" w:rsidRDefault="00B37958">
      <w:pPr>
        <w:pStyle w:val="TOC5"/>
        <w:rPr>
          <w:rFonts w:ascii="Calibri" w:hAnsi="Calibri"/>
          <w:kern w:val="2"/>
          <w:sz w:val="24"/>
          <w:szCs w:val="24"/>
        </w:rPr>
      </w:pPr>
      <w:r>
        <w:lastRenderedPageBreak/>
        <w:t>7.1.2.2.6</w:t>
      </w:r>
      <w:r>
        <w:rPr>
          <w:rFonts w:ascii="Calibri" w:hAnsi="Calibri"/>
          <w:kern w:val="2"/>
          <w:sz w:val="24"/>
          <w:szCs w:val="24"/>
        </w:rPr>
        <w:tab/>
      </w:r>
      <w:r>
        <w:t>UM RLC / RLC re-establishment procedure</w:t>
      </w:r>
      <w:r>
        <w:tab/>
        <w:t>1816</w:t>
      </w:r>
    </w:p>
    <w:p w14:paraId="4E33C92A" w14:textId="77777777" w:rsidR="00B37958" w:rsidRDefault="00B37958">
      <w:pPr>
        <w:pStyle w:val="TOC4"/>
        <w:rPr>
          <w:rFonts w:ascii="Calibri" w:hAnsi="Calibri"/>
          <w:kern w:val="2"/>
          <w:sz w:val="24"/>
          <w:szCs w:val="24"/>
        </w:rPr>
      </w:pPr>
      <w:r>
        <w:t>7.1.2.3</w:t>
      </w:r>
      <w:r>
        <w:rPr>
          <w:rFonts w:ascii="Calibri" w:hAnsi="Calibri"/>
          <w:kern w:val="2"/>
          <w:sz w:val="24"/>
          <w:szCs w:val="24"/>
        </w:rPr>
        <w:tab/>
      </w:r>
      <w:r>
        <w:t>RLC Acknowledged Mode</w:t>
      </w:r>
      <w:r>
        <w:tab/>
        <w:t>1822</w:t>
      </w:r>
    </w:p>
    <w:p w14:paraId="33B91E42" w14:textId="77777777" w:rsidR="00B37958" w:rsidRDefault="00B37958">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1822</w:t>
      </w:r>
    </w:p>
    <w:p w14:paraId="5FCAA730" w14:textId="77777777" w:rsidR="00B37958" w:rsidRDefault="00B37958">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1825</w:t>
      </w:r>
    </w:p>
    <w:p w14:paraId="7C7CB4C6" w14:textId="77777777" w:rsidR="00B37958" w:rsidRDefault="00B37958">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1827</w:t>
      </w:r>
    </w:p>
    <w:p w14:paraId="5730160D" w14:textId="77777777" w:rsidR="00B37958" w:rsidRDefault="00B37958">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1831</w:t>
      </w:r>
    </w:p>
    <w:p w14:paraId="6ACACFF4" w14:textId="77777777" w:rsidR="00B37958" w:rsidRDefault="00B37958">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1832</w:t>
      </w:r>
    </w:p>
    <w:p w14:paraId="0198BEAD" w14:textId="77777777" w:rsidR="00B37958" w:rsidRDefault="00B37958">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1836</w:t>
      </w:r>
    </w:p>
    <w:p w14:paraId="5BD7B036" w14:textId="77777777" w:rsidR="00B37958" w:rsidRDefault="00B37958">
      <w:pPr>
        <w:pStyle w:val="TOC5"/>
        <w:rPr>
          <w:rFonts w:ascii="Calibri" w:hAnsi="Calibri"/>
          <w:kern w:val="2"/>
          <w:sz w:val="24"/>
          <w:szCs w:val="24"/>
        </w:rPr>
      </w:pPr>
      <w:r>
        <w:t>7.1.2.3.6</w:t>
      </w:r>
      <w:r>
        <w:rPr>
          <w:rFonts w:ascii="Calibri" w:hAnsi="Calibri"/>
          <w:kern w:val="2"/>
          <w:sz w:val="24"/>
          <w:szCs w:val="24"/>
        </w:rPr>
        <w:tab/>
      </w:r>
      <w:r>
        <w:t>AM RLC / Polling for status</w:t>
      </w:r>
      <w:r>
        <w:tab/>
        <w:t>1837</w:t>
      </w:r>
    </w:p>
    <w:p w14:paraId="7C8FFEC0" w14:textId="77777777" w:rsidR="00B37958" w:rsidRDefault="00B37958">
      <w:pPr>
        <w:pStyle w:val="TOC5"/>
        <w:rPr>
          <w:rFonts w:ascii="Calibri" w:hAnsi="Calibri"/>
          <w:kern w:val="2"/>
          <w:sz w:val="24"/>
          <w:szCs w:val="24"/>
        </w:rPr>
      </w:pPr>
      <w:r>
        <w:t>7.1.2.3.7</w:t>
      </w:r>
      <w:r>
        <w:rPr>
          <w:rFonts w:ascii="Calibri" w:hAnsi="Calibri"/>
          <w:kern w:val="2"/>
          <w:sz w:val="24"/>
          <w:szCs w:val="24"/>
        </w:rPr>
        <w:tab/>
      </w:r>
      <w:r>
        <w:t>AM RLC / Receiver status triggers</w:t>
      </w:r>
      <w:r>
        <w:tab/>
        <w:t>1843</w:t>
      </w:r>
    </w:p>
    <w:p w14:paraId="3B2D1013" w14:textId="77777777" w:rsidR="00B37958" w:rsidRDefault="00B37958">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1848</w:t>
      </w:r>
    </w:p>
    <w:p w14:paraId="4ACE7A59" w14:textId="77777777" w:rsidR="00B37958" w:rsidRDefault="00B37958">
      <w:pPr>
        <w:pStyle w:val="TOC5"/>
        <w:rPr>
          <w:rFonts w:ascii="Calibri" w:hAnsi="Calibri"/>
          <w:kern w:val="2"/>
          <w:sz w:val="24"/>
          <w:szCs w:val="24"/>
        </w:rPr>
      </w:pPr>
      <w:r>
        <w:t>7.1.2.3.9</w:t>
      </w:r>
      <w:r>
        <w:rPr>
          <w:rFonts w:ascii="Calibri" w:hAnsi="Calibri"/>
          <w:kern w:val="2"/>
          <w:sz w:val="24"/>
          <w:szCs w:val="24"/>
        </w:rPr>
        <w:tab/>
      </w:r>
      <w:r>
        <w:t>AM RLC / Reassembling of AMD PDUs</w:t>
      </w:r>
      <w:r>
        <w:tab/>
        <w:t>1854</w:t>
      </w:r>
    </w:p>
    <w:p w14:paraId="6E38932D" w14:textId="77777777" w:rsidR="00B37958" w:rsidRDefault="00B37958">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1862</w:t>
      </w:r>
    </w:p>
    <w:p w14:paraId="0B73264E" w14:textId="77777777" w:rsidR="00B37958" w:rsidRDefault="00B37958">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1867</w:t>
      </w:r>
    </w:p>
    <w:p w14:paraId="5B9122AD" w14:textId="77777777" w:rsidR="00B37958" w:rsidRDefault="00B37958">
      <w:pPr>
        <w:pStyle w:val="TOC5"/>
        <w:rPr>
          <w:rFonts w:ascii="Calibri" w:hAnsi="Calibri"/>
          <w:kern w:val="2"/>
          <w:sz w:val="24"/>
          <w:szCs w:val="24"/>
        </w:rPr>
      </w:pPr>
      <w:r>
        <w:t>7.1.2.3.11</w:t>
      </w:r>
      <w:r>
        <w:rPr>
          <w:rFonts w:ascii="Calibri" w:hAnsi="Calibri"/>
          <w:kern w:val="2"/>
          <w:sz w:val="24"/>
          <w:szCs w:val="24"/>
        </w:rPr>
        <w:tab/>
      </w:r>
      <w:r>
        <w:t>AM RLC / RLC re-establishment procedure</w:t>
      </w:r>
      <w:r>
        <w:tab/>
        <w:t>1874</w:t>
      </w:r>
    </w:p>
    <w:p w14:paraId="69EC245B" w14:textId="77777777" w:rsidR="00B37958" w:rsidRDefault="00B37958">
      <w:pPr>
        <w:pStyle w:val="TOC3"/>
        <w:rPr>
          <w:rFonts w:ascii="Calibri" w:hAnsi="Calibri"/>
          <w:kern w:val="2"/>
          <w:sz w:val="24"/>
          <w:szCs w:val="24"/>
        </w:rPr>
      </w:pPr>
      <w:r>
        <w:t>7.1.3</w:t>
      </w:r>
      <w:r>
        <w:rPr>
          <w:rFonts w:ascii="Calibri" w:hAnsi="Calibri"/>
          <w:kern w:val="2"/>
          <w:sz w:val="24"/>
          <w:szCs w:val="24"/>
        </w:rPr>
        <w:tab/>
      </w:r>
      <w:r>
        <w:t>PDCP</w:t>
      </w:r>
      <w:r>
        <w:tab/>
        <w:t>1880</w:t>
      </w:r>
    </w:p>
    <w:p w14:paraId="233BAB46" w14:textId="77777777" w:rsidR="00B37958" w:rsidRDefault="00B37958">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1880</w:t>
      </w:r>
    </w:p>
    <w:p w14:paraId="43266BB4" w14:textId="77777777" w:rsidR="00B37958" w:rsidRDefault="00B37958">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1883</w:t>
      </w:r>
    </w:p>
    <w:p w14:paraId="33FEB8F9" w14:textId="77777777" w:rsidR="00B37958" w:rsidRDefault="00B37958">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1883</w:t>
      </w:r>
    </w:p>
    <w:p w14:paraId="4E0B0777" w14:textId="77777777" w:rsidR="00B37958" w:rsidRDefault="00B37958">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1887</w:t>
      </w:r>
    </w:p>
    <w:p w14:paraId="182A465C" w14:textId="77777777" w:rsidR="00B37958" w:rsidRDefault="00B37958">
      <w:pPr>
        <w:pStyle w:val="TOC4"/>
        <w:rPr>
          <w:rFonts w:ascii="Calibri" w:hAnsi="Calibri"/>
          <w:kern w:val="2"/>
          <w:sz w:val="24"/>
          <w:szCs w:val="24"/>
        </w:rPr>
      </w:pPr>
      <w:r>
        <w:t>7.1.3.2</w:t>
      </w:r>
      <w:r>
        <w:rPr>
          <w:rFonts w:ascii="Calibri" w:hAnsi="Calibri"/>
          <w:kern w:val="2"/>
          <w:sz w:val="24"/>
          <w:szCs w:val="24"/>
        </w:rPr>
        <w:tab/>
      </w:r>
      <w:r>
        <w:t>PDCP integrity protection</w:t>
      </w:r>
      <w:r>
        <w:tab/>
        <w:t>1888</w:t>
      </w:r>
    </w:p>
    <w:p w14:paraId="28DA0101" w14:textId="77777777" w:rsidR="00B37958" w:rsidRDefault="00B37958">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1888</w:t>
      </w:r>
    </w:p>
    <w:p w14:paraId="4E654513" w14:textId="77777777" w:rsidR="00B37958" w:rsidRDefault="00B37958">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1895</w:t>
      </w:r>
    </w:p>
    <w:p w14:paraId="1E17CF35" w14:textId="77777777" w:rsidR="00B37958" w:rsidRDefault="00B37958">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1896</w:t>
      </w:r>
    </w:p>
    <w:p w14:paraId="1274EDE9" w14:textId="77777777" w:rsidR="00B37958" w:rsidRDefault="00B37958">
      <w:pPr>
        <w:pStyle w:val="TOC5"/>
        <w:rPr>
          <w:rFonts w:ascii="Calibri" w:hAnsi="Calibri"/>
          <w:kern w:val="2"/>
          <w:sz w:val="24"/>
          <w:szCs w:val="24"/>
        </w:rPr>
      </w:pPr>
      <w:r>
        <w:t>7.1.3.2.4</w:t>
      </w:r>
      <w:r>
        <w:tab/>
        <w:t>1897</w:t>
      </w:r>
    </w:p>
    <w:p w14:paraId="2AD7CC54" w14:textId="77777777" w:rsidR="00B37958" w:rsidRDefault="00B37958">
      <w:pPr>
        <w:pStyle w:val="TOC5"/>
        <w:rPr>
          <w:rFonts w:ascii="Calibri" w:hAnsi="Calibri"/>
          <w:kern w:val="2"/>
          <w:sz w:val="24"/>
          <w:szCs w:val="24"/>
        </w:rPr>
      </w:pPr>
      <w:r>
        <w:t>7.1.3.2.5</w:t>
      </w:r>
      <w:r>
        <w:tab/>
        <w:t>1897</w:t>
      </w:r>
    </w:p>
    <w:p w14:paraId="33C66D56" w14:textId="77777777" w:rsidR="00B37958" w:rsidRDefault="00B37958">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1897</w:t>
      </w:r>
    </w:p>
    <w:p w14:paraId="5E5D4645" w14:textId="77777777" w:rsidR="00B37958" w:rsidRDefault="00B37958">
      <w:pPr>
        <w:pStyle w:val="TOC4"/>
        <w:rPr>
          <w:rFonts w:ascii="Calibri" w:hAnsi="Calibri"/>
          <w:kern w:val="2"/>
          <w:sz w:val="24"/>
          <w:szCs w:val="24"/>
        </w:rPr>
      </w:pPr>
      <w:r>
        <w:t>7.1.3.3</w:t>
      </w:r>
      <w:r>
        <w:rPr>
          <w:rFonts w:ascii="Calibri" w:hAnsi="Calibri"/>
          <w:kern w:val="2"/>
          <w:sz w:val="24"/>
          <w:szCs w:val="24"/>
        </w:rPr>
        <w:tab/>
      </w:r>
      <w:r>
        <w:t>PDCP Ciphering and deciphering</w:t>
      </w:r>
      <w:r>
        <w:tab/>
        <w:t>1904</w:t>
      </w:r>
    </w:p>
    <w:p w14:paraId="3B5DB097" w14:textId="77777777" w:rsidR="00B37958" w:rsidRDefault="00B37958">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1904</w:t>
      </w:r>
    </w:p>
    <w:p w14:paraId="144C5D6F" w14:textId="77777777" w:rsidR="00B37958" w:rsidRDefault="00B37958">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1908</w:t>
      </w:r>
    </w:p>
    <w:p w14:paraId="50A9373A" w14:textId="77777777" w:rsidR="00B37958" w:rsidRDefault="00B37958">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1909</w:t>
      </w:r>
    </w:p>
    <w:p w14:paraId="06B885FD" w14:textId="77777777" w:rsidR="00B37958" w:rsidRDefault="00B37958">
      <w:pPr>
        <w:pStyle w:val="TOC4"/>
        <w:rPr>
          <w:rFonts w:ascii="Calibri" w:hAnsi="Calibri"/>
          <w:kern w:val="2"/>
          <w:sz w:val="24"/>
          <w:szCs w:val="24"/>
        </w:rPr>
      </w:pPr>
      <w:r>
        <w:t>7.1.3.4</w:t>
      </w:r>
      <w:r>
        <w:rPr>
          <w:rFonts w:ascii="Calibri" w:hAnsi="Calibri"/>
          <w:kern w:val="2"/>
          <w:sz w:val="24"/>
          <w:szCs w:val="24"/>
        </w:rPr>
        <w:tab/>
      </w:r>
      <w:r>
        <w:t>PDCP Handover</w:t>
      </w:r>
      <w:r>
        <w:tab/>
        <w:t>1910</w:t>
      </w:r>
    </w:p>
    <w:p w14:paraId="6FF8ED2F" w14:textId="77777777" w:rsidR="00B37958" w:rsidRDefault="00B37958">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1910</w:t>
      </w:r>
    </w:p>
    <w:p w14:paraId="3BB01FB5" w14:textId="77777777" w:rsidR="00B37958" w:rsidRDefault="00B37958">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1920</w:t>
      </w:r>
    </w:p>
    <w:p w14:paraId="6EBD3180" w14:textId="77777777" w:rsidR="00B37958" w:rsidRDefault="00B37958">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1924</w:t>
      </w:r>
    </w:p>
    <w:p w14:paraId="6B20F807" w14:textId="77777777" w:rsidR="00B37958" w:rsidRDefault="00B37958">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1933</w:t>
      </w:r>
    </w:p>
    <w:p w14:paraId="6AD8208C" w14:textId="77777777" w:rsidR="00B37958" w:rsidRDefault="00B37958">
      <w:pPr>
        <w:pStyle w:val="TOC6"/>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1933</w:t>
      </w:r>
    </w:p>
    <w:p w14:paraId="00658C61" w14:textId="77777777" w:rsidR="00B37958" w:rsidRDefault="00B37958">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contiguous</w:t>
      </w:r>
      <w:r>
        <w:tab/>
        <w:t>1934</w:t>
      </w:r>
    </w:p>
    <w:p w14:paraId="52C71FE8" w14:textId="77777777" w:rsidR="00B37958" w:rsidRDefault="00B37958">
      <w:pPr>
        <w:pStyle w:val="TOC4"/>
        <w:rPr>
          <w:rFonts w:ascii="Calibri" w:hAnsi="Calibri"/>
          <w:kern w:val="2"/>
          <w:sz w:val="24"/>
          <w:szCs w:val="24"/>
        </w:rPr>
      </w:pPr>
      <w:r>
        <w:t>7.1.3.5</w:t>
      </w:r>
      <w:r>
        <w:rPr>
          <w:rFonts w:ascii="Calibri" w:hAnsi="Calibri"/>
          <w:kern w:val="2"/>
          <w:sz w:val="24"/>
          <w:szCs w:val="24"/>
        </w:rPr>
        <w:tab/>
      </w:r>
      <w:r>
        <w:t>PDCP other</w:t>
      </w:r>
      <w:r>
        <w:tab/>
        <w:t>1934</w:t>
      </w:r>
    </w:p>
    <w:p w14:paraId="3C1FE9BD" w14:textId="77777777" w:rsidR="00B37958" w:rsidRDefault="00B37958">
      <w:pPr>
        <w:pStyle w:val="TOC5"/>
        <w:rPr>
          <w:rFonts w:ascii="Calibri" w:hAnsi="Calibri"/>
          <w:kern w:val="2"/>
          <w:sz w:val="24"/>
          <w:szCs w:val="24"/>
        </w:rPr>
      </w:pPr>
      <w:r>
        <w:t>7.1.3.5.1</w:t>
      </w:r>
      <w:r>
        <w:rPr>
          <w:rFonts w:ascii="Calibri" w:hAnsi="Calibri"/>
          <w:kern w:val="2"/>
          <w:sz w:val="24"/>
          <w:szCs w:val="24"/>
        </w:rPr>
        <w:tab/>
      </w:r>
      <w:r>
        <w:t>PDCP Discard</w:t>
      </w:r>
      <w:r>
        <w:tab/>
        <w:t>1934</w:t>
      </w:r>
    </w:p>
    <w:p w14:paraId="2F56D373" w14:textId="77777777" w:rsidR="00B37958" w:rsidRDefault="00B37958">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1937</w:t>
      </w:r>
    </w:p>
    <w:p w14:paraId="30FAA9D0" w14:textId="77777777" w:rsidR="00B37958" w:rsidRDefault="00B37958">
      <w:pPr>
        <w:pStyle w:val="TOC5"/>
        <w:rPr>
          <w:rFonts w:ascii="Calibri" w:hAnsi="Calibri"/>
          <w:kern w:val="2"/>
          <w:sz w:val="24"/>
          <w:szCs w:val="24"/>
        </w:rPr>
      </w:pPr>
      <w:r>
        <w:t>7.1.3.5.2</w:t>
      </w:r>
      <w:r>
        <w:rPr>
          <w:rFonts w:ascii="Calibri" w:hAnsi="Calibri"/>
          <w:kern w:val="2"/>
          <w:sz w:val="24"/>
          <w:szCs w:val="24"/>
        </w:rPr>
        <w:tab/>
      </w:r>
      <w:r>
        <w:t>PDCP Uplink Routing / Split DRB</w:t>
      </w:r>
      <w:r>
        <w:tab/>
        <w:t>1940</w:t>
      </w:r>
    </w:p>
    <w:p w14:paraId="1B514B89" w14:textId="77777777" w:rsidR="00B37958" w:rsidRDefault="00B37958">
      <w:pPr>
        <w:pStyle w:val="TOC5"/>
        <w:rPr>
          <w:rFonts w:ascii="Calibri" w:hAnsi="Calibri"/>
          <w:kern w:val="2"/>
          <w:sz w:val="24"/>
          <w:szCs w:val="24"/>
        </w:rPr>
      </w:pPr>
      <w:r>
        <w:t>7.1.3.5.3</w:t>
      </w:r>
      <w:r>
        <w:rPr>
          <w:rFonts w:ascii="Calibri" w:hAnsi="Calibri"/>
          <w:kern w:val="2"/>
          <w:sz w:val="24"/>
          <w:szCs w:val="24"/>
        </w:rPr>
        <w:tab/>
      </w:r>
      <w:r>
        <w:t>PDCP Data Recovery</w:t>
      </w:r>
      <w:r>
        <w:tab/>
        <w:t>1944</w:t>
      </w:r>
    </w:p>
    <w:p w14:paraId="18CB7860" w14:textId="77777777" w:rsidR="00B37958" w:rsidRDefault="00B37958">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1951</w:t>
      </w:r>
    </w:p>
    <w:p w14:paraId="50D5B7CA" w14:textId="77777777" w:rsidR="00B37958" w:rsidRDefault="00B37958">
      <w:pPr>
        <w:pStyle w:val="TOC5"/>
        <w:rPr>
          <w:rFonts w:ascii="Calibri" w:hAnsi="Calibri"/>
          <w:kern w:val="2"/>
          <w:sz w:val="24"/>
          <w:szCs w:val="24"/>
        </w:rPr>
      </w:pPr>
      <w:r>
        <w:t>7.1.3.5.5</w:t>
      </w:r>
      <w:r>
        <w:rPr>
          <w:rFonts w:ascii="Calibri" w:hAnsi="Calibri"/>
          <w:kern w:val="2"/>
          <w:sz w:val="24"/>
          <w:szCs w:val="24"/>
        </w:rPr>
        <w:tab/>
      </w:r>
      <w:r>
        <w:t>PDCP Duplication</w:t>
      </w:r>
      <w:r>
        <w:tab/>
        <w:t>1956</w:t>
      </w:r>
    </w:p>
    <w:p w14:paraId="31F8B413" w14:textId="77777777" w:rsidR="00B37958" w:rsidRDefault="00B37958">
      <w:pPr>
        <w:pStyle w:val="TOC5"/>
        <w:rPr>
          <w:rFonts w:ascii="Calibri" w:hAnsi="Calibri"/>
          <w:kern w:val="2"/>
          <w:sz w:val="24"/>
          <w:szCs w:val="24"/>
        </w:rPr>
      </w:pPr>
      <w:r>
        <w:t>7.1.3.5.6</w:t>
      </w:r>
      <w:r>
        <w:rPr>
          <w:rFonts w:ascii="Calibri" w:hAnsi="Calibri"/>
          <w:kern w:val="2"/>
          <w:sz w:val="24"/>
          <w:szCs w:val="24"/>
        </w:rPr>
        <w:tab/>
      </w:r>
      <w:r>
        <w:t>PDCP Duplication / 3 RLC entities</w:t>
      </w:r>
      <w:r>
        <w:tab/>
        <w:t>1962</w:t>
      </w:r>
    </w:p>
    <w:p w14:paraId="2D2101C3" w14:textId="77777777" w:rsidR="00B37958" w:rsidRDefault="00B37958">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1962</w:t>
      </w:r>
    </w:p>
    <w:p w14:paraId="664D6CE8" w14:textId="77777777" w:rsidR="00B37958" w:rsidRDefault="00B37958">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1972</w:t>
      </w:r>
    </w:p>
    <w:p w14:paraId="4357DCAB" w14:textId="77777777" w:rsidR="00B37958" w:rsidRDefault="00B37958">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1972</w:t>
      </w:r>
    </w:p>
    <w:p w14:paraId="1CB9648A" w14:textId="77777777" w:rsidR="00B37958" w:rsidRDefault="00B37958">
      <w:pPr>
        <w:pStyle w:val="TOC5"/>
        <w:rPr>
          <w:rFonts w:ascii="Calibri" w:hAnsi="Calibri"/>
          <w:kern w:val="2"/>
          <w:sz w:val="24"/>
          <w:szCs w:val="24"/>
        </w:rPr>
      </w:pPr>
      <w:r>
        <w:rPr>
          <w:lang w:eastAsia="zh-CN"/>
        </w:rPr>
        <w:t>7.1.3.5.8 to 7.1.3.5.11</w:t>
      </w:r>
      <w:r>
        <w:tab/>
        <w:t>1975</w:t>
      </w:r>
    </w:p>
    <w:p w14:paraId="0F52C280" w14:textId="77777777" w:rsidR="00B37958" w:rsidRDefault="00B37958">
      <w:pPr>
        <w:pStyle w:val="TOC5"/>
        <w:rPr>
          <w:rFonts w:ascii="Calibri" w:hAnsi="Calibri"/>
          <w:kern w:val="2"/>
          <w:sz w:val="24"/>
          <w:szCs w:val="24"/>
        </w:rPr>
      </w:pPr>
      <w:r>
        <w:rPr>
          <w:lang w:eastAsia="zh-CN"/>
        </w:rPr>
        <w:lastRenderedPageBreak/>
        <w:t>7.1.3.5.12</w:t>
      </w:r>
      <w:r>
        <w:rPr>
          <w:rFonts w:ascii="Calibri" w:hAnsi="Calibri"/>
          <w:kern w:val="2"/>
          <w:sz w:val="24"/>
          <w:szCs w:val="24"/>
        </w:rPr>
        <w:tab/>
      </w:r>
      <w:r>
        <w:rPr>
          <w:lang w:eastAsia="zh-CN"/>
        </w:rPr>
        <w:t>PDCP SN gap report / Receive operation</w:t>
      </w:r>
      <w:r>
        <w:tab/>
        <w:t>1975</w:t>
      </w:r>
    </w:p>
    <w:p w14:paraId="74FC5D19" w14:textId="77777777" w:rsidR="00B37958" w:rsidRDefault="00B37958">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1981</w:t>
      </w:r>
    </w:p>
    <w:p w14:paraId="108C758E" w14:textId="77777777" w:rsidR="00B37958" w:rsidRDefault="00B37958">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1981</w:t>
      </w:r>
    </w:p>
    <w:p w14:paraId="77868A98" w14:textId="77777777" w:rsidR="00B37958" w:rsidRDefault="00B37958">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1985</w:t>
      </w:r>
    </w:p>
    <w:p w14:paraId="7F7FEA64" w14:textId="77777777" w:rsidR="00B37958" w:rsidRDefault="00B37958">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1987</w:t>
      </w:r>
    </w:p>
    <w:p w14:paraId="69500439" w14:textId="77777777" w:rsidR="00B37958" w:rsidRDefault="00B37958">
      <w:pPr>
        <w:pStyle w:val="TOC5"/>
        <w:rPr>
          <w:rFonts w:ascii="Calibri" w:hAnsi="Calibri"/>
          <w:kern w:val="2"/>
          <w:sz w:val="24"/>
          <w:szCs w:val="24"/>
        </w:rPr>
      </w:pPr>
      <w:r>
        <w:t>7.1.3.6.4</w:t>
      </w:r>
      <w:r>
        <w:rPr>
          <w:rFonts w:ascii="Calibri" w:hAnsi="Calibri"/>
          <w:kern w:val="2"/>
          <w:sz w:val="24"/>
          <w:szCs w:val="24"/>
        </w:rPr>
        <w:tab/>
      </w:r>
      <w:r>
        <w:t>PDCP UDC/ Handover/ Intra-frequency</w:t>
      </w:r>
      <w:r>
        <w:tab/>
        <w:t>1988</w:t>
      </w:r>
    </w:p>
    <w:p w14:paraId="3DBEEF53" w14:textId="77777777" w:rsidR="00B37958" w:rsidRDefault="00B37958">
      <w:pPr>
        <w:pStyle w:val="TOC5"/>
        <w:rPr>
          <w:rFonts w:ascii="Calibri" w:hAnsi="Calibri"/>
          <w:kern w:val="2"/>
          <w:sz w:val="24"/>
          <w:szCs w:val="24"/>
        </w:rPr>
      </w:pPr>
      <w:r>
        <w:t>7.1.3.6.5</w:t>
      </w:r>
      <w:r>
        <w:rPr>
          <w:rFonts w:ascii="Calibri" w:hAnsi="Calibri"/>
          <w:kern w:val="2"/>
          <w:sz w:val="24"/>
          <w:szCs w:val="24"/>
        </w:rPr>
        <w:tab/>
      </w:r>
      <w:r>
        <w:t>PDCP UDC/ Handover/ Int</w:t>
      </w:r>
      <w:r>
        <w:rPr>
          <w:lang w:eastAsia="zh-CN"/>
        </w:rPr>
        <w:t>er</w:t>
      </w:r>
      <w:r>
        <w:t>-frequency</w:t>
      </w:r>
      <w:r>
        <w:tab/>
        <w:t>1995</w:t>
      </w:r>
    </w:p>
    <w:p w14:paraId="60F01D37" w14:textId="77777777" w:rsidR="00B37958" w:rsidRDefault="00B37958">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1996</w:t>
      </w:r>
    </w:p>
    <w:p w14:paraId="769DAD8E" w14:textId="77777777" w:rsidR="00B37958" w:rsidRDefault="00B37958">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2004</w:t>
      </w:r>
    </w:p>
    <w:p w14:paraId="1A1813FA" w14:textId="77777777" w:rsidR="00B37958" w:rsidRDefault="00B37958">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2011</w:t>
      </w:r>
    </w:p>
    <w:p w14:paraId="28C32D2C" w14:textId="77777777" w:rsidR="00B37958" w:rsidRDefault="00B37958">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2014</w:t>
      </w:r>
    </w:p>
    <w:p w14:paraId="62A8B22C" w14:textId="77777777" w:rsidR="00B37958" w:rsidRDefault="00B37958">
      <w:pPr>
        <w:pStyle w:val="TOC3"/>
        <w:rPr>
          <w:rFonts w:ascii="Calibri" w:hAnsi="Calibri"/>
          <w:kern w:val="2"/>
          <w:sz w:val="24"/>
          <w:szCs w:val="24"/>
        </w:rPr>
      </w:pPr>
      <w:r>
        <w:t>7.1.4</w:t>
      </w:r>
      <w:r>
        <w:rPr>
          <w:rFonts w:ascii="Calibri" w:hAnsi="Calibri"/>
          <w:kern w:val="2"/>
          <w:sz w:val="24"/>
          <w:szCs w:val="24"/>
        </w:rPr>
        <w:tab/>
      </w:r>
      <w:r>
        <w:t>SDAP</w:t>
      </w:r>
      <w:r>
        <w:tab/>
        <w:t>2020</w:t>
      </w:r>
    </w:p>
    <w:p w14:paraId="7CC81CDE" w14:textId="77777777" w:rsidR="00B37958" w:rsidRDefault="00B37958">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2020</w:t>
      </w:r>
    </w:p>
    <w:p w14:paraId="24087D84" w14:textId="77777777" w:rsidR="00B37958" w:rsidRDefault="00B37958">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2030</w:t>
      </w:r>
    </w:p>
    <w:p w14:paraId="74C3F702" w14:textId="77777777" w:rsidR="00B37958" w:rsidRDefault="00B37958">
      <w:pPr>
        <w:pStyle w:val="TOC1"/>
        <w:rPr>
          <w:rFonts w:ascii="Calibri" w:hAnsi="Calibri"/>
          <w:kern w:val="2"/>
          <w:sz w:val="24"/>
          <w:szCs w:val="24"/>
        </w:rPr>
      </w:pPr>
      <w:r>
        <w:t>8</w:t>
      </w:r>
      <w:r>
        <w:rPr>
          <w:rFonts w:ascii="Calibri" w:hAnsi="Calibri"/>
          <w:kern w:val="2"/>
          <w:sz w:val="24"/>
          <w:szCs w:val="24"/>
        </w:rPr>
        <w:tab/>
      </w:r>
      <w:r>
        <w:t>RRC</w:t>
      </w:r>
      <w:r>
        <w:tab/>
        <w:t>2037</w:t>
      </w:r>
    </w:p>
    <w:p w14:paraId="1CE80190" w14:textId="77777777" w:rsidR="00B37958" w:rsidRDefault="00B37958">
      <w:pPr>
        <w:pStyle w:val="TOC2"/>
        <w:rPr>
          <w:rFonts w:ascii="Calibri" w:hAnsi="Calibri"/>
          <w:kern w:val="2"/>
          <w:sz w:val="24"/>
          <w:szCs w:val="24"/>
        </w:rPr>
      </w:pPr>
      <w:r>
        <w:t>8.1</w:t>
      </w:r>
      <w:r>
        <w:rPr>
          <w:rFonts w:ascii="Calibri" w:hAnsi="Calibri"/>
          <w:kern w:val="2"/>
          <w:sz w:val="24"/>
          <w:szCs w:val="24"/>
        </w:rPr>
        <w:tab/>
      </w:r>
      <w:r>
        <w:t>NR RRC</w:t>
      </w:r>
      <w:r>
        <w:tab/>
        <w:t>2037</w:t>
      </w:r>
    </w:p>
    <w:p w14:paraId="0B90B247" w14:textId="77777777" w:rsidR="00B37958" w:rsidRDefault="00B37958">
      <w:pPr>
        <w:pStyle w:val="TOC3"/>
        <w:rPr>
          <w:rFonts w:ascii="Calibri" w:hAnsi="Calibri"/>
          <w:kern w:val="2"/>
          <w:sz w:val="24"/>
          <w:szCs w:val="24"/>
        </w:rPr>
      </w:pPr>
      <w:r w:rsidRPr="004767AC">
        <w:rPr>
          <w:iCs/>
        </w:rPr>
        <w:t>8.1.1</w:t>
      </w:r>
      <w:r>
        <w:rPr>
          <w:rFonts w:ascii="Calibri" w:hAnsi="Calibri"/>
          <w:kern w:val="2"/>
          <w:sz w:val="24"/>
          <w:szCs w:val="24"/>
        </w:rPr>
        <w:tab/>
      </w:r>
      <w:r>
        <w:t>RRC connection management procedures</w:t>
      </w:r>
      <w:r>
        <w:tab/>
        <w:t>2037</w:t>
      </w:r>
    </w:p>
    <w:p w14:paraId="491413C7" w14:textId="77777777" w:rsidR="00B37958" w:rsidRDefault="00B37958">
      <w:pPr>
        <w:pStyle w:val="TOC4"/>
        <w:rPr>
          <w:rFonts w:ascii="Calibri" w:hAnsi="Calibri"/>
          <w:kern w:val="2"/>
          <w:sz w:val="24"/>
          <w:szCs w:val="24"/>
        </w:rPr>
      </w:pPr>
      <w:r>
        <w:t>8.1.1.1</w:t>
      </w:r>
      <w:r>
        <w:rPr>
          <w:rFonts w:ascii="Calibri" w:hAnsi="Calibri"/>
          <w:kern w:val="2"/>
          <w:sz w:val="24"/>
          <w:szCs w:val="24"/>
        </w:rPr>
        <w:tab/>
      </w:r>
      <w:r>
        <w:t>Paging</w:t>
      </w:r>
      <w:r>
        <w:tab/>
        <w:t>2037</w:t>
      </w:r>
    </w:p>
    <w:p w14:paraId="224785CC" w14:textId="77777777" w:rsidR="00B37958" w:rsidRDefault="00B37958">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2037</w:t>
      </w:r>
    </w:p>
    <w:p w14:paraId="2CE4A80B" w14:textId="77777777" w:rsidR="00B37958" w:rsidRDefault="00B37958">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2042</w:t>
      </w:r>
    </w:p>
    <w:p w14:paraId="5B0F8C08" w14:textId="77777777" w:rsidR="00B37958" w:rsidRDefault="00B37958">
      <w:pPr>
        <w:pStyle w:val="TOC4"/>
        <w:rPr>
          <w:rFonts w:ascii="Calibri" w:hAnsi="Calibri"/>
          <w:kern w:val="2"/>
          <w:sz w:val="24"/>
          <w:szCs w:val="24"/>
        </w:rPr>
      </w:pPr>
      <w:r>
        <w:t>8.1.1.1a</w:t>
      </w:r>
      <w:r>
        <w:rPr>
          <w:rFonts w:ascii="Calibri" w:hAnsi="Calibri"/>
          <w:kern w:val="2"/>
          <w:sz w:val="24"/>
          <w:szCs w:val="24"/>
        </w:rPr>
        <w:tab/>
      </w:r>
      <w:r>
        <w:t>Paging Early Indication and Subgrouping</w:t>
      </w:r>
      <w:r>
        <w:tab/>
        <w:t>2049</w:t>
      </w:r>
    </w:p>
    <w:p w14:paraId="7E7BE72B" w14:textId="77777777" w:rsidR="00B37958" w:rsidRDefault="00B37958">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2049</w:t>
      </w:r>
    </w:p>
    <w:p w14:paraId="72605BC6" w14:textId="77777777" w:rsidR="00B37958" w:rsidRDefault="00B37958">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2054</w:t>
      </w:r>
    </w:p>
    <w:p w14:paraId="75AD9E35" w14:textId="77777777" w:rsidR="00B37958" w:rsidRDefault="00B37958">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2060</w:t>
      </w:r>
    </w:p>
    <w:p w14:paraId="209B4B05" w14:textId="77777777" w:rsidR="00B37958" w:rsidRDefault="00B37958">
      <w:pPr>
        <w:pStyle w:val="TOC4"/>
        <w:rPr>
          <w:rFonts w:ascii="Calibri" w:hAnsi="Calibri"/>
          <w:kern w:val="2"/>
          <w:sz w:val="24"/>
          <w:szCs w:val="24"/>
        </w:rPr>
      </w:pPr>
      <w:r>
        <w:t>8.1.1.2</w:t>
      </w:r>
      <w:r>
        <w:rPr>
          <w:rFonts w:ascii="Calibri" w:hAnsi="Calibri"/>
          <w:kern w:val="2"/>
          <w:sz w:val="24"/>
          <w:szCs w:val="24"/>
        </w:rPr>
        <w:tab/>
      </w:r>
      <w:r>
        <w:t>RRC connection establishment</w:t>
      </w:r>
      <w:r>
        <w:tab/>
        <w:t>2065</w:t>
      </w:r>
    </w:p>
    <w:p w14:paraId="0099CAB9" w14:textId="77777777" w:rsidR="00B37958" w:rsidRDefault="00B37958">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2065</w:t>
      </w:r>
    </w:p>
    <w:p w14:paraId="2702CEC2" w14:textId="77777777" w:rsidR="00B37958" w:rsidRDefault="00B37958">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2071</w:t>
      </w:r>
    </w:p>
    <w:p w14:paraId="31C2C11E" w14:textId="77777777" w:rsidR="00B37958" w:rsidRDefault="00B37958">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2071</w:t>
      </w:r>
    </w:p>
    <w:p w14:paraId="17777CAC" w14:textId="77777777" w:rsidR="00B37958" w:rsidRDefault="00B37958">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2074</w:t>
      </w:r>
    </w:p>
    <w:p w14:paraId="5DF6895E" w14:textId="77777777" w:rsidR="00B37958" w:rsidRDefault="00B37958">
      <w:pPr>
        <w:pStyle w:val="TOC5"/>
        <w:rPr>
          <w:rFonts w:ascii="Calibri" w:hAnsi="Calibri"/>
          <w:kern w:val="2"/>
          <w:sz w:val="24"/>
          <w:szCs w:val="24"/>
        </w:rPr>
      </w:pPr>
      <w:r>
        <w:t>8.1.1.2.5</w:t>
      </w:r>
      <w:r>
        <w:rPr>
          <w:rFonts w:ascii="Calibri" w:hAnsi="Calibri"/>
          <w:kern w:val="2"/>
          <w:sz w:val="24"/>
          <w:szCs w:val="24"/>
        </w:rPr>
        <w:tab/>
      </w:r>
      <w:r>
        <w:t>RRC connection establishment / MUSIM / early indication</w:t>
      </w:r>
      <w:r>
        <w:tab/>
        <w:t>2081</w:t>
      </w:r>
    </w:p>
    <w:p w14:paraId="5600CA27" w14:textId="77777777" w:rsidR="00B37958" w:rsidRDefault="00B37958">
      <w:pPr>
        <w:pStyle w:val="TOC4"/>
        <w:rPr>
          <w:rFonts w:ascii="Calibri" w:hAnsi="Calibri"/>
          <w:kern w:val="2"/>
          <w:sz w:val="24"/>
          <w:szCs w:val="24"/>
        </w:rPr>
      </w:pPr>
      <w:r>
        <w:t>8.1.1.3</w:t>
      </w:r>
      <w:r>
        <w:rPr>
          <w:rFonts w:ascii="Calibri" w:hAnsi="Calibri"/>
          <w:kern w:val="2"/>
          <w:sz w:val="24"/>
          <w:szCs w:val="24"/>
        </w:rPr>
        <w:tab/>
      </w:r>
      <w:r>
        <w:t>RRC release</w:t>
      </w:r>
      <w:r>
        <w:tab/>
        <w:t>2084</w:t>
      </w:r>
    </w:p>
    <w:p w14:paraId="77582B02" w14:textId="77777777" w:rsidR="00B37958" w:rsidRDefault="00B37958">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2084</w:t>
      </w:r>
    </w:p>
    <w:p w14:paraId="0C76DAB3" w14:textId="77777777" w:rsidR="00B37958" w:rsidRDefault="00B37958">
      <w:pPr>
        <w:pStyle w:val="TOC5"/>
        <w:rPr>
          <w:rFonts w:ascii="Calibri" w:hAnsi="Calibri"/>
          <w:kern w:val="2"/>
          <w:sz w:val="24"/>
          <w:szCs w:val="24"/>
        </w:rPr>
      </w:pPr>
      <w:r w:rsidRPr="004767AC">
        <w:rPr>
          <w:rFonts w:eastAsia="MS Mincho"/>
        </w:rPr>
        <w:t>8.1.1.3.2</w:t>
      </w:r>
      <w:r>
        <w:rPr>
          <w:rFonts w:ascii="Calibri" w:hAnsi="Calibri"/>
          <w:kern w:val="2"/>
          <w:sz w:val="24"/>
          <w:szCs w:val="24"/>
        </w:rPr>
        <w:tab/>
      </w:r>
      <w:r w:rsidRPr="004767AC">
        <w:rPr>
          <w:color w:val="000000"/>
        </w:rPr>
        <w:t>RRC connection release / Redirection from NR to E-UTRA</w:t>
      </w:r>
      <w:r>
        <w:tab/>
        <w:t>2088</w:t>
      </w:r>
    </w:p>
    <w:p w14:paraId="46B0B8F4" w14:textId="77777777" w:rsidR="00B37958" w:rsidRDefault="00B37958">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2091</w:t>
      </w:r>
    </w:p>
    <w:p w14:paraId="04B43DC3" w14:textId="77777777" w:rsidR="00B37958" w:rsidRDefault="00B37958">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2103</w:t>
      </w:r>
    </w:p>
    <w:p w14:paraId="11B22282" w14:textId="77777777" w:rsidR="00B37958" w:rsidRDefault="00B37958">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2112</w:t>
      </w:r>
    </w:p>
    <w:p w14:paraId="79E27F55" w14:textId="77777777" w:rsidR="00B37958" w:rsidRDefault="00B37958">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2112</w:t>
      </w:r>
    </w:p>
    <w:p w14:paraId="013BE33B" w14:textId="77777777" w:rsidR="00B37958" w:rsidRDefault="00B37958">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2112</w:t>
      </w:r>
    </w:p>
    <w:p w14:paraId="718911F1" w14:textId="77777777" w:rsidR="00B37958" w:rsidRDefault="00B37958">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2114</w:t>
      </w:r>
    </w:p>
    <w:p w14:paraId="32823DA5" w14:textId="77777777" w:rsidR="00B37958" w:rsidRDefault="00B37958">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2117</w:t>
      </w:r>
    </w:p>
    <w:p w14:paraId="4983A1F5" w14:textId="77777777" w:rsidR="00B37958" w:rsidRDefault="00B37958">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2120</w:t>
      </w:r>
    </w:p>
    <w:p w14:paraId="59E904A0" w14:textId="77777777" w:rsidR="00B37958" w:rsidRDefault="00B37958">
      <w:pPr>
        <w:pStyle w:val="TOC5"/>
        <w:rPr>
          <w:rFonts w:ascii="Calibri" w:hAnsi="Calibri"/>
          <w:kern w:val="2"/>
          <w:sz w:val="24"/>
          <w:szCs w:val="24"/>
        </w:rPr>
      </w:pPr>
      <w:r w:rsidRPr="004767AC">
        <w:rPr>
          <w:rFonts w:eastAsia="SimSun"/>
          <w:lang w:eastAsia="zh-CN"/>
        </w:rPr>
        <w:t>8.1.1.3.9</w:t>
      </w:r>
      <w:r>
        <w:rPr>
          <w:rFonts w:ascii="Calibri" w:hAnsi="Calibri"/>
          <w:kern w:val="2"/>
          <w:sz w:val="24"/>
          <w:szCs w:val="24"/>
        </w:rPr>
        <w:tab/>
      </w:r>
      <w:r>
        <w:t>RRC connection release / Success / With slice specific cell reselection information</w:t>
      </w:r>
      <w:r>
        <w:tab/>
        <w:t>2123</w:t>
      </w:r>
    </w:p>
    <w:p w14:paraId="5B63590C" w14:textId="77777777" w:rsidR="00B37958" w:rsidRDefault="00B37958">
      <w:pPr>
        <w:pStyle w:val="TOC5"/>
        <w:rPr>
          <w:rFonts w:ascii="Calibri" w:hAnsi="Calibri"/>
          <w:kern w:val="2"/>
          <w:sz w:val="24"/>
          <w:szCs w:val="24"/>
        </w:rPr>
      </w:pPr>
      <w:r w:rsidRPr="004767AC">
        <w:rPr>
          <w:rFonts w:eastAsia="MS Mincho"/>
        </w:rPr>
        <w:t>8.1.1.3.10</w:t>
      </w:r>
      <w:r>
        <w:rPr>
          <w:rFonts w:ascii="Calibri" w:hAnsi="Calibri"/>
          <w:kern w:val="2"/>
          <w:sz w:val="24"/>
          <w:szCs w:val="24"/>
        </w:rPr>
        <w:tab/>
      </w:r>
      <w:r>
        <w:t>RRC connection release / Redirection from NR to E-UTRA / MPS Priority Indication</w:t>
      </w:r>
      <w:r>
        <w:tab/>
        <w:t>2134</w:t>
      </w:r>
    </w:p>
    <w:p w14:paraId="0D5C02EB" w14:textId="77777777" w:rsidR="00B37958" w:rsidRDefault="00B37958">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2138</w:t>
      </w:r>
    </w:p>
    <w:p w14:paraId="1DE8B7E2" w14:textId="77777777" w:rsidR="00B37958" w:rsidRDefault="00B37958">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2138</w:t>
      </w:r>
    </w:p>
    <w:p w14:paraId="03E309A9" w14:textId="77777777" w:rsidR="00B37958" w:rsidRDefault="00B37958">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2149</w:t>
      </w:r>
    </w:p>
    <w:p w14:paraId="37F6407B" w14:textId="77777777" w:rsidR="00B37958" w:rsidRDefault="00B37958">
      <w:pPr>
        <w:pStyle w:val="TOC5"/>
        <w:rPr>
          <w:rFonts w:ascii="Calibri" w:hAnsi="Calibri"/>
          <w:kern w:val="2"/>
          <w:sz w:val="24"/>
          <w:szCs w:val="24"/>
        </w:rPr>
      </w:pPr>
      <w:r>
        <w:t>8.1.1.4.3</w:t>
      </w:r>
      <w:r>
        <w:rPr>
          <w:rFonts w:ascii="Calibri" w:hAnsi="Calibri"/>
          <w:kern w:val="2"/>
          <w:sz w:val="24"/>
          <w:szCs w:val="24"/>
        </w:rPr>
        <w:tab/>
      </w:r>
      <w:r>
        <w:t>Void</w:t>
      </w:r>
      <w:r>
        <w:tab/>
        <w:t>2154</w:t>
      </w:r>
    </w:p>
    <w:p w14:paraId="7D148F56" w14:textId="77777777" w:rsidR="00B37958" w:rsidRDefault="00B37958">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2154</w:t>
      </w:r>
    </w:p>
    <w:p w14:paraId="18CBE296" w14:textId="77777777" w:rsidR="00B37958" w:rsidRDefault="00B37958">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2157</w:t>
      </w:r>
    </w:p>
    <w:p w14:paraId="60C05035" w14:textId="77777777" w:rsidR="00B37958" w:rsidRDefault="00B37958">
      <w:pPr>
        <w:pStyle w:val="TOC5"/>
        <w:rPr>
          <w:rFonts w:ascii="Calibri" w:hAnsi="Calibri"/>
          <w:kern w:val="2"/>
          <w:sz w:val="24"/>
          <w:szCs w:val="24"/>
        </w:rPr>
      </w:pPr>
      <w:r>
        <w:lastRenderedPageBreak/>
        <w:t>8.1.1.4.6</w:t>
      </w:r>
      <w:r>
        <w:rPr>
          <w:rFonts w:ascii="Calibri" w:hAnsi="Calibri"/>
          <w:kern w:val="2"/>
          <w:sz w:val="24"/>
          <w:szCs w:val="24"/>
        </w:rPr>
        <w:tab/>
      </w:r>
      <w:r>
        <w:t>RRC resume / Suspend-Resume / RRC reconfiguration / Active MCG SCell addition / Inter-band CA</w:t>
      </w:r>
      <w:r>
        <w:tab/>
        <w:t>2157</w:t>
      </w:r>
    </w:p>
    <w:p w14:paraId="4CD1F88A" w14:textId="77777777" w:rsidR="00B37958" w:rsidRDefault="00B37958">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2158</w:t>
      </w:r>
    </w:p>
    <w:p w14:paraId="2E38A691" w14:textId="77777777" w:rsidR="00B37958" w:rsidRDefault="00B37958">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2161</w:t>
      </w:r>
    </w:p>
    <w:p w14:paraId="4E5AD9BF" w14:textId="77777777" w:rsidR="00B37958" w:rsidRDefault="00B37958">
      <w:pPr>
        <w:pStyle w:val="TOC5"/>
        <w:rPr>
          <w:rFonts w:ascii="Calibri" w:hAnsi="Calibri"/>
          <w:kern w:val="2"/>
          <w:sz w:val="24"/>
          <w:szCs w:val="24"/>
        </w:rPr>
      </w:pPr>
      <w:r>
        <w:t>8.1.1.4.9</w:t>
      </w:r>
      <w:r>
        <w:rPr>
          <w:rFonts w:ascii="Calibri" w:hAnsi="Calibri"/>
          <w:kern w:val="2"/>
          <w:sz w:val="24"/>
          <w:szCs w:val="24"/>
        </w:rPr>
        <w:tab/>
      </w:r>
      <w:r>
        <w:t>RRC resume / Suspend-Resume / RRC reconfiguration / Active SCG SCell addition / Inter-band CA</w:t>
      </w:r>
      <w:r>
        <w:tab/>
        <w:t>2161</w:t>
      </w:r>
    </w:p>
    <w:p w14:paraId="0E6062C2" w14:textId="77777777" w:rsidR="00B37958" w:rsidRDefault="00B37958">
      <w:pPr>
        <w:pStyle w:val="TOC5"/>
        <w:rPr>
          <w:rFonts w:ascii="Calibri" w:hAnsi="Calibri"/>
          <w:kern w:val="2"/>
          <w:sz w:val="24"/>
          <w:szCs w:val="24"/>
        </w:rPr>
      </w:pPr>
      <w:r>
        <w:t>8.1.1.4.10</w:t>
      </w:r>
      <w:r>
        <w:rPr>
          <w:rFonts w:ascii="Calibri" w:hAnsi="Calibri"/>
          <w:kern w:val="2"/>
          <w:sz w:val="24"/>
          <w:szCs w:val="24"/>
        </w:rPr>
        <w:tab/>
      </w:r>
      <w:r>
        <w:t>RRC resume / MUSIM / early indication</w:t>
      </w:r>
      <w:r>
        <w:tab/>
        <w:t>2161</w:t>
      </w:r>
    </w:p>
    <w:p w14:paraId="22B9754F" w14:textId="77777777" w:rsidR="00B37958" w:rsidRDefault="00B37958">
      <w:pPr>
        <w:pStyle w:val="TOC3"/>
        <w:rPr>
          <w:rFonts w:ascii="Calibri" w:hAnsi="Calibri"/>
          <w:kern w:val="2"/>
          <w:sz w:val="24"/>
          <w:szCs w:val="24"/>
        </w:rPr>
      </w:pPr>
      <w:r w:rsidRPr="004767AC">
        <w:rPr>
          <w:iCs/>
        </w:rPr>
        <w:t>8.1.2</w:t>
      </w:r>
      <w:r>
        <w:rPr>
          <w:rFonts w:ascii="Calibri" w:hAnsi="Calibri"/>
          <w:kern w:val="2"/>
          <w:sz w:val="24"/>
          <w:szCs w:val="24"/>
        </w:rPr>
        <w:tab/>
      </w:r>
      <w:r>
        <w:t>RRC reconfiguration</w:t>
      </w:r>
      <w:r>
        <w:tab/>
        <w:t>2164</w:t>
      </w:r>
    </w:p>
    <w:p w14:paraId="3FD62074" w14:textId="77777777" w:rsidR="00B37958" w:rsidRDefault="00B37958">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2164</w:t>
      </w:r>
    </w:p>
    <w:p w14:paraId="14A7EA4B" w14:textId="77777777" w:rsidR="00B37958" w:rsidRDefault="00B37958">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2164</w:t>
      </w:r>
    </w:p>
    <w:p w14:paraId="08D40528" w14:textId="77777777" w:rsidR="00B37958" w:rsidRDefault="00B37958">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2173</w:t>
      </w:r>
    </w:p>
    <w:p w14:paraId="48D69511" w14:textId="77777777" w:rsidR="00B37958" w:rsidRDefault="00B37958">
      <w:pPr>
        <w:pStyle w:val="TOC5"/>
        <w:rPr>
          <w:rFonts w:ascii="Calibri" w:hAnsi="Calibri"/>
          <w:kern w:val="2"/>
          <w:sz w:val="24"/>
          <w:szCs w:val="24"/>
        </w:rPr>
      </w:pPr>
      <w:r>
        <w:t>8.1.2.1.3</w:t>
      </w:r>
      <w:r>
        <w:rPr>
          <w:rFonts w:ascii="Calibri" w:hAnsi="Calibri"/>
          <w:kern w:val="2"/>
          <w:sz w:val="24"/>
          <w:szCs w:val="24"/>
        </w:rPr>
        <w:tab/>
      </w:r>
      <w:r>
        <w:t>Void</w:t>
      </w:r>
      <w:r>
        <w:tab/>
        <w:t>2176</w:t>
      </w:r>
    </w:p>
    <w:p w14:paraId="6B21763B" w14:textId="77777777" w:rsidR="00B37958" w:rsidRDefault="00B37958">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2176</w:t>
      </w:r>
    </w:p>
    <w:p w14:paraId="7DC19317" w14:textId="77777777" w:rsidR="00B37958" w:rsidRDefault="00B37958">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2179</w:t>
      </w:r>
    </w:p>
    <w:p w14:paraId="0634DBA9" w14:textId="77777777" w:rsidR="00B37958" w:rsidRDefault="00B37958">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2179</w:t>
      </w:r>
    </w:p>
    <w:p w14:paraId="34DB9113" w14:textId="77777777" w:rsidR="00B37958" w:rsidRDefault="00B37958">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2183</w:t>
      </w:r>
    </w:p>
    <w:p w14:paraId="665965F5" w14:textId="77777777" w:rsidR="00B37958" w:rsidRDefault="00B37958">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2183</w:t>
      </w:r>
    </w:p>
    <w:p w14:paraId="0EA962F7" w14:textId="77777777" w:rsidR="00B37958" w:rsidRDefault="00B37958">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2184</w:t>
      </w:r>
    </w:p>
    <w:p w14:paraId="134653FB" w14:textId="77777777" w:rsidR="00B37958" w:rsidRDefault="00B37958">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2188</w:t>
      </w:r>
    </w:p>
    <w:p w14:paraId="0C108B25" w14:textId="77777777" w:rsidR="00B37958" w:rsidRDefault="00B37958">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2189</w:t>
      </w:r>
    </w:p>
    <w:p w14:paraId="71B6BE70" w14:textId="77777777" w:rsidR="00B37958" w:rsidRDefault="00B37958">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2189</w:t>
      </w:r>
    </w:p>
    <w:p w14:paraId="0AB4D124" w14:textId="77777777" w:rsidR="00B37958" w:rsidRDefault="00B37958">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2200</w:t>
      </w:r>
    </w:p>
    <w:p w14:paraId="55C80EB2" w14:textId="77777777" w:rsidR="00B37958" w:rsidRDefault="00B37958">
      <w:pPr>
        <w:pStyle w:val="TOC4"/>
        <w:rPr>
          <w:rFonts w:ascii="Calibri" w:hAnsi="Calibri"/>
          <w:kern w:val="2"/>
          <w:sz w:val="24"/>
          <w:szCs w:val="24"/>
        </w:rPr>
      </w:pPr>
      <w:r>
        <w:t>8.1.3.1</w:t>
      </w:r>
      <w:r>
        <w:rPr>
          <w:rFonts w:ascii="Calibri" w:hAnsi="Calibri"/>
          <w:kern w:val="2"/>
          <w:sz w:val="24"/>
          <w:szCs w:val="24"/>
        </w:rPr>
        <w:tab/>
      </w:r>
      <w:r>
        <w:t>Intra NR measurements</w:t>
      </w:r>
      <w:r>
        <w:tab/>
        <w:t>2200</w:t>
      </w:r>
    </w:p>
    <w:p w14:paraId="76E89A7A" w14:textId="77777777" w:rsidR="00B37958" w:rsidRDefault="00B37958">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2200</w:t>
      </w:r>
    </w:p>
    <w:p w14:paraId="547B3607" w14:textId="77777777" w:rsidR="00B37958" w:rsidRDefault="00B37958">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2212</w:t>
      </w:r>
    </w:p>
    <w:p w14:paraId="15D48030" w14:textId="77777777" w:rsidR="00B37958" w:rsidRDefault="00B37958">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2221</w:t>
      </w:r>
    </w:p>
    <w:p w14:paraId="14467C85" w14:textId="77777777" w:rsidR="00B37958" w:rsidRDefault="00B37958">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2223</w:t>
      </w:r>
    </w:p>
    <w:p w14:paraId="6F23ADF0" w14:textId="77777777" w:rsidR="00B37958" w:rsidRDefault="00B37958">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2225</w:t>
      </w:r>
    </w:p>
    <w:p w14:paraId="46D4D629" w14:textId="77777777" w:rsidR="00B37958" w:rsidRDefault="00B37958">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2234</w:t>
      </w:r>
    </w:p>
    <w:p w14:paraId="6E28B40A" w14:textId="77777777" w:rsidR="00B37958" w:rsidRDefault="00B37958">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2237</w:t>
      </w:r>
    </w:p>
    <w:p w14:paraId="2A8FD8F9" w14:textId="77777777" w:rsidR="00B37958" w:rsidRDefault="00B37958">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2239</w:t>
      </w:r>
    </w:p>
    <w:p w14:paraId="6B838D50" w14:textId="77777777" w:rsidR="00B37958" w:rsidRDefault="00B37958">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2248</w:t>
      </w:r>
    </w:p>
    <w:p w14:paraId="30D1337E" w14:textId="77777777" w:rsidR="00B37958" w:rsidRDefault="00B37958">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2251</w:t>
      </w:r>
    </w:p>
    <w:p w14:paraId="64B1454F" w14:textId="77777777" w:rsidR="00B37958" w:rsidRDefault="00B37958">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2253</w:t>
      </w:r>
    </w:p>
    <w:p w14:paraId="7FBCCE0C" w14:textId="77777777" w:rsidR="00B37958" w:rsidRDefault="00B37958">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2263</w:t>
      </w:r>
    </w:p>
    <w:p w14:paraId="0939A736" w14:textId="77777777" w:rsidR="00B37958" w:rsidRDefault="00B37958">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2272</w:t>
      </w:r>
    </w:p>
    <w:p w14:paraId="03D0780C" w14:textId="77777777" w:rsidR="00B37958" w:rsidRDefault="00B37958">
      <w:pPr>
        <w:pStyle w:val="TOC5"/>
        <w:rPr>
          <w:rFonts w:ascii="Calibri" w:hAnsi="Calibri"/>
          <w:kern w:val="2"/>
          <w:sz w:val="24"/>
          <w:szCs w:val="24"/>
        </w:rPr>
      </w:pPr>
      <w:r>
        <w:t>8.1.3.1.14</w:t>
      </w:r>
      <w:r>
        <w:rPr>
          <w:rFonts w:ascii="Calibri" w:hAnsi="Calibri"/>
          <w:kern w:val="2"/>
          <w:sz w:val="24"/>
          <w:szCs w:val="24"/>
        </w:rPr>
        <w:tab/>
      </w:r>
      <w:r>
        <w:t>Void</w:t>
      </w:r>
      <w:r>
        <w:tab/>
        <w:t>2297</w:t>
      </w:r>
    </w:p>
    <w:p w14:paraId="6F9A0507" w14:textId="77777777" w:rsidR="00B37958" w:rsidRDefault="00B37958">
      <w:pPr>
        <w:pStyle w:val="TOC5"/>
        <w:rPr>
          <w:rFonts w:ascii="Calibri" w:hAnsi="Calibri"/>
          <w:kern w:val="2"/>
          <w:sz w:val="24"/>
          <w:szCs w:val="24"/>
        </w:rPr>
      </w:pPr>
      <w:r>
        <w:lastRenderedPageBreak/>
        <w:t>8.1.3.1.14A</w:t>
      </w:r>
      <w:r>
        <w:rPr>
          <w:rFonts w:ascii="Calibri" w:hAnsi="Calibri"/>
          <w:kern w:val="2"/>
          <w:sz w:val="24"/>
          <w:szCs w:val="24"/>
        </w:rPr>
        <w:tab/>
      </w:r>
      <w:r>
        <w:t>Measurement configuration control and reporting / SS/PBCH block based / CSI-RS based inter-frequency measurements / Measurement of Neighbour NR cell</w:t>
      </w:r>
      <w:r>
        <w:tab/>
        <w:t>2297</w:t>
      </w:r>
    </w:p>
    <w:p w14:paraId="02BFBEE1" w14:textId="77777777" w:rsidR="00B37958" w:rsidRDefault="00B37958">
      <w:pPr>
        <w:pStyle w:val="TOC5"/>
        <w:rPr>
          <w:rFonts w:ascii="Calibri" w:hAnsi="Calibri"/>
          <w:kern w:val="2"/>
          <w:sz w:val="24"/>
          <w:szCs w:val="24"/>
        </w:rPr>
      </w:pPr>
      <w:r>
        <w:t>8.1.3.1.15</w:t>
      </w:r>
      <w:r>
        <w:rPr>
          <w:rFonts w:ascii="Calibri" w:hAnsi="Calibri"/>
          <w:kern w:val="2"/>
          <w:sz w:val="24"/>
          <w:szCs w:val="24"/>
        </w:rPr>
        <w:tab/>
      </w:r>
      <w:r>
        <w:t>Void</w:t>
      </w:r>
      <w:r>
        <w:tab/>
        <w:t>2305</w:t>
      </w:r>
    </w:p>
    <w:p w14:paraId="110A6F6B" w14:textId="77777777" w:rsidR="00B37958" w:rsidRDefault="00B37958">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2305</w:t>
      </w:r>
    </w:p>
    <w:p w14:paraId="58611FC2" w14:textId="77777777" w:rsidR="00B37958" w:rsidRDefault="00B37958">
      <w:pPr>
        <w:pStyle w:val="TOC5"/>
        <w:rPr>
          <w:rFonts w:ascii="Calibri" w:hAnsi="Calibri"/>
          <w:kern w:val="2"/>
          <w:sz w:val="24"/>
          <w:szCs w:val="24"/>
        </w:rPr>
      </w:pPr>
      <w:r>
        <w:t>8.1.3.1.16</w:t>
      </w:r>
      <w:r>
        <w:rPr>
          <w:rFonts w:ascii="Calibri" w:hAnsi="Calibri"/>
          <w:kern w:val="2"/>
          <w:sz w:val="24"/>
          <w:szCs w:val="24"/>
        </w:rPr>
        <w:tab/>
      </w:r>
      <w:r>
        <w:t>Measurement configuration control and reporting / Intra NR measurements / Allow-listing</w:t>
      </w:r>
      <w:r>
        <w:tab/>
        <w:t>2321</w:t>
      </w:r>
    </w:p>
    <w:p w14:paraId="210C35B0" w14:textId="77777777" w:rsidR="00B37958" w:rsidRDefault="00B37958">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2330</w:t>
      </w:r>
    </w:p>
    <w:p w14:paraId="6C745D1A" w14:textId="77777777" w:rsidR="00B37958" w:rsidRDefault="00B37958">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2330</w:t>
      </w:r>
    </w:p>
    <w:p w14:paraId="4724A92E" w14:textId="77777777" w:rsidR="00B37958" w:rsidRDefault="00B37958">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2341</w:t>
      </w:r>
    </w:p>
    <w:p w14:paraId="647B1191" w14:textId="77777777" w:rsidR="00B37958" w:rsidRDefault="00B37958">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2343</w:t>
      </w:r>
    </w:p>
    <w:p w14:paraId="605DC8EE" w14:textId="77777777" w:rsidR="00B37958" w:rsidRDefault="00B37958">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2343</w:t>
      </w:r>
    </w:p>
    <w:p w14:paraId="08F249D3" w14:textId="77777777" w:rsidR="00B37958" w:rsidRDefault="00B37958">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2343</w:t>
      </w:r>
    </w:p>
    <w:p w14:paraId="5206E4B0" w14:textId="77777777" w:rsidR="00B37958" w:rsidRDefault="00B37958">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2355</w:t>
      </w:r>
    </w:p>
    <w:p w14:paraId="6D802740" w14:textId="77777777" w:rsidR="00B37958" w:rsidRDefault="00B37958">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2357</w:t>
      </w:r>
    </w:p>
    <w:p w14:paraId="686EB0FE" w14:textId="77777777" w:rsidR="00B37958" w:rsidRDefault="00B37958">
      <w:pPr>
        <w:pStyle w:val="TOC5"/>
        <w:rPr>
          <w:rFonts w:ascii="Calibri" w:hAnsi="Calibri"/>
          <w:kern w:val="2"/>
          <w:sz w:val="24"/>
          <w:szCs w:val="24"/>
        </w:rPr>
      </w:pPr>
      <w:r>
        <w:t>8.1.3.1.19</w:t>
      </w:r>
      <w:r>
        <w:rPr>
          <w:rFonts w:ascii="Calibri" w:hAnsi="Calibri"/>
          <w:kern w:val="2"/>
          <w:sz w:val="24"/>
          <w:szCs w:val="24"/>
        </w:rPr>
        <w:tab/>
      </w:r>
      <w:r w:rsidRPr="004767AC">
        <w:rPr>
          <w:rFonts w:eastAsia="MS Mincho"/>
        </w:rPr>
        <w:t>Measurement configuration control and reporting / Inter-frequency measurements/ SFTD</w:t>
      </w:r>
      <w:r>
        <w:tab/>
        <w:t>2357</w:t>
      </w:r>
    </w:p>
    <w:p w14:paraId="7988EC18" w14:textId="77777777" w:rsidR="00B37958" w:rsidRDefault="00B37958">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2363</w:t>
      </w:r>
    </w:p>
    <w:p w14:paraId="14D63D2C" w14:textId="77777777" w:rsidR="00B37958" w:rsidRDefault="00B37958">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2371</w:t>
      </w:r>
    </w:p>
    <w:p w14:paraId="79F57C8D" w14:textId="77777777" w:rsidR="00B37958" w:rsidRDefault="00B37958">
      <w:pPr>
        <w:pStyle w:val="TOC5"/>
        <w:rPr>
          <w:rFonts w:ascii="Calibri" w:hAnsi="Calibri"/>
          <w:kern w:val="2"/>
          <w:sz w:val="24"/>
          <w:szCs w:val="24"/>
        </w:rPr>
      </w:pPr>
      <w:r>
        <w:t>8.1.3.1.22</w:t>
      </w:r>
      <w:r>
        <w:rPr>
          <w:rFonts w:ascii="Calibri" w:hAnsi="Calibri"/>
          <w:kern w:val="2"/>
          <w:sz w:val="24"/>
          <w:szCs w:val="24"/>
        </w:rPr>
        <w:tab/>
      </w:r>
      <w:r>
        <w:t>Void</w:t>
      </w:r>
      <w:r>
        <w:tab/>
        <w:t>2379</w:t>
      </w:r>
    </w:p>
    <w:p w14:paraId="59B81692" w14:textId="77777777" w:rsidR="00B37958" w:rsidRDefault="00B37958">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2379</w:t>
      </w:r>
    </w:p>
    <w:p w14:paraId="0646C7DE" w14:textId="77777777" w:rsidR="00B37958" w:rsidRDefault="00B37958">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2386</w:t>
      </w:r>
    </w:p>
    <w:p w14:paraId="646E478B" w14:textId="77777777" w:rsidR="00B37958" w:rsidRDefault="00B37958">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2389</w:t>
      </w:r>
    </w:p>
    <w:p w14:paraId="75BB8CAA" w14:textId="77777777" w:rsidR="00B37958" w:rsidRDefault="00B37958">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 / Measurement of Neighbour NR cell</w:t>
      </w:r>
      <w:r>
        <w:tab/>
        <w:t>2391</w:t>
      </w:r>
    </w:p>
    <w:p w14:paraId="3710488C" w14:textId="77777777" w:rsidR="00B37958" w:rsidRDefault="00B37958">
      <w:pPr>
        <w:pStyle w:val="TOC4"/>
        <w:rPr>
          <w:rFonts w:ascii="Calibri" w:hAnsi="Calibri"/>
          <w:kern w:val="2"/>
          <w:sz w:val="24"/>
          <w:szCs w:val="24"/>
        </w:rPr>
      </w:pPr>
      <w:r>
        <w:t>8.1.3.2</w:t>
      </w:r>
      <w:r>
        <w:rPr>
          <w:rFonts w:ascii="Calibri" w:hAnsi="Calibri"/>
          <w:kern w:val="2"/>
          <w:sz w:val="24"/>
          <w:szCs w:val="24"/>
        </w:rPr>
        <w:tab/>
      </w:r>
      <w:r>
        <w:t>Inter-RAT measurements</w:t>
      </w:r>
      <w:r>
        <w:tab/>
        <w:t>2400</w:t>
      </w:r>
    </w:p>
    <w:p w14:paraId="06BC0731" w14:textId="77777777" w:rsidR="00B37958" w:rsidRDefault="00B37958">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2400</w:t>
      </w:r>
    </w:p>
    <w:p w14:paraId="766C9E97" w14:textId="77777777" w:rsidR="00B37958" w:rsidRDefault="00B37958">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2409</w:t>
      </w:r>
    </w:p>
    <w:p w14:paraId="400D051C" w14:textId="77777777" w:rsidR="00B37958" w:rsidRDefault="00B37958">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2419</w:t>
      </w:r>
    </w:p>
    <w:p w14:paraId="4E89DF8F" w14:textId="77777777" w:rsidR="00B37958" w:rsidRDefault="00B37958">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2428</w:t>
      </w:r>
    </w:p>
    <w:p w14:paraId="1A52495E" w14:textId="77777777" w:rsidR="00B37958" w:rsidRDefault="00B37958">
      <w:pPr>
        <w:pStyle w:val="TOC5"/>
        <w:rPr>
          <w:rFonts w:ascii="Calibri" w:hAnsi="Calibri"/>
          <w:kern w:val="2"/>
          <w:sz w:val="24"/>
          <w:szCs w:val="24"/>
        </w:rPr>
      </w:pPr>
      <w:r>
        <w:t>8.1.3.2.5</w:t>
      </w:r>
      <w:r>
        <w:rPr>
          <w:rFonts w:ascii="Calibri" w:hAnsi="Calibri"/>
          <w:kern w:val="2"/>
          <w:sz w:val="24"/>
          <w:szCs w:val="24"/>
        </w:rPr>
        <w:tab/>
      </w:r>
      <w:r>
        <w:t>Void</w:t>
      </w:r>
      <w:r>
        <w:tab/>
        <w:t>2437</w:t>
      </w:r>
    </w:p>
    <w:p w14:paraId="61D55B83" w14:textId="77777777" w:rsidR="00B37958" w:rsidRDefault="00B37958">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2437</w:t>
      </w:r>
    </w:p>
    <w:p w14:paraId="51248B8D" w14:textId="77777777" w:rsidR="00B37958" w:rsidRDefault="00B37958">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2444</w:t>
      </w:r>
    </w:p>
    <w:p w14:paraId="020A8DB2" w14:textId="77777777" w:rsidR="00B37958" w:rsidRDefault="00B37958">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2453</w:t>
      </w:r>
    </w:p>
    <w:p w14:paraId="69EAA799" w14:textId="77777777" w:rsidR="00B37958" w:rsidRDefault="00B37958">
      <w:pPr>
        <w:pStyle w:val="TOC4"/>
        <w:rPr>
          <w:rFonts w:ascii="Calibri" w:hAnsi="Calibri"/>
          <w:kern w:val="2"/>
          <w:sz w:val="24"/>
          <w:szCs w:val="24"/>
        </w:rPr>
      </w:pPr>
      <w:r>
        <w:t>8.1.3.3</w:t>
      </w:r>
      <w:r>
        <w:rPr>
          <w:rFonts w:ascii="Calibri" w:hAnsi="Calibri"/>
          <w:kern w:val="2"/>
          <w:sz w:val="24"/>
          <w:szCs w:val="24"/>
        </w:rPr>
        <w:tab/>
      </w:r>
      <w:r>
        <w:t>Measurement for self-optimized networks</w:t>
      </w:r>
      <w:r>
        <w:tab/>
        <w:t>2459</w:t>
      </w:r>
    </w:p>
    <w:p w14:paraId="6A2C92CA" w14:textId="77777777" w:rsidR="00B37958" w:rsidRDefault="00B37958">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2459</w:t>
      </w:r>
    </w:p>
    <w:p w14:paraId="4B084A0A" w14:textId="77777777" w:rsidR="00B37958" w:rsidRDefault="00B37958">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2471</w:t>
      </w:r>
    </w:p>
    <w:p w14:paraId="180D48BD" w14:textId="77777777" w:rsidR="00B37958" w:rsidRDefault="00B37958">
      <w:pPr>
        <w:pStyle w:val="TOC4"/>
        <w:rPr>
          <w:rFonts w:ascii="Calibri" w:hAnsi="Calibri"/>
          <w:kern w:val="2"/>
          <w:sz w:val="24"/>
          <w:szCs w:val="24"/>
        </w:rPr>
      </w:pPr>
      <w:r>
        <w:t>8.1.3.4</w:t>
      </w:r>
      <w:r>
        <w:rPr>
          <w:rFonts w:ascii="Calibri" w:hAnsi="Calibri"/>
          <w:kern w:val="2"/>
          <w:sz w:val="24"/>
          <w:szCs w:val="24"/>
        </w:rPr>
        <w:tab/>
      </w:r>
      <w:r>
        <w:t>Void</w:t>
      </w:r>
      <w:r>
        <w:tab/>
        <w:t>2483</w:t>
      </w:r>
    </w:p>
    <w:p w14:paraId="50AC2BBD" w14:textId="77777777" w:rsidR="00B37958" w:rsidRDefault="00B37958">
      <w:pPr>
        <w:pStyle w:val="TOC3"/>
        <w:rPr>
          <w:rFonts w:ascii="Calibri" w:hAnsi="Calibri"/>
          <w:kern w:val="2"/>
          <w:sz w:val="24"/>
          <w:szCs w:val="24"/>
        </w:rPr>
      </w:pPr>
      <w:r>
        <w:t>8.1.4</w:t>
      </w:r>
      <w:r>
        <w:rPr>
          <w:rFonts w:ascii="Calibri" w:hAnsi="Calibri"/>
          <w:kern w:val="2"/>
          <w:sz w:val="24"/>
          <w:szCs w:val="24"/>
        </w:rPr>
        <w:tab/>
      </w:r>
      <w:r>
        <w:t>Handover</w:t>
      </w:r>
      <w:r>
        <w:tab/>
        <w:t>2483</w:t>
      </w:r>
    </w:p>
    <w:p w14:paraId="7816CA86" w14:textId="77777777" w:rsidR="00B37958" w:rsidRDefault="00B37958">
      <w:pPr>
        <w:pStyle w:val="TOC4"/>
        <w:rPr>
          <w:rFonts w:ascii="Calibri" w:hAnsi="Calibri"/>
          <w:kern w:val="2"/>
          <w:sz w:val="24"/>
          <w:szCs w:val="24"/>
        </w:rPr>
      </w:pPr>
      <w:r>
        <w:t>8.1.4.1</w:t>
      </w:r>
      <w:r>
        <w:rPr>
          <w:rFonts w:ascii="Calibri" w:hAnsi="Calibri"/>
          <w:kern w:val="2"/>
          <w:sz w:val="24"/>
          <w:szCs w:val="24"/>
        </w:rPr>
        <w:tab/>
      </w:r>
      <w:r>
        <w:t>Intra NR handover</w:t>
      </w:r>
      <w:r>
        <w:tab/>
        <w:t>2483</w:t>
      </w:r>
    </w:p>
    <w:p w14:paraId="1D6460DB" w14:textId="77777777" w:rsidR="00B37958" w:rsidRDefault="00B37958">
      <w:pPr>
        <w:pStyle w:val="TOC5"/>
        <w:rPr>
          <w:rFonts w:ascii="Calibri" w:hAnsi="Calibri"/>
          <w:kern w:val="2"/>
          <w:sz w:val="24"/>
          <w:szCs w:val="24"/>
        </w:rPr>
      </w:pPr>
      <w:r w:rsidRPr="004767AC">
        <w:rPr>
          <w:rFonts w:eastAsia="SimSun"/>
          <w:lang w:eastAsia="x-none"/>
        </w:rPr>
        <w:t>8.1.4.1.1</w:t>
      </w:r>
      <w:r>
        <w:rPr>
          <w:rFonts w:ascii="Calibri" w:hAnsi="Calibri"/>
          <w:kern w:val="2"/>
          <w:sz w:val="24"/>
          <w:szCs w:val="24"/>
        </w:rPr>
        <w:tab/>
      </w:r>
      <w:r>
        <w:rPr>
          <w:lang w:eastAsia="x-none"/>
        </w:rPr>
        <w:t>Void</w:t>
      </w:r>
      <w:r>
        <w:tab/>
        <w:t>2483</w:t>
      </w:r>
    </w:p>
    <w:p w14:paraId="2EE473DF" w14:textId="77777777" w:rsidR="00B37958" w:rsidRDefault="00B37958">
      <w:pPr>
        <w:pStyle w:val="TOC5"/>
        <w:rPr>
          <w:rFonts w:ascii="Calibri" w:hAnsi="Calibri"/>
          <w:kern w:val="2"/>
          <w:sz w:val="24"/>
          <w:szCs w:val="24"/>
        </w:rPr>
      </w:pPr>
      <w:r w:rsidRPr="004767AC">
        <w:rPr>
          <w:rFonts w:eastAsia="SimSun"/>
          <w:lang w:eastAsia="x-none"/>
        </w:rPr>
        <w:t>8.1.4.1.2</w:t>
      </w:r>
      <w:r>
        <w:rPr>
          <w:rFonts w:ascii="Calibri" w:hAnsi="Calibri"/>
          <w:kern w:val="2"/>
          <w:sz w:val="24"/>
          <w:szCs w:val="24"/>
        </w:rPr>
        <w:tab/>
      </w:r>
      <w:r w:rsidRPr="004767AC">
        <w:rPr>
          <w:rFonts w:eastAsia="SimSun"/>
          <w:lang w:eastAsia="x-none"/>
        </w:rPr>
        <w:t>Intra NR handover / Success / Inter-frequency</w:t>
      </w:r>
      <w:r>
        <w:tab/>
        <w:t>2483</w:t>
      </w:r>
    </w:p>
    <w:p w14:paraId="0D3E0257" w14:textId="77777777" w:rsidR="00B37958" w:rsidRDefault="00B37958">
      <w:pPr>
        <w:pStyle w:val="TOC5"/>
        <w:rPr>
          <w:rFonts w:ascii="Calibri" w:hAnsi="Calibri"/>
          <w:kern w:val="2"/>
          <w:sz w:val="24"/>
          <w:szCs w:val="24"/>
        </w:rPr>
      </w:pPr>
      <w:r w:rsidRPr="004767AC">
        <w:rPr>
          <w:rFonts w:eastAsia="MS Mincho"/>
        </w:rPr>
        <w:t>8.1.4.1.3</w:t>
      </w:r>
      <w:r>
        <w:rPr>
          <w:rFonts w:ascii="Calibri" w:hAnsi="Calibri"/>
          <w:kern w:val="2"/>
          <w:sz w:val="24"/>
          <w:szCs w:val="24"/>
        </w:rPr>
        <w:tab/>
      </w:r>
      <w:r w:rsidRPr="004767AC">
        <w:rPr>
          <w:rFonts w:eastAsia="MS Mincho"/>
        </w:rPr>
        <w:t>Void</w:t>
      </w:r>
      <w:r>
        <w:tab/>
        <w:t>2501</w:t>
      </w:r>
    </w:p>
    <w:p w14:paraId="1EEC6C4B" w14:textId="77777777" w:rsidR="00B37958" w:rsidRDefault="00B37958">
      <w:pPr>
        <w:pStyle w:val="TOC5"/>
        <w:rPr>
          <w:rFonts w:ascii="Calibri" w:hAnsi="Calibri"/>
          <w:kern w:val="2"/>
          <w:sz w:val="24"/>
          <w:szCs w:val="24"/>
        </w:rPr>
      </w:pPr>
      <w:r w:rsidRPr="004767AC">
        <w:rPr>
          <w:rFonts w:eastAsia="MS Mincho"/>
        </w:rPr>
        <w:lastRenderedPageBreak/>
        <w:t>8.1.4.1.4</w:t>
      </w:r>
      <w:r>
        <w:rPr>
          <w:rFonts w:ascii="Calibri" w:hAnsi="Calibri"/>
          <w:kern w:val="2"/>
          <w:sz w:val="24"/>
          <w:szCs w:val="24"/>
        </w:rPr>
        <w:tab/>
      </w:r>
      <w:r w:rsidRPr="004767AC">
        <w:rPr>
          <w:rFonts w:eastAsia="MS Mincho"/>
        </w:rPr>
        <w:t>Void</w:t>
      </w:r>
      <w:r>
        <w:tab/>
        <w:t>2501</w:t>
      </w:r>
    </w:p>
    <w:p w14:paraId="6F0344EC" w14:textId="77777777" w:rsidR="00B37958" w:rsidRDefault="00B37958">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2501</w:t>
      </w:r>
    </w:p>
    <w:p w14:paraId="6B77FD1B" w14:textId="77777777" w:rsidR="00B37958" w:rsidRDefault="00B37958">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2508</w:t>
      </w:r>
    </w:p>
    <w:p w14:paraId="7535D9E2" w14:textId="77777777" w:rsidR="00B37958" w:rsidRDefault="00B37958">
      <w:pPr>
        <w:pStyle w:val="TOC5"/>
        <w:rPr>
          <w:rFonts w:ascii="Calibri" w:hAnsi="Calibri"/>
          <w:kern w:val="2"/>
          <w:sz w:val="24"/>
          <w:szCs w:val="24"/>
        </w:rPr>
      </w:pPr>
      <w:r w:rsidRPr="004767AC">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2512</w:t>
      </w:r>
    </w:p>
    <w:p w14:paraId="2DF4B4A7" w14:textId="77777777" w:rsidR="00B37958" w:rsidRDefault="00B37958">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2512</w:t>
      </w:r>
    </w:p>
    <w:p w14:paraId="1FC346C2" w14:textId="77777777" w:rsidR="00B37958" w:rsidRDefault="00B37958">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2517</w:t>
      </w:r>
    </w:p>
    <w:p w14:paraId="217E3D05" w14:textId="77777777" w:rsidR="00B37958" w:rsidRDefault="00B37958">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2518</w:t>
      </w:r>
    </w:p>
    <w:p w14:paraId="02F7B9AB" w14:textId="77777777" w:rsidR="00B37958" w:rsidRDefault="00B37958">
      <w:pPr>
        <w:pStyle w:val="TOC5"/>
        <w:rPr>
          <w:rFonts w:ascii="Calibri" w:hAnsi="Calibri"/>
          <w:kern w:val="2"/>
          <w:sz w:val="24"/>
          <w:szCs w:val="24"/>
        </w:rPr>
      </w:pPr>
      <w:r w:rsidRPr="004767AC">
        <w:rPr>
          <w:rFonts w:eastAsia="Malgun Gothic"/>
        </w:rPr>
        <w:t>8.1.4.1.8</w:t>
      </w:r>
      <w:r>
        <w:rPr>
          <w:rFonts w:ascii="Calibri" w:hAnsi="Calibri"/>
          <w:kern w:val="2"/>
          <w:sz w:val="24"/>
          <w:szCs w:val="24"/>
        </w:rPr>
        <w:tab/>
      </w:r>
      <w:r>
        <w:rPr>
          <w:lang w:eastAsia="x-none"/>
        </w:rPr>
        <w:t>NR CA / Intra NR handover / Success / PCell Change / SCell no Change</w:t>
      </w:r>
      <w:r>
        <w:tab/>
        <w:t>2519</w:t>
      </w:r>
    </w:p>
    <w:p w14:paraId="749A8838" w14:textId="77777777" w:rsidR="00B37958" w:rsidRDefault="00B37958">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2519</w:t>
      </w:r>
    </w:p>
    <w:p w14:paraId="6768C7E7" w14:textId="77777777" w:rsidR="00B37958" w:rsidRDefault="00B37958">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2524</w:t>
      </w:r>
    </w:p>
    <w:p w14:paraId="39C9C78E" w14:textId="77777777" w:rsidR="00B37958" w:rsidRDefault="00B37958">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2524</w:t>
      </w:r>
    </w:p>
    <w:p w14:paraId="0CF955E0" w14:textId="77777777" w:rsidR="00B37958" w:rsidRDefault="00B37958">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2525</w:t>
      </w:r>
    </w:p>
    <w:p w14:paraId="54602A32" w14:textId="77777777" w:rsidR="00B37958" w:rsidRDefault="00B37958">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2525</w:t>
      </w:r>
    </w:p>
    <w:p w14:paraId="083FA65F" w14:textId="77777777" w:rsidR="00B37958" w:rsidRDefault="00B37958">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2537</w:t>
      </w:r>
    </w:p>
    <w:p w14:paraId="0CDE34B3" w14:textId="77777777" w:rsidR="00B37958" w:rsidRDefault="00B37958">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2538</w:t>
      </w:r>
    </w:p>
    <w:p w14:paraId="4398749E" w14:textId="77777777" w:rsidR="00B37958" w:rsidRDefault="00B37958">
      <w:pPr>
        <w:pStyle w:val="TOC5"/>
        <w:rPr>
          <w:rFonts w:ascii="Calibri" w:hAnsi="Calibri"/>
          <w:kern w:val="2"/>
          <w:sz w:val="24"/>
          <w:szCs w:val="24"/>
        </w:rPr>
      </w:pPr>
      <w:r w:rsidRPr="004767AC">
        <w:rPr>
          <w:rFonts w:eastAsia="SimSun"/>
          <w:lang w:eastAsia="x-none"/>
        </w:rPr>
        <w:t>8.1.4.1.10</w:t>
      </w:r>
      <w:r>
        <w:rPr>
          <w:rFonts w:ascii="Calibri" w:hAnsi="Calibri"/>
          <w:kern w:val="2"/>
          <w:sz w:val="24"/>
          <w:szCs w:val="24"/>
        </w:rPr>
        <w:tab/>
      </w:r>
      <w:r w:rsidRPr="004767AC">
        <w:rPr>
          <w:rFonts w:eastAsia="SimSun"/>
          <w:lang w:eastAsia="x-none"/>
        </w:rPr>
        <w:t>eCall Only mode / Intra NR handover / Success / Inter-frequency</w:t>
      </w:r>
      <w:r>
        <w:tab/>
        <w:t>2538</w:t>
      </w:r>
    </w:p>
    <w:p w14:paraId="4ABEB713" w14:textId="77777777" w:rsidR="00B37958" w:rsidRDefault="00B37958">
      <w:pPr>
        <w:pStyle w:val="TOC4"/>
        <w:rPr>
          <w:rFonts w:ascii="Calibri" w:hAnsi="Calibri"/>
          <w:kern w:val="2"/>
          <w:sz w:val="24"/>
          <w:szCs w:val="24"/>
        </w:rPr>
      </w:pPr>
      <w:r w:rsidRPr="004767AC">
        <w:rPr>
          <w:rFonts w:eastAsia="Malgun Gothic"/>
        </w:rPr>
        <w:t>8.1.4.2</w:t>
      </w:r>
      <w:r>
        <w:rPr>
          <w:rFonts w:ascii="Calibri" w:hAnsi="Calibri"/>
          <w:kern w:val="2"/>
          <w:sz w:val="24"/>
          <w:szCs w:val="24"/>
        </w:rPr>
        <w:tab/>
      </w:r>
      <w:r w:rsidRPr="004767AC">
        <w:rPr>
          <w:rFonts w:eastAsia="Malgun Gothic"/>
        </w:rPr>
        <w:t>Inter-RAT handover</w:t>
      </w:r>
      <w:r>
        <w:tab/>
        <w:t>2548</w:t>
      </w:r>
    </w:p>
    <w:p w14:paraId="11824067" w14:textId="77777777" w:rsidR="00B37958" w:rsidRDefault="00B37958">
      <w:pPr>
        <w:pStyle w:val="TOC5"/>
        <w:rPr>
          <w:rFonts w:ascii="Calibri" w:hAnsi="Calibri"/>
          <w:kern w:val="2"/>
          <w:sz w:val="24"/>
          <w:szCs w:val="24"/>
        </w:rPr>
      </w:pPr>
      <w:r>
        <w:t>8.1.4.2.1</w:t>
      </w:r>
      <w:r>
        <w:rPr>
          <w:rFonts w:ascii="Calibri" w:hAnsi="Calibri"/>
          <w:kern w:val="2"/>
          <w:sz w:val="24"/>
          <w:szCs w:val="24"/>
        </w:rPr>
        <w:tab/>
      </w:r>
      <w:r>
        <w:t>Inter-RAT handover from NR</w:t>
      </w:r>
      <w:r>
        <w:tab/>
        <w:t>2548</w:t>
      </w:r>
    </w:p>
    <w:p w14:paraId="4CED637E" w14:textId="77777777" w:rsidR="00B37958" w:rsidRDefault="00B37958">
      <w:pPr>
        <w:pStyle w:val="TOC6"/>
        <w:rPr>
          <w:rFonts w:ascii="Calibri" w:hAnsi="Calibri"/>
          <w:kern w:val="2"/>
          <w:sz w:val="24"/>
          <w:szCs w:val="24"/>
        </w:rPr>
      </w:pPr>
      <w:r w:rsidRPr="004767AC">
        <w:rPr>
          <w:rFonts w:eastAsia="Malgun Gothic"/>
        </w:rPr>
        <w:t>8.1.4.2.1.1</w:t>
      </w:r>
      <w:r>
        <w:rPr>
          <w:rFonts w:ascii="Calibri" w:hAnsi="Calibri"/>
          <w:kern w:val="2"/>
          <w:sz w:val="24"/>
          <w:szCs w:val="24"/>
        </w:rPr>
        <w:tab/>
      </w:r>
      <w:r w:rsidRPr="004767AC">
        <w:rPr>
          <w:rFonts w:eastAsia="Malgun Gothic"/>
        </w:rPr>
        <w:t>Inter-RAT handover / From NR to E-UTRA / Success</w:t>
      </w:r>
      <w:r>
        <w:tab/>
        <w:t>2548</w:t>
      </w:r>
    </w:p>
    <w:p w14:paraId="4A0EBBD4" w14:textId="77777777" w:rsidR="00B37958" w:rsidRDefault="00B37958">
      <w:pPr>
        <w:pStyle w:val="TOC5"/>
        <w:rPr>
          <w:rFonts w:ascii="Calibri" w:hAnsi="Calibri"/>
          <w:kern w:val="2"/>
          <w:sz w:val="24"/>
          <w:szCs w:val="24"/>
        </w:rPr>
      </w:pPr>
      <w:r w:rsidRPr="004767AC">
        <w:rPr>
          <w:rFonts w:eastAsia="Malgun Gothic"/>
        </w:rPr>
        <w:t>8.1.4.2.1.</w:t>
      </w:r>
      <w:r w:rsidRPr="004767AC">
        <w:rPr>
          <w:rFonts w:eastAsia="SimSun"/>
          <w:lang w:eastAsia="zh-CN"/>
        </w:rPr>
        <w:t>2</w:t>
      </w:r>
      <w:r>
        <w:rPr>
          <w:rFonts w:ascii="Calibri" w:hAnsi="Calibri"/>
          <w:kern w:val="2"/>
          <w:sz w:val="24"/>
          <w:szCs w:val="24"/>
        </w:rPr>
        <w:tab/>
      </w:r>
      <w:r w:rsidRPr="004767AC">
        <w:rPr>
          <w:rFonts w:eastAsia="Malgun Gothic"/>
        </w:rPr>
        <w:t xml:space="preserve">Inter-RAT handover / From NR to </w:t>
      </w:r>
      <w:r w:rsidRPr="004767AC">
        <w:rPr>
          <w:rFonts w:eastAsia="SimSun"/>
          <w:lang w:eastAsia="zh-CN"/>
        </w:rPr>
        <w:t>EN-DC</w:t>
      </w:r>
      <w:r w:rsidRPr="004767AC">
        <w:rPr>
          <w:rFonts w:eastAsia="Malgun Gothic"/>
        </w:rPr>
        <w:t xml:space="preserve"> / Success</w:t>
      </w:r>
      <w:r>
        <w:tab/>
        <w:t>2554</w:t>
      </w:r>
    </w:p>
    <w:p w14:paraId="324892CD" w14:textId="77777777" w:rsidR="00B37958" w:rsidRDefault="00B37958">
      <w:pPr>
        <w:pStyle w:val="TOC5"/>
        <w:rPr>
          <w:rFonts w:ascii="Calibri" w:hAnsi="Calibri"/>
          <w:kern w:val="2"/>
          <w:sz w:val="24"/>
          <w:szCs w:val="24"/>
        </w:rPr>
      </w:pPr>
      <w:r>
        <w:t>8.1.4.2.2</w:t>
      </w:r>
      <w:r>
        <w:rPr>
          <w:rFonts w:ascii="Calibri" w:hAnsi="Calibri"/>
          <w:kern w:val="2"/>
          <w:sz w:val="24"/>
          <w:szCs w:val="24"/>
        </w:rPr>
        <w:tab/>
      </w:r>
      <w:r>
        <w:t>Inter-RAT handover to NR</w:t>
      </w:r>
      <w:r>
        <w:tab/>
        <w:t>2562</w:t>
      </w:r>
    </w:p>
    <w:p w14:paraId="253493B2" w14:textId="77777777" w:rsidR="00B37958" w:rsidRDefault="00B37958">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2562</w:t>
      </w:r>
    </w:p>
    <w:p w14:paraId="6D12E99B" w14:textId="77777777" w:rsidR="00B37958" w:rsidRDefault="00B37958">
      <w:pPr>
        <w:pStyle w:val="TOC4"/>
        <w:rPr>
          <w:rFonts w:ascii="Calibri" w:hAnsi="Calibri"/>
          <w:kern w:val="2"/>
          <w:sz w:val="24"/>
          <w:szCs w:val="24"/>
        </w:rPr>
      </w:pPr>
      <w:r>
        <w:t>8.1.4.3</w:t>
      </w:r>
      <w:r>
        <w:rPr>
          <w:rFonts w:ascii="Calibri" w:hAnsi="Calibri"/>
          <w:kern w:val="2"/>
          <w:sz w:val="24"/>
          <w:szCs w:val="24"/>
        </w:rPr>
        <w:tab/>
      </w:r>
      <w:r>
        <w:t>DAPS handover</w:t>
      </w:r>
      <w:r>
        <w:tab/>
        <w:t>2566</w:t>
      </w:r>
    </w:p>
    <w:p w14:paraId="0998C644" w14:textId="77777777" w:rsidR="00B37958" w:rsidRDefault="00B37958">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2566</w:t>
      </w:r>
    </w:p>
    <w:p w14:paraId="44FAC1FF" w14:textId="77777777" w:rsidR="00B37958" w:rsidRDefault="00B37958">
      <w:pPr>
        <w:pStyle w:val="TOC5"/>
        <w:rPr>
          <w:rFonts w:ascii="Calibri" w:hAnsi="Calibri"/>
          <w:kern w:val="2"/>
          <w:sz w:val="24"/>
          <w:szCs w:val="24"/>
        </w:rPr>
      </w:pPr>
      <w:r w:rsidRPr="004767AC">
        <w:rPr>
          <w:rFonts w:eastAsia="SimSun"/>
        </w:rPr>
        <w:t>8.1.4.3.2</w:t>
      </w:r>
      <w:r>
        <w:rPr>
          <w:rFonts w:ascii="Calibri" w:hAnsi="Calibri"/>
          <w:kern w:val="2"/>
          <w:sz w:val="24"/>
          <w:szCs w:val="24"/>
        </w:rPr>
        <w:tab/>
      </w:r>
      <w:r w:rsidRPr="004767AC">
        <w:rPr>
          <w:rFonts w:eastAsia="SimSun"/>
        </w:rPr>
        <w:t>DAPS handover / HO Failure and source link available / HO Success and RLF in source / Intra-frequency</w:t>
      </w:r>
      <w:r>
        <w:tab/>
        <w:t>2577</w:t>
      </w:r>
    </w:p>
    <w:p w14:paraId="62F11C51" w14:textId="77777777" w:rsidR="00B37958" w:rsidRDefault="00B37958">
      <w:pPr>
        <w:pStyle w:val="TOC5"/>
        <w:rPr>
          <w:rFonts w:ascii="Calibri" w:hAnsi="Calibri"/>
          <w:kern w:val="2"/>
          <w:sz w:val="24"/>
          <w:szCs w:val="24"/>
        </w:rPr>
      </w:pPr>
      <w:r>
        <w:t>8.1.4.3.3</w:t>
      </w:r>
      <w:r>
        <w:tab/>
        <w:t>2591</w:t>
      </w:r>
    </w:p>
    <w:p w14:paraId="56D8309B" w14:textId="77777777" w:rsidR="00B37958" w:rsidRDefault="00B37958">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2591</w:t>
      </w:r>
    </w:p>
    <w:p w14:paraId="3ECD9AB4" w14:textId="77777777" w:rsidR="00B37958" w:rsidRDefault="00B37958">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2591</w:t>
      </w:r>
    </w:p>
    <w:p w14:paraId="70B4B08C" w14:textId="77777777" w:rsidR="00B37958" w:rsidRDefault="00B37958">
      <w:pPr>
        <w:pStyle w:val="TOC5"/>
        <w:rPr>
          <w:rFonts w:ascii="Calibri" w:hAnsi="Calibri"/>
          <w:kern w:val="2"/>
          <w:sz w:val="24"/>
          <w:szCs w:val="24"/>
        </w:rPr>
      </w:pPr>
      <w:r>
        <w:t>8.1.4.3.4.1.1</w:t>
      </w:r>
      <w:r>
        <w:rPr>
          <w:rFonts w:ascii="Calibri" w:hAnsi="Calibri"/>
          <w:kern w:val="2"/>
          <w:sz w:val="24"/>
          <w:szCs w:val="24"/>
        </w:rPr>
        <w:tab/>
      </w:r>
      <w:r>
        <w:t>Test Purpose (TP)</w:t>
      </w:r>
      <w:r>
        <w:tab/>
        <w:t>2591</w:t>
      </w:r>
    </w:p>
    <w:p w14:paraId="5EE5DDCC" w14:textId="77777777" w:rsidR="00B37958" w:rsidRDefault="00B37958">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2592</w:t>
      </w:r>
    </w:p>
    <w:p w14:paraId="337ACD87" w14:textId="77777777" w:rsidR="00B37958" w:rsidRDefault="00B37958">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2592</w:t>
      </w:r>
    </w:p>
    <w:p w14:paraId="092B7589" w14:textId="77777777" w:rsidR="00B37958" w:rsidRDefault="00B37958">
      <w:pPr>
        <w:pStyle w:val="TOC6"/>
        <w:rPr>
          <w:rFonts w:ascii="Calibri" w:hAnsi="Calibri"/>
          <w:kern w:val="2"/>
          <w:sz w:val="24"/>
          <w:szCs w:val="24"/>
        </w:rPr>
      </w:pPr>
      <w:r>
        <w:t>8.1.4.3.5.1</w:t>
      </w:r>
      <w:r>
        <w:rPr>
          <w:rFonts w:ascii="Calibri" w:hAnsi="Calibri"/>
          <w:kern w:val="2"/>
          <w:sz w:val="24"/>
          <w:szCs w:val="24"/>
        </w:rPr>
        <w:tab/>
      </w:r>
      <w:r>
        <w:t>DAPS handover / HO Failure and source link available / HO Success and RLF in source / Inter-frequency / Intra-band non-contiguous</w:t>
      </w:r>
      <w:r>
        <w:tab/>
        <w:t>2592</w:t>
      </w:r>
    </w:p>
    <w:p w14:paraId="6348B2CD" w14:textId="77777777" w:rsidR="00B37958" w:rsidRDefault="00B37958">
      <w:pPr>
        <w:pStyle w:val="TOC5"/>
        <w:rPr>
          <w:rFonts w:ascii="Calibri" w:hAnsi="Calibri"/>
          <w:kern w:val="2"/>
          <w:sz w:val="24"/>
          <w:szCs w:val="24"/>
        </w:rPr>
      </w:pPr>
      <w:r>
        <w:t>8.1.4.3.5.1.1</w:t>
      </w:r>
      <w:r>
        <w:rPr>
          <w:rFonts w:ascii="Calibri" w:hAnsi="Calibri"/>
          <w:kern w:val="2"/>
          <w:sz w:val="24"/>
          <w:szCs w:val="24"/>
        </w:rPr>
        <w:tab/>
      </w:r>
      <w:r>
        <w:t>Test Purpose (TP)</w:t>
      </w:r>
      <w:r>
        <w:tab/>
        <w:t>2592</w:t>
      </w:r>
    </w:p>
    <w:p w14:paraId="77005EDA" w14:textId="77777777" w:rsidR="00B37958" w:rsidRDefault="00B37958">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2593</w:t>
      </w:r>
    </w:p>
    <w:p w14:paraId="6443BF1D" w14:textId="77777777" w:rsidR="00B37958" w:rsidRDefault="00B37958">
      <w:pPr>
        <w:pStyle w:val="TOC4"/>
        <w:rPr>
          <w:rFonts w:ascii="Calibri" w:hAnsi="Calibri"/>
          <w:kern w:val="2"/>
          <w:sz w:val="24"/>
          <w:szCs w:val="24"/>
        </w:rPr>
      </w:pPr>
      <w:r>
        <w:t>8.1.4.4</w:t>
      </w:r>
      <w:r>
        <w:rPr>
          <w:rFonts w:ascii="Calibri" w:hAnsi="Calibri"/>
          <w:kern w:val="2"/>
          <w:sz w:val="24"/>
          <w:szCs w:val="24"/>
        </w:rPr>
        <w:tab/>
      </w:r>
      <w:r>
        <w:t>Conditional handover</w:t>
      </w:r>
      <w:r>
        <w:tab/>
        <w:t>2594</w:t>
      </w:r>
    </w:p>
    <w:p w14:paraId="1607A75C" w14:textId="77777777" w:rsidR="00B37958" w:rsidRDefault="00B37958">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2594</w:t>
      </w:r>
    </w:p>
    <w:p w14:paraId="3EAC3682" w14:textId="77777777" w:rsidR="00B37958" w:rsidRDefault="00B37958">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2605</w:t>
      </w:r>
    </w:p>
    <w:p w14:paraId="6FB3FB01" w14:textId="77777777" w:rsidR="00B37958" w:rsidRDefault="00B37958">
      <w:pPr>
        <w:pStyle w:val="TOC5"/>
        <w:rPr>
          <w:rFonts w:ascii="Calibri" w:hAnsi="Calibri"/>
          <w:kern w:val="2"/>
          <w:sz w:val="24"/>
          <w:szCs w:val="24"/>
        </w:rPr>
      </w:pPr>
      <w:r>
        <w:t>8.1.4.4.3</w:t>
      </w:r>
      <w:r>
        <w:rPr>
          <w:rFonts w:ascii="Calibri" w:hAnsi="Calibri"/>
          <w:kern w:val="2"/>
          <w:sz w:val="24"/>
          <w:szCs w:val="24"/>
        </w:rPr>
        <w:tab/>
      </w:r>
      <w:r>
        <w:t>Conditional handover / Failure</w:t>
      </w:r>
      <w:r>
        <w:tab/>
        <w:t>2615</w:t>
      </w:r>
    </w:p>
    <w:p w14:paraId="66B15723" w14:textId="77777777" w:rsidR="00B37958" w:rsidRDefault="00B37958">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2626</w:t>
      </w:r>
    </w:p>
    <w:p w14:paraId="3C68CAA2" w14:textId="77777777" w:rsidR="00B37958" w:rsidRDefault="00B37958">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2646</w:t>
      </w:r>
    </w:p>
    <w:p w14:paraId="1B32786E" w14:textId="77777777" w:rsidR="00B37958" w:rsidRDefault="00B37958">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2656</w:t>
      </w:r>
    </w:p>
    <w:p w14:paraId="7A42C3B0" w14:textId="77777777" w:rsidR="00B37958" w:rsidRDefault="00B37958">
      <w:pPr>
        <w:pStyle w:val="TOC3"/>
        <w:rPr>
          <w:rFonts w:ascii="Calibri" w:hAnsi="Calibri"/>
          <w:kern w:val="2"/>
          <w:sz w:val="24"/>
          <w:szCs w:val="24"/>
        </w:rPr>
      </w:pPr>
      <w:r>
        <w:t>8.1.5</w:t>
      </w:r>
      <w:r>
        <w:rPr>
          <w:rFonts w:ascii="Calibri" w:hAnsi="Calibri"/>
          <w:kern w:val="2"/>
          <w:sz w:val="24"/>
          <w:szCs w:val="24"/>
        </w:rPr>
        <w:tab/>
      </w:r>
      <w:r>
        <w:t>RRC others</w:t>
      </w:r>
      <w:r>
        <w:tab/>
        <w:t>2666</w:t>
      </w:r>
    </w:p>
    <w:p w14:paraId="6E5A2BD3" w14:textId="77777777" w:rsidR="00B37958" w:rsidRDefault="00B37958">
      <w:pPr>
        <w:pStyle w:val="TOC4"/>
        <w:rPr>
          <w:rFonts w:ascii="Calibri" w:hAnsi="Calibri"/>
          <w:kern w:val="2"/>
          <w:sz w:val="24"/>
          <w:szCs w:val="24"/>
        </w:rPr>
      </w:pPr>
      <w:r>
        <w:t>8.1.5.1</w:t>
      </w:r>
      <w:r>
        <w:rPr>
          <w:rFonts w:ascii="Calibri" w:hAnsi="Calibri"/>
          <w:kern w:val="2"/>
          <w:sz w:val="24"/>
          <w:szCs w:val="24"/>
        </w:rPr>
        <w:tab/>
      </w:r>
      <w:r>
        <w:t>UE capability transfer</w:t>
      </w:r>
      <w:r>
        <w:tab/>
        <w:t>2666</w:t>
      </w:r>
    </w:p>
    <w:p w14:paraId="14502548" w14:textId="77777777" w:rsidR="00B37958" w:rsidRDefault="00B37958">
      <w:pPr>
        <w:pStyle w:val="TOC5"/>
        <w:rPr>
          <w:rFonts w:ascii="Calibri" w:hAnsi="Calibri"/>
          <w:kern w:val="2"/>
          <w:sz w:val="24"/>
          <w:szCs w:val="24"/>
        </w:rPr>
      </w:pPr>
      <w:r>
        <w:t>8.1.5.1.1</w:t>
      </w:r>
      <w:r>
        <w:rPr>
          <w:rFonts w:ascii="Calibri" w:hAnsi="Calibri"/>
          <w:kern w:val="2"/>
          <w:sz w:val="24"/>
          <w:szCs w:val="24"/>
        </w:rPr>
        <w:tab/>
      </w:r>
      <w:r>
        <w:t>UE capability transfer / Success</w:t>
      </w:r>
      <w:r>
        <w:tab/>
        <w:t>2666</w:t>
      </w:r>
    </w:p>
    <w:p w14:paraId="61B2F6B9" w14:textId="77777777" w:rsidR="00B37958" w:rsidRDefault="00B37958">
      <w:pPr>
        <w:pStyle w:val="TOC4"/>
        <w:rPr>
          <w:rFonts w:ascii="Calibri" w:hAnsi="Calibri"/>
          <w:kern w:val="2"/>
          <w:sz w:val="24"/>
          <w:szCs w:val="24"/>
        </w:rPr>
      </w:pPr>
      <w:r>
        <w:lastRenderedPageBreak/>
        <w:t>8.1.5.2</w:t>
      </w:r>
      <w:r>
        <w:rPr>
          <w:rFonts w:ascii="Calibri" w:hAnsi="Calibri"/>
          <w:kern w:val="2"/>
          <w:sz w:val="24"/>
          <w:szCs w:val="24"/>
        </w:rPr>
        <w:tab/>
      </w:r>
      <w:r>
        <w:t>SI change / On-demand SIB</w:t>
      </w:r>
      <w:r>
        <w:tab/>
        <w:t>2709</w:t>
      </w:r>
    </w:p>
    <w:p w14:paraId="29B0008F" w14:textId="77777777" w:rsidR="00B37958" w:rsidRDefault="00B37958">
      <w:pPr>
        <w:pStyle w:val="TOC5"/>
        <w:rPr>
          <w:rFonts w:ascii="Calibri" w:hAnsi="Calibri"/>
          <w:kern w:val="2"/>
          <w:sz w:val="24"/>
          <w:szCs w:val="24"/>
        </w:rPr>
      </w:pPr>
      <w:r>
        <w:t>8.1.5.2.1</w:t>
      </w:r>
      <w:r>
        <w:rPr>
          <w:rFonts w:ascii="Calibri" w:hAnsi="Calibri"/>
          <w:kern w:val="2"/>
          <w:sz w:val="24"/>
          <w:szCs w:val="24"/>
        </w:rPr>
        <w:tab/>
      </w:r>
      <w:r>
        <w:t>Void</w:t>
      </w:r>
      <w:r>
        <w:tab/>
        <w:t>2709</w:t>
      </w:r>
    </w:p>
    <w:p w14:paraId="60123042" w14:textId="77777777" w:rsidR="00B37958" w:rsidRDefault="00B37958">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2709</w:t>
      </w:r>
    </w:p>
    <w:p w14:paraId="34D24AAA" w14:textId="77777777" w:rsidR="00B37958" w:rsidRDefault="00B37958">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2712</w:t>
      </w:r>
    </w:p>
    <w:p w14:paraId="02872AD0" w14:textId="77777777" w:rsidR="00B37958" w:rsidRDefault="00B37958">
      <w:pPr>
        <w:pStyle w:val="TOC4"/>
        <w:rPr>
          <w:rFonts w:ascii="Calibri" w:hAnsi="Calibri"/>
          <w:kern w:val="2"/>
          <w:sz w:val="24"/>
          <w:szCs w:val="24"/>
        </w:rPr>
      </w:pPr>
      <w:r>
        <w:t>8.1.5.3</w:t>
      </w:r>
      <w:r>
        <w:rPr>
          <w:rFonts w:ascii="Calibri" w:hAnsi="Calibri"/>
          <w:kern w:val="2"/>
          <w:sz w:val="24"/>
          <w:szCs w:val="24"/>
        </w:rPr>
        <w:tab/>
      </w:r>
      <w:r>
        <w:t>PWS notification</w:t>
      </w:r>
      <w:r>
        <w:tab/>
        <w:t>2722</w:t>
      </w:r>
    </w:p>
    <w:p w14:paraId="168212E1" w14:textId="77777777" w:rsidR="00B37958" w:rsidRDefault="00B37958">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2722</w:t>
      </w:r>
    </w:p>
    <w:p w14:paraId="171B06C1" w14:textId="77777777" w:rsidR="00B37958" w:rsidRDefault="00B37958">
      <w:pPr>
        <w:pStyle w:val="TOC5"/>
        <w:rPr>
          <w:rFonts w:ascii="Calibri" w:hAnsi="Calibri"/>
          <w:kern w:val="2"/>
          <w:sz w:val="24"/>
          <w:szCs w:val="24"/>
        </w:rPr>
      </w:pPr>
      <w:r w:rsidRPr="004767AC">
        <w:rPr>
          <w:rFonts w:eastAsia="PMingLiU"/>
        </w:rPr>
        <w:t>8.1.5.3.2</w:t>
      </w:r>
      <w:r>
        <w:rPr>
          <w:rFonts w:ascii="Calibri" w:hAnsi="Calibri"/>
          <w:kern w:val="2"/>
          <w:sz w:val="24"/>
          <w:szCs w:val="24"/>
        </w:rPr>
        <w:tab/>
      </w:r>
      <w:r w:rsidRPr="004767AC">
        <w:rPr>
          <w:rFonts w:eastAsia="PMingLiU"/>
        </w:rPr>
        <w:t>PWS notification / PWS reception in NR RRC_</w:t>
      </w:r>
      <w:r w:rsidRPr="004767AC">
        <w:rPr>
          <w:rFonts w:eastAsia="PMingLiU"/>
          <w:color w:val="000000"/>
        </w:rPr>
        <w:t>INACTIVE</w:t>
      </w:r>
      <w:r w:rsidRPr="004767AC">
        <w:rPr>
          <w:rFonts w:eastAsia="PMingLiU"/>
        </w:rPr>
        <w:t xml:space="preserve"> state</w:t>
      </w:r>
      <w:r>
        <w:tab/>
        <w:t>2724</w:t>
      </w:r>
    </w:p>
    <w:p w14:paraId="02DEC966" w14:textId="77777777" w:rsidR="00B37958" w:rsidRDefault="00B37958">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2725</w:t>
      </w:r>
    </w:p>
    <w:p w14:paraId="37E0F2C5" w14:textId="77777777" w:rsidR="00B37958" w:rsidRDefault="00B37958">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2726</w:t>
      </w:r>
    </w:p>
    <w:p w14:paraId="4BCE498F" w14:textId="77777777" w:rsidR="00B37958" w:rsidRDefault="00B37958">
      <w:pPr>
        <w:pStyle w:val="TOC4"/>
        <w:rPr>
          <w:rFonts w:ascii="Calibri" w:hAnsi="Calibri"/>
          <w:kern w:val="2"/>
          <w:sz w:val="24"/>
          <w:szCs w:val="24"/>
        </w:rPr>
      </w:pPr>
      <w:r>
        <w:t>8.1.5.4</w:t>
      </w:r>
      <w:r>
        <w:rPr>
          <w:rFonts w:ascii="Calibri" w:hAnsi="Calibri"/>
          <w:kern w:val="2"/>
          <w:sz w:val="24"/>
          <w:szCs w:val="24"/>
        </w:rPr>
        <w:tab/>
      </w:r>
      <w:r>
        <w:t>Counter check</w:t>
      </w:r>
      <w:r>
        <w:tab/>
        <w:t>2732</w:t>
      </w:r>
    </w:p>
    <w:p w14:paraId="43E8C333" w14:textId="77777777" w:rsidR="00B37958" w:rsidRDefault="00B37958">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2732</w:t>
      </w:r>
    </w:p>
    <w:p w14:paraId="5395439C" w14:textId="77777777" w:rsidR="00B37958" w:rsidRDefault="00B37958">
      <w:pPr>
        <w:pStyle w:val="TOC4"/>
        <w:rPr>
          <w:rFonts w:ascii="Calibri" w:hAnsi="Calibri"/>
          <w:kern w:val="2"/>
          <w:sz w:val="24"/>
          <w:szCs w:val="24"/>
        </w:rPr>
      </w:pPr>
      <w:r>
        <w:t>8.1.5.5</w:t>
      </w:r>
      <w:r>
        <w:rPr>
          <w:rFonts w:ascii="Calibri" w:hAnsi="Calibri"/>
          <w:kern w:val="2"/>
          <w:sz w:val="24"/>
          <w:szCs w:val="24"/>
        </w:rPr>
        <w:tab/>
      </w:r>
      <w:r>
        <w:t>Redirection to NR</w:t>
      </w:r>
      <w:r>
        <w:tab/>
        <w:t>2737</w:t>
      </w:r>
    </w:p>
    <w:p w14:paraId="204F8779" w14:textId="77777777" w:rsidR="00B37958" w:rsidRDefault="00B37958">
      <w:pPr>
        <w:pStyle w:val="TOC5"/>
        <w:rPr>
          <w:rFonts w:ascii="Calibri" w:hAnsi="Calibri"/>
          <w:kern w:val="2"/>
          <w:sz w:val="24"/>
          <w:szCs w:val="24"/>
        </w:rPr>
      </w:pPr>
      <w:r>
        <w:t>8.1.5.5.1</w:t>
      </w:r>
      <w:r>
        <w:rPr>
          <w:rFonts w:ascii="Calibri" w:hAnsi="Calibri"/>
          <w:kern w:val="2"/>
          <w:sz w:val="24"/>
          <w:szCs w:val="24"/>
        </w:rPr>
        <w:tab/>
      </w:r>
      <w:r>
        <w:t>Redirection to NR / From E-UTRA / Success</w:t>
      </w:r>
      <w:r>
        <w:tab/>
        <w:t>2737</w:t>
      </w:r>
    </w:p>
    <w:p w14:paraId="260CF198" w14:textId="77777777" w:rsidR="00B37958" w:rsidRDefault="00B37958">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2741</w:t>
      </w:r>
    </w:p>
    <w:p w14:paraId="599D1661" w14:textId="77777777" w:rsidR="00B37958" w:rsidRDefault="00B37958">
      <w:pPr>
        <w:pStyle w:val="TOC4"/>
        <w:rPr>
          <w:rFonts w:ascii="Calibri" w:hAnsi="Calibri"/>
          <w:kern w:val="2"/>
          <w:sz w:val="24"/>
          <w:szCs w:val="24"/>
        </w:rPr>
      </w:pPr>
      <w:r>
        <w:t>8.1.5.6</w:t>
      </w:r>
      <w:r>
        <w:rPr>
          <w:rFonts w:ascii="Calibri" w:hAnsi="Calibri"/>
          <w:kern w:val="2"/>
          <w:sz w:val="24"/>
          <w:szCs w:val="24"/>
        </w:rPr>
        <w:tab/>
      </w:r>
      <w:r>
        <w:t>Radio link failure</w:t>
      </w:r>
      <w:r>
        <w:tab/>
        <w:t>2745</w:t>
      </w:r>
    </w:p>
    <w:p w14:paraId="7A706FFC" w14:textId="77777777" w:rsidR="00B37958" w:rsidRDefault="00B37958">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2745</w:t>
      </w:r>
    </w:p>
    <w:p w14:paraId="46851434" w14:textId="77777777" w:rsidR="00B37958" w:rsidRDefault="00B37958">
      <w:pPr>
        <w:pStyle w:val="TOC5"/>
        <w:rPr>
          <w:rFonts w:ascii="Calibri" w:hAnsi="Calibri"/>
          <w:kern w:val="2"/>
          <w:sz w:val="24"/>
          <w:szCs w:val="24"/>
        </w:rPr>
      </w:pPr>
      <w:r>
        <w:t>8.1.5.6.2</w:t>
      </w:r>
      <w:r>
        <w:rPr>
          <w:rFonts w:ascii="Calibri" w:hAnsi="Calibri"/>
          <w:kern w:val="2"/>
          <w:sz w:val="24"/>
          <w:szCs w:val="24"/>
        </w:rPr>
        <w:tab/>
      </w:r>
      <w:r>
        <w:t>Void</w:t>
      </w:r>
      <w:r>
        <w:tab/>
        <w:t>2754</w:t>
      </w:r>
    </w:p>
    <w:p w14:paraId="7A64D9E4" w14:textId="77777777" w:rsidR="00B37958" w:rsidRDefault="00B37958">
      <w:pPr>
        <w:pStyle w:val="TOC5"/>
        <w:rPr>
          <w:rFonts w:ascii="Calibri" w:hAnsi="Calibri"/>
          <w:kern w:val="2"/>
          <w:sz w:val="24"/>
          <w:szCs w:val="24"/>
        </w:rPr>
      </w:pPr>
      <w:r>
        <w:t>8.1.5.6.3</w:t>
      </w:r>
      <w:r>
        <w:rPr>
          <w:rFonts w:ascii="Calibri" w:hAnsi="Calibri"/>
          <w:kern w:val="2"/>
          <w:sz w:val="24"/>
          <w:szCs w:val="24"/>
        </w:rPr>
        <w:tab/>
      </w:r>
      <w:r>
        <w:t>Radio link failure / T311 expiry</w:t>
      </w:r>
      <w:r>
        <w:tab/>
        <w:t>2754</w:t>
      </w:r>
    </w:p>
    <w:p w14:paraId="0A07F937" w14:textId="77777777" w:rsidR="00B37958" w:rsidRDefault="00B37958">
      <w:pPr>
        <w:pStyle w:val="TOC5"/>
        <w:rPr>
          <w:rFonts w:ascii="Calibri" w:hAnsi="Calibri"/>
          <w:kern w:val="2"/>
          <w:sz w:val="24"/>
          <w:szCs w:val="24"/>
        </w:rPr>
      </w:pPr>
      <w:r>
        <w:t>8.1.5.6.4</w:t>
      </w:r>
      <w:r>
        <w:rPr>
          <w:rFonts w:ascii="Calibri" w:hAnsi="Calibri"/>
          <w:kern w:val="2"/>
          <w:sz w:val="24"/>
          <w:szCs w:val="24"/>
        </w:rPr>
        <w:tab/>
      </w:r>
      <w:r>
        <w:t>Void</w:t>
      </w:r>
      <w:r>
        <w:tab/>
        <w:t>2757</w:t>
      </w:r>
    </w:p>
    <w:p w14:paraId="6EF07058" w14:textId="77777777" w:rsidR="00B37958" w:rsidRDefault="00B37958">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2757</w:t>
      </w:r>
    </w:p>
    <w:p w14:paraId="1912D71C" w14:textId="77777777" w:rsidR="00B37958" w:rsidRDefault="00B37958">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2757</w:t>
      </w:r>
    </w:p>
    <w:p w14:paraId="02D2F975" w14:textId="77777777" w:rsidR="00B37958" w:rsidRDefault="00B37958">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2761</w:t>
      </w:r>
    </w:p>
    <w:p w14:paraId="72B8BE64" w14:textId="77777777" w:rsidR="00B37958" w:rsidRDefault="00B37958">
      <w:pPr>
        <w:pStyle w:val="TOC6"/>
        <w:rPr>
          <w:rFonts w:ascii="Calibri" w:hAnsi="Calibri"/>
          <w:kern w:val="2"/>
          <w:sz w:val="24"/>
          <w:szCs w:val="24"/>
        </w:rPr>
      </w:pPr>
      <w:r w:rsidRPr="004767AC">
        <w:rPr>
          <w:rFonts w:eastAsia="PMingLiU"/>
        </w:rPr>
        <w:t>8.1.5.6.5.3</w:t>
      </w:r>
      <w:r>
        <w:rPr>
          <w:rFonts w:ascii="Calibri" w:hAnsi="Calibri"/>
          <w:kern w:val="2"/>
          <w:sz w:val="24"/>
          <w:szCs w:val="24"/>
        </w:rPr>
        <w:tab/>
      </w:r>
      <w:r w:rsidRPr="004767AC">
        <w:rPr>
          <w:rFonts w:eastAsia="PMingLiU"/>
        </w:rPr>
        <w:t>NR CA / No Radio Link Failure on SCell / RRC Connection Continues on PCell / Intra-band non-Contiguous CA</w:t>
      </w:r>
      <w:r>
        <w:tab/>
        <w:t>2762</w:t>
      </w:r>
    </w:p>
    <w:p w14:paraId="346CE7B6" w14:textId="77777777" w:rsidR="00B37958" w:rsidRDefault="00B37958">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2762</w:t>
      </w:r>
    </w:p>
    <w:p w14:paraId="5101F261" w14:textId="77777777" w:rsidR="00B37958" w:rsidRDefault="00B37958">
      <w:pPr>
        <w:pStyle w:val="TOC4"/>
        <w:rPr>
          <w:rFonts w:ascii="Calibri" w:hAnsi="Calibri"/>
          <w:kern w:val="2"/>
          <w:sz w:val="24"/>
          <w:szCs w:val="24"/>
        </w:rPr>
      </w:pPr>
      <w:r w:rsidRPr="004767AC">
        <w:rPr>
          <w:rFonts w:eastAsia="SimSun"/>
        </w:rPr>
        <w:t>8.1.5.7</w:t>
      </w:r>
      <w:r>
        <w:rPr>
          <w:rFonts w:ascii="Calibri" w:hAnsi="Calibri"/>
          <w:kern w:val="2"/>
          <w:sz w:val="24"/>
          <w:szCs w:val="24"/>
        </w:rPr>
        <w:tab/>
      </w:r>
      <w:r w:rsidRPr="004767AC">
        <w:rPr>
          <w:rFonts w:eastAsia="SimSun"/>
        </w:rPr>
        <w:t>Failure information</w:t>
      </w:r>
      <w:r>
        <w:tab/>
        <w:t>2767</w:t>
      </w:r>
    </w:p>
    <w:p w14:paraId="52BC5518" w14:textId="77777777" w:rsidR="00B37958" w:rsidRDefault="00B37958">
      <w:pPr>
        <w:pStyle w:val="TOC5"/>
        <w:rPr>
          <w:rFonts w:ascii="Calibri" w:hAnsi="Calibri"/>
          <w:kern w:val="2"/>
          <w:sz w:val="24"/>
          <w:szCs w:val="24"/>
        </w:rPr>
      </w:pPr>
      <w:r w:rsidRPr="004767AC">
        <w:rPr>
          <w:rFonts w:eastAsia="SimSun"/>
        </w:rPr>
        <w:t>8.1.5.7.1</w:t>
      </w:r>
      <w:r>
        <w:rPr>
          <w:rFonts w:ascii="Calibri" w:hAnsi="Calibri"/>
          <w:kern w:val="2"/>
          <w:sz w:val="24"/>
          <w:szCs w:val="24"/>
        </w:rPr>
        <w:tab/>
      </w:r>
      <w:r w:rsidRPr="004767AC">
        <w:rPr>
          <w:rFonts w:eastAsia="SimSun"/>
        </w:rPr>
        <w:t>Failure information / RLC failure / MCG</w:t>
      </w:r>
      <w:r>
        <w:tab/>
        <w:t>2767</w:t>
      </w:r>
    </w:p>
    <w:p w14:paraId="1E195C1A" w14:textId="77777777" w:rsidR="00B37958" w:rsidRDefault="00B37958">
      <w:pPr>
        <w:pStyle w:val="TOC6"/>
        <w:rPr>
          <w:rFonts w:ascii="Calibri" w:hAnsi="Calibri"/>
          <w:kern w:val="2"/>
          <w:sz w:val="24"/>
          <w:szCs w:val="24"/>
        </w:rPr>
      </w:pPr>
      <w:r w:rsidRPr="004767AC">
        <w:rPr>
          <w:rFonts w:eastAsia="SimSun"/>
        </w:rPr>
        <w:t>8.1.5.7.1.1</w:t>
      </w:r>
      <w:r>
        <w:rPr>
          <w:rFonts w:ascii="Calibri" w:hAnsi="Calibri"/>
          <w:kern w:val="2"/>
          <w:sz w:val="24"/>
          <w:szCs w:val="24"/>
        </w:rPr>
        <w:tab/>
      </w:r>
      <w:r w:rsidRPr="004767AC">
        <w:rPr>
          <w:rFonts w:eastAsia="SimSun"/>
        </w:rPr>
        <w:t>Failure information / RLC failure / MCG / Intra-band Contiguous CA</w:t>
      </w:r>
      <w:r>
        <w:tab/>
        <w:t>2767</w:t>
      </w:r>
    </w:p>
    <w:p w14:paraId="4DEF17E1" w14:textId="77777777" w:rsidR="00B37958" w:rsidRDefault="00B37958">
      <w:pPr>
        <w:pStyle w:val="TOC6"/>
        <w:rPr>
          <w:rFonts w:ascii="Calibri" w:hAnsi="Calibri"/>
          <w:kern w:val="2"/>
          <w:sz w:val="24"/>
          <w:szCs w:val="24"/>
        </w:rPr>
      </w:pPr>
      <w:r w:rsidRPr="004767AC">
        <w:rPr>
          <w:rFonts w:eastAsia="SimSun"/>
        </w:rPr>
        <w:t>8.1.5.7.1.2</w:t>
      </w:r>
      <w:r>
        <w:rPr>
          <w:rFonts w:ascii="Calibri" w:hAnsi="Calibri"/>
          <w:kern w:val="2"/>
          <w:sz w:val="24"/>
          <w:szCs w:val="24"/>
        </w:rPr>
        <w:tab/>
      </w:r>
      <w:r w:rsidRPr="004767AC">
        <w:rPr>
          <w:rFonts w:eastAsia="SimSun"/>
        </w:rPr>
        <w:t>Failure information / RLC failure / MCG / Inter-band CA</w:t>
      </w:r>
      <w:r>
        <w:tab/>
        <w:t>2773</w:t>
      </w:r>
    </w:p>
    <w:p w14:paraId="6873E2AF" w14:textId="77777777" w:rsidR="00B37958" w:rsidRDefault="00B37958">
      <w:pPr>
        <w:pStyle w:val="TOC6"/>
        <w:rPr>
          <w:rFonts w:ascii="Calibri" w:hAnsi="Calibri"/>
          <w:kern w:val="2"/>
          <w:sz w:val="24"/>
          <w:szCs w:val="24"/>
        </w:rPr>
      </w:pPr>
      <w:r w:rsidRPr="004767AC">
        <w:rPr>
          <w:rFonts w:eastAsia="SimSun"/>
        </w:rPr>
        <w:t>8.1.5.7.1.3</w:t>
      </w:r>
      <w:r>
        <w:rPr>
          <w:rFonts w:ascii="Calibri" w:hAnsi="Calibri"/>
          <w:kern w:val="2"/>
          <w:sz w:val="24"/>
          <w:szCs w:val="24"/>
        </w:rPr>
        <w:tab/>
      </w:r>
      <w:r w:rsidRPr="004767AC">
        <w:rPr>
          <w:rFonts w:eastAsia="SimSun"/>
        </w:rPr>
        <w:t>Failure information / RLC failure / MCG / Intra-band non Contiguous CA</w:t>
      </w:r>
      <w:r>
        <w:tab/>
        <w:t>2774</w:t>
      </w:r>
    </w:p>
    <w:p w14:paraId="40CC4C82" w14:textId="77777777" w:rsidR="00B37958" w:rsidRDefault="00B37958">
      <w:pPr>
        <w:pStyle w:val="TOC4"/>
        <w:rPr>
          <w:rFonts w:ascii="Calibri" w:hAnsi="Calibri"/>
          <w:kern w:val="2"/>
          <w:sz w:val="24"/>
          <w:szCs w:val="24"/>
        </w:rPr>
      </w:pPr>
      <w:r w:rsidRPr="004767AC">
        <w:rPr>
          <w:rFonts w:eastAsia="MS Mincho"/>
        </w:rPr>
        <w:t>8.1.5.8</w:t>
      </w:r>
      <w:r>
        <w:rPr>
          <w:rFonts w:ascii="Calibri" w:hAnsi="Calibri"/>
          <w:kern w:val="2"/>
          <w:sz w:val="24"/>
          <w:szCs w:val="24"/>
        </w:rPr>
        <w:tab/>
      </w:r>
      <w:r w:rsidRPr="004767AC">
        <w:rPr>
          <w:rFonts w:eastAsia="MS Mincho"/>
        </w:rPr>
        <w:t>Processing delay</w:t>
      </w:r>
      <w:r>
        <w:tab/>
        <w:t>2774</w:t>
      </w:r>
    </w:p>
    <w:p w14:paraId="789FF782" w14:textId="77777777" w:rsidR="00B37958" w:rsidRDefault="00B37958">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2774</w:t>
      </w:r>
    </w:p>
    <w:p w14:paraId="2BE71FBA" w14:textId="77777777" w:rsidR="00B37958" w:rsidRDefault="00B37958">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2785</w:t>
      </w:r>
    </w:p>
    <w:p w14:paraId="5CB8F2D1" w14:textId="77777777" w:rsidR="00B37958" w:rsidRDefault="00B37958">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2785</w:t>
      </w:r>
    </w:p>
    <w:p w14:paraId="3E482A5F" w14:textId="77777777" w:rsidR="00B37958" w:rsidRDefault="00B37958">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2790</w:t>
      </w:r>
    </w:p>
    <w:p w14:paraId="718E4E4F" w14:textId="77777777" w:rsidR="00B37958" w:rsidRDefault="00B37958">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2791</w:t>
      </w:r>
    </w:p>
    <w:p w14:paraId="7B5F17B2" w14:textId="77777777" w:rsidR="00B37958" w:rsidRDefault="00B37958">
      <w:pPr>
        <w:pStyle w:val="TOC4"/>
        <w:rPr>
          <w:rFonts w:ascii="Calibri" w:hAnsi="Calibri"/>
          <w:kern w:val="2"/>
          <w:sz w:val="24"/>
          <w:szCs w:val="24"/>
        </w:rPr>
      </w:pPr>
      <w:r w:rsidRPr="004767AC">
        <w:rPr>
          <w:rFonts w:eastAsia="MS Mincho"/>
        </w:rPr>
        <w:t>8.1.5.9</w:t>
      </w:r>
      <w:r>
        <w:rPr>
          <w:rFonts w:ascii="Calibri" w:hAnsi="Calibri"/>
          <w:kern w:val="2"/>
          <w:sz w:val="24"/>
          <w:szCs w:val="24"/>
        </w:rPr>
        <w:tab/>
      </w:r>
      <w:r w:rsidRPr="004767AC">
        <w:rPr>
          <w:rFonts w:eastAsia="MS Mincho"/>
        </w:rPr>
        <w:t>Message Segment transfer</w:t>
      </w:r>
      <w:r>
        <w:tab/>
        <w:t>2791</w:t>
      </w:r>
    </w:p>
    <w:p w14:paraId="0A1CF031" w14:textId="77777777" w:rsidR="00B37958" w:rsidRDefault="00B37958">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2791</w:t>
      </w:r>
    </w:p>
    <w:p w14:paraId="13374A44" w14:textId="77777777" w:rsidR="00B37958" w:rsidRDefault="00B37958">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2800</w:t>
      </w:r>
    </w:p>
    <w:p w14:paraId="4B28CA99" w14:textId="77777777" w:rsidR="00B37958" w:rsidRDefault="00B37958">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2808</w:t>
      </w:r>
    </w:p>
    <w:p w14:paraId="76F13CC0" w14:textId="77777777" w:rsidR="00B37958" w:rsidRDefault="00B37958">
      <w:pPr>
        <w:pStyle w:val="TOC4"/>
        <w:rPr>
          <w:rFonts w:ascii="Calibri" w:hAnsi="Calibri"/>
          <w:kern w:val="2"/>
          <w:sz w:val="24"/>
          <w:szCs w:val="24"/>
        </w:rPr>
      </w:pPr>
      <w:r w:rsidRPr="004767AC">
        <w:rPr>
          <w:rFonts w:eastAsia="MS Mincho"/>
        </w:rPr>
        <w:t>8.1.5.10</w:t>
      </w:r>
      <w:r>
        <w:rPr>
          <w:rFonts w:ascii="Calibri" w:hAnsi="Calibri"/>
          <w:kern w:val="2"/>
          <w:sz w:val="24"/>
          <w:szCs w:val="24"/>
        </w:rPr>
        <w:tab/>
      </w:r>
      <w:r w:rsidRPr="004767AC">
        <w:rPr>
          <w:rFonts w:eastAsia="MS Mincho"/>
        </w:rPr>
        <w:t>UE Assistance Information</w:t>
      </w:r>
      <w:r>
        <w:tab/>
        <w:t>2812</w:t>
      </w:r>
    </w:p>
    <w:p w14:paraId="1FB4848B" w14:textId="77777777" w:rsidR="00B37958" w:rsidRDefault="00B37958">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2812</w:t>
      </w:r>
    </w:p>
    <w:p w14:paraId="6B4D8676" w14:textId="77777777" w:rsidR="00B37958" w:rsidRDefault="00B37958">
      <w:pPr>
        <w:pStyle w:val="TOC5"/>
        <w:rPr>
          <w:rFonts w:ascii="Calibri" w:hAnsi="Calibri"/>
          <w:kern w:val="2"/>
          <w:sz w:val="24"/>
          <w:szCs w:val="24"/>
        </w:rPr>
      </w:pPr>
      <w:r w:rsidRPr="004767AC">
        <w:rPr>
          <w:rFonts w:cs="Arial"/>
        </w:rPr>
        <w:t>8.1.5.10.2</w:t>
      </w:r>
      <w:r>
        <w:rPr>
          <w:rFonts w:ascii="Calibri" w:hAnsi="Calibri"/>
          <w:kern w:val="2"/>
          <w:sz w:val="24"/>
          <w:szCs w:val="24"/>
        </w:rPr>
        <w:tab/>
      </w:r>
      <w:r w:rsidRPr="004767AC">
        <w:rPr>
          <w:rFonts w:cs="Arial"/>
        </w:rPr>
        <w:t>UE Assistance Information / MUSIM</w:t>
      </w:r>
      <w:r>
        <w:tab/>
        <w:t>2817</w:t>
      </w:r>
    </w:p>
    <w:p w14:paraId="182C3F07" w14:textId="77777777" w:rsidR="00B37958" w:rsidRDefault="00B37958">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2825</w:t>
      </w:r>
    </w:p>
    <w:p w14:paraId="747AA138" w14:textId="77777777" w:rsidR="00B37958" w:rsidRDefault="00B37958">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2828</w:t>
      </w:r>
    </w:p>
    <w:p w14:paraId="1F87CB98" w14:textId="77777777" w:rsidR="00B37958" w:rsidRDefault="00B37958">
      <w:pPr>
        <w:pStyle w:val="TOC5"/>
        <w:rPr>
          <w:rFonts w:ascii="Calibri" w:hAnsi="Calibri"/>
          <w:kern w:val="2"/>
          <w:sz w:val="24"/>
          <w:szCs w:val="24"/>
        </w:rPr>
      </w:pPr>
      <w:r>
        <w:rPr>
          <w:lang w:eastAsia="zh-CN"/>
        </w:rPr>
        <w:t>8.1.5.10.5</w:t>
      </w:r>
      <w:r>
        <w:rPr>
          <w:rFonts w:ascii="Calibri" w:hAnsi="Calibri"/>
          <w:kern w:val="2"/>
          <w:sz w:val="24"/>
          <w:szCs w:val="24"/>
        </w:rPr>
        <w:tab/>
      </w:r>
      <w:r>
        <w:rPr>
          <w:lang w:eastAsia="zh-CN"/>
        </w:rPr>
        <w:t>UE Assistance Information / MUSIM / musim-cellToAffectList</w:t>
      </w:r>
      <w:r>
        <w:tab/>
        <w:t>2834</w:t>
      </w:r>
    </w:p>
    <w:p w14:paraId="379A4F93" w14:textId="77777777" w:rsidR="00B37958" w:rsidRDefault="00B37958">
      <w:pPr>
        <w:pStyle w:val="TOC5"/>
        <w:rPr>
          <w:rFonts w:ascii="Calibri" w:hAnsi="Calibri"/>
          <w:kern w:val="2"/>
          <w:sz w:val="24"/>
          <w:szCs w:val="24"/>
        </w:rPr>
      </w:pPr>
      <w:r>
        <w:rPr>
          <w:lang w:eastAsia="zh-CN"/>
        </w:rPr>
        <w:t>8.1.5.10.6</w:t>
      </w:r>
      <w:r>
        <w:rPr>
          <w:rFonts w:ascii="Calibri" w:hAnsi="Calibri"/>
          <w:kern w:val="2"/>
          <w:sz w:val="24"/>
          <w:szCs w:val="24"/>
        </w:rPr>
        <w:tab/>
      </w:r>
      <w:r>
        <w:rPr>
          <w:lang w:eastAsia="zh-CN"/>
        </w:rPr>
        <w:t>UE Assistance Information / MUSIM / musim-AffectedBandsList / musim-AvoidedBandsList / musim-MaxCC</w:t>
      </w:r>
      <w:r>
        <w:tab/>
        <w:t>2838</w:t>
      </w:r>
    </w:p>
    <w:p w14:paraId="35EB8D93" w14:textId="77777777" w:rsidR="00B37958" w:rsidRDefault="00B37958">
      <w:pPr>
        <w:pStyle w:val="TOC5"/>
        <w:rPr>
          <w:rFonts w:ascii="Calibri" w:hAnsi="Calibri"/>
          <w:kern w:val="2"/>
          <w:sz w:val="24"/>
          <w:szCs w:val="24"/>
        </w:rPr>
      </w:pPr>
      <w:r>
        <w:rPr>
          <w:lang w:eastAsia="zh-CN"/>
        </w:rPr>
        <w:t>8.1.5.10.7</w:t>
      </w:r>
      <w:r>
        <w:tab/>
        <w:t>2843</w:t>
      </w:r>
    </w:p>
    <w:p w14:paraId="28A30BB5" w14:textId="77777777" w:rsidR="00B37958" w:rsidRDefault="00B37958">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2843</w:t>
      </w:r>
    </w:p>
    <w:p w14:paraId="1204E74A" w14:textId="77777777" w:rsidR="00B37958" w:rsidRDefault="00B37958">
      <w:pPr>
        <w:pStyle w:val="TOC5"/>
        <w:rPr>
          <w:rFonts w:ascii="Calibri" w:hAnsi="Calibri"/>
          <w:kern w:val="2"/>
          <w:sz w:val="24"/>
          <w:szCs w:val="24"/>
        </w:rPr>
      </w:pPr>
      <w:r>
        <w:rPr>
          <w:lang w:eastAsia="zh-CN"/>
        </w:rPr>
        <w:t>8.1.5.10.9</w:t>
      </w:r>
      <w:r>
        <w:rPr>
          <w:rFonts w:ascii="Calibri" w:hAnsi="Calibri"/>
          <w:kern w:val="2"/>
          <w:sz w:val="24"/>
          <w:szCs w:val="24"/>
        </w:rPr>
        <w:tab/>
      </w:r>
      <w:r>
        <w:rPr>
          <w:lang w:eastAsia="zh-CN"/>
        </w:rPr>
        <w:t>UE Assistance Information / IDC / FDM assistance configuration</w:t>
      </w:r>
      <w:r>
        <w:tab/>
        <w:t>2851</w:t>
      </w:r>
    </w:p>
    <w:p w14:paraId="6129AEC3" w14:textId="77777777" w:rsidR="00B37958" w:rsidRDefault="00B37958">
      <w:pPr>
        <w:pStyle w:val="TOC4"/>
        <w:rPr>
          <w:rFonts w:ascii="Calibri" w:hAnsi="Calibri"/>
          <w:kern w:val="2"/>
          <w:sz w:val="24"/>
          <w:szCs w:val="24"/>
        </w:rPr>
      </w:pPr>
      <w:r>
        <w:t>8.1.5.11</w:t>
      </w:r>
      <w:r>
        <w:rPr>
          <w:rFonts w:ascii="Calibri" w:hAnsi="Calibri"/>
          <w:kern w:val="2"/>
          <w:sz w:val="24"/>
          <w:szCs w:val="24"/>
        </w:rPr>
        <w:tab/>
      </w:r>
      <w:r>
        <w:t>Idle/Inactive measurements</w:t>
      </w:r>
      <w:r>
        <w:tab/>
        <w:t>2858</w:t>
      </w:r>
    </w:p>
    <w:p w14:paraId="1722677A" w14:textId="77777777" w:rsidR="00B37958" w:rsidRDefault="00B37958">
      <w:pPr>
        <w:pStyle w:val="TOC5"/>
        <w:rPr>
          <w:rFonts w:ascii="Calibri" w:hAnsi="Calibri"/>
          <w:kern w:val="2"/>
          <w:sz w:val="24"/>
          <w:szCs w:val="24"/>
        </w:rPr>
      </w:pPr>
      <w:r>
        <w:lastRenderedPageBreak/>
        <w:t>8.1.5.11.1</w:t>
      </w:r>
      <w:r>
        <w:rPr>
          <w:rFonts w:ascii="Calibri" w:hAnsi="Calibri"/>
          <w:kern w:val="2"/>
          <w:sz w:val="24"/>
          <w:szCs w:val="24"/>
        </w:rPr>
        <w:tab/>
      </w:r>
      <w:r>
        <w:t>Idle/Inactive measurements / Idle mode / SIB11 configuration / Measurement of NR cells</w:t>
      </w:r>
      <w:r>
        <w:tab/>
        <w:t>2858</w:t>
      </w:r>
    </w:p>
    <w:p w14:paraId="1DE877BB" w14:textId="77777777" w:rsidR="00B37958" w:rsidRDefault="00B37958">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2867</w:t>
      </w:r>
    </w:p>
    <w:p w14:paraId="7A46148D" w14:textId="77777777" w:rsidR="00B37958" w:rsidRDefault="00B37958">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2878</w:t>
      </w:r>
    </w:p>
    <w:p w14:paraId="6D8F5A55" w14:textId="77777777" w:rsidR="00B37958" w:rsidRDefault="00B37958">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2887</w:t>
      </w:r>
    </w:p>
    <w:p w14:paraId="2F896B7C" w14:textId="77777777" w:rsidR="00B37958" w:rsidRDefault="00B37958">
      <w:pPr>
        <w:pStyle w:val="TOC4"/>
        <w:rPr>
          <w:rFonts w:ascii="Calibri" w:hAnsi="Calibri"/>
          <w:kern w:val="2"/>
          <w:sz w:val="24"/>
          <w:szCs w:val="24"/>
        </w:rPr>
      </w:pPr>
      <w:r>
        <w:t>8.1.5.12</w:t>
      </w:r>
      <w:r>
        <w:rPr>
          <w:rFonts w:ascii="Calibri" w:hAnsi="Calibri"/>
          <w:kern w:val="2"/>
          <w:sz w:val="24"/>
          <w:szCs w:val="24"/>
        </w:rPr>
        <w:tab/>
      </w:r>
      <w:r>
        <w:t>Partial Sounding</w:t>
      </w:r>
      <w:r>
        <w:tab/>
        <w:t>2899</w:t>
      </w:r>
    </w:p>
    <w:p w14:paraId="45ED5095" w14:textId="77777777" w:rsidR="00B37958" w:rsidRDefault="00B37958">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2899</w:t>
      </w:r>
    </w:p>
    <w:p w14:paraId="3C394A7B" w14:textId="77777777" w:rsidR="00B37958" w:rsidRDefault="00B37958">
      <w:pPr>
        <w:pStyle w:val="TOC4"/>
        <w:rPr>
          <w:rFonts w:ascii="Calibri" w:hAnsi="Calibri"/>
          <w:kern w:val="2"/>
          <w:sz w:val="24"/>
          <w:szCs w:val="24"/>
        </w:rPr>
      </w:pPr>
      <w:r>
        <w:t>8.1.5.13</w:t>
      </w:r>
      <w:r>
        <w:rPr>
          <w:rFonts w:ascii="Calibri" w:hAnsi="Calibri"/>
          <w:kern w:val="2"/>
          <w:sz w:val="24"/>
          <w:szCs w:val="24"/>
        </w:rPr>
        <w:tab/>
      </w:r>
      <w:r>
        <w:t>Small Data Transmission</w:t>
      </w:r>
      <w:r>
        <w:tab/>
        <w:t>2903</w:t>
      </w:r>
    </w:p>
    <w:p w14:paraId="7CEB2F2A" w14:textId="77777777" w:rsidR="00B37958" w:rsidRDefault="00B37958">
      <w:pPr>
        <w:pStyle w:val="TOC5"/>
        <w:rPr>
          <w:rFonts w:ascii="Calibri" w:hAnsi="Calibri"/>
          <w:kern w:val="2"/>
          <w:sz w:val="24"/>
          <w:szCs w:val="24"/>
        </w:rPr>
      </w:pPr>
      <w:r>
        <w:t>8.1.5.13.1</w:t>
      </w:r>
      <w:r>
        <w:rPr>
          <w:rFonts w:ascii="Calibri" w:hAnsi="Calibri"/>
          <w:kern w:val="2"/>
          <w:sz w:val="24"/>
          <w:szCs w:val="24"/>
        </w:rPr>
        <w:tab/>
      </w:r>
      <w:r>
        <w:t>RRC SDT/CG based SDT/Success</w:t>
      </w:r>
      <w:r>
        <w:tab/>
        <w:t>2903</w:t>
      </w:r>
    </w:p>
    <w:p w14:paraId="657D6055" w14:textId="77777777" w:rsidR="00B37958" w:rsidRDefault="00B37958">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2913</w:t>
      </w:r>
    </w:p>
    <w:p w14:paraId="15E5834F" w14:textId="77777777" w:rsidR="00B37958" w:rsidRDefault="00B37958">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2922</w:t>
      </w:r>
    </w:p>
    <w:p w14:paraId="20EB2CCB" w14:textId="77777777" w:rsidR="00B37958" w:rsidRDefault="00B37958">
      <w:pPr>
        <w:pStyle w:val="TOC5"/>
        <w:rPr>
          <w:rFonts w:ascii="Calibri" w:hAnsi="Calibri"/>
          <w:kern w:val="2"/>
          <w:sz w:val="24"/>
          <w:szCs w:val="24"/>
        </w:rPr>
      </w:pPr>
      <w:r>
        <w:t>8.1.5.13.4</w:t>
      </w:r>
      <w:r>
        <w:rPr>
          <w:rFonts w:ascii="Calibri" w:hAnsi="Calibri"/>
          <w:kern w:val="2"/>
          <w:sz w:val="24"/>
          <w:szCs w:val="24"/>
        </w:rPr>
        <w:tab/>
      </w:r>
      <w:r>
        <w:t>RRC MT SDT / CG based SDT / Success</w:t>
      </w:r>
      <w:r>
        <w:tab/>
        <w:t>2929</w:t>
      </w:r>
    </w:p>
    <w:p w14:paraId="792218F9" w14:textId="77777777" w:rsidR="00B37958" w:rsidRDefault="00B37958">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2938</w:t>
      </w:r>
    </w:p>
    <w:p w14:paraId="2C24EF43" w14:textId="77777777" w:rsidR="00B37958" w:rsidRDefault="00B37958">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2938</w:t>
      </w:r>
    </w:p>
    <w:p w14:paraId="1FFB98E9" w14:textId="77777777" w:rsidR="00B37958" w:rsidRDefault="00B37958">
      <w:pPr>
        <w:pStyle w:val="TOC3"/>
        <w:rPr>
          <w:rFonts w:ascii="Calibri" w:hAnsi="Calibri"/>
          <w:kern w:val="2"/>
          <w:sz w:val="24"/>
          <w:szCs w:val="24"/>
        </w:rPr>
      </w:pPr>
      <w:r w:rsidRPr="004767AC">
        <w:rPr>
          <w:iCs/>
        </w:rPr>
        <w:t>8.1.6</w:t>
      </w:r>
      <w:r>
        <w:rPr>
          <w:rFonts w:ascii="Calibri" w:hAnsi="Calibri"/>
          <w:kern w:val="2"/>
          <w:sz w:val="24"/>
          <w:szCs w:val="24"/>
        </w:rPr>
        <w:tab/>
      </w:r>
      <w:r>
        <w:t>SON and MDT support for NR</w:t>
      </w:r>
      <w:r>
        <w:tab/>
        <w:t>2942</w:t>
      </w:r>
    </w:p>
    <w:p w14:paraId="1225E5A2" w14:textId="77777777" w:rsidR="00B37958" w:rsidRDefault="00B37958">
      <w:pPr>
        <w:pStyle w:val="TOC4"/>
        <w:rPr>
          <w:rFonts w:ascii="Calibri" w:hAnsi="Calibri"/>
          <w:kern w:val="2"/>
          <w:sz w:val="24"/>
          <w:szCs w:val="24"/>
        </w:rPr>
      </w:pPr>
      <w:r>
        <w:t>8.1.6.1</w:t>
      </w:r>
      <w:r>
        <w:rPr>
          <w:rFonts w:ascii="Calibri" w:hAnsi="Calibri"/>
          <w:kern w:val="2"/>
          <w:sz w:val="24"/>
          <w:szCs w:val="24"/>
        </w:rPr>
        <w:tab/>
      </w:r>
      <w:r>
        <w:t>Intra NR MDT</w:t>
      </w:r>
      <w:r>
        <w:tab/>
        <w:t>2942</w:t>
      </w:r>
    </w:p>
    <w:p w14:paraId="52E73A2A" w14:textId="77777777" w:rsidR="00B37958" w:rsidRDefault="00B37958">
      <w:pPr>
        <w:pStyle w:val="TOC5"/>
        <w:rPr>
          <w:rFonts w:ascii="Calibri" w:hAnsi="Calibri"/>
          <w:kern w:val="2"/>
          <w:sz w:val="24"/>
          <w:szCs w:val="24"/>
        </w:rPr>
      </w:pPr>
      <w:r>
        <w:t>8.1.6.1.1</w:t>
      </w:r>
      <w:r>
        <w:rPr>
          <w:rFonts w:ascii="Calibri" w:hAnsi="Calibri"/>
          <w:kern w:val="2"/>
          <w:sz w:val="24"/>
          <w:szCs w:val="24"/>
        </w:rPr>
        <w:tab/>
      </w:r>
      <w:r>
        <w:t>Immediate MDT</w:t>
      </w:r>
      <w:r>
        <w:tab/>
        <w:t>2942</w:t>
      </w:r>
    </w:p>
    <w:p w14:paraId="0BAF2D96" w14:textId="77777777" w:rsidR="00B37958" w:rsidRDefault="00B37958">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2942</w:t>
      </w:r>
    </w:p>
    <w:p w14:paraId="5A747C2D" w14:textId="77777777" w:rsidR="00B37958" w:rsidRDefault="00B37958">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2949</w:t>
      </w:r>
    </w:p>
    <w:p w14:paraId="41CCBC64" w14:textId="77777777" w:rsidR="00B37958" w:rsidRDefault="00B37958">
      <w:pPr>
        <w:pStyle w:val="TOC5"/>
        <w:rPr>
          <w:rFonts w:ascii="Calibri" w:hAnsi="Calibri"/>
          <w:kern w:val="2"/>
          <w:sz w:val="24"/>
          <w:szCs w:val="24"/>
        </w:rPr>
      </w:pPr>
      <w:r>
        <w:t>8.1.6.1.2</w:t>
      </w:r>
      <w:r>
        <w:rPr>
          <w:rFonts w:ascii="Calibri" w:hAnsi="Calibri"/>
          <w:kern w:val="2"/>
          <w:sz w:val="24"/>
          <w:szCs w:val="24"/>
        </w:rPr>
        <w:tab/>
      </w:r>
      <w:r w:rsidRPr="004767AC">
        <w:rPr>
          <w:rFonts w:eastAsia="MS Gothic"/>
        </w:rPr>
        <w:t>Logged MDT</w:t>
      </w:r>
      <w:r>
        <w:tab/>
        <w:t>2960</w:t>
      </w:r>
    </w:p>
    <w:p w14:paraId="66640D56" w14:textId="77777777" w:rsidR="00B37958" w:rsidRDefault="00B37958">
      <w:pPr>
        <w:pStyle w:val="TOC6"/>
        <w:rPr>
          <w:rFonts w:ascii="Calibri" w:hAnsi="Calibri"/>
          <w:kern w:val="2"/>
          <w:sz w:val="24"/>
          <w:szCs w:val="24"/>
        </w:rPr>
      </w:pPr>
      <w:r>
        <w:t>8.1.6.1.2.1</w:t>
      </w:r>
      <w:r>
        <w:rPr>
          <w:rFonts w:ascii="Calibri" w:hAnsi="Calibri"/>
          <w:kern w:val="2"/>
          <w:sz w:val="24"/>
          <w:szCs w:val="24"/>
        </w:rPr>
        <w:tab/>
      </w:r>
      <w:r w:rsidRPr="004767AC">
        <w:rPr>
          <w:rFonts w:eastAsia="MS Gothic"/>
        </w:rPr>
        <w:t>Logged MDT / RRC_IDLE / Logging and reporting / Intra-frequency measurement</w:t>
      </w:r>
      <w:r>
        <w:tab/>
        <w:t>2960</w:t>
      </w:r>
    </w:p>
    <w:p w14:paraId="2760813F" w14:textId="77777777" w:rsidR="00B37958" w:rsidRDefault="00B37958">
      <w:pPr>
        <w:pStyle w:val="TOC6"/>
        <w:rPr>
          <w:rFonts w:ascii="Calibri" w:hAnsi="Calibri"/>
          <w:kern w:val="2"/>
          <w:sz w:val="24"/>
          <w:szCs w:val="24"/>
        </w:rPr>
      </w:pPr>
      <w:r>
        <w:t>8.1.6.1.2.2</w:t>
      </w:r>
      <w:r>
        <w:rPr>
          <w:rFonts w:ascii="Calibri" w:hAnsi="Calibri"/>
          <w:kern w:val="2"/>
          <w:sz w:val="24"/>
          <w:szCs w:val="24"/>
        </w:rPr>
        <w:tab/>
      </w:r>
      <w:r w:rsidRPr="004767AC">
        <w:rPr>
          <w:rFonts w:eastAsia="MS Gothic"/>
        </w:rPr>
        <w:t>Logged MDT / RRC_INACTIVE / Logging and reporting / Inter-frequency measurement</w:t>
      </w:r>
      <w:r>
        <w:tab/>
        <w:t>2969</w:t>
      </w:r>
    </w:p>
    <w:p w14:paraId="3C4B2208" w14:textId="77777777" w:rsidR="00B37958" w:rsidRDefault="00B37958">
      <w:pPr>
        <w:pStyle w:val="TOC6"/>
        <w:rPr>
          <w:rFonts w:ascii="Calibri" w:hAnsi="Calibri"/>
          <w:kern w:val="2"/>
          <w:sz w:val="24"/>
          <w:szCs w:val="24"/>
        </w:rPr>
      </w:pPr>
      <w:r>
        <w:t>8.1.6.1.2.3</w:t>
      </w:r>
      <w:r>
        <w:rPr>
          <w:rFonts w:ascii="Calibri" w:hAnsi="Calibri"/>
          <w:kern w:val="2"/>
          <w:sz w:val="24"/>
          <w:szCs w:val="24"/>
        </w:rPr>
        <w:tab/>
      </w:r>
      <w:r w:rsidRPr="004767AC">
        <w:rPr>
          <w:rFonts w:eastAsia="MS Gothic"/>
        </w:rPr>
        <w:t>Logged MDT / Intra-frequency measurement, logging and reporting</w:t>
      </w:r>
      <w:r>
        <w:tab/>
        <w:t>2977</w:t>
      </w:r>
    </w:p>
    <w:p w14:paraId="29656613" w14:textId="77777777" w:rsidR="00B37958" w:rsidRDefault="00B37958">
      <w:pPr>
        <w:pStyle w:val="TOC6"/>
        <w:rPr>
          <w:rFonts w:ascii="Calibri" w:hAnsi="Calibri"/>
          <w:kern w:val="2"/>
          <w:sz w:val="24"/>
          <w:szCs w:val="24"/>
        </w:rPr>
      </w:pPr>
      <w:r>
        <w:t>8.1.6.1.2.4</w:t>
      </w:r>
      <w:r>
        <w:rPr>
          <w:rFonts w:ascii="Calibri" w:hAnsi="Calibri"/>
          <w:kern w:val="2"/>
          <w:sz w:val="24"/>
          <w:szCs w:val="24"/>
        </w:rPr>
        <w:tab/>
      </w:r>
      <w:r w:rsidRPr="004767AC">
        <w:rPr>
          <w:rFonts w:eastAsia="MS Gothic"/>
        </w:rPr>
        <w:t>Logged MDT/ RRC_IDLE / Logging and reporting / periodic measurement trigger</w:t>
      </w:r>
      <w:r>
        <w:tab/>
        <w:t>2988</w:t>
      </w:r>
    </w:p>
    <w:p w14:paraId="3209A039" w14:textId="77777777" w:rsidR="00B37958" w:rsidRDefault="00B37958">
      <w:pPr>
        <w:pStyle w:val="TOC6"/>
        <w:rPr>
          <w:rFonts w:ascii="Calibri" w:hAnsi="Calibri"/>
          <w:kern w:val="2"/>
          <w:sz w:val="24"/>
          <w:szCs w:val="24"/>
        </w:rPr>
      </w:pPr>
      <w:r>
        <w:t>8.1.6.1.2.5</w:t>
      </w:r>
      <w:r>
        <w:rPr>
          <w:rFonts w:ascii="Calibri" w:hAnsi="Calibri"/>
          <w:kern w:val="2"/>
          <w:sz w:val="24"/>
          <w:szCs w:val="24"/>
        </w:rPr>
        <w:tab/>
      </w:r>
      <w:r w:rsidRPr="004767AC">
        <w:rPr>
          <w:rFonts w:eastAsia="MS Gothic"/>
        </w:rPr>
        <w:t>Logged MDT/ RRC_IDLE / Logging and reporting / event-based trigger</w:t>
      </w:r>
      <w:r>
        <w:tab/>
        <w:t>2998</w:t>
      </w:r>
    </w:p>
    <w:p w14:paraId="365482D3" w14:textId="77777777" w:rsidR="00B37958" w:rsidRDefault="00B37958">
      <w:pPr>
        <w:pStyle w:val="TOC6"/>
        <w:rPr>
          <w:rFonts w:ascii="Calibri" w:hAnsi="Calibri"/>
          <w:kern w:val="2"/>
          <w:sz w:val="24"/>
          <w:szCs w:val="24"/>
        </w:rPr>
      </w:pPr>
      <w:r>
        <w:t>8.1.6.1.2.6</w:t>
      </w:r>
      <w:r>
        <w:rPr>
          <w:rFonts w:ascii="Calibri" w:hAnsi="Calibri"/>
          <w:kern w:val="2"/>
          <w:sz w:val="24"/>
          <w:szCs w:val="24"/>
        </w:rPr>
        <w:tab/>
      </w:r>
      <w:r w:rsidRPr="004767AC">
        <w:rPr>
          <w:rFonts w:eastAsia="MS Gothic"/>
        </w:rPr>
        <w:t>Logged MDT/ RRC_IDLE / Logging and reporting / event-based trigger</w:t>
      </w:r>
      <w:r>
        <w:t>/ out-of-coverage</w:t>
      </w:r>
      <w:r>
        <w:tab/>
        <w:t>3006</w:t>
      </w:r>
    </w:p>
    <w:p w14:paraId="632BA381" w14:textId="77777777" w:rsidR="00B37958" w:rsidRDefault="00B37958">
      <w:pPr>
        <w:pStyle w:val="TOC6"/>
        <w:rPr>
          <w:rFonts w:ascii="Calibri" w:hAnsi="Calibri"/>
          <w:kern w:val="2"/>
          <w:sz w:val="24"/>
          <w:szCs w:val="24"/>
        </w:rPr>
      </w:pPr>
      <w:r>
        <w:t>8.1.6.1.2.7</w:t>
      </w:r>
      <w:r>
        <w:rPr>
          <w:rFonts w:ascii="Calibri" w:hAnsi="Calibri"/>
          <w:kern w:val="2"/>
          <w:sz w:val="24"/>
          <w:szCs w:val="24"/>
        </w:rPr>
        <w:tab/>
      </w:r>
      <w:r w:rsidRPr="004767AC">
        <w:rPr>
          <w:rFonts w:eastAsia="MS Gothic"/>
        </w:rPr>
        <w:t>Logged MDT / Logging and reporting / Indication of logged measurements at NR reestablishment</w:t>
      </w:r>
      <w:r>
        <w:tab/>
        <w:t>3016</w:t>
      </w:r>
    </w:p>
    <w:p w14:paraId="1C2C7750" w14:textId="77777777" w:rsidR="00B37958" w:rsidRDefault="00B37958">
      <w:pPr>
        <w:pStyle w:val="TOC6"/>
        <w:rPr>
          <w:rFonts w:ascii="Calibri" w:hAnsi="Calibri"/>
          <w:kern w:val="2"/>
          <w:sz w:val="24"/>
          <w:szCs w:val="24"/>
        </w:rPr>
      </w:pPr>
      <w:r>
        <w:t>8.1.6.1.2.8</w:t>
      </w:r>
      <w:r>
        <w:rPr>
          <w:rFonts w:ascii="Calibri" w:hAnsi="Calibri"/>
          <w:kern w:val="2"/>
          <w:sz w:val="24"/>
          <w:szCs w:val="24"/>
        </w:rPr>
        <w:tab/>
      </w:r>
      <w:r w:rsidRPr="004767AC">
        <w:rPr>
          <w:rFonts w:eastAsia="MS Gothic"/>
        </w:rPr>
        <w:t>Logged MDT / Logging and reporting / Reporting at RRC reconfiguration</w:t>
      </w:r>
      <w:r>
        <w:tab/>
        <w:t>3019</w:t>
      </w:r>
    </w:p>
    <w:p w14:paraId="70E9FDAB" w14:textId="77777777" w:rsidR="00B37958" w:rsidRDefault="00B37958">
      <w:pPr>
        <w:pStyle w:val="TOC6"/>
        <w:rPr>
          <w:rFonts w:ascii="Calibri" w:hAnsi="Calibri"/>
          <w:kern w:val="2"/>
          <w:sz w:val="24"/>
          <w:szCs w:val="24"/>
        </w:rPr>
      </w:pPr>
      <w:r>
        <w:t>8.1.6.1.2.9</w:t>
      </w:r>
      <w:r>
        <w:rPr>
          <w:rFonts w:ascii="Calibri" w:hAnsi="Calibri"/>
          <w:kern w:val="2"/>
          <w:sz w:val="24"/>
          <w:szCs w:val="24"/>
        </w:rPr>
        <w:tab/>
      </w:r>
      <w:r w:rsidRPr="004767AC">
        <w:rPr>
          <w:rFonts w:eastAsia="MS Gothic"/>
        </w:rPr>
        <w:t>Logged MDT / Location information</w:t>
      </w:r>
      <w:r>
        <w:tab/>
        <w:t>3028</w:t>
      </w:r>
    </w:p>
    <w:p w14:paraId="5BB57F82" w14:textId="77777777" w:rsidR="00B37958" w:rsidRDefault="00B37958">
      <w:pPr>
        <w:pStyle w:val="TOC6"/>
        <w:rPr>
          <w:rFonts w:ascii="Calibri" w:hAnsi="Calibri"/>
          <w:kern w:val="2"/>
          <w:sz w:val="24"/>
          <w:szCs w:val="24"/>
        </w:rPr>
      </w:pPr>
      <w:r>
        <w:t>8.1.6.1.2.10</w:t>
      </w:r>
      <w:r>
        <w:rPr>
          <w:rFonts w:ascii="Calibri" w:hAnsi="Calibri"/>
          <w:kern w:val="2"/>
          <w:sz w:val="24"/>
          <w:szCs w:val="24"/>
        </w:rPr>
        <w:tab/>
      </w:r>
      <w:r w:rsidRPr="004767AC">
        <w:rPr>
          <w:rFonts w:eastAsia="MS Gothic"/>
        </w:rPr>
        <w:t>Logged MDT / Maintaining logged measurement configuration / UE mobility</w:t>
      </w:r>
      <w:r>
        <w:tab/>
        <w:t>3034</w:t>
      </w:r>
    </w:p>
    <w:p w14:paraId="5CE977C4" w14:textId="77777777" w:rsidR="00B37958" w:rsidRDefault="00B37958">
      <w:pPr>
        <w:pStyle w:val="TOC6"/>
        <w:rPr>
          <w:rFonts w:ascii="Calibri" w:hAnsi="Calibri"/>
          <w:kern w:val="2"/>
          <w:sz w:val="24"/>
          <w:szCs w:val="24"/>
        </w:rPr>
      </w:pPr>
      <w:r>
        <w:t>8.1.6.1.2.11</w:t>
      </w:r>
      <w:r>
        <w:rPr>
          <w:rFonts w:ascii="Calibri" w:hAnsi="Calibri"/>
          <w:kern w:val="2"/>
          <w:sz w:val="24"/>
          <w:szCs w:val="24"/>
        </w:rPr>
        <w:tab/>
      </w:r>
      <w:r w:rsidRPr="004767AC">
        <w:rPr>
          <w:rFonts w:eastAsia="MS Gothic"/>
        </w:rPr>
        <w:t>Logged MDT / UE state transitions</w:t>
      </w:r>
      <w:r>
        <w:tab/>
        <w:t>3041</w:t>
      </w:r>
    </w:p>
    <w:p w14:paraId="03A4765E" w14:textId="77777777" w:rsidR="00B37958" w:rsidRDefault="00B37958">
      <w:pPr>
        <w:pStyle w:val="TOC6"/>
        <w:rPr>
          <w:rFonts w:ascii="Calibri" w:hAnsi="Calibri"/>
          <w:kern w:val="2"/>
          <w:sz w:val="24"/>
          <w:szCs w:val="24"/>
        </w:rPr>
      </w:pPr>
      <w:r>
        <w:t>8.1.6.1.2.12</w:t>
      </w:r>
      <w:r>
        <w:rPr>
          <w:rFonts w:ascii="Calibri" w:hAnsi="Calibri"/>
          <w:kern w:val="2"/>
          <w:sz w:val="24"/>
          <w:szCs w:val="24"/>
        </w:rPr>
        <w:tab/>
      </w:r>
      <w:r w:rsidRPr="004767AC">
        <w:rPr>
          <w:rFonts w:eastAsia="MS Gothic"/>
        </w:rPr>
        <w:t>Logged MDT / Release of logged MDT measurement configuration / Expire of duration timer</w:t>
      </w:r>
      <w:r>
        <w:tab/>
        <w:t>3046</w:t>
      </w:r>
    </w:p>
    <w:p w14:paraId="575DB7A8" w14:textId="77777777" w:rsidR="00B37958" w:rsidRDefault="00B37958">
      <w:pPr>
        <w:pStyle w:val="TOC6"/>
        <w:rPr>
          <w:rFonts w:ascii="Calibri" w:hAnsi="Calibri"/>
          <w:kern w:val="2"/>
          <w:sz w:val="24"/>
          <w:szCs w:val="24"/>
        </w:rPr>
      </w:pPr>
      <w:r>
        <w:t>8.1.6.1.2.13</w:t>
      </w:r>
      <w:r>
        <w:rPr>
          <w:rFonts w:ascii="Calibri" w:hAnsi="Calibri"/>
          <w:kern w:val="2"/>
          <w:sz w:val="24"/>
          <w:szCs w:val="24"/>
        </w:rPr>
        <w:tab/>
      </w:r>
      <w:r w:rsidRPr="004767AC">
        <w:rPr>
          <w:rFonts w:eastAsia="MS Gothic"/>
        </w:rPr>
        <w:t>Logged MDT / Release of logged MDT measurement configuration / Reception of new logged measurement configuration</w:t>
      </w:r>
      <w:r>
        <w:tab/>
        <w:t>3056</w:t>
      </w:r>
    </w:p>
    <w:p w14:paraId="415B9B1F" w14:textId="77777777" w:rsidR="00B37958" w:rsidRDefault="00B37958">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3063</w:t>
      </w:r>
    </w:p>
    <w:p w14:paraId="725ACE19" w14:textId="77777777" w:rsidR="00B37958" w:rsidRDefault="00B37958">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3068</w:t>
      </w:r>
    </w:p>
    <w:p w14:paraId="20A18D1F" w14:textId="77777777" w:rsidR="00B37958" w:rsidRDefault="00B37958">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3073</w:t>
      </w:r>
    </w:p>
    <w:p w14:paraId="70AF916F" w14:textId="77777777" w:rsidR="00B37958" w:rsidRDefault="00B37958">
      <w:pPr>
        <w:pStyle w:val="TOC5"/>
        <w:rPr>
          <w:rFonts w:ascii="Calibri" w:hAnsi="Calibri"/>
          <w:kern w:val="2"/>
          <w:sz w:val="24"/>
          <w:szCs w:val="24"/>
        </w:rPr>
      </w:pPr>
      <w:r>
        <w:t>8.1.6.1.3</w:t>
      </w:r>
      <w:r>
        <w:rPr>
          <w:rFonts w:ascii="Calibri" w:hAnsi="Calibri"/>
          <w:kern w:val="2"/>
          <w:sz w:val="24"/>
          <w:szCs w:val="24"/>
        </w:rPr>
        <w:tab/>
      </w:r>
      <w:r>
        <w:t>Radio Link Failure report</w:t>
      </w:r>
      <w:r>
        <w:tab/>
        <w:t>3075</w:t>
      </w:r>
    </w:p>
    <w:p w14:paraId="1A6B51DA" w14:textId="77777777" w:rsidR="00B37958" w:rsidRDefault="00B37958">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3075</w:t>
      </w:r>
    </w:p>
    <w:p w14:paraId="222FDBDC" w14:textId="77777777" w:rsidR="00B37958" w:rsidRDefault="00B37958">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3087</w:t>
      </w:r>
    </w:p>
    <w:p w14:paraId="21123B39" w14:textId="77777777" w:rsidR="00B37958" w:rsidRDefault="00B37958">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3089</w:t>
      </w:r>
    </w:p>
    <w:p w14:paraId="5376CB4E" w14:textId="77777777" w:rsidR="00B37958" w:rsidRDefault="00B37958">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3099</w:t>
      </w:r>
    </w:p>
    <w:p w14:paraId="0F6241C3" w14:textId="77777777" w:rsidR="00B37958" w:rsidRDefault="00B37958">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3107</w:t>
      </w:r>
    </w:p>
    <w:p w14:paraId="478181D3" w14:textId="77777777" w:rsidR="00B37958" w:rsidRDefault="00B37958">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3114</w:t>
      </w:r>
    </w:p>
    <w:p w14:paraId="4E5E4708" w14:textId="77777777" w:rsidR="00B37958" w:rsidRDefault="00B37958">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3121</w:t>
      </w:r>
    </w:p>
    <w:p w14:paraId="11D7CD69" w14:textId="77777777" w:rsidR="00B37958" w:rsidRDefault="00B37958">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3130</w:t>
      </w:r>
    </w:p>
    <w:p w14:paraId="1EEFDDE8" w14:textId="77777777" w:rsidR="00B37958" w:rsidRDefault="00B37958">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3141</w:t>
      </w:r>
    </w:p>
    <w:p w14:paraId="7320DFED" w14:textId="77777777" w:rsidR="00B37958" w:rsidRDefault="00B37958">
      <w:pPr>
        <w:pStyle w:val="TOC6"/>
        <w:rPr>
          <w:rFonts w:ascii="Calibri" w:hAnsi="Calibri"/>
          <w:kern w:val="2"/>
          <w:sz w:val="24"/>
          <w:szCs w:val="24"/>
        </w:rPr>
      </w:pPr>
      <w:r>
        <w:lastRenderedPageBreak/>
        <w:t>8.1.6.1.3.10</w:t>
      </w:r>
      <w:r>
        <w:rPr>
          <w:rFonts w:ascii="Calibri" w:hAnsi="Calibri"/>
          <w:kern w:val="2"/>
          <w:sz w:val="24"/>
          <w:szCs w:val="24"/>
        </w:rPr>
        <w:tab/>
      </w:r>
      <w:r>
        <w:t>Radio Link Failure / Logging and reporting / DAPS HO</w:t>
      </w:r>
      <w:r>
        <w:tab/>
        <w:t>3152</w:t>
      </w:r>
    </w:p>
    <w:p w14:paraId="4F3B6E59" w14:textId="77777777" w:rsidR="00B37958" w:rsidRDefault="00B37958">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3160</w:t>
      </w:r>
    </w:p>
    <w:p w14:paraId="360531DC" w14:textId="77777777" w:rsidR="00B37958" w:rsidRDefault="00B37958">
      <w:pPr>
        <w:pStyle w:val="TOC5"/>
        <w:rPr>
          <w:rFonts w:ascii="Calibri" w:hAnsi="Calibri"/>
          <w:kern w:val="2"/>
          <w:sz w:val="24"/>
          <w:szCs w:val="24"/>
        </w:rPr>
      </w:pPr>
      <w:r>
        <w:t>8.1.6.1.4</w:t>
      </w:r>
      <w:r>
        <w:rPr>
          <w:rFonts w:ascii="Calibri" w:hAnsi="Calibri"/>
          <w:kern w:val="2"/>
          <w:sz w:val="24"/>
          <w:szCs w:val="24"/>
        </w:rPr>
        <w:tab/>
      </w:r>
      <w:r>
        <w:t>Connection Establishment Failure</w:t>
      </w:r>
      <w:r>
        <w:tab/>
        <w:t>3170</w:t>
      </w:r>
    </w:p>
    <w:p w14:paraId="0056A37C" w14:textId="77777777" w:rsidR="00B37958" w:rsidRDefault="00B37958">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3170</w:t>
      </w:r>
    </w:p>
    <w:p w14:paraId="16CA885E" w14:textId="77777777" w:rsidR="00B37958" w:rsidRDefault="00B37958">
      <w:pPr>
        <w:pStyle w:val="TOC6"/>
        <w:rPr>
          <w:rFonts w:ascii="Calibri" w:hAnsi="Calibri"/>
          <w:kern w:val="2"/>
          <w:sz w:val="24"/>
          <w:szCs w:val="24"/>
        </w:rPr>
      </w:pPr>
      <w:r>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3175</w:t>
      </w:r>
    </w:p>
    <w:p w14:paraId="72DE3A17" w14:textId="77777777" w:rsidR="00B37958" w:rsidRDefault="00B37958">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3179</w:t>
      </w:r>
    </w:p>
    <w:p w14:paraId="5267788D" w14:textId="77777777" w:rsidR="00B37958" w:rsidRDefault="00B37958">
      <w:pPr>
        <w:pStyle w:val="TOC6"/>
        <w:rPr>
          <w:rFonts w:ascii="Calibri" w:hAnsi="Calibri"/>
          <w:kern w:val="2"/>
          <w:sz w:val="24"/>
          <w:szCs w:val="24"/>
        </w:rPr>
      </w:pPr>
      <w:r w:rsidRPr="004767AC">
        <w:rPr>
          <w:rFonts w:eastAsia="SimSun"/>
        </w:rPr>
        <w:t>8.1.6.1.4.4</w:t>
      </w:r>
      <w:r>
        <w:rPr>
          <w:rFonts w:ascii="Calibri" w:hAnsi="Calibri"/>
          <w:kern w:val="2"/>
          <w:sz w:val="24"/>
          <w:szCs w:val="24"/>
        </w:rPr>
        <w:tab/>
      </w:r>
      <w:r w:rsidRPr="004767AC">
        <w:rPr>
          <w:rFonts w:eastAsia="SimSun"/>
        </w:rPr>
        <w:t>Connection Establishment Failure / Logging and reporting / Reporting at RRC connection re-establishment</w:t>
      </w:r>
      <w:r>
        <w:tab/>
        <w:t>3185</w:t>
      </w:r>
    </w:p>
    <w:p w14:paraId="6688905D" w14:textId="77777777" w:rsidR="00B37958" w:rsidRDefault="00B37958">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3188</w:t>
      </w:r>
    </w:p>
    <w:p w14:paraId="20172324" w14:textId="77777777" w:rsidR="00B37958" w:rsidRDefault="00B37958">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3191</w:t>
      </w:r>
    </w:p>
    <w:p w14:paraId="32ABF060" w14:textId="77777777" w:rsidR="00B37958" w:rsidRDefault="00B37958">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3197</w:t>
      </w:r>
    </w:p>
    <w:p w14:paraId="0931539E" w14:textId="77777777" w:rsidR="00B37958" w:rsidRDefault="00B37958">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3202</w:t>
      </w:r>
    </w:p>
    <w:p w14:paraId="4461857A" w14:textId="77777777" w:rsidR="00B37958" w:rsidRDefault="00B37958">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3207</w:t>
      </w:r>
    </w:p>
    <w:p w14:paraId="6C4A722F" w14:textId="77777777" w:rsidR="00B37958" w:rsidRDefault="00B37958">
      <w:pPr>
        <w:pStyle w:val="TOC4"/>
        <w:rPr>
          <w:rFonts w:ascii="Calibri" w:hAnsi="Calibri"/>
          <w:kern w:val="2"/>
          <w:sz w:val="24"/>
          <w:szCs w:val="24"/>
        </w:rPr>
      </w:pPr>
      <w:r>
        <w:t>8.1.6.2</w:t>
      </w:r>
      <w:r>
        <w:rPr>
          <w:rFonts w:ascii="Calibri" w:hAnsi="Calibri"/>
          <w:kern w:val="2"/>
          <w:sz w:val="24"/>
          <w:szCs w:val="24"/>
        </w:rPr>
        <w:tab/>
      </w:r>
      <w:r>
        <w:t>Inter-RAT MDT</w:t>
      </w:r>
      <w:r>
        <w:tab/>
        <w:t>3219</w:t>
      </w:r>
    </w:p>
    <w:p w14:paraId="7F0B5F3E" w14:textId="77777777" w:rsidR="00B37958" w:rsidRDefault="00B37958">
      <w:pPr>
        <w:pStyle w:val="TOC5"/>
        <w:rPr>
          <w:rFonts w:ascii="Calibri" w:hAnsi="Calibri"/>
          <w:kern w:val="2"/>
          <w:sz w:val="24"/>
          <w:szCs w:val="24"/>
        </w:rPr>
      </w:pPr>
      <w:r>
        <w:t>8.1.6.2.1</w:t>
      </w:r>
      <w:r>
        <w:rPr>
          <w:rFonts w:ascii="Calibri" w:hAnsi="Calibri"/>
          <w:kern w:val="2"/>
          <w:sz w:val="24"/>
          <w:szCs w:val="24"/>
        </w:rPr>
        <w:tab/>
      </w:r>
      <w:r>
        <w:t>Inter-RAT MDT / Immediate MDT / Periodic reporting of E-UTRAN/ Location information</w:t>
      </w:r>
      <w:r>
        <w:tab/>
        <w:t>3219</w:t>
      </w:r>
    </w:p>
    <w:p w14:paraId="7251DC8F" w14:textId="77777777" w:rsidR="00B37958" w:rsidRDefault="00B37958">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3228</w:t>
      </w:r>
    </w:p>
    <w:p w14:paraId="498750B6" w14:textId="77777777" w:rsidR="00B37958" w:rsidRDefault="00B37958">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3235</w:t>
      </w:r>
    </w:p>
    <w:p w14:paraId="67302C35" w14:textId="77777777" w:rsidR="00B37958" w:rsidRDefault="00B37958">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3249</w:t>
      </w:r>
    </w:p>
    <w:p w14:paraId="3E1CE224" w14:textId="77777777" w:rsidR="00B37958" w:rsidRDefault="00B37958">
      <w:pPr>
        <w:pStyle w:val="TOC4"/>
        <w:rPr>
          <w:rFonts w:ascii="Calibri" w:hAnsi="Calibri"/>
          <w:kern w:val="2"/>
          <w:sz w:val="24"/>
          <w:szCs w:val="24"/>
        </w:rPr>
      </w:pPr>
      <w:r>
        <w:t>8.1.6.3</w:t>
      </w:r>
      <w:r>
        <w:rPr>
          <w:rFonts w:ascii="Calibri" w:hAnsi="Calibri"/>
          <w:kern w:val="2"/>
          <w:sz w:val="24"/>
          <w:szCs w:val="24"/>
        </w:rPr>
        <w:tab/>
      </w:r>
      <w:r>
        <w:t>Inter-System MDT</w:t>
      </w:r>
      <w:r>
        <w:tab/>
        <w:t>3254</w:t>
      </w:r>
    </w:p>
    <w:p w14:paraId="751C66B3" w14:textId="77777777" w:rsidR="00B37958" w:rsidRDefault="00B37958">
      <w:pPr>
        <w:pStyle w:val="TOC5"/>
        <w:rPr>
          <w:rFonts w:ascii="Calibri" w:hAnsi="Calibri"/>
          <w:kern w:val="2"/>
          <w:sz w:val="24"/>
          <w:szCs w:val="24"/>
        </w:rPr>
      </w:pPr>
      <w:r>
        <w:t>8.1.6.3.1</w:t>
      </w:r>
      <w:r>
        <w:rPr>
          <w:rFonts w:ascii="Calibri" w:hAnsi="Calibri"/>
          <w:kern w:val="2"/>
          <w:sz w:val="24"/>
          <w:szCs w:val="24"/>
        </w:rPr>
        <w:tab/>
      </w:r>
      <w:r>
        <w:t>Inter-System MDT / Immediate MDT</w:t>
      </w:r>
      <w:r>
        <w:tab/>
        <w:t>3254</w:t>
      </w:r>
    </w:p>
    <w:p w14:paraId="5D9CE93F" w14:textId="77777777" w:rsidR="00B37958" w:rsidRDefault="00B37958">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3254</w:t>
      </w:r>
    </w:p>
    <w:p w14:paraId="67ACF86A" w14:textId="77777777" w:rsidR="00B37958" w:rsidRDefault="00B37958">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3262</w:t>
      </w:r>
    </w:p>
    <w:p w14:paraId="71C2F53D" w14:textId="77777777" w:rsidR="00B37958" w:rsidRDefault="00B37958">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3266</w:t>
      </w:r>
    </w:p>
    <w:p w14:paraId="5F47133A" w14:textId="77777777" w:rsidR="00B37958" w:rsidRDefault="00B37958">
      <w:pPr>
        <w:pStyle w:val="TOC5"/>
        <w:rPr>
          <w:rFonts w:ascii="Calibri" w:hAnsi="Calibri"/>
          <w:kern w:val="2"/>
          <w:sz w:val="24"/>
          <w:szCs w:val="24"/>
        </w:rPr>
      </w:pPr>
      <w:r>
        <w:t>8.1.6.3.2</w:t>
      </w:r>
      <w:r>
        <w:rPr>
          <w:rFonts w:ascii="Calibri" w:hAnsi="Calibri"/>
          <w:kern w:val="2"/>
          <w:sz w:val="24"/>
          <w:szCs w:val="24"/>
        </w:rPr>
        <w:tab/>
      </w:r>
      <w:r>
        <w:t>Inter-System MDT / Logged MDT</w:t>
      </w:r>
      <w:r>
        <w:tab/>
        <w:t>3269</w:t>
      </w:r>
    </w:p>
    <w:p w14:paraId="44B991D4" w14:textId="77777777" w:rsidR="00B37958" w:rsidRDefault="00B37958">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3269</w:t>
      </w:r>
    </w:p>
    <w:p w14:paraId="1E1C523A" w14:textId="77777777" w:rsidR="00B37958" w:rsidRDefault="00B37958">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3275</w:t>
      </w:r>
    </w:p>
    <w:p w14:paraId="3F8B373D" w14:textId="77777777" w:rsidR="00B37958" w:rsidRDefault="00B37958">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3279</w:t>
      </w:r>
    </w:p>
    <w:p w14:paraId="5AD2F387" w14:textId="77777777" w:rsidR="00B37958" w:rsidRDefault="00B37958">
      <w:pPr>
        <w:pStyle w:val="TOC5"/>
        <w:rPr>
          <w:rFonts w:ascii="Calibri" w:hAnsi="Calibri"/>
          <w:kern w:val="2"/>
          <w:sz w:val="24"/>
          <w:szCs w:val="24"/>
        </w:rPr>
      </w:pPr>
      <w:r>
        <w:t>8.1.6.3.3</w:t>
      </w:r>
      <w:r>
        <w:rPr>
          <w:rFonts w:ascii="Calibri" w:hAnsi="Calibri"/>
          <w:kern w:val="2"/>
          <w:sz w:val="24"/>
          <w:szCs w:val="24"/>
        </w:rPr>
        <w:tab/>
      </w:r>
      <w:r>
        <w:t>Inter-System MDT / Radio Link Failure</w:t>
      </w:r>
      <w:r>
        <w:tab/>
        <w:t>3283</w:t>
      </w:r>
    </w:p>
    <w:p w14:paraId="69D5701C" w14:textId="77777777" w:rsidR="00B37958" w:rsidRDefault="00B37958">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3283</w:t>
      </w:r>
    </w:p>
    <w:p w14:paraId="3C3ADBDB" w14:textId="77777777" w:rsidR="00B37958" w:rsidRDefault="00B37958">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3290</w:t>
      </w:r>
    </w:p>
    <w:p w14:paraId="391139CD" w14:textId="77777777" w:rsidR="00B37958" w:rsidRDefault="00B37958">
      <w:pPr>
        <w:pStyle w:val="TOC6"/>
        <w:rPr>
          <w:rFonts w:ascii="Calibri" w:hAnsi="Calibri"/>
          <w:kern w:val="2"/>
          <w:sz w:val="24"/>
          <w:szCs w:val="24"/>
        </w:rPr>
      </w:pPr>
      <w:r>
        <w:t>8.1.6.3.3.3</w:t>
      </w:r>
      <w:r>
        <w:rPr>
          <w:rFonts w:ascii="Calibri" w:hAnsi="Calibri"/>
          <w:kern w:val="2"/>
          <w:sz w:val="24"/>
          <w:szCs w:val="24"/>
        </w:rPr>
        <w:tab/>
      </w:r>
      <w:r>
        <w:t>Inter-System MDT / Radio Link Failure / Logging and reporting / Sensor measurement collection</w:t>
      </w:r>
      <w:r>
        <w:tab/>
        <w:t>3294</w:t>
      </w:r>
    </w:p>
    <w:p w14:paraId="64E32DC2" w14:textId="77777777" w:rsidR="00B37958" w:rsidRDefault="00B37958">
      <w:pPr>
        <w:pStyle w:val="TOC5"/>
        <w:rPr>
          <w:rFonts w:ascii="Calibri" w:hAnsi="Calibri"/>
          <w:kern w:val="2"/>
          <w:sz w:val="24"/>
          <w:szCs w:val="24"/>
        </w:rPr>
      </w:pPr>
      <w:r w:rsidRPr="004767AC">
        <w:rPr>
          <w:rFonts w:eastAsia="SimSun"/>
        </w:rPr>
        <w:t>8.1.6.3.4</w:t>
      </w:r>
      <w:r>
        <w:rPr>
          <w:rFonts w:ascii="Calibri" w:hAnsi="Calibri"/>
          <w:kern w:val="2"/>
          <w:sz w:val="24"/>
          <w:szCs w:val="24"/>
        </w:rPr>
        <w:tab/>
      </w:r>
      <w:r w:rsidRPr="004767AC">
        <w:rPr>
          <w:rFonts w:eastAsia="SimSun"/>
        </w:rPr>
        <w:t>Inter-System MDT / Connection Establishment Failure</w:t>
      </w:r>
      <w:r>
        <w:tab/>
        <w:t>3298</w:t>
      </w:r>
    </w:p>
    <w:p w14:paraId="7A5F65D5" w14:textId="77777777" w:rsidR="00B37958" w:rsidRDefault="00B37958">
      <w:pPr>
        <w:pStyle w:val="TOC6"/>
        <w:rPr>
          <w:rFonts w:ascii="Calibri" w:hAnsi="Calibri"/>
          <w:kern w:val="2"/>
          <w:sz w:val="24"/>
          <w:szCs w:val="24"/>
        </w:rPr>
      </w:pPr>
      <w:r w:rsidRPr="004767AC">
        <w:rPr>
          <w:color w:val="000000"/>
        </w:rPr>
        <w:t>8.1.6.3.4.1</w:t>
      </w:r>
      <w:r>
        <w:rPr>
          <w:rFonts w:ascii="Calibri" w:hAnsi="Calibri"/>
          <w:kern w:val="2"/>
          <w:sz w:val="24"/>
          <w:szCs w:val="24"/>
        </w:rPr>
        <w:tab/>
      </w:r>
      <w:r w:rsidRPr="004767AC">
        <w:rPr>
          <w:color w:val="000000"/>
        </w:rPr>
        <w:t>Inter-System MDT / Connection Establishment Failure / Logging and reporting / Bluetooth measurement collection</w:t>
      </w:r>
      <w:r>
        <w:tab/>
        <w:t>3298</w:t>
      </w:r>
    </w:p>
    <w:p w14:paraId="38D28DF9" w14:textId="77777777" w:rsidR="00B37958" w:rsidRDefault="00B37958">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3303</w:t>
      </w:r>
    </w:p>
    <w:p w14:paraId="009D4B06" w14:textId="77777777" w:rsidR="00B37958" w:rsidRDefault="00B37958">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3306</w:t>
      </w:r>
    </w:p>
    <w:p w14:paraId="2D53D62F" w14:textId="77777777" w:rsidR="00B37958" w:rsidRDefault="00B37958">
      <w:pPr>
        <w:pStyle w:val="TOC4"/>
        <w:rPr>
          <w:rFonts w:ascii="Calibri" w:hAnsi="Calibri"/>
          <w:kern w:val="2"/>
          <w:sz w:val="24"/>
          <w:szCs w:val="24"/>
        </w:rPr>
      </w:pPr>
      <w:r>
        <w:t>8.1.6.4</w:t>
      </w:r>
      <w:r>
        <w:rPr>
          <w:rFonts w:ascii="Calibri" w:hAnsi="Calibri"/>
          <w:kern w:val="2"/>
          <w:sz w:val="24"/>
          <w:szCs w:val="24"/>
        </w:rPr>
        <w:tab/>
      </w:r>
      <w:r>
        <w:t>SON / RACH Optimisation</w:t>
      </w:r>
      <w:r>
        <w:tab/>
        <w:t>3309</w:t>
      </w:r>
    </w:p>
    <w:p w14:paraId="044C9AFA" w14:textId="77777777" w:rsidR="00B37958" w:rsidRDefault="00B37958">
      <w:pPr>
        <w:pStyle w:val="TOC5"/>
        <w:rPr>
          <w:rFonts w:ascii="Calibri" w:hAnsi="Calibri"/>
          <w:kern w:val="2"/>
          <w:sz w:val="24"/>
          <w:szCs w:val="24"/>
        </w:rPr>
      </w:pPr>
      <w:r>
        <w:t>8.1.6.4.1</w:t>
      </w:r>
      <w:r>
        <w:rPr>
          <w:rFonts w:ascii="Calibri" w:hAnsi="Calibri"/>
          <w:kern w:val="2"/>
          <w:sz w:val="24"/>
          <w:szCs w:val="24"/>
        </w:rPr>
        <w:tab/>
      </w:r>
      <w:r>
        <w:t>SON / RACH logging and reporting</w:t>
      </w:r>
      <w:r>
        <w:tab/>
        <w:t>3309</w:t>
      </w:r>
    </w:p>
    <w:p w14:paraId="09E215E5" w14:textId="77777777" w:rsidR="00B37958" w:rsidRDefault="00B37958">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3315</w:t>
      </w:r>
    </w:p>
    <w:p w14:paraId="416E9C57" w14:textId="77777777" w:rsidR="00B37958" w:rsidRDefault="00B37958">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3321</w:t>
      </w:r>
    </w:p>
    <w:p w14:paraId="4B7082E5" w14:textId="77777777" w:rsidR="00B37958" w:rsidRDefault="00B37958">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3326</w:t>
      </w:r>
    </w:p>
    <w:p w14:paraId="365A5FB6" w14:textId="77777777" w:rsidR="00B37958" w:rsidRDefault="00B37958">
      <w:pPr>
        <w:pStyle w:val="TOC3"/>
        <w:rPr>
          <w:rFonts w:ascii="Calibri" w:hAnsi="Calibri"/>
          <w:kern w:val="2"/>
          <w:sz w:val="24"/>
          <w:szCs w:val="24"/>
        </w:rPr>
      </w:pPr>
      <w:r w:rsidRPr="004767AC">
        <w:rPr>
          <w:iCs/>
        </w:rPr>
        <w:t>8.1.7</w:t>
      </w:r>
      <w:r>
        <w:rPr>
          <w:rFonts w:ascii="Calibri" w:hAnsi="Calibri"/>
          <w:kern w:val="2"/>
          <w:sz w:val="24"/>
          <w:szCs w:val="24"/>
        </w:rPr>
        <w:tab/>
      </w:r>
      <w:r>
        <w:t>Non-public networks</w:t>
      </w:r>
      <w:r>
        <w:tab/>
        <w:t>3332</w:t>
      </w:r>
    </w:p>
    <w:p w14:paraId="44169EC3" w14:textId="77777777" w:rsidR="00B37958" w:rsidRDefault="00B37958">
      <w:pPr>
        <w:pStyle w:val="TOC4"/>
        <w:rPr>
          <w:rFonts w:ascii="Calibri" w:hAnsi="Calibri"/>
          <w:kern w:val="2"/>
          <w:sz w:val="24"/>
          <w:szCs w:val="24"/>
        </w:rPr>
      </w:pPr>
      <w:r>
        <w:lastRenderedPageBreak/>
        <w:t>8.1.7.1</w:t>
      </w:r>
      <w:r>
        <w:rPr>
          <w:rFonts w:ascii="Calibri" w:hAnsi="Calibri"/>
          <w:kern w:val="2"/>
          <w:sz w:val="24"/>
          <w:szCs w:val="24"/>
        </w:rPr>
        <w:tab/>
      </w:r>
      <w:r>
        <w:t>Measurement for self-optimized networks</w:t>
      </w:r>
      <w:r>
        <w:tab/>
        <w:t>3332</w:t>
      </w:r>
    </w:p>
    <w:p w14:paraId="32D569EB" w14:textId="77777777" w:rsidR="00B37958" w:rsidRDefault="00B37958">
      <w:pPr>
        <w:pStyle w:val="TOC5"/>
        <w:rPr>
          <w:rFonts w:ascii="Calibri" w:hAnsi="Calibri"/>
          <w:kern w:val="2"/>
          <w:sz w:val="24"/>
          <w:szCs w:val="24"/>
        </w:rPr>
      </w:pPr>
      <w:r>
        <w:t>8.1.7.1.1</w:t>
      </w:r>
      <w:r>
        <w:rPr>
          <w:rFonts w:ascii="Calibri" w:hAnsi="Calibri"/>
          <w:kern w:val="2"/>
          <w:sz w:val="24"/>
          <w:szCs w:val="24"/>
        </w:rPr>
        <w:tab/>
      </w:r>
      <w:r w:rsidRPr="004767AC">
        <w:rPr>
          <w:rFonts w:eastAsia="SimSun"/>
          <w:lang w:eastAsia="x-none"/>
        </w:rPr>
        <w:t>Measurement</w:t>
      </w:r>
      <w:r>
        <w:t xml:space="preserve"> configuration control and reporting / CGI reporting of NR NPN cell</w:t>
      </w:r>
      <w:r>
        <w:tab/>
        <w:t>3332</w:t>
      </w:r>
    </w:p>
    <w:p w14:paraId="404D365C" w14:textId="77777777" w:rsidR="00B37958" w:rsidRDefault="00B37958">
      <w:pPr>
        <w:pStyle w:val="TOC4"/>
        <w:rPr>
          <w:rFonts w:ascii="Calibri" w:hAnsi="Calibri"/>
          <w:kern w:val="2"/>
          <w:sz w:val="24"/>
          <w:szCs w:val="24"/>
        </w:rPr>
      </w:pPr>
      <w:r>
        <w:t>8.1.7.2</w:t>
      </w:r>
      <w:r>
        <w:rPr>
          <w:rFonts w:ascii="Calibri" w:hAnsi="Calibri"/>
          <w:kern w:val="2"/>
          <w:sz w:val="24"/>
          <w:szCs w:val="24"/>
        </w:rPr>
        <w:tab/>
      </w:r>
      <w:r>
        <w:t>RRC connection establishment</w:t>
      </w:r>
      <w:r>
        <w:tab/>
        <w:t>3337</w:t>
      </w:r>
    </w:p>
    <w:p w14:paraId="6D2B4707" w14:textId="77777777" w:rsidR="00B37958" w:rsidRDefault="00B37958">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3337</w:t>
      </w:r>
    </w:p>
    <w:p w14:paraId="3050CF0E" w14:textId="77777777" w:rsidR="00B37958" w:rsidRDefault="00B37958">
      <w:pPr>
        <w:pStyle w:val="TOC3"/>
        <w:rPr>
          <w:rFonts w:ascii="Calibri" w:hAnsi="Calibri"/>
          <w:kern w:val="2"/>
          <w:sz w:val="24"/>
          <w:szCs w:val="24"/>
        </w:rPr>
      </w:pPr>
      <w:r>
        <w:t>8.1.8</w:t>
      </w:r>
      <w:r>
        <w:rPr>
          <w:rFonts w:ascii="Calibri" w:hAnsi="Calibri"/>
          <w:kern w:val="2"/>
          <w:sz w:val="24"/>
          <w:szCs w:val="24"/>
        </w:rPr>
        <w:tab/>
      </w:r>
      <w:r>
        <w:t>Shared spectrum access</w:t>
      </w:r>
      <w:r>
        <w:tab/>
        <w:t>3340</w:t>
      </w:r>
    </w:p>
    <w:p w14:paraId="27241B23" w14:textId="77777777" w:rsidR="00B37958" w:rsidRDefault="00B37958">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3340</w:t>
      </w:r>
    </w:p>
    <w:p w14:paraId="2F31D965" w14:textId="77777777" w:rsidR="00B37958" w:rsidRDefault="00B37958">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3340</w:t>
      </w:r>
    </w:p>
    <w:p w14:paraId="266DBCB4" w14:textId="77777777" w:rsidR="00B37958" w:rsidRDefault="00B37958">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3346</w:t>
      </w:r>
    </w:p>
    <w:p w14:paraId="5AED0408" w14:textId="77777777" w:rsidR="00B37958" w:rsidRDefault="00B37958">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3350</w:t>
      </w:r>
    </w:p>
    <w:p w14:paraId="51C07B0D" w14:textId="77777777" w:rsidR="00B37958" w:rsidRDefault="00B37958">
      <w:pPr>
        <w:pStyle w:val="TOC4"/>
        <w:rPr>
          <w:rFonts w:ascii="Calibri" w:hAnsi="Calibri"/>
          <w:kern w:val="2"/>
          <w:sz w:val="24"/>
          <w:szCs w:val="24"/>
        </w:rPr>
      </w:pPr>
      <w:r>
        <w:t>8.1.8.2</w:t>
      </w:r>
      <w:r>
        <w:rPr>
          <w:rFonts w:ascii="Calibri" w:hAnsi="Calibri"/>
          <w:kern w:val="2"/>
          <w:sz w:val="24"/>
          <w:szCs w:val="24"/>
        </w:rPr>
        <w:tab/>
      </w:r>
      <w:r>
        <w:t>Paging monitoring</w:t>
      </w:r>
      <w:r>
        <w:tab/>
        <w:t>3359</w:t>
      </w:r>
    </w:p>
    <w:p w14:paraId="603D7AE3" w14:textId="77777777" w:rsidR="00B37958" w:rsidRDefault="00B37958">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3359</w:t>
      </w:r>
    </w:p>
    <w:p w14:paraId="31A03626" w14:textId="77777777" w:rsidR="00B37958" w:rsidRDefault="00B37958">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3363</w:t>
      </w:r>
    </w:p>
    <w:p w14:paraId="6A4A27EB" w14:textId="77777777" w:rsidR="00B37958" w:rsidRDefault="00B37958">
      <w:pPr>
        <w:pStyle w:val="TOC2"/>
        <w:rPr>
          <w:rFonts w:ascii="Calibri" w:hAnsi="Calibri"/>
          <w:kern w:val="2"/>
          <w:sz w:val="24"/>
          <w:szCs w:val="24"/>
        </w:rPr>
      </w:pPr>
      <w:r>
        <w:t>8.2</w:t>
      </w:r>
      <w:r>
        <w:rPr>
          <w:rFonts w:ascii="Calibri" w:hAnsi="Calibri"/>
          <w:kern w:val="2"/>
          <w:sz w:val="24"/>
          <w:szCs w:val="24"/>
        </w:rPr>
        <w:tab/>
      </w:r>
      <w:r>
        <w:t>MR-DC RRC</w:t>
      </w:r>
      <w:r>
        <w:tab/>
        <w:t>3367</w:t>
      </w:r>
    </w:p>
    <w:p w14:paraId="39EA5397" w14:textId="77777777" w:rsidR="00B37958" w:rsidRDefault="00B37958">
      <w:pPr>
        <w:pStyle w:val="TOC3"/>
        <w:rPr>
          <w:rFonts w:ascii="Calibri" w:hAnsi="Calibri"/>
          <w:kern w:val="2"/>
          <w:sz w:val="24"/>
          <w:szCs w:val="24"/>
        </w:rPr>
      </w:pPr>
      <w:r>
        <w:t>8.2.1</w:t>
      </w:r>
      <w:r>
        <w:rPr>
          <w:rFonts w:ascii="Calibri" w:hAnsi="Calibri"/>
          <w:kern w:val="2"/>
          <w:sz w:val="24"/>
          <w:szCs w:val="24"/>
        </w:rPr>
        <w:tab/>
      </w:r>
      <w:r>
        <w:t>UE Capability</w:t>
      </w:r>
      <w:r>
        <w:tab/>
        <w:t>3367</w:t>
      </w:r>
    </w:p>
    <w:p w14:paraId="6D958CF0" w14:textId="77777777" w:rsidR="00B37958" w:rsidRDefault="00B37958">
      <w:pPr>
        <w:pStyle w:val="TOC4"/>
        <w:rPr>
          <w:rFonts w:ascii="Calibri" w:hAnsi="Calibri"/>
          <w:kern w:val="2"/>
          <w:sz w:val="24"/>
          <w:szCs w:val="24"/>
        </w:rPr>
      </w:pPr>
      <w:r>
        <w:t>8.2.1.1</w:t>
      </w:r>
      <w:r>
        <w:rPr>
          <w:rFonts w:ascii="Calibri" w:hAnsi="Calibri"/>
          <w:kern w:val="2"/>
          <w:sz w:val="24"/>
          <w:szCs w:val="24"/>
        </w:rPr>
        <w:tab/>
      </w:r>
      <w:r>
        <w:t>UE capability transfer / Success</w:t>
      </w:r>
      <w:r>
        <w:tab/>
        <w:t>3367</w:t>
      </w:r>
    </w:p>
    <w:p w14:paraId="1D4CBF29" w14:textId="77777777" w:rsidR="00B37958" w:rsidRDefault="00B37958">
      <w:pPr>
        <w:pStyle w:val="TOC5"/>
        <w:rPr>
          <w:rFonts w:ascii="Calibri" w:hAnsi="Calibri"/>
          <w:kern w:val="2"/>
          <w:sz w:val="24"/>
          <w:szCs w:val="24"/>
        </w:rPr>
      </w:pPr>
      <w:r w:rsidRPr="004767AC">
        <w:rPr>
          <w:rFonts w:eastAsia="MS Mincho"/>
        </w:rPr>
        <w:t>8.2.1.1.1</w:t>
      </w:r>
      <w:r>
        <w:rPr>
          <w:rFonts w:ascii="Calibri" w:hAnsi="Calibri"/>
          <w:kern w:val="2"/>
          <w:sz w:val="24"/>
          <w:szCs w:val="24"/>
        </w:rPr>
        <w:tab/>
      </w:r>
      <w:r w:rsidRPr="004767AC">
        <w:rPr>
          <w:rFonts w:eastAsia="MS Mincho"/>
        </w:rPr>
        <w:t>UE capability transfer / Success / EN-DC</w:t>
      </w:r>
      <w:r>
        <w:tab/>
        <w:t>3367</w:t>
      </w:r>
    </w:p>
    <w:p w14:paraId="244E57FF" w14:textId="77777777" w:rsidR="00B37958" w:rsidRDefault="00B37958">
      <w:pPr>
        <w:pStyle w:val="TOC5"/>
        <w:rPr>
          <w:rFonts w:ascii="Calibri" w:hAnsi="Calibri"/>
          <w:kern w:val="2"/>
          <w:sz w:val="24"/>
          <w:szCs w:val="24"/>
        </w:rPr>
      </w:pPr>
      <w:r w:rsidRPr="004767AC">
        <w:rPr>
          <w:rFonts w:eastAsia="MS Mincho"/>
        </w:rPr>
        <w:t>8.2.1.1.2</w:t>
      </w:r>
      <w:r>
        <w:rPr>
          <w:rFonts w:ascii="Calibri" w:hAnsi="Calibri"/>
          <w:kern w:val="2"/>
          <w:sz w:val="24"/>
          <w:szCs w:val="24"/>
        </w:rPr>
        <w:tab/>
      </w:r>
      <w:r w:rsidRPr="004767AC">
        <w:rPr>
          <w:rFonts w:eastAsia="MS Mincho"/>
        </w:rPr>
        <w:t>UE capability transfer / Success / NE-DC</w:t>
      </w:r>
      <w:r>
        <w:tab/>
        <w:t>3428</w:t>
      </w:r>
    </w:p>
    <w:p w14:paraId="6C928BC7" w14:textId="77777777" w:rsidR="00B37958" w:rsidRDefault="00B37958">
      <w:pPr>
        <w:pStyle w:val="TOC4"/>
        <w:rPr>
          <w:rFonts w:ascii="Calibri" w:hAnsi="Calibri"/>
          <w:kern w:val="2"/>
          <w:sz w:val="24"/>
          <w:szCs w:val="24"/>
        </w:rPr>
      </w:pPr>
      <w:r>
        <w:t>8.2.1.2</w:t>
      </w:r>
      <w:r>
        <w:rPr>
          <w:rFonts w:ascii="Calibri" w:hAnsi="Calibri"/>
          <w:kern w:val="2"/>
          <w:sz w:val="24"/>
          <w:szCs w:val="24"/>
        </w:rPr>
        <w:tab/>
      </w:r>
      <w:r>
        <w:t>Void</w:t>
      </w:r>
      <w:r>
        <w:tab/>
        <w:t>3480</w:t>
      </w:r>
    </w:p>
    <w:p w14:paraId="4D094FB2" w14:textId="77777777" w:rsidR="00B37958" w:rsidRDefault="00B37958">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3480</w:t>
      </w:r>
    </w:p>
    <w:p w14:paraId="794349FC" w14:textId="77777777" w:rsidR="00B37958" w:rsidRDefault="00B37958">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3480</w:t>
      </w:r>
    </w:p>
    <w:p w14:paraId="257A3F16" w14:textId="77777777" w:rsidR="00B37958" w:rsidRDefault="00B37958">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3480</w:t>
      </w:r>
    </w:p>
    <w:p w14:paraId="5DD2F041" w14:textId="77777777" w:rsidR="00B37958" w:rsidRDefault="00B37958">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3489</w:t>
      </w:r>
    </w:p>
    <w:p w14:paraId="0057CF79" w14:textId="77777777" w:rsidR="00B37958" w:rsidRDefault="00B37958">
      <w:pPr>
        <w:pStyle w:val="TOC4"/>
        <w:rPr>
          <w:rFonts w:ascii="Calibri" w:hAnsi="Calibri"/>
          <w:kern w:val="2"/>
          <w:sz w:val="24"/>
          <w:szCs w:val="24"/>
        </w:rPr>
      </w:pPr>
      <w:r>
        <w:t>8.2.2.2</w:t>
      </w:r>
      <w:r>
        <w:rPr>
          <w:rFonts w:ascii="Calibri" w:hAnsi="Calibri"/>
          <w:kern w:val="2"/>
          <w:sz w:val="24"/>
          <w:szCs w:val="24"/>
        </w:rPr>
        <w:tab/>
      </w:r>
      <w:r>
        <w:t>Split SRB Establishment and Release</w:t>
      </w:r>
      <w:r>
        <w:tab/>
        <w:t>3498</w:t>
      </w:r>
    </w:p>
    <w:p w14:paraId="43BF10FA" w14:textId="77777777" w:rsidR="00B37958" w:rsidRDefault="00B37958">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3498</w:t>
      </w:r>
    </w:p>
    <w:p w14:paraId="13FB0D42" w14:textId="77777777" w:rsidR="00B37958" w:rsidRDefault="00B37958">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3509</w:t>
      </w:r>
    </w:p>
    <w:p w14:paraId="213854F3" w14:textId="77777777" w:rsidR="00B37958" w:rsidRDefault="00B37958">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3518</w:t>
      </w:r>
    </w:p>
    <w:p w14:paraId="091FBC0E" w14:textId="77777777" w:rsidR="00B37958" w:rsidRDefault="00B37958">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3526</w:t>
      </w:r>
    </w:p>
    <w:p w14:paraId="217E2D65" w14:textId="77777777" w:rsidR="00B37958" w:rsidRDefault="00B37958">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3526</w:t>
      </w:r>
    </w:p>
    <w:p w14:paraId="00A03A09" w14:textId="77777777" w:rsidR="00B37958" w:rsidRDefault="00B37958">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3536</w:t>
      </w:r>
    </w:p>
    <w:p w14:paraId="1DDF238B" w14:textId="77777777" w:rsidR="00B37958" w:rsidRDefault="00B37958">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3546</w:t>
      </w:r>
    </w:p>
    <w:p w14:paraId="14634EC9" w14:textId="77777777" w:rsidR="00B37958" w:rsidRDefault="00B37958">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3546</w:t>
      </w:r>
    </w:p>
    <w:p w14:paraId="40D23858" w14:textId="77777777" w:rsidR="00B37958" w:rsidRDefault="00B37958">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3556</w:t>
      </w:r>
    </w:p>
    <w:p w14:paraId="5BC85674" w14:textId="77777777" w:rsidR="00B37958" w:rsidRDefault="00B37958">
      <w:pPr>
        <w:pStyle w:val="TOC5"/>
        <w:rPr>
          <w:rFonts w:ascii="Calibri" w:hAnsi="Calibri"/>
          <w:kern w:val="2"/>
          <w:sz w:val="24"/>
          <w:szCs w:val="24"/>
        </w:rPr>
      </w:pPr>
      <w:r w:rsidRPr="004767AC">
        <w:rPr>
          <w:rFonts w:eastAsia="Yu Mincho"/>
        </w:rPr>
        <w:t>8.2.2.4.3</w:t>
      </w:r>
      <w:r>
        <w:rPr>
          <w:rFonts w:ascii="Calibri" w:hAnsi="Calibri"/>
          <w:kern w:val="2"/>
          <w:sz w:val="24"/>
          <w:szCs w:val="24"/>
        </w:rPr>
        <w:tab/>
      </w:r>
      <w:r w:rsidRPr="004767AC">
        <w:rPr>
          <w:rFonts w:eastAsia="MS Mincho"/>
        </w:rPr>
        <w:t>PSCell addition, modification and release / SCG DRB / NE-DC</w:t>
      </w:r>
      <w:r>
        <w:tab/>
        <w:t>3563</w:t>
      </w:r>
    </w:p>
    <w:p w14:paraId="2FA9976E" w14:textId="77777777" w:rsidR="00B37958" w:rsidRDefault="00B37958">
      <w:pPr>
        <w:pStyle w:val="TOC4"/>
        <w:rPr>
          <w:rFonts w:ascii="Calibri" w:hAnsi="Calibri"/>
          <w:kern w:val="2"/>
          <w:sz w:val="24"/>
          <w:szCs w:val="24"/>
        </w:rPr>
      </w:pPr>
      <w:r w:rsidRPr="004767AC">
        <w:rPr>
          <w:rFonts w:eastAsia="MS Mincho"/>
        </w:rPr>
        <w:t>8.2.2.5</w:t>
      </w:r>
      <w:r>
        <w:rPr>
          <w:rFonts w:ascii="Calibri" w:hAnsi="Calibri"/>
          <w:kern w:val="2"/>
          <w:sz w:val="24"/>
          <w:szCs w:val="24"/>
        </w:rPr>
        <w:tab/>
      </w:r>
      <w:r w:rsidRPr="004767AC">
        <w:rPr>
          <w:rFonts w:eastAsia="MS Mincho"/>
        </w:rPr>
        <w:t>PSCell addition, modification and release / Split DRB</w:t>
      </w:r>
      <w:r>
        <w:tab/>
        <w:t>3574</w:t>
      </w:r>
    </w:p>
    <w:p w14:paraId="18231108" w14:textId="77777777" w:rsidR="00B37958" w:rsidRDefault="00B37958">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3574</w:t>
      </w:r>
    </w:p>
    <w:p w14:paraId="145130FB" w14:textId="77777777" w:rsidR="00B37958" w:rsidRDefault="00B37958">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3583</w:t>
      </w:r>
    </w:p>
    <w:p w14:paraId="09D0D531" w14:textId="77777777" w:rsidR="00B37958" w:rsidRDefault="00B37958">
      <w:pPr>
        <w:pStyle w:val="TOC5"/>
        <w:rPr>
          <w:rFonts w:ascii="Calibri" w:hAnsi="Calibri"/>
          <w:kern w:val="2"/>
          <w:sz w:val="24"/>
          <w:szCs w:val="24"/>
        </w:rPr>
      </w:pPr>
      <w:r w:rsidRPr="004767AC">
        <w:rPr>
          <w:rFonts w:eastAsia="Yu Mincho"/>
        </w:rPr>
        <w:t>8.2.2.5.3</w:t>
      </w:r>
      <w:r>
        <w:rPr>
          <w:rFonts w:ascii="Calibri" w:hAnsi="Calibri"/>
          <w:kern w:val="2"/>
          <w:sz w:val="24"/>
          <w:szCs w:val="24"/>
        </w:rPr>
        <w:tab/>
      </w:r>
      <w:r w:rsidRPr="004767AC">
        <w:rPr>
          <w:rFonts w:eastAsia="MS Mincho"/>
        </w:rPr>
        <w:t>PSCell addition, modification and release / Split DRB / NE-DC</w:t>
      </w:r>
      <w:r>
        <w:tab/>
        <w:t>3592</w:t>
      </w:r>
    </w:p>
    <w:p w14:paraId="2B8F81A2" w14:textId="77777777" w:rsidR="00B37958" w:rsidRDefault="00B37958">
      <w:pPr>
        <w:pStyle w:val="TOC4"/>
        <w:rPr>
          <w:rFonts w:ascii="Calibri" w:hAnsi="Calibri"/>
          <w:kern w:val="2"/>
          <w:sz w:val="24"/>
          <w:szCs w:val="24"/>
        </w:rPr>
      </w:pPr>
      <w:r w:rsidRPr="004767AC">
        <w:rPr>
          <w:rFonts w:eastAsia="MS Mincho"/>
        </w:rPr>
        <w:t>8.2.2.6</w:t>
      </w:r>
      <w:r>
        <w:rPr>
          <w:rFonts w:ascii="Calibri" w:hAnsi="Calibri"/>
          <w:kern w:val="2"/>
          <w:sz w:val="24"/>
          <w:szCs w:val="24"/>
        </w:rPr>
        <w:tab/>
      </w:r>
      <w:r w:rsidRPr="004767AC">
        <w:rPr>
          <w:rFonts w:eastAsia="MS Mincho"/>
        </w:rPr>
        <w:t>Bearer Modification / MCG DRB</w:t>
      </w:r>
      <w:r>
        <w:tab/>
        <w:t>3602</w:t>
      </w:r>
    </w:p>
    <w:p w14:paraId="3B6CEC9C" w14:textId="77777777" w:rsidR="00B37958" w:rsidRDefault="00B37958">
      <w:pPr>
        <w:pStyle w:val="TOC5"/>
        <w:rPr>
          <w:rFonts w:ascii="Calibri" w:hAnsi="Calibri"/>
          <w:kern w:val="2"/>
          <w:sz w:val="24"/>
          <w:szCs w:val="24"/>
        </w:rPr>
      </w:pPr>
      <w:r w:rsidRPr="004767AC">
        <w:rPr>
          <w:rFonts w:eastAsia="MS Mincho"/>
        </w:rPr>
        <w:t>8.2.2.6.1</w:t>
      </w:r>
      <w:r>
        <w:rPr>
          <w:rFonts w:ascii="Calibri" w:hAnsi="Calibri"/>
          <w:kern w:val="2"/>
          <w:sz w:val="24"/>
          <w:szCs w:val="24"/>
        </w:rPr>
        <w:tab/>
      </w:r>
      <w:r w:rsidRPr="004767AC">
        <w:rPr>
          <w:rFonts w:eastAsia="MS Mincho"/>
        </w:rPr>
        <w:t>Bearer Modification / MCG DRB / SRB / PDCP version change / EN-DC</w:t>
      </w:r>
      <w:r>
        <w:tab/>
        <w:t>3602</w:t>
      </w:r>
    </w:p>
    <w:p w14:paraId="5CBDDE75" w14:textId="77777777" w:rsidR="00B37958" w:rsidRDefault="00B37958">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3615</w:t>
      </w:r>
    </w:p>
    <w:p w14:paraId="7B0C1AC6" w14:textId="77777777" w:rsidR="00B37958" w:rsidRDefault="00B37958">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3615</w:t>
      </w:r>
    </w:p>
    <w:p w14:paraId="1A6C09D4" w14:textId="77777777" w:rsidR="00B37958" w:rsidRDefault="00B37958">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3630</w:t>
      </w:r>
    </w:p>
    <w:p w14:paraId="3DC1D312" w14:textId="77777777" w:rsidR="00B37958" w:rsidRDefault="00B37958">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3642</w:t>
      </w:r>
    </w:p>
    <w:p w14:paraId="4FCB3733" w14:textId="77777777" w:rsidR="00B37958" w:rsidRDefault="00B37958">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3658</w:t>
      </w:r>
    </w:p>
    <w:p w14:paraId="42117B51" w14:textId="77777777" w:rsidR="00B37958" w:rsidRDefault="00B37958">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3658</w:t>
      </w:r>
    </w:p>
    <w:p w14:paraId="33B49975" w14:textId="77777777" w:rsidR="00B37958" w:rsidRDefault="00B37958">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3683</w:t>
      </w:r>
    </w:p>
    <w:p w14:paraId="326FFED6" w14:textId="77777777" w:rsidR="00B37958" w:rsidRDefault="00B37958">
      <w:pPr>
        <w:pStyle w:val="TOC5"/>
        <w:rPr>
          <w:rFonts w:ascii="Calibri" w:hAnsi="Calibri"/>
          <w:kern w:val="2"/>
          <w:sz w:val="24"/>
          <w:szCs w:val="24"/>
        </w:rPr>
      </w:pPr>
      <w:r>
        <w:lastRenderedPageBreak/>
        <w:t>8.2.2.8.3</w:t>
      </w:r>
      <w:r>
        <w:rPr>
          <w:rFonts w:ascii="Calibri" w:hAnsi="Calibri"/>
          <w:kern w:val="2"/>
          <w:sz w:val="24"/>
          <w:szCs w:val="24"/>
        </w:rPr>
        <w:tab/>
      </w:r>
      <w:r>
        <w:t>Bearer Modification / Handling for bearer type change with security key change / NE-DC</w:t>
      </w:r>
      <w:r>
        <w:tab/>
        <w:t>3706</w:t>
      </w:r>
    </w:p>
    <w:p w14:paraId="0D902FB6" w14:textId="77777777" w:rsidR="00B37958" w:rsidRDefault="00B37958">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3729</w:t>
      </w:r>
    </w:p>
    <w:p w14:paraId="6F831608" w14:textId="77777777" w:rsidR="00B37958" w:rsidRDefault="00B37958">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3729</w:t>
      </w:r>
    </w:p>
    <w:p w14:paraId="12F12499" w14:textId="77777777" w:rsidR="00B37958" w:rsidRDefault="00B37958">
      <w:pPr>
        <w:pStyle w:val="TOC5"/>
        <w:rPr>
          <w:rFonts w:ascii="Calibri" w:hAnsi="Calibri"/>
          <w:kern w:val="2"/>
          <w:sz w:val="24"/>
          <w:szCs w:val="24"/>
        </w:rPr>
      </w:pPr>
      <w:r>
        <w:t>8.2.2.9.2</w:t>
      </w:r>
      <w:r>
        <w:rPr>
          <w:rFonts w:ascii="Calibri" w:hAnsi="Calibri"/>
          <w:kern w:val="2"/>
          <w:sz w:val="24"/>
          <w:szCs w:val="24"/>
        </w:rPr>
        <w:tab/>
      </w:r>
      <w:r>
        <w:t>Bearer Modification / Uplink data path / Split DRB Reconfiguration / NR-DC</w:t>
      </w:r>
      <w:r>
        <w:tab/>
        <w:t>3737</w:t>
      </w:r>
    </w:p>
    <w:p w14:paraId="4815C671" w14:textId="77777777" w:rsidR="00B37958" w:rsidRDefault="00B37958">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3742</w:t>
      </w:r>
    </w:p>
    <w:p w14:paraId="066AB41F" w14:textId="77777777" w:rsidR="00B37958" w:rsidRDefault="00B37958">
      <w:pPr>
        <w:pStyle w:val="TOC3"/>
        <w:rPr>
          <w:rFonts w:ascii="Calibri" w:hAnsi="Calibri"/>
          <w:kern w:val="2"/>
          <w:sz w:val="24"/>
          <w:szCs w:val="24"/>
        </w:rPr>
      </w:pPr>
      <w:r w:rsidRPr="004767AC">
        <w:rPr>
          <w:rFonts w:eastAsia="MS Mincho"/>
        </w:rPr>
        <w:t>8.2.3</w:t>
      </w:r>
      <w:r>
        <w:rPr>
          <w:rFonts w:ascii="Calibri" w:hAnsi="Calibri"/>
          <w:kern w:val="2"/>
          <w:sz w:val="24"/>
          <w:szCs w:val="24"/>
        </w:rPr>
        <w:tab/>
      </w:r>
      <w:r w:rsidRPr="004767AC">
        <w:rPr>
          <w:rFonts w:eastAsia="MS Mincho"/>
        </w:rPr>
        <w:t>Measurement Configuration Control and Reporting / Handovers</w:t>
      </w:r>
      <w:r>
        <w:tab/>
        <w:t>3749</w:t>
      </w:r>
    </w:p>
    <w:p w14:paraId="468CBF49" w14:textId="77777777" w:rsidR="00B37958" w:rsidRDefault="00B37958">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3749</w:t>
      </w:r>
    </w:p>
    <w:p w14:paraId="20932BF0" w14:textId="77777777" w:rsidR="00B37958" w:rsidRDefault="00B37958">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3749</w:t>
      </w:r>
    </w:p>
    <w:p w14:paraId="4909568D" w14:textId="77777777" w:rsidR="00B37958" w:rsidRDefault="00B37958">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3760</w:t>
      </w:r>
    </w:p>
    <w:p w14:paraId="064A3A30" w14:textId="77777777" w:rsidR="00B37958" w:rsidRDefault="00B37958">
      <w:pPr>
        <w:pStyle w:val="TOC4"/>
        <w:rPr>
          <w:rFonts w:ascii="Calibri" w:hAnsi="Calibri"/>
          <w:kern w:val="2"/>
          <w:sz w:val="24"/>
          <w:szCs w:val="24"/>
        </w:rPr>
      </w:pPr>
      <w:r w:rsidRPr="004767AC">
        <w:rPr>
          <w:rFonts w:eastAsia="MS Mincho"/>
        </w:rPr>
        <w:t>8.2.3.2</w:t>
      </w:r>
      <w:r>
        <w:rPr>
          <w:rFonts w:ascii="Calibri" w:hAnsi="Calibri"/>
          <w:kern w:val="2"/>
          <w:sz w:val="24"/>
          <w:szCs w:val="24"/>
        </w:rPr>
        <w:tab/>
      </w:r>
      <w:r w:rsidRPr="004767AC">
        <w:rPr>
          <w:rFonts w:eastAsia="MS Mincho"/>
        </w:rPr>
        <w:t>Measurement configuration control and reporting / Inter-RAT measurements / Event B1 / Measurement of NR cells / RSRQ based measurements</w:t>
      </w:r>
      <w:r>
        <w:tab/>
        <w:t>3777</w:t>
      </w:r>
    </w:p>
    <w:p w14:paraId="68A70A8B" w14:textId="77777777" w:rsidR="00B37958" w:rsidRDefault="00B37958">
      <w:pPr>
        <w:pStyle w:val="TOC5"/>
        <w:rPr>
          <w:rFonts w:ascii="Calibri" w:hAnsi="Calibri"/>
          <w:kern w:val="2"/>
          <w:sz w:val="24"/>
          <w:szCs w:val="24"/>
        </w:rPr>
      </w:pPr>
      <w:r w:rsidRPr="004767AC">
        <w:rPr>
          <w:rFonts w:eastAsia="MS Mincho"/>
        </w:rPr>
        <w:t>8.2.3.2.1</w:t>
      </w:r>
      <w:r>
        <w:rPr>
          <w:rFonts w:ascii="Calibri" w:hAnsi="Calibri"/>
          <w:kern w:val="2"/>
          <w:sz w:val="24"/>
          <w:szCs w:val="24"/>
        </w:rPr>
        <w:tab/>
      </w:r>
      <w:r w:rsidRPr="004767AC">
        <w:rPr>
          <w:rFonts w:eastAsia="MS Mincho"/>
        </w:rPr>
        <w:t>Measurement configuration control and reporting / Inter-RAT measurements / Event B1 / Measurement of NR cells / RSRQ based measurements / EN-DC</w:t>
      </w:r>
      <w:r>
        <w:tab/>
        <w:t>3777</w:t>
      </w:r>
    </w:p>
    <w:p w14:paraId="6B4C5ECB" w14:textId="77777777" w:rsidR="00B37958" w:rsidRDefault="00B37958">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3787</w:t>
      </w:r>
    </w:p>
    <w:p w14:paraId="6BDD8BF4" w14:textId="77777777" w:rsidR="00B37958" w:rsidRDefault="00B37958">
      <w:pPr>
        <w:pStyle w:val="TOC4"/>
        <w:rPr>
          <w:rFonts w:ascii="Calibri" w:hAnsi="Calibri"/>
          <w:kern w:val="2"/>
          <w:sz w:val="24"/>
          <w:szCs w:val="24"/>
        </w:rPr>
      </w:pPr>
      <w:r w:rsidRPr="004767AC">
        <w:rPr>
          <w:rFonts w:eastAsia="MS Mincho"/>
        </w:rPr>
        <w:t>8.2.3.3</w:t>
      </w:r>
      <w:r>
        <w:rPr>
          <w:rFonts w:ascii="Calibri" w:hAnsi="Calibri"/>
          <w:kern w:val="2"/>
          <w:sz w:val="24"/>
          <w:szCs w:val="24"/>
        </w:rPr>
        <w:tab/>
      </w:r>
      <w:r w:rsidRPr="004767AC">
        <w:rPr>
          <w:rFonts w:eastAsia="MS Mincho"/>
        </w:rPr>
        <w:t>Measurement configuration control and reporting / Inter-RAT measurements / Periodic reporting / Measurement of NR cells</w:t>
      </w:r>
      <w:r>
        <w:tab/>
        <w:t>3803</w:t>
      </w:r>
    </w:p>
    <w:p w14:paraId="2D4EF35F" w14:textId="77777777" w:rsidR="00B37958" w:rsidRDefault="00B37958">
      <w:pPr>
        <w:pStyle w:val="TOC5"/>
        <w:rPr>
          <w:rFonts w:ascii="Calibri" w:hAnsi="Calibri"/>
          <w:kern w:val="2"/>
          <w:sz w:val="24"/>
          <w:szCs w:val="24"/>
        </w:rPr>
      </w:pPr>
      <w:r w:rsidRPr="004767AC">
        <w:rPr>
          <w:rFonts w:eastAsia="MS Mincho"/>
        </w:rPr>
        <w:t>8.2.3.3.1</w:t>
      </w:r>
      <w:r>
        <w:rPr>
          <w:rFonts w:ascii="Calibri" w:hAnsi="Calibri"/>
          <w:kern w:val="2"/>
          <w:sz w:val="24"/>
          <w:szCs w:val="24"/>
        </w:rPr>
        <w:tab/>
      </w:r>
      <w:r w:rsidRPr="004767AC">
        <w:rPr>
          <w:rFonts w:eastAsia="MS Mincho"/>
        </w:rPr>
        <w:t>Measurement configuration control and reporting / Inter-RAT measurements / Periodic reporting / Measurement of NR cells / EN-DC</w:t>
      </w:r>
      <w:r>
        <w:tab/>
        <w:t>3803</w:t>
      </w:r>
    </w:p>
    <w:p w14:paraId="48DB545C" w14:textId="77777777" w:rsidR="00B37958" w:rsidRDefault="00B37958">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3815</w:t>
      </w:r>
    </w:p>
    <w:p w14:paraId="214026E3" w14:textId="77777777" w:rsidR="00B37958" w:rsidRDefault="00B37958">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3815</w:t>
      </w:r>
    </w:p>
    <w:p w14:paraId="3520A7A9" w14:textId="77777777" w:rsidR="00B37958" w:rsidRDefault="00B37958">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3824</w:t>
      </w:r>
    </w:p>
    <w:p w14:paraId="40CCC607" w14:textId="77777777" w:rsidR="00B37958" w:rsidRDefault="00B37958">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3832</w:t>
      </w:r>
    </w:p>
    <w:p w14:paraId="0AD5C6E6" w14:textId="77777777" w:rsidR="00B37958" w:rsidRDefault="00B37958">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3832</w:t>
      </w:r>
    </w:p>
    <w:p w14:paraId="463C1C8D" w14:textId="77777777" w:rsidR="00B37958" w:rsidRDefault="00B37958">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3839</w:t>
      </w:r>
    </w:p>
    <w:p w14:paraId="0B203381" w14:textId="77777777" w:rsidR="00B37958" w:rsidRDefault="00B37958">
      <w:pPr>
        <w:pStyle w:val="TOC4"/>
        <w:rPr>
          <w:rFonts w:ascii="Calibri" w:hAnsi="Calibri"/>
          <w:kern w:val="2"/>
          <w:sz w:val="24"/>
          <w:szCs w:val="24"/>
        </w:rPr>
      </w:pPr>
      <w:r w:rsidRPr="004767AC">
        <w:rPr>
          <w:rFonts w:eastAsia="MS Mincho"/>
        </w:rPr>
        <w:t>8.2.3.6</w:t>
      </w:r>
      <w:r>
        <w:rPr>
          <w:rFonts w:ascii="Calibri" w:hAnsi="Calibri"/>
          <w:kern w:val="2"/>
          <w:sz w:val="24"/>
          <w:szCs w:val="24"/>
        </w:rPr>
        <w:tab/>
      </w:r>
      <w:r w:rsidRPr="004767AC">
        <w:rPr>
          <w:rFonts w:eastAsia="MS Mincho"/>
        </w:rPr>
        <w:t>Measurement configuration control and reporting / Event A3 / Measurement of Neighbour NR cells</w:t>
      </w:r>
      <w:r>
        <w:tab/>
        <w:t>3847</w:t>
      </w:r>
    </w:p>
    <w:p w14:paraId="6D648D04" w14:textId="77777777" w:rsidR="00B37958" w:rsidRDefault="00B37958">
      <w:pPr>
        <w:pStyle w:val="TOC5"/>
        <w:rPr>
          <w:rFonts w:ascii="Calibri" w:hAnsi="Calibri"/>
          <w:kern w:val="2"/>
          <w:sz w:val="24"/>
          <w:szCs w:val="24"/>
        </w:rPr>
      </w:pPr>
      <w:r w:rsidRPr="004767AC">
        <w:rPr>
          <w:rFonts w:eastAsia="MS Mincho"/>
        </w:rPr>
        <w:t>8.2.3.6.1</w:t>
      </w:r>
      <w:r>
        <w:rPr>
          <w:rFonts w:ascii="Calibri" w:hAnsi="Calibri"/>
          <w:kern w:val="2"/>
          <w:sz w:val="24"/>
          <w:szCs w:val="24"/>
        </w:rPr>
        <w:tab/>
      </w:r>
      <w:r w:rsidRPr="004767AC">
        <w:rPr>
          <w:rFonts w:eastAsia="MS Mincho"/>
        </w:rPr>
        <w:t>Measurement configuration control and reporting / Event A3 / Measurement of Neighbour NR cells / I</w:t>
      </w:r>
      <w:r w:rsidRPr="004767AC">
        <w:rPr>
          <w:color w:val="000000"/>
        </w:rPr>
        <w:t xml:space="preserve">ntra-frequency measurements / </w:t>
      </w:r>
      <w:r w:rsidRPr="004767AC">
        <w:rPr>
          <w:rFonts w:eastAsia="MS Mincho"/>
        </w:rPr>
        <w:t>EN-DC</w:t>
      </w:r>
      <w:r>
        <w:tab/>
        <w:t>3847</w:t>
      </w:r>
    </w:p>
    <w:p w14:paraId="4582B249" w14:textId="77777777" w:rsidR="00B37958" w:rsidRDefault="00B37958">
      <w:pPr>
        <w:pStyle w:val="TOC5"/>
        <w:rPr>
          <w:rFonts w:ascii="Calibri" w:hAnsi="Calibri"/>
          <w:kern w:val="2"/>
          <w:sz w:val="24"/>
          <w:szCs w:val="24"/>
        </w:rPr>
      </w:pPr>
      <w:r w:rsidRPr="004767AC">
        <w:rPr>
          <w:rFonts w:eastAsia="MS Mincho"/>
        </w:rPr>
        <w:t>8.2.3.6.1a</w:t>
      </w:r>
      <w:r>
        <w:rPr>
          <w:rFonts w:ascii="Calibri" w:hAnsi="Calibri"/>
          <w:kern w:val="2"/>
          <w:sz w:val="24"/>
          <w:szCs w:val="24"/>
        </w:rPr>
        <w:tab/>
      </w:r>
      <w:r w:rsidRPr="004767AC">
        <w:rPr>
          <w:rFonts w:eastAsia="MS Mincho"/>
        </w:rPr>
        <w:t>Measurement configuration control and reporting / Event A3 / Measurement of Neighbour NR cell / Inter-frequency measurements / EN-DC</w:t>
      </w:r>
      <w:r>
        <w:tab/>
        <w:t>3855</w:t>
      </w:r>
    </w:p>
    <w:p w14:paraId="41FE80A6" w14:textId="77777777" w:rsidR="00B37958" w:rsidRDefault="00B37958">
      <w:pPr>
        <w:pStyle w:val="TOC5"/>
        <w:rPr>
          <w:rFonts w:ascii="Calibri" w:hAnsi="Calibri"/>
          <w:kern w:val="2"/>
          <w:sz w:val="24"/>
          <w:szCs w:val="24"/>
        </w:rPr>
      </w:pPr>
      <w:r w:rsidRPr="004767AC">
        <w:rPr>
          <w:rFonts w:eastAsia="MS Mincho"/>
        </w:rPr>
        <w:t>8.2.3.6.1b</w:t>
      </w:r>
      <w:r>
        <w:rPr>
          <w:rFonts w:ascii="Calibri" w:hAnsi="Calibri"/>
          <w:kern w:val="2"/>
          <w:sz w:val="24"/>
          <w:szCs w:val="24"/>
        </w:rPr>
        <w:tab/>
      </w:r>
      <w:r w:rsidRPr="004767AC">
        <w:rPr>
          <w:rFonts w:eastAsia="MS Mincho"/>
        </w:rPr>
        <w:t>Measurement configuration control and reporting / Event A3 / Measurement of Neighbour NR cell / Inter-band measurements / EN-DC</w:t>
      </w:r>
      <w:r>
        <w:tab/>
        <w:t>3859</w:t>
      </w:r>
    </w:p>
    <w:p w14:paraId="5B9A29E2" w14:textId="77777777" w:rsidR="00B37958" w:rsidRDefault="00B37958">
      <w:pPr>
        <w:pStyle w:val="TOC5"/>
        <w:rPr>
          <w:rFonts w:ascii="Calibri" w:hAnsi="Calibri"/>
          <w:kern w:val="2"/>
          <w:sz w:val="24"/>
          <w:szCs w:val="24"/>
        </w:rPr>
      </w:pPr>
      <w:r w:rsidRPr="004767AC">
        <w:rPr>
          <w:rFonts w:eastAsia="Yu Mincho"/>
        </w:rPr>
        <w:t>8.2.3.6.2</w:t>
      </w:r>
      <w:r>
        <w:rPr>
          <w:rFonts w:ascii="Calibri" w:hAnsi="Calibri"/>
          <w:kern w:val="2"/>
          <w:sz w:val="24"/>
          <w:szCs w:val="24"/>
        </w:rPr>
        <w:tab/>
      </w:r>
      <w:r w:rsidRPr="004767AC">
        <w:rPr>
          <w:rFonts w:eastAsia="Yu Mincho"/>
        </w:rPr>
        <w:t xml:space="preserve">Measurement configuration control and reporting / Event A3 / Measurement of Neighbour </w:t>
      </w:r>
      <w:r>
        <w:t xml:space="preserve">E-UTRA and </w:t>
      </w:r>
      <w:r w:rsidRPr="004767AC">
        <w:rPr>
          <w:rFonts w:eastAsia="Yu Mincho"/>
        </w:rPr>
        <w:t>NR cells / Intra-frequency measurements / NE-DC</w:t>
      </w:r>
      <w:r>
        <w:tab/>
        <w:t>3862</w:t>
      </w:r>
    </w:p>
    <w:p w14:paraId="4445AB2D" w14:textId="77777777" w:rsidR="00B37958" w:rsidRDefault="00B37958">
      <w:pPr>
        <w:pStyle w:val="TOC5"/>
        <w:rPr>
          <w:rFonts w:ascii="Calibri" w:hAnsi="Calibri"/>
          <w:kern w:val="2"/>
          <w:sz w:val="24"/>
          <w:szCs w:val="24"/>
        </w:rPr>
      </w:pPr>
      <w:r w:rsidRPr="004767AC">
        <w:rPr>
          <w:rFonts w:eastAsia="Yu Mincho"/>
        </w:rPr>
        <w:t>8.2.3.6.2a</w:t>
      </w:r>
      <w:r>
        <w:rPr>
          <w:rFonts w:ascii="Calibri" w:hAnsi="Calibri"/>
          <w:kern w:val="2"/>
          <w:sz w:val="24"/>
          <w:szCs w:val="24"/>
        </w:rPr>
        <w:tab/>
      </w:r>
      <w:r w:rsidRPr="004767AC">
        <w:rPr>
          <w:rFonts w:eastAsia="Yu Mincho"/>
        </w:rPr>
        <w:t xml:space="preserve">Measurement configuration control and reporting / Event A3 / Measurement of Neighbor </w:t>
      </w:r>
      <w:r>
        <w:t xml:space="preserve">E-UTRA and </w:t>
      </w:r>
      <w:r w:rsidRPr="004767AC">
        <w:rPr>
          <w:rFonts w:eastAsia="Yu Mincho"/>
        </w:rPr>
        <w:t>NR cell / Inter-frequency measurements / NE-DC</w:t>
      </w:r>
      <w:r>
        <w:tab/>
        <w:t>3877</w:t>
      </w:r>
    </w:p>
    <w:p w14:paraId="3FC4C2A7" w14:textId="77777777" w:rsidR="00B37958" w:rsidRDefault="00B37958">
      <w:pPr>
        <w:pStyle w:val="TOC5"/>
        <w:rPr>
          <w:rFonts w:ascii="Calibri" w:hAnsi="Calibri"/>
          <w:kern w:val="2"/>
          <w:sz w:val="24"/>
          <w:szCs w:val="24"/>
        </w:rPr>
      </w:pPr>
      <w:r w:rsidRPr="004767AC">
        <w:rPr>
          <w:rFonts w:eastAsia="Yu Mincho"/>
        </w:rPr>
        <w:t>8.2.3.6.2b</w:t>
      </w:r>
      <w:r>
        <w:rPr>
          <w:rFonts w:ascii="Calibri" w:hAnsi="Calibri"/>
          <w:kern w:val="2"/>
          <w:sz w:val="24"/>
          <w:szCs w:val="24"/>
        </w:rPr>
        <w:tab/>
      </w:r>
      <w:r w:rsidRPr="004767AC">
        <w:rPr>
          <w:rFonts w:eastAsia="Yu Mincho"/>
        </w:rPr>
        <w:t xml:space="preserve">Measurement configuration control and reporting / Event A3 / Measurement of Neighbor </w:t>
      </w:r>
      <w:r>
        <w:t xml:space="preserve">E-UTRA and </w:t>
      </w:r>
      <w:r w:rsidRPr="004767AC">
        <w:rPr>
          <w:rFonts w:eastAsia="Yu Mincho"/>
        </w:rPr>
        <w:t>NR cell / Inter-band measurements / NE-DC</w:t>
      </w:r>
      <w:r>
        <w:tab/>
        <w:t>3882</w:t>
      </w:r>
    </w:p>
    <w:p w14:paraId="7A6C4A52" w14:textId="77777777" w:rsidR="00B37958" w:rsidRDefault="00B37958">
      <w:pPr>
        <w:pStyle w:val="TOC4"/>
        <w:rPr>
          <w:rFonts w:ascii="Calibri" w:hAnsi="Calibri"/>
          <w:kern w:val="2"/>
          <w:sz w:val="24"/>
          <w:szCs w:val="24"/>
        </w:rPr>
      </w:pPr>
      <w:r w:rsidRPr="004767AC">
        <w:rPr>
          <w:rFonts w:eastAsia="MS Mincho"/>
        </w:rPr>
        <w:t>8.2.3.7</w:t>
      </w:r>
      <w:r>
        <w:rPr>
          <w:rFonts w:ascii="Calibri" w:hAnsi="Calibri"/>
          <w:kern w:val="2"/>
          <w:sz w:val="24"/>
          <w:szCs w:val="24"/>
        </w:rPr>
        <w:tab/>
      </w:r>
      <w:r w:rsidRPr="004767AC">
        <w:rPr>
          <w:rFonts w:eastAsia="MS Mincho"/>
        </w:rPr>
        <w:t>Measurement configuration control and reporting / Event A4 (intra-frequency, inter-frequency and inter-band measurements) / Measurement of Neighbour NR cell</w:t>
      </w:r>
      <w:r>
        <w:tab/>
        <w:t>3886</w:t>
      </w:r>
    </w:p>
    <w:p w14:paraId="276C1AD6" w14:textId="77777777" w:rsidR="00B37958" w:rsidRDefault="00B37958">
      <w:pPr>
        <w:pStyle w:val="TOC5"/>
        <w:rPr>
          <w:rFonts w:ascii="Calibri" w:hAnsi="Calibri"/>
          <w:kern w:val="2"/>
          <w:sz w:val="24"/>
          <w:szCs w:val="24"/>
        </w:rPr>
      </w:pPr>
      <w:r w:rsidRPr="004767AC">
        <w:rPr>
          <w:rFonts w:eastAsia="MS Mincho"/>
        </w:rPr>
        <w:t>8.2.3.7.1</w:t>
      </w:r>
      <w:r>
        <w:rPr>
          <w:rFonts w:ascii="Calibri" w:hAnsi="Calibri"/>
          <w:kern w:val="2"/>
          <w:sz w:val="24"/>
          <w:szCs w:val="24"/>
        </w:rPr>
        <w:tab/>
      </w:r>
      <w:r w:rsidRPr="004767AC">
        <w:rPr>
          <w:rFonts w:eastAsia="MS Mincho"/>
        </w:rPr>
        <w:t>Measurement configuration control and reporting / Event A4 / Measurement of Neighbour NR cell / Intra-frequency measurements / EN-DC</w:t>
      </w:r>
      <w:r>
        <w:tab/>
        <w:t>3886</w:t>
      </w:r>
    </w:p>
    <w:p w14:paraId="794E3EB5" w14:textId="77777777" w:rsidR="00B37958" w:rsidRDefault="00B37958">
      <w:pPr>
        <w:pStyle w:val="TOC5"/>
        <w:rPr>
          <w:rFonts w:ascii="Calibri" w:hAnsi="Calibri"/>
          <w:kern w:val="2"/>
          <w:sz w:val="24"/>
          <w:szCs w:val="24"/>
        </w:rPr>
      </w:pPr>
      <w:r w:rsidRPr="004767AC">
        <w:rPr>
          <w:rFonts w:eastAsia="MS Mincho"/>
        </w:rPr>
        <w:t>8.2.3.7.1a</w:t>
      </w:r>
      <w:r>
        <w:rPr>
          <w:rFonts w:ascii="Calibri" w:hAnsi="Calibri"/>
          <w:kern w:val="2"/>
          <w:sz w:val="24"/>
          <w:szCs w:val="24"/>
        </w:rPr>
        <w:tab/>
      </w:r>
      <w:r w:rsidRPr="004767AC">
        <w:rPr>
          <w:rFonts w:eastAsia="MS Mincho"/>
        </w:rPr>
        <w:t>Measurement configuration control and reporting / Event A4 / Measurement of Neighbour NR cell / Inter-frequency measurements / EN-DC</w:t>
      </w:r>
      <w:r>
        <w:tab/>
        <w:t>3897</w:t>
      </w:r>
    </w:p>
    <w:p w14:paraId="49C8A415" w14:textId="77777777" w:rsidR="00B37958" w:rsidRDefault="00B37958">
      <w:pPr>
        <w:pStyle w:val="TOC5"/>
        <w:rPr>
          <w:rFonts w:ascii="Calibri" w:hAnsi="Calibri"/>
          <w:kern w:val="2"/>
          <w:sz w:val="24"/>
          <w:szCs w:val="24"/>
        </w:rPr>
      </w:pPr>
      <w:r w:rsidRPr="004767AC">
        <w:rPr>
          <w:rFonts w:eastAsia="MS Mincho"/>
        </w:rPr>
        <w:t>8.2.3.7.1b</w:t>
      </w:r>
      <w:r>
        <w:rPr>
          <w:rFonts w:ascii="Calibri" w:hAnsi="Calibri"/>
          <w:kern w:val="2"/>
          <w:sz w:val="24"/>
          <w:szCs w:val="24"/>
        </w:rPr>
        <w:tab/>
      </w:r>
      <w:r w:rsidRPr="004767AC">
        <w:rPr>
          <w:rFonts w:eastAsia="MS Mincho"/>
        </w:rPr>
        <w:t>Measurement configuration control and reporting / Event A4 / Measurement of Neighbour NR cell / Inter-band measurements / EN-DC</w:t>
      </w:r>
      <w:r>
        <w:tab/>
        <w:t>3901</w:t>
      </w:r>
    </w:p>
    <w:p w14:paraId="314B9D0F" w14:textId="77777777" w:rsidR="00B37958" w:rsidRDefault="00B37958">
      <w:pPr>
        <w:pStyle w:val="TOC5"/>
        <w:rPr>
          <w:rFonts w:ascii="Calibri" w:hAnsi="Calibri"/>
          <w:kern w:val="2"/>
          <w:sz w:val="24"/>
          <w:szCs w:val="24"/>
        </w:rPr>
      </w:pPr>
      <w:r w:rsidRPr="004767AC">
        <w:rPr>
          <w:rFonts w:eastAsia="MS Mincho"/>
        </w:rPr>
        <w:t>8.2.3.7.2</w:t>
      </w:r>
      <w:r>
        <w:rPr>
          <w:rFonts w:ascii="Calibri" w:hAnsi="Calibri"/>
          <w:kern w:val="2"/>
          <w:sz w:val="24"/>
          <w:szCs w:val="24"/>
        </w:rPr>
        <w:tab/>
      </w:r>
      <w:r w:rsidRPr="004767AC">
        <w:rPr>
          <w:rFonts w:eastAsia="MS Mincho"/>
        </w:rPr>
        <w:t xml:space="preserve">Measurement configuration control and reporting / Event A4 / Measurement of Neighbour </w:t>
      </w:r>
      <w:r>
        <w:t>E-UTRA</w:t>
      </w:r>
      <w:r w:rsidRPr="004767AC">
        <w:rPr>
          <w:rFonts w:eastAsia="MS Mincho"/>
        </w:rPr>
        <w:t xml:space="preserve"> and NR cells / Intra-frequency measurements / NE-DC</w:t>
      </w:r>
      <w:r>
        <w:tab/>
        <w:t>3904</w:t>
      </w:r>
    </w:p>
    <w:p w14:paraId="3CD523B6" w14:textId="77777777" w:rsidR="00B37958" w:rsidRDefault="00B37958">
      <w:pPr>
        <w:pStyle w:val="TOC5"/>
        <w:rPr>
          <w:rFonts w:ascii="Calibri" w:hAnsi="Calibri"/>
          <w:kern w:val="2"/>
          <w:sz w:val="24"/>
          <w:szCs w:val="24"/>
        </w:rPr>
      </w:pPr>
      <w:r w:rsidRPr="004767AC">
        <w:rPr>
          <w:rFonts w:eastAsia="MS Mincho"/>
        </w:rPr>
        <w:lastRenderedPageBreak/>
        <w:t>8.2.3.7.2a</w:t>
      </w:r>
      <w:r>
        <w:rPr>
          <w:rFonts w:ascii="Calibri" w:hAnsi="Calibri"/>
          <w:kern w:val="2"/>
          <w:sz w:val="24"/>
          <w:szCs w:val="24"/>
        </w:rPr>
        <w:tab/>
      </w:r>
      <w:r w:rsidRPr="004767AC">
        <w:rPr>
          <w:rFonts w:eastAsia="MS Mincho"/>
        </w:rPr>
        <w:t xml:space="preserve">Measurement configuration control and reporting / Event A4 / Measurement of Neighbour </w:t>
      </w:r>
      <w:r>
        <w:t>E-UTRA</w:t>
      </w:r>
      <w:r w:rsidRPr="004767AC">
        <w:rPr>
          <w:rFonts w:eastAsia="MS Mincho"/>
        </w:rPr>
        <w:t xml:space="preserve"> and NR cells / Inter-frequency measurements / NE-DC</w:t>
      </w:r>
      <w:r>
        <w:tab/>
        <w:t>3918</w:t>
      </w:r>
    </w:p>
    <w:p w14:paraId="57C7E019" w14:textId="77777777" w:rsidR="00B37958" w:rsidRDefault="00B37958">
      <w:pPr>
        <w:pStyle w:val="TOC5"/>
        <w:rPr>
          <w:rFonts w:ascii="Calibri" w:hAnsi="Calibri"/>
          <w:kern w:val="2"/>
          <w:sz w:val="24"/>
          <w:szCs w:val="24"/>
        </w:rPr>
      </w:pPr>
      <w:r w:rsidRPr="004767AC">
        <w:rPr>
          <w:rFonts w:eastAsia="MS Mincho"/>
        </w:rPr>
        <w:t>8.2.3.7.2b</w:t>
      </w:r>
      <w:r>
        <w:rPr>
          <w:rFonts w:ascii="Calibri" w:hAnsi="Calibri"/>
          <w:kern w:val="2"/>
          <w:sz w:val="24"/>
          <w:szCs w:val="24"/>
        </w:rPr>
        <w:tab/>
      </w:r>
      <w:r w:rsidRPr="004767AC">
        <w:rPr>
          <w:rFonts w:eastAsia="MS Mincho"/>
        </w:rPr>
        <w:t xml:space="preserve">Measurement configuration control and reporting / Event A4 / Measurement of Neighbour </w:t>
      </w:r>
      <w:r>
        <w:t>E-UTRA</w:t>
      </w:r>
      <w:r w:rsidRPr="004767AC">
        <w:rPr>
          <w:rFonts w:eastAsia="MS Mincho"/>
        </w:rPr>
        <w:t xml:space="preserve"> and NR cells / Inter-band measurements / NE-DC</w:t>
      </w:r>
      <w:r>
        <w:tab/>
        <w:t>3922</w:t>
      </w:r>
    </w:p>
    <w:p w14:paraId="29ECF6E6" w14:textId="77777777" w:rsidR="00B37958" w:rsidRDefault="00B37958">
      <w:pPr>
        <w:pStyle w:val="TOC4"/>
        <w:rPr>
          <w:rFonts w:ascii="Calibri" w:hAnsi="Calibri"/>
          <w:kern w:val="2"/>
          <w:sz w:val="24"/>
          <w:szCs w:val="24"/>
        </w:rPr>
      </w:pPr>
      <w:r w:rsidRPr="004767AC">
        <w:rPr>
          <w:rFonts w:eastAsia="MS Mincho"/>
        </w:rPr>
        <w:t>8.2.3.8</w:t>
      </w:r>
      <w:r>
        <w:rPr>
          <w:rFonts w:ascii="Calibri" w:hAnsi="Calibri"/>
          <w:kern w:val="2"/>
          <w:sz w:val="24"/>
          <w:szCs w:val="24"/>
        </w:rPr>
        <w:tab/>
      </w:r>
      <w:r w:rsidRPr="004767AC">
        <w:rPr>
          <w:rFonts w:eastAsia="MS Mincho"/>
        </w:rPr>
        <w:t>Measurement configuration control and reporting / Event A5 / Measurement of Neighbour NR cell</w:t>
      </w:r>
      <w:r>
        <w:tab/>
        <w:t>3923</w:t>
      </w:r>
    </w:p>
    <w:p w14:paraId="02C8AAE7" w14:textId="77777777" w:rsidR="00B37958" w:rsidRDefault="00B37958">
      <w:pPr>
        <w:pStyle w:val="TOC5"/>
        <w:rPr>
          <w:rFonts w:ascii="Calibri" w:hAnsi="Calibri"/>
          <w:kern w:val="2"/>
          <w:sz w:val="24"/>
          <w:szCs w:val="24"/>
        </w:rPr>
      </w:pPr>
      <w:r w:rsidRPr="004767AC">
        <w:rPr>
          <w:rFonts w:eastAsia="MS Mincho"/>
        </w:rPr>
        <w:t>8.2.3.8.1</w:t>
      </w:r>
      <w:r>
        <w:rPr>
          <w:rFonts w:ascii="Calibri" w:hAnsi="Calibri"/>
          <w:kern w:val="2"/>
          <w:sz w:val="24"/>
          <w:szCs w:val="24"/>
        </w:rPr>
        <w:tab/>
      </w:r>
      <w:r w:rsidRPr="004767AC">
        <w:rPr>
          <w:rFonts w:eastAsia="MS Mincho"/>
        </w:rPr>
        <w:t xml:space="preserve">Measurement configuration control and reporting / Event A5 / Measurement of Neighbour NR cell / </w:t>
      </w:r>
      <w:r w:rsidRPr="004767AC">
        <w:rPr>
          <w:color w:val="000000"/>
        </w:rPr>
        <w:t xml:space="preserve">Intra-frequency measurements / </w:t>
      </w:r>
      <w:r w:rsidRPr="004767AC">
        <w:rPr>
          <w:rFonts w:eastAsia="MS Mincho"/>
        </w:rPr>
        <w:t>EN-DC</w:t>
      </w:r>
      <w:r>
        <w:tab/>
        <w:t>3923</w:t>
      </w:r>
    </w:p>
    <w:p w14:paraId="67510F1F" w14:textId="77777777" w:rsidR="00B37958" w:rsidRDefault="00B37958">
      <w:pPr>
        <w:pStyle w:val="TOC5"/>
        <w:rPr>
          <w:rFonts w:ascii="Calibri" w:hAnsi="Calibri"/>
          <w:kern w:val="2"/>
          <w:sz w:val="24"/>
          <w:szCs w:val="24"/>
        </w:rPr>
      </w:pPr>
      <w:r w:rsidRPr="004767AC">
        <w:rPr>
          <w:rFonts w:eastAsia="MS Mincho"/>
        </w:rPr>
        <w:t>8.2.3.8.1a</w:t>
      </w:r>
      <w:r>
        <w:rPr>
          <w:rFonts w:ascii="Calibri" w:hAnsi="Calibri"/>
          <w:kern w:val="2"/>
          <w:sz w:val="24"/>
          <w:szCs w:val="24"/>
        </w:rPr>
        <w:tab/>
      </w:r>
      <w:r w:rsidRPr="004767AC">
        <w:rPr>
          <w:rFonts w:eastAsia="MS Mincho"/>
        </w:rPr>
        <w:t>Measurement configuration control and reporting / Event A5 / Measurement of Neighbour NR cell / Inter-frequency measurements / EN-DC</w:t>
      </w:r>
      <w:r>
        <w:tab/>
        <w:t>3935</w:t>
      </w:r>
    </w:p>
    <w:p w14:paraId="2BBE02BD" w14:textId="77777777" w:rsidR="00B37958" w:rsidRDefault="00B37958">
      <w:pPr>
        <w:pStyle w:val="TOC5"/>
        <w:rPr>
          <w:rFonts w:ascii="Calibri" w:hAnsi="Calibri"/>
          <w:kern w:val="2"/>
          <w:sz w:val="24"/>
          <w:szCs w:val="24"/>
        </w:rPr>
      </w:pPr>
      <w:r w:rsidRPr="004767AC">
        <w:rPr>
          <w:rFonts w:eastAsia="MS Mincho"/>
        </w:rPr>
        <w:t>8.2.3.8.1b</w:t>
      </w:r>
      <w:r>
        <w:rPr>
          <w:rFonts w:ascii="Calibri" w:hAnsi="Calibri"/>
          <w:kern w:val="2"/>
          <w:sz w:val="24"/>
          <w:szCs w:val="24"/>
        </w:rPr>
        <w:tab/>
      </w:r>
      <w:r w:rsidRPr="004767AC">
        <w:rPr>
          <w:rFonts w:eastAsia="MS Mincho"/>
        </w:rPr>
        <w:t>Measurement configuration control and reporting / Event A5 / Measurement of Neighbour NR cell / Inter-band measurements / EN-DC</w:t>
      </w:r>
      <w:r>
        <w:tab/>
        <w:t>3939</w:t>
      </w:r>
    </w:p>
    <w:p w14:paraId="337BDB69" w14:textId="77777777" w:rsidR="00B37958" w:rsidRDefault="00B37958">
      <w:pPr>
        <w:pStyle w:val="TOC5"/>
        <w:rPr>
          <w:rFonts w:ascii="Calibri" w:hAnsi="Calibri"/>
          <w:kern w:val="2"/>
          <w:sz w:val="24"/>
          <w:szCs w:val="24"/>
        </w:rPr>
      </w:pPr>
      <w:r w:rsidRPr="004767AC">
        <w:rPr>
          <w:rFonts w:eastAsia="MS Mincho"/>
        </w:rPr>
        <w:t>8.2.3.8.2</w:t>
      </w:r>
      <w:r>
        <w:rPr>
          <w:rFonts w:ascii="Calibri" w:hAnsi="Calibri"/>
          <w:kern w:val="2"/>
          <w:sz w:val="24"/>
          <w:szCs w:val="24"/>
        </w:rPr>
        <w:tab/>
      </w:r>
      <w:r w:rsidRPr="004767AC">
        <w:rPr>
          <w:rFonts w:eastAsia="MS Mincho"/>
        </w:rPr>
        <w:t>Measurement configuration control and reporting / Event A5 / Measurement of Neighbour E-UTRA and NR cells / Intra-frequency measurements / NE-DC</w:t>
      </w:r>
      <w:r>
        <w:tab/>
        <w:t>3942</w:t>
      </w:r>
    </w:p>
    <w:p w14:paraId="319D2150" w14:textId="77777777" w:rsidR="00B37958" w:rsidRDefault="00B37958">
      <w:pPr>
        <w:pStyle w:val="TOC5"/>
        <w:rPr>
          <w:rFonts w:ascii="Calibri" w:hAnsi="Calibri"/>
          <w:kern w:val="2"/>
          <w:sz w:val="24"/>
          <w:szCs w:val="24"/>
        </w:rPr>
      </w:pPr>
      <w:r w:rsidRPr="004767AC">
        <w:rPr>
          <w:rFonts w:eastAsia="MS Mincho"/>
        </w:rPr>
        <w:t>8.2.3.8.2a</w:t>
      </w:r>
      <w:r>
        <w:rPr>
          <w:rFonts w:ascii="Calibri" w:hAnsi="Calibri"/>
          <w:kern w:val="2"/>
          <w:sz w:val="24"/>
          <w:szCs w:val="24"/>
        </w:rPr>
        <w:tab/>
      </w:r>
      <w:r w:rsidRPr="004767AC">
        <w:rPr>
          <w:rFonts w:eastAsia="MS Mincho"/>
        </w:rPr>
        <w:t>Measurement configuration control and reporting / Event A5 / Measurement of Neighbour E-UTRA and NR cells / Inter-frequency measurements / NE-DC</w:t>
      </w:r>
      <w:r>
        <w:tab/>
        <w:t>3957</w:t>
      </w:r>
    </w:p>
    <w:p w14:paraId="7413CF8E" w14:textId="77777777" w:rsidR="00B37958" w:rsidRDefault="00B37958">
      <w:pPr>
        <w:pStyle w:val="TOC5"/>
        <w:rPr>
          <w:rFonts w:ascii="Calibri" w:hAnsi="Calibri"/>
          <w:kern w:val="2"/>
          <w:sz w:val="24"/>
          <w:szCs w:val="24"/>
        </w:rPr>
      </w:pPr>
      <w:r w:rsidRPr="004767AC">
        <w:rPr>
          <w:rFonts w:eastAsia="MS Mincho"/>
        </w:rPr>
        <w:t>8.2.3.8.2b</w:t>
      </w:r>
      <w:r>
        <w:rPr>
          <w:rFonts w:ascii="Calibri" w:hAnsi="Calibri"/>
          <w:kern w:val="2"/>
          <w:sz w:val="24"/>
          <w:szCs w:val="24"/>
        </w:rPr>
        <w:tab/>
      </w:r>
      <w:r w:rsidRPr="004767AC">
        <w:rPr>
          <w:rFonts w:eastAsia="MS Mincho"/>
        </w:rPr>
        <w:t xml:space="preserve">Measurement configuration control and reporting / Event A5 / Measurement of Neighbour </w:t>
      </w:r>
      <w:r>
        <w:t>E-UTRA</w:t>
      </w:r>
      <w:r w:rsidRPr="004767AC">
        <w:rPr>
          <w:rFonts w:eastAsia="MS Mincho"/>
        </w:rPr>
        <w:t xml:space="preserve"> and NR cells / Inter-bandInter-band measurements / NE-DC</w:t>
      </w:r>
      <w:r>
        <w:tab/>
        <w:t>3961</w:t>
      </w:r>
    </w:p>
    <w:p w14:paraId="370E5E17" w14:textId="77777777" w:rsidR="00B37958" w:rsidRDefault="00B37958">
      <w:pPr>
        <w:pStyle w:val="TOC4"/>
        <w:rPr>
          <w:rFonts w:ascii="Calibri" w:hAnsi="Calibri"/>
          <w:kern w:val="2"/>
          <w:sz w:val="24"/>
          <w:szCs w:val="24"/>
        </w:rPr>
      </w:pPr>
      <w:r w:rsidRPr="004767AC">
        <w:rPr>
          <w:rFonts w:eastAsia="MS Mincho"/>
        </w:rPr>
        <w:t>8.2.3.9</w:t>
      </w:r>
      <w:r>
        <w:rPr>
          <w:rFonts w:ascii="Calibri" w:hAnsi="Calibri"/>
          <w:kern w:val="2"/>
          <w:sz w:val="24"/>
          <w:szCs w:val="24"/>
        </w:rPr>
        <w:tab/>
      </w:r>
      <w:r w:rsidRPr="004767AC">
        <w:rPr>
          <w:rFonts w:eastAsia="MS Mincho"/>
        </w:rPr>
        <w:t>Measurement configuration control and reporting / SS/PBCH block based / CSI-RS based intra-frequency measurements / Measurement of Neighbour NR cell</w:t>
      </w:r>
      <w:r>
        <w:tab/>
        <w:t>3963</w:t>
      </w:r>
    </w:p>
    <w:p w14:paraId="3D3C7A96" w14:textId="77777777" w:rsidR="00B37958" w:rsidRDefault="00B37958">
      <w:pPr>
        <w:pStyle w:val="TOC5"/>
        <w:rPr>
          <w:rFonts w:ascii="Calibri" w:hAnsi="Calibri"/>
          <w:kern w:val="2"/>
          <w:sz w:val="24"/>
          <w:szCs w:val="24"/>
        </w:rPr>
      </w:pPr>
      <w:r w:rsidRPr="004767AC">
        <w:rPr>
          <w:rFonts w:eastAsia="MS Mincho"/>
        </w:rPr>
        <w:t>8.2.3.9.1</w:t>
      </w:r>
      <w:r>
        <w:rPr>
          <w:rFonts w:ascii="Calibri" w:hAnsi="Calibri"/>
          <w:kern w:val="2"/>
          <w:sz w:val="24"/>
          <w:szCs w:val="24"/>
        </w:rPr>
        <w:tab/>
      </w:r>
      <w:r w:rsidRPr="004767AC">
        <w:rPr>
          <w:rFonts w:eastAsia="MS Mincho"/>
        </w:rPr>
        <w:t>Measurement configuration control and reporting / SS/PBCH block based / CSI-RS based Intra-frequency measurements / Measurement of Neighbour NR Cell / EN-DC</w:t>
      </w:r>
      <w:r>
        <w:tab/>
        <w:t>3963</w:t>
      </w:r>
    </w:p>
    <w:p w14:paraId="5437AB5A" w14:textId="77777777" w:rsidR="00B37958" w:rsidRDefault="00B37958">
      <w:pPr>
        <w:pStyle w:val="TOC4"/>
        <w:rPr>
          <w:rFonts w:ascii="Calibri" w:hAnsi="Calibri"/>
          <w:kern w:val="2"/>
          <w:sz w:val="24"/>
          <w:szCs w:val="24"/>
        </w:rPr>
      </w:pPr>
      <w:r w:rsidRPr="004767AC">
        <w:rPr>
          <w:rFonts w:eastAsia="MS Mincho"/>
        </w:rPr>
        <w:t>8.2.3.10</w:t>
      </w:r>
      <w:r>
        <w:rPr>
          <w:rFonts w:ascii="Calibri" w:hAnsi="Calibri"/>
          <w:kern w:val="2"/>
          <w:sz w:val="24"/>
          <w:szCs w:val="24"/>
        </w:rPr>
        <w:tab/>
      </w:r>
      <w:r w:rsidRPr="004767AC">
        <w:rPr>
          <w:rFonts w:eastAsia="MS Mincho"/>
        </w:rPr>
        <w:t>Measurement configuration control and reporting / SS/PBCH block based / CSI-RS based inter-frequency measurements / Measurement of Neighbour NR cell</w:t>
      </w:r>
      <w:r>
        <w:tab/>
        <w:t>3991</w:t>
      </w:r>
    </w:p>
    <w:p w14:paraId="76B573E2" w14:textId="77777777" w:rsidR="00B37958" w:rsidRDefault="00B37958">
      <w:pPr>
        <w:pStyle w:val="TOC5"/>
        <w:rPr>
          <w:rFonts w:ascii="Calibri" w:hAnsi="Calibri"/>
          <w:kern w:val="2"/>
          <w:sz w:val="24"/>
          <w:szCs w:val="24"/>
        </w:rPr>
      </w:pPr>
      <w:r w:rsidRPr="004767AC">
        <w:rPr>
          <w:rFonts w:eastAsia="MS Mincho"/>
        </w:rPr>
        <w:t>8.2.3.10.1</w:t>
      </w:r>
      <w:r>
        <w:rPr>
          <w:rFonts w:ascii="Calibri" w:hAnsi="Calibri"/>
          <w:kern w:val="2"/>
          <w:sz w:val="24"/>
          <w:szCs w:val="24"/>
        </w:rPr>
        <w:tab/>
      </w:r>
      <w:r w:rsidRPr="004767AC">
        <w:rPr>
          <w:rFonts w:eastAsia="MS Mincho"/>
        </w:rPr>
        <w:t>Measurement configuration control and reporting / SS/PBCH block based /CSI-RS based Inter-frequency measurements/ Measurement of Neighbour NR Cell / EN-DC</w:t>
      </w:r>
      <w:r>
        <w:tab/>
        <w:t>3991</w:t>
      </w:r>
    </w:p>
    <w:p w14:paraId="2A2B9D4A" w14:textId="77777777" w:rsidR="00B37958" w:rsidRDefault="00B37958">
      <w:pPr>
        <w:pStyle w:val="TOC4"/>
        <w:rPr>
          <w:rFonts w:ascii="Calibri" w:hAnsi="Calibri"/>
          <w:kern w:val="2"/>
          <w:sz w:val="24"/>
          <w:szCs w:val="24"/>
        </w:rPr>
      </w:pPr>
      <w:r w:rsidRPr="004767AC">
        <w:rPr>
          <w:rFonts w:eastAsia="MS Mincho"/>
        </w:rPr>
        <w:t>8.2.3.11</w:t>
      </w:r>
      <w:r>
        <w:rPr>
          <w:rFonts w:ascii="Calibri" w:hAnsi="Calibri"/>
          <w:kern w:val="2"/>
          <w:sz w:val="24"/>
          <w:szCs w:val="24"/>
        </w:rPr>
        <w:tab/>
      </w:r>
      <w:r w:rsidRPr="004767AC">
        <w:rPr>
          <w:rFonts w:eastAsia="MS Mincho"/>
        </w:rPr>
        <w:t>Measurement configuration control and reporting / Measurement Gaps</w:t>
      </w:r>
      <w:r>
        <w:tab/>
        <w:t>4022</w:t>
      </w:r>
    </w:p>
    <w:p w14:paraId="663DE0D8" w14:textId="77777777" w:rsidR="00B37958" w:rsidRDefault="00B37958">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4022</w:t>
      </w:r>
    </w:p>
    <w:p w14:paraId="6EE7AAD0" w14:textId="77777777" w:rsidR="00B37958" w:rsidRDefault="00B37958">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4040</w:t>
      </w:r>
    </w:p>
    <w:p w14:paraId="4890E06D" w14:textId="77777777" w:rsidR="00B37958" w:rsidRDefault="00B37958">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4050</w:t>
      </w:r>
    </w:p>
    <w:p w14:paraId="78FEA0F7" w14:textId="77777777" w:rsidR="00B37958" w:rsidRDefault="00B37958">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4057</w:t>
      </w:r>
    </w:p>
    <w:p w14:paraId="5B722F19" w14:textId="77777777" w:rsidR="00B37958" w:rsidRDefault="00B37958">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4057</w:t>
      </w:r>
    </w:p>
    <w:p w14:paraId="4685A63A" w14:textId="77777777" w:rsidR="00B37958" w:rsidRDefault="00B37958">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4067</w:t>
      </w:r>
    </w:p>
    <w:p w14:paraId="1046D83D" w14:textId="77777777" w:rsidR="00B37958" w:rsidRDefault="00B37958">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4078</w:t>
      </w:r>
    </w:p>
    <w:p w14:paraId="08E2557C" w14:textId="77777777" w:rsidR="00B37958" w:rsidRDefault="00B37958">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4078</w:t>
      </w:r>
    </w:p>
    <w:p w14:paraId="6DF627CC" w14:textId="77777777" w:rsidR="00B37958" w:rsidRDefault="00B37958">
      <w:pPr>
        <w:pStyle w:val="TOC5"/>
        <w:rPr>
          <w:rFonts w:ascii="Calibri" w:hAnsi="Calibri"/>
          <w:kern w:val="2"/>
          <w:sz w:val="24"/>
          <w:szCs w:val="24"/>
        </w:rPr>
      </w:pPr>
      <w:r w:rsidRPr="004767AC">
        <w:rPr>
          <w:bCs/>
        </w:rPr>
        <w:t>8.2.3.13.2</w:t>
      </w:r>
      <w:r>
        <w:rPr>
          <w:rFonts w:ascii="Calibri" w:hAnsi="Calibri"/>
          <w:kern w:val="2"/>
          <w:sz w:val="24"/>
          <w:szCs w:val="24"/>
        </w:rPr>
        <w:tab/>
      </w:r>
      <w:r w:rsidRPr="004767AC">
        <w:rPr>
          <w:bCs/>
        </w:rPr>
        <w:t>PCell Handover with SCG change on same PSCell / mobilityControlInfoSCG / SCG DRB / NE-DC</w:t>
      </w:r>
      <w:r>
        <w:tab/>
        <w:t>4085</w:t>
      </w:r>
    </w:p>
    <w:p w14:paraId="1761AE54" w14:textId="77777777" w:rsidR="00B37958" w:rsidRDefault="00B37958">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4090</w:t>
      </w:r>
    </w:p>
    <w:p w14:paraId="196991AD" w14:textId="77777777" w:rsidR="00B37958" w:rsidRDefault="00B37958">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4090</w:t>
      </w:r>
    </w:p>
    <w:p w14:paraId="0206666E" w14:textId="77777777" w:rsidR="00B37958" w:rsidRDefault="00B37958">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4096</w:t>
      </w:r>
    </w:p>
    <w:p w14:paraId="4A942F80" w14:textId="77777777" w:rsidR="00B37958" w:rsidRDefault="00B37958">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4102</w:t>
      </w:r>
    </w:p>
    <w:p w14:paraId="31EF1B6B" w14:textId="77777777" w:rsidR="00B37958" w:rsidRDefault="00B37958">
      <w:pPr>
        <w:pStyle w:val="TOC4"/>
        <w:rPr>
          <w:rFonts w:ascii="Calibri" w:hAnsi="Calibri"/>
          <w:kern w:val="2"/>
          <w:sz w:val="24"/>
          <w:szCs w:val="24"/>
        </w:rPr>
      </w:pPr>
      <w:r w:rsidRPr="004767AC">
        <w:rPr>
          <w:rFonts w:eastAsia="MS Mincho"/>
        </w:rPr>
        <w:t>8.2.3.15</w:t>
      </w:r>
      <w:r>
        <w:rPr>
          <w:rFonts w:ascii="Calibri" w:hAnsi="Calibri"/>
          <w:kern w:val="2"/>
          <w:sz w:val="24"/>
          <w:szCs w:val="24"/>
        </w:rPr>
        <w:tab/>
      </w:r>
      <w:r w:rsidRPr="004767AC">
        <w:rPr>
          <w:rFonts w:eastAsia="MS Mincho"/>
        </w:rPr>
        <w:t>Measurement configuration control and reporting / Two simultaneous events A2 and A3 (intra-frequency measurements) / Measurement of Neighbour NR cells</w:t>
      </w:r>
      <w:r>
        <w:tab/>
        <w:t>4108</w:t>
      </w:r>
    </w:p>
    <w:p w14:paraId="3CFBA127" w14:textId="77777777" w:rsidR="00B37958" w:rsidRDefault="00B37958">
      <w:pPr>
        <w:pStyle w:val="TOC5"/>
        <w:rPr>
          <w:rFonts w:ascii="Calibri" w:hAnsi="Calibri"/>
          <w:kern w:val="2"/>
          <w:sz w:val="24"/>
          <w:szCs w:val="24"/>
        </w:rPr>
      </w:pPr>
      <w:r w:rsidRPr="004767AC">
        <w:rPr>
          <w:rFonts w:eastAsia="MS Mincho"/>
        </w:rPr>
        <w:t>8.2.3.15.1</w:t>
      </w:r>
      <w:r>
        <w:rPr>
          <w:rFonts w:ascii="Calibri" w:hAnsi="Calibri"/>
          <w:kern w:val="2"/>
          <w:sz w:val="24"/>
          <w:szCs w:val="24"/>
        </w:rPr>
        <w:tab/>
      </w:r>
      <w:r w:rsidRPr="004767AC">
        <w:rPr>
          <w:rFonts w:eastAsia="MS Mincho"/>
        </w:rPr>
        <w:t>Measurement configuration control and reporting / Two simultaneous events A2 and A3 (intra-frequency measurements) / Measurement of Neighbour NR cells / EN-DC</w:t>
      </w:r>
      <w:r>
        <w:tab/>
        <w:t>4108</w:t>
      </w:r>
    </w:p>
    <w:p w14:paraId="1C62215F" w14:textId="77777777" w:rsidR="00B37958" w:rsidRDefault="00B37958">
      <w:pPr>
        <w:pStyle w:val="TOC4"/>
        <w:rPr>
          <w:rFonts w:ascii="Calibri" w:hAnsi="Calibri"/>
          <w:kern w:val="2"/>
          <w:sz w:val="24"/>
          <w:szCs w:val="24"/>
        </w:rPr>
      </w:pPr>
      <w:r w:rsidRPr="004767AC">
        <w:rPr>
          <w:rFonts w:eastAsia="MS Mincho"/>
        </w:rPr>
        <w:t>8.2.3.16</w:t>
      </w:r>
      <w:r>
        <w:rPr>
          <w:rFonts w:ascii="Calibri" w:hAnsi="Calibri"/>
          <w:kern w:val="2"/>
          <w:sz w:val="24"/>
          <w:szCs w:val="24"/>
        </w:rPr>
        <w:tab/>
      </w:r>
      <w:r w:rsidRPr="004767AC">
        <w:rPr>
          <w:rFonts w:eastAsia="MS Mincho"/>
        </w:rPr>
        <w:t>Measurement configuration control and reporting / SRB3</w:t>
      </w:r>
      <w:r>
        <w:tab/>
        <w:t>4117</w:t>
      </w:r>
    </w:p>
    <w:p w14:paraId="7BA708EF" w14:textId="77777777" w:rsidR="00B37958" w:rsidRDefault="00B37958">
      <w:pPr>
        <w:pStyle w:val="TOC5"/>
        <w:rPr>
          <w:rFonts w:ascii="Calibri" w:hAnsi="Calibri"/>
          <w:kern w:val="2"/>
          <w:sz w:val="24"/>
          <w:szCs w:val="24"/>
        </w:rPr>
      </w:pPr>
      <w:r w:rsidRPr="004767AC">
        <w:rPr>
          <w:rFonts w:eastAsia="MS Mincho"/>
        </w:rPr>
        <w:t>8.2.3.16.1</w:t>
      </w:r>
      <w:r>
        <w:rPr>
          <w:rFonts w:ascii="Calibri" w:hAnsi="Calibri"/>
          <w:kern w:val="2"/>
          <w:sz w:val="24"/>
          <w:szCs w:val="24"/>
        </w:rPr>
        <w:tab/>
      </w:r>
      <w:r w:rsidRPr="004767AC">
        <w:rPr>
          <w:rFonts w:eastAsia="MS Mincho"/>
        </w:rPr>
        <w:t>Measurement configuration control and reporting / SRB3 / Intra NR measurements / EN-DC</w:t>
      </w:r>
      <w:r>
        <w:tab/>
        <w:t>4117</w:t>
      </w:r>
    </w:p>
    <w:p w14:paraId="520EA758" w14:textId="77777777" w:rsidR="00B37958" w:rsidRDefault="00B37958">
      <w:pPr>
        <w:pStyle w:val="TOC5"/>
        <w:rPr>
          <w:rFonts w:ascii="Calibri" w:hAnsi="Calibri"/>
          <w:kern w:val="2"/>
          <w:sz w:val="24"/>
          <w:szCs w:val="24"/>
        </w:rPr>
      </w:pPr>
      <w:r w:rsidRPr="004767AC">
        <w:rPr>
          <w:rFonts w:eastAsia="MS Mincho"/>
        </w:rPr>
        <w:t>8.2.3.16.2</w:t>
      </w:r>
      <w:r>
        <w:rPr>
          <w:rFonts w:ascii="Calibri" w:hAnsi="Calibri"/>
          <w:kern w:val="2"/>
          <w:sz w:val="24"/>
          <w:szCs w:val="24"/>
        </w:rPr>
        <w:tab/>
      </w:r>
      <w:r w:rsidRPr="004767AC">
        <w:rPr>
          <w:rFonts w:eastAsia="MS Mincho"/>
        </w:rPr>
        <w:t>Measurement configuration control and reporting / SRB3 / Intra NR measurements / NR-DC</w:t>
      </w:r>
      <w:r>
        <w:tab/>
        <w:t>4124</w:t>
      </w:r>
    </w:p>
    <w:p w14:paraId="1736B1D0" w14:textId="77777777" w:rsidR="00B37958" w:rsidRDefault="00B37958">
      <w:pPr>
        <w:pStyle w:val="TOC4"/>
        <w:rPr>
          <w:rFonts w:ascii="Calibri" w:hAnsi="Calibri"/>
          <w:kern w:val="2"/>
          <w:sz w:val="24"/>
          <w:szCs w:val="24"/>
        </w:rPr>
      </w:pPr>
      <w:r w:rsidRPr="004767AC">
        <w:rPr>
          <w:rFonts w:eastAsia="MS Mincho"/>
        </w:rPr>
        <w:t>8.2.3.17</w:t>
      </w:r>
      <w:r>
        <w:rPr>
          <w:rFonts w:ascii="Calibri" w:hAnsi="Calibri"/>
          <w:kern w:val="2"/>
          <w:sz w:val="24"/>
          <w:szCs w:val="24"/>
        </w:rPr>
        <w:tab/>
      </w:r>
      <w:r w:rsidRPr="004767AC">
        <w:rPr>
          <w:rFonts w:eastAsia="MS Mincho"/>
        </w:rPr>
        <w:t>Measurement configuration control and reporting / SFTD:</w:t>
      </w:r>
      <w:r>
        <w:tab/>
        <w:t>4131</w:t>
      </w:r>
    </w:p>
    <w:p w14:paraId="2850400C" w14:textId="77777777" w:rsidR="00B37958" w:rsidRDefault="00B37958">
      <w:pPr>
        <w:pStyle w:val="TOC5"/>
        <w:rPr>
          <w:rFonts w:ascii="Calibri" w:hAnsi="Calibri"/>
          <w:kern w:val="2"/>
          <w:sz w:val="24"/>
          <w:szCs w:val="24"/>
        </w:rPr>
      </w:pPr>
      <w:r w:rsidRPr="004767AC">
        <w:rPr>
          <w:rFonts w:eastAsia="MS Mincho"/>
        </w:rPr>
        <w:t>8.2.3.17.1</w:t>
      </w:r>
      <w:r>
        <w:rPr>
          <w:rFonts w:ascii="Calibri" w:hAnsi="Calibri"/>
          <w:kern w:val="2"/>
          <w:sz w:val="24"/>
          <w:szCs w:val="24"/>
        </w:rPr>
        <w:tab/>
      </w:r>
      <w:r w:rsidRPr="004767AC">
        <w:rPr>
          <w:rFonts w:eastAsia="MS Mincho"/>
        </w:rPr>
        <w:t>Measurement configuration control and reporting / SFTD / EN-DC</w:t>
      </w:r>
      <w:r>
        <w:tab/>
        <w:t>4131</w:t>
      </w:r>
    </w:p>
    <w:p w14:paraId="29B5CAC7" w14:textId="77777777" w:rsidR="00B37958" w:rsidRDefault="00B37958">
      <w:pPr>
        <w:pStyle w:val="TOC5"/>
        <w:rPr>
          <w:rFonts w:ascii="Calibri" w:hAnsi="Calibri"/>
          <w:kern w:val="2"/>
          <w:sz w:val="24"/>
          <w:szCs w:val="24"/>
        </w:rPr>
      </w:pPr>
      <w:r w:rsidRPr="004767AC">
        <w:rPr>
          <w:rFonts w:eastAsia="MS Mincho"/>
        </w:rPr>
        <w:t>8.2.3.17.2</w:t>
      </w:r>
      <w:r>
        <w:rPr>
          <w:rFonts w:ascii="Calibri" w:hAnsi="Calibri"/>
          <w:kern w:val="2"/>
          <w:sz w:val="24"/>
          <w:szCs w:val="24"/>
        </w:rPr>
        <w:tab/>
      </w:r>
      <w:r w:rsidRPr="004767AC">
        <w:rPr>
          <w:rFonts w:eastAsia="MS Mincho"/>
        </w:rPr>
        <w:t>Measurement configuration control and reporting / SFTD / NR-DC</w:t>
      </w:r>
      <w:r>
        <w:tab/>
        <w:t>4140</w:t>
      </w:r>
    </w:p>
    <w:p w14:paraId="3E30F388" w14:textId="77777777" w:rsidR="00B37958" w:rsidRDefault="00B37958">
      <w:pPr>
        <w:pStyle w:val="TOC5"/>
        <w:rPr>
          <w:rFonts w:ascii="Calibri" w:hAnsi="Calibri"/>
          <w:kern w:val="2"/>
          <w:sz w:val="24"/>
          <w:szCs w:val="24"/>
        </w:rPr>
      </w:pPr>
      <w:r w:rsidRPr="004767AC">
        <w:rPr>
          <w:rFonts w:eastAsia="Yu Mincho"/>
        </w:rPr>
        <w:t>8.2.3.17.3</w:t>
      </w:r>
      <w:r>
        <w:rPr>
          <w:rFonts w:ascii="Calibri" w:hAnsi="Calibri"/>
          <w:kern w:val="2"/>
          <w:sz w:val="24"/>
          <w:szCs w:val="24"/>
        </w:rPr>
        <w:tab/>
      </w:r>
      <w:r w:rsidRPr="004767AC">
        <w:rPr>
          <w:rFonts w:eastAsia="Yu Mincho"/>
        </w:rPr>
        <w:t>Measurement configuration control and reporting / SFTD / NE-DC</w:t>
      </w:r>
      <w:r>
        <w:tab/>
        <w:t>4147</w:t>
      </w:r>
    </w:p>
    <w:p w14:paraId="76FB8DEE" w14:textId="77777777" w:rsidR="00B37958" w:rsidRDefault="00B37958">
      <w:pPr>
        <w:pStyle w:val="TOC4"/>
        <w:rPr>
          <w:rFonts w:ascii="Calibri" w:hAnsi="Calibri"/>
          <w:kern w:val="2"/>
          <w:sz w:val="24"/>
          <w:szCs w:val="24"/>
        </w:rPr>
      </w:pPr>
      <w:r w:rsidRPr="004767AC">
        <w:rPr>
          <w:rFonts w:eastAsia="MS Mincho"/>
        </w:rPr>
        <w:t>8.2.3.18</w:t>
      </w:r>
      <w:r>
        <w:rPr>
          <w:rFonts w:ascii="Calibri" w:hAnsi="Calibri"/>
          <w:kern w:val="2"/>
          <w:sz w:val="24"/>
          <w:szCs w:val="24"/>
        </w:rPr>
        <w:tab/>
      </w:r>
      <w:r w:rsidRPr="004767AC">
        <w:rPr>
          <w:rFonts w:eastAsia="MS Mincho"/>
        </w:rPr>
        <w:t>Conditional PSCell change</w:t>
      </w:r>
      <w:r>
        <w:tab/>
        <w:t>4153</w:t>
      </w:r>
    </w:p>
    <w:p w14:paraId="2B80E863" w14:textId="77777777" w:rsidR="00B37958" w:rsidRDefault="00B37958">
      <w:pPr>
        <w:pStyle w:val="TOC5"/>
        <w:rPr>
          <w:rFonts w:ascii="Calibri" w:hAnsi="Calibri"/>
          <w:kern w:val="2"/>
          <w:sz w:val="24"/>
          <w:szCs w:val="24"/>
        </w:rPr>
      </w:pPr>
      <w:r>
        <w:lastRenderedPageBreak/>
        <w:t>8.2.3.18.1</w:t>
      </w:r>
      <w:r>
        <w:rPr>
          <w:rFonts w:ascii="Calibri" w:hAnsi="Calibri"/>
          <w:kern w:val="2"/>
          <w:sz w:val="24"/>
          <w:szCs w:val="24"/>
        </w:rPr>
        <w:tab/>
      </w:r>
      <w:r>
        <w:t>Conditional PSCell change / Success / EN-DC</w:t>
      </w:r>
      <w:r>
        <w:tab/>
        <w:t>4153</w:t>
      </w:r>
    </w:p>
    <w:p w14:paraId="0B5FDA6F" w14:textId="77777777" w:rsidR="00B37958" w:rsidRDefault="00B37958">
      <w:pPr>
        <w:pStyle w:val="TOC5"/>
        <w:rPr>
          <w:rFonts w:ascii="Calibri" w:hAnsi="Calibri"/>
          <w:kern w:val="2"/>
          <w:sz w:val="24"/>
          <w:szCs w:val="24"/>
        </w:rPr>
      </w:pPr>
      <w:r w:rsidRPr="004767AC">
        <w:rPr>
          <w:lang w:val="fr-FR"/>
        </w:rPr>
        <w:t>8.2.3.18.2</w:t>
      </w:r>
      <w:r>
        <w:rPr>
          <w:rFonts w:ascii="Calibri" w:hAnsi="Calibri"/>
          <w:kern w:val="2"/>
          <w:sz w:val="24"/>
          <w:szCs w:val="24"/>
        </w:rPr>
        <w:tab/>
      </w:r>
      <w:r w:rsidRPr="004767AC">
        <w:rPr>
          <w:lang w:val="fr-FR"/>
        </w:rPr>
        <w:t>Conditional PSCell change / Failure / EN-DC</w:t>
      </w:r>
      <w:r>
        <w:tab/>
        <w:t>4162</w:t>
      </w:r>
    </w:p>
    <w:p w14:paraId="774B9E33" w14:textId="77777777" w:rsidR="00B37958" w:rsidRDefault="00B37958">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4170</w:t>
      </w:r>
    </w:p>
    <w:p w14:paraId="2B010E7A" w14:textId="77777777" w:rsidR="00B37958" w:rsidRDefault="00B37958">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4182</w:t>
      </w:r>
    </w:p>
    <w:p w14:paraId="62953336" w14:textId="77777777" w:rsidR="00B37958" w:rsidRDefault="00B37958">
      <w:pPr>
        <w:pStyle w:val="TOC5"/>
        <w:rPr>
          <w:rFonts w:ascii="Calibri" w:hAnsi="Calibri"/>
          <w:kern w:val="2"/>
          <w:sz w:val="24"/>
          <w:szCs w:val="24"/>
        </w:rPr>
      </w:pPr>
      <w:r>
        <w:t>8.2.3.18.5</w:t>
      </w:r>
      <w:r>
        <w:rPr>
          <w:rFonts w:ascii="Calibri" w:hAnsi="Calibri"/>
          <w:kern w:val="2"/>
          <w:sz w:val="24"/>
          <w:szCs w:val="24"/>
        </w:rPr>
        <w:tab/>
      </w:r>
      <w:r>
        <w:t xml:space="preserve">MN initiated </w:t>
      </w:r>
      <w:r>
        <w:rPr>
          <w:lang w:eastAsia="zh-CN"/>
        </w:rPr>
        <w:t>i</w:t>
      </w:r>
      <w:r>
        <w:t>nter-SN Conditional PSCell change / Success / NR-DC</w:t>
      </w:r>
      <w:r>
        <w:tab/>
        <w:t>4196</w:t>
      </w:r>
    </w:p>
    <w:p w14:paraId="10DA971B" w14:textId="77777777" w:rsidR="00B37958" w:rsidRDefault="00B37958">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4210</w:t>
      </w:r>
    </w:p>
    <w:p w14:paraId="2CE39D48" w14:textId="77777777" w:rsidR="00B37958" w:rsidRDefault="00B37958">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4222</w:t>
      </w:r>
    </w:p>
    <w:p w14:paraId="3315AF05" w14:textId="77777777" w:rsidR="00B37958" w:rsidRDefault="00B37958">
      <w:pPr>
        <w:pStyle w:val="TOC3"/>
        <w:rPr>
          <w:rFonts w:ascii="Calibri" w:hAnsi="Calibri"/>
          <w:kern w:val="2"/>
          <w:sz w:val="24"/>
          <w:szCs w:val="24"/>
        </w:rPr>
      </w:pPr>
      <w:r w:rsidRPr="004767AC">
        <w:rPr>
          <w:rFonts w:eastAsia="MS Mincho"/>
        </w:rPr>
        <w:t>8.2.4</w:t>
      </w:r>
      <w:r>
        <w:rPr>
          <w:rFonts w:ascii="Calibri" w:hAnsi="Calibri"/>
          <w:kern w:val="2"/>
          <w:sz w:val="24"/>
          <w:szCs w:val="24"/>
        </w:rPr>
        <w:tab/>
      </w:r>
      <w:r w:rsidRPr="004767AC">
        <w:rPr>
          <w:rFonts w:eastAsia="MS Mincho"/>
        </w:rPr>
        <w:t>Carrier Aggregation</w:t>
      </w:r>
      <w:r>
        <w:tab/>
        <w:t>4233</w:t>
      </w:r>
    </w:p>
    <w:p w14:paraId="61E820D1" w14:textId="77777777" w:rsidR="00B37958" w:rsidRDefault="00B37958">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4233</w:t>
      </w:r>
    </w:p>
    <w:p w14:paraId="213FCF24" w14:textId="77777777" w:rsidR="00B37958" w:rsidRDefault="00B37958">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4233</w:t>
      </w:r>
    </w:p>
    <w:p w14:paraId="27FA4A0F" w14:textId="77777777" w:rsidR="00B37958" w:rsidRDefault="00B37958">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4233</w:t>
      </w:r>
    </w:p>
    <w:p w14:paraId="47F7DAD8" w14:textId="77777777" w:rsidR="00B37958" w:rsidRDefault="00B37958">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4244</w:t>
      </w:r>
    </w:p>
    <w:p w14:paraId="0A936F8E" w14:textId="77777777" w:rsidR="00B37958" w:rsidRDefault="00B37958">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4244</w:t>
      </w:r>
    </w:p>
    <w:p w14:paraId="552B6151" w14:textId="77777777" w:rsidR="00B37958" w:rsidRDefault="00B37958">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4245</w:t>
      </w:r>
    </w:p>
    <w:p w14:paraId="7C414C3F" w14:textId="77777777" w:rsidR="00B37958" w:rsidRDefault="00B37958">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4257</w:t>
      </w:r>
    </w:p>
    <w:p w14:paraId="7016F556" w14:textId="77777777" w:rsidR="00B37958" w:rsidRDefault="00B37958">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4257</w:t>
      </w:r>
    </w:p>
    <w:p w14:paraId="3BCEC62D" w14:textId="77777777" w:rsidR="00B37958" w:rsidRDefault="00B37958">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4262</w:t>
      </w:r>
    </w:p>
    <w:p w14:paraId="06956F6A" w14:textId="77777777" w:rsidR="00B37958" w:rsidRDefault="00B37958">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4263</w:t>
      </w:r>
    </w:p>
    <w:p w14:paraId="2DDFD86D" w14:textId="77777777" w:rsidR="00B37958" w:rsidRDefault="00B37958">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4264</w:t>
      </w:r>
    </w:p>
    <w:p w14:paraId="7F7E99CC" w14:textId="77777777" w:rsidR="00B37958" w:rsidRDefault="00B37958">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4264</w:t>
      </w:r>
    </w:p>
    <w:p w14:paraId="36DF1CE6" w14:textId="77777777" w:rsidR="00B37958" w:rsidRDefault="00B37958">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4264</w:t>
      </w:r>
    </w:p>
    <w:p w14:paraId="28646BB6" w14:textId="77777777" w:rsidR="00B37958" w:rsidRDefault="00B37958">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4279</w:t>
      </w:r>
    </w:p>
    <w:p w14:paraId="2F84FBE3" w14:textId="77777777" w:rsidR="00B37958" w:rsidRDefault="00B37958">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4279</w:t>
      </w:r>
    </w:p>
    <w:p w14:paraId="1BBFF3FB" w14:textId="77777777" w:rsidR="00B37958" w:rsidRDefault="00B37958">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4280</w:t>
      </w:r>
    </w:p>
    <w:p w14:paraId="2DFFA6B9" w14:textId="77777777" w:rsidR="00B37958" w:rsidRDefault="00B37958">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4280</w:t>
      </w:r>
    </w:p>
    <w:p w14:paraId="43ABC612" w14:textId="77777777" w:rsidR="00B37958" w:rsidRDefault="00B37958">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4280</w:t>
      </w:r>
    </w:p>
    <w:p w14:paraId="2FDA8997" w14:textId="77777777" w:rsidR="00B37958" w:rsidRDefault="00B37958">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4296</w:t>
      </w:r>
    </w:p>
    <w:p w14:paraId="6DDD32A8" w14:textId="77777777" w:rsidR="00B37958" w:rsidRDefault="00B37958">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4296</w:t>
      </w:r>
    </w:p>
    <w:p w14:paraId="59ED37D6" w14:textId="77777777" w:rsidR="00B37958" w:rsidRDefault="00B37958">
      <w:pPr>
        <w:pStyle w:val="TOC3"/>
        <w:rPr>
          <w:rFonts w:ascii="Calibri" w:hAnsi="Calibri"/>
          <w:kern w:val="2"/>
          <w:sz w:val="24"/>
          <w:szCs w:val="24"/>
        </w:rPr>
      </w:pPr>
      <w:r w:rsidRPr="004767AC">
        <w:rPr>
          <w:rFonts w:eastAsia="MS Mincho"/>
        </w:rPr>
        <w:t>8.2.5</w:t>
      </w:r>
      <w:r>
        <w:rPr>
          <w:rFonts w:ascii="Calibri" w:hAnsi="Calibri"/>
          <w:kern w:val="2"/>
          <w:sz w:val="24"/>
          <w:szCs w:val="24"/>
        </w:rPr>
        <w:tab/>
      </w:r>
      <w:r w:rsidRPr="004767AC">
        <w:rPr>
          <w:rFonts w:eastAsia="MS Mincho"/>
        </w:rPr>
        <w:t>Reconfiguration Failure / Radio link failure</w:t>
      </w:r>
      <w:r>
        <w:tab/>
        <w:t>4298</w:t>
      </w:r>
    </w:p>
    <w:p w14:paraId="7C8400A7" w14:textId="77777777" w:rsidR="00B37958" w:rsidRDefault="00B37958">
      <w:pPr>
        <w:pStyle w:val="TOC4"/>
        <w:rPr>
          <w:rFonts w:ascii="Calibri" w:hAnsi="Calibri"/>
          <w:kern w:val="2"/>
          <w:sz w:val="24"/>
          <w:szCs w:val="24"/>
        </w:rPr>
      </w:pPr>
      <w:r w:rsidRPr="004767AC">
        <w:rPr>
          <w:rFonts w:eastAsia="MS Mincho"/>
        </w:rPr>
        <w:t>8.2.5.1</w:t>
      </w:r>
      <w:r>
        <w:rPr>
          <w:rFonts w:ascii="Calibri" w:hAnsi="Calibri"/>
          <w:kern w:val="2"/>
          <w:sz w:val="24"/>
          <w:szCs w:val="24"/>
        </w:rPr>
        <w:tab/>
      </w:r>
      <w:r w:rsidRPr="004767AC">
        <w:rPr>
          <w:rFonts w:eastAsia="MS Mincho"/>
        </w:rPr>
        <w:t>Radio link failure / PSCell addition failure</w:t>
      </w:r>
      <w:r>
        <w:tab/>
        <w:t>4298</w:t>
      </w:r>
    </w:p>
    <w:p w14:paraId="6F1A06CB" w14:textId="77777777" w:rsidR="00B37958" w:rsidRDefault="00B37958">
      <w:pPr>
        <w:pStyle w:val="TOC5"/>
        <w:rPr>
          <w:rFonts w:ascii="Calibri" w:hAnsi="Calibri"/>
          <w:kern w:val="2"/>
          <w:sz w:val="24"/>
          <w:szCs w:val="24"/>
        </w:rPr>
      </w:pPr>
      <w:r>
        <w:t>8.2.5.1.1</w:t>
      </w:r>
      <w:r>
        <w:rPr>
          <w:rFonts w:ascii="Calibri" w:hAnsi="Calibri"/>
          <w:kern w:val="2"/>
          <w:sz w:val="24"/>
          <w:szCs w:val="24"/>
        </w:rPr>
        <w:tab/>
      </w:r>
      <w:r>
        <w:t>Radio link failure / Random access problem / EN-DC</w:t>
      </w:r>
      <w:r>
        <w:tab/>
        <w:t>4298</w:t>
      </w:r>
    </w:p>
    <w:p w14:paraId="54838AF6" w14:textId="77777777" w:rsidR="00B37958" w:rsidRDefault="00B37958">
      <w:pPr>
        <w:pStyle w:val="TOC5"/>
        <w:rPr>
          <w:rFonts w:ascii="Calibri" w:hAnsi="Calibri"/>
          <w:kern w:val="2"/>
          <w:sz w:val="24"/>
          <w:szCs w:val="24"/>
        </w:rPr>
      </w:pPr>
      <w:r>
        <w:t>8.2.5.1.</w:t>
      </w:r>
      <w:r w:rsidRPr="004767AC">
        <w:rPr>
          <w:rFonts w:eastAsia="SimSun"/>
          <w:lang w:eastAsia="zh-CN"/>
        </w:rPr>
        <w:t>2</w:t>
      </w:r>
      <w:r>
        <w:rPr>
          <w:rFonts w:ascii="Calibri" w:hAnsi="Calibri"/>
          <w:kern w:val="2"/>
          <w:sz w:val="24"/>
          <w:szCs w:val="24"/>
        </w:rPr>
        <w:tab/>
      </w:r>
      <w:r>
        <w:t>Radio link failure / Random access problem / NR-DC</w:t>
      </w:r>
      <w:r>
        <w:tab/>
        <w:t>4300</w:t>
      </w:r>
    </w:p>
    <w:p w14:paraId="5576EAE3" w14:textId="77777777" w:rsidR="00B37958" w:rsidRDefault="00B37958">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4303</w:t>
      </w:r>
    </w:p>
    <w:p w14:paraId="4E1DF968" w14:textId="77777777" w:rsidR="00B37958" w:rsidRDefault="00B37958">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4303</w:t>
      </w:r>
    </w:p>
    <w:p w14:paraId="6EF5D6AE" w14:textId="77777777" w:rsidR="00B37958" w:rsidRDefault="00B37958">
      <w:pPr>
        <w:pStyle w:val="TOC5"/>
        <w:rPr>
          <w:rFonts w:ascii="Calibri" w:hAnsi="Calibri"/>
          <w:kern w:val="2"/>
          <w:sz w:val="24"/>
          <w:szCs w:val="24"/>
        </w:rPr>
      </w:pPr>
      <w:r w:rsidRPr="004767AC">
        <w:rPr>
          <w:rFonts w:eastAsia="MS Mincho"/>
        </w:rPr>
        <w:t>8.2.5.2.2</w:t>
      </w:r>
      <w:r>
        <w:rPr>
          <w:rFonts w:ascii="Calibri" w:hAnsi="Calibri"/>
          <w:kern w:val="2"/>
          <w:sz w:val="24"/>
          <w:szCs w:val="24"/>
        </w:rPr>
        <w:tab/>
      </w:r>
      <w:r w:rsidRPr="004767AC">
        <w:rPr>
          <w:rFonts w:eastAsia="MS Mincho"/>
        </w:rPr>
        <w:t>Radio link failure / PSCell out of sync indication / NR-DC</w:t>
      </w:r>
      <w:r>
        <w:tab/>
        <w:t>4306</w:t>
      </w:r>
    </w:p>
    <w:p w14:paraId="6839D17C" w14:textId="77777777" w:rsidR="00B37958" w:rsidRDefault="00B37958">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4310</w:t>
      </w:r>
    </w:p>
    <w:p w14:paraId="0D26810E" w14:textId="77777777" w:rsidR="00B37958" w:rsidRDefault="00B37958">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4310</w:t>
      </w:r>
    </w:p>
    <w:p w14:paraId="1931A4FE" w14:textId="77777777" w:rsidR="00B37958" w:rsidRDefault="00B37958">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4314</w:t>
      </w:r>
    </w:p>
    <w:p w14:paraId="209372E0" w14:textId="77777777" w:rsidR="00B37958" w:rsidRDefault="00B37958">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4316</w:t>
      </w:r>
    </w:p>
    <w:p w14:paraId="53AAC39B" w14:textId="77777777" w:rsidR="00B37958" w:rsidRDefault="00B37958">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4318</w:t>
      </w:r>
    </w:p>
    <w:p w14:paraId="591EEF0B" w14:textId="77777777" w:rsidR="00B37958" w:rsidRDefault="00B37958">
      <w:pPr>
        <w:pStyle w:val="TOC5"/>
        <w:rPr>
          <w:rFonts w:ascii="Calibri" w:hAnsi="Calibri"/>
          <w:kern w:val="2"/>
          <w:sz w:val="24"/>
          <w:szCs w:val="24"/>
        </w:rPr>
      </w:pPr>
      <w:r>
        <w:t>8.2.5.4.1</w:t>
      </w:r>
      <w:r>
        <w:rPr>
          <w:rFonts w:ascii="Calibri" w:hAnsi="Calibri"/>
          <w:kern w:val="2"/>
          <w:sz w:val="24"/>
          <w:szCs w:val="24"/>
        </w:rPr>
        <w:tab/>
      </w:r>
      <w:r>
        <w:t>Reconfiguration failure / SCG change failure / EN-DC</w:t>
      </w:r>
      <w:r>
        <w:tab/>
        <w:t>4318</w:t>
      </w:r>
    </w:p>
    <w:p w14:paraId="12C55BC1" w14:textId="77777777" w:rsidR="00B37958" w:rsidRDefault="00B37958">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4323</w:t>
      </w:r>
    </w:p>
    <w:p w14:paraId="385DBE06" w14:textId="77777777" w:rsidR="00B37958" w:rsidRDefault="00B37958">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4327</w:t>
      </w:r>
    </w:p>
    <w:p w14:paraId="7F4FCDE2" w14:textId="77777777" w:rsidR="00B37958" w:rsidRDefault="00B37958">
      <w:pPr>
        <w:pStyle w:val="TOC5"/>
        <w:rPr>
          <w:rFonts w:ascii="Calibri" w:hAnsi="Calibri"/>
          <w:kern w:val="2"/>
          <w:sz w:val="24"/>
          <w:szCs w:val="24"/>
        </w:rPr>
      </w:pPr>
      <w:r>
        <w:t>8.2.5.5.1</w:t>
      </w:r>
      <w:r>
        <w:rPr>
          <w:rFonts w:ascii="Calibri" w:hAnsi="Calibri"/>
          <w:kern w:val="2"/>
          <w:sz w:val="24"/>
          <w:szCs w:val="24"/>
        </w:rPr>
        <w:tab/>
      </w:r>
      <w:r>
        <w:t>Void</w:t>
      </w:r>
      <w:r>
        <w:tab/>
        <w:t>4328</w:t>
      </w:r>
    </w:p>
    <w:p w14:paraId="339A51E9" w14:textId="77777777" w:rsidR="00B37958" w:rsidRDefault="00B37958">
      <w:pPr>
        <w:pStyle w:val="TOC4"/>
        <w:rPr>
          <w:rFonts w:ascii="Calibri" w:hAnsi="Calibri"/>
          <w:kern w:val="2"/>
          <w:sz w:val="24"/>
          <w:szCs w:val="24"/>
        </w:rPr>
      </w:pPr>
      <w:r>
        <w:lastRenderedPageBreak/>
        <w:t>8.2.5.6</w:t>
      </w:r>
      <w:r>
        <w:rPr>
          <w:rFonts w:ascii="Calibri" w:hAnsi="Calibri"/>
          <w:kern w:val="2"/>
          <w:sz w:val="24"/>
          <w:szCs w:val="24"/>
        </w:rPr>
        <w:tab/>
      </w:r>
      <w:r>
        <w:t>Reconfiguration failure / SCG Reconfiguration failure / SRB1</w:t>
      </w:r>
      <w:r>
        <w:tab/>
        <w:t>4328</w:t>
      </w:r>
    </w:p>
    <w:p w14:paraId="42452665" w14:textId="77777777" w:rsidR="00B37958" w:rsidRDefault="00B37958">
      <w:pPr>
        <w:pStyle w:val="TOC5"/>
        <w:rPr>
          <w:rFonts w:ascii="Calibri" w:hAnsi="Calibri"/>
          <w:kern w:val="2"/>
          <w:sz w:val="24"/>
          <w:szCs w:val="24"/>
        </w:rPr>
      </w:pPr>
      <w:r>
        <w:t>8.2.5.6.1</w:t>
      </w:r>
      <w:r>
        <w:rPr>
          <w:rFonts w:ascii="Calibri" w:hAnsi="Calibri"/>
          <w:kern w:val="2"/>
          <w:sz w:val="24"/>
          <w:szCs w:val="24"/>
        </w:rPr>
        <w:tab/>
      </w:r>
      <w:r>
        <w:t>Void</w:t>
      </w:r>
      <w:r>
        <w:tab/>
        <w:t>4328</w:t>
      </w:r>
    </w:p>
    <w:p w14:paraId="71DEC6DB" w14:textId="77777777" w:rsidR="00B37958" w:rsidRDefault="00B37958">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4328</w:t>
      </w:r>
    </w:p>
    <w:p w14:paraId="0A7FBB6B" w14:textId="77777777" w:rsidR="00B37958" w:rsidRDefault="00B37958">
      <w:pPr>
        <w:pStyle w:val="TOC5"/>
        <w:rPr>
          <w:rFonts w:ascii="Calibri" w:hAnsi="Calibri"/>
          <w:kern w:val="2"/>
          <w:sz w:val="24"/>
          <w:szCs w:val="24"/>
        </w:rPr>
      </w:pPr>
      <w:r>
        <w:t>8.2.5.7.1</w:t>
      </w:r>
      <w:r>
        <w:rPr>
          <w:rFonts w:ascii="Calibri" w:hAnsi="Calibri"/>
          <w:kern w:val="2"/>
          <w:sz w:val="24"/>
          <w:szCs w:val="24"/>
        </w:rPr>
        <w:tab/>
      </w:r>
      <w:r>
        <w:t>Radio link failure / LBT Failure / EN-DC</w:t>
      </w:r>
      <w:r>
        <w:tab/>
        <w:t>4328</w:t>
      </w:r>
    </w:p>
    <w:p w14:paraId="6145B516" w14:textId="77777777" w:rsidR="00B37958" w:rsidRDefault="00B37958">
      <w:pPr>
        <w:pStyle w:val="TOC5"/>
        <w:rPr>
          <w:rFonts w:ascii="Calibri" w:hAnsi="Calibri"/>
          <w:kern w:val="2"/>
          <w:sz w:val="24"/>
          <w:szCs w:val="24"/>
        </w:rPr>
      </w:pPr>
      <w:r>
        <w:t>8.2.5.7.2</w:t>
      </w:r>
      <w:r>
        <w:rPr>
          <w:rFonts w:ascii="Calibri" w:hAnsi="Calibri"/>
          <w:kern w:val="2"/>
          <w:sz w:val="24"/>
          <w:szCs w:val="24"/>
        </w:rPr>
        <w:tab/>
      </w:r>
      <w:r>
        <w:t>Radio link failure / LBT Failure / NR-DC</w:t>
      </w:r>
      <w:r>
        <w:tab/>
        <w:t>4330</w:t>
      </w:r>
    </w:p>
    <w:p w14:paraId="4A40F631" w14:textId="77777777" w:rsidR="00B37958" w:rsidRDefault="00B37958">
      <w:pPr>
        <w:pStyle w:val="TOC3"/>
        <w:rPr>
          <w:rFonts w:ascii="Calibri" w:hAnsi="Calibri"/>
          <w:kern w:val="2"/>
          <w:sz w:val="24"/>
          <w:szCs w:val="24"/>
        </w:rPr>
      </w:pPr>
      <w:r>
        <w:t>8.2.6</w:t>
      </w:r>
      <w:r>
        <w:rPr>
          <w:rFonts w:ascii="Calibri" w:hAnsi="Calibri"/>
          <w:kern w:val="2"/>
          <w:sz w:val="24"/>
          <w:szCs w:val="24"/>
        </w:rPr>
        <w:tab/>
      </w:r>
      <w:r>
        <w:t>MR-DC RRC others</w:t>
      </w:r>
      <w:r>
        <w:tab/>
        <w:t>4333</w:t>
      </w:r>
    </w:p>
    <w:p w14:paraId="3931908A" w14:textId="77777777" w:rsidR="00B37958" w:rsidRDefault="00B37958">
      <w:pPr>
        <w:pStyle w:val="TOC4"/>
        <w:rPr>
          <w:rFonts w:ascii="Calibri" w:hAnsi="Calibri"/>
          <w:kern w:val="2"/>
          <w:sz w:val="24"/>
          <w:szCs w:val="24"/>
        </w:rPr>
      </w:pPr>
      <w:r>
        <w:t>8.2.6.1</w:t>
      </w:r>
      <w:r>
        <w:rPr>
          <w:rFonts w:ascii="Calibri" w:hAnsi="Calibri"/>
          <w:kern w:val="2"/>
          <w:sz w:val="24"/>
          <w:szCs w:val="24"/>
        </w:rPr>
        <w:tab/>
      </w:r>
      <w:r>
        <w:t>Failure information / RLC failure / SCG</w:t>
      </w:r>
      <w:r>
        <w:tab/>
        <w:t>4333</w:t>
      </w:r>
    </w:p>
    <w:p w14:paraId="3D82D6B3" w14:textId="77777777" w:rsidR="00B37958" w:rsidRDefault="00B37958">
      <w:pPr>
        <w:pStyle w:val="TOC5"/>
        <w:rPr>
          <w:rFonts w:ascii="Calibri" w:hAnsi="Calibri"/>
          <w:kern w:val="2"/>
          <w:sz w:val="24"/>
          <w:szCs w:val="24"/>
        </w:rPr>
      </w:pPr>
      <w:r>
        <w:t>8.2.6.1.1</w:t>
      </w:r>
      <w:r>
        <w:rPr>
          <w:rFonts w:ascii="Calibri" w:hAnsi="Calibri"/>
          <w:kern w:val="2"/>
          <w:sz w:val="24"/>
          <w:szCs w:val="24"/>
        </w:rPr>
        <w:tab/>
      </w:r>
      <w:r>
        <w:t>Failure information / RLC failure / SCG / EN-DC</w:t>
      </w:r>
      <w:r>
        <w:tab/>
        <w:t>4333</w:t>
      </w:r>
    </w:p>
    <w:p w14:paraId="5F735F53" w14:textId="77777777" w:rsidR="00B37958" w:rsidRDefault="00B37958">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4333</w:t>
      </w:r>
    </w:p>
    <w:p w14:paraId="681CEC3C" w14:textId="77777777" w:rsidR="00B37958" w:rsidRDefault="00B37958">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4341</w:t>
      </w:r>
    </w:p>
    <w:p w14:paraId="389FA804" w14:textId="77777777" w:rsidR="00B37958" w:rsidRDefault="00B37958">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4342</w:t>
      </w:r>
    </w:p>
    <w:p w14:paraId="5FFD82B5" w14:textId="77777777" w:rsidR="00B37958" w:rsidRDefault="00B37958">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4343</w:t>
      </w:r>
    </w:p>
    <w:p w14:paraId="1B8C511E" w14:textId="77777777" w:rsidR="00B37958" w:rsidRDefault="00B37958">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4343</w:t>
      </w:r>
    </w:p>
    <w:p w14:paraId="7110ACEF" w14:textId="77777777" w:rsidR="00B37958" w:rsidRDefault="00B37958">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4352</w:t>
      </w:r>
    </w:p>
    <w:p w14:paraId="27C74024" w14:textId="77777777" w:rsidR="00B37958" w:rsidRDefault="00B37958">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4353</w:t>
      </w:r>
    </w:p>
    <w:p w14:paraId="21F46D89" w14:textId="77777777" w:rsidR="00B37958" w:rsidRDefault="00B37958">
      <w:pPr>
        <w:pStyle w:val="TOC4"/>
        <w:rPr>
          <w:rFonts w:ascii="Calibri" w:hAnsi="Calibri"/>
          <w:kern w:val="2"/>
          <w:sz w:val="24"/>
          <w:szCs w:val="24"/>
        </w:rPr>
      </w:pPr>
      <w:r w:rsidRPr="004767AC">
        <w:rPr>
          <w:rFonts w:eastAsia="MS Mincho"/>
        </w:rPr>
        <w:t>8.2.6.2</w:t>
      </w:r>
      <w:r>
        <w:rPr>
          <w:rFonts w:ascii="Calibri" w:hAnsi="Calibri"/>
          <w:kern w:val="2"/>
          <w:sz w:val="24"/>
          <w:szCs w:val="24"/>
        </w:rPr>
        <w:tab/>
      </w:r>
      <w:r w:rsidRPr="004767AC">
        <w:rPr>
          <w:rFonts w:eastAsia="MS Mincho"/>
        </w:rPr>
        <w:t>Processing delay</w:t>
      </w:r>
      <w:r>
        <w:tab/>
        <w:t>4353</w:t>
      </w:r>
    </w:p>
    <w:p w14:paraId="391AED0C" w14:textId="77777777" w:rsidR="00B37958" w:rsidRDefault="00B37958">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4353</w:t>
      </w:r>
    </w:p>
    <w:p w14:paraId="5904BBC0" w14:textId="77777777" w:rsidR="00B37958" w:rsidRDefault="00B37958">
      <w:pPr>
        <w:pStyle w:val="TOC5"/>
        <w:rPr>
          <w:rFonts w:ascii="Calibri" w:hAnsi="Calibri"/>
          <w:kern w:val="2"/>
          <w:sz w:val="24"/>
          <w:szCs w:val="24"/>
        </w:rPr>
      </w:pPr>
      <w:r>
        <w:t>8.2.6.2.2</w:t>
      </w:r>
      <w:r>
        <w:rPr>
          <w:rFonts w:ascii="Calibri" w:hAnsi="Calibri"/>
          <w:kern w:val="2"/>
          <w:sz w:val="24"/>
          <w:szCs w:val="24"/>
        </w:rPr>
        <w:tab/>
      </w:r>
      <w:r>
        <w:t>Processing delay / Latency check / NR-DC</w:t>
      </w:r>
      <w:r>
        <w:tab/>
        <w:t>4356</w:t>
      </w:r>
    </w:p>
    <w:p w14:paraId="25A39F26" w14:textId="77777777" w:rsidR="00B37958" w:rsidRDefault="00B37958">
      <w:pPr>
        <w:pStyle w:val="TOC5"/>
        <w:rPr>
          <w:rFonts w:ascii="Calibri" w:hAnsi="Calibri"/>
          <w:kern w:val="2"/>
          <w:sz w:val="24"/>
          <w:szCs w:val="24"/>
        </w:rPr>
      </w:pPr>
      <w:r>
        <w:t>8.2.6.2.3</w:t>
      </w:r>
      <w:r>
        <w:tab/>
        <w:t>4360</w:t>
      </w:r>
    </w:p>
    <w:p w14:paraId="111D4BF3" w14:textId="77777777" w:rsidR="00B37958" w:rsidRDefault="00B37958">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4360</w:t>
      </w:r>
    </w:p>
    <w:p w14:paraId="2BF76645" w14:textId="77777777" w:rsidR="00B37958" w:rsidRDefault="00B37958">
      <w:pPr>
        <w:pStyle w:val="TOC4"/>
        <w:rPr>
          <w:rFonts w:ascii="Calibri" w:hAnsi="Calibri"/>
          <w:kern w:val="2"/>
          <w:sz w:val="24"/>
          <w:szCs w:val="24"/>
        </w:rPr>
      </w:pPr>
      <w:r w:rsidRPr="004767AC">
        <w:rPr>
          <w:rFonts w:eastAsia="MS Mincho"/>
        </w:rPr>
        <w:t>8.2.6.3</w:t>
      </w:r>
      <w:r>
        <w:rPr>
          <w:rFonts w:ascii="Calibri" w:hAnsi="Calibri"/>
          <w:kern w:val="2"/>
          <w:sz w:val="24"/>
          <w:szCs w:val="24"/>
        </w:rPr>
        <w:tab/>
      </w:r>
      <w:r w:rsidRPr="004767AC">
        <w:rPr>
          <w:rFonts w:eastAsia="MS Mincho"/>
        </w:rPr>
        <w:t>Idle/Inactive measurements</w:t>
      </w:r>
      <w:r>
        <w:tab/>
        <w:t>4367</w:t>
      </w:r>
    </w:p>
    <w:p w14:paraId="4D1B395C" w14:textId="77777777" w:rsidR="00B37958" w:rsidRDefault="00B37958">
      <w:pPr>
        <w:pStyle w:val="TOC5"/>
        <w:rPr>
          <w:rFonts w:ascii="Calibri" w:hAnsi="Calibri"/>
          <w:kern w:val="2"/>
          <w:sz w:val="24"/>
          <w:szCs w:val="24"/>
        </w:rPr>
      </w:pPr>
      <w:r>
        <w:t>8.2.6.3.1</w:t>
      </w:r>
      <w:r>
        <w:rPr>
          <w:rFonts w:ascii="Calibri" w:hAnsi="Calibri"/>
          <w:kern w:val="2"/>
          <w:sz w:val="24"/>
          <w:szCs w:val="24"/>
        </w:rPr>
        <w:tab/>
      </w:r>
      <w:r>
        <w:t>Idle/Inactive measurements / Idle mode / EN-DC / SIB5 &amp; SIB24 configuration</w:t>
      </w:r>
      <w:r>
        <w:tab/>
        <w:t>4367</w:t>
      </w:r>
    </w:p>
    <w:p w14:paraId="28746586" w14:textId="77777777" w:rsidR="00B37958" w:rsidRDefault="00B37958">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4379</w:t>
      </w:r>
    </w:p>
    <w:p w14:paraId="14679D20" w14:textId="77777777" w:rsidR="00B37958" w:rsidRDefault="00B37958">
      <w:pPr>
        <w:pStyle w:val="TOC5"/>
        <w:rPr>
          <w:rFonts w:ascii="Calibri" w:hAnsi="Calibri"/>
          <w:kern w:val="2"/>
          <w:sz w:val="24"/>
          <w:szCs w:val="24"/>
        </w:rPr>
      </w:pPr>
      <w:r>
        <w:t>8.2.6.3.3</w:t>
      </w:r>
      <w:r>
        <w:rPr>
          <w:rFonts w:ascii="Calibri" w:hAnsi="Calibri"/>
          <w:kern w:val="2"/>
          <w:sz w:val="24"/>
          <w:szCs w:val="24"/>
        </w:rPr>
        <w:tab/>
      </w:r>
      <w:r>
        <w:t>Idle / Inactive measurements / Inactive mode / NE-DC / SIB11 configuration</w:t>
      </w:r>
      <w:r>
        <w:tab/>
        <w:t>4392</w:t>
      </w:r>
    </w:p>
    <w:p w14:paraId="66038720" w14:textId="77777777" w:rsidR="00B37958" w:rsidRDefault="00B37958">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4400</w:t>
      </w:r>
    </w:p>
    <w:p w14:paraId="3063C0CD" w14:textId="77777777" w:rsidR="00B37958" w:rsidRDefault="00B37958">
      <w:pPr>
        <w:pStyle w:val="TOC5"/>
        <w:rPr>
          <w:rFonts w:ascii="Calibri" w:hAnsi="Calibri"/>
          <w:kern w:val="2"/>
          <w:sz w:val="24"/>
          <w:szCs w:val="24"/>
        </w:rPr>
      </w:pPr>
      <w:r>
        <w:t>8.2.6.3.5</w:t>
      </w:r>
      <w:r>
        <w:rPr>
          <w:rFonts w:ascii="Calibri" w:hAnsi="Calibri"/>
          <w:kern w:val="2"/>
          <w:sz w:val="24"/>
          <w:szCs w:val="24"/>
        </w:rPr>
        <w:tab/>
      </w:r>
      <w:r>
        <w:t>Idle/Inactive measurements / Idle mode / NE-DC / SIB11 configuration</w:t>
      </w:r>
      <w:r>
        <w:tab/>
        <w:t>4409</w:t>
      </w:r>
    </w:p>
    <w:p w14:paraId="7DE83AB5" w14:textId="77777777" w:rsidR="00B37958" w:rsidRDefault="00B37958">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4414</w:t>
      </w:r>
    </w:p>
    <w:p w14:paraId="51212179" w14:textId="77777777" w:rsidR="00B37958" w:rsidRDefault="00B37958">
      <w:pPr>
        <w:pStyle w:val="TOC4"/>
        <w:rPr>
          <w:rFonts w:ascii="Calibri" w:hAnsi="Calibri"/>
          <w:kern w:val="2"/>
          <w:sz w:val="24"/>
          <w:szCs w:val="24"/>
        </w:rPr>
      </w:pPr>
      <w:r>
        <w:t>8.2.6.4</w:t>
      </w:r>
      <w:r>
        <w:rPr>
          <w:rFonts w:ascii="Calibri" w:hAnsi="Calibri"/>
          <w:kern w:val="2"/>
          <w:sz w:val="24"/>
          <w:szCs w:val="24"/>
        </w:rPr>
        <w:tab/>
      </w:r>
      <w:r>
        <w:t>UPIP / RRC connection</w:t>
      </w:r>
      <w:r>
        <w:tab/>
        <w:t>4420</w:t>
      </w:r>
    </w:p>
    <w:p w14:paraId="7F0DF233" w14:textId="77777777" w:rsidR="00B37958" w:rsidRDefault="00B37958">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4420</w:t>
      </w:r>
    </w:p>
    <w:p w14:paraId="55118729" w14:textId="77777777" w:rsidR="00B37958" w:rsidRDefault="00B37958">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4426</w:t>
      </w:r>
    </w:p>
    <w:p w14:paraId="1C7B1AD2" w14:textId="77777777" w:rsidR="00B37958" w:rsidRDefault="00B37958">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4433</w:t>
      </w:r>
    </w:p>
    <w:p w14:paraId="39C0A57C" w14:textId="77777777" w:rsidR="00B37958" w:rsidRDefault="00B37958">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4446</w:t>
      </w:r>
    </w:p>
    <w:p w14:paraId="2E994C8E" w14:textId="77777777" w:rsidR="00B37958" w:rsidRDefault="00B37958">
      <w:pPr>
        <w:pStyle w:val="TOC3"/>
        <w:rPr>
          <w:rFonts w:ascii="Calibri" w:hAnsi="Calibri"/>
          <w:kern w:val="2"/>
          <w:sz w:val="24"/>
          <w:szCs w:val="24"/>
        </w:rPr>
      </w:pPr>
      <w:r w:rsidRPr="004767AC">
        <w:rPr>
          <w:rFonts w:eastAsia="MS Mincho"/>
        </w:rPr>
        <w:t>8.2.7</w:t>
      </w:r>
      <w:r>
        <w:rPr>
          <w:rFonts w:ascii="Calibri" w:hAnsi="Calibri"/>
          <w:kern w:val="2"/>
          <w:sz w:val="24"/>
          <w:szCs w:val="24"/>
        </w:rPr>
        <w:tab/>
      </w:r>
      <w:r w:rsidRPr="004767AC">
        <w:rPr>
          <w:rFonts w:eastAsia="MS Mincho"/>
        </w:rPr>
        <w:t>RRC Resume</w:t>
      </w:r>
      <w:r>
        <w:tab/>
        <w:t>4453</w:t>
      </w:r>
    </w:p>
    <w:p w14:paraId="4A1ABA81" w14:textId="77777777" w:rsidR="00B37958" w:rsidRDefault="00B37958">
      <w:pPr>
        <w:pStyle w:val="TOC4"/>
        <w:rPr>
          <w:rFonts w:ascii="Calibri" w:hAnsi="Calibri"/>
          <w:kern w:val="2"/>
          <w:sz w:val="24"/>
          <w:szCs w:val="24"/>
        </w:rPr>
      </w:pPr>
      <w:r w:rsidRPr="004767AC">
        <w:rPr>
          <w:rFonts w:eastAsia="MS Mincho"/>
        </w:rPr>
        <w:t>8.2.7.1</w:t>
      </w:r>
      <w:r>
        <w:rPr>
          <w:rFonts w:ascii="Calibri" w:hAnsi="Calibri"/>
          <w:kern w:val="2"/>
          <w:sz w:val="24"/>
          <w:szCs w:val="24"/>
        </w:rPr>
        <w:tab/>
      </w:r>
      <w:r>
        <w:t>RRC Resume / EN-DC</w:t>
      </w:r>
      <w:r>
        <w:tab/>
        <w:t>4453</w:t>
      </w:r>
    </w:p>
    <w:p w14:paraId="7E71B54F" w14:textId="77777777" w:rsidR="00B37958" w:rsidRDefault="00B37958">
      <w:pPr>
        <w:pStyle w:val="TOC4"/>
        <w:rPr>
          <w:rFonts w:ascii="Calibri" w:hAnsi="Calibri"/>
          <w:kern w:val="2"/>
          <w:sz w:val="24"/>
          <w:szCs w:val="24"/>
        </w:rPr>
      </w:pPr>
      <w:r w:rsidRPr="004767AC">
        <w:rPr>
          <w:rFonts w:eastAsia="MS Mincho"/>
        </w:rPr>
        <w:t>8.2.7.2</w:t>
      </w:r>
      <w:r>
        <w:rPr>
          <w:rFonts w:ascii="Calibri" w:hAnsi="Calibri"/>
          <w:kern w:val="2"/>
          <w:sz w:val="24"/>
          <w:szCs w:val="24"/>
        </w:rPr>
        <w:tab/>
      </w:r>
      <w:r w:rsidRPr="004767AC">
        <w:rPr>
          <w:rFonts w:eastAsia="MS Mincho"/>
        </w:rPr>
        <w:t>RRC Resume</w:t>
      </w:r>
      <w:r>
        <w:t xml:space="preserve"> / NR-DC</w:t>
      </w:r>
      <w:r>
        <w:tab/>
        <w:t>4453</w:t>
      </w:r>
    </w:p>
    <w:p w14:paraId="6B459EB8" w14:textId="77777777" w:rsidR="00B37958" w:rsidRDefault="00B37958">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4453</w:t>
      </w:r>
    </w:p>
    <w:p w14:paraId="68E6DEF8" w14:textId="77777777" w:rsidR="00B37958" w:rsidRDefault="00B37958">
      <w:pPr>
        <w:pStyle w:val="TOC4"/>
        <w:rPr>
          <w:rFonts w:ascii="Calibri" w:hAnsi="Calibri"/>
          <w:kern w:val="2"/>
          <w:sz w:val="24"/>
          <w:szCs w:val="24"/>
        </w:rPr>
      </w:pPr>
      <w:r w:rsidRPr="004767AC">
        <w:rPr>
          <w:rFonts w:eastAsia="MS Mincho"/>
        </w:rPr>
        <w:t>8.2.7.3</w:t>
      </w:r>
      <w:r>
        <w:rPr>
          <w:rFonts w:ascii="Calibri" w:hAnsi="Calibri"/>
          <w:kern w:val="2"/>
          <w:sz w:val="24"/>
          <w:szCs w:val="24"/>
        </w:rPr>
        <w:tab/>
      </w:r>
      <w:r w:rsidRPr="004767AC">
        <w:rPr>
          <w:rFonts w:eastAsia="MS Mincho"/>
        </w:rPr>
        <w:t>RRC Resume</w:t>
      </w:r>
      <w:r>
        <w:t xml:space="preserve"> / NE-DC</w:t>
      </w:r>
      <w:r>
        <w:tab/>
        <w:t>4458</w:t>
      </w:r>
    </w:p>
    <w:p w14:paraId="7C04C01C" w14:textId="77777777" w:rsidR="00B37958" w:rsidRDefault="00B37958">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4458</w:t>
      </w:r>
    </w:p>
    <w:p w14:paraId="5D4AE137" w14:textId="77777777" w:rsidR="00B37958" w:rsidRDefault="00B37958">
      <w:pPr>
        <w:pStyle w:val="TOC1"/>
        <w:rPr>
          <w:rFonts w:ascii="Calibri" w:hAnsi="Calibri"/>
          <w:kern w:val="2"/>
          <w:sz w:val="24"/>
          <w:szCs w:val="24"/>
        </w:rPr>
      </w:pPr>
      <w:r>
        <w:t>9</w:t>
      </w:r>
      <w:r>
        <w:rPr>
          <w:rFonts w:ascii="Calibri" w:hAnsi="Calibri"/>
          <w:kern w:val="2"/>
          <w:sz w:val="24"/>
          <w:szCs w:val="24"/>
        </w:rPr>
        <w:tab/>
      </w:r>
      <w:r>
        <w:t>Mobility management</w:t>
      </w:r>
      <w:r>
        <w:tab/>
        <w:t>4464</w:t>
      </w:r>
    </w:p>
    <w:p w14:paraId="1CAEDC51" w14:textId="77777777" w:rsidR="00B37958" w:rsidRDefault="00B37958">
      <w:pPr>
        <w:pStyle w:val="TOC2"/>
        <w:rPr>
          <w:rFonts w:ascii="Calibri" w:hAnsi="Calibri"/>
          <w:kern w:val="2"/>
          <w:sz w:val="24"/>
          <w:szCs w:val="24"/>
        </w:rPr>
      </w:pPr>
      <w:r w:rsidRPr="004767AC">
        <w:rPr>
          <w:rFonts w:eastAsia="MS Mincho"/>
        </w:rPr>
        <w:t>9.1</w:t>
      </w:r>
      <w:r>
        <w:rPr>
          <w:rFonts w:ascii="Calibri" w:hAnsi="Calibri"/>
          <w:kern w:val="2"/>
          <w:sz w:val="24"/>
          <w:szCs w:val="24"/>
        </w:rPr>
        <w:tab/>
      </w:r>
      <w:r w:rsidRPr="004767AC">
        <w:rPr>
          <w:rFonts w:eastAsia="MS Mincho"/>
        </w:rPr>
        <w:t>5GS mobility management</w:t>
      </w:r>
      <w:r>
        <w:tab/>
        <w:t>4464</w:t>
      </w:r>
    </w:p>
    <w:p w14:paraId="7B46C106" w14:textId="77777777" w:rsidR="00B37958" w:rsidRDefault="00B37958">
      <w:pPr>
        <w:pStyle w:val="TOC3"/>
        <w:rPr>
          <w:rFonts w:ascii="Calibri" w:hAnsi="Calibri"/>
          <w:kern w:val="2"/>
          <w:sz w:val="24"/>
          <w:szCs w:val="24"/>
        </w:rPr>
      </w:pPr>
      <w:r>
        <w:t>9.1.1</w:t>
      </w:r>
      <w:r>
        <w:rPr>
          <w:rFonts w:ascii="Calibri" w:hAnsi="Calibri"/>
          <w:kern w:val="2"/>
          <w:sz w:val="24"/>
          <w:szCs w:val="24"/>
        </w:rPr>
        <w:tab/>
      </w:r>
      <w:r>
        <w:t>Primary authentication and key agreement</w:t>
      </w:r>
      <w:r>
        <w:tab/>
        <w:t>4464</w:t>
      </w:r>
    </w:p>
    <w:p w14:paraId="64680CD2" w14:textId="77777777" w:rsidR="00B37958" w:rsidRDefault="00B37958">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4464</w:t>
      </w:r>
    </w:p>
    <w:p w14:paraId="06C0C80F" w14:textId="77777777" w:rsidR="00B37958" w:rsidRDefault="00B37958">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4468</w:t>
      </w:r>
    </w:p>
    <w:p w14:paraId="2CC78CEA" w14:textId="77777777" w:rsidR="00B37958" w:rsidRDefault="00B37958">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4473</w:t>
      </w:r>
    </w:p>
    <w:p w14:paraId="7E75BFF3" w14:textId="77777777" w:rsidR="00B37958" w:rsidRDefault="00B37958">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4481</w:t>
      </w:r>
    </w:p>
    <w:p w14:paraId="0651D068" w14:textId="77777777" w:rsidR="00B37958" w:rsidRDefault="00B37958">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4487</w:t>
      </w:r>
    </w:p>
    <w:p w14:paraId="0BB4D477" w14:textId="77777777" w:rsidR="00B37958" w:rsidRDefault="00B37958">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4490</w:t>
      </w:r>
    </w:p>
    <w:p w14:paraId="334792ED" w14:textId="77777777" w:rsidR="00B37958" w:rsidRDefault="00B37958">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4495</w:t>
      </w:r>
    </w:p>
    <w:p w14:paraId="5BDC62B1" w14:textId="77777777" w:rsidR="00B37958" w:rsidRDefault="00B37958">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4495</w:t>
      </w:r>
    </w:p>
    <w:p w14:paraId="30C2FCEA" w14:textId="77777777" w:rsidR="00B37958" w:rsidRDefault="00B37958">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4501</w:t>
      </w:r>
    </w:p>
    <w:p w14:paraId="436D63F7" w14:textId="77777777" w:rsidR="00B37958" w:rsidRDefault="00B37958">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4503</w:t>
      </w:r>
    </w:p>
    <w:p w14:paraId="56A0D518" w14:textId="77777777" w:rsidR="00B37958" w:rsidRDefault="00B37958">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4506</w:t>
      </w:r>
    </w:p>
    <w:p w14:paraId="731BD5CE" w14:textId="77777777" w:rsidR="00B37958" w:rsidRDefault="00B37958">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4507</w:t>
      </w:r>
    </w:p>
    <w:p w14:paraId="0DE622BF" w14:textId="77777777" w:rsidR="00B37958" w:rsidRDefault="00B37958">
      <w:pPr>
        <w:pStyle w:val="TOC4"/>
        <w:rPr>
          <w:rFonts w:ascii="Calibri" w:hAnsi="Calibri"/>
          <w:kern w:val="2"/>
          <w:sz w:val="24"/>
          <w:szCs w:val="24"/>
        </w:rPr>
      </w:pPr>
      <w:r>
        <w:lastRenderedPageBreak/>
        <w:t>9.1.2.6</w:t>
      </w:r>
      <w:r>
        <w:rPr>
          <w:rFonts w:ascii="Calibri" w:hAnsi="Calibri"/>
          <w:kern w:val="2"/>
          <w:sz w:val="24"/>
          <w:szCs w:val="24"/>
        </w:rPr>
        <w:tab/>
      </w:r>
      <w:r>
        <w:t>Ciphering and deciphering / Correct functionality of 5G NAS encryption algorithm / SNOW3G</w:t>
      </w:r>
      <w:r>
        <w:tab/>
        <w:t>4508</w:t>
      </w:r>
    </w:p>
    <w:p w14:paraId="50CFA3DF" w14:textId="77777777" w:rsidR="00B37958" w:rsidRDefault="00B37958">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4510</w:t>
      </w:r>
    </w:p>
    <w:p w14:paraId="48CE7B7A" w14:textId="77777777" w:rsidR="00B37958" w:rsidRDefault="00B37958">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4511</w:t>
      </w:r>
    </w:p>
    <w:p w14:paraId="3463CC84" w14:textId="77777777" w:rsidR="00B37958" w:rsidRDefault="00B37958">
      <w:pPr>
        <w:pStyle w:val="TOC3"/>
        <w:rPr>
          <w:rFonts w:ascii="Calibri" w:hAnsi="Calibri"/>
          <w:kern w:val="2"/>
          <w:sz w:val="24"/>
          <w:szCs w:val="24"/>
        </w:rPr>
      </w:pPr>
      <w:r>
        <w:t>9.1.3</w:t>
      </w:r>
      <w:r>
        <w:rPr>
          <w:rFonts w:ascii="Calibri" w:hAnsi="Calibri"/>
          <w:kern w:val="2"/>
          <w:sz w:val="24"/>
          <w:szCs w:val="24"/>
        </w:rPr>
        <w:tab/>
      </w:r>
      <w:r>
        <w:t>Identification</w:t>
      </w:r>
      <w:r>
        <w:tab/>
        <w:t>4512</w:t>
      </w:r>
    </w:p>
    <w:p w14:paraId="73A9AB95" w14:textId="77777777" w:rsidR="00B37958" w:rsidRDefault="00B37958">
      <w:pPr>
        <w:pStyle w:val="TOC4"/>
        <w:rPr>
          <w:rFonts w:ascii="Calibri" w:hAnsi="Calibri"/>
          <w:kern w:val="2"/>
          <w:sz w:val="24"/>
          <w:szCs w:val="24"/>
        </w:rPr>
      </w:pPr>
      <w:r>
        <w:t>9.1.3.1</w:t>
      </w:r>
      <w:r>
        <w:rPr>
          <w:rFonts w:ascii="Calibri" w:hAnsi="Calibri"/>
          <w:kern w:val="2"/>
          <w:sz w:val="24"/>
          <w:szCs w:val="24"/>
        </w:rPr>
        <w:tab/>
      </w:r>
      <w:r>
        <w:t>Identification procedure</w:t>
      </w:r>
      <w:r>
        <w:tab/>
        <w:t>4512</w:t>
      </w:r>
    </w:p>
    <w:p w14:paraId="4F2865D8" w14:textId="77777777" w:rsidR="00B37958" w:rsidRDefault="00B37958">
      <w:pPr>
        <w:pStyle w:val="TOC3"/>
        <w:rPr>
          <w:rFonts w:ascii="Calibri" w:hAnsi="Calibri"/>
          <w:kern w:val="2"/>
          <w:sz w:val="24"/>
          <w:szCs w:val="24"/>
        </w:rPr>
      </w:pPr>
      <w:r>
        <w:t>9.1.4</w:t>
      </w:r>
      <w:r>
        <w:rPr>
          <w:rFonts w:ascii="Calibri" w:hAnsi="Calibri"/>
          <w:kern w:val="2"/>
          <w:sz w:val="24"/>
          <w:szCs w:val="24"/>
        </w:rPr>
        <w:tab/>
      </w:r>
      <w:r>
        <w:t>Generic UE configuration update</w:t>
      </w:r>
      <w:r>
        <w:tab/>
        <w:t>4517</w:t>
      </w:r>
    </w:p>
    <w:p w14:paraId="5BD7ECE7" w14:textId="77777777" w:rsidR="00B37958" w:rsidRDefault="00B37958">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4767AC">
        <w:rPr>
          <w:rFonts w:eastAsia="Malgun Gothic"/>
        </w:rPr>
        <w:t xml:space="preserve">network slicing indication, new allowed NSSAI / </w:t>
      </w:r>
      <w:r>
        <w:t>Acknowledgement from the UE</w:t>
      </w:r>
      <w:r>
        <w:tab/>
        <w:t>4517</w:t>
      </w:r>
    </w:p>
    <w:p w14:paraId="05A8472B" w14:textId="77777777" w:rsidR="00B37958" w:rsidRDefault="00B37958">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4529</w:t>
      </w:r>
    </w:p>
    <w:p w14:paraId="23BEE9A8" w14:textId="77777777" w:rsidR="00B37958" w:rsidRDefault="00B37958">
      <w:pPr>
        <w:pStyle w:val="TOC3"/>
        <w:rPr>
          <w:rFonts w:ascii="Calibri" w:hAnsi="Calibri"/>
          <w:kern w:val="2"/>
          <w:sz w:val="24"/>
          <w:szCs w:val="24"/>
        </w:rPr>
      </w:pPr>
      <w:r>
        <w:t>9.1.5</w:t>
      </w:r>
      <w:r>
        <w:rPr>
          <w:rFonts w:ascii="Calibri" w:hAnsi="Calibri"/>
          <w:kern w:val="2"/>
          <w:sz w:val="24"/>
          <w:szCs w:val="24"/>
        </w:rPr>
        <w:tab/>
      </w:r>
      <w:r>
        <w:t>Registration</w:t>
      </w:r>
      <w:r>
        <w:tab/>
        <w:t>4534</w:t>
      </w:r>
    </w:p>
    <w:p w14:paraId="6E168BE0" w14:textId="77777777" w:rsidR="00B37958" w:rsidRDefault="00B37958">
      <w:pPr>
        <w:pStyle w:val="TOC4"/>
        <w:rPr>
          <w:rFonts w:ascii="Calibri" w:hAnsi="Calibri"/>
          <w:kern w:val="2"/>
          <w:sz w:val="24"/>
          <w:szCs w:val="24"/>
        </w:rPr>
      </w:pPr>
      <w:r>
        <w:t>9.1.5.1</w:t>
      </w:r>
      <w:r>
        <w:rPr>
          <w:rFonts w:ascii="Calibri" w:hAnsi="Calibri"/>
          <w:kern w:val="2"/>
          <w:sz w:val="24"/>
          <w:szCs w:val="24"/>
        </w:rPr>
        <w:tab/>
      </w:r>
      <w:r>
        <w:t>Initial registration</w:t>
      </w:r>
      <w:r>
        <w:tab/>
        <w:t>4534</w:t>
      </w:r>
    </w:p>
    <w:p w14:paraId="7200F2E7" w14:textId="77777777" w:rsidR="00B37958" w:rsidRDefault="00B37958">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4534</w:t>
      </w:r>
    </w:p>
    <w:p w14:paraId="297382BA" w14:textId="77777777" w:rsidR="00B37958" w:rsidRDefault="00B37958">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4539</w:t>
      </w:r>
    </w:p>
    <w:p w14:paraId="4F6AE852" w14:textId="77777777" w:rsidR="00B37958" w:rsidRDefault="00B37958">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4543</w:t>
      </w:r>
    </w:p>
    <w:p w14:paraId="535F67F5" w14:textId="77777777" w:rsidR="00B37958" w:rsidRDefault="00B37958">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4554</w:t>
      </w:r>
    </w:p>
    <w:p w14:paraId="0E23F780" w14:textId="77777777" w:rsidR="00B37958" w:rsidRDefault="00B37958">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4564</w:t>
      </w:r>
    </w:p>
    <w:p w14:paraId="14DAA6A5" w14:textId="77777777" w:rsidR="00B37958" w:rsidRDefault="00B37958">
      <w:pPr>
        <w:pStyle w:val="TOC5"/>
        <w:rPr>
          <w:rFonts w:ascii="Calibri" w:hAnsi="Calibri"/>
          <w:kern w:val="2"/>
          <w:sz w:val="24"/>
          <w:szCs w:val="24"/>
        </w:rPr>
      </w:pPr>
      <w:r w:rsidRPr="004767AC">
        <w:rPr>
          <w:rFonts w:eastAsia="PMingLiU"/>
        </w:rPr>
        <w:t>9.1.5.1.5</w:t>
      </w:r>
      <w:r>
        <w:rPr>
          <w:rFonts w:ascii="Calibri" w:hAnsi="Calibri"/>
          <w:kern w:val="2"/>
          <w:sz w:val="24"/>
          <w:szCs w:val="24"/>
        </w:rPr>
        <w:tab/>
      </w:r>
      <w:r w:rsidRPr="004767AC">
        <w:rPr>
          <w:rFonts w:eastAsia="PMingLiU"/>
        </w:rPr>
        <w:t>Initial registration / Abnormal / Failure after 5 attempts</w:t>
      </w:r>
      <w:r>
        <w:tab/>
        <w:t>4567</w:t>
      </w:r>
    </w:p>
    <w:p w14:paraId="2337C3D0" w14:textId="77777777" w:rsidR="00B37958" w:rsidRDefault="00B37958">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4571</w:t>
      </w:r>
    </w:p>
    <w:p w14:paraId="2D5FBB0F" w14:textId="77777777" w:rsidR="00B37958" w:rsidRDefault="00B37958">
      <w:pPr>
        <w:pStyle w:val="TOC5"/>
        <w:rPr>
          <w:rFonts w:ascii="Calibri" w:hAnsi="Calibri"/>
          <w:kern w:val="2"/>
          <w:sz w:val="24"/>
          <w:szCs w:val="24"/>
        </w:rPr>
      </w:pPr>
      <w:r>
        <w:t>9.1.5.1.7</w:t>
      </w:r>
      <w:r>
        <w:rPr>
          <w:rFonts w:ascii="Calibri" w:hAnsi="Calibri"/>
          <w:kern w:val="2"/>
          <w:sz w:val="24"/>
          <w:szCs w:val="24"/>
        </w:rPr>
        <w:tab/>
      </w:r>
      <w:r>
        <w:t>Void</w:t>
      </w:r>
      <w:r>
        <w:tab/>
        <w:t>4574</w:t>
      </w:r>
    </w:p>
    <w:p w14:paraId="4C9806A4" w14:textId="77777777" w:rsidR="00B37958" w:rsidRDefault="00B37958">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4574</w:t>
      </w:r>
    </w:p>
    <w:p w14:paraId="7F439365" w14:textId="77777777" w:rsidR="00B37958" w:rsidRDefault="00B37958">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4576</w:t>
      </w:r>
    </w:p>
    <w:p w14:paraId="5E7A9761" w14:textId="77777777" w:rsidR="00B37958" w:rsidRDefault="00B37958">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4579</w:t>
      </w:r>
    </w:p>
    <w:p w14:paraId="200E50A9" w14:textId="77777777" w:rsidR="00B37958" w:rsidRDefault="00B37958">
      <w:pPr>
        <w:pStyle w:val="TOC5"/>
        <w:rPr>
          <w:rFonts w:ascii="Calibri" w:hAnsi="Calibri"/>
          <w:kern w:val="2"/>
          <w:sz w:val="24"/>
          <w:szCs w:val="24"/>
        </w:rPr>
      </w:pPr>
      <w:r w:rsidRPr="004767AC">
        <w:rPr>
          <w:rFonts w:eastAsia="DengXian"/>
        </w:rPr>
        <w:t>9.1.5.1.11</w:t>
      </w:r>
      <w:r>
        <w:rPr>
          <w:rFonts w:ascii="Calibri" w:hAnsi="Calibri"/>
          <w:kern w:val="2"/>
          <w:sz w:val="24"/>
          <w:szCs w:val="24"/>
        </w:rPr>
        <w:tab/>
      </w:r>
      <w:r w:rsidRPr="004767AC">
        <w:rPr>
          <w:rFonts w:eastAsia="DengXian"/>
        </w:rPr>
        <w:t>Initial registration / Rejected / Tracking area not allowed</w:t>
      </w:r>
      <w:r>
        <w:tab/>
        <w:t>4581</w:t>
      </w:r>
    </w:p>
    <w:p w14:paraId="603936DD" w14:textId="77777777" w:rsidR="00B37958" w:rsidRDefault="00B37958">
      <w:pPr>
        <w:pStyle w:val="TOC5"/>
        <w:rPr>
          <w:rFonts w:ascii="Calibri" w:hAnsi="Calibri"/>
          <w:kern w:val="2"/>
          <w:sz w:val="24"/>
          <w:szCs w:val="24"/>
        </w:rPr>
      </w:pPr>
      <w:r w:rsidRPr="004767AC">
        <w:rPr>
          <w:rFonts w:eastAsia="DengXian"/>
        </w:rPr>
        <w:t>9.1.5.1.12</w:t>
      </w:r>
      <w:r>
        <w:rPr>
          <w:rFonts w:ascii="Calibri" w:hAnsi="Calibri"/>
          <w:kern w:val="2"/>
          <w:sz w:val="24"/>
          <w:szCs w:val="24"/>
        </w:rPr>
        <w:tab/>
      </w:r>
      <w:r w:rsidRPr="004767AC">
        <w:rPr>
          <w:rFonts w:eastAsia="DengXian"/>
        </w:rPr>
        <w:t>Initial registration / Rejected / Roaming not allowed in this tracking area</w:t>
      </w:r>
      <w:r>
        <w:tab/>
        <w:t>4585</w:t>
      </w:r>
    </w:p>
    <w:p w14:paraId="0DFAA377" w14:textId="77777777" w:rsidR="00B37958" w:rsidRDefault="00B37958">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4589</w:t>
      </w:r>
    </w:p>
    <w:p w14:paraId="635DC446" w14:textId="77777777" w:rsidR="00B37958" w:rsidRDefault="00B37958">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4592</w:t>
      </w:r>
    </w:p>
    <w:p w14:paraId="1F3FAC8A" w14:textId="77777777" w:rsidR="00B37958" w:rsidRDefault="00B37958">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4596</w:t>
      </w:r>
    </w:p>
    <w:p w14:paraId="68CAEE51" w14:textId="77777777" w:rsidR="00B37958" w:rsidRDefault="00B37958">
      <w:pPr>
        <w:pStyle w:val="TOC5"/>
        <w:rPr>
          <w:rFonts w:ascii="Calibri" w:hAnsi="Calibri"/>
          <w:kern w:val="2"/>
          <w:sz w:val="24"/>
          <w:szCs w:val="24"/>
        </w:rPr>
      </w:pPr>
      <w:r w:rsidRPr="004767AC">
        <w:rPr>
          <w:rFonts w:eastAsia="SimSun"/>
        </w:rPr>
        <w:t>9.1.5.1.16</w:t>
      </w:r>
      <w:r>
        <w:rPr>
          <w:rFonts w:ascii="Calibri" w:hAnsi="Calibri"/>
          <w:kern w:val="2"/>
          <w:sz w:val="24"/>
          <w:szCs w:val="24"/>
        </w:rPr>
        <w:tab/>
      </w:r>
      <w:r>
        <w:t>Initial Registration / Success / MUSIM</w:t>
      </w:r>
      <w:r>
        <w:tab/>
        <w:t>4603</w:t>
      </w:r>
    </w:p>
    <w:p w14:paraId="4C257E81" w14:textId="77777777" w:rsidR="00B37958" w:rsidRDefault="00B37958">
      <w:pPr>
        <w:pStyle w:val="TOC5"/>
        <w:rPr>
          <w:rFonts w:ascii="Calibri" w:hAnsi="Calibri"/>
          <w:kern w:val="2"/>
          <w:sz w:val="24"/>
          <w:szCs w:val="24"/>
        </w:rPr>
      </w:pPr>
      <w:r>
        <w:t>9.1.5.1.17</w:t>
      </w:r>
      <w:r>
        <w:rPr>
          <w:rFonts w:ascii="Calibri" w:hAnsi="Calibri"/>
          <w:kern w:val="2"/>
          <w:sz w:val="24"/>
          <w:szCs w:val="24"/>
        </w:rPr>
        <w:tab/>
      </w:r>
      <w:r>
        <w:t>Initial registration / Success / UAS</w:t>
      </w:r>
      <w:r>
        <w:tab/>
        <w:t>4605</w:t>
      </w:r>
    </w:p>
    <w:p w14:paraId="5572F5FA" w14:textId="77777777" w:rsidR="00B37958" w:rsidRDefault="00B37958">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4608</w:t>
      </w:r>
    </w:p>
    <w:p w14:paraId="36534CDD" w14:textId="77777777" w:rsidR="00B37958" w:rsidRDefault="00B37958">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4608</w:t>
      </w:r>
    </w:p>
    <w:p w14:paraId="34B89A58" w14:textId="77777777" w:rsidR="00B37958" w:rsidRDefault="00B37958">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4614</w:t>
      </w:r>
    </w:p>
    <w:p w14:paraId="2905F691" w14:textId="77777777" w:rsidR="00B37958" w:rsidRDefault="00B37958">
      <w:pPr>
        <w:pStyle w:val="TOC5"/>
        <w:rPr>
          <w:rFonts w:ascii="Calibri" w:hAnsi="Calibri"/>
          <w:kern w:val="2"/>
          <w:sz w:val="24"/>
          <w:szCs w:val="24"/>
        </w:rPr>
      </w:pPr>
      <w:r>
        <w:t>9.1.5.2.3</w:t>
      </w:r>
      <w:r>
        <w:tab/>
        <w:t>4616</w:t>
      </w:r>
    </w:p>
    <w:p w14:paraId="64D0CEEC" w14:textId="77777777" w:rsidR="00B37958" w:rsidRDefault="00B37958">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4616</w:t>
      </w:r>
    </w:p>
    <w:p w14:paraId="399F210E" w14:textId="77777777" w:rsidR="00B37958" w:rsidRDefault="00B37958">
      <w:pPr>
        <w:pStyle w:val="TOC5"/>
        <w:rPr>
          <w:rFonts w:ascii="Calibri" w:hAnsi="Calibri"/>
          <w:kern w:val="2"/>
          <w:sz w:val="24"/>
          <w:szCs w:val="24"/>
        </w:rPr>
      </w:pPr>
      <w:r>
        <w:t>9.1.5.2.5</w:t>
      </w:r>
      <w:r>
        <w:rPr>
          <w:rFonts w:ascii="Calibri" w:hAnsi="Calibri"/>
          <w:kern w:val="2"/>
          <w:sz w:val="24"/>
          <w:szCs w:val="24"/>
        </w:rPr>
        <w:tab/>
      </w:r>
      <w:r>
        <w:t>Void</w:t>
      </w:r>
      <w:r>
        <w:tab/>
        <w:t>4619</w:t>
      </w:r>
    </w:p>
    <w:p w14:paraId="28C3F074" w14:textId="77777777" w:rsidR="00B37958" w:rsidRDefault="00B37958">
      <w:pPr>
        <w:pStyle w:val="TOC5"/>
        <w:rPr>
          <w:rFonts w:ascii="Calibri" w:hAnsi="Calibri"/>
          <w:kern w:val="2"/>
          <w:sz w:val="24"/>
          <w:szCs w:val="24"/>
        </w:rPr>
      </w:pPr>
      <w:r>
        <w:t>9.1.5.2.6</w:t>
      </w:r>
      <w:r>
        <w:rPr>
          <w:rFonts w:ascii="Calibri" w:hAnsi="Calibri"/>
          <w:kern w:val="2"/>
          <w:sz w:val="24"/>
          <w:szCs w:val="24"/>
        </w:rPr>
        <w:tab/>
      </w:r>
      <w:r>
        <w:t>Void</w:t>
      </w:r>
      <w:r>
        <w:tab/>
        <w:t>4619</w:t>
      </w:r>
    </w:p>
    <w:p w14:paraId="7FEC47DC" w14:textId="77777777" w:rsidR="00B37958" w:rsidRDefault="00B37958">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4619</w:t>
      </w:r>
    </w:p>
    <w:p w14:paraId="268DCC31" w14:textId="77777777" w:rsidR="00B37958" w:rsidRDefault="00B37958">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4622</w:t>
      </w:r>
    </w:p>
    <w:p w14:paraId="28DF44A6" w14:textId="77777777" w:rsidR="00B37958" w:rsidRDefault="00B37958">
      <w:pPr>
        <w:pStyle w:val="TOC5"/>
        <w:rPr>
          <w:rFonts w:ascii="Calibri" w:hAnsi="Calibri"/>
          <w:kern w:val="2"/>
          <w:sz w:val="24"/>
          <w:szCs w:val="24"/>
        </w:rPr>
      </w:pPr>
      <w:r>
        <w:t>9.1.5.2.9</w:t>
      </w:r>
      <w:r>
        <w:rPr>
          <w:rFonts w:ascii="Calibri" w:hAnsi="Calibri"/>
          <w:kern w:val="2"/>
          <w:sz w:val="24"/>
          <w:szCs w:val="24"/>
        </w:rPr>
        <w:tab/>
      </w:r>
      <w:r>
        <w:t>Void</w:t>
      </w:r>
      <w:r>
        <w:tab/>
        <w:t>4625</w:t>
      </w:r>
    </w:p>
    <w:p w14:paraId="18596DC6" w14:textId="77777777" w:rsidR="00B37958" w:rsidRDefault="00B37958">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4625</w:t>
      </w:r>
    </w:p>
    <w:p w14:paraId="39D4F3C3" w14:textId="77777777" w:rsidR="00B37958" w:rsidRDefault="00B37958">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4628</w:t>
      </w:r>
    </w:p>
    <w:p w14:paraId="39984779" w14:textId="77777777" w:rsidR="00B37958" w:rsidRDefault="00B37958">
      <w:pPr>
        <w:pStyle w:val="TOC3"/>
        <w:rPr>
          <w:rFonts w:ascii="Calibri" w:hAnsi="Calibri"/>
          <w:kern w:val="2"/>
          <w:sz w:val="24"/>
          <w:szCs w:val="24"/>
        </w:rPr>
      </w:pPr>
      <w:r>
        <w:t>9.1.</w:t>
      </w:r>
      <w:r>
        <w:rPr>
          <w:lang w:eastAsia="zh-CN"/>
        </w:rPr>
        <w:t>6</w:t>
      </w:r>
      <w:r>
        <w:rPr>
          <w:rFonts w:ascii="Calibri" w:hAnsi="Calibri"/>
          <w:kern w:val="2"/>
          <w:sz w:val="24"/>
          <w:szCs w:val="24"/>
        </w:rPr>
        <w:tab/>
      </w:r>
      <w:r>
        <w:rPr>
          <w:lang w:eastAsia="zh-CN"/>
        </w:rPr>
        <w:t>De-</w:t>
      </w:r>
      <w:r>
        <w:t>registration</w:t>
      </w:r>
      <w:r>
        <w:tab/>
        <w:t>4631</w:t>
      </w:r>
    </w:p>
    <w:p w14:paraId="21FAB950" w14:textId="77777777" w:rsidR="00B37958" w:rsidRDefault="00B37958">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4631</w:t>
      </w:r>
    </w:p>
    <w:p w14:paraId="2AA3E910" w14:textId="77777777" w:rsidR="00B37958" w:rsidRDefault="00B37958">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4631</w:t>
      </w:r>
    </w:p>
    <w:p w14:paraId="6D30CAB9" w14:textId="77777777" w:rsidR="00B37958" w:rsidRDefault="00B37958">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4636</w:t>
      </w:r>
    </w:p>
    <w:p w14:paraId="03DE1917" w14:textId="77777777" w:rsidR="00B37958" w:rsidRDefault="00B37958">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4641</w:t>
      </w:r>
    </w:p>
    <w:p w14:paraId="7A7540D2" w14:textId="77777777" w:rsidR="00B37958" w:rsidRDefault="00B37958">
      <w:pPr>
        <w:pStyle w:val="TOC5"/>
        <w:rPr>
          <w:rFonts w:ascii="Calibri" w:hAnsi="Calibri"/>
          <w:kern w:val="2"/>
          <w:sz w:val="24"/>
          <w:szCs w:val="24"/>
        </w:rPr>
      </w:pPr>
      <w:r>
        <w:t>9.1.6.1.4</w:t>
      </w:r>
      <w:r>
        <w:rPr>
          <w:rFonts w:ascii="Calibri" w:hAnsi="Calibri"/>
          <w:kern w:val="2"/>
          <w:sz w:val="24"/>
          <w:szCs w:val="24"/>
        </w:rPr>
        <w:tab/>
      </w:r>
      <w:r>
        <w:t>Void</w:t>
      </w:r>
      <w:r>
        <w:tab/>
        <w:t>4644</w:t>
      </w:r>
    </w:p>
    <w:p w14:paraId="7F44C4B3" w14:textId="77777777" w:rsidR="00B37958" w:rsidRDefault="00B37958">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4644</w:t>
      </w:r>
    </w:p>
    <w:p w14:paraId="0C3B1685" w14:textId="77777777" w:rsidR="00B37958" w:rsidRDefault="00B37958">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4644</w:t>
      </w:r>
    </w:p>
    <w:p w14:paraId="51DB99CC" w14:textId="77777777" w:rsidR="00B37958" w:rsidRDefault="00B37958">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4646</w:t>
      </w:r>
    </w:p>
    <w:p w14:paraId="70A80AC3" w14:textId="77777777" w:rsidR="00B37958" w:rsidRDefault="00B37958">
      <w:pPr>
        <w:pStyle w:val="TOC5"/>
        <w:rPr>
          <w:rFonts w:ascii="Calibri" w:hAnsi="Calibri"/>
          <w:kern w:val="2"/>
          <w:sz w:val="24"/>
          <w:szCs w:val="24"/>
        </w:rPr>
      </w:pPr>
      <w:r>
        <w:lastRenderedPageBreak/>
        <w:t>9.1.6.2.3</w:t>
      </w:r>
      <w:r>
        <w:rPr>
          <w:rFonts w:ascii="Calibri" w:hAnsi="Calibri"/>
          <w:kern w:val="2"/>
          <w:sz w:val="24"/>
          <w:szCs w:val="24"/>
        </w:rPr>
        <w:tab/>
      </w:r>
      <w:r>
        <w:t>UAS / De-registration / UE-initiated / Network-initiated</w:t>
      </w:r>
      <w:r>
        <w:tab/>
        <w:t>4648</w:t>
      </w:r>
    </w:p>
    <w:p w14:paraId="79B1CB01" w14:textId="77777777" w:rsidR="00B37958" w:rsidRDefault="00B37958">
      <w:pPr>
        <w:pStyle w:val="TOC3"/>
        <w:rPr>
          <w:rFonts w:ascii="Calibri" w:hAnsi="Calibri"/>
          <w:kern w:val="2"/>
          <w:sz w:val="24"/>
          <w:szCs w:val="24"/>
        </w:rPr>
      </w:pPr>
      <w:r w:rsidRPr="004767AC">
        <w:rPr>
          <w:rFonts w:eastAsia="DengXian"/>
        </w:rPr>
        <w:t>9.1.7</w:t>
      </w:r>
      <w:r>
        <w:rPr>
          <w:rFonts w:ascii="Calibri" w:hAnsi="Calibri"/>
          <w:kern w:val="2"/>
          <w:sz w:val="24"/>
          <w:szCs w:val="24"/>
        </w:rPr>
        <w:tab/>
      </w:r>
      <w:r w:rsidRPr="004767AC">
        <w:rPr>
          <w:rFonts w:eastAsia="DengXian"/>
        </w:rPr>
        <w:t>Service request</w:t>
      </w:r>
      <w:r>
        <w:tab/>
        <w:t>4653</w:t>
      </w:r>
    </w:p>
    <w:p w14:paraId="34C5E26B" w14:textId="77777777" w:rsidR="00B37958" w:rsidRDefault="00B37958">
      <w:pPr>
        <w:pStyle w:val="TOC4"/>
        <w:rPr>
          <w:rFonts w:ascii="Calibri" w:hAnsi="Calibri"/>
          <w:kern w:val="2"/>
          <w:sz w:val="24"/>
          <w:szCs w:val="24"/>
        </w:rPr>
      </w:pPr>
      <w:r w:rsidRPr="004767AC">
        <w:rPr>
          <w:rFonts w:eastAsia="DengXian"/>
        </w:rPr>
        <w:t>9.1.7.1</w:t>
      </w:r>
      <w:r>
        <w:rPr>
          <w:rFonts w:ascii="Calibri" w:hAnsi="Calibri"/>
          <w:kern w:val="2"/>
          <w:sz w:val="24"/>
          <w:szCs w:val="24"/>
        </w:rPr>
        <w:tab/>
      </w:r>
      <w:r w:rsidRPr="004767AC">
        <w:rPr>
          <w:rFonts w:eastAsia="DengXian"/>
        </w:rPr>
        <w:t>Service request / Idle mode uplink user data transport / Rejected / Restricted service area</w:t>
      </w:r>
      <w:r>
        <w:rPr>
          <w:lang w:eastAsia="x-none"/>
        </w:rPr>
        <w:t>, abnormal / T3517, T3525</w:t>
      </w:r>
      <w:r>
        <w:tab/>
        <w:t>4653</w:t>
      </w:r>
    </w:p>
    <w:p w14:paraId="268C02DB" w14:textId="77777777" w:rsidR="00B37958" w:rsidRDefault="00B37958">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4659</w:t>
      </w:r>
    </w:p>
    <w:p w14:paraId="6456592F" w14:textId="77777777" w:rsidR="00B37958" w:rsidRDefault="00B37958">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4665</w:t>
      </w:r>
    </w:p>
    <w:p w14:paraId="5FA840CE" w14:textId="77777777" w:rsidR="00B37958" w:rsidRDefault="00B37958">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4668</w:t>
      </w:r>
    </w:p>
    <w:p w14:paraId="54CB0BC8" w14:textId="77777777" w:rsidR="00B37958" w:rsidRDefault="00B37958">
      <w:pPr>
        <w:pStyle w:val="TOC3"/>
        <w:rPr>
          <w:rFonts w:ascii="Calibri" w:hAnsi="Calibri"/>
          <w:kern w:val="2"/>
          <w:sz w:val="24"/>
          <w:szCs w:val="24"/>
        </w:rPr>
      </w:pPr>
      <w:r>
        <w:t>9.1.8</w:t>
      </w:r>
      <w:r>
        <w:rPr>
          <w:rFonts w:ascii="Calibri" w:hAnsi="Calibri"/>
          <w:kern w:val="2"/>
          <w:sz w:val="24"/>
          <w:szCs w:val="24"/>
        </w:rPr>
        <w:tab/>
      </w:r>
      <w:r>
        <w:t>SMS over NAS</w:t>
      </w:r>
      <w:r>
        <w:tab/>
        <w:t>4669</w:t>
      </w:r>
    </w:p>
    <w:p w14:paraId="0C8FD58B" w14:textId="77777777" w:rsidR="00B37958" w:rsidRDefault="00B37958">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4669</w:t>
      </w:r>
    </w:p>
    <w:p w14:paraId="04FFFFD4" w14:textId="77777777" w:rsidR="00B37958" w:rsidRDefault="00B37958">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4677</w:t>
      </w:r>
    </w:p>
    <w:p w14:paraId="6C0622AF" w14:textId="77777777" w:rsidR="00B37958" w:rsidRDefault="00B37958">
      <w:pPr>
        <w:pStyle w:val="TOC3"/>
        <w:rPr>
          <w:rFonts w:ascii="Calibri" w:hAnsi="Calibri"/>
          <w:kern w:val="2"/>
          <w:sz w:val="24"/>
          <w:szCs w:val="24"/>
        </w:rPr>
      </w:pPr>
      <w:r>
        <w:t>9.1.9</w:t>
      </w:r>
      <w:r>
        <w:rPr>
          <w:rFonts w:ascii="Calibri" w:hAnsi="Calibri"/>
          <w:kern w:val="2"/>
          <w:sz w:val="24"/>
          <w:szCs w:val="24"/>
        </w:rPr>
        <w:tab/>
      </w:r>
      <w:r>
        <w:t>RACS</w:t>
      </w:r>
      <w:r>
        <w:tab/>
        <w:t>4682</w:t>
      </w:r>
    </w:p>
    <w:p w14:paraId="426D7608" w14:textId="77777777" w:rsidR="00B37958" w:rsidRDefault="00B37958">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4682</w:t>
      </w:r>
    </w:p>
    <w:p w14:paraId="7C55DE74" w14:textId="77777777" w:rsidR="00B37958" w:rsidRDefault="00B37958">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4685</w:t>
      </w:r>
    </w:p>
    <w:p w14:paraId="05440846" w14:textId="77777777" w:rsidR="00B37958" w:rsidRDefault="00B37958">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4689</w:t>
      </w:r>
    </w:p>
    <w:p w14:paraId="1DFE09EC" w14:textId="77777777" w:rsidR="00B37958" w:rsidRDefault="00B37958">
      <w:pPr>
        <w:pStyle w:val="TOC4"/>
        <w:rPr>
          <w:rFonts w:ascii="Calibri" w:hAnsi="Calibri"/>
          <w:kern w:val="2"/>
          <w:sz w:val="24"/>
          <w:szCs w:val="24"/>
        </w:rPr>
      </w:pPr>
      <w:r>
        <w:t>9.1.9.4</w:t>
      </w:r>
      <w:r>
        <w:rPr>
          <w:rFonts w:ascii="Calibri" w:hAnsi="Calibri"/>
          <w:kern w:val="2"/>
          <w:sz w:val="24"/>
          <w:szCs w:val="24"/>
        </w:rPr>
        <w:tab/>
      </w:r>
      <w:r>
        <w:t>RACS / USIM change / Handling of URCID</w:t>
      </w:r>
      <w:r>
        <w:tab/>
        <w:t>4693</w:t>
      </w:r>
    </w:p>
    <w:p w14:paraId="35CF67D2" w14:textId="77777777" w:rsidR="00B37958" w:rsidRDefault="00B37958">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4695</w:t>
      </w:r>
    </w:p>
    <w:p w14:paraId="70CEA8E5" w14:textId="77777777" w:rsidR="00B37958" w:rsidRDefault="00B37958">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4701</w:t>
      </w:r>
    </w:p>
    <w:p w14:paraId="43324F94" w14:textId="77777777" w:rsidR="00B37958" w:rsidRDefault="00B37958">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4704</w:t>
      </w:r>
    </w:p>
    <w:p w14:paraId="7C23BA4D" w14:textId="77777777" w:rsidR="00B37958" w:rsidRDefault="00B37958">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4708</w:t>
      </w:r>
    </w:p>
    <w:p w14:paraId="01AF1E80" w14:textId="77777777" w:rsidR="00B37958" w:rsidRDefault="00B37958">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4708</w:t>
      </w:r>
    </w:p>
    <w:p w14:paraId="3631D829" w14:textId="77777777" w:rsidR="00B37958" w:rsidRDefault="00B37958">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4716</w:t>
      </w:r>
    </w:p>
    <w:p w14:paraId="313E7790" w14:textId="77777777" w:rsidR="00B37958" w:rsidRDefault="00B37958">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4719</w:t>
      </w:r>
    </w:p>
    <w:p w14:paraId="447D918D" w14:textId="77777777" w:rsidR="00B37958" w:rsidRDefault="00B37958">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4731</w:t>
      </w:r>
    </w:p>
    <w:p w14:paraId="20459794" w14:textId="77777777" w:rsidR="00B37958" w:rsidRDefault="00B37958">
      <w:pPr>
        <w:pStyle w:val="TOC4"/>
        <w:rPr>
          <w:rFonts w:ascii="Calibri" w:hAnsi="Calibri"/>
          <w:kern w:val="2"/>
          <w:sz w:val="24"/>
          <w:szCs w:val="24"/>
        </w:rPr>
      </w:pPr>
      <w:r>
        <w:t>9.1.</w:t>
      </w:r>
      <w:r>
        <w:rPr>
          <w:lang w:eastAsia="zh-CN"/>
        </w:rPr>
        <w:t>10</w:t>
      </w:r>
      <w:r>
        <w:t>.</w:t>
      </w:r>
      <w:r>
        <w:rPr>
          <w:lang w:eastAsia="zh-CN"/>
        </w:rPr>
        <w:t>5</w:t>
      </w:r>
      <w:r>
        <w:tab/>
        <w:t>4735</w:t>
      </w:r>
    </w:p>
    <w:p w14:paraId="28D4DBF0" w14:textId="77777777" w:rsidR="00B37958" w:rsidRDefault="00B37958">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4735</w:t>
      </w:r>
    </w:p>
    <w:p w14:paraId="0906517E" w14:textId="77777777" w:rsidR="00B37958" w:rsidRDefault="00B37958">
      <w:pPr>
        <w:pStyle w:val="TOC3"/>
        <w:rPr>
          <w:rFonts w:ascii="Calibri" w:hAnsi="Calibri"/>
          <w:kern w:val="2"/>
          <w:sz w:val="24"/>
          <w:szCs w:val="24"/>
        </w:rPr>
      </w:pPr>
      <w:r>
        <w:t>9.1.11</w:t>
      </w:r>
      <w:r>
        <w:rPr>
          <w:rFonts w:ascii="Calibri" w:hAnsi="Calibri"/>
          <w:kern w:val="2"/>
          <w:sz w:val="24"/>
          <w:szCs w:val="24"/>
        </w:rPr>
        <w:tab/>
      </w:r>
      <w:r>
        <w:t>SNPN / Mobility management aspects</w:t>
      </w:r>
      <w:r>
        <w:tab/>
        <w:t>4741</w:t>
      </w:r>
    </w:p>
    <w:p w14:paraId="5271174E" w14:textId="77777777" w:rsidR="00B37958" w:rsidRDefault="00B37958">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4741</w:t>
      </w:r>
    </w:p>
    <w:p w14:paraId="5797DE95" w14:textId="77777777" w:rsidR="00B37958" w:rsidRDefault="00B37958">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4746</w:t>
      </w:r>
    </w:p>
    <w:p w14:paraId="7842CC66" w14:textId="77777777" w:rsidR="00B37958" w:rsidRDefault="00B37958">
      <w:pPr>
        <w:pStyle w:val="TOC4"/>
        <w:rPr>
          <w:rFonts w:ascii="Calibri" w:hAnsi="Calibri"/>
          <w:kern w:val="2"/>
          <w:sz w:val="24"/>
          <w:szCs w:val="24"/>
        </w:rPr>
      </w:pPr>
      <w:r>
        <w:t>9.1.11.3</w:t>
      </w:r>
      <w:r>
        <w:rPr>
          <w:rFonts w:ascii="Calibri" w:hAnsi="Calibri"/>
          <w:kern w:val="2"/>
          <w:sz w:val="24"/>
          <w:szCs w:val="24"/>
        </w:rPr>
        <w:tab/>
      </w:r>
      <w:r w:rsidRPr="004767AC">
        <w:rPr>
          <w:color w:val="000000"/>
        </w:rPr>
        <w:t>SNPN / EAP based primary authentication and key agreement / EAP-AKA' related procedures</w:t>
      </w:r>
      <w:r>
        <w:tab/>
        <w:t>4750</w:t>
      </w:r>
    </w:p>
    <w:p w14:paraId="35A84FD4" w14:textId="77777777" w:rsidR="00B37958" w:rsidRDefault="00B37958">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4754</w:t>
      </w:r>
    </w:p>
    <w:p w14:paraId="150B4BB7" w14:textId="77777777" w:rsidR="00B37958" w:rsidRDefault="00B37958">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4756</w:t>
      </w:r>
    </w:p>
    <w:p w14:paraId="6D645AD5" w14:textId="77777777" w:rsidR="00B37958" w:rsidRDefault="00B37958">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4760</w:t>
      </w:r>
    </w:p>
    <w:p w14:paraId="3DFD95CA" w14:textId="77777777" w:rsidR="00B37958" w:rsidRDefault="00B37958">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4765</w:t>
      </w:r>
    </w:p>
    <w:p w14:paraId="44683C53" w14:textId="77777777" w:rsidR="00B37958" w:rsidRDefault="00B37958">
      <w:pPr>
        <w:pStyle w:val="TOC3"/>
        <w:rPr>
          <w:rFonts w:ascii="Calibri" w:hAnsi="Calibri"/>
          <w:kern w:val="2"/>
          <w:sz w:val="24"/>
          <w:szCs w:val="24"/>
        </w:rPr>
      </w:pPr>
      <w:r>
        <w:t>9.1.12</w:t>
      </w:r>
      <w:r>
        <w:rPr>
          <w:rFonts w:ascii="Calibri" w:hAnsi="Calibri"/>
          <w:kern w:val="2"/>
          <w:sz w:val="24"/>
          <w:szCs w:val="24"/>
        </w:rPr>
        <w:tab/>
      </w:r>
      <w:r>
        <w:t>NSAC / Mobility management aspects</w:t>
      </w:r>
      <w:r>
        <w:tab/>
        <w:t>4770</w:t>
      </w:r>
    </w:p>
    <w:p w14:paraId="6DDF231A" w14:textId="77777777" w:rsidR="00B37958" w:rsidRDefault="00B37958">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4770</w:t>
      </w:r>
    </w:p>
    <w:p w14:paraId="24528C51" w14:textId="77777777" w:rsidR="00B37958" w:rsidRDefault="00B37958">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4776</w:t>
      </w:r>
    </w:p>
    <w:p w14:paraId="0DDDBA3F" w14:textId="77777777" w:rsidR="00B37958" w:rsidRDefault="00B37958">
      <w:pPr>
        <w:pStyle w:val="TOC4"/>
        <w:rPr>
          <w:rFonts w:ascii="Calibri" w:hAnsi="Calibri"/>
          <w:kern w:val="2"/>
          <w:sz w:val="24"/>
          <w:szCs w:val="24"/>
        </w:rPr>
      </w:pPr>
      <w:r w:rsidRPr="004767AC">
        <w:rPr>
          <w:rFonts w:eastAsia="DengXian"/>
        </w:rPr>
        <w:t>9.1.12.3</w:t>
      </w:r>
      <w:r>
        <w:rPr>
          <w:rFonts w:ascii="Calibri" w:hAnsi="Calibri"/>
          <w:kern w:val="2"/>
          <w:sz w:val="24"/>
          <w:szCs w:val="24"/>
        </w:rPr>
        <w:tab/>
      </w:r>
      <w:r w:rsidRPr="004767AC">
        <w:rPr>
          <w:rFonts w:eastAsia="DengXian"/>
        </w:rPr>
        <w:t>NSAC / Initial registration / Rejected / equivalent PLMNs</w:t>
      </w:r>
      <w:r>
        <w:tab/>
        <w:t>4781</w:t>
      </w:r>
    </w:p>
    <w:p w14:paraId="0E3ECCEB" w14:textId="77777777" w:rsidR="00B37958" w:rsidRDefault="00B37958">
      <w:pPr>
        <w:pStyle w:val="TOC4"/>
        <w:rPr>
          <w:rFonts w:ascii="Calibri" w:hAnsi="Calibri"/>
          <w:kern w:val="2"/>
          <w:sz w:val="24"/>
          <w:szCs w:val="24"/>
        </w:rPr>
      </w:pPr>
      <w:r w:rsidRPr="004767AC">
        <w:rPr>
          <w:rFonts w:eastAsia="DengXian"/>
        </w:rPr>
        <w:t>9.1.12.4</w:t>
      </w:r>
      <w:r>
        <w:rPr>
          <w:rFonts w:ascii="Calibri" w:hAnsi="Calibri"/>
          <w:kern w:val="2"/>
          <w:sz w:val="24"/>
          <w:szCs w:val="24"/>
        </w:rPr>
        <w:tab/>
      </w:r>
      <w:r w:rsidRPr="004767AC">
        <w:rPr>
          <w:rFonts w:eastAsia="DengXian"/>
        </w:rPr>
        <w:t>NSAC / Generic UE configuration update / Rejected NSSAI</w:t>
      </w:r>
      <w:r>
        <w:tab/>
        <w:t>4788</w:t>
      </w:r>
    </w:p>
    <w:p w14:paraId="1A481888" w14:textId="77777777" w:rsidR="00B37958" w:rsidRDefault="00B37958">
      <w:pPr>
        <w:pStyle w:val="TOC4"/>
        <w:rPr>
          <w:rFonts w:ascii="Calibri" w:hAnsi="Calibri"/>
          <w:kern w:val="2"/>
          <w:sz w:val="24"/>
          <w:szCs w:val="24"/>
        </w:rPr>
      </w:pPr>
      <w:r w:rsidRPr="004767AC">
        <w:rPr>
          <w:rFonts w:eastAsia="DengXian"/>
        </w:rPr>
        <w:t>9.1.12.5</w:t>
      </w:r>
      <w:r>
        <w:rPr>
          <w:rFonts w:ascii="Calibri" w:hAnsi="Calibri"/>
          <w:kern w:val="2"/>
          <w:sz w:val="24"/>
          <w:szCs w:val="24"/>
        </w:rPr>
        <w:tab/>
      </w:r>
      <w:r w:rsidRPr="004767AC">
        <w:rPr>
          <w:rFonts w:eastAsia="DengXian"/>
        </w:rPr>
        <w:t>NSAC / De-registration / 5GMM cause value #62 and rejected NSSAI</w:t>
      </w:r>
      <w:r>
        <w:tab/>
        <w:t>4791</w:t>
      </w:r>
    </w:p>
    <w:p w14:paraId="5AE1E5FB" w14:textId="77777777" w:rsidR="00B37958" w:rsidRDefault="00B37958">
      <w:pPr>
        <w:pStyle w:val="TOC3"/>
        <w:rPr>
          <w:rFonts w:ascii="Calibri" w:hAnsi="Calibri"/>
          <w:kern w:val="2"/>
          <w:sz w:val="24"/>
          <w:szCs w:val="24"/>
        </w:rPr>
      </w:pPr>
      <w:r>
        <w:t>9.1.1</w:t>
      </w:r>
      <w:r>
        <w:rPr>
          <w:lang w:eastAsia="zh-CN"/>
        </w:rPr>
        <w:t>3</w:t>
      </w:r>
      <w:r>
        <w:rPr>
          <w:rFonts w:ascii="Calibri" w:hAnsi="Calibri"/>
          <w:kern w:val="2"/>
          <w:sz w:val="24"/>
          <w:szCs w:val="24"/>
        </w:rPr>
        <w:tab/>
      </w:r>
      <w:r>
        <w:t>NS</w:t>
      </w:r>
      <w:r>
        <w:rPr>
          <w:lang w:eastAsia="zh-CN"/>
        </w:rPr>
        <w:t>SRG</w:t>
      </w:r>
      <w:r>
        <w:t xml:space="preserve"> / Mobility management aspects</w:t>
      </w:r>
      <w:r>
        <w:tab/>
        <w:t>4797</w:t>
      </w:r>
    </w:p>
    <w:p w14:paraId="2740C073" w14:textId="77777777" w:rsidR="00B37958" w:rsidRDefault="00B37958">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4797</w:t>
      </w:r>
    </w:p>
    <w:p w14:paraId="7A23D5B0" w14:textId="77777777" w:rsidR="00B37958" w:rsidRDefault="00B37958">
      <w:pPr>
        <w:pStyle w:val="TOC4"/>
        <w:rPr>
          <w:rFonts w:ascii="Calibri" w:hAnsi="Calibri"/>
          <w:kern w:val="2"/>
          <w:sz w:val="24"/>
          <w:szCs w:val="24"/>
        </w:rPr>
      </w:pPr>
      <w:r>
        <w:t>9.1.13.2</w:t>
      </w:r>
      <w:r>
        <w:rPr>
          <w:rFonts w:ascii="Calibri" w:hAnsi="Calibri"/>
          <w:kern w:val="2"/>
          <w:sz w:val="24"/>
          <w:szCs w:val="24"/>
        </w:rPr>
        <w:tab/>
      </w:r>
      <w:r>
        <w:t>NSSRG / Generic UE configuration update</w:t>
      </w:r>
      <w:r>
        <w:tab/>
        <w:t>4801</w:t>
      </w:r>
    </w:p>
    <w:p w14:paraId="4BC9BFF1" w14:textId="77777777" w:rsidR="00B37958" w:rsidRDefault="00B37958">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4805</w:t>
      </w:r>
    </w:p>
    <w:p w14:paraId="15D555E6" w14:textId="77777777" w:rsidR="00B37958" w:rsidRDefault="00B37958">
      <w:pPr>
        <w:pStyle w:val="TOC2"/>
        <w:rPr>
          <w:rFonts w:ascii="Calibri" w:hAnsi="Calibri"/>
          <w:kern w:val="2"/>
          <w:sz w:val="24"/>
          <w:szCs w:val="24"/>
        </w:rPr>
      </w:pPr>
      <w:r>
        <w:t>9.2</w:t>
      </w:r>
      <w:r>
        <w:rPr>
          <w:rFonts w:ascii="Calibri" w:hAnsi="Calibri"/>
          <w:kern w:val="2"/>
          <w:sz w:val="24"/>
          <w:szCs w:val="24"/>
        </w:rPr>
        <w:tab/>
      </w:r>
      <w:r w:rsidRPr="004767AC">
        <w:rPr>
          <w:rFonts w:cs="Arial"/>
        </w:rPr>
        <w:t>5GS Non-3GPP Access Mobility Management</w:t>
      </w:r>
      <w:r>
        <w:tab/>
        <w:t>4811</w:t>
      </w:r>
    </w:p>
    <w:p w14:paraId="344D07C3" w14:textId="77777777" w:rsidR="00B37958" w:rsidRDefault="00B37958">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4811</w:t>
      </w:r>
    </w:p>
    <w:p w14:paraId="0A2F87F4" w14:textId="77777777" w:rsidR="00B37958" w:rsidRDefault="00B37958">
      <w:pPr>
        <w:pStyle w:val="TOC4"/>
        <w:rPr>
          <w:rFonts w:ascii="Calibri" w:hAnsi="Calibri"/>
          <w:kern w:val="2"/>
          <w:sz w:val="24"/>
          <w:szCs w:val="24"/>
        </w:rPr>
      </w:pPr>
      <w:r>
        <w:t>9.2.1.1</w:t>
      </w:r>
      <w:r>
        <w:rPr>
          <w:rFonts w:ascii="Calibri" w:hAnsi="Calibri"/>
          <w:kern w:val="2"/>
          <w:sz w:val="24"/>
          <w:szCs w:val="24"/>
        </w:rPr>
        <w:tab/>
      </w:r>
      <w:r w:rsidRPr="004767AC">
        <w:rPr>
          <w:rFonts w:cs="Arial"/>
        </w:rPr>
        <w:t>EAP based primary authentication and key agreement</w:t>
      </w:r>
      <w:r>
        <w:tab/>
        <w:t>4811</w:t>
      </w:r>
    </w:p>
    <w:p w14:paraId="5C7F5363" w14:textId="77777777" w:rsidR="00B37958" w:rsidRDefault="00B37958">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4813</w:t>
      </w:r>
    </w:p>
    <w:p w14:paraId="1BAEDC34" w14:textId="77777777" w:rsidR="00B37958" w:rsidRDefault="00B37958">
      <w:pPr>
        <w:pStyle w:val="TOC3"/>
        <w:rPr>
          <w:rFonts w:ascii="Calibri" w:hAnsi="Calibri"/>
          <w:kern w:val="2"/>
          <w:sz w:val="24"/>
          <w:szCs w:val="24"/>
        </w:rPr>
      </w:pPr>
      <w:r>
        <w:t>9.2.2</w:t>
      </w:r>
      <w:r>
        <w:rPr>
          <w:rFonts w:ascii="Calibri" w:hAnsi="Calibri"/>
          <w:kern w:val="2"/>
          <w:sz w:val="24"/>
          <w:szCs w:val="24"/>
        </w:rPr>
        <w:tab/>
      </w:r>
      <w:r>
        <w:t>Security Mode Control</w:t>
      </w:r>
      <w:r>
        <w:tab/>
        <w:t>4817</w:t>
      </w:r>
    </w:p>
    <w:p w14:paraId="1E426533" w14:textId="77777777" w:rsidR="00B37958" w:rsidRDefault="00B37958">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4817</w:t>
      </w:r>
    </w:p>
    <w:p w14:paraId="743112BE" w14:textId="77777777" w:rsidR="00B37958" w:rsidRDefault="00B37958">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4823</w:t>
      </w:r>
    </w:p>
    <w:p w14:paraId="19A8EC3A" w14:textId="77777777" w:rsidR="00B37958" w:rsidRDefault="00B37958">
      <w:pPr>
        <w:pStyle w:val="TOC3"/>
        <w:rPr>
          <w:rFonts w:ascii="Calibri" w:hAnsi="Calibri"/>
          <w:kern w:val="2"/>
          <w:sz w:val="24"/>
          <w:szCs w:val="24"/>
        </w:rPr>
      </w:pPr>
      <w:r>
        <w:t>9.2.3</w:t>
      </w:r>
      <w:r>
        <w:rPr>
          <w:rFonts w:ascii="Calibri" w:hAnsi="Calibri"/>
          <w:kern w:val="2"/>
          <w:sz w:val="24"/>
          <w:szCs w:val="24"/>
        </w:rPr>
        <w:tab/>
      </w:r>
      <w:r>
        <w:t>Void</w:t>
      </w:r>
      <w:r>
        <w:tab/>
        <w:t>4825</w:t>
      </w:r>
    </w:p>
    <w:p w14:paraId="007B2173" w14:textId="77777777" w:rsidR="00B37958" w:rsidRDefault="00B37958">
      <w:pPr>
        <w:pStyle w:val="TOC3"/>
        <w:rPr>
          <w:rFonts w:ascii="Calibri" w:hAnsi="Calibri"/>
          <w:kern w:val="2"/>
          <w:sz w:val="24"/>
          <w:szCs w:val="24"/>
        </w:rPr>
      </w:pPr>
      <w:r>
        <w:t>9.2.4</w:t>
      </w:r>
      <w:r>
        <w:rPr>
          <w:rFonts w:ascii="Calibri" w:hAnsi="Calibri"/>
          <w:kern w:val="2"/>
          <w:sz w:val="24"/>
          <w:szCs w:val="24"/>
        </w:rPr>
        <w:tab/>
      </w:r>
      <w:r>
        <w:t>Generic UE configuration</w:t>
      </w:r>
      <w:r>
        <w:tab/>
        <w:t>4825</w:t>
      </w:r>
    </w:p>
    <w:p w14:paraId="0EBEEAFC" w14:textId="77777777" w:rsidR="00B37958" w:rsidRDefault="00B37958">
      <w:pPr>
        <w:pStyle w:val="TOC4"/>
        <w:rPr>
          <w:rFonts w:ascii="Calibri" w:hAnsi="Calibri"/>
          <w:kern w:val="2"/>
          <w:sz w:val="24"/>
          <w:szCs w:val="24"/>
        </w:rPr>
      </w:pPr>
      <w:r>
        <w:t>9.2.4.1</w:t>
      </w:r>
      <w:r>
        <w:rPr>
          <w:rFonts w:ascii="Calibri" w:hAnsi="Calibri"/>
          <w:kern w:val="2"/>
          <w:sz w:val="24"/>
          <w:szCs w:val="24"/>
        </w:rPr>
        <w:tab/>
      </w:r>
      <w:r w:rsidRPr="004767AC">
        <w:rPr>
          <w:rFonts w:cs="Arial"/>
        </w:rPr>
        <w:t>Generic UE configuration update</w:t>
      </w:r>
      <w:r>
        <w:tab/>
        <w:t>4825</w:t>
      </w:r>
    </w:p>
    <w:p w14:paraId="4D496D7C" w14:textId="77777777" w:rsidR="00B37958" w:rsidRDefault="00B37958">
      <w:pPr>
        <w:pStyle w:val="TOC3"/>
        <w:rPr>
          <w:rFonts w:ascii="Calibri" w:hAnsi="Calibri"/>
          <w:kern w:val="2"/>
          <w:sz w:val="24"/>
          <w:szCs w:val="24"/>
        </w:rPr>
      </w:pPr>
      <w:r>
        <w:lastRenderedPageBreak/>
        <w:t>9.2.5</w:t>
      </w:r>
      <w:r>
        <w:rPr>
          <w:rFonts w:ascii="Calibri" w:hAnsi="Calibri"/>
          <w:kern w:val="2"/>
          <w:sz w:val="24"/>
          <w:szCs w:val="24"/>
        </w:rPr>
        <w:tab/>
      </w:r>
      <w:r>
        <w:t>Registration</w:t>
      </w:r>
      <w:r>
        <w:tab/>
        <w:t>4834</w:t>
      </w:r>
    </w:p>
    <w:p w14:paraId="14FA0C46" w14:textId="77777777" w:rsidR="00B37958" w:rsidRDefault="00B37958">
      <w:pPr>
        <w:pStyle w:val="TOC4"/>
        <w:rPr>
          <w:rFonts w:ascii="Calibri" w:hAnsi="Calibri"/>
          <w:kern w:val="2"/>
          <w:sz w:val="24"/>
          <w:szCs w:val="24"/>
        </w:rPr>
      </w:pPr>
      <w:r>
        <w:t>9.2.5.1</w:t>
      </w:r>
      <w:r>
        <w:rPr>
          <w:rFonts w:ascii="Calibri" w:hAnsi="Calibri"/>
          <w:kern w:val="2"/>
          <w:sz w:val="24"/>
          <w:szCs w:val="24"/>
        </w:rPr>
        <w:tab/>
      </w:r>
      <w:r>
        <w:t>Initial Registration</w:t>
      </w:r>
      <w:r>
        <w:tab/>
        <w:t>4834</w:t>
      </w:r>
    </w:p>
    <w:p w14:paraId="57B58988" w14:textId="77777777" w:rsidR="00B37958" w:rsidRDefault="00B37958">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4834</w:t>
      </w:r>
    </w:p>
    <w:p w14:paraId="6A6A17C5" w14:textId="77777777" w:rsidR="00B37958" w:rsidRDefault="00B37958">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4837</w:t>
      </w:r>
    </w:p>
    <w:p w14:paraId="031ED9F4" w14:textId="77777777" w:rsidR="00B37958" w:rsidRDefault="00B37958">
      <w:pPr>
        <w:pStyle w:val="TOC5"/>
        <w:rPr>
          <w:rFonts w:ascii="Calibri" w:hAnsi="Calibri"/>
          <w:kern w:val="2"/>
          <w:sz w:val="24"/>
          <w:szCs w:val="24"/>
        </w:rPr>
      </w:pPr>
      <w:r>
        <w:t>9.2.5.1.3</w:t>
      </w:r>
      <w:r>
        <w:rPr>
          <w:rFonts w:ascii="Calibri" w:hAnsi="Calibri"/>
          <w:kern w:val="2"/>
          <w:sz w:val="24"/>
          <w:szCs w:val="24"/>
        </w:rPr>
        <w:tab/>
      </w:r>
      <w:r>
        <w:t>Void</w:t>
      </w:r>
      <w:r>
        <w:tab/>
        <w:t>4846</w:t>
      </w:r>
    </w:p>
    <w:p w14:paraId="519C2302" w14:textId="77777777" w:rsidR="00B37958" w:rsidRDefault="00B37958">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4846</w:t>
      </w:r>
    </w:p>
    <w:p w14:paraId="6DF7D480" w14:textId="77777777" w:rsidR="00B37958" w:rsidRDefault="00B37958">
      <w:pPr>
        <w:pStyle w:val="TOC4"/>
        <w:rPr>
          <w:rFonts w:ascii="Calibri" w:hAnsi="Calibri"/>
          <w:kern w:val="2"/>
          <w:sz w:val="24"/>
          <w:szCs w:val="24"/>
        </w:rPr>
      </w:pPr>
      <w:r>
        <w:t>9.2.5.2</w:t>
      </w:r>
      <w:r>
        <w:rPr>
          <w:rFonts w:ascii="Calibri" w:hAnsi="Calibri"/>
          <w:kern w:val="2"/>
          <w:sz w:val="24"/>
          <w:szCs w:val="24"/>
        </w:rPr>
        <w:tab/>
      </w:r>
      <w:r>
        <w:t>Mobility Registration</w:t>
      </w:r>
      <w:r>
        <w:tab/>
        <w:t>4850</w:t>
      </w:r>
    </w:p>
    <w:p w14:paraId="57A01BFF" w14:textId="77777777" w:rsidR="00B37958" w:rsidRDefault="00B37958">
      <w:pPr>
        <w:pStyle w:val="TOC5"/>
        <w:rPr>
          <w:rFonts w:ascii="Calibri" w:hAnsi="Calibri"/>
          <w:kern w:val="2"/>
          <w:sz w:val="24"/>
          <w:szCs w:val="24"/>
        </w:rPr>
      </w:pPr>
      <w:r>
        <w:t>9.2.5.2.1</w:t>
      </w:r>
      <w:r>
        <w:rPr>
          <w:rFonts w:ascii="Calibri" w:hAnsi="Calibri"/>
          <w:kern w:val="2"/>
          <w:sz w:val="24"/>
          <w:szCs w:val="24"/>
        </w:rPr>
        <w:tab/>
      </w:r>
      <w:r w:rsidRPr="004767AC">
        <w:rPr>
          <w:rFonts w:cs="Arial"/>
        </w:rPr>
        <w:t>Void</w:t>
      </w:r>
      <w:r>
        <w:tab/>
        <w:t>4850</w:t>
      </w:r>
    </w:p>
    <w:p w14:paraId="345EFC40" w14:textId="77777777" w:rsidR="00B37958" w:rsidRDefault="00B37958">
      <w:pPr>
        <w:pStyle w:val="TOC5"/>
        <w:rPr>
          <w:rFonts w:ascii="Calibri" w:hAnsi="Calibri"/>
          <w:kern w:val="2"/>
          <w:sz w:val="24"/>
          <w:szCs w:val="24"/>
        </w:rPr>
      </w:pPr>
      <w:r>
        <w:t>9.2.5.2.2</w:t>
      </w:r>
      <w:r>
        <w:rPr>
          <w:rFonts w:ascii="Calibri" w:hAnsi="Calibri"/>
          <w:kern w:val="2"/>
          <w:sz w:val="24"/>
          <w:szCs w:val="24"/>
        </w:rPr>
        <w:tab/>
      </w:r>
      <w:r w:rsidRPr="004767AC">
        <w:rPr>
          <w:rFonts w:cs="Arial"/>
        </w:rPr>
        <w:t>Mobility registration update/Change of SMS over NAS capability</w:t>
      </w:r>
      <w:r>
        <w:tab/>
        <w:t>4850</w:t>
      </w:r>
    </w:p>
    <w:p w14:paraId="3AFFEB55" w14:textId="77777777" w:rsidR="00B37958" w:rsidRDefault="00B37958">
      <w:pPr>
        <w:pStyle w:val="TOC3"/>
        <w:rPr>
          <w:rFonts w:ascii="Calibri" w:hAnsi="Calibri"/>
          <w:kern w:val="2"/>
          <w:sz w:val="24"/>
          <w:szCs w:val="24"/>
        </w:rPr>
      </w:pPr>
      <w:r>
        <w:t>9.2.6</w:t>
      </w:r>
      <w:r>
        <w:rPr>
          <w:rFonts w:ascii="Calibri" w:hAnsi="Calibri"/>
          <w:kern w:val="2"/>
          <w:sz w:val="24"/>
          <w:szCs w:val="24"/>
        </w:rPr>
        <w:tab/>
      </w:r>
      <w:r>
        <w:rPr>
          <w:lang w:eastAsia="zh-CN"/>
        </w:rPr>
        <w:t>De-</w:t>
      </w:r>
      <w:r>
        <w:t>registration</w:t>
      </w:r>
      <w:r>
        <w:tab/>
        <w:t>4852</w:t>
      </w:r>
    </w:p>
    <w:p w14:paraId="06F3EBAE" w14:textId="77777777" w:rsidR="00B37958" w:rsidRDefault="00B37958">
      <w:pPr>
        <w:pStyle w:val="TOC4"/>
        <w:rPr>
          <w:rFonts w:ascii="Calibri" w:hAnsi="Calibri"/>
          <w:kern w:val="2"/>
          <w:sz w:val="24"/>
          <w:szCs w:val="24"/>
        </w:rPr>
      </w:pPr>
      <w:r>
        <w:t>9.2.6.1</w:t>
      </w:r>
      <w:r>
        <w:rPr>
          <w:rFonts w:ascii="Calibri" w:hAnsi="Calibri"/>
          <w:kern w:val="2"/>
          <w:sz w:val="24"/>
          <w:szCs w:val="24"/>
        </w:rPr>
        <w:tab/>
      </w:r>
      <w:r>
        <w:t>UE-initiated de-registration</w:t>
      </w:r>
      <w:r>
        <w:tab/>
        <w:t>4852</w:t>
      </w:r>
    </w:p>
    <w:p w14:paraId="56A536D8" w14:textId="77777777" w:rsidR="00B37958" w:rsidRDefault="00B37958">
      <w:pPr>
        <w:pStyle w:val="TOC5"/>
        <w:rPr>
          <w:rFonts w:ascii="Calibri" w:hAnsi="Calibri"/>
          <w:kern w:val="2"/>
          <w:sz w:val="24"/>
          <w:szCs w:val="24"/>
        </w:rPr>
      </w:pPr>
      <w:r>
        <w:t>9.2.6.1.1</w:t>
      </w:r>
      <w:r>
        <w:rPr>
          <w:rFonts w:ascii="Calibri" w:hAnsi="Calibri"/>
          <w:kern w:val="2"/>
          <w:sz w:val="24"/>
          <w:szCs w:val="24"/>
        </w:rPr>
        <w:tab/>
      </w:r>
      <w:r>
        <w:t>UE-initiated de-registration / switch off</w:t>
      </w:r>
      <w:r>
        <w:tab/>
        <w:t>4852</w:t>
      </w:r>
    </w:p>
    <w:p w14:paraId="1B35E4FF" w14:textId="77777777" w:rsidR="00B37958" w:rsidRDefault="00B37958">
      <w:pPr>
        <w:pStyle w:val="TOC4"/>
        <w:rPr>
          <w:rFonts w:ascii="Calibri" w:hAnsi="Calibri"/>
          <w:kern w:val="2"/>
          <w:sz w:val="24"/>
          <w:szCs w:val="24"/>
        </w:rPr>
      </w:pPr>
      <w:r>
        <w:t>9.2.6.2</w:t>
      </w:r>
      <w:r>
        <w:rPr>
          <w:rFonts w:ascii="Calibri" w:hAnsi="Calibri"/>
          <w:kern w:val="2"/>
          <w:sz w:val="24"/>
          <w:szCs w:val="24"/>
        </w:rPr>
        <w:tab/>
      </w:r>
      <w:r>
        <w:t>Network-initiated de-registration</w:t>
      </w:r>
      <w:r>
        <w:tab/>
        <w:t>4856</w:t>
      </w:r>
    </w:p>
    <w:p w14:paraId="7D9ECD05" w14:textId="77777777" w:rsidR="00B37958" w:rsidRDefault="00B37958">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4856</w:t>
      </w:r>
    </w:p>
    <w:p w14:paraId="502C3678" w14:textId="77777777" w:rsidR="00B37958" w:rsidRDefault="00B37958">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4858</w:t>
      </w:r>
    </w:p>
    <w:p w14:paraId="4B328AF6" w14:textId="77777777" w:rsidR="00B37958" w:rsidRDefault="00B37958">
      <w:pPr>
        <w:pStyle w:val="TOC3"/>
        <w:rPr>
          <w:rFonts w:ascii="Calibri" w:hAnsi="Calibri"/>
          <w:kern w:val="2"/>
          <w:sz w:val="24"/>
          <w:szCs w:val="24"/>
        </w:rPr>
      </w:pPr>
      <w:r>
        <w:t>9.2.7</w:t>
      </w:r>
      <w:r>
        <w:rPr>
          <w:rFonts w:ascii="Calibri" w:hAnsi="Calibri"/>
          <w:kern w:val="2"/>
          <w:sz w:val="24"/>
          <w:szCs w:val="24"/>
        </w:rPr>
        <w:tab/>
      </w:r>
      <w:r w:rsidRPr="004767AC">
        <w:rPr>
          <w:rFonts w:cs="Arial"/>
        </w:rPr>
        <w:t>Service request</w:t>
      </w:r>
      <w:r>
        <w:tab/>
        <w:t>4862</w:t>
      </w:r>
    </w:p>
    <w:p w14:paraId="6D09D263" w14:textId="77777777" w:rsidR="00B37958" w:rsidRDefault="00B37958">
      <w:pPr>
        <w:pStyle w:val="TOC4"/>
        <w:rPr>
          <w:rFonts w:ascii="Calibri" w:hAnsi="Calibri"/>
          <w:kern w:val="2"/>
          <w:sz w:val="24"/>
          <w:szCs w:val="24"/>
        </w:rPr>
      </w:pPr>
      <w:r w:rsidRPr="004767AC">
        <w:rPr>
          <w:rFonts w:eastAsia="DengXian"/>
        </w:rPr>
        <w:t>9.2.7.1</w:t>
      </w:r>
      <w:r>
        <w:rPr>
          <w:rFonts w:ascii="Calibri" w:hAnsi="Calibri"/>
          <w:kern w:val="2"/>
          <w:sz w:val="24"/>
          <w:szCs w:val="24"/>
        </w:rPr>
        <w:tab/>
      </w:r>
      <w:r w:rsidRPr="004767AC">
        <w:rPr>
          <w:rFonts w:eastAsia="DengXian"/>
        </w:rPr>
        <w:t>Service request / IDLE mode uplink user data transport / Rejected / Restricted service area</w:t>
      </w:r>
      <w:r>
        <w:rPr>
          <w:lang w:eastAsia="x-none"/>
        </w:rPr>
        <w:t>, Abnormal / T3517</w:t>
      </w:r>
      <w:r>
        <w:tab/>
        <w:t>4862</w:t>
      </w:r>
    </w:p>
    <w:p w14:paraId="2CD903B2" w14:textId="77777777" w:rsidR="00B37958" w:rsidRDefault="00B37958">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4866</w:t>
      </w:r>
    </w:p>
    <w:p w14:paraId="1C6F9484" w14:textId="77777777" w:rsidR="00B37958" w:rsidRDefault="00B37958">
      <w:pPr>
        <w:pStyle w:val="TOC3"/>
        <w:rPr>
          <w:rFonts w:ascii="Calibri" w:hAnsi="Calibri"/>
          <w:kern w:val="2"/>
          <w:sz w:val="24"/>
          <w:szCs w:val="24"/>
        </w:rPr>
      </w:pPr>
      <w:r>
        <w:t>9.2.8</w:t>
      </w:r>
      <w:r>
        <w:rPr>
          <w:rFonts w:ascii="Calibri" w:hAnsi="Calibri"/>
          <w:kern w:val="2"/>
          <w:sz w:val="24"/>
          <w:szCs w:val="24"/>
        </w:rPr>
        <w:tab/>
      </w:r>
      <w:r>
        <w:t>SMS over NAS</w:t>
      </w:r>
      <w:r>
        <w:tab/>
        <w:t>4868</w:t>
      </w:r>
    </w:p>
    <w:p w14:paraId="7FA13F0D" w14:textId="77777777" w:rsidR="00B37958" w:rsidRDefault="00B37958">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4868</w:t>
      </w:r>
    </w:p>
    <w:p w14:paraId="67FCD147" w14:textId="77777777" w:rsidR="00B37958" w:rsidRDefault="00B37958">
      <w:pPr>
        <w:pStyle w:val="TOC2"/>
        <w:rPr>
          <w:rFonts w:ascii="Calibri" w:hAnsi="Calibri"/>
          <w:kern w:val="2"/>
          <w:sz w:val="24"/>
          <w:szCs w:val="24"/>
        </w:rPr>
      </w:pPr>
      <w:r>
        <w:t>9.3</w:t>
      </w:r>
      <w:r>
        <w:rPr>
          <w:rFonts w:ascii="Calibri" w:hAnsi="Calibri"/>
          <w:kern w:val="2"/>
          <w:sz w:val="24"/>
          <w:szCs w:val="24"/>
        </w:rPr>
        <w:tab/>
      </w:r>
      <w:r>
        <w:t>Inter-system mobility</w:t>
      </w:r>
      <w:r>
        <w:tab/>
        <w:t>4871</w:t>
      </w:r>
    </w:p>
    <w:p w14:paraId="68F57EDC" w14:textId="77777777" w:rsidR="00B37958" w:rsidRDefault="00B37958">
      <w:pPr>
        <w:pStyle w:val="TOC3"/>
        <w:rPr>
          <w:rFonts w:ascii="Calibri" w:hAnsi="Calibri"/>
          <w:kern w:val="2"/>
          <w:sz w:val="24"/>
          <w:szCs w:val="24"/>
        </w:rPr>
      </w:pPr>
      <w:r>
        <w:t>9.3.1</w:t>
      </w:r>
      <w:r>
        <w:rPr>
          <w:rFonts w:ascii="Calibri" w:hAnsi="Calibri"/>
          <w:kern w:val="2"/>
          <w:sz w:val="24"/>
          <w:szCs w:val="24"/>
        </w:rPr>
        <w:tab/>
      </w:r>
      <w:r>
        <w:t>5GS-EPC Inter-system mobility</w:t>
      </w:r>
      <w:r>
        <w:tab/>
        <w:t>4871</w:t>
      </w:r>
    </w:p>
    <w:p w14:paraId="2D10B79B" w14:textId="77777777" w:rsidR="00B37958" w:rsidRDefault="00B37958">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4871</w:t>
      </w:r>
    </w:p>
    <w:p w14:paraId="75608E8C" w14:textId="77777777" w:rsidR="00B37958" w:rsidRDefault="00B37958">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4873</w:t>
      </w:r>
    </w:p>
    <w:p w14:paraId="14497784" w14:textId="77777777" w:rsidR="00B37958" w:rsidRDefault="00B37958">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4877</w:t>
      </w:r>
    </w:p>
    <w:p w14:paraId="617AB0BC" w14:textId="77777777" w:rsidR="00B37958" w:rsidRDefault="00B37958">
      <w:pPr>
        <w:pStyle w:val="TOC4"/>
        <w:rPr>
          <w:rFonts w:ascii="Calibri" w:hAnsi="Calibri"/>
          <w:kern w:val="2"/>
          <w:sz w:val="24"/>
          <w:szCs w:val="24"/>
        </w:rPr>
      </w:pPr>
      <w:r>
        <w:t>9.3.1.4</w:t>
      </w:r>
      <w:r>
        <w:rPr>
          <w:rFonts w:ascii="Calibri" w:hAnsi="Calibri"/>
          <w:kern w:val="2"/>
          <w:sz w:val="24"/>
          <w:szCs w:val="24"/>
        </w:rPr>
        <w:tab/>
      </w:r>
      <w:r>
        <w:t>NSAC / interworking with EPC</w:t>
      </w:r>
      <w:r>
        <w:tab/>
        <w:t>4880</w:t>
      </w:r>
    </w:p>
    <w:p w14:paraId="3ADAF576" w14:textId="77777777" w:rsidR="00B37958" w:rsidRDefault="00B37958">
      <w:pPr>
        <w:pStyle w:val="TOC3"/>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4886</w:t>
      </w:r>
    </w:p>
    <w:p w14:paraId="7D078F8C" w14:textId="77777777" w:rsidR="00B37958" w:rsidRDefault="00B37958">
      <w:pPr>
        <w:pStyle w:val="TOC4"/>
        <w:rPr>
          <w:rFonts w:ascii="Calibri" w:hAnsi="Calibri"/>
          <w:kern w:val="2"/>
          <w:sz w:val="24"/>
          <w:szCs w:val="24"/>
        </w:rPr>
      </w:pPr>
      <w:r>
        <w:t>9.3.1</w:t>
      </w:r>
      <w:r w:rsidRPr="004767AC">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4892</w:t>
      </w:r>
    </w:p>
    <w:p w14:paraId="261AEC57" w14:textId="77777777" w:rsidR="00B37958" w:rsidRDefault="00B37958">
      <w:pPr>
        <w:pStyle w:val="TOC2"/>
        <w:rPr>
          <w:rFonts w:ascii="Calibri" w:hAnsi="Calibri"/>
          <w:kern w:val="2"/>
          <w:sz w:val="24"/>
          <w:szCs w:val="24"/>
        </w:rPr>
      </w:pPr>
      <w:r>
        <w:t>9.4</w:t>
      </w:r>
      <w:r>
        <w:rPr>
          <w:rFonts w:ascii="Calibri" w:hAnsi="Calibri"/>
          <w:kern w:val="2"/>
          <w:sz w:val="24"/>
          <w:szCs w:val="24"/>
        </w:rPr>
        <w:tab/>
      </w:r>
      <w:r>
        <w:t>Non-Terrestrial Network</w:t>
      </w:r>
      <w:r>
        <w:tab/>
        <w:t>4897</w:t>
      </w:r>
    </w:p>
    <w:p w14:paraId="71E99075" w14:textId="77777777" w:rsidR="00B37958" w:rsidRDefault="00B37958">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4897</w:t>
      </w:r>
    </w:p>
    <w:p w14:paraId="2857C3F4" w14:textId="77777777" w:rsidR="00B37958" w:rsidRDefault="00B37958">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4897</w:t>
      </w:r>
    </w:p>
    <w:p w14:paraId="4A052D66" w14:textId="77777777" w:rsidR="00B37958" w:rsidRDefault="00B37958">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4903</w:t>
      </w:r>
    </w:p>
    <w:p w14:paraId="43AB8004" w14:textId="77777777" w:rsidR="00B37958" w:rsidRDefault="00B37958">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4909</w:t>
      </w:r>
    </w:p>
    <w:p w14:paraId="255AEAC1" w14:textId="77777777" w:rsidR="00B37958" w:rsidRDefault="00B37958">
      <w:pPr>
        <w:pStyle w:val="TOC1"/>
        <w:rPr>
          <w:rFonts w:ascii="Calibri" w:hAnsi="Calibri"/>
          <w:kern w:val="2"/>
          <w:sz w:val="24"/>
          <w:szCs w:val="24"/>
        </w:rPr>
      </w:pPr>
      <w:r>
        <w:t>10</w:t>
      </w:r>
      <w:r>
        <w:rPr>
          <w:rFonts w:ascii="Calibri" w:hAnsi="Calibri"/>
          <w:kern w:val="2"/>
          <w:sz w:val="24"/>
          <w:szCs w:val="24"/>
        </w:rPr>
        <w:tab/>
      </w:r>
      <w:r>
        <w:t>Session management</w:t>
      </w:r>
      <w:r>
        <w:tab/>
        <w:t>4913</w:t>
      </w:r>
    </w:p>
    <w:p w14:paraId="2BECA4AA" w14:textId="77777777" w:rsidR="00B37958" w:rsidRDefault="00B37958">
      <w:pPr>
        <w:pStyle w:val="TOC2"/>
        <w:rPr>
          <w:rFonts w:ascii="Calibri" w:hAnsi="Calibri"/>
          <w:kern w:val="2"/>
          <w:sz w:val="24"/>
          <w:szCs w:val="24"/>
        </w:rPr>
      </w:pPr>
      <w:r>
        <w:t>10.1</w:t>
      </w:r>
      <w:r>
        <w:rPr>
          <w:rFonts w:ascii="Calibri" w:hAnsi="Calibri"/>
          <w:kern w:val="2"/>
          <w:sz w:val="24"/>
          <w:szCs w:val="24"/>
        </w:rPr>
        <w:tab/>
      </w:r>
      <w:r>
        <w:t>5GS session management</w:t>
      </w:r>
      <w:r>
        <w:tab/>
        <w:t>4913</w:t>
      </w:r>
    </w:p>
    <w:p w14:paraId="3075CA3A" w14:textId="77777777" w:rsidR="00B37958" w:rsidRDefault="00B37958">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4913</w:t>
      </w:r>
    </w:p>
    <w:p w14:paraId="31DBDCF3" w14:textId="77777777" w:rsidR="00B37958" w:rsidRDefault="00B37958">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4913</w:t>
      </w:r>
    </w:p>
    <w:p w14:paraId="5AB833DD" w14:textId="77777777" w:rsidR="00B37958" w:rsidRDefault="00B37958">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4919</w:t>
      </w:r>
    </w:p>
    <w:p w14:paraId="67AA7A1A" w14:textId="77777777" w:rsidR="00B37958" w:rsidRDefault="00B37958">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4924</w:t>
      </w:r>
    </w:p>
    <w:p w14:paraId="121B28F7" w14:textId="77777777" w:rsidR="00B37958" w:rsidRDefault="00B37958">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4924</w:t>
      </w:r>
    </w:p>
    <w:p w14:paraId="36FF4653" w14:textId="77777777" w:rsidR="00B37958" w:rsidRDefault="00B37958">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4936</w:t>
      </w:r>
    </w:p>
    <w:p w14:paraId="7A39B9A3" w14:textId="77777777" w:rsidR="00B37958" w:rsidRDefault="00B37958">
      <w:pPr>
        <w:pStyle w:val="TOC4"/>
        <w:rPr>
          <w:rFonts w:ascii="Calibri" w:hAnsi="Calibri"/>
          <w:kern w:val="2"/>
          <w:sz w:val="24"/>
          <w:szCs w:val="24"/>
        </w:rPr>
      </w:pPr>
      <w:r w:rsidRPr="004767AC">
        <w:rPr>
          <w:bCs/>
        </w:rPr>
        <w:t>10.1.2.3</w:t>
      </w:r>
      <w:r>
        <w:rPr>
          <w:rFonts w:ascii="Calibri" w:hAnsi="Calibri"/>
          <w:kern w:val="2"/>
          <w:sz w:val="24"/>
          <w:szCs w:val="24"/>
        </w:rPr>
        <w:tab/>
      </w:r>
      <w:r>
        <w:t>Network-requested PDU session modification / new P-CSCF address / Initial IMS registration</w:t>
      </w:r>
      <w:r>
        <w:tab/>
        <w:t>4939</w:t>
      </w:r>
    </w:p>
    <w:p w14:paraId="13939A1A" w14:textId="77777777" w:rsidR="00B37958" w:rsidRDefault="00B37958">
      <w:pPr>
        <w:pStyle w:val="TOC3"/>
        <w:rPr>
          <w:rFonts w:ascii="Calibri" w:hAnsi="Calibri"/>
          <w:kern w:val="2"/>
          <w:sz w:val="24"/>
          <w:szCs w:val="24"/>
        </w:rPr>
      </w:pPr>
      <w:r w:rsidRPr="004767AC">
        <w:rPr>
          <w:rFonts w:eastAsia="DengXian"/>
        </w:rPr>
        <w:t>10.1.3</w:t>
      </w:r>
      <w:r>
        <w:rPr>
          <w:rFonts w:ascii="Calibri" w:hAnsi="Calibri"/>
          <w:kern w:val="2"/>
          <w:sz w:val="24"/>
          <w:szCs w:val="24"/>
        </w:rPr>
        <w:tab/>
      </w:r>
      <w:r w:rsidRPr="004767AC">
        <w:rPr>
          <w:rFonts w:eastAsia="DengXian"/>
        </w:rPr>
        <w:t>Network-requested PDU session release</w:t>
      </w:r>
      <w:r>
        <w:tab/>
        <w:t>4943</w:t>
      </w:r>
    </w:p>
    <w:p w14:paraId="208BA2E6" w14:textId="77777777" w:rsidR="00B37958" w:rsidRDefault="00B37958">
      <w:pPr>
        <w:pStyle w:val="TOC4"/>
        <w:rPr>
          <w:rFonts w:ascii="Calibri" w:hAnsi="Calibri"/>
          <w:kern w:val="2"/>
          <w:sz w:val="24"/>
          <w:szCs w:val="24"/>
        </w:rPr>
      </w:pPr>
      <w:r>
        <w:t>10.1.3.1</w:t>
      </w:r>
      <w:r>
        <w:rPr>
          <w:rFonts w:ascii="Calibri" w:hAnsi="Calibri"/>
          <w:kern w:val="2"/>
          <w:sz w:val="24"/>
          <w:szCs w:val="24"/>
        </w:rPr>
        <w:tab/>
      </w:r>
      <w:r>
        <w:t>Void</w:t>
      </w:r>
      <w:r>
        <w:tab/>
        <w:t>4943</w:t>
      </w:r>
    </w:p>
    <w:p w14:paraId="27F52806" w14:textId="77777777" w:rsidR="00B37958" w:rsidRDefault="00B37958">
      <w:pPr>
        <w:pStyle w:val="TOC4"/>
        <w:rPr>
          <w:rFonts w:ascii="Calibri" w:hAnsi="Calibri"/>
          <w:kern w:val="2"/>
          <w:sz w:val="24"/>
          <w:szCs w:val="24"/>
        </w:rPr>
      </w:pPr>
      <w:r>
        <w:rPr>
          <w:lang w:eastAsia="ko-KR"/>
        </w:rPr>
        <w:lastRenderedPageBreak/>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4943</w:t>
      </w:r>
    </w:p>
    <w:p w14:paraId="030D3930" w14:textId="77777777" w:rsidR="00B37958" w:rsidRDefault="00B37958">
      <w:pPr>
        <w:pStyle w:val="TOC4"/>
        <w:rPr>
          <w:rFonts w:ascii="Calibri" w:hAnsi="Calibri"/>
          <w:kern w:val="2"/>
          <w:sz w:val="24"/>
          <w:szCs w:val="24"/>
        </w:rPr>
      </w:pPr>
      <w:r w:rsidRPr="004767AC">
        <w:rPr>
          <w:bCs/>
        </w:rPr>
        <w:t>10.1.3.3</w:t>
      </w:r>
      <w:r>
        <w:rPr>
          <w:rFonts w:ascii="Calibri" w:hAnsi="Calibri"/>
          <w:kern w:val="2"/>
          <w:sz w:val="24"/>
          <w:szCs w:val="24"/>
        </w:rPr>
        <w:tab/>
      </w:r>
      <w:r>
        <w:t>Network-requested PDU session release / reactivation requested / new P-CSCF address / Initial IMS registration</w:t>
      </w:r>
      <w:r>
        <w:tab/>
        <w:t>4954</w:t>
      </w:r>
    </w:p>
    <w:p w14:paraId="2D579319" w14:textId="77777777" w:rsidR="00B37958" w:rsidRDefault="00B37958">
      <w:pPr>
        <w:pStyle w:val="TOC3"/>
        <w:rPr>
          <w:rFonts w:ascii="Calibri" w:hAnsi="Calibri"/>
          <w:kern w:val="2"/>
          <w:sz w:val="24"/>
          <w:szCs w:val="24"/>
        </w:rPr>
      </w:pPr>
      <w:r w:rsidRPr="004767AC">
        <w:rPr>
          <w:rFonts w:eastAsia="DengXian"/>
        </w:rPr>
        <w:t>10.1.4</w:t>
      </w:r>
      <w:r>
        <w:rPr>
          <w:rFonts w:ascii="Calibri" w:hAnsi="Calibri"/>
          <w:kern w:val="2"/>
          <w:sz w:val="24"/>
          <w:szCs w:val="24"/>
        </w:rPr>
        <w:tab/>
      </w:r>
      <w:r>
        <w:t>UE-requested PDU session establishment</w:t>
      </w:r>
      <w:r>
        <w:tab/>
        <w:t>4959</w:t>
      </w:r>
    </w:p>
    <w:p w14:paraId="13B2E374" w14:textId="77777777" w:rsidR="00B37958" w:rsidRDefault="00B37958">
      <w:pPr>
        <w:pStyle w:val="TOC4"/>
        <w:rPr>
          <w:rFonts w:ascii="Calibri" w:hAnsi="Calibri"/>
          <w:kern w:val="2"/>
          <w:sz w:val="24"/>
          <w:szCs w:val="24"/>
        </w:rPr>
      </w:pPr>
      <w:r>
        <w:t>10.1.4.1</w:t>
      </w:r>
      <w:r>
        <w:rPr>
          <w:rFonts w:ascii="Calibri" w:hAnsi="Calibri"/>
          <w:kern w:val="2"/>
          <w:sz w:val="24"/>
          <w:szCs w:val="24"/>
        </w:rPr>
        <w:tab/>
      </w:r>
      <w:r>
        <w:t>UE-requested PDU session establishment / Abnormal / T3580</w:t>
      </w:r>
      <w:r>
        <w:tab/>
        <w:t>4959</w:t>
      </w:r>
    </w:p>
    <w:p w14:paraId="50CC9A8D" w14:textId="77777777" w:rsidR="00B37958" w:rsidRDefault="00B37958">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4963</w:t>
      </w:r>
    </w:p>
    <w:p w14:paraId="54520304" w14:textId="77777777" w:rsidR="00B37958" w:rsidRDefault="00B37958">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4970</w:t>
      </w:r>
    </w:p>
    <w:p w14:paraId="694A8A97" w14:textId="77777777" w:rsidR="00B37958" w:rsidRDefault="00B37958">
      <w:pPr>
        <w:pStyle w:val="TOC3"/>
        <w:rPr>
          <w:rFonts w:ascii="Calibri" w:hAnsi="Calibri"/>
          <w:kern w:val="2"/>
          <w:sz w:val="24"/>
          <w:szCs w:val="24"/>
        </w:rPr>
      </w:pPr>
      <w:r>
        <w:t>10.1.5</w:t>
      </w:r>
      <w:r>
        <w:rPr>
          <w:rFonts w:ascii="Calibri" w:hAnsi="Calibri"/>
          <w:kern w:val="2"/>
          <w:sz w:val="24"/>
          <w:szCs w:val="24"/>
        </w:rPr>
        <w:tab/>
      </w:r>
      <w:r>
        <w:t>UE-requested PDU session modification</w:t>
      </w:r>
      <w:r>
        <w:tab/>
        <w:t>4976</w:t>
      </w:r>
    </w:p>
    <w:p w14:paraId="6BB3B066" w14:textId="77777777" w:rsidR="00B37958" w:rsidRDefault="00B37958">
      <w:pPr>
        <w:pStyle w:val="TOC4"/>
        <w:rPr>
          <w:rFonts w:ascii="Calibri" w:hAnsi="Calibri"/>
          <w:kern w:val="2"/>
          <w:sz w:val="24"/>
          <w:szCs w:val="24"/>
        </w:rPr>
      </w:pPr>
      <w:r>
        <w:t>10.1.5.1</w:t>
      </w:r>
      <w:r>
        <w:rPr>
          <w:rFonts w:ascii="Calibri" w:hAnsi="Calibri"/>
          <w:kern w:val="2"/>
          <w:sz w:val="24"/>
          <w:szCs w:val="24"/>
        </w:rPr>
        <w:tab/>
      </w:r>
      <w:r>
        <w:t>UE-requested PDU session modification</w:t>
      </w:r>
      <w:r>
        <w:tab/>
        <w:t>4976</w:t>
      </w:r>
    </w:p>
    <w:p w14:paraId="67832852" w14:textId="77777777" w:rsidR="00B37958" w:rsidRDefault="00B37958">
      <w:pPr>
        <w:pStyle w:val="TOC3"/>
        <w:rPr>
          <w:rFonts w:ascii="Calibri" w:hAnsi="Calibri"/>
          <w:kern w:val="2"/>
          <w:sz w:val="24"/>
          <w:szCs w:val="24"/>
        </w:rPr>
      </w:pPr>
      <w:r w:rsidRPr="004767AC">
        <w:rPr>
          <w:rFonts w:eastAsia="DengXian"/>
        </w:rPr>
        <w:t>10.1.6</w:t>
      </w:r>
      <w:r>
        <w:rPr>
          <w:rFonts w:ascii="Calibri" w:hAnsi="Calibri"/>
          <w:kern w:val="2"/>
          <w:sz w:val="24"/>
          <w:szCs w:val="24"/>
        </w:rPr>
        <w:tab/>
      </w:r>
      <w:r w:rsidRPr="004767AC">
        <w:rPr>
          <w:color w:val="000000"/>
          <w:lang w:eastAsia="x-none"/>
        </w:rPr>
        <w:t>UE-requested PDU session release</w:t>
      </w:r>
      <w:r>
        <w:tab/>
        <w:t>4978</w:t>
      </w:r>
    </w:p>
    <w:p w14:paraId="2DAEC7F4" w14:textId="77777777" w:rsidR="00B37958" w:rsidRDefault="00B37958">
      <w:pPr>
        <w:pStyle w:val="TOC4"/>
        <w:rPr>
          <w:rFonts w:ascii="Calibri" w:hAnsi="Calibri"/>
          <w:kern w:val="2"/>
          <w:sz w:val="24"/>
          <w:szCs w:val="24"/>
        </w:rPr>
      </w:pPr>
      <w:r w:rsidRPr="004767AC">
        <w:rPr>
          <w:rFonts w:eastAsia="DengXian"/>
        </w:rPr>
        <w:t>10.1.6.1</w:t>
      </w:r>
      <w:r>
        <w:rPr>
          <w:rFonts w:ascii="Calibri" w:hAnsi="Calibri"/>
          <w:kern w:val="2"/>
          <w:sz w:val="24"/>
          <w:szCs w:val="24"/>
        </w:rPr>
        <w:tab/>
      </w:r>
      <w:r w:rsidRPr="004767AC">
        <w:rPr>
          <w:rFonts w:eastAsia="DengXian"/>
        </w:rPr>
        <w:t>UE-requested PDU session release / Abnormal / Collision with network-requested PDU session modification procedure</w:t>
      </w:r>
      <w:r>
        <w:tab/>
        <w:t>4978</w:t>
      </w:r>
    </w:p>
    <w:p w14:paraId="2539A047" w14:textId="77777777" w:rsidR="00B37958" w:rsidRDefault="00B37958">
      <w:pPr>
        <w:pStyle w:val="TOC4"/>
        <w:rPr>
          <w:rFonts w:ascii="Calibri" w:hAnsi="Calibri"/>
          <w:kern w:val="2"/>
          <w:sz w:val="24"/>
          <w:szCs w:val="24"/>
        </w:rPr>
      </w:pPr>
      <w:r w:rsidRPr="004767AC">
        <w:rPr>
          <w:rFonts w:eastAsia="DengXian"/>
        </w:rPr>
        <w:t>10.1.6.2</w:t>
      </w:r>
      <w:r>
        <w:rPr>
          <w:rFonts w:ascii="Calibri" w:hAnsi="Calibri"/>
          <w:kern w:val="2"/>
          <w:sz w:val="24"/>
          <w:szCs w:val="24"/>
        </w:rPr>
        <w:tab/>
      </w:r>
      <w:r w:rsidRPr="004767AC">
        <w:rPr>
          <w:rFonts w:eastAsia="DengXian"/>
        </w:rPr>
        <w:t>UE-requested PDU session release / Abnormal / Collision with network-requested PDU session release procedure</w:t>
      </w:r>
      <w:r>
        <w:tab/>
        <w:t>4981</w:t>
      </w:r>
    </w:p>
    <w:p w14:paraId="2EC685F5" w14:textId="77777777" w:rsidR="00B37958" w:rsidRDefault="00B37958">
      <w:pPr>
        <w:pStyle w:val="TOC3"/>
        <w:rPr>
          <w:rFonts w:ascii="Calibri" w:hAnsi="Calibri"/>
          <w:kern w:val="2"/>
          <w:sz w:val="24"/>
          <w:szCs w:val="24"/>
        </w:rPr>
      </w:pPr>
      <w:r w:rsidRPr="004767AC">
        <w:rPr>
          <w:rFonts w:eastAsia="DengXian"/>
        </w:rPr>
        <w:t>10.1.7</w:t>
      </w:r>
      <w:r>
        <w:rPr>
          <w:rFonts w:ascii="Calibri" w:hAnsi="Calibri"/>
          <w:kern w:val="2"/>
          <w:sz w:val="24"/>
          <w:szCs w:val="24"/>
        </w:rPr>
        <w:tab/>
      </w:r>
      <w:r w:rsidRPr="004767AC">
        <w:rPr>
          <w:rFonts w:eastAsia="DengXian"/>
        </w:rPr>
        <w:t xml:space="preserve">SNPN / </w:t>
      </w:r>
      <w:r>
        <w:t>Network-requested PDU session release</w:t>
      </w:r>
      <w:r>
        <w:tab/>
        <w:t>4984</w:t>
      </w:r>
    </w:p>
    <w:p w14:paraId="110DCA65" w14:textId="77777777" w:rsidR="00B37958" w:rsidRDefault="00B37958">
      <w:pPr>
        <w:pStyle w:val="TOC4"/>
        <w:rPr>
          <w:rFonts w:ascii="Calibri" w:hAnsi="Calibri"/>
          <w:kern w:val="2"/>
          <w:sz w:val="24"/>
          <w:szCs w:val="24"/>
        </w:rPr>
      </w:pPr>
      <w:r w:rsidRPr="004767AC">
        <w:rPr>
          <w:rFonts w:eastAsia="DengXian"/>
        </w:rPr>
        <w:t>10.1.7.1</w:t>
      </w:r>
      <w:r>
        <w:rPr>
          <w:rFonts w:ascii="Calibri" w:hAnsi="Calibri"/>
          <w:kern w:val="2"/>
          <w:sz w:val="24"/>
          <w:szCs w:val="24"/>
        </w:rPr>
        <w:tab/>
      </w:r>
      <w:r w:rsidRPr="004767AC">
        <w:rPr>
          <w:rFonts w:eastAsia="DengXian"/>
        </w:rPr>
        <w:t>Void</w:t>
      </w:r>
      <w:r>
        <w:tab/>
        <w:t>4984</w:t>
      </w:r>
    </w:p>
    <w:p w14:paraId="591A359E" w14:textId="77777777" w:rsidR="00B37958" w:rsidRDefault="00B37958">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4984</w:t>
      </w:r>
    </w:p>
    <w:p w14:paraId="5D87DFB0" w14:textId="77777777" w:rsidR="00B37958" w:rsidRDefault="00B37958">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4984</w:t>
      </w:r>
    </w:p>
    <w:p w14:paraId="409D555A" w14:textId="77777777" w:rsidR="00B37958" w:rsidRDefault="00B37958">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4989</w:t>
      </w:r>
    </w:p>
    <w:p w14:paraId="6EE0458B" w14:textId="77777777" w:rsidR="00B37958" w:rsidRDefault="00B37958">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4995</w:t>
      </w:r>
    </w:p>
    <w:p w14:paraId="2CD8DC42" w14:textId="77777777" w:rsidR="00B37958" w:rsidRDefault="00B37958">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4999</w:t>
      </w:r>
    </w:p>
    <w:p w14:paraId="1686A612" w14:textId="77777777" w:rsidR="00B37958" w:rsidRDefault="00B37958">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5005</w:t>
      </w:r>
    </w:p>
    <w:p w14:paraId="469DCF10" w14:textId="77777777" w:rsidR="00B37958" w:rsidRDefault="00B37958">
      <w:pPr>
        <w:pStyle w:val="TOC2"/>
        <w:rPr>
          <w:rFonts w:ascii="Calibri" w:hAnsi="Calibri"/>
          <w:kern w:val="2"/>
          <w:sz w:val="24"/>
          <w:szCs w:val="24"/>
        </w:rPr>
      </w:pPr>
      <w:r>
        <w:t>10.2</w:t>
      </w:r>
      <w:r>
        <w:rPr>
          <w:rFonts w:ascii="Calibri" w:hAnsi="Calibri"/>
          <w:kern w:val="2"/>
          <w:sz w:val="24"/>
          <w:szCs w:val="24"/>
        </w:rPr>
        <w:tab/>
      </w:r>
      <w:r>
        <w:t>EN-DC session management</w:t>
      </w:r>
      <w:r>
        <w:tab/>
        <w:t>5009</w:t>
      </w:r>
    </w:p>
    <w:p w14:paraId="2F1D8071" w14:textId="77777777" w:rsidR="00B37958" w:rsidRDefault="00B37958">
      <w:pPr>
        <w:pStyle w:val="TOC3"/>
        <w:rPr>
          <w:rFonts w:ascii="Calibri" w:hAnsi="Calibri"/>
          <w:kern w:val="2"/>
          <w:sz w:val="24"/>
          <w:szCs w:val="24"/>
        </w:rPr>
      </w:pPr>
      <w:r>
        <w:t>10.2.1</w:t>
      </w:r>
      <w:r>
        <w:rPr>
          <w:rFonts w:ascii="Calibri" w:hAnsi="Calibri"/>
          <w:kern w:val="2"/>
          <w:sz w:val="24"/>
          <w:szCs w:val="24"/>
        </w:rPr>
        <w:tab/>
      </w:r>
      <w:r>
        <w:t>Network initiated procedures</w:t>
      </w:r>
      <w:r>
        <w:tab/>
        <w:t>5009</w:t>
      </w:r>
    </w:p>
    <w:p w14:paraId="19D52A8C" w14:textId="77777777" w:rsidR="00B37958" w:rsidRDefault="00B37958">
      <w:pPr>
        <w:pStyle w:val="TOC4"/>
        <w:rPr>
          <w:rFonts w:ascii="Calibri" w:hAnsi="Calibri"/>
          <w:kern w:val="2"/>
          <w:sz w:val="24"/>
          <w:szCs w:val="24"/>
        </w:rPr>
      </w:pPr>
      <w:r>
        <w:t>10.2.1.1</w:t>
      </w:r>
      <w:r>
        <w:rPr>
          <w:rFonts w:ascii="Calibri" w:hAnsi="Calibri"/>
          <w:kern w:val="2"/>
          <w:sz w:val="24"/>
          <w:szCs w:val="24"/>
        </w:rPr>
        <w:tab/>
      </w:r>
      <w:r>
        <w:t>Default EPS bearer context activation</w:t>
      </w:r>
      <w:r>
        <w:tab/>
        <w:t>5009</w:t>
      </w:r>
    </w:p>
    <w:p w14:paraId="21CDF8E1" w14:textId="77777777" w:rsidR="00B37958" w:rsidRDefault="00B37958">
      <w:pPr>
        <w:pStyle w:val="TOC4"/>
        <w:rPr>
          <w:rFonts w:ascii="Calibri" w:hAnsi="Calibri"/>
          <w:kern w:val="2"/>
          <w:sz w:val="24"/>
          <w:szCs w:val="24"/>
        </w:rPr>
      </w:pPr>
      <w:r>
        <w:t>10.2.1.2</w:t>
      </w:r>
      <w:r>
        <w:rPr>
          <w:rFonts w:ascii="Calibri" w:hAnsi="Calibri"/>
          <w:kern w:val="2"/>
          <w:sz w:val="24"/>
          <w:szCs w:val="24"/>
        </w:rPr>
        <w:tab/>
      </w:r>
      <w:r>
        <w:t>Dedicated EPS bearer context activation</w:t>
      </w:r>
      <w:r>
        <w:tab/>
        <w:t>5014</w:t>
      </w:r>
    </w:p>
    <w:p w14:paraId="75D1962B" w14:textId="77777777" w:rsidR="00B37958" w:rsidRDefault="00B37958">
      <w:pPr>
        <w:pStyle w:val="TOC3"/>
        <w:rPr>
          <w:rFonts w:ascii="Calibri" w:hAnsi="Calibri"/>
          <w:kern w:val="2"/>
          <w:sz w:val="24"/>
          <w:szCs w:val="24"/>
        </w:rPr>
      </w:pPr>
      <w:r>
        <w:t>10.2.2</w:t>
      </w:r>
      <w:r>
        <w:rPr>
          <w:rFonts w:ascii="Calibri" w:hAnsi="Calibri"/>
          <w:kern w:val="2"/>
          <w:sz w:val="24"/>
          <w:szCs w:val="24"/>
        </w:rPr>
        <w:tab/>
      </w:r>
      <w:r>
        <w:t>UE initiated procedures</w:t>
      </w:r>
      <w:r>
        <w:tab/>
        <w:t>5018</w:t>
      </w:r>
    </w:p>
    <w:p w14:paraId="047AE5F0" w14:textId="77777777" w:rsidR="00B37958" w:rsidRDefault="00B37958">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5018</w:t>
      </w:r>
    </w:p>
    <w:p w14:paraId="79D3D478" w14:textId="77777777" w:rsidR="00B37958" w:rsidRDefault="00B37958">
      <w:pPr>
        <w:pStyle w:val="TOC2"/>
        <w:rPr>
          <w:rFonts w:ascii="Calibri" w:hAnsi="Calibri"/>
          <w:kern w:val="2"/>
          <w:sz w:val="24"/>
          <w:szCs w:val="24"/>
        </w:rPr>
      </w:pPr>
      <w:r>
        <w:t>10.3</w:t>
      </w:r>
      <w:r>
        <w:rPr>
          <w:rFonts w:ascii="Calibri" w:hAnsi="Calibri"/>
          <w:kern w:val="2"/>
          <w:sz w:val="24"/>
          <w:szCs w:val="24"/>
        </w:rPr>
        <w:tab/>
      </w:r>
      <w:r>
        <w:t>5GS Non-3GPP Access Session Management</w:t>
      </w:r>
      <w:r>
        <w:tab/>
        <w:t>5028</w:t>
      </w:r>
    </w:p>
    <w:p w14:paraId="4E8AE6D8" w14:textId="77777777" w:rsidR="00B37958" w:rsidRDefault="00B37958">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5028</w:t>
      </w:r>
    </w:p>
    <w:p w14:paraId="41C6D1FF" w14:textId="77777777" w:rsidR="00B37958" w:rsidRDefault="00B37958">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5028</w:t>
      </w:r>
    </w:p>
    <w:p w14:paraId="03730233" w14:textId="77777777" w:rsidR="00B37958" w:rsidRDefault="00B37958">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5031</w:t>
      </w:r>
    </w:p>
    <w:p w14:paraId="6E281AD8" w14:textId="77777777" w:rsidR="00B37958" w:rsidRDefault="00B37958">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5031</w:t>
      </w:r>
    </w:p>
    <w:p w14:paraId="139AB2C7" w14:textId="77777777" w:rsidR="00B37958" w:rsidRDefault="00B37958">
      <w:pPr>
        <w:pStyle w:val="TOC3"/>
        <w:rPr>
          <w:rFonts w:ascii="Calibri" w:hAnsi="Calibri"/>
          <w:kern w:val="2"/>
          <w:sz w:val="24"/>
          <w:szCs w:val="24"/>
        </w:rPr>
      </w:pPr>
      <w:r>
        <w:t>10.3.3</w:t>
      </w:r>
      <w:r>
        <w:rPr>
          <w:rFonts w:ascii="Calibri" w:hAnsi="Calibri"/>
          <w:kern w:val="2"/>
          <w:sz w:val="24"/>
          <w:szCs w:val="24"/>
        </w:rPr>
        <w:tab/>
      </w:r>
      <w:r>
        <w:t>Network-requested PDU session Release</w:t>
      </w:r>
      <w:r>
        <w:tab/>
        <w:t>5036</w:t>
      </w:r>
    </w:p>
    <w:p w14:paraId="30C93BC2" w14:textId="77777777" w:rsidR="00B37958" w:rsidRDefault="00B37958">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5036</w:t>
      </w:r>
    </w:p>
    <w:p w14:paraId="3306558C" w14:textId="77777777" w:rsidR="00B37958" w:rsidRDefault="00B37958">
      <w:pPr>
        <w:pStyle w:val="TOC3"/>
        <w:rPr>
          <w:rFonts w:ascii="Calibri" w:hAnsi="Calibri"/>
          <w:kern w:val="2"/>
          <w:sz w:val="24"/>
          <w:szCs w:val="24"/>
        </w:rPr>
      </w:pPr>
      <w:r>
        <w:t>10.3.4</w:t>
      </w:r>
      <w:r>
        <w:rPr>
          <w:rFonts w:ascii="Calibri" w:hAnsi="Calibri"/>
          <w:kern w:val="2"/>
          <w:sz w:val="24"/>
          <w:szCs w:val="24"/>
        </w:rPr>
        <w:tab/>
      </w:r>
      <w:r>
        <w:t>UE-requested PDU session establishment</w:t>
      </w:r>
      <w:r>
        <w:tab/>
        <w:t>5041</w:t>
      </w:r>
    </w:p>
    <w:p w14:paraId="150CAE0F" w14:textId="77777777" w:rsidR="00B37958" w:rsidRDefault="00B37958">
      <w:pPr>
        <w:pStyle w:val="TOC5"/>
        <w:rPr>
          <w:rFonts w:ascii="Calibri" w:hAnsi="Calibri"/>
          <w:kern w:val="2"/>
          <w:sz w:val="24"/>
          <w:szCs w:val="24"/>
        </w:rPr>
      </w:pPr>
      <w:r>
        <w:t>10.3.4.1</w:t>
      </w:r>
      <w:r>
        <w:rPr>
          <w:rFonts w:ascii="Calibri" w:hAnsi="Calibri"/>
          <w:kern w:val="2"/>
          <w:sz w:val="24"/>
          <w:szCs w:val="24"/>
        </w:rPr>
        <w:tab/>
      </w:r>
      <w:r>
        <w:t>UE-requested PDU session establishment / Abnormal / T3580</w:t>
      </w:r>
      <w:r>
        <w:tab/>
        <w:t>5041</w:t>
      </w:r>
    </w:p>
    <w:p w14:paraId="227E32E4" w14:textId="77777777" w:rsidR="00B37958" w:rsidRDefault="00B37958">
      <w:pPr>
        <w:pStyle w:val="TOC3"/>
        <w:rPr>
          <w:rFonts w:ascii="Calibri" w:hAnsi="Calibri"/>
          <w:kern w:val="2"/>
          <w:sz w:val="24"/>
          <w:szCs w:val="24"/>
        </w:rPr>
      </w:pPr>
      <w:r>
        <w:t>10.3.5</w:t>
      </w:r>
      <w:r>
        <w:rPr>
          <w:rFonts w:ascii="Calibri" w:hAnsi="Calibri"/>
          <w:kern w:val="2"/>
          <w:sz w:val="24"/>
          <w:szCs w:val="24"/>
        </w:rPr>
        <w:tab/>
      </w:r>
      <w:r>
        <w:t>UE-requested PDU session modification</w:t>
      </w:r>
      <w:r>
        <w:tab/>
        <w:t>5042</w:t>
      </w:r>
    </w:p>
    <w:p w14:paraId="5E732C91" w14:textId="77777777" w:rsidR="00B37958" w:rsidRDefault="00B37958">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5042</w:t>
      </w:r>
    </w:p>
    <w:p w14:paraId="0381AB6B" w14:textId="77777777" w:rsidR="00B37958" w:rsidRDefault="00B37958">
      <w:pPr>
        <w:pStyle w:val="TOC3"/>
        <w:rPr>
          <w:rFonts w:ascii="Calibri" w:hAnsi="Calibri"/>
          <w:kern w:val="2"/>
          <w:sz w:val="24"/>
          <w:szCs w:val="24"/>
        </w:rPr>
      </w:pPr>
      <w:r>
        <w:t>10.3.6</w:t>
      </w:r>
      <w:r>
        <w:rPr>
          <w:rFonts w:ascii="Calibri" w:hAnsi="Calibri"/>
          <w:kern w:val="2"/>
          <w:sz w:val="24"/>
          <w:szCs w:val="24"/>
        </w:rPr>
        <w:tab/>
      </w:r>
      <w:r>
        <w:t>UE-requested PDU session release</w:t>
      </w:r>
      <w:r>
        <w:tab/>
        <w:t>5042</w:t>
      </w:r>
    </w:p>
    <w:p w14:paraId="2099DB33" w14:textId="77777777" w:rsidR="00B37958" w:rsidRDefault="00B37958">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5042</w:t>
      </w:r>
    </w:p>
    <w:p w14:paraId="497AF743" w14:textId="77777777" w:rsidR="00B37958" w:rsidRDefault="00B37958">
      <w:pPr>
        <w:pStyle w:val="TOC2"/>
        <w:rPr>
          <w:rFonts w:ascii="Calibri" w:hAnsi="Calibri"/>
          <w:kern w:val="2"/>
          <w:sz w:val="24"/>
          <w:szCs w:val="24"/>
        </w:rPr>
      </w:pPr>
      <w:r w:rsidRPr="004767AC">
        <w:rPr>
          <w:rFonts w:eastAsia="MS Mincho"/>
          <w:lang w:eastAsia="ja-JP"/>
        </w:rPr>
        <w:t>10.4</w:t>
      </w:r>
      <w:r>
        <w:rPr>
          <w:rFonts w:ascii="Calibri" w:hAnsi="Calibri"/>
          <w:kern w:val="2"/>
          <w:sz w:val="24"/>
          <w:szCs w:val="24"/>
        </w:rPr>
        <w:tab/>
      </w:r>
      <w:r w:rsidRPr="004767AC">
        <w:rPr>
          <w:rFonts w:eastAsia="MS Mincho"/>
          <w:lang w:eastAsia="ja-JP"/>
        </w:rPr>
        <w:t>ATSSS session management</w:t>
      </w:r>
      <w:r>
        <w:tab/>
        <w:t>5045</w:t>
      </w:r>
    </w:p>
    <w:p w14:paraId="0D6CA6FA" w14:textId="77777777" w:rsidR="00B37958" w:rsidRDefault="00B37958">
      <w:pPr>
        <w:pStyle w:val="TOC3"/>
        <w:rPr>
          <w:rFonts w:ascii="Calibri" w:hAnsi="Calibri"/>
          <w:kern w:val="2"/>
          <w:sz w:val="24"/>
          <w:szCs w:val="24"/>
        </w:rPr>
      </w:pPr>
      <w:r>
        <w:rPr>
          <w:lang w:eastAsia="ja-JP"/>
        </w:rPr>
        <w:t>10.4.1</w:t>
      </w:r>
      <w:r>
        <w:rPr>
          <w:rFonts w:ascii="Calibri" w:hAnsi="Calibri"/>
          <w:kern w:val="2"/>
          <w:sz w:val="24"/>
          <w:szCs w:val="24"/>
        </w:rPr>
        <w:tab/>
      </w:r>
      <w:r>
        <w:rPr>
          <w:lang w:eastAsia="ja-JP"/>
        </w:rPr>
        <w:t>UE-requested MA PDU session management</w:t>
      </w:r>
      <w:r>
        <w:tab/>
        <w:t>5045</w:t>
      </w:r>
    </w:p>
    <w:p w14:paraId="1C4E6BEF" w14:textId="77777777" w:rsidR="00B37958" w:rsidRDefault="00B37958">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5045</w:t>
      </w:r>
    </w:p>
    <w:p w14:paraId="078F82A0" w14:textId="77777777" w:rsidR="00B37958" w:rsidRDefault="00B37958">
      <w:pPr>
        <w:pStyle w:val="TOC4"/>
        <w:rPr>
          <w:rFonts w:ascii="Calibri" w:hAnsi="Calibri"/>
          <w:kern w:val="2"/>
          <w:sz w:val="24"/>
          <w:szCs w:val="24"/>
        </w:rPr>
      </w:pPr>
      <w:r>
        <w:t>10.4.1.</w:t>
      </w:r>
      <w:r w:rsidRPr="004767AC">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4767AC">
        <w:rPr>
          <w:rFonts w:eastAsia="SimSun"/>
          <w:lang w:eastAsia="zh-CN"/>
        </w:rPr>
        <w:t>a</w:t>
      </w:r>
      <w:r>
        <w:t>simultaneously / Success</w:t>
      </w:r>
      <w:r>
        <w:tab/>
        <w:t>5051</w:t>
      </w:r>
    </w:p>
    <w:p w14:paraId="2792DC97" w14:textId="77777777" w:rsidR="00B37958" w:rsidRDefault="00B37958">
      <w:pPr>
        <w:pStyle w:val="TOC4"/>
        <w:rPr>
          <w:rFonts w:ascii="Calibri" w:hAnsi="Calibri"/>
          <w:kern w:val="2"/>
          <w:sz w:val="24"/>
          <w:szCs w:val="24"/>
        </w:rPr>
      </w:pPr>
      <w:r w:rsidRPr="004767AC">
        <w:rPr>
          <w:rFonts w:eastAsia="Yu Mincho"/>
        </w:rPr>
        <w:t>10.4.1.3</w:t>
      </w:r>
      <w:r>
        <w:rPr>
          <w:rFonts w:ascii="Calibri" w:hAnsi="Calibri"/>
          <w:kern w:val="2"/>
          <w:sz w:val="24"/>
          <w:szCs w:val="24"/>
        </w:rPr>
        <w:tab/>
      </w:r>
      <w:r w:rsidRPr="004767AC">
        <w:rPr>
          <w:rFonts w:eastAsia="Yu Mincho"/>
        </w:rPr>
        <w:t>UE-requested MA PDU session establishment / ATSSS / Registered to different PLMNs over 3GPP and non-3GPP accesses simultaneously/ Success</w:t>
      </w:r>
      <w:r>
        <w:tab/>
        <w:t>5054</w:t>
      </w:r>
    </w:p>
    <w:p w14:paraId="482543A1" w14:textId="77777777" w:rsidR="00B37958" w:rsidRDefault="00B37958">
      <w:pPr>
        <w:pStyle w:val="TOC4"/>
        <w:rPr>
          <w:rFonts w:ascii="Calibri" w:hAnsi="Calibri"/>
          <w:kern w:val="2"/>
          <w:sz w:val="24"/>
          <w:szCs w:val="24"/>
        </w:rPr>
      </w:pPr>
      <w:r w:rsidRPr="004767AC">
        <w:rPr>
          <w:rFonts w:eastAsia="Yu Mincho"/>
        </w:rPr>
        <w:t>10.4.1.4</w:t>
      </w:r>
      <w:r>
        <w:rPr>
          <w:rFonts w:ascii="Calibri" w:hAnsi="Calibri"/>
          <w:kern w:val="2"/>
          <w:sz w:val="24"/>
          <w:szCs w:val="24"/>
        </w:rPr>
        <w:tab/>
      </w:r>
      <w:r w:rsidRPr="004767AC">
        <w:rPr>
          <w:rFonts w:eastAsia="Yu Mincho"/>
        </w:rPr>
        <w:t>UE-requested MA PDU session establishment / ATSSS / Registered to different PLMNs over 3GPP and non-3GPP accesses asynchronously / Success</w:t>
      </w:r>
      <w:r>
        <w:tab/>
        <w:t>5055</w:t>
      </w:r>
    </w:p>
    <w:p w14:paraId="58A048DC" w14:textId="77777777" w:rsidR="00B37958" w:rsidRDefault="00B37958">
      <w:pPr>
        <w:pStyle w:val="TOC4"/>
        <w:rPr>
          <w:rFonts w:ascii="Calibri" w:hAnsi="Calibri"/>
          <w:kern w:val="2"/>
          <w:sz w:val="24"/>
          <w:szCs w:val="24"/>
        </w:rPr>
      </w:pPr>
      <w:r>
        <w:t>10.4.1.5</w:t>
      </w:r>
      <w:r>
        <w:rPr>
          <w:rFonts w:ascii="Calibri" w:hAnsi="Calibri"/>
          <w:kern w:val="2"/>
          <w:sz w:val="24"/>
          <w:szCs w:val="24"/>
        </w:rPr>
        <w:tab/>
      </w:r>
      <w:r>
        <w:t>UE-requested MA PDU session modification / ATSSS / Success</w:t>
      </w:r>
      <w:r>
        <w:tab/>
        <w:t>5062</w:t>
      </w:r>
    </w:p>
    <w:p w14:paraId="181803CE" w14:textId="77777777" w:rsidR="00B37958" w:rsidRDefault="00B37958">
      <w:pPr>
        <w:pStyle w:val="TOC4"/>
        <w:rPr>
          <w:rFonts w:ascii="Calibri" w:hAnsi="Calibri"/>
          <w:kern w:val="2"/>
          <w:sz w:val="24"/>
          <w:szCs w:val="24"/>
        </w:rPr>
      </w:pPr>
      <w:r w:rsidRPr="004767AC">
        <w:rPr>
          <w:rFonts w:eastAsia="SimSun"/>
        </w:rPr>
        <w:lastRenderedPageBreak/>
        <w:t>10.4.1.6</w:t>
      </w:r>
      <w:r>
        <w:rPr>
          <w:rFonts w:ascii="Calibri" w:hAnsi="Calibri"/>
          <w:kern w:val="2"/>
          <w:sz w:val="24"/>
          <w:szCs w:val="24"/>
        </w:rPr>
        <w:tab/>
      </w:r>
      <w:r w:rsidRPr="004767AC">
        <w:rPr>
          <w:rFonts w:eastAsia="SimSun"/>
        </w:rPr>
        <w:t>UE-requested MA PDU session modification / ATSSS / Abnormal / MA PDU session is not allowed</w:t>
      </w:r>
      <w:r>
        <w:tab/>
        <w:t>5066</w:t>
      </w:r>
    </w:p>
    <w:p w14:paraId="6C56AE2E" w14:textId="77777777" w:rsidR="00B37958" w:rsidRDefault="00B37958">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5069</w:t>
      </w:r>
    </w:p>
    <w:p w14:paraId="54650B54" w14:textId="77777777" w:rsidR="00B37958" w:rsidRDefault="00B37958">
      <w:pPr>
        <w:pStyle w:val="TOC5"/>
        <w:rPr>
          <w:rFonts w:ascii="Calibri" w:hAnsi="Calibri"/>
          <w:kern w:val="2"/>
          <w:sz w:val="24"/>
          <w:szCs w:val="24"/>
        </w:rPr>
      </w:pPr>
      <w:r>
        <w:t>10.4.</w:t>
      </w:r>
      <w:r>
        <w:rPr>
          <w:lang w:eastAsia="zh-CN"/>
        </w:rPr>
        <w:t>2</w:t>
      </w:r>
      <w:r>
        <w:t>.</w:t>
      </w:r>
      <w:r>
        <w:rPr>
          <w:lang w:eastAsia="zh-CN"/>
        </w:rPr>
        <w:t>1</w:t>
      </w:r>
      <w:r>
        <w:tab/>
        <w:t>5069</w:t>
      </w:r>
    </w:p>
    <w:p w14:paraId="43706FA8" w14:textId="77777777" w:rsidR="00B37958" w:rsidRDefault="00B37958">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5069</w:t>
      </w:r>
    </w:p>
    <w:p w14:paraId="4B784736" w14:textId="77777777" w:rsidR="00B37958" w:rsidRDefault="00B37958">
      <w:pPr>
        <w:pStyle w:val="TOC2"/>
        <w:rPr>
          <w:rFonts w:ascii="Calibri" w:hAnsi="Calibri"/>
          <w:kern w:val="2"/>
          <w:sz w:val="24"/>
          <w:szCs w:val="24"/>
        </w:rPr>
      </w:pPr>
      <w:r w:rsidRPr="004767AC">
        <w:rPr>
          <w:rFonts w:eastAsia="MS Mincho"/>
          <w:lang w:eastAsia="ja-JP"/>
        </w:rPr>
        <w:t>10.5</w:t>
      </w:r>
      <w:r>
        <w:rPr>
          <w:rFonts w:ascii="Calibri" w:hAnsi="Calibri"/>
          <w:kern w:val="2"/>
          <w:sz w:val="24"/>
          <w:szCs w:val="24"/>
        </w:rPr>
        <w:tab/>
      </w:r>
      <w:r w:rsidRPr="004767AC">
        <w:rPr>
          <w:rFonts w:eastAsia="MS Mincho"/>
        </w:rPr>
        <w:t>ATSSS with PDN connection as a user-plane resource</w:t>
      </w:r>
      <w:r>
        <w:tab/>
        <w:t>5075</w:t>
      </w:r>
    </w:p>
    <w:p w14:paraId="6050D1E2" w14:textId="77777777" w:rsidR="00B37958" w:rsidRDefault="00B37958">
      <w:pPr>
        <w:pStyle w:val="TOC3"/>
        <w:rPr>
          <w:rFonts w:ascii="Calibri" w:hAnsi="Calibri"/>
          <w:kern w:val="2"/>
          <w:sz w:val="24"/>
          <w:szCs w:val="24"/>
        </w:rPr>
      </w:pPr>
      <w:r>
        <w:rPr>
          <w:lang w:eastAsia="ja-JP"/>
        </w:rPr>
        <w:t>10.5.1</w:t>
      </w:r>
      <w:r>
        <w:rPr>
          <w:rFonts w:ascii="Calibri" w:hAnsi="Calibri"/>
          <w:kern w:val="2"/>
          <w:sz w:val="24"/>
          <w:szCs w:val="24"/>
        </w:rPr>
        <w:tab/>
      </w:r>
      <w:r>
        <w:t>UE-requested MA PDU session establishment</w:t>
      </w:r>
      <w:r>
        <w:tab/>
        <w:t>5075</w:t>
      </w:r>
    </w:p>
    <w:p w14:paraId="1790C131" w14:textId="77777777" w:rsidR="00B37958" w:rsidRDefault="00B37958">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5075</w:t>
      </w:r>
    </w:p>
    <w:p w14:paraId="27503278" w14:textId="77777777" w:rsidR="00B37958" w:rsidRDefault="00B37958">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5079</w:t>
      </w:r>
    </w:p>
    <w:p w14:paraId="4AACEBE0" w14:textId="77777777" w:rsidR="00B37958" w:rsidRDefault="00B37958">
      <w:pPr>
        <w:pStyle w:val="TOC3"/>
        <w:rPr>
          <w:rFonts w:ascii="Calibri" w:hAnsi="Calibri"/>
          <w:kern w:val="2"/>
          <w:sz w:val="24"/>
          <w:szCs w:val="24"/>
        </w:rPr>
      </w:pPr>
      <w:r>
        <w:t>10.5.2</w:t>
      </w:r>
      <w:r>
        <w:rPr>
          <w:rFonts w:ascii="Calibri" w:hAnsi="Calibri"/>
          <w:kern w:val="2"/>
          <w:sz w:val="24"/>
          <w:szCs w:val="24"/>
        </w:rPr>
        <w:tab/>
      </w:r>
      <w:r>
        <w:t>Release of user-plane resources</w:t>
      </w:r>
      <w:r>
        <w:tab/>
        <w:t>5086</w:t>
      </w:r>
    </w:p>
    <w:p w14:paraId="66E1D8C0" w14:textId="77777777" w:rsidR="00B37958" w:rsidRDefault="00B37958">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5086</w:t>
      </w:r>
    </w:p>
    <w:p w14:paraId="01451891" w14:textId="77777777" w:rsidR="00B37958" w:rsidRDefault="00B37958">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5090</w:t>
      </w:r>
    </w:p>
    <w:p w14:paraId="52CC2BD8" w14:textId="77777777" w:rsidR="00B37958" w:rsidRDefault="00B37958">
      <w:pPr>
        <w:pStyle w:val="TOC1"/>
        <w:rPr>
          <w:rFonts w:ascii="Calibri" w:hAnsi="Calibri"/>
          <w:kern w:val="2"/>
          <w:sz w:val="24"/>
          <w:szCs w:val="24"/>
        </w:rPr>
      </w:pPr>
      <w:r>
        <w:t>11</w:t>
      </w:r>
      <w:r>
        <w:rPr>
          <w:rFonts w:ascii="Calibri" w:hAnsi="Calibri"/>
          <w:kern w:val="2"/>
          <w:sz w:val="24"/>
          <w:szCs w:val="24"/>
        </w:rPr>
        <w:tab/>
      </w:r>
      <w:r>
        <w:t>Multi-layer and Services</w:t>
      </w:r>
      <w:r>
        <w:tab/>
        <w:t>5095</w:t>
      </w:r>
    </w:p>
    <w:p w14:paraId="7DBAEE02" w14:textId="77777777" w:rsidR="00B37958" w:rsidRDefault="00B37958">
      <w:pPr>
        <w:pStyle w:val="TOC2"/>
        <w:rPr>
          <w:rFonts w:ascii="Calibri" w:hAnsi="Calibri"/>
          <w:kern w:val="2"/>
          <w:sz w:val="24"/>
          <w:szCs w:val="24"/>
        </w:rPr>
      </w:pPr>
      <w:r>
        <w:t>11.1</w:t>
      </w:r>
      <w:r>
        <w:rPr>
          <w:rFonts w:ascii="Calibri" w:hAnsi="Calibri"/>
          <w:kern w:val="2"/>
          <w:sz w:val="24"/>
          <w:szCs w:val="24"/>
        </w:rPr>
        <w:tab/>
      </w:r>
      <w:r>
        <w:t>5GS / EPS Fallback</w:t>
      </w:r>
      <w:r>
        <w:tab/>
        <w:t>5095</w:t>
      </w:r>
    </w:p>
    <w:p w14:paraId="0749C7A7" w14:textId="77777777" w:rsidR="00B37958" w:rsidRDefault="00B37958">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5095</w:t>
      </w:r>
    </w:p>
    <w:p w14:paraId="347D0E23" w14:textId="77777777" w:rsidR="00B37958" w:rsidRDefault="00B37958">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5101</w:t>
      </w:r>
    </w:p>
    <w:p w14:paraId="3C941E98" w14:textId="77777777" w:rsidR="00B37958" w:rsidRDefault="00B37958">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5106</w:t>
      </w:r>
    </w:p>
    <w:p w14:paraId="19668ACF" w14:textId="77777777" w:rsidR="00B37958" w:rsidRDefault="00B37958">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5120</w:t>
      </w:r>
    </w:p>
    <w:p w14:paraId="0DE7D5A8" w14:textId="77777777" w:rsidR="00B37958" w:rsidRDefault="00B37958">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5129</w:t>
      </w:r>
    </w:p>
    <w:p w14:paraId="11FC5930" w14:textId="77777777" w:rsidR="00B37958" w:rsidRDefault="00B37958">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5135</w:t>
      </w:r>
    </w:p>
    <w:p w14:paraId="18F64109" w14:textId="77777777" w:rsidR="00B37958" w:rsidRDefault="00B37958">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5146</w:t>
      </w:r>
    </w:p>
    <w:p w14:paraId="3A29AB65" w14:textId="77777777" w:rsidR="00B37958" w:rsidRDefault="00B37958">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5158</w:t>
      </w:r>
    </w:p>
    <w:p w14:paraId="6BA11336" w14:textId="77777777" w:rsidR="00B37958" w:rsidRDefault="00B37958">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5170</w:t>
      </w:r>
    </w:p>
    <w:p w14:paraId="1D6AF070" w14:textId="77777777" w:rsidR="00B37958" w:rsidRDefault="00B37958">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5179</w:t>
      </w:r>
    </w:p>
    <w:p w14:paraId="2A96A8DE" w14:textId="77777777" w:rsidR="00B37958" w:rsidRDefault="00B37958">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5188</w:t>
      </w:r>
    </w:p>
    <w:p w14:paraId="70D91E9E" w14:textId="77777777" w:rsidR="00B37958" w:rsidRDefault="00B37958">
      <w:pPr>
        <w:pStyle w:val="TOC3"/>
        <w:rPr>
          <w:rFonts w:ascii="Calibri" w:hAnsi="Calibri"/>
          <w:kern w:val="2"/>
          <w:sz w:val="24"/>
          <w:szCs w:val="24"/>
        </w:rPr>
      </w:pPr>
      <w:r>
        <w:t>11.1.10</w:t>
      </w:r>
      <w:r>
        <w:rPr>
          <w:rFonts w:ascii="Calibri" w:hAnsi="Calibri"/>
          <w:kern w:val="2"/>
          <w:sz w:val="24"/>
          <w:szCs w:val="24"/>
        </w:rPr>
        <w:tab/>
      </w:r>
      <w:r>
        <w:t>Void</w:t>
      </w:r>
      <w:r>
        <w:tab/>
        <w:t>5193</w:t>
      </w:r>
    </w:p>
    <w:p w14:paraId="547888A9" w14:textId="77777777" w:rsidR="00B37958" w:rsidRDefault="00B37958">
      <w:pPr>
        <w:pStyle w:val="TOC2"/>
        <w:rPr>
          <w:rFonts w:ascii="Calibri" w:hAnsi="Calibri"/>
          <w:kern w:val="2"/>
          <w:sz w:val="24"/>
          <w:szCs w:val="24"/>
        </w:rPr>
      </w:pPr>
      <w:r>
        <w:t>11.2</w:t>
      </w:r>
      <w:r>
        <w:rPr>
          <w:rFonts w:ascii="Calibri" w:hAnsi="Calibri"/>
          <w:kern w:val="2"/>
          <w:sz w:val="24"/>
          <w:szCs w:val="24"/>
        </w:rPr>
        <w:tab/>
      </w:r>
      <w:r>
        <w:t>5G-SRVCC</w:t>
      </w:r>
      <w:r>
        <w:tab/>
        <w:t>5193</w:t>
      </w:r>
    </w:p>
    <w:p w14:paraId="2F1F9F93" w14:textId="77777777" w:rsidR="00B37958" w:rsidRDefault="00B37958">
      <w:pPr>
        <w:pStyle w:val="TOC3"/>
        <w:rPr>
          <w:rFonts w:ascii="Calibri" w:hAnsi="Calibri"/>
          <w:kern w:val="2"/>
          <w:sz w:val="24"/>
          <w:szCs w:val="24"/>
        </w:rPr>
      </w:pPr>
      <w:r>
        <w:t>11.2.1</w:t>
      </w:r>
      <w:r>
        <w:rPr>
          <w:rFonts w:ascii="Calibri" w:hAnsi="Calibri"/>
          <w:kern w:val="2"/>
          <w:sz w:val="24"/>
          <w:szCs w:val="24"/>
        </w:rPr>
        <w:tab/>
      </w:r>
      <w:r>
        <w:t>5G-SRVCC from NG-RAN to 3GPP UTRAN</w:t>
      </w:r>
      <w:r>
        <w:tab/>
        <w:t>5193</w:t>
      </w:r>
    </w:p>
    <w:p w14:paraId="6B399E9F" w14:textId="77777777" w:rsidR="00B37958" w:rsidRDefault="00B37958">
      <w:pPr>
        <w:pStyle w:val="TOC2"/>
        <w:rPr>
          <w:rFonts w:ascii="Calibri" w:hAnsi="Calibri"/>
          <w:kern w:val="2"/>
          <w:sz w:val="24"/>
          <w:szCs w:val="24"/>
        </w:rPr>
      </w:pPr>
      <w:r>
        <w:t>11.3</w:t>
      </w:r>
      <w:r>
        <w:rPr>
          <w:rFonts w:ascii="Calibri" w:hAnsi="Calibri"/>
          <w:kern w:val="2"/>
          <w:sz w:val="24"/>
          <w:szCs w:val="24"/>
        </w:rPr>
        <w:tab/>
      </w:r>
      <w:r>
        <w:t>Unified Access Control (UAC)</w:t>
      </w:r>
      <w:r>
        <w:tab/>
        <w:t>5201</w:t>
      </w:r>
    </w:p>
    <w:p w14:paraId="1C8719E6" w14:textId="77777777" w:rsidR="00B37958" w:rsidRDefault="00B37958">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5201</w:t>
      </w:r>
    </w:p>
    <w:p w14:paraId="05F941D5" w14:textId="77777777" w:rsidR="00B37958" w:rsidRDefault="00B37958">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5213</w:t>
      </w:r>
    </w:p>
    <w:p w14:paraId="465F4179" w14:textId="77777777" w:rsidR="00B37958" w:rsidRDefault="00B37958">
      <w:pPr>
        <w:pStyle w:val="TOC3"/>
        <w:rPr>
          <w:rFonts w:ascii="Calibri" w:hAnsi="Calibri"/>
          <w:kern w:val="2"/>
          <w:sz w:val="24"/>
          <w:szCs w:val="24"/>
        </w:rPr>
      </w:pPr>
      <w:r>
        <w:t>11.3.2</w:t>
      </w:r>
      <w:r>
        <w:rPr>
          <w:rFonts w:ascii="Calibri" w:hAnsi="Calibri"/>
          <w:kern w:val="2"/>
          <w:sz w:val="24"/>
          <w:szCs w:val="24"/>
        </w:rPr>
        <w:tab/>
      </w:r>
      <w:r>
        <w:t>UAC / Access Identity 0 / 0% access probability / Paging for MT access/Emergency call</w:t>
      </w:r>
      <w:r>
        <w:tab/>
        <w:t>5230</w:t>
      </w:r>
    </w:p>
    <w:p w14:paraId="4F5FA888" w14:textId="77777777" w:rsidR="00B37958" w:rsidRDefault="00B37958">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5243</w:t>
      </w:r>
    </w:p>
    <w:p w14:paraId="23D140A0" w14:textId="77777777" w:rsidR="00B37958" w:rsidRDefault="00B37958">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5248</w:t>
      </w:r>
    </w:p>
    <w:p w14:paraId="2DA8FE16" w14:textId="77777777" w:rsidR="00B37958" w:rsidRDefault="00B37958">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5263</w:t>
      </w:r>
    </w:p>
    <w:p w14:paraId="4728622A" w14:textId="77777777" w:rsidR="00B37958" w:rsidRDefault="00B37958">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5279</w:t>
      </w:r>
    </w:p>
    <w:p w14:paraId="734ACCBB" w14:textId="77777777" w:rsidR="00B37958" w:rsidRDefault="00B37958">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5296</w:t>
      </w:r>
    </w:p>
    <w:p w14:paraId="179D1C38" w14:textId="77777777" w:rsidR="00B37958" w:rsidRDefault="00B37958">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5305</w:t>
      </w:r>
    </w:p>
    <w:p w14:paraId="0150549C" w14:textId="77777777" w:rsidR="00B37958" w:rsidRDefault="00B37958">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5314</w:t>
      </w:r>
    </w:p>
    <w:p w14:paraId="01CA83FF" w14:textId="77777777" w:rsidR="00B37958" w:rsidRDefault="00B37958">
      <w:pPr>
        <w:pStyle w:val="TOC3"/>
        <w:rPr>
          <w:rFonts w:ascii="Calibri" w:hAnsi="Calibri"/>
          <w:kern w:val="2"/>
          <w:sz w:val="24"/>
          <w:szCs w:val="24"/>
        </w:rPr>
      </w:pPr>
      <w:r>
        <w:lastRenderedPageBreak/>
        <w:t>11.3.9</w:t>
      </w:r>
      <w:r>
        <w:rPr>
          <w:rFonts w:ascii="Calibri" w:hAnsi="Calibri"/>
          <w:kern w:val="2"/>
          <w:sz w:val="24"/>
          <w:szCs w:val="24"/>
        </w:rPr>
        <w:tab/>
      </w:r>
      <w:r>
        <w:t>UAC / Access Identity 0 / ODAC / PLMN / RPLMN / not EPLMN</w:t>
      </w:r>
      <w:r>
        <w:tab/>
        <w:t>5329</w:t>
      </w:r>
    </w:p>
    <w:p w14:paraId="51367E44" w14:textId="77777777" w:rsidR="00B37958" w:rsidRDefault="00B37958">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5338</w:t>
      </w:r>
    </w:p>
    <w:p w14:paraId="3296D79F" w14:textId="77777777" w:rsidR="00B37958" w:rsidRDefault="00B37958">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4767AC">
        <w:rPr>
          <w:rFonts w:cs="Arial"/>
          <w:lang w:eastAsia="ja-JP"/>
        </w:rPr>
        <w:t>0</w:t>
      </w:r>
      <w:r>
        <w:rPr>
          <w:lang w:eastAsia="ja-JP"/>
        </w:rPr>
        <w:t>% access probability / SIP Re-registration</w:t>
      </w:r>
      <w:r>
        <w:tab/>
        <w:t>5348</w:t>
      </w:r>
    </w:p>
    <w:p w14:paraId="5FDAC2FB" w14:textId="77777777" w:rsidR="00B37958" w:rsidRDefault="00B37958">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4767AC">
        <w:rPr>
          <w:i/>
        </w:rPr>
        <w:t xml:space="preserve">mpsPriorityIndication / </w:t>
      </w:r>
      <w:r>
        <w:t>RRC_INACTIVE</w:t>
      </w:r>
      <w:r>
        <w:tab/>
        <w:t>5360</w:t>
      </w:r>
    </w:p>
    <w:p w14:paraId="6676F751" w14:textId="77777777" w:rsidR="00B37958" w:rsidRDefault="00B37958">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5364</w:t>
      </w:r>
    </w:p>
    <w:p w14:paraId="7CFAB9FC" w14:textId="77777777" w:rsidR="00B37958" w:rsidRDefault="00B37958">
      <w:pPr>
        <w:pStyle w:val="TOC2"/>
        <w:rPr>
          <w:rFonts w:ascii="Calibri" w:hAnsi="Calibri"/>
          <w:kern w:val="2"/>
          <w:sz w:val="24"/>
          <w:szCs w:val="24"/>
        </w:rPr>
      </w:pPr>
      <w:r>
        <w:t>11.4</w:t>
      </w:r>
      <w:r>
        <w:rPr>
          <w:rFonts w:ascii="Calibri" w:hAnsi="Calibri"/>
          <w:kern w:val="2"/>
          <w:sz w:val="24"/>
          <w:szCs w:val="24"/>
        </w:rPr>
        <w:tab/>
      </w:r>
      <w:r>
        <w:t>Emergency Services</w:t>
      </w:r>
      <w:r>
        <w:tab/>
        <w:t>5381</w:t>
      </w:r>
    </w:p>
    <w:p w14:paraId="39BDF767" w14:textId="77777777" w:rsidR="00B37958" w:rsidRDefault="00B37958">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5381</w:t>
      </w:r>
    </w:p>
    <w:p w14:paraId="47C8F1D3" w14:textId="77777777" w:rsidR="00B37958" w:rsidRDefault="00B37958">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5387</w:t>
      </w:r>
    </w:p>
    <w:p w14:paraId="02F20977" w14:textId="77777777" w:rsidR="00B37958" w:rsidRDefault="00B37958">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4767AC">
        <w:rPr>
          <w:rFonts w:cs="CG Times (WN)"/>
        </w:rPr>
        <w:t xml:space="preserve">numbers stored on the ME / </w:t>
      </w:r>
      <w:r>
        <w:t>Initial registration for emergency services / Handling of forbidden PLMNs</w:t>
      </w:r>
      <w:r>
        <w:tab/>
        <w:t>5389</w:t>
      </w:r>
    </w:p>
    <w:p w14:paraId="1A61DD98" w14:textId="77777777" w:rsidR="00B37958" w:rsidRDefault="00B37958">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4767AC">
        <w:rPr>
          <w:rFonts w:cs="CG Times (WN)"/>
        </w:rPr>
        <w:t xml:space="preserve">numbers stored on the ME / </w:t>
      </w:r>
      <w:r>
        <w:t>Initial registration for emergency services</w:t>
      </w:r>
      <w:r>
        <w:tab/>
        <w:t>5395</w:t>
      </w:r>
    </w:p>
    <w:p w14:paraId="377ECF03" w14:textId="77777777" w:rsidR="00B37958" w:rsidRDefault="00B37958">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5402</w:t>
      </w:r>
    </w:p>
    <w:p w14:paraId="16D878D0" w14:textId="77777777" w:rsidR="00B37958" w:rsidRDefault="00B37958">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5407</w:t>
      </w:r>
    </w:p>
    <w:p w14:paraId="099F8B6C" w14:textId="77777777" w:rsidR="00B37958" w:rsidRDefault="00B37958">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5413</w:t>
      </w:r>
    </w:p>
    <w:p w14:paraId="48B46921" w14:textId="77777777" w:rsidR="00B37958" w:rsidRDefault="00B37958">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5416</w:t>
      </w:r>
    </w:p>
    <w:p w14:paraId="4C31E7FC" w14:textId="77777777" w:rsidR="00B37958" w:rsidRDefault="00B37958">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5428</w:t>
      </w:r>
    </w:p>
    <w:p w14:paraId="319D95F3" w14:textId="77777777" w:rsidR="00B37958" w:rsidRDefault="00B37958">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5434</w:t>
      </w:r>
    </w:p>
    <w:p w14:paraId="058E583C" w14:textId="77777777" w:rsidR="00B37958" w:rsidRDefault="00B37958">
      <w:pPr>
        <w:pStyle w:val="TOC3"/>
        <w:rPr>
          <w:rFonts w:ascii="Calibri" w:hAnsi="Calibri"/>
          <w:kern w:val="2"/>
          <w:sz w:val="24"/>
          <w:szCs w:val="24"/>
        </w:rPr>
      </w:pPr>
      <w:r>
        <w:t>11.4.10</w:t>
      </w:r>
      <w:r>
        <w:rPr>
          <w:rFonts w:ascii="Calibri" w:hAnsi="Calibri"/>
          <w:kern w:val="2"/>
          <w:sz w:val="24"/>
          <w:szCs w:val="24"/>
        </w:rPr>
        <w:tab/>
      </w:r>
      <w:r>
        <w:t>Void</w:t>
      </w:r>
      <w:r>
        <w:tab/>
        <w:t>5440</w:t>
      </w:r>
    </w:p>
    <w:p w14:paraId="40DB97D1" w14:textId="77777777" w:rsidR="00B37958" w:rsidRDefault="00B37958">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5440</w:t>
      </w:r>
    </w:p>
    <w:p w14:paraId="435BF23C" w14:textId="77777777" w:rsidR="00B37958" w:rsidRDefault="00B37958">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5445</w:t>
      </w:r>
    </w:p>
    <w:p w14:paraId="3968C250" w14:textId="77777777" w:rsidR="00B37958" w:rsidRDefault="00B37958">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5451</w:t>
      </w:r>
    </w:p>
    <w:p w14:paraId="02F33ABA" w14:textId="77777777" w:rsidR="00B37958" w:rsidRDefault="00B37958">
      <w:pPr>
        <w:pStyle w:val="TOC3"/>
        <w:rPr>
          <w:rFonts w:ascii="Calibri" w:hAnsi="Calibri"/>
          <w:kern w:val="2"/>
          <w:sz w:val="24"/>
          <w:szCs w:val="24"/>
        </w:rPr>
      </w:pPr>
      <w:r w:rsidRPr="004767AC">
        <w:rPr>
          <w:bCs/>
        </w:rPr>
        <w:t>11.4.13</w:t>
      </w:r>
      <w:r>
        <w:rPr>
          <w:rFonts w:ascii="Calibri" w:hAnsi="Calibri"/>
          <w:kern w:val="2"/>
          <w:sz w:val="24"/>
          <w:szCs w:val="24"/>
        </w:rPr>
        <w:tab/>
      </w:r>
      <w:r w:rsidRPr="004767AC">
        <w:rPr>
          <w:bCs/>
        </w:rPr>
        <w:t>5GMM-REGISTERED.NORMAL-SERVICE / 5GMM-IDLE / Emergency call / obtaining new IP address different than the IP address</w:t>
      </w:r>
      <w:r>
        <w:tab/>
        <w:t>5458</w:t>
      </w:r>
    </w:p>
    <w:p w14:paraId="4820A5DF" w14:textId="77777777" w:rsidR="00B37958" w:rsidRDefault="00B37958">
      <w:pPr>
        <w:pStyle w:val="TOC3"/>
        <w:rPr>
          <w:rFonts w:ascii="Calibri" w:hAnsi="Calibri"/>
          <w:kern w:val="2"/>
          <w:sz w:val="24"/>
          <w:szCs w:val="24"/>
        </w:rPr>
      </w:pPr>
      <w:r w:rsidRPr="004767AC">
        <w:rPr>
          <w:bCs/>
        </w:rPr>
        <w:t>11.4.14</w:t>
      </w:r>
      <w:r>
        <w:rPr>
          <w:rFonts w:ascii="Calibri" w:hAnsi="Calibri"/>
          <w:kern w:val="2"/>
          <w:sz w:val="24"/>
          <w:szCs w:val="24"/>
        </w:rPr>
        <w:tab/>
      </w:r>
      <w:r w:rsidRPr="004767AC">
        <w:rPr>
          <w:bCs/>
        </w:rPr>
        <w:t>5GMM-REGISTERED.NORMAL-SERVICE / 5GMM-IDLE / Emergency call /Deregistration upon emergency registration expiration</w:t>
      </w:r>
      <w:r>
        <w:tab/>
        <w:t>5467</w:t>
      </w:r>
    </w:p>
    <w:p w14:paraId="27882D9D" w14:textId="77777777" w:rsidR="00B37958" w:rsidRDefault="00B37958">
      <w:pPr>
        <w:pStyle w:val="TOC3"/>
        <w:rPr>
          <w:rFonts w:ascii="Calibri" w:hAnsi="Calibri"/>
          <w:kern w:val="2"/>
          <w:sz w:val="24"/>
          <w:szCs w:val="24"/>
        </w:rPr>
      </w:pPr>
      <w:r w:rsidRPr="004767AC">
        <w:rPr>
          <w:bCs/>
        </w:rPr>
        <w:t>11.4.15</w:t>
      </w:r>
      <w:r>
        <w:rPr>
          <w:rFonts w:ascii="Calibri" w:hAnsi="Calibri"/>
          <w:kern w:val="2"/>
          <w:sz w:val="24"/>
          <w:szCs w:val="24"/>
        </w:rPr>
        <w:tab/>
      </w:r>
      <w:r w:rsidRPr="004767AC">
        <w:rPr>
          <w:bCs/>
        </w:rPr>
        <w:t>5GMM-REGISTERED.NORMAL-SERVICE / 5GMM-IDLE / Emergency call / SNPN</w:t>
      </w:r>
      <w:r>
        <w:tab/>
        <w:t>5470</w:t>
      </w:r>
    </w:p>
    <w:p w14:paraId="2E4AA319" w14:textId="77777777" w:rsidR="00B37958" w:rsidRDefault="00B37958">
      <w:pPr>
        <w:pStyle w:val="TOC2"/>
        <w:rPr>
          <w:rFonts w:ascii="Calibri" w:hAnsi="Calibri"/>
          <w:kern w:val="2"/>
          <w:sz w:val="24"/>
          <w:szCs w:val="24"/>
        </w:rPr>
      </w:pPr>
      <w:r>
        <w:t>11.5</w:t>
      </w:r>
      <w:r>
        <w:rPr>
          <w:rFonts w:ascii="Calibri" w:hAnsi="Calibri"/>
          <w:kern w:val="2"/>
          <w:sz w:val="24"/>
          <w:szCs w:val="24"/>
        </w:rPr>
        <w:tab/>
      </w:r>
      <w:r>
        <w:t>eCall over IMS</w:t>
      </w:r>
      <w:r>
        <w:tab/>
        <w:t>5472</w:t>
      </w:r>
    </w:p>
    <w:p w14:paraId="005FBF5E" w14:textId="77777777" w:rsidR="00B37958" w:rsidRDefault="00B37958">
      <w:pPr>
        <w:pStyle w:val="TOC3"/>
        <w:rPr>
          <w:rFonts w:ascii="Calibri" w:hAnsi="Calibri"/>
          <w:kern w:val="2"/>
          <w:sz w:val="24"/>
          <w:szCs w:val="24"/>
        </w:rPr>
      </w:pPr>
      <w:r>
        <w:t>11.5.1</w:t>
      </w:r>
      <w:r>
        <w:rPr>
          <w:rFonts w:ascii="Calibri" w:hAnsi="Calibri"/>
          <w:kern w:val="2"/>
          <w:sz w:val="24"/>
          <w:szCs w:val="24"/>
        </w:rPr>
        <w:tab/>
      </w:r>
      <w:r>
        <w:t>eCall Only mode / T3444 / eCall inactivity procedure / Removal of eCall only restriction after an eCall over IMS / 5GS to EPS</w:t>
      </w:r>
      <w:r>
        <w:tab/>
        <w:t>5472</w:t>
      </w:r>
    </w:p>
    <w:p w14:paraId="743D1EFC" w14:textId="77777777" w:rsidR="00B37958" w:rsidRDefault="00B37958">
      <w:pPr>
        <w:pStyle w:val="TOC3"/>
        <w:rPr>
          <w:rFonts w:ascii="Calibri" w:hAnsi="Calibri"/>
          <w:kern w:val="2"/>
          <w:sz w:val="24"/>
          <w:szCs w:val="24"/>
        </w:rPr>
      </w:pPr>
      <w:r>
        <w:t>11.5.2</w:t>
      </w:r>
      <w:r>
        <w:rPr>
          <w:rFonts w:ascii="Calibri" w:hAnsi="Calibri"/>
          <w:kern w:val="2"/>
          <w:sz w:val="24"/>
          <w:szCs w:val="24"/>
        </w:rPr>
        <w:tab/>
      </w:r>
      <w:r>
        <w:t>eCall Only mode / T3445 / eCall inactivity procedure / Removal of eCall only restriction after a call to URI for test service / 5GS to EPS</w:t>
      </w:r>
      <w:r>
        <w:tab/>
        <w:t>5479</w:t>
      </w:r>
    </w:p>
    <w:p w14:paraId="67DA9F55" w14:textId="77777777" w:rsidR="00B37958" w:rsidRDefault="00B37958">
      <w:pPr>
        <w:pStyle w:val="TOC3"/>
        <w:rPr>
          <w:rFonts w:ascii="Calibri" w:hAnsi="Calibri"/>
          <w:kern w:val="2"/>
          <w:sz w:val="24"/>
          <w:szCs w:val="24"/>
        </w:rPr>
      </w:pPr>
      <w:r>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5487</w:t>
      </w:r>
    </w:p>
    <w:p w14:paraId="491F7CC9" w14:textId="77777777" w:rsidR="00B37958" w:rsidRDefault="00B37958">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5491</w:t>
      </w:r>
    </w:p>
    <w:p w14:paraId="5802FCFD" w14:textId="77777777" w:rsidR="00B37958" w:rsidRDefault="00B37958">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5494</w:t>
      </w:r>
    </w:p>
    <w:p w14:paraId="05B06B2D" w14:textId="77777777" w:rsidR="00B37958" w:rsidRDefault="00B37958">
      <w:pPr>
        <w:pStyle w:val="TOC3"/>
        <w:rPr>
          <w:rFonts w:ascii="Calibri" w:hAnsi="Calibri"/>
          <w:kern w:val="2"/>
          <w:sz w:val="24"/>
          <w:szCs w:val="24"/>
        </w:rPr>
      </w:pPr>
      <w:r w:rsidRPr="004767AC">
        <w:rPr>
          <w:rFonts w:eastAsia="SimSun"/>
        </w:rPr>
        <w:t>11.5.6</w:t>
      </w:r>
      <w:r>
        <w:rPr>
          <w:rFonts w:ascii="Calibri" w:hAnsi="Calibri"/>
          <w:kern w:val="2"/>
          <w:sz w:val="24"/>
          <w:szCs w:val="24"/>
        </w:rPr>
        <w:tab/>
      </w:r>
      <w:r w:rsidRPr="004767AC">
        <w:rPr>
          <w:rFonts w:eastAsia="SimSun"/>
        </w:rPr>
        <w:t>eCall capable / 5GS supports IMS voice over PS session / 5GS supports emergency service / eCall over IMS is not supported / eCall using the CS domain / emergency call over IMS if eCall using the CS domain is not available / UTRA</w:t>
      </w:r>
      <w:r>
        <w:tab/>
        <w:t>5496</w:t>
      </w:r>
    </w:p>
    <w:p w14:paraId="5C0C5B16" w14:textId="77777777" w:rsidR="00B37958" w:rsidRDefault="00B37958">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5500</w:t>
      </w:r>
    </w:p>
    <w:p w14:paraId="610F4E9B" w14:textId="77777777" w:rsidR="00B37958" w:rsidRDefault="00B37958">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5508</w:t>
      </w:r>
    </w:p>
    <w:p w14:paraId="23477491" w14:textId="77777777" w:rsidR="00B37958" w:rsidRDefault="00B37958">
      <w:pPr>
        <w:pStyle w:val="TOC3"/>
        <w:rPr>
          <w:rFonts w:ascii="Calibri" w:hAnsi="Calibri"/>
          <w:kern w:val="2"/>
          <w:sz w:val="24"/>
          <w:szCs w:val="24"/>
        </w:rPr>
      </w:pPr>
      <w:r>
        <w:lastRenderedPageBreak/>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5512</w:t>
      </w:r>
    </w:p>
    <w:p w14:paraId="074F9381" w14:textId="77777777" w:rsidR="00B37958" w:rsidRDefault="00B37958">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5517</w:t>
      </w:r>
    </w:p>
    <w:p w14:paraId="12DA7184" w14:textId="77777777" w:rsidR="00B37958" w:rsidRDefault="00B37958">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5522</w:t>
      </w:r>
    </w:p>
    <w:p w14:paraId="61418A86" w14:textId="77777777" w:rsidR="00B37958" w:rsidRDefault="00B37958">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5527</w:t>
      </w:r>
    </w:p>
    <w:p w14:paraId="2A6C3203" w14:textId="77777777" w:rsidR="00B37958" w:rsidRDefault="00B37958">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5530</w:t>
      </w:r>
    </w:p>
    <w:p w14:paraId="13C7762F" w14:textId="77777777" w:rsidR="00B37958" w:rsidRDefault="00B37958">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5536</w:t>
      </w:r>
    </w:p>
    <w:p w14:paraId="660D9B6D" w14:textId="77777777" w:rsidR="00B37958" w:rsidRDefault="00B37958">
      <w:pPr>
        <w:pStyle w:val="TOC2"/>
        <w:rPr>
          <w:rFonts w:ascii="Calibri" w:hAnsi="Calibri"/>
          <w:kern w:val="2"/>
          <w:sz w:val="24"/>
          <w:szCs w:val="24"/>
        </w:rPr>
      </w:pPr>
      <w:r>
        <w:t>11.6</w:t>
      </w:r>
      <w:r>
        <w:rPr>
          <w:rFonts w:ascii="Calibri" w:hAnsi="Calibri"/>
          <w:kern w:val="2"/>
          <w:sz w:val="24"/>
          <w:szCs w:val="24"/>
        </w:rPr>
        <w:tab/>
      </w:r>
      <w:r>
        <w:t>3GPP PS Data Off</w:t>
      </w:r>
      <w:r>
        <w:tab/>
        <w:t>5540</w:t>
      </w:r>
    </w:p>
    <w:p w14:paraId="331080D6" w14:textId="77777777" w:rsidR="00B37958" w:rsidRDefault="00B37958">
      <w:pPr>
        <w:pStyle w:val="TOC3"/>
        <w:rPr>
          <w:rFonts w:ascii="Calibri" w:hAnsi="Calibri"/>
          <w:kern w:val="2"/>
          <w:sz w:val="24"/>
          <w:szCs w:val="24"/>
        </w:rPr>
      </w:pPr>
      <w:r>
        <w:t>11.6.1</w:t>
      </w:r>
      <w:r>
        <w:rPr>
          <w:rFonts w:ascii="Calibri" w:hAnsi="Calibri"/>
          <w:kern w:val="2"/>
          <w:sz w:val="24"/>
          <w:szCs w:val="24"/>
        </w:rPr>
        <w:tab/>
      </w:r>
      <w:r>
        <w:t>Data Off / MO Voice Call</w:t>
      </w:r>
      <w:r>
        <w:tab/>
        <w:t>5540</w:t>
      </w:r>
    </w:p>
    <w:p w14:paraId="1B2B5C39" w14:textId="77777777" w:rsidR="00B37958" w:rsidRDefault="00B37958">
      <w:pPr>
        <w:pStyle w:val="TOC3"/>
        <w:rPr>
          <w:rFonts w:ascii="Calibri" w:hAnsi="Calibri"/>
          <w:kern w:val="2"/>
          <w:sz w:val="24"/>
          <w:szCs w:val="24"/>
        </w:rPr>
      </w:pPr>
      <w:r>
        <w:t>11.6.2</w:t>
      </w:r>
      <w:r>
        <w:rPr>
          <w:rFonts w:ascii="Calibri" w:hAnsi="Calibri"/>
          <w:kern w:val="2"/>
          <w:sz w:val="24"/>
          <w:szCs w:val="24"/>
        </w:rPr>
        <w:tab/>
      </w:r>
      <w:r>
        <w:t>Data Off / MO Video Call</w:t>
      </w:r>
      <w:r>
        <w:tab/>
        <w:t>5544</w:t>
      </w:r>
    </w:p>
    <w:p w14:paraId="697DBF4F" w14:textId="77777777" w:rsidR="00B37958" w:rsidRDefault="00B37958">
      <w:pPr>
        <w:pStyle w:val="TOC3"/>
        <w:rPr>
          <w:rFonts w:ascii="Calibri" w:hAnsi="Calibri"/>
          <w:kern w:val="2"/>
          <w:sz w:val="24"/>
          <w:szCs w:val="24"/>
        </w:rPr>
      </w:pPr>
      <w:r>
        <w:t>11.6.3</w:t>
      </w:r>
      <w:r>
        <w:rPr>
          <w:rFonts w:ascii="Calibri" w:hAnsi="Calibri"/>
          <w:kern w:val="2"/>
          <w:sz w:val="24"/>
          <w:szCs w:val="24"/>
        </w:rPr>
        <w:tab/>
      </w:r>
      <w:r>
        <w:t>Data Off / SMSoIP</w:t>
      </w:r>
      <w:r>
        <w:tab/>
        <w:t>5548</w:t>
      </w:r>
    </w:p>
    <w:p w14:paraId="18213A47" w14:textId="77777777" w:rsidR="00B37958" w:rsidRDefault="00B37958">
      <w:pPr>
        <w:pStyle w:val="TOC2"/>
        <w:rPr>
          <w:rFonts w:ascii="Calibri" w:hAnsi="Calibri"/>
          <w:kern w:val="2"/>
          <w:sz w:val="24"/>
          <w:szCs w:val="24"/>
        </w:rPr>
      </w:pPr>
      <w:r>
        <w:t>11.7</w:t>
      </w:r>
      <w:r>
        <w:rPr>
          <w:rFonts w:ascii="Calibri" w:hAnsi="Calibri"/>
          <w:kern w:val="2"/>
          <w:sz w:val="24"/>
          <w:szCs w:val="24"/>
        </w:rPr>
        <w:tab/>
      </w:r>
      <w:r>
        <w:t>eDRX</w:t>
      </w:r>
      <w:r>
        <w:tab/>
        <w:t>5553</w:t>
      </w:r>
    </w:p>
    <w:p w14:paraId="4DC583F1" w14:textId="77777777" w:rsidR="00B37958" w:rsidRDefault="00B37958">
      <w:pPr>
        <w:pStyle w:val="TOC3"/>
        <w:rPr>
          <w:rFonts w:ascii="Calibri" w:hAnsi="Calibri"/>
          <w:kern w:val="2"/>
          <w:sz w:val="24"/>
          <w:szCs w:val="24"/>
        </w:rPr>
      </w:pPr>
      <w:r>
        <w:t>11.7.1</w:t>
      </w:r>
      <w:r>
        <w:rPr>
          <w:rFonts w:ascii="Calibri" w:hAnsi="Calibri"/>
          <w:kern w:val="2"/>
          <w:sz w:val="24"/>
          <w:szCs w:val="24"/>
        </w:rPr>
        <w:tab/>
      </w:r>
      <w:r>
        <w:t>eDRX / IDLE</w:t>
      </w:r>
      <w:r>
        <w:tab/>
        <w:t>5553</w:t>
      </w:r>
    </w:p>
    <w:p w14:paraId="2D639FB3" w14:textId="77777777" w:rsidR="00B37958" w:rsidRDefault="00B37958">
      <w:pPr>
        <w:pStyle w:val="TOC3"/>
        <w:rPr>
          <w:rFonts w:ascii="Calibri" w:hAnsi="Calibri"/>
          <w:kern w:val="2"/>
          <w:sz w:val="24"/>
          <w:szCs w:val="24"/>
        </w:rPr>
      </w:pPr>
      <w:r>
        <w:t>11.7.2</w:t>
      </w:r>
      <w:r>
        <w:rPr>
          <w:rFonts w:ascii="Calibri" w:hAnsi="Calibri"/>
          <w:kern w:val="2"/>
          <w:sz w:val="24"/>
          <w:szCs w:val="24"/>
        </w:rPr>
        <w:tab/>
      </w:r>
      <w:r>
        <w:t>eDRX / Inactive / RAN-initiated paging</w:t>
      </w:r>
      <w:r>
        <w:tab/>
        <w:t>5558</w:t>
      </w:r>
    </w:p>
    <w:p w14:paraId="61F26620" w14:textId="77777777" w:rsidR="00B37958" w:rsidRDefault="00B37958">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5562</w:t>
      </w:r>
    </w:p>
    <w:p w14:paraId="2B44BA22" w14:textId="77777777" w:rsidR="00B37958" w:rsidRDefault="00B37958">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5569</w:t>
      </w:r>
    </w:p>
    <w:p w14:paraId="06A58265" w14:textId="77777777" w:rsidR="00B37958" w:rsidRDefault="00B37958">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5575</w:t>
      </w:r>
    </w:p>
    <w:p w14:paraId="16882094" w14:textId="77777777" w:rsidR="00B37958" w:rsidRDefault="00B37958">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5579</w:t>
      </w:r>
    </w:p>
    <w:p w14:paraId="7F5696F8" w14:textId="77777777" w:rsidR="00B37958" w:rsidRDefault="00B37958">
      <w:pPr>
        <w:pStyle w:val="TOC3"/>
        <w:rPr>
          <w:rFonts w:ascii="Calibri" w:hAnsi="Calibri"/>
          <w:kern w:val="2"/>
          <w:sz w:val="24"/>
          <w:szCs w:val="24"/>
        </w:rPr>
      </w:pPr>
      <w:r w:rsidRPr="004767AC">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5579</w:t>
      </w:r>
    </w:p>
    <w:p w14:paraId="37EA93B1" w14:textId="77777777" w:rsidR="00B37958" w:rsidRDefault="00B37958">
      <w:pPr>
        <w:pStyle w:val="TOC3"/>
        <w:rPr>
          <w:rFonts w:ascii="Calibri" w:hAnsi="Calibri"/>
          <w:kern w:val="2"/>
          <w:sz w:val="24"/>
          <w:szCs w:val="24"/>
        </w:rPr>
      </w:pPr>
      <w:r w:rsidRPr="004767AC">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5581</w:t>
      </w:r>
    </w:p>
    <w:p w14:paraId="3D30C0D9" w14:textId="77777777" w:rsidR="00B37958" w:rsidRDefault="00B37958">
      <w:pPr>
        <w:pStyle w:val="TOC3"/>
        <w:rPr>
          <w:rFonts w:ascii="Calibri" w:hAnsi="Calibri"/>
          <w:kern w:val="2"/>
          <w:sz w:val="24"/>
          <w:szCs w:val="24"/>
        </w:rPr>
      </w:pPr>
      <w:r w:rsidRPr="004767AC">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5583</w:t>
      </w:r>
    </w:p>
    <w:p w14:paraId="12630C9E" w14:textId="77777777" w:rsidR="00B37958" w:rsidRDefault="00B37958">
      <w:pPr>
        <w:pStyle w:val="TOC3"/>
        <w:rPr>
          <w:rFonts w:ascii="Calibri" w:hAnsi="Calibri"/>
          <w:kern w:val="2"/>
          <w:sz w:val="24"/>
          <w:szCs w:val="24"/>
        </w:rPr>
      </w:pPr>
      <w:r w:rsidRPr="004767AC">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5588</w:t>
      </w:r>
    </w:p>
    <w:p w14:paraId="7CE7BD52" w14:textId="77777777" w:rsidR="00B37958" w:rsidRDefault="00B37958">
      <w:pPr>
        <w:pStyle w:val="TOC3"/>
        <w:rPr>
          <w:rFonts w:ascii="Calibri" w:hAnsi="Calibri"/>
          <w:kern w:val="2"/>
          <w:sz w:val="24"/>
          <w:szCs w:val="24"/>
        </w:rPr>
      </w:pPr>
      <w:r w:rsidRPr="004767AC">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5593</w:t>
      </w:r>
    </w:p>
    <w:p w14:paraId="6156EE45" w14:textId="77777777" w:rsidR="00B37958" w:rsidRDefault="00B37958">
      <w:pPr>
        <w:pStyle w:val="TOC3"/>
        <w:rPr>
          <w:rFonts w:ascii="Calibri" w:hAnsi="Calibri"/>
          <w:kern w:val="2"/>
          <w:sz w:val="24"/>
          <w:szCs w:val="24"/>
        </w:rPr>
      </w:pPr>
      <w:r w:rsidRPr="004767AC">
        <w:rPr>
          <w:rFonts w:eastAsia="SimSun"/>
          <w:lang w:eastAsia="zh-CN"/>
        </w:rPr>
        <w:t>11.8.6</w:t>
      </w:r>
      <w:r>
        <w:rPr>
          <w:rFonts w:ascii="Calibri" w:hAnsi="Calibri"/>
          <w:kern w:val="2"/>
          <w:sz w:val="24"/>
          <w:szCs w:val="24"/>
        </w:rPr>
        <w:tab/>
      </w:r>
      <w:r w:rsidRPr="004767AC">
        <w:rPr>
          <w:rFonts w:eastAsia="SimSun"/>
          <w:lang w:eastAsia="zh-CN"/>
        </w:rPr>
        <w:t>Inter-system mobility between untrusted Non-3GPP and 3GPP system/Handover from EPC/ePDG to 5GS/ UE in 5GMM-DEREGISTERED and EMM-DEREGISTERED states</w:t>
      </w:r>
      <w:r>
        <w:tab/>
        <w:t>5600</w:t>
      </w:r>
    </w:p>
    <w:p w14:paraId="5EFFB417" w14:textId="77777777" w:rsidR="00B37958" w:rsidRDefault="00B37958">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5603</w:t>
      </w:r>
    </w:p>
    <w:p w14:paraId="12ACCD32" w14:textId="77777777" w:rsidR="00B37958" w:rsidRDefault="00B37958">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5603</w:t>
      </w:r>
    </w:p>
    <w:p w14:paraId="0A48ADCA" w14:textId="77777777" w:rsidR="00B37958" w:rsidRDefault="00B37958">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5610</w:t>
      </w:r>
    </w:p>
    <w:p w14:paraId="213FE1D2" w14:textId="77777777" w:rsidR="00B37958" w:rsidRDefault="00B37958">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5615</w:t>
      </w:r>
    </w:p>
    <w:p w14:paraId="2AC6FB0D" w14:textId="77777777" w:rsidR="00B37958" w:rsidRDefault="00B37958">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5624</w:t>
      </w:r>
    </w:p>
    <w:p w14:paraId="2E99D952" w14:textId="77777777" w:rsidR="00B37958" w:rsidRDefault="00B37958">
      <w:pPr>
        <w:pStyle w:val="TOC1"/>
        <w:rPr>
          <w:rFonts w:ascii="Calibri" w:hAnsi="Calibri"/>
          <w:kern w:val="2"/>
          <w:sz w:val="24"/>
          <w:szCs w:val="24"/>
        </w:rPr>
      </w:pPr>
      <w:r>
        <w:t>12</w:t>
      </w:r>
      <w:r>
        <w:rPr>
          <w:rFonts w:ascii="Calibri" w:hAnsi="Calibri"/>
          <w:kern w:val="2"/>
          <w:sz w:val="24"/>
          <w:szCs w:val="24"/>
        </w:rPr>
        <w:tab/>
      </w:r>
      <w:r>
        <w:t>NR sidelink</w:t>
      </w:r>
      <w:r>
        <w:tab/>
        <w:t>5631</w:t>
      </w:r>
    </w:p>
    <w:p w14:paraId="5F32F016" w14:textId="77777777" w:rsidR="00B37958" w:rsidRDefault="00B37958">
      <w:pPr>
        <w:pStyle w:val="TOC2"/>
        <w:rPr>
          <w:rFonts w:ascii="Calibri" w:hAnsi="Calibri"/>
          <w:kern w:val="2"/>
          <w:sz w:val="24"/>
          <w:szCs w:val="24"/>
        </w:rPr>
      </w:pPr>
      <w:r>
        <w:t>12.1</w:t>
      </w:r>
      <w:r>
        <w:rPr>
          <w:rFonts w:ascii="Calibri" w:hAnsi="Calibri"/>
          <w:kern w:val="2"/>
          <w:sz w:val="24"/>
          <w:szCs w:val="24"/>
        </w:rPr>
        <w:tab/>
      </w:r>
      <w:r w:rsidRPr="004767AC">
        <w:rPr>
          <w:iCs/>
        </w:rPr>
        <w:t>PC5-only operation</w:t>
      </w:r>
      <w:r>
        <w:tab/>
        <w:t>5631</w:t>
      </w:r>
    </w:p>
    <w:p w14:paraId="403158E7" w14:textId="77777777" w:rsidR="00B37958" w:rsidRDefault="00B37958">
      <w:pPr>
        <w:pStyle w:val="TOC3"/>
        <w:rPr>
          <w:rFonts w:ascii="Calibri" w:hAnsi="Calibri"/>
          <w:kern w:val="2"/>
          <w:sz w:val="24"/>
          <w:szCs w:val="24"/>
        </w:rPr>
      </w:pPr>
      <w:r w:rsidRPr="004767AC">
        <w:rPr>
          <w:iCs/>
        </w:rPr>
        <w:t>12.1.1</w:t>
      </w:r>
      <w:r>
        <w:rPr>
          <w:rFonts w:ascii="Calibri" w:hAnsi="Calibri"/>
          <w:kern w:val="2"/>
          <w:sz w:val="24"/>
          <w:szCs w:val="24"/>
        </w:rPr>
        <w:tab/>
      </w:r>
      <w:r w:rsidRPr="004767AC">
        <w:rPr>
          <w:iCs/>
        </w:rPr>
        <w:t>PC5-only operation / Sidelink communication</w:t>
      </w:r>
      <w:r>
        <w:tab/>
        <w:t>5631</w:t>
      </w:r>
    </w:p>
    <w:p w14:paraId="402C78C0" w14:textId="77777777" w:rsidR="00B37958" w:rsidRDefault="00B37958">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5631</w:t>
      </w:r>
    </w:p>
    <w:p w14:paraId="052127A2" w14:textId="77777777" w:rsidR="00B37958" w:rsidRDefault="00B37958">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5633</w:t>
      </w:r>
    </w:p>
    <w:p w14:paraId="63FA2912" w14:textId="77777777" w:rsidR="00B37958" w:rsidRDefault="00B37958">
      <w:pPr>
        <w:pStyle w:val="TOC3"/>
        <w:rPr>
          <w:rFonts w:ascii="Calibri" w:hAnsi="Calibri"/>
          <w:kern w:val="2"/>
          <w:sz w:val="24"/>
          <w:szCs w:val="24"/>
        </w:rPr>
      </w:pPr>
      <w:r w:rsidRPr="004767AC">
        <w:rPr>
          <w:iCs/>
        </w:rPr>
        <w:t>12.1.2</w:t>
      </w:r>
      <w:r>
        <w:rPr>
          <w:rFonts w:ascii="Calibri" w:hAnsi="Calibri"/>
          <w:kern w:val="2"/>
          <w:sz w:val="24"/>
          <w:szCs w:val="24"/>
        </w:rPr>
        <w:tab/>
      </w:r>
      <w:r w:rsidRPr="004767AC">
        <w:rPr>
          <w:iCs/>
        </w:rPr>
        <w:t>PC5-only operation / Sidelink synchronization related procedure</w:t>
      </w:r>
      <w:r>
        <w:tab/>
        <w:t>5636</w:t>
      </w:r>
    </w:p>
    <w:p w14:paraId="0F0692B9" w14:textId="77777777" w:rsidR="00B37958" w:rsidRDefault="00B37958">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5636</w:t>
      </w:r>
    </w:p>
    <w:p w14:paraId="0A378E5D" w14:textId="77777777" w:rsidR="00B37958" w:rsidRDefault="00B37958">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5645</w:t>
      </w:r>
    </w:p>
    <w:p w14:paraId="105D4062" w14:textId="77777777" w:rsidR="00B37958" w:rsidRDefault="00B37958">
      <w:pPr>
        <w:pStyle w:val="TOC3"/>
        <w:rPr>
          <w:rFonts w:ascii="Calibri" w:hAnsi="Calibri"/>
          <w:kern w:val="2"/>
          <w:sz w:val="24"/>
          <w:szCs w:val="24"/>
        </w:rPr>
      </w:pPr>
      <w:r>
        <w:lastRenderedPageBreak/>
        <w:t>12.1.</w:t>
      </w:r>
      <w:r>
        <w:rPr>
          <w:lang w:eastAsia="zh-CN"/>
        </w:rPr>
        <w:t>3</w:t>
      </w:r>
      <w:r>
        <w:rPr>
          <w:rFonts w:ascii="Calibri" w:hAnsi="Calibri"/>
          <w:kern w:val="2"/>
          <w:sz w:val="24"/>
          <w:szCs w:val="24"/>
        </w:rPr>
        <w:tab/>
      </w:r>
      <w:r>
        <w:t>PC5-only operation / Measurement configuration and reporting via PC5 RRC</w:t>
      </w:r>
      <w:r>
        <w:tab/>
        <w:t>5649</w:t>
      </w:r>
    </w:p>
    <w:p w14:paraId="647BA4B9" w14:textId="77777777" w:rsidR="00B37958" w:rsidRDefault="00B37958">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5649</w:t>
      </w:r>
    </w:p>
    <w:p w14:paraId="766B4517" w14:textId="77777777" w:rsidR="00B37958" w:rsidRDefault="00B37958">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5654</w:t>
      </w:r>
    </w:p>
    <w:p w14:paraId="0C46752D" w14:textId="77777777" w:rsidR="00B37958" w:rsidRDefault="00B37958">
      <w:pPr>
        <w:pStyle w:val="TOC4"/>
        <w:rPr>
          <w:rFonts w:ascii="Calibri" w:hAnsi="Calibri"/>
          <w:kern w:val="2"/>
          <w:sz w:val="24"/>
          <w:szCs w:val="24"/>
        </w:rPr>
      </w:pPr>
      <w:r w:rsidRPr="004767AC">
        <w:rPr>
          <w:rFonts w:eastAsia="SimSun"/>
        </w:rPr>
        <w:t>12.1.3.3</w:t>
      </w:r>
      <w:r>
        <w:rPr>
          <w:rFonts w:ascii="Calibri" w:hAnsi="Calibri"/>
          <w:kern w:val="2"/>
          <w:sz w:val="24"/>
          <w:szCs w:val="24"/>
        </w:rPr>
        <w:tab/>
      </w:r>
      <w:r w:rsidRPr="004767AC">
        <w:rPr>
          <w:rFonts w:eastAsia="SimSun"/>
        </w:rPr>
        <w:t>PC5-only operation / Measurement configuration and reporting via PC5 RRC / PSBCH-RSRP measurement reporting / Periodical reporting</w:t>
      </w:r>
      <w:r>
        <w:tab/>
        <w:t>5661</w:t>
      </w:r>
    </w:p>
    <w:p w14:paraId="0609EF88" w14:textId="77777777" w:rsidR="00B37958" w:rsidRDefault="00B37958">
      <w:pPr>
        <w:pStyle w:val="TOC3"/>
        <w:rPr>
          <w:rFonts w:ascii="Calibri" w:hAnsi="Calibri"/>
          <w:kern w:val="2"/>
          <w:sz w:val="24"/>
          <w:szCs w:val="24"/>
        </w:rPr>
      </w:pPr>
      <w:r w:rsidRPr="004767AC">
        <w:rPr>
          <w:iCs/>
        </w:rPr>
        <w:t>12.1.4</w:t>
      </w:r>
      <w:r>
        <w:rPr>
          <w:rFonts w:ascii="Calibri" w:hAnsi="Calibri"/>
          <w:kern w:val="2"/>
          <w:sz w:val="24"/>
          <w:szCs w:val="24"/>
        </w:rPr>
        <w:tab/>
      </w:r>
      <w:r>
        <w:t>PC5-only operation / Sidelink Reconfiguration via PC5 RRC</w:t>
      </w:r>
      <w:r>
        <w:tab/>
        <w:t>5666</w:t>
      </w:r>
    </w:p>
    <w:p w14:paraId="4636E004" w14:textId="77777777" w:rsidR="00B37958" w:rsidRDefault="00B37958">
      <w:pPr>
        <w:pStyle w:val="TOC4"/>
        <w:rPr>
          <w:rFonts w:ascii="Calibri" w:hAnsi="Calibri"/>
          <w:kern w:val="2"/>
          <w:sz w:val="24"/>
          <w:szCs w:val="24"/>
        </w:rPr>
      </w:pPr>
      <w:r w:rsidRPr="004767AC">
        <w:rPr>
          <w:rFonts w:eastAsia="SimSun"/>
        </w:rPr>
        <w:t>12.1.4.1</w:t>
      </w:r>
      <w:r>
        <w:rPr>
          <w:rFonts w:ascii="Calibri" w:hAnsi="Calibri"/>
          <w:kern w:val="2"/>
          <w:sz w:val="24"/>
          <w:szCs w:val="24"/>
        </w:rPr>
        <w:tab/>
      </w:r>
      <w:r>
        <w:t>PC5-only operation / Sidelink Reconfiguration via PC5 RRC / SL-DRB management / initiating UE side</w:t>
      </w:r>
      <w:r>
        <w:tab/>
        <w:t>5666</w:t>
      </w:r>
    </w:p>
    <w:p w14:paraId="423CC85A" w14:textId="77777777" w:rsidR="00B37958" w:rsidRDefault="00B37958">
      <w:pPr>
        <w:pStyle w:val="TOC4"/>
        <w:rPr>
          <w:rFonts w:ascii="Calibri" w:hAnsi="Calibri"/>
          <w:kern w:val="2"/>
          <w:sz w:val="24"/>
          <w:szCs w:val="24"/>
        </w:rPr>
      </w:pPr>
      <w:r w:rsidRPr="004767AC">
        <w:rPr>
          <w:rFonts w:eastAsia="SimSun"/>
        </w:rPr>
        <w:t>12.1.4.2</w:t>
      </w:r>
      <w:r>
        <w:rPr>
          <w:rFonts w:ascii="Calibri" w:hAnsi="Calibri"/>
          <w:kern w:val="2"/>
          <w:sz w:val="24"/>
          <w:szCs w:val="24"/>
        </w:rPr>
        <w:tab/>
      </w:r>
      <w:r>
        <w:t>PC5-only operation / Sidelink Reconfiguration via PC5 RRC / SL DRB management / Peer UE side</w:t>
      </w:r>
      <w:r>
        <w:tab/>
        <w:t>5672</w:t>
      </w:r>
    </w:p>
    <w:p w14:paraId="30DF08CD" w14:textId="77777777" w:rsidR="00B37958" w:rsidRDefault="00B37958">
      <w:pPr>
        <w:pStyle w:val="TOC3"/>
        <w:rPr>
          <w:rFonts w:ascii="Calibri" w:hAnsi="Calibri"/>
          <w:kern w:val="2"/>
          <w:sz w:val="24"/>
          <w:szCs w:val="24"/>
        </w:rPr>
      </w:pPr>
      <w:r>
        <w:t>12.1.</w:t>
      </w:r>
      <w:r w:rsidRPr="004767AC">
        <w:rPr>
          <w:rFonts w:eastAsia="DengXian"/>
          <w:lang w:eastAsia="zh-CN"/>
        </w:rPr>
        <w:t>5</w:t>
      </w:r>
      <w:r>
        <w:rPr>
          <w:rFonts w:ascii="Calibri" w:hAnsi="Calibri"/>
          <w:kern w:val="2"/>
          <w:sz w:val="24"/>
          <w:szCs w:val="24"/>
        </w:rPr>
        <w:tab/>
      </w:r>
      <w:r>
        <w:t>PC5-only operation / Sidelink CSI reporting</w:t>
      </w:r>
      <w:r>
        <w:tab/>
        <w:t>5676</w:t>
      </w:r>
    </w:p>
    <w:p w14:paraId="77616DB8" w14:textId="77777777" w:rsidR="00B37958" w:rsidRDefault="00B37958">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5676</w:t>
      </w:r>
    </w:p>
    <w:p w14:paraId="6FBB3675" w14:textId="77777777" w:rsidR="00B37958" w:rsidRDefault="00B37958">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5681</w:t>
      </w:r>
    </w:p>
    <w:p w14:paraId="7C252834" w14:textId="77777777" w:rsidR="00B37958" w:rsidRDefault="00B37958">
      <w:pPr>
        <w:pStyle w:val="TOC3"/>
        <w:rPr>
          <w:rFonts w:ascii="Calibri" w:hAnsi="Calibri"/>
          <w:kern w:val="2"/>
          <w:sz w:val="24"/>
          <w:szCs w:val="24"/>
        </w:rPr>
      </w:pPr>
      <w:r w:rsidRPr="004767AC">
        <w:rPr>
          <w:iCs/>
        </w:rPr>
        <w:t>12.1.6</w:t>
      </w:r>
      <w:r>
        <w:rPr>
          <w:rFonts w:ascii="Calibri" w:hAnsi="Calibri"/>
          <w:kern w:val="2"/>
          <w:sz w:val="24"/>
          <w:szCs w:val="24"/>
        </w:rPr>
        <w:tab/>
      </w:r>
      <w:r w:rsidRPr="004767AC">
        <w:rPr>
          <w:iCs/>
        </w:rPr>
        <w:t>PC5-only operation / Sidelink failure</w:t>
      </w:r>
      <w:r>
        <w:tab/>
        <w:t>5686</w:t>
      </w:r>
    </w:p>
    <w:p w14:paraId="38843CEA" w14:textId="77777777" w:rsidR="00B37958" w:rsidRDefault="00B37958">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5686</w:t>
      </w:r>
    </w:p>
    <w:p w14:paraId="4421B7BF" w14:textId="77777777" w:rsidR="00B37958" w:rsidRDefault="00B37958">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5689</w:t>
      </w:r>
    </w:p>
    <w:p w14:paraId="5C92F2F3" w14:textId="77777777" w:rsidR="00B37958" w:rsidRDefault="00B37958">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5692</w:t>
      </w:r>
    </w:p>
    <w:p w14:paraId="0C7F48F2" w14:textId="77777777" w:rsidR="00B37958" w:rsidRDefault="00B37958">
      <w:pPr>
        <w:pStyle w:val="TOC3"/>
        <w:rPr>
          <w:rFonts w:ascii="Calibri" w:hAnsi="Calibri"/>
          <w:kern w:val="2"/>
          <w:sz w:val="24"/>
          <w:szCs w:val="24"/>
        </w:rPr>
      </w:pPr>
      <w:r w:rsidRPr="004767AC">
        <w:rPr>
          <w:iCs/>
        </w:rPr>
        <w:t>12.1.7</w:t>
      </w:r>
      <w:r>
        <w:rPr>
          <w:rFonts w:ascii="Calibri" w:hAnsi="Calibri"/>
          <w:kern w:val="2"/>
          <w:sz w:val="24"/>
          <w:szCs w:val="24"/>
        </w:rPr>
        <w:tab/>
      </w:r>
      <w:r w:rsidRPr="004767AC">
        <w:rPr>
          <w:iCs/>
        </w:rPr>
        <w:t>PC5-only operation / Sidelink UE capability transfer via PC5 RRC</w:t>
      </w:r>
      <w:r>
        <w:tab/>
        <w:t>5696</w:t>
      </w:r>
    </w:p>
    <w:p w14:paraId="0A1E1846" w14:textId="77777777" w:rsidR="00B37958" w:rsidRDefault="00B37958">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5696</w:t>
      </w:r>
    </w:p>
    <w:p w14:paraId="3F95FD49" w14:textId="77777777" w:rsidR="00B37958" w:rsidRDefault="00B37958">
      <w:pPr>
        <w:pStyle w:val="TOC3"/>
        <w:rPr>
          <w:rFonts w:ascii="Calibri" w:hAnsi="Calibri"/>
          <w:kern w:val="2"/>
          <w:sz w:val="24"/>
          <w:szCs w:val="24"/>
        </w:rPr>
      </w:pPr>
      <w:r w:rsidRPr="004767AC">
        <w:rPr>
          <w:iCs/>
        </w:rPr>
        <w:t>12.1.8</w:t>
      </w:r>
      <w:r>
        <w:rPr>
          <w:rFonts w:ascii="Calibri" w:hAnsi="Calibri"/>
          <w:kern w:val="2"/>
          <w:sz w:val="24"/>
          <w:szCs w:val="24"/>
        </w:rPr>
        <w:tab/>
      </w:r>
      <w:r w:rsidRPr="004767AC">
        <w:rPr>
          <w:iCs/>
        </w:rPr>
        <w:t>PC5-only operation / MAC</w:t>
      </w:r>
      <w:r>
        <w:tab/>
        <w:t>5704</w:t>
      </w:r>
    </w:p>
    <w:p w14:paraId="7822BAC6" w14:textId="77777777" w:rsidR="00B37958" w:rsidRDefault="00B37958">
      <w:pPr>
        <w:pStyle w:val="TOC4"/>
        <w:rPr>
          <w:rFonts w:ascii="Calibri" w:hAnsi="Calibri"/>
          <w:kern w:val="2"/>
          <w:sz w:val="24"/>
          <w:szCs w:val="24"/>
        </w:rPr>
      </w:pPr>
      <w:r>
        <w:t>12.1.8.1</w:t>
      </w:r>
      <w:r>
        <w:rPr>
          <w:rFonts w:ascii="Calibri" w:hAnsi="Calibri"/>
          <w:kern w:val="2"/>
          <w:sz w:val="24"/>
          <w:szCs w:val="24"/>
        </w:rPr>
        <w:tab/>
      </w:r>
      <w:r>
        <w:t>PC5-only operation / MAC / SL-SCH data transmission</w:t>
      </w:r>
      <w:r>
        <w:tab/>
        <w:t>5704</w:t>
      </w:r>
    </w:p>
    <w:p w14:paraId="6764354A" w14:textId="77777777" w:rsidR="00B37958" w:rsidRDefault="00B37958">
      <w:pPr>
        <w:pStyle w:val="TOC5"/>
        <w:rPr>
          <w:rFonts w:ascii="Calibri" w:hAnsi="Calibri"/>
          <w:kern w:val="2"/>
          <w:sz w:val="24"/>
          <w:szCs w:val="24"/>
        </w:rPr>
      </w:pPr>
      <w:r>
        <w:t>12.1.8.1.1</w:t>
      </w:r>
      <w:r>
        <w:rPr>
          <w:rFonts w:ascii="Calibri" w:hAnsi="Calibri"/>
          <w:kern w:val="2"/>
          <w:sz w:val="24"/>
          <w:szCs w:val="24"/>
        </w:rPr>
        <w:tab/>
      </w:r>
      <w:r>
        <w:t>PC5-only operation / MAC / SL-SCH data transmission / Selected sidelink grant</w:t>
      </w:r>
      <w:r>
        <w:tab/>
        <w:t>5704</w:t>
      </w:r>
    </w:p>
    <w:p w14:paraId="0A5D3F5D" w14:textId="77777777" w:rsidR="00B37958" w:rsidRDefault="00B37958">
      <w:pPr>
        <w:pStyle w:val="TOC4"/>
        <w:rPr>
          <w:rFonts w:ascii="Calibri" w:hAnsi="Calibri"/>
          <w:kern w:val="2"/>
          <w:sz w:val="24"/>
          <w:szCs w:val="24"/>
        </w:rPr>
      </w:pPr>
      <w:r w:rsidRPr="004767AC">
        <w:rPr>
          <w:rFonts w:eastAsia="SimSun"/>
        </w:rPr>
        <w:t>12.1.8.2</w:t>
      </w:r>
      <w:r>
        <w:rPr>
          <w:rFonts w:ascii="Calibri" w:hAnsi="Calibri"/>
          <w:kern w:val="2"/>
          <w:sz w:val="24"/>
          <w:szCs w:val="24"/>
        </w:rPr>
        <w:tab/>
      </w:r>
      <w:r w:rsidRPr="004767AC">
        <w:rPr>
          <w:rFonts w:eastAsia="SimSun"/>
        </w:rPr>
        <w:t>PC5-only operation / MAC / SL-SCH data reception</w:t>
      </w:r>
      <w:r>
        <w:tab/>
        <w:t>5711</w:t>
      </w:r>
    </w:p>
    <w:p w14:paraId="36548058" w14:textId="77777777" w:rsidR="00B37958" w:rsidRDefault="00B37958">
      <w:pPr>
        <w:pStyle w:val="TOC5"/>
        <w:rPr>
          <w:rFonts w:ascii="Calibri" w:hAnsi="Calibri"/>
          <w:kern w:val="2"/>
          <w:sz w:val="24"/>
          <w:szCs w:val="24"/>
        </w:rPr>
      </w:pPr>
      <w:r w:rsidRPr="004767AC">
        <w:rPr>
          <w:rFonts w:eastAsia="SimSun"/>
        </w:rPr>
        <w:t>12.1.8.2.1</w:t>
      </w:r>
      <w:r>
        <w:rPr>
          <w:rFonts w:ascii="Calibri" w:hAnsi="Calibri"/>
          <w:kern w:val="2"/>
          <w:sz w:val="24"/>
          <w:szCs w:val="24"/>
        </w:rPr>
        <w:tab/>
      </w:r>
      <w:r w:rsidRPr="004767AC">
        <w:rPr>
          <w:rFonts w:eastAsia="SimSun"/>
        </w:rPr>
        <w:t>PC5-only operation / MAC / SL-SCH data reception / ACK-NACK HARQ</w:t>
      </w:r>
      <w:r>
        <w:tab/>
        <w:t>5711</w:t>
      </w:r>
    </w:p>
    <w:p w14:paraId="62CC743A" w14:textId="77777777" w:rsidR="00B37958" w:rsidRDefault="00B37958">
      <w:pPr>
        <w:pStyle w:val="TOC5"/>
        <w:rPr>
          <w:rFonts w:ascii="Calibri" w:hAnsi="Calibri"/>
          <w:kern w:val="2"/>
          <w:sz w:val="24"/>
          <w:szCs w:val="24"/>
        </w:rPr>
      </w:pPr>
      <w:r>
        <w:t>12.1.8.2.2</w:t>
      </w:r>
      <w:r>
        <w:rPr>
          <w:rFonts w:ascii="Calibri" w:hAnsi="Calibri"/>
          <w:kern w:val="2"/>
          <w:sz w:val="24"/>
          <w:szCs w:val="24"/>
        </w:rPr>
        <w:tab/>
      </w:r>
      <w:r>
        <w:t>PC5-only operation / MAC / SL-SCH data reception / NACK-only HARQ</w:t>
      </w:r>
      <w:r>
        <w:tab/>
        <w:t>5718</w:t>
      </w:r>
    </w:p>
    <w:p w14:paraId="5893C11E" w14:textId="77777777" w:rsidR="00B37958" w:rsidRDefault="00B37958">
      <w:pPr>
        <w:pStyle w:val="TOC5"/>
        <w:rPr>
          <w:rFonts w:ascii="Calibri" w:hAnsi="Calibri"/>
          <w:kern w:val="2"/>
          <w:sz w:val="24"/>
          <w:szCs w:val="24"/>
        </w:rPr>
      </w:pPr>
      <w:r>
        <w:t>12.1.8.2.3</w:t>
      </w:r>
      <w:r>
        <w:rPr>
          <w:rFonts w:ascii="Calibri" w:hAnsi="Calibri"/>
          <w:kern w:val="2"/>
          <w:sz w:val="24"/>
          <w:szCs w:val="24"/>
        </w:rPr>
        <w:tab/>
      </w:r>
      <w:r>
        <w:t>PC5-only operation / MAC / SL-SCH data reception / SL-SCH Transport block size selection</w:t>
      </w:r>
      <w:r>
        <w:tab/>
        <w:t>5724</w:t>
      </w:r>
    </w:p>
    <w:p w14:paraId="376472E4" w14:textId="77777777" w:rsidR="00B37958" w:rsidRDefault="00B37958">
      <w:pPr>
        <w:pStyle w:val="TOC5"/>
        <w:rPr>
          <w:rFonts w:ascii="Calibri" w:hAnsi="Calibri"/>
          <w:kern w:val="2"/>
          <w:sz w:val="24"/>
          <w:szCs w:val="24"/>
        </w:rPr>
      </w:pPr>
      <w:r w:rsidRPr="004767AC">
        <w:rPr>
          <w:rFonts w:eastAsia="SimSun"/>
        </w:rPr>
        <w:t>12.1.8.2.4</w:t>
      </w:r>
      <w:r>
        <w:rPr>
          <w:rFonts w:ascii="Calibri" w:hAnsi="Calibri"/>
          <w:kern w:val="2"/>
          <w:sz w:val="24"/>
          <w:szCs w:val="24"/>
        </w:rPr>
        <w:tab/>
      </w:r>
      <w:r w:rsidRPr="004767AC">
        <w:rPr>
          <w:rFonts w:eastAsia="SimSun"/>
        </w:rPr>
        <w:t>PC5-only operation / MAC / SL-SCH data reception / SL-SCH Transport block size selection for SL MIMO</w:t>
      </w:r>
      <w:r>
        <w:tab/>
        <w:t>5732</w:t>
      </w:r>
    </w:p>
    <w:p w14:paraId="23986A40" w14:textId="77777777" w:rsidR="00B37958" w:rsidRDefault="00B37958">
      <w:pPr>
        <w:pStyle w:val="TOC3"/>
        <w:rPr>
          <w:rFonts w:ascii="Calibri" w:hAnsi="Calibri"/>
          <w:kern w:val="2"/>
          <w:sz w:val="24"/>
          <w:szCs w:val="24"/>
        </w:rPr>
      </w:pPr>
      <w:r w:rsidRPr="004767AC">
        <w:rPr>
          <w:rFonts w:eastAsia="SimSun"/>
        </w:rPr>
        <w:t>12.1.9</w:t>
      </w:r>
      <w:r>
        <w:tab/>
        <w:t>5737</w:t>
      </w:r>
    </w:p>
    <w:p w14:paraId="2930CF6D" w14:textId="77777777" w:rsidR="00B37958" w:rsidRDefault="00B37958">
      <w:pPr>
        <w:pStyle w:val="TOC3"/>
        <w:rPr>
          <w:rFonts w:ascii="Calibri" w:hAnsi="Calibri"/>
          <w:kern w:val="2"/>
          <w:sz w:val="24"/>
          <w:szCs w:val="24"/>
        </w:rPr>
      </w:pPr>
      <w:r w:rsidRPr="004767AC">
        <w:rPr>
          <w:iCs/>
        </w:rPr>
        <w:t>12.1.</w:t>
      </w:r>
      <w:r w:rsidRPr="004767AC">
        <w:rPr>
          <w:iCs/>
          <w:lang w:eastAsia="zh-CN"/>
        </w:rPr>
        <w:t>10</w:t>
      </w:r>
      <w:r>
        <w:rPr>
          <w:rFonts w:ascii="Calibri" w:hAnsi="Calibri"/>
          <w:kern w:val="2"/>
          <w:sz w:val="24"/>
          <w:szCs w:val="24"/>
        </w:rPr>
        <w:tab/>
      </w:r>
      <w:r w:rsidRPr="004767AC">
        <w:rPr>
          <w:iCs/>
        </w:rPr>
        <w:t>PC5-only operation / PDCP</w:t>
      </w:r>
      <w:r>
        <w:tab/>
        <w:t>5737</w:t>
      </w:r>
    </w:p>
    <w:p w14:paraId="50924896" w14:textId="77777777" w:rsidR="00B37958" w:rsidRDefault="00B37958">
      <w:pPr>
        <w:pStyle w:val="TOC4"/>
        <w:rPr>
          <w:rFonts w:ascii="Calibri" w:hAnsi="Calibri"/>
          <w:kern w:val="2"/>
          <w:sz w:val="24"/>
          <w:szCs w:val="24"/>
        </w:rPr>
      </w:pPr>
      <w:r>
        <w:t>12.1.10.1</w:t>
      </w:r>
      <w:r>
        <w:rPr>
          <w:rFonts w:ascii="Calibri" w:hAnsi="Calibri"/>
          <w:kern w:val="2"/>
          <w:sz w:val="24"/>
          <w:szCs w:val="24"/>
        </w:rPr>
        <w:tab/>
      </w:r>
      <w:r>
        <w:t>PC5-only operation / PDCP / data transfer</w:t>
      </w:r>
      <w:r>
        <w:tab/>
        <w:t>5737</w:t>
      </w:r>
    </w:p>
    <w:p w14:paraId="16F780FB" w14:textId="77777777" w:rsidR="00B37958" w:rsidRDefault="00B37958">
      <w:pPr>
        <w:pStyle w:val="TOC4"/>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5737</w:t>
      </w:r>
    </w:p>
    <w:p w14:paraId="301BD289" w14:textId="77777777" w:rsidR="00B37958" w:rsidRDefault="00B37958">
      <w:pPr>
        <w:pStyle w:val="TOC4"/>
        <w:rPr>
          <w:rFonts w:ascii="Calibri" w:hAnsi="Calibri"/>
          <w:kern w:val="2"/>
          <w:sz w:val="24"/>
          <w:szCs w:val="24"/>
        </w:rPr>
      </w:pPr>
      <w:r>
        <w:t>12.1.10.1.</w:t>
      </w:r>
      <w:r w:rsidRPr="004767AC">
        <w:rPr>
          <w:rFonts w:eastAsia="SimSun"/>
          <w:lang w:eastAsia="zh-CN"/>
        </w:rPr>
        <w:t>2</w:t>
      </w:r>
      <w:r>
        <w:rPr>
          <w:rFonts w:ascii="Calibri" w:hAnsi="Calibri"/>
          <w:kern w:val="2"/>
          <w:sz w:val="24"/>
          <w:szCs w:val="24"/>
        </w:rPr>
        <w:tab/>
      </w:r>
      <w:r>
        <w:t>PC5-only operation / PDCP / data transfer / PDCP SN numbering</w:t>
      </w:r>
      <w:r>
        <w:rPr>
          <w:lang w:eastAsia="zh-CN"/>
        </w:rPr>
        <w:t xml:space="preserve"> / 18 bits SN</w:t>
      </w:r>
      <w:r>
        <w:tab/>
        <w:t>5740</w:t>
      </w:r>
    </w:p>
    <w:p w14:paraId="366891D6" w14:textId="77777777" w:rsidR="00B37958" w:rsidRDefault="00B37958">
      <w:pPr>
        <w:pStyle w:val="TOC2"/>
        <w:rPr>
          <w:rFonts w:ascii="Calibri" w:hAnsi="Calibri"/>
          <w:kern w:val="2"/>
          <w:sz w:val="24"/>
          <w:szCs w:val="24"/>
        </w:rPr>
      </w:pPr>
      <w:r>
        <w:t>12.2</w:t>
      </w:r>
      <w:r>
        <w:rPr>
          <w:rFonts w:ascii="Calibri" w:hAnsi="Calibri"/>
          <w:kern w:val="2"/>
          <w:sz w:val="24"/>
          <w:szCs w:val="24"/>
        </w:rPr>
        <w:tab/>
      </w:r>
      <w:r w:rsidRPr="004767AC">
        <w:rPr>
          <w:iCs/>
        </w:rPr>
        <w:t>Inter-carrier concurrent operation</w:t>
      </w:r>
      <w:r>
        <w:tab/>
        <w:t>5741</w:t>
      </w:r>
    </w:p>
    <w:p w14:paraId="64AF7DD4" w14:textId="77777777" w:rsidR="00B37958" w:rsidRDefault="00B37958">
      <w:pPr>
        <w:pStyle w:val="TOC3"/>
        <w:rPr>
          <w:rFonts w:ascii="Calibri" w:hAnsi="Calibri"/>
          <w:kern w:val="2"/>
          <w:sz w:val="24"/>
          <w:szCs w:val="24"/>
        </w:rPr>
      </w:pPr>
      <w:r w:rsidRPr="004767AC">
        <w:rPr>
          <w:iCs/>
        </w:rPr>
        <w:t>12.2.1</w:t>
      </w:r>
      <w:r>
        <w:rPr>
          <w:rFonts w:ascii="Calibri" w:hAnsi="Calibri"/>
          <w:kern w:val="2"/>
          <w:sz w:val="24"/>
          <w:szCs w:val="24"/>
        </w:rPr>
        <w:tab/>
      </w:r>
      <w:r w:rsidRPr="004767AC">
        <w:rPr>
          <w:iCs/>
        </w:rPr>
        <w:t>Inter-carrier concurrent operation / Sidelink communication</w:t>
      </w:r>
      <w:r>
        <w:tab/>
        <w:t>5741</w:t>
      </w:r>
    </w:p>
    <w:p w14:paraId="3B7B2BF8" w14:textId="77777777" w:rsidR="00B37958" w:rsidRDefault="00B37958">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5741</w:t>
      </w:r>
    </w:p>
    <w:p w14:paraId="7F52AFE4" w14:textId="77777777" w:rsidR="00B37958" w:rsidRDefault="00B37958">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4767AC">
        <w:rPr>
          <w:color w:val="000000"/>
        </w:rPr>
        <w:t>Reception</w:t>
      </w:r>
      <w:r>
        <w:tab/>
        <w:t>5751</w:t>
      </w:r>
    </w:p>
    <w:p w14:paraId="2232C620" w14:textId="77777777" w:rsidR="00B37958" w:rsidRDefault="00B37958">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5757</w:t>
      </w:r>
    </w:p>
    <w:p w14:paraId="10E77CB0" w14:textId="77777777" w:rsidR="00B37958" w:rsidRDefault="00B37958">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5767</w:t>
      </w:r>
    </w:p>
    <w:p w14:paraId="1BA73538" w14:textId="77777777" w:rsidR="00B37958" w:rsidRDefault="00B37958">
      <w:pPr>
        <w:pStyle w:val="TOC4"/>
        <w:rPr>
          <w:rFonts w:ascii="Calibri" w:hAnsi="Calibri"/>
          <w:kern w:val="2"/>
          <w:sz w:val="24"/>
          <w:szCs w:val="24"/>
        </w:rPr>
      </w:pPr>
      <w:r>
        <w:rPr>
          <w:lang w:eastAsia="zh-CN"/>
        </w:rPr>
        <w:t>12.2.1.5</w:t>
      </w:r>
      <w:r>
        <w:rPr>
          <w:rFonts w:ascii="Calibri" w:hAnsi="Calibri"/>
          <w:kern w:val="2"/>
          <w:sz w:val="24"/>
          <w:szCs w:val="24"/>
        </w:rPr>
        <w:tab/>
      </w:r>
      <w:r w:rsidRPr="004767AC">
        <w:rPr>
          <w:rFonts w:eastAsia="SimSun"/>
        </w:rPr>
        <w:t>Inter-carrier concurrent operation / Sidelink communication / RRC_CONNECTED / Transmission / Exceptional pool</w:t>
      </w:r>
      <w:r>
        <w:tab/>
        <w:t>5774</w:t>
      </w:r>
    </w:p>
    <w:p w14:paraId="78B1718B" w14:textId="77777777" w:rsidR="00B37958" w:rsidRDefault="00B37958">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5785</w:t>
      </w:r>
    </w:p>
    <w:p w14:paraId="4A5DD748" w14:textId="77777777" w:rsidR="00B37958" w:rsidRDefault="00B37958">
      <w:pPr>
        <w:pStyle w:val="TOC3"/>
        <w:rPr>
          <w:rFonts w:ascii="Calibri" w:hAnsi="Calibri"/>
          <w:kern w:val="2"/>
          <w:sz w:val="24"/>
          <w:szCs w:val="24"/>
        </w:rPr>
      </w:pPr>
      <w:r>
        <w:t>12.2.2</w:t>
      </w:r>
      <w:r>
        <w:rPr>
          <w:rFonts w:ascii="Calibri" w:hAnsi="Calibri"/>
          <w:kern w:val="2"/>
          <w:sz w:val="24"/>
          <w:szCs w:val="24"/>
        </w:rPr>
        <w:tab/>
      </w:r>
      <w:r w:rsidRPr="004767AC">
        <w:rPr>
          <w:iCs/>
        </w:rPr>
        <w:t>Inter-carrier concurrent operation / Sidelink synchronization related procedure</w:t>
      </w:r>
      <w:r>
        <w:tab/>
        <w:t>5794</w:t>
      </w:r>
    </w:p>
    <w:p w14:paraId="0D18D3AE" w14:textId="77777777" w:rsidR="00B37958" w:rsidRDefault="00B37958">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Synchronization reference source (re-)selection</w:t>
      </w:r>
      <w:r>
        <w:tab/>
        <w:t>5794</w:t>
      </w:r>
    </w:p>
    <w:p w14:paraId="0C7D6A9E" w14:textId="77777777" w:rsidR="00B37958" w:rsidRDefault="00B37958">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5809</w:t>
      </w:r>
    </w:p>
    <w:p w14:paraId="426FEFE9" w14:textId="77777777" w:rsidR="00B37958" w:rsidRDefault="00B37958">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5816</w:t>
      </w:r>
    </w:p>
    <w:p w14:paraId="5B53A68B" w14:textId="77777777" w:rsidR="00B37958" w:rsidRDefault="00B37958">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5816</w:t>
      </w:r>
    </w:p>
    <w:p w14:paraId="332907BA" w14:textId="77777777" w:rsidR="00B37958" w:rsidRDefault="00B37958">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5828</w:t>
      </w:r>
    </w:p>
    <w:p w14:paraId="481A2D42" w14:textId="77777777" w:rsidR="00B37958" w:rsidRDefault="00B37958">
      <w:pPr>
        <w:pStyle w:val="TOC3"/>
        <w:rPr>
          <w:rFonts w:ascii="Calibri" w:hAnsi="Calibri"/>
          <w:kern w:val="2"/>
          <w:sz w:val="24"/>
          <w:szCs w:val="24"/>
        </w:rPr>
      </w:pPr>
      <w:r>
        <w:lastRenderedPageBreak/>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5835</w:t>
      </w:r>
    </w:p>
    <w:p w14:paraId="2F4709C8" w14:textId="77777777" w:rsidR="00B37958" w:rsidRDefault="00B37958">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5835</w:t>
      </w:r>
    </w:p>
    <w:p w14:paraId="534EF819" w14:textId="77777777" w:rsidR="00B37958" w:rsidRDefault="00B37958">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5851</w:t>
      </w:r>
    </w:p>
    <w:p w14:paraId="1790CB00" w14:textId="77777777" w:rsidR="00B37958" w:rsidRDefault="00B37958">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5851</w:t>
      </w:r>
    </w:p>
    <w:p w14:paraId="28C87267" w14:textId="77777777" w:rsidR="00B37958" w:rsidRDefault="00B37958">
      <w:pPr>
        <w:pStyle w:val="TOC4"/>
        <w:rPr>
          <w:rFonts w:ascii="Calibri" w:hAnsi="Calibri"/>
          <w:kern w:val="2"/>
          <w:sz w:val="24"/>
          <w:szCs w:val="24"/>
        </w:rPr>
      </w:pPr>
      <w:r>
        <w:rPr>
          <w:lang w:eastAsia="zh-CN"/>
        </w:rPr>
        <w:t>12.2.5.2</w:t>
      </w:r>
      <w:r>
        <w:rPr>
          <w:rFonts w:ascii="Calibri" w:hAnsi="Calibri"/>
          <w:kern w:val="2"/>
          <w:sz w:val="24"/>
          <w:szCs w:val="24"/>
        </w:rPr>
        <w:tab/>
      </w:r>
      <w:r>
        <w:t>Inter-carrier concurrent operation / Measurement configuration and reporting via PC5 RRC / SL-RSRP measurement reporting / Event S1 and S2</w:t>
      </w:r>
      <w:r>
        <w:tab/>
        <w:t>5856</w:t>
      </w:r>
    </w:p>
    <w:p w14:paraId="2CD9A41F" w14:textId="77777777" w:rsidR="00B37958" w:rsidRDefault="00B37958">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5865</w:t>
      </w:r>
    </w:p>
    <w:p w14:paraId="347A16C6" w14:textId="77777777" w:rsidR="00B37958" w:rsidRDefault="00B37958">
      <w:pPr>
        <w:pStyle w:val="TOC3"/>
        <w:rPr>
          <w:rFonts w:ascii="Calibri" w:hAnsi="Calibri"/>
          <w:kern w:val="2"/>
          <w:sz w:val="24"/>
          <w:szCs w:val="24"/>
        </w:rPr>
      </w:pPr>
      <w:r w:rsidRPr="004767AC">
        <w:rPr>
          <w:rFonts w:eastAsia="SimSun"/>
        </w:rPr>
        <w:t>12.2.6</w:t>
      </w:r>
      <w:r>
        <w:rPr>
          <w:rFonts w:ascii="Calibri" w:hAnsi="Calibri"/>
          <w:kern w:val="2"/>
          <w:sz w:val="24"/>
          <w:szCs w:val="24"/>
        </w:rPr>
        <w:tab/>
      </w:r>
      <w:r w:rsidRPr="004767AC">
        <w:rPr>
          <w:rFonts w:eastAsia="SimSun"/>
        </w:rPr>
        <w:t>Inter-carrier concurrent operation / Sidelink Reconfiguration via PC5 RRC</w:t>
      </w:r>
      <w:r>
        <w:tab/>
        <w:t>5871</w:t>
      </w:r>
    </w:p>
    <w:p w14:paraId="4AC877C8" w14:textId="77777777" w:rsidR="00B37958" w:rsidRDefault="00B37958">
      <w:pPr>
        <w:pStyle w:val="TOC4"/>
        <w:rPr>
          <w:rFonts w:ascii="Calibri" w:hAnsi="Calibri"/>
          <w:kern w:val="2"/>
          <w:sz w:val="24"/>
          <w:szCs w:val="24"/>
        </w:rPr>
      </w:pPr>
      <w:r w:rsidRPr="004767AC">
        <w:rPr>
          <w:rFonts w:eastAsia="SimSun"/>
        </w:rPr>
        <w:t>12.2.6.1</w:t>
      </w:r>
      <w:r>
        <w:rPr>
          <w:rFonts w:ascii="Calibri" w:hAnsi="Calibri"/>
          <w:kern w:val="2"/>
          <w:sz w:val="24"/>
          <w:szCs w:val="24"/>
        </w:rPr>
        <w:tab/>
      </w:r>
      <w:r w:rsidRPr="004767AC">
        <w:rPr>
          <w:rFonts w:eastAsia="SimSun"/>
        </w:rPr>
        <w:t>Inter-carrier concurrent operation / Sidelink Reconfiguration via PC5 RRC / SL DRB management / Initiating UE side</w:t>
      </w:r>
      <w:r>
        <w:tab/>
        <w:t>5871</w:t>
      </w:r>
    </w:p>
    <w:p w14:paraId="07A802EF" w14:textId="77777777" w:rsidR="00B37958" w:rsidRDefault="00B37958">
      <w:pPr>
        <w:pStyle w:val="TOC4"/>
        <w:rPr>
          <w:rFonts w:ascii="Calibri" w:hAnsi="Calibri"/>
          <w:kern w:val="2"/>
          <w:sz w:val="24"/>
          <w:szCs w:val="24"/>
        </w:rPr>
      </w:pPr>
      <w:r>
        <w:t>12.2.6.2</w:t>
      </w:r>
      <w:r>
        <w:rPr>
          <w:rFonts w:ascii="Calibri" w:hAnsi="Calibri"/>
          <w:kern w:val="2"/>
          <w:sz w:val="24"/>
          <w:szCs w:val="24"/>
        </w:rPr>
        <w:tab/>
      </w:r>
      <w:r>
        <w:t>Inter-carrier concurrent operation / Sidelink Reconfiguration via PC5 RRC / SL DRB management / Peer UE side</w:t>
      </w:r>
      <w:r>
        <w:tab/>
        <w:t>5875</w:t>
      </w:r>
    </w:p>
    <w:p w14:paraId="5385450B" w14:textId="77777777" w:rsidR="00B37958" w:rsidRDefault="00B37958">
      <w:pPr>
        <w:pStyle w:val="TOC3"/>
        <w:rPr>
          <w:rFonts w:ascii="Calibri" w:hAnsi="Calibri"/>
          <w:kern w:val="2"/>
          <w:sz w:val="24"/>
          <w:szCs w:val="24"/>
        </w:rPr>
      </w:pPr>
      <w:r w:rsidRPr="004767AC">
        <w:rPr>
          <w:rFonts w:eastAsia="SimSun"/>
        </w:rPr>
        <w:t>12.2.</w:t>
      </w:r>
      <w:r w:rsidRPr="004767AC">
        <w:rPr>
          <w:rFonts w:eastAsia="SimSun"/>
          <w:lang w:eastAsia="zh-CN"/>
        </w:rPr>
        <w:t>7</w:t>
      </w:r>
      <w:r>
        <w:rPr>
          <w:rFonts w:ascii="Calibri" w:hAnsi="Calibri"/>
          <w:kern w:val="2"/>
          <w:sz w:val="24"/>
          <w:szCs w:val="24"/>
        </w:rPr>
        <w:tab/>
      </w:r>
      <w:r>
        <w:t>Inter-carrier concurrent operation / Sidelink CSI reporting</w:t>
      </w:r>
      <w:r>
        <w:tab/>
        <w:t>5882</w:t>
      </w:r>
    </w:p>
    <w:p w14:paraId="3AB69601" w14:textId="77777777" w:rsidR="00B37958" w:rsidRDefault="00B37958">
      <w:pPr>
        <w:pStyle w:val="TOC4"/>
        <w:rPr>
          <w:rFonts w:ascii="Calibri" w:hAnsi="Calibri"/>
          <w:kern w:val="2"/>
          <w:sz w:val="24"/>
          <w:szCs w:val="24"/>
        </w:rPr>
      </w:pPr>
      <w:r w:rsidRPr="004767AC">
        <w:rPr>
          <w:rFonts w:eastAsia="SimSun"/>
        </w:rPr>
        <w:t>12.2.</w:t>
      </w:r>
      <w:r w:rsidRPr="004767AC">
        <w:rPr>
          <w:rFonts w:eastAsia="SimSun"/>
          <w:lang w:eastAsia="zh-CN"/>
        </w:rPr>
        <w:t>7.1</w:t>
      </w:r>
      <w:r>
        <w:rPr>
          <w:rFonts w:ascii="Calibri" w:hAnsi="Calibri"/>
          <w:kern w:val="2"/>
          <w:sz w:val="24"/>
          <w:szCs w:val="24"/>
        </w:rPr>
        <w:tab/>
      </w:r>
      <w:r w:rsidRPr="004767AC">
        <w:rPr>
          <w:rFonts w:eastAsia="SimSun"/>
        </w:rPr>
        <w:t>Inter-carrier concurrent operation / Sidelink CSI reporting / Configuration</w:t>
      </w:r>
      <w:r>
        <w:tab/>
        <w:t>5882</w:t>
      </w:r>
    </w:p>
    <w:p w14:paraId="09A58A7F" w14:textId="77777777" w:rsidR="00B37958" w:rsidRDefault="00B37958">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5887</w:t>
      </w:r>
    </w:p>
    <w:p w14:paraId="2EBECD5B" w14:textId="77777777" w:rsidR="00B37958" w:rsidRDefault="00B37958">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5892</w:t>
      </w:r>
    </w:p>
    <w:p w14:paraId="68D8DDC5" w14:textId="77777777" w:rsidR="00B37958" w:rsidRDefault="00B37958">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5892</w:t>
      </w:r>
    </w:p>
    <w:p w14:paraId="62C0B3DE" w14:textId="77777777" w:rsidR="00B37958" w:rsidRDefault="00B37958">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5897</w:t>
      </w:r>
    </w:p>
    <w:p w14:paraId="15C13BAB" w14:textId="77777777" w:rsidR="00B37958" w:rsidRDefault="00B37958">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5899</w:t>
      </w:r>
    </w:p>
    <w:p w14:paraId="311AD7CE" w14:textId="77777777" w:rsidR="00B37958" w:rsidRDefault="00B37958">
      <w:pPr>
        <w:pStyle w:val="TOC3"/>
        <w:rPr>
          <w:rFonts w:ascii="Calibri" w:hAnsi="Calibri"/>
          <w:kern w:val="2"/>
          <w:sz w:val="24"/>
          <w:szCs w:val="24"/>
        </w:rPr>
      </w:pPr>
      <w:r w:rsidRPr="004767AC">
        <w:rPr>
          <w:iCs/>
        </w:rPr>
        <w:t>12.2.9</w:t>
      </w:r>
      <w:r>
        <w:rPr>
          <w:rFonts w:ascii="Calibri" w:hAnsi="Calibri"/>
          <w:kern w:val="2"/>
          <w:sz w:val="24"/>
          <w:szCs w:val="24"/>
        </w:rPr>
        <w:tab/>
      </w:r>
      <w:r w:rsidRPr="004767AC">
        <w:rPr>
          <w:iCs/>
        </w:rPr>
        <w:t>Inter-carrier concurrent operation / Sidelink UE capability transfer via PC5 RRC</w:t>
      </w:r>
      <w:r>
        <w:tab/>
        <w:t>5907</w:t>
      </w:r>
    </w:p>
    <w:p w14:paraId="6DD5B4A7" w14:textId="77777777" w:rsidR="00B37958" w:rsidRDefault="00B37958">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5907</w:t>
      </w:r>
    </w:p>
    <w:p w14:paraId="3A805B10" w14:textId="77777777" w:rsidR="00B37958" w:rsidRDefault="00B37958">
      <w:pPr>
        <w:pStyle w:val="TOC3"/>
        <w:rPr>
          <w:rFonts w:ascii="Calibri" w:hAnsi="Calibri"/>
          <w:kern w:val="2"/>
          <w:sz w:val="24"/>
          <w:szCs w:val="24"/>
        </w:rPr>
      </w:pPr>
      <w:r w:rsidRPr="004767AC">
        <w:rPr>
          <w:iCs/>
        </w:rPr>
        <w:t>12.2.10</w:t>
      </w:r>
      <w:r>
        <w:rPr>
          <w:rFonts w:ascii="Calibri" w:hAnsi="Calibri"/>
          <w:kern w:val="2"/>
          <w:sz w:val="24"/>
          <w:szCs w:val="24"/>
        </w:rPr>
        <w:tab/>
      </w:r>
      <w:r w:rsidRPr="004767AC">
        <w:rPr>
          <w:iCs/>
        </w:rPr>
        <w:t>Inter-concurrent operation / MAC</w:t>
      </w:r>
      <w:r>
        <w:tab/>
        <w:t>5915</w:t>
      </w:r>
    </w:p>
    <w:p w14:paraId="693239F8" w14:textId="77777777" w:rsidR="00B37958" w:rsidRDefault="00B37958">
      <w:pPr>
        <w:pStyle w:val="TOC4"/>
        <w:rPr>
          <w:rFonts w:ascii="Calibri" w:hAnsi="Calibri"/>
          <w:kern w:val="2"/>
          <w:sz w:val="24"/>
          <w:szCs w:val="24"/>
        </w:rPr>
      </w:pPr>
      <w:r>
        <w:t>12.2.10.1</w:t>
      </w:r>
      <w:r>
        <w:rPr>
          <w:rFonts w:ascii="Calibri" w:hAnsi="Calibri"/>
          <w:kern w:val="2"/>
          <w:sz w:val="24"/>
          <w:szCs w:val="24"/>
        </w:rPr>
        <w:tab/>
      </w:r>
      <w:r>
        <w:t>Inter-concurrent operation / MAC / SL-SCH data transmission</w:t>
      </w:r>
      <w:r>
        <w:tab/>
        <w:t>5915</w:t>
      </w:r>
    </w:p>
    <w:p w14:paraId="46E6D209" w14:textId="77777777" w:rsidR="00B37958" w:rsidRDefault="00B37958">
      <w:pPr>
        <w:pStyle w:val="TOC5"/>
        <w:rPr>
          <w:rFonts w:ascii="Calibri" w:hAnsi="Calibri"/>
          <w:kern w:val="2"/>
          <w:sz w:val="24"/>
          <w:szCs w:val="24"/>
        </w:rPr>
      </w:pPr>
      <w:r>
        <w:t>12.2.10.1.1</w:t>
      </w:r>
      <w:r>
        <w:rPr>
          <w:rFonts w:ascii="Calibri" w:hAnsi="Calibri"/>
          <w:kern w:val="2"/>
          <w:sz w:val="24"/>
          <w:szCs w:val="24"/>
        </w:rPr>
        <w:tab/>
      </w:r>
      <w:r>
        <w:t>Inter-concurrent operation / MAC / SL-SCH data transmission / Dynamic sidelink grant</w:t>
      </w:r>
      <w:r>
        <w:tab/>
        <w:t>5915</w:t>
      </w:r>
    </w:p>
    <w:p w14:paraId="20146F2D" w14:textId="77777777" w:rsidR="00B37958" w:rsidRDefault="00B37958">
      <w:pPr>
        <w:pStyle w:val="TOC5"/>
        <w:rPr>
          <w:rFonts w:ascii="Calibri" w:hAnsi="Calibri"/>
          <w:kern w:val="2"/>
          <w:sz w:val="24"/>
          <w:szCs w:val="24"/>
        </w:rPr>
      </w:pPr>
      <w:r>
        <w:t>12.2.10.1.2</w:t>
      </w:r>
      <w:r>
        <w:rPr>
          <w:rFonts w:ascii="Calibri" w:hAnsi="Calibri"/>
          <w:kern w:val="2"/>
          <w:sz w:val="24"/>
          <w:szCs w:val="24"/>
        </w:rPr>
        <w:tab/>
      </w:r>
      <w:r>
        <w:t>Inter-concurrent operation / MAC / SL-SCH data transmission / Configured sidelink grant</w:t>
      </w:r>
      <w:r>
        <w:tab/>
        <w:t>5922</w:t>
      </w:r>
    </w:p>
    <w:p w14:paraId="4AF9C4E6" w14:textId="77777777" w:rsidR="00B37958" w:rsidRDefault="00B37958">
      <w:pPr>
        <w:pStyle w:val="TOC5"/>
        <w:rPr>
          <w:rFonts w:ascii="Calibri" w:hAnsi="Calibri"/>
          <w:kern w:val="2"/>
          <w:sz w:val="24"/>
          <w:szCs w:val="24"/>
        </w:rPr>
      </w:pPr>
      <w:r>
        <w:t>12.2.10.1.3</w:t>
      </w:r>
      <w:r>
        <w:rPr>
          <w:rFonts w:ascii="Calibri" w:hAnsi="Calibri"/>
          <w:kern w:val="2"/>
          <w:sz w:val="24"/>
          <w:szCs w:val="24"/>
        </w:rPr>
        <w:tab/>
      </w:r>
      <w:r>
        <w:t>Inter-concurrent operation / MAC / SL-SCH data transmission / Selected sidelink grant</w:t>
      </w:r>
      <w:r>
        <w:tab/>
        <w:t>5931</w:t>
      </w:r>
    </w:p>
    <w:p w14:paraId="6B038431" w14:textId="77777777" w:rsidR="00B37958" w:rsidRDefault="00B37958">
      <w:pPr>
        <w:pStyle w:val="TOC4"/>
        <w:rPr>
          <w:rFonts w:ascii="Calibri" w:hAnsi="Calibri"/>
          <w:kern w:val="2"/>
          <w:sz w:val="24"/>
          <w:szCs w:val="24"/>
        </w:rPr>
      </w:pPr>
      <w:r>
        <w:t>12.2.10.2</w:t>
      </w:r>
      <w:r>
        <w:rPr>
          <w:rFonts w:ascii="Calibri" w:hAnsi="Calibri"/>
          <w:kern w:val="2"/>
          <w:sz w:val="24"/>
          <w:szCs w:val="24"/>
        </w:rPr>
        <w:tab/>
      </w:r>
      <w:r>
        <w:t>Inter-concurrent operation / MAC / SL-SCH data reception</w:t>
      </w:r>
      <w:r>
        <w:tab/>
        <w:t>5940</w:t>
      </w:r>
    </w:p>
    <w:p w14:paraId="00F34770" w14:textId="77777777" w:rsidR="00B37958" w:rsidRDefault="00B37958">
      <w:pPr>
        <w:pStyle w:val="TOC5"/>
        <w:rPr>
          <w:rFonts w:ascii="Calibri" w:hAnsi="Calibri"/>
          <w:kern w:val="2"/>
          <w:sz w:val="24"/>
          <w:szCs w:val="24"/>
        </w:rPr>
      </w:pPr>
      <w:r>
        <w:t>12.2.10.2.1</w:t>
      </w:r>
      <w:r>
        <w:rPr>
          <w:rFonts w:ascii="Calibri" w:hAnsi="Calibri"/>
          <w:kern w:val="2"/>
          <w:sz w:val="24"/>
          <w:szCs w:val="24"/>
        </w:rPr>
        <w:tab/>
      </w:r>
      <w:r>
        <w:t>Inter-concurrent operation / MAC / SL-SCH data reception / ACK-NACK HARQ</w:t>
      </w:r>
      <w:r>
        <w:tab/>
        <w:t>5940</w:t>
      </w:r>
    </w:p>
    <w:p w14:paraId="10083C14" w14:textId="77777777" w:rsidR="00B37958" w:rsidRDefault="00B37958">
      <w:pPr>
        <w:pStyle w:val="TOC5"/>
        <w:rPr>
          <w:rFonts w:ascii="Calibri" w:hAnsi="Calibri"/>
          <w:kern w:val="2"/>
          <w:sz w:val="24"/>
          <w:szCs w:val="24"/>
        </w:rPr>
      </w:pPr>
      <w:r>
        <w:t>12.2.10.2.2</w:t>
      </w:r>
      <w:r>
        <w:rPr>
          <w:rFonts w:ascii="Calibri" w:hAnsi="Calibri"/>
          <w:kern w:val="2"/>
          <w:sz w:val="24"/>
          <w:szCs w:val="24"/>
        </w:rPr>
        <w:tab/>
      </w:r>
      <w:r>
        <w:t>Inter-concurrent operation / MAC / SL-SCH data reception / NACK-only HARQ</w:t>
      </w:r>
      <w:r>
        <w:tab/>
        <w:t>5941</w:t>
      </w:r>
    </w:p>
    <w:p w14:paraId="26F57B13" w14:textId="77777777" w:rsidR="00B37958" w:rsidRDefault="00B37958">
      <w:pPr>
        <w:pStyle w:val="TOC5"/>
        <w:rPr>
          <w:rFonts w:ascii="Calibri" w:hAnsi="Calibri"/>
          <w:kern w:val="2"/>
          <w:sz w:val="24"/>
          <w:szCs w:val="24"/>
        </w:rPr>
      </w:pPr>
      <w:r>
        <w:t>12.2.10.2.3</w:t>
      </w:r>
      <w:r>
        <w:rPr>
          <w:rFonts w:ascii="Calibri" w:hAnsi="Calibri"/>
          <w:kern w:val="2"/>
          <w:sz w:val="24"/>
          <w:szCs w:val="24"/>
        </w:rPr>
        <w:tab/>
      </w:r>
      <w:r>
        <w:t>PC5-only operation / MAC / SL-SCH data reception / SL-SCH Transport block size selection</w:t>
      </w:r>
      <w:r>
        <w:tab/>
        <w:t>5943</w:t>
      </w:r>
    </w:p>
    <w:p w14:paraId="327F4289" w14:textId="77777777" w:rsidR="00B37958" w:rsidRDefault="00B37958">
      <w:pPr>
        <w:pStyle w:val="TOC5"/>
        <w:rPr>
          <w:rFonts w:ascii="Calibri" w:hAnsi="Calibri"/>
          <w:kern w:val="2"/>
          <w:sz w:val="24"/>
          <w:szCs w:val="24"/>
        </w:rPr>
      </w:pPr>
      <w:r>
        <w:t>12.2.10.2.4</w:t>
      </w:r>
      <w:r>
        <w:rPr>
          <w:rFonts w:ascii="Calibri" w:hAnsi="Calibri"/>
          <w:kern w:val="2"/>
          <w:sz w:val="24"/>
          <w:szCs w:val="24"/>
        </w:rPr>
        <w:tab/>
      </w:r>
      <w:r>
        <w:t>Inter-concurrent operation / MAC / SL-SCH data reception / SL-SCH Transport block size selection for SL MIMO</w:t>
      </w:r>
      <w:r>
        <w:tab/>
        <w:t>5951</w:t>
      </w:r>
    </w:p>
    <w:p w14:paraId="57284D8F" w14:textId="77777777" w:rsidR="00B37958" w:rsidRDefault="00B37958">
      <w:pPr>
        <w:pStyle w:val="TOC4"/>
        <w:rPr>
          <w:rFonts w:ascii="Calibri" w:hAnsi="Calibri"/>
          <w:kern w:val="2"/>
          <w:sz w:val="24"/>
          <w:szCs w:val="24"/>
        </w:rPr>
      </w:pPr>
      <w:r>
        <w:t>12.2.10.3</w:t>
      </w:r>
      <w:r>
        <w:rPr>
          <w:rFonts w:ascii="Calibri" w:hAnsi="Calibri"/>
          <w:kern w:val="2"/>
          <w:sz w:val="24"/>
          <w:szCs w:val="24"/>
        </w:rPr>
        <w:tab/>
      </w:r>
      <w:r>
        <w:t>Inter-concurrent operation / MAC / Uu procedures related to sidelink</w:t>
      </w:r>
      <w:r>
        <w:tab/>
        <w:t>5956</w:t>
      </w:r>
    </w:p>
    <w:p w14:paraId="40344998" w14:textId="77777777" w:rsidR="00B37958" w:rsidRDefault="00B37958">
      <w:pPr>
        <w:pStyle w:val="TOC5"/>
        <w:rPr>
          <w:rFonts w:ascii="Calibri" w:hAnsi="Calibri"/>
          <w:kern w:val="2"/>
          <w:sz w:val="24"/>
          <w:szCs w:val="24"/>
        </w:rPr>
      </w:pPr>
      <w:r>
        <w:t>12.2.10.3.1</w:t>
      </w:r>
      <w:r>
        <w:rPr>
          <w:rFonts w:ascii="Calibri" w:hAnsi="Calibri"/>
          <w:kern w:val="2"/>
          <w:sz w:val="24"/>
          <w:szCs w:val="24"/>
        </w:rPr>
        <w:tab/>
      </w:r>
      <w:r>
        <w:t>Inter-concurrent operation / MAC / Uu procedures related to sidelink / Sidelink buffer status reporting and scheduling request</w:t>
      </w:r>
      <w:r>
        <w:tab/>
        <w:t>5956</w:t>
      </w:r>
    </w:p>
    <w:p w14:paraId="30F817E6" w14:textId="77777777" w:rsidR="00B37958" w:rsidRDefault="00B37958">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5966</w:t>
      </w:r>
    </w:p>
    <w:p w14:paraId="38B99790" w14:textId="77777777" w:rsidR="00B37958" w:rsidRDefault="00B37958">
      <w:pPr>
        <w:pStyle w:val="TOC3"/>
        <w:rPr>
          <w:rFonts w:ascii="Calibri" w:hAnsi="Calibri"/>
          <w:kern w:val="2"/>
          <w:sz w:val="24"/>
          <w:szCs w:val="24"/>
        </w:rPr>
      </w:pPr>
      <w:r>
        <w:t>12.3</w:t>
      </w:r>
      <w:r w:rsidRPr="004767AC">
        <w:rPr>
          <w:iCs/>
        </w:rPr>
        <w:t>.1</w:t>
      </w:r>
      <w:r>
        <w:rPr>
          <w:rFonts w:ascii="Calibri" w:hAnsi="Calibri"/>
          <w:kern w:val="2"/>
          <w:sz w:val="24"/>
          <w:szCs w:val="24"/>
        </w:rPr>
        <w:tab/>
      </w:r>
      <w:r>
        <w:t>L2 UE-to-Network Relay</w:t>
      </w:r>
      <w:r>
        <w:tab/>
        <w:t>5966</w:t>
      </w:r>
    </w:p>
    <w:p w14:paraId="42F85451" w14:textId="77777777" w:rsidR="00B37958" w:rsidRDefault="00B37958">
      <w:pPr>
        <w:pStyle w:val="TOC4"/>
        <w:rPr>
          <w:rFonts w:ascii="Calibri" w:hAnsi="Calibri"/>
          <w:kern w:val="2"/>
          <w:sz w:val="24"/>
          <w:szCs w:val="24"/>
        </w:rPr>
      </w:pPr>
      <w:r>
        <w:t>12.3.1.1</w:t>
      </w:r>
      <w:r>
        <w:rPr>
          <w:rFonts w:ascii="Calibri" w:hAnsi="Calibri"/>
          <w:kern w:val="2"/>
          <w:sz w:val="24"/>
          <w:szCs w:val="24"/>
        </w:rPr>
        <w:tab/>
      </w:r>
      <w:r>
        <w:t>Remote UE</w:t>
      </w:r>
      <w:r>
        <w:tab/>
        <w:t>5966</w:t>
      </w:r>
    </w:p>
    <w:p w14:paraId="4BC77B92" w14:textId="77777777" w:rsidR="00B37958" w:rsidRDefault="00B37958">
      <w:pPr>
        <w:pStyle w:val="TOC5"/>
        <w:rPr>
          <w:rFonts w:ascii="Calibri" w:hAnsi="Calibri"/>
          <w:kern w:val="2"/>
          <w:sz w:val="24"/>
          <w:szCs w:val="24"/>
        </w:rPr>
      </w:pPr>
      <w:r>
        <w:t>12.3.1.1.1</w:t>
      </w:r>
      <w:r>
        <w:tab/>
        <w:t>5966</w:t>
      </w:r>
    </w:p>
    <w:p w14:paraId="3EDC6934" w14:textId="77777777" w:rsidR="00B37958" w:rsidRDefault="00B37958">
      <w:pPr>
        <w:pStyle w:val="TOC5"/>
        <w:rPr>
          <w:rFonts w:ascii="Calibri" w:hAnsi="Calibri"/>
          <w:kern w:val="2"/>
          <w:sz w:val="24"/>
          <w:szCs w:val="24"/>
        </w:rPr>
      </w:pPr>
      <w:r>
        <w:t>12.3.1.1.</w:t>
      </w:r>
      <w:r>
        <w:rPr>
          <w:lang w:eastAsia="zh-CN"/>
        </w:rPr>
        <w:t>2</w:t>
      </w:r>
      <w:r>
        <w:rPr>
          <w:rFonts w:ascii="Calibri" w:hAnsi="Calibri"/>
          <w:kern w:val="2"/>
          <w:sz w:val="24"/>
          <w:szCs w:val="24"/>
        </w:rPr>
        <w:tab/>
      </w:r>
      <w:r>
        <w:rPr>
          <w:lang w:eastAsia="zh-CN"/>
        </w:rPr>
        <w:t>Sidelink Relay / L2 U2N / Remote UE / 5G ProSe Direct Discovery / Monitoring</w:t>
      </w:r>
      <w:r>
        <w:tab/>
        <w:t>5966</w:t>
      </w:r>
    </w:p>
    <w:p w14:paraId="28BCCF93" w14:textId="77777777" w:rsidR="00B37958" w:rsidRDefault="00B37958">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5969</w:t>
      </w:r>
    </w:p>
    <w:p w14:paraId="6E741284" w14:textId="77777777" w:rsidR="00B37958" w:rsidRDefault="00B37958">
      <w:pPr>
        <w:pStyle w:val="TOC5"/>
        <w:rPr>
          <w:rFonts w:ascii="Calibri" w:hAnsi="Calibri"/>
          <w:kern w:val="2"/>
          <w:sz w:val="24"/>
          <w:szCs w:val="24"/>
        </w:rPr>
      </w:pPr>
      <w:r>
        <w:t>12.3.1.1.4</w:t>
      </w:r>
      <w:r>
        <w:rPr>
          <w:rFonts w:ascii="Calibri" w:hAnsi="Calibri"/>
          <w:kern w:val="2"/>
          <w:sz w:val="24"/>
          <w:szCs w:val="24"/>
        </w:rPr>
        <w:tab/>
      </w:r>
      <w:r>
        <w:rPr>
          <w:lang w:eastAsia="zh-CN"/>
        </w:rPr>
        <w:t>Sidelink Relay / L2 U2N / Remote UE / 5G ProSe Direct Discovery / Direct Discovery Update</w:t>
      </w:r>
      <w:r>
        <w:tab/>
        <w:t>5973</w:t>
      </w:r>
    </w:p>
    <w:p w14:paraId="75F7432B" w14:textId="77777777" w:rsidR="00B37958" w:rsidRDefault="00B37958">
      <w:pPr>
        <w:pStyle w:val="TOC5"/>
        <w:rPr>
          <w:rFonts w:ascii="Calibri" w:hAnsi="Calibri"/>
          <w:kern w:val="2"/>
          <w:sz w:val="24"/>
          <w:szCs w:val="24"/>
        </w:rPr>
      </w:pPr>
      <w:r>
        <w:t>12.3.1.1.</w:t>
      </w:r>
      <w:r>
        <w:rPr>
          <w:lang w:eastAsia="zh-CN"/>
        </w:rPr>
        <w:t>5</w:t>
      </w:r>
      <w:r>
        <w:t xml:space="preserve"> to 12.3.1.1.</w:t>
      </w:r>
      <w:r>
        <w:rPr>
          <w:lang w:eastAsia="zh-CN"/>
        </w:rPr>
        <w:t>6</w:t>
      </w:r>
      <w:r>
        <w:tab/>
        <w:t>5976</w:t>
      </w:r>
    </w:p>
    <w:p w14:paraId="29D8B425" w14:textId="77777777" w:rsidR="00B37958" w:rsidRDefault="00B37958">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5976</w:t>
      </w:r>
    </w:p>
    <w:p w14:paraId="7983BC17" w14:textId="77777777" w:rsidR="00B37958" w:rsidRDefault="00B37958">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5981</w:t>
      </w:r>
    </w:p>
    <w:p w14:paraId="4DD3B797" w14:textId="77777777" w:rsidR="00B37958" w:rsidRDefault="00B37958">
      <w:pPr>
        <w:pStyle w:val="TOC5"/>
        <w:rPr>
          <w:rFonts w:ascii="Calibri" w:hAnsi="Calibri"/>
          <w:kern w:val="2"/>
          <w:sz w:val="24"/>
          <w:szCs w:val="24"/>
        </w:rPr>
      </w:pPr>
      <w:r>
        <w:t>12.3.1.1.</w:t>
      </w:r>
      <w:r>
        <w:rPr>
          <w:lang w:eastAsia="zh-CN"/>
        </w:rPr>
        <w:t>9</w:t>
      </w:r>
      <w:r>
        <w:t xml:space="preserve"> to 12.3.1.1.</w:t>
      </w:r>
      <w:r>
        <w:rPr>
          <w:lang w:eastAsia="zh-CN"/>
        </w:rPr>
        <w:t>11</w:t>
      </w:r>
      <w:r>
        <w:tab/>
        <w:t>5987</w:t>
      </w:r>
    </w:p>
    <w:p w14:paraId="4E36F1CC" w14:textId="77777777" w:rsidR="00B37958" w:rsidRDefault="00B37958">
      <w:pPr>
        <w:pStyle w:val="TOC5"/>
        <w:rPr>
          <w:rFonts w:ascii="Calibri" w:hAnsi="Calibri"/>
          <w:kern w:val="2"/>
          <w:sz w:val="24"/>
          <w:szCs w:val="24"/>
        </w:rPr>
      </w:pPr>
      <w:r>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5987</w:t>
      </w:r>
    </w:p>
    <w:p w14:paraId="2CE70610" w14:textId="77777777" w:rsidR="00B37958" w:rsidRDefault="00B37958">
      <w:pPr>
        <w:pStyle w:val="TOC5"/>
        <w:rPr>
          <w:rFonts w:ascii="Calibri" w:hAnsi="Calibri"/>
          <w:kern w:val="2"/>
          <w:sz w:val="24"/>
          <w:szCs w:val="24"/>
        </w:rPr>
      </w:pPr>
      <w:r>
        <w:lastRenderedPageBreak/>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5996</w:t>
      </w:r>
    </w:p>
    <w:p w14:paraId="35E05D51" w14:textId="77777777" w:rsidR="00B37958" w:rsidRDefault="00B37958">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6003</w:t>
      </w:r>
    </w:p>
    <w:p w14:paraId="7B68CD88" w14:textId="77777777" w:rsidR="00B37958" w:rsidRDefault="00B37958">
      <w:pPr>
        <w:pStyle w:val="TOC5"/>
        <w:rPr>
          <w:rFonts w:ascii="Calibri" w:hAnsi="Calibri"/>
          <w:kern w:val="2"/>
          <w:sz w:val="24"/>
          <w:szCs w:val="24"/>
        </w:rPr>
      </w:pPr>
      <w:r>
        <w:t>12.3.1.1.15</w:t>
      </w:r>
      <w:r>
        <w:rPr>
          <w:rFonts w:ascii="Calibri" w:hAnsi="Calibri"/>
          <w:kern w:val="2"/>
          <w:sz w:val="24"/>
          <w:szCs w:val="24"/>
        </w:rPr>
        <w:tab/>
      </w:r>
      <w:r>
        <w:rPr>
          <w:lang w:eastAsia="zh-CN"/>
        </w:rPr>
        <w:t>Sidelink Relay / L2 U2N / Remote UE / Measurement configuration control and reporting / Event Y2</w:t>
      </w:r>
      <w:r>
        <w:tab/>
        <w:t>6011</w:t>
      </w:r>
    </w:p>
    <w:p w14:paraId="7EA1C3D4" w14:textId="77777777" w:rsidR="00B37958" w:rsidRDefault="00B37958">
      <w:pPr>
        <w:pStyle w:val="TOC5"/>
        <w:rPr>
          <w:rFonts w:ascii="Calibri" w:hAnsi="Calibri"/>
          <w:kern w:val="2"/>
          <w:sz w:val="24"/>
          <w:szCs w:val="24"/>
        </w:rPr>
      </w:pPr>
      <w:r>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6018</w:t>
      </w:r>
    </w:p>
    <w:p w14:paraId="1EE28BBC" w14:textId="77777777" w:rsidR="00B37958" w:rsidRDefault="00B37958">
      <w:pPr>
        <w:pStyle w:val="TOC5"/>
        <w:rPr>
          <w:rFonts w:ascii="Calibri" w:hAnsi="Calibri"/>
          <w:kern w:val="2"/>
          <w:sz w:val="24"/>
          <w:szCs w:val="24"/>
        </w:rPr>
      </w:pPr>
      <w:r>
        <w:t>12.3.1.1.17</w:t>
      </w:r>
      <w:r>
        <w:rPr>
          <w:rFonts w:ascii="Calibri" w:hAnsi="Calibri"/>
          <w:kern w:val="2"/>
          <w:sz w:val="24"/>
          <w:szCs w:val="24"/>
        </w:rPr>
        <w:tab/>
      </w:r>
      <w:r>
        <w:rPr>
          <w:lang w:eastAsia="zh-CN"/>
        </w:rPr>
        <w:t>Sidelink Relay / L2 U2N / Remote UE / Sidelink RRC reconfiguration</w:t>
      </w:r>
      <w:r>
        <w:tab/>
        <w:t>6024</w:t>
      </w:r>
    </w:p>
    <w:p w14:paraId="74177E8A" w14:textId="77777777" w:rsidR="00B37958" w:rsidRDefault="00B37958">
      <w:pPr>
        <w:pStyle w:val="TOC5"/>
        <w:rPr>
          <w:rFonts w:ascii="Calibri" w:hAnsi="Calibri"/>
          <w:kern w:val="2"/>
          <w:sz w:val="24"/>
          <w:szCs w:val="24"/>
        </w:rPr>
      </w:pPr>
      <w:r>
        <w:t>12.3.1.1.18</w:t>
      </w:r>
      <w:r>
        <w:tab/>
        <w:t>6028</w:t>
      </w:r>
    </w:p>
    <w:p w14:paraId="445E6CC4" w14:textId="77777777" w:rsidR="00B37958" w:rsidRDefault="00B37958">
      <w:pPr>
        <w:pStyle w:val="TOC5"/>
        <w:rPr>
          <w:rFonts w:ascii="Calibri" w:hAnsi="Calibri"/>
          <w:kern w:val="2"/>
          <w:sz w:val="24"/>
          <w:szCs w:val="24"/>
        </w:rPr>
      </w:pPr>
      <w:r>
        <w:t>12.3.1.1.19</w:t>
      </w:r>
      <w:r>
        <w:rPr>
          <w:rFonts w:ascii="Calibri" w:hAnsi="Calibri"/>
          <w:kern w:val="2"/>
          <w:sz w:val="24"/>
          <w:szCs w:val="24"/>
        </w:rPr>
        <w:tab/>
      </w:r>
      <w:r>
        <w:rPr>
          <w:lang w:eastAsia="zh-CN"/>
        </w:rPr>
        <w:t>Sidelink Relay / L2 U2N / Remote UE / Selection of NR Sidelink U2N Relay UE</w:t>
      </w:r>
      <w:r>
        <w:tab/>
        <w:t>6028</w:t>
      </w:r>
    </w:p>
    <w:p w14:paraId="757F861F" w14:textId="77777777" w:rsidR="00B37958" w:rsidRDefault="00B37958">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6032</w:t>
      </w:r>
    </w:p>
    <w:p w14:paraId="38495B2F" w14:textId="77777777" w:rsidR="00B37958" w:rsidRDefault="00B37958">
      <w:pPr>
        <w:pStyle w:val="TOC5"/>
        <w:rPr>
          <w:rFonts w:ascii="Calibri" w:hAnsi="Calibri"/>
          <w:kern w:val="2"/>
          <w:sz w:val="24"/>
          <w:szCs w:val="24"/>
        </w:rPr>
      </w:pPr>
      <w:r>
        <w:t>12.3.1.</w:t>
      </w:r>
      <w:r>
        <w:rPr>
          <w:lang w:eastAsia="zh-CN"/>
        </w:rPr>
        <w:t>2</w:t>
      </w:r>
      <w:r>
        <w:t>.1</w:t>
      </w:r>
      <w:r>
        <w:tab/>
        <w:t>6032</w:t>
      </w:r>
    </w:p>
    <w:p w14:paraId="713BE0BB" w14:textId="77777777" w:rsidR="00B37958" w:rsidRDefault="00B37958">
      <w:pPr>
        <w:pStyle w:val="TOC5"/>
        <w:rPr>
          <w:rFonts w:ascii="Calibri" w:hAnsi="Calibri"/>
          <w:kern w:val="2"/>
          <w:sz w:val="24"/>
          <w:szCs w:val="24"/>
        </w:rPr>
      </w:pPr>
      <w:r>
        <w:t>12.3.1.2.2</w:t>
      </w:r>
      <w:r>
        <w:rPr>
          <w:rFonts w:ascii="Calibri" w:hAnsi="Calibri"/>
          <w:kern w:val="2"/>
          <w:sz w:val="24"/>
          <w:szCs w:val="24"/>
        </w:rPr>
        <w:tab/>
      </w:r>
      <w:r>
        <w:rPr>
          <w:lang w:eastAsia="zh-CN"/>
        </w:rPr>
        <w:t>Sidelink Relay / L2 U2N / Relay UE / 5G ProSe U2N Relay Discovery / Announcing</w:t>
      </w:r>
      <w:r>
        <w:tab/>
        <w:t>6032</w:t>
      </w:r>
    </w:p>
    <w:p w14:paraId="21294ACA" w14:textId="77777777" w:rsidR="00B37958" w:rsidRDefault="00B37958">
      <w:pPr>
        <w:pStyle w:val="TOC5"/>
        <w:rPr>
          <w:rFonts w:ascii="Calibri" w:hAnsi="Calibri"/>
          <w:kern w:val="2"/>
          <w:sz w:val="24"/>
          <w:szCs w:val="24"/>
        </w:rPr>
      </w:pPr>
      <w:r>
        <w:t>12.3.1.</w:t>
      </w:r>
      <w:r>
        <w:rPr>
          <w:lang w:eastAsia="zh-CN"/>
        </w:rPr>
        <w:t>2</w:t>
      </w:r>
      <w:r>
        <w:t>.3</w:t>
      </w:r>
      <w:r>
        <w:rPr>
          <w:rFonts w:ascii="Calibri" w:hAnsi="Calibri"/>
          <w:kern w:val="2"/>
          <w:sz w:val="24"/>
          <w:szCs w:val="24"/>
        </w:rPr>
        <w:tab/>
      </w:r>
      <w:r>
        <w:rPr>
          <w:lang w:eastAsia="zh-CN"/>
        </w:rPr>
        <w:t>Sidelink Relay / L2 U2N / Relay UE / 5G ProSe U2N Relay Discovery / Discoveree</w:t>
      </w:r>
      <w:r>
        <w:tab/>
        <w:t>6039</w:t>
      </w:r>
    </w:p>
    <w:p w14:paraId="4826EDBE" w14:textId="77777777" w:rsidR="00B37958" w:rsidRDefault="00B37958">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6043</w:t>
      </w:r>
    </w:p>
    <w:p w14:paraId="187B5B02" w14:textId="77777777" w:rsidR="00B37958" w:rsidRDefault="00B37958">
      <w:pPr>
        <w:pStyle w:val="TOC5"/>
        <w:rPr>
          <w:rFonts w:ascii="Calibri" w:hAnsi="Calibri"/>
          <w:kern w:val="2"/>
          <w:sz w:val="24"/>
          <w:szCs w:val="24"/>
        </w:rPr>
      </w:pPr>
      <w:r>
        <w:t>12.3.1.</w:t>
      </w:r>
      <w:r>
        <w:rPr>
          <w:lang w:eastAsia="zh-CN"/>
        </w:rPr>
        <w:t>2</w:t>
      </w:r>
      <w:r>
        <w:t>.</w:t>
      </w:r>
      <w:r>
        <w:rPr>
          <w:lang w:eastAsia="zh-CN"/>
        </w:rPr>
        <w:t>5</w:t>
      </w:r>
      <w:r>
        <w:tab/>
        <w:t>6048</w:t>
      </w:r>
    </w:p>
    <w:p w14:paraId="4F5F0C0E" w14:textId="77777777" w:rsidR="00B37958" w:rsidRDefault="00B37958">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6048</w:t>
      </w:r>
    </w:p>
    <w:p w14:paraId="0C5E54FF" w14:textId="77777777" w:rsidR="00B37958" w:rsidRDefault="00B37958">
      <w:pPr>
        <w:pStyle w:val="TOC5"/>
        <w:rPr>
          <w:rFonts w:ascii="Calibri" w:hAnsi="Calibri"/>
          <w:kern w:val="2"/>
          <w:sz w:val="24"/>
          <w:szCs w:val="24"/>
        </w:rPr>
      </w:pPr>
      <w:r>
        <w:t>12.3.1.</w:t>
      </w:r>
      <w:r>
        <w:rPr>
          <w:lang w:eastAsia="zh-CN"/>
        </w:rPr>
        <w:t>2</w:t>
      </w:r>
      <w:r>
        <w:t>.</w:t>
      </w:r>
      <w:r>
        <w:rPr>
          <w:lang w:eastAsia="zh-CN"/>
        </w:rPr>
        <w:t>7</w:t>
      </w:r>
      <w:r>
        <w:rPr>
          <w:rFonts w:ascii="Calibri" w:hAnsi="Calibri"/>
          <w:kern w:val="2"/>
          <w:sz w:val="24"/>
          <w:szCs w:val="24"/>
        </w:rPr>
        <w:tab/>
      </w:r>
      <w:r>
        <w:rPr>
          <w:lang w:eastAsia="zh-CN"/>
        </w:rPr>
        <w:t>Sidelink Relay / L2 U2N / Relay UE / RRC connection establishment triggered by Remote UE</w:t>
      </w:r>
      <w:r>
        <w:tab/>
        <w:t>6055</w:t>
      </w:r>
    </w:p>
    <w:p w14:paraId="19EF814C" w14:textId="77777777" w:rsidR="00B37958" w:rsidRDefault="00B37958">
      <w:pPr>
        <w:pStyle w:val="TOC5"/>
        <w:rPr>
          <w:rFonts w:ascii="Calibri" w:hAnsi="Calibri"/>
          <w:kern w:val="2"/>
          <w:sz w:val="24"/>
          <w:szCs w:val="24"/>
        </w:rPr>
      </w:pPr>
      <w:r w:rsidRPr="004767AC">
        <w:rPr>
          <w:rFonts w:eastAsia="SimSun"/>
        </w:rPr>
        <w:t>12.3.1.</w:t>
      </w:r>
      <w:r w:rsidRPr="004767AC">
        <w:rPr>
          <w:rFonts w:eastAsia="SimSun"/>
          <w:lang w:eastAsia="zh-CN"/>
        </w:rPr>
        <w:t>2</w:t>
      </w:r>
      <w:r w:rsidRPr="004767AC">
        <w:rPr>
          <w:rFonts w:eastAsia="SimSun"/>
        </w:rPr>
        <w:t>.</w:t>
      </w:r>
      <w:r w:rsidRPr="004767AC">
        <w:rPr>
          <w:rFonts w:eastAsia="SimSun"/>
          <w:lang w:eastAsia="zh-CN"/>
        </w:rPr>
        <w:t>8</w:t>
      </w:r>
      <w:r>
        <w:rPr>
          <w:rFonts w:ascii="Calibri" w:hAnsi="Calibri"/>
          <w:kern w:val="2"/>
          <w:sz w:val="24"/>
          <w:szCs w:val="24"/>
        </w:rPr>
        <w:tab/>
      </w:r>
      <w:r w:rsidRPr="004767AC">
        <w:rPr>
          <w:rFonts w:eastAsia="SimSun"/>
          <w:lang w:eastAsia="zh-CN"/>
        </w:rPr>
        <w:t>Sidelink Relay / L2 U2N / Relay UE / RRC connection establishment triggered by Remote UE / Emergency</w:t>
      </w:r>
      <w:r>
        <w:tab/>
        <w:t>6062</w:t>
      </w:r>
    </w:p>
    <w:p w14:paraId="143FFF1A" w14:textId="77777777" w:rsidR="00B37958" w:rsidRDefault="00B37958">
      <w:pPr>
        <w:pStyle w:val="TOC5"/>
        <w:rPr>
          <w:rFonts w:ascii="Calibri" w:hAnsi="Calibri"/>
          <w:kern w:val="2"/>
          <w:sz w:val="24"/>
          <w:szCs w:val="24"/>
        </w:rPr>
      </w:pPr>
      <w:r>
        <w:t>12.3.1.</w:t>
      </w:r>
      <w:r>
        <w:rPr>
          <w:lang w:eastAsia="zh-CN"/>
        </w:rPr>
        <w:t>2</w:t>
      </w:r>
      <w:r>
        <w:t>.</w:t>
      </w:r>
      <w:r>
        <w:rPr>
          <w:lang w:eastAsia="zh-CN"/>
        </w:rPr>
        <w:t>9</w:t>
      </w:r>
      <w:r>
        <w:rPr>
          <w:rFonts w:ascii="Calibri" w:hAnsi="Calibri"/>
          <w:kern w:val="2"/>
          <w:sz w:val="24"/>
          <w:szCs w:val="24"/>
        </w:rPr>
        <w:tab/>
      </w:r>
      <w:r>
        <w:rPr>
          <w:lang w:eastAsia="zh-CN"/>
        </w:rPr>
        <w:t>Sidelink Relay / L2 U2N / Relay UE / RRC connection establishment triggered by Remote UE / Rejected / T300 expired</w:t>
      </w:r>
      <w:r>
        <w:tab/>
        <w:t>6064</w:t>
      </w:r>
    </w:p>
    <w:p w14:paraId="762A4EA6" w14:textId="77777777" w:rsidR="00B37958" w:rsidRDefault="00B37958">
      <w:pPr>
        <w:pStyle w:val="TOC5"/>
        <w:rPr>
          <w:rFonts w:ascii="Calibri" w:hAnsi="Calibri"/>
          <w:kern w:val="2"/>
          <w:sz w:val="24"/>
          <w:szCs w:val="24"/>
        </w:rPr>
      </w:pPr>
      <w:r>
        <w:t>12.3.1.2.10</w:t>
      </w:r>
      <w:r>
        <w:rPr>
          <w:rFonts w:ascii="Calibri" w:hAnsi="Calibri"/>
          <w:kern w:val="2"/>
          <w:sz w:val="24"/>
          <w:szCs w:val="24"/>
        </w:rPr>
        <w:tab/>
      </w:r>
      <w:r>
        <w:rPr>
          <w:lang w:eastAsia="zh-CN"/>
        </w:rPr>
        <w:t>Sidelink Relay / L2 U2N / Relay UE / RRC connection resume triggered by Remote UE</w:t>
      </w:r>
      <w:r>
        <w:tab/>
        <w:t>6068</w:t>
      </w:r>
    </w:p>
    <w:p w14:paraId="50183E13" w14:textId="77777777" w:rsidR="00B37958" w:rsidRDefault="00B37958">
      <w:pPr>
        <w:pStyle w:val="TOC5"/>
        <w:rPr>
          <w:rFonts w:ascii="Calibri" w:hAnsi="Calibri"/>
          <w:kern w:val="2"/>
          <w:sz w:val="24"/>
          <w:szCs w:val="24"/>
        </w:rPr>
      </w:pPr>
      <w:r>
        <w:t>12.3.1.2.11 to 12.3.1.2.14</w:t>
      </w:r>
      <w:r>
        <w:tab/>
        <w:t>6074</w:t>
      </w:r>
    </w:p>
    <w:p w14:paraId="4D123DD6" w14:textId="77777777" w:rsidR="00B37958" w:rsidRDefault="00B37958">
      <w:pPr>
        <w:pStyle w:val="TOC5"/>
        <w:rPr>
          <w:rFonts w:ascii="Calibri" w:hAnsi="Calibri"/>
          <w:kern w:val="2"/>
          <w:sz w:val="24"/>
          <w:szCs w:val="24"/>
        </w:rPr>
      </w:pPr>
      <w:r>
        <w:t>12.3.1.2.15</w:t>
      </w:r>
      <w:r>
        <w:rPr>
          <w:rFonts w:ascii="Calibri" w:hAnsi="Calibri"/>
          <w:kern w:val="2"/>
          <w:sz w:val="24"/>
          <w:szCs w:val="24"/>
        </w:rPr>
        <w:tab/>
      </w:r>
      <w:r>
        <w:rPr>
          <w:lang w:eastAsia="zh-CN"/>
        </w:rPr>
        <w:t>Sidelink Relay / L2 U2N / Relay UE / Sidelink RRC reconfiguration</w:t>
      </w:r>
      <w:r>
        <w:tab/>
        <w:t>6074</w:t>
      </w:r>
    </w:p>
    <w:p w14:paraId="4FDB19E7" w14:textId="77777777" w:rsidR="00B37958" w:rsidRDefault="00B37958">
      <w:pPr>
        <w:pStyle w:val="TOC1"/>
        <w:rPr>
          <w:rFonts w:ascii="Calibri" w:hAnsi="Calibri"/>
          <w:kern w:val="2"/>
          <w:sz w:val="24"/>
          <w:szCs w:val="24"/>
        </w:rPr>
      </w:pPr>
      <w:r>
        <w:t>13</w:t>
      </w:r>
      <w:r>
        <w:rPr>
          <w:rFonts w:ascii="Calibri" w:hAnsi="Calibri"/>
          <w:kern w:val="2"/>
          <w:sz w:val="24"/>
          <w:szCs w:val="24"/>
        </w:rPr>
        <w:tab/>
      </w:r>
      <w:r>
        <w:t>V2X layer</w:t>
      </w:r>
      <w:r>
        <w:tab/>
        <w:t>6078</w:t>
      </w:r>
    </w:p>
    <w:p w14:paraId="237D809F" w14:textId="77777777" w:rsidR="00B37958" w:rsidRDefault="00B37958">
      <w:pPr>
        <w:pStyle w:val="TOC2"/>
        <w:rPr>
          <w:rFonts w:ascii="Calibri" w:hAnsi="Calibri"/>
          <w:kern w:val="2"/>
          <w:sz w:val="24"/>
          <w:szCs w:val="24"/>
        </w:rPr>
      </w:pPr>
      <w:r>
        <w:t>13.1</w:t>
      </w:r>
      <w:r>
        <w:rPr>
          <w:rFonts w:ascii="Calibri" w:hAnsi="Calibri"/>
          <w:kern w:val="2"/>
          <w:sz w:val="24"/>
          <w:szCs w:val="24"/>
        </w:rPr>
        <w:tab/>
      </w:r>
      <w:r>
        <w:t>V2X policy provisioning</w:t>
      </w:r>
      <w:r>
        <w:tab/>
        <w:t>6078</w:t>
      </w:r>
    </w:p>
    <w:p w14:paraId="20BC151A" w14:textId="77777777" w:rsidR="00B37958" w:rsidRDefault="00B37958">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6078</w:t>
      </w:r>
    </w:p>
    <w:p w14:paraId="6A8248E8" w14:textId="77777777" w:rsidR="00B37958" w:rsidRDefault="00B37958">
      <w:pPr>
        <w:pStyle w:val="TOC2"/>
        <w:rPr>
          <w:rFonts w:ascii="Calibri" w:hAnsi="Calibri"/>
          <w:kern w:val="2"/>
          <w:sz w:val="24"/>
          <w:szCs w:val="24"/>
        </w:rPr>
      </w:pPr>
      <w:r>
        <w:t>13.2</w:t>
      </w:r>
      <w:r>
        <w:rPr>
          <w:rFonts w:ascii="Calibri" w:hAnsi="Calibri"/>
          <w:kern w:val="2"/>
          <w:sz w:val="24"/>
          <w:szCs w:val="24"/>
        </w:rPr>
        <w:tab/>
      </w:r>
      <w:r>
        <w:t>PC5 unicast</w:t>
      </w:r>
      <w:r>
        <w:tab/>
        <w:t>6088</w:t>
      </w:r>
    </w:p>
    <w:p w14:paraId="2333CA8B" w14:textId="77777777" w:rsidR="00B37958" w:rsidRDefault="00B37958">
      <w:pPr>
        <w:pStyle w:val="TOC3"/>
        <w:rPr>
          <w:rFonts w:ascii="Calibri" w:hAnsi="Calibri"/>
          <w:kern w:val="2"/>
          <w:sz w:val="24"/>
          <w:szCs w:val="24"/>
        </w:rPr>
      </w:pPr>
      <w:r w:rsidRPr="004767AC">
        <w:rPr>
          <w:rFonts w:eastAsia="SimSun"/>
        </w:rPr>
        <w:t>13.2.1</w:t>
      </w:r>
      <w:r>
        <w:rPr>
          <w:rFonts w:ascii="Calibri" w:hAnsi="Calibri"/>
          <w:kern w:val="2"/>
          <w:sz w:val="24"/>
          <w:szCs w:val="24"/>
        </w:rPr>
        <w:tab/>
      </w:r>
      <w:r w:rsidRPr="004767AC">
        <w:rPr>
          <w:rFonts w:eastAsia="SimSun"/>
        </w:rPr>
        <w:t>PC5 unicast / link establishment / Reject / Conflict Layer 2 ID</w:t>
      </w:r>
      <w:r>
        <w:tab/>
        <w:t>6088</w:t>
      </w:r>
    </w:p>
    <w:p w14:paraId="14EDFD4E" w14:textId="77777777" w:rsidR="00B37958" w:rsidRDefault="00B37958">
      <w:pPr>
        <w:pStyle w:val="TOC3"/>
        <w:rPr>
          <w:rFonts w:ascii="Calibri" w:hAnsi="Calibri"/>
          <w:kern w:val="2"/>
          <w:sz w:val="24"/>
          <w:szCs w:val="24"/>
        </w:rPr>
      </w:pPr>
      <w:r w:rsidRPr="004767AC">
        <w:rPr>
          <w:rFonts w:eastAsia="SimSun"/>
        </w:rPr>
        <w:t>13.2.2</w:t>
      </w:r>
      <w:r>
        <w:rPr>
          <w:rFonts w:ascii="Calibri" w:hAnsi="Calibri"/>
          <w:kern w:val="2"/>
          <w:sz w:val="24"/>
          <w:szCs w:val="24"/>
        </w:rPr>
        <w:tab/>
      </w:r>
      <w:r w:rsidRPr="004767AC">
        <w:rPr>
          <w:rFonts w:eastAsia="SimSun"/>
        </w:rPr>
        <w:t>PC5 unicast / link Security Mode</w:t>
      </w:r>
      <w:r>
        <w:tab/>
        <w:t>6091</w:t>
      </w:r>
    </w:p>
    <w:p w14:paraId="091B65C4" w14:textId="77777777" w:rsidR="00B37958" w:rsidRDefault="00B37958">
      <w:pPr>
        <w:pStyle w:val="TOC3"/>
        <w:rPr>
          <w:rFonts w:ascii="Calibri" w:hAnsi="Calibri"/>
          <w:kern w:val="2"/>
          <w:sz w:val="24"/>
          <w:szCs w:val="24"/>
        </w:rPr>
      </w:pPr>
      <w:r w:rsidRPr="004767AC">
        <w:rPr>
          <w:rFonts w:eastAsia="SimSun"/>
        </w:rPr>
        <w:t>13.2.3</w:t>
      </w:r>
      <w:r>
        <w:rPr>
          <w:rFonts w:ascii="Calibri" w:hAnsi="Calibri"/>
          <w:kern w:val="2"/>
          <w:sz w:val="24"/>
          <w:szCs w:val="24"/>
        </w:rPr>
        <w:tab/>
      </w:r>
      <w:r w:rsidRPr="004767AC">
        <w:rPr>
          <w:rFonts w:eastAsia="SimSun"/>
        </w:rPr>
        <w:t>PC5 unicast / Link modification</w:t>
      </w:r>
      <w:r>
        <w:tab/>
        <w:t>6094</w:t>
      </w:r>
    </w:p>
    <w:p w14:paraId="7B1BCE2A" w14:textId="77777777" w:rsidR="00B37958" w:rsidRDefault="00B37958">
      <w:pPr>
        <w:pStyle w:val="TOC3"/>
        <w:rPr>
          <w:rFonts w:ascii="Calibri" w:hAnsi="Calibri"/>
          <w:kern w:val="2"/>
          <w:sz w:val="24"/>
          <w:szCs w:val="24"/>
        </w:rPr>
      </w:pPr>
      <w:r w:rsidRPr="004767AC">
        <w:rPr>
          <w:rFonts w:eastAsia="SimSun"/>
        </w:rPr>
        <w:t>13.2.4</w:t>
      </w:r>
      <w:r>
        <w:rPr>
          <w:rFonts w:ascii="Calibri" w:hAnsi="Calibri"/>
          <w:kern w:val="2"/>
          <w:sz w:val="24"/>
          <w:szCs w:val="24"/>
        </w:rPr>
        <w:tab/>
      </w:r>
      <w:r>
        <w:t>PC5 unicast / link Release / Reestablish PC5 unicast link to same UE</w:t>
      </w:r>
      <w:r>
        <w:tab/>
        <w:t>6102</w:t>
      </w:r>
    </w:p>
    <w:p w14:paraId="74C129C6" w14:textId="77777777" w:rsidR="00B37958" w:rsidRDefault="00B37958">
      <w:pPr>
        <w:pStyle w:val="TOC3"/>
        <w:rPr>
          <w:rFonts w:ascii="Calibri" w:hAnsi="Calibri"/>
          <w:kern w:val="2"/>
          <w:sz w:val="24"/>
          <w:szCs w:val="24"/>
        </w:rPr>
      </w:pPr>
      <w:r>
        <w:t>13.2.5</w:t>
      </w:r>
      <w:r>
        <w:rPr>
          <w:rFonts w:ascii="Calibri" w:hAnsi="Calibri"/>
          <w:kern w:val="2"/>
          <w:sz w:val="24"/>
          <w:szCs w:val="24"/>
        </w:rPr>
        <w:tab/>
      </w:r>
      <w:r>
        <w:t>PC5 unicast / link identifier update</w:t>
      </w:r>
      <w:r>
        <w:tab/>
        <w:t>6107</w:t>
      </w:r>
    </w:p>
    <w:p w14:paraId="316C8F56" w14:textId="77777777" w:rsidR="00B37958" w:rsidRDefault="00B37958">
      <w:pPr>
        <w:pStyle w:val="TOC3"/>
        <w:rPr>
          <w:rFonts w:ascii="Calibri" w:hAnsi="Calibri"/>
          <w:kern w:val="2"/>
          <w:sz w:val="24"/>
          <w:szCs w:val="24"/>
        </w:rPr>
      </w:pPr>
      <w:r w:rsidRPr="004767AC">
        <w:rPr>
          <w:rFonts w:eastAsia="SimSun"/>
        </w:rPr>
        <w:t>13.2.6</w:t>
      </w:r>
      <w:r>
        <w:rPr>
          <w:rFonts w:ascii="Calibri" w:hAnsi="Calibri"/>
          <w:kern w:val="2"/>
          <w:sz w:val="24"/>
          <w:szCs w:val="24"/>
        </w:rPr>
        <w:tab/>
      </w:r>
      <w:r w:rsidRPr="004767AC">
        <w:rPr>
          <w:rFonts w:eastAsia="SimSun"/>
        </w:rPr>
        <w:t>PC5 unicast / link keep alive</w:t>
      </w:r>
      <w:r>
        <w:tab/>
        <w:t>6111</w:t>
      </w:r>
    </w:p>
    <w:p w14:paraId="2CC39A34" w14:textId="77777777" w:rsidR="00B37958" w:rsidRDefault="00B37958">
      <w:pPr>
        <w:pStyle w:val="TOC1"/>
        <w:rPr>
          <w:rFonts w:ascii="Calibri" w:hAnsi="Calibri"/>
          <w:kern w:val="2"/>
          <w:sz w:val="24"/>
          <w:szCs w:val="24"/>
        </w:rPr>
      </w:pPr>
      <w:r>
        <w:t>14</w:t>
      </w:r>
      <w:r>
        <w:rPr>
          <w:rFonts w:ascii="Calibri" w:hAnsi="Calibri"/>
          <w:kern w:val="2"/>
          <w:sz w:val="24"/>
          <w:szCs w:val="24"/>
        </w:rPr>
        <w:tab/>
      </w:r>
      <w:r>
        <w:t>MBS</w:t>
      </w:r>
      <w:r>
        <w:tab/>
        <w:t>6115</w:t>
      </w:r>
    </w:p>
    <w:p w14:paraId="66FF8D10" w14:textId="77777777" w:rsidR="00B37958" w:rsidRDefault="00B37958">
      <w:pPr>
        <w:pStyle w:val="TOC2"/>
        <w:rPr>
          <w:rFonts w:ascii="Calibri" w:hAnsi="Calibri"/>
          <w:kern w:val="2"/>
          <w:sz w:val="24"/>
          <w:szCs w:val="24"/>
        </w:rPr>
      </w:pPr>
      <w:r w:rsidRPr="004767AC">
        <w:rPr>
          <w:rFonts w:eastAsia="MS Mincho"/>
        </w:rPr>
        <w:t>14.1</w:t>
      </w:r>
      <w:r>
        <w:rPr>
          <w:rFonts w:ascii="Calibri" w:hAnsi="Calibri"/>
          <w:kern w:val="2"/>
          <w:sz w:val="24"/>
          <w:szCs w:val="24"/>
        </w:rPr>
        <w:tab/>
      </w:r>
      <w:r w:rsidRPr="004767AC">
        <w:rPr>
          <w:rFonts w:eastAsia="MS Mincho"/>
        </w:rPr>
        <w:t>MBS Broadcast</w:t>
      </w:r>
      <w:r>
        <w:tab/>
        <w:t>6115</w:t>
      </w:r>
    </w:p>
    <w:p w14:paraId="74D38649" w14:textId="77777777" w:rsidR="00B37958" w:rsidRDefault="00B37958">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6115</w:t>
      </w:r>
    </w:p>
    <w:p w14:paraId="71D398CD" w14:textId="77777777" w:rsidR="00B37958" w:rsidRDefault="00B37958">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6115</w:t>
      </w:r>
    </w:p>
    <w:p w14:paraId="5D99DB18" w14:textId="77777777" w:rsidR="00B37958" w:rsidRDefault="00B37958">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6124</w:t>
      </w:r>
    </w:p>
    <w:p w14:paraId="727713D6" w14:textId="77777777" w:rsidR="00B37958" w:rsidRDefault="00B37958">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6130</w:t>
      </w:r>
    </w:p>
    <w:p w14:paraId="5D40FD10" w14:textId="77777777" w:rsidR="00B37958" w:rsidRDefault="00B37958">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6139</w:t>
      </w:r>
    </w:p>
    <w:p w14:paraId="213946A0" w14:textId="77777777" w:rsidR="00B37958" w:rsidRDefault="00B37958">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6139</w:t>
      </w:r>
    </w:p>
    <w:p w14:paraId="2D572C9C" w14:textId="77777777" w:rsidR="00B37958" w:rsidRDefault="00B37958">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6148</w:t>
      </w:r>
    </w:p>
    <w:p w14:paraId="04573744" w14:textId="77777777" w:rsidR="00B37958" w:rsidRDefault="00B37958">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6148</w:t>
      </w:r>
    </w:p>
    <w:p w14:paraId="20EFCFF8" w14:textId="77777777" w:rsidR="00B37958" w:rsidRDefault="00B37958">
      <w:pPr>
        <w:pStyle w:val="TOC4"/>
        <w:rPr>
          <w:rFonts w:ascii="Calibri" w:hAnsi="Calibri"/>
          <w:kern w:val="2"/>
          <w:sz w:val="24"/>
          <w:szCs w:val="24"/>
        </w:rPr>
      </w:pPr>
      <w:r>
        <w:t>14.1.1.5</w:t>
      </w:r>
      <w:r>
        <w:rPr>
          <w:rFonts w:ascii="Calibri" w:hAnsi="Calibri"/>
          <w:kern w:val="2"/>
          <w:sz w:val="24"/>
          <w:szCs w:val="24"/>
        </w:rPr>
        <w:tab/>
      </w:r>
      <w:r>
        <w:t xml:space="preserve">MBS Broadcast/ MCCH Information Acquisition/ </w:t>
      </w:r>
      <w:r>
        <w:rPr>
          <w:lang w:eastAsia="zh-CN"/>
        </w:rPr>
        <w:t>Multiple beams</w:t>
      </w:r>
      <w:r>
        <w:tab/>
        <w:t>6149</w:t>
      </w:r>
    </w:p>
    <w:p w14:paraId="2B0A33A3" w14:textId="77777777" w:rsidR="00B37958" w:rsidRDefault="00B37958">
      <w:pPr>
        <w:pStyle w:val="TOC3"/>
        <w:rPr>
          <w:rFonts w:ascii="Calibri" w:hAnsi="Calibri"/>
          <w:kern w:val="2"/>
          <w:sz w:val="24"/>
          <w:szCs w:val="24"/>
        </w:rPr>
      </w:pPr>
      <w:r>
        <w:t>14.1.2</w:t>
      </w:r>
      <w:r>
        <w:rPr>
          <w:rFonts w:ascii="Calibri" w:hAnsi="Calibri"/>
          <w:kern w:val="2"/>
          <w:sz w:val="24"/>
          <w:szCs w:val="24"/>
        </w:rPr>
        <w:tab/>
      </w:r>
      <w:r>
        <w:t>MBS Broadcast/ Service Continuity</w:t>
      </w:r>
      <w:r>
        <w:tab/>
        <w:t>6154</w:t>
      </w:r>
    </w:p>
    <w:p w14:paraId="416BC630" w14:textId="77777777" w:rsidR="00B37958" w:rsidRDefault="00B37958">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6154</w:t>
      </w:r>
    </w:p>
    <w:p w14:paraId="5E9EEE56" w14:textId="77777777" w:rsidR="00B37958" w:rsidRDefault="00B37958">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6162</w:t>
      </w:r>
    </w:p>
    <w:p w14:paraId="122A3D59" w14:textId="77777777" w:rsidR="00B37958" w:rsidRDefault="00B37958">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6173</w:t>
      </w:r>
    </w:p>
    <w:p w14:paraId="79804C94" w14:textId="77777777" w:rsidR="00B37958" w:rsidRDefault="00B37958">
      <w:pPr>
        <w:pStyle w:val="TOC3"/>
        <w:rPr>
          <w:rFonts w:ascii="Calibri" w:hAnsi="Calibri"/>
          <w:kern w:val="2"/>
          <w:sz w:val="24"/>
          <w:szCs w:val="24"/>
        </w:rPr>
      </w:pPr>
      <w:r>
        <w:lastRenderedPageBreak/>
        <w:t>14.1.3</w:t>
      </w:r>
      <w:r>
        <w:rPr>
          <w:rFonts w:ascii="Calibri" w:hAnsi="Calibri"/>
          <w:kern w:val="2"/>
          <w:sz w:val="24"/>
          <w:szCs w:val="24"/>
        </w:rPr>
        <w:tab/>
      </w:r>
      <w:r>
        <w:t>MBS Broadcast/ MAC</w:t>
      </w:r>
      <w:r>
        <w:tab/>
        <w:t>6183</w:t>
      </w:r>
    </w:p>
    <w:p w14:paraId="4A06D462" w14:textId="77777777" w:rsidR="00B37958" w:rsidRDefault="00B37958">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6183</w:t>
      </w:r>
    </w:p>
    <w:p w14:paraId="030E8EF1" w14:textId="77777777" w:rsidR="00B37958" w:rsidRDefault="00B37958">
      <w:pPr>
        <w:pStyle w:val="TOC4"/>
        <w:rPr>
          <w:rFonts w:ascii="Calibri" w:hAnsi="Calibri"/>
          <w:kern w:val="2"/>
          <w:sz w:val="24"/>
          <w:szCs w:val="24"/>
        </w:rPr>
      </w:pPr>
      <w:r>
        <w:t>14.1.3.2</w:t>
      </w:r>
      <w:r>
        <w:rPr>
          <w:rFonts w:ascii="Calibri" w:hAnsi="Calibri"/>
          <w:kern w:val="2"/>
          <w:sz w:val="24"/>
          <w:szCs w:val="24"/>
        </w:rPr>
        <w:tab/>
      </w:r>
      <w:r>
        <w:t>MBS Broadcast/ MAC/ DRX operation</w:t>
      </w:r>
      <w:r>
        <w:tab/>
        <w:t>6189</w:t>
      </w:r>
    </w:p>
    <w:p w14:paraId="608E7722" w14:textId="77777777" w:rsidR="00B37958" w:rsidRDefault="00B37958">
      <w:pPr>
        <w:pStyle w:val="TOC2"/>
        <w:rPr>
          <w:rFonts w:ascii="Calibri" w:hAnsi="Calibri"/>
          <w:kern w:val="2"/>
          <w:sz w:val="24"/>
          <w:szCs w:val="24"/>
        </w:rPr>
      </w:pPr>
      <w:r>
        <w:t>14.2</w:t>
      </w:r>
      <w:r>
        <w:rPr>
          <w:rFonts w:ascii="Calibri" w:hAnsi="Calibri"/>
          <w:kern w:val="2"/>
          <w:sz w:val="24"/>
          <w:szCs w:val="24"/>
        </w:rPr>
        <w:tab/>
      </w:r>
      <w:r>
        <w:t>MBS Multicast</w:t>
      </w:r>
      <w:r>
        <w:tab/>
        <w:t>6196</w:t>
      </w:r>
    </w:p>
    <w:p w14:paraId="547D4D69" w14:textId="77777777" w:rsidR="00B37958" w:rsidRDefault="00B37958">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6196</w:t>
      </w:r>
    </w:p>
    <w:p w14:paraId="660FA1DD" w14:textId="77777777" w:rsidR="00B37958" w:rsidRDefault="00B37958">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6196</w:t>
      </w:r>
    </w:p>
    <w:p w14:paraId="00C18AA2" w14:textId="77777777" w:rsidR="00B37958" w:rsidRDefault="00B37958">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6196</w:t>
      </w:r>
    </w:p>
    <w:p w14:paraId="1BF0192F" w14:textId="77777777" w:rsidR="00B37958" w:rsidRDefault="00B37958">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6206</w:t>
      </w:r>
    </w:p>
    <w:p w14:paraId="6502D99E" w14:textId="77777777" w:rsidR="00B37958" w:rsidRDefault="00B37958">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6212</w:t>
      </w:r>
    </w:p>
    <w:p w14:paraId="39637AEC" w14:textId="77777777" w:rsidR="00B37958" w:rsidRDefault="00B37958">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6222</w:t>
      </w:r>
    </w:p>
    <w:p w14:paraId="386F7CE9" w14:textId="77777777" w:rsidR="00B37958" w:rsidRDefault="00B37958">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4767AC">
        <w:rPr>
          <w:rFonts w:cs="Arial"/>
        </w:rPr>
        <w:t>PTP retransmission for multicast</w:t>
      </w:r>
      <w:r>
        <w:t xml:space="preserve"> / RRC-based enabling-disabling HARQ feedback for Multicast/ ACK-NACK</w:t>
      </w:r>
      <w:r>
        <w:tab/>
        <w:t>6231</w:t>
      </w:r>
    </w:p>
    <w:p w14:paraId="2817D3EF" w14:textId="77777777" w:rsidR="00B37958" w:rsidRDefault="00B37958">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6236</w:t>
      </w:r>
    </w:p>
    <w:p w14:paraId="352A30C5" w14:textId="77777777" w:rsidR="00B37958" w:rsidRDefault="00B37958">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6242</w:t>
      </w:r>
    </w:p>
    <w:p w14:paraId="2E9DD135" w14:textId="77777777" w:rsidR="00B37958" w:rsidRDefault="00B37958">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6254</w:t>
      </w:r>
    </w:p>
    <w:p w14:paraId="776F9759" w14:textId="77777777" w:rsidR="00B37958" w:rsidRDefault="00B37958">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6262</w:t>
      </w:r>
    </w:p>
    <w:p w14:paraId="0F0E1AE9" w14:textId="77777777" w:rsidR="00B37958" w:rsidRDefault="00B37958">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6266</w:t>
      </w:r>
    </w:p>
    <w:p w14:paraId="2B2B0D93" w14:textId="77777777" w:rsidR="00B37958" w:rsidRDefault="00B37958">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6266</w:t>
      </w:r>
    </w:p>
    <w:p w14:paraId="2DB48B55" w14:textId="77777777" w:rsidR="00B37958" w:rsidRDefault="00B37958">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6278</w:t>
      </w:r>
    </w:p>
    <w:p w14:paraId="025207EF" w14:textId="77777777" w:rsidR="00B37958" w:rsidRDefault="00B37958">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6284</w:t>
      </w:r>
    </w:p>
    <w:p w14:paraId="20071D50" w14:textId="77777777" w:rsidR="00B37958" w:rsidRDefault="00B37958">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6295</w:t>
      </w:r>
    </w:p>
    <w:p w14:paraId="4BFC5676" w14:textId="77777777" w:rsidR="00B37958" w:rsidRDefault="00B37958">
      <w:pPr>
        <w:pStyle w:val="TOC5"/>
        <w:rPr>
          <w:rFonts w:ascii="Calibri" w:hAnsi="Calibri"/>
          <w:kern w:val="2"/>
          <w:sz w:val="24"/>
          <w:szCs w:val="24"/>
        </w:rPr>
      </w:pPr>
      <w:r>
        <w:t>14.2.1.3.1</w:t>
      </w:r>
      <w:r>
        <w:rPr>
          <w:rFonts w:ascii="Calibri" w:hAnsi="Calibri"/>
          <w:kern w:val="2"/>
          <w:sz w:val="24"/>
          <w:szCs w:val="24"/>
        </w:rPr>
        <w:tab/>
      </w:r>
      <w:r>
        <w:t>MBS Multicast/ MAC/ SPS/ PTM transmission</w:t>
      </w:r>
      <w:r>
        <w:tab/>
        <w:t>6295</w:t>
      </w:r>
    </w:p>
    <w:p w14:paraId="2A8DD9E4" w14:textId="77777777" w:rsidR="00B37958" w:rsidRDefault="00B37958">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6307</w:t>
      </w:r>
    </w:p>
    <w:p w14:paraId="1EECBE52" w14:textId="77777777" w:rsidR="00B37958" w:rsidRDefault="00B37958">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6312</w:t>
      </w:r>
    </w:p>
    <w:p w14:paraId="7B4E15FE" w14:textId="77777777" w:rsidR="00B37958" w:rsidRDefault="00B37958">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6322</w:t>
      </w:r>
    </w:p>
    <w:p w14:paraId="7DAEB90A" w14:textId="77777777" w:rsidR="00B37958" w:rsidRDefault="00B37958">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6322</w:t>
      </w:r>
    </w:p>
    <w:p w14:paraId="32FDB9EE" w14:textId="77777777" w:rsidR="00B37958" w:rsidRDefault="00B37958">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6331</w:t>
      </w:r>
    </w:p>
    <w:p w14:paraId="4AD2BEB2" w14:textId="77777777" w:rsidR="00B37958" w:rsidRDefault="00B37958">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6332</w:t>
      </w:r>
    </w:p>
    <w:p w14:paraId="11EA8756" w14:textId="77777777" w:rsidR="00B37958" w:rsidRDefault="00B37958">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6332</w:t>
      </w:r>
    </w:p>
    <w:p w14:paraId="6D56AB75" w14:textId="77777777" w:rsidR="00B37958" w:rsidRDefault="00B37958">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6343</w:t>
      </w:r>
    </w:p>
    <w:p w14:paraId="30FC90B4" w14:textId="77777777" w:rsidR="00B37958" w:rsidRDefault="00B37958">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6345</w:t>
      </w:r>
    </w:p>
    <w:p w14:paraId="64482420" w14:textId="77777777" w:rsidR="00B37958" w:rsidRDefault="00B37958">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6357</w:t>
      </w:r>
    </w:p>
    <w:p w14:paraId="3E9EDE8E" w14:textId="77777777" w:rsidR="00B37958" w:rsidRDefault="00B37958">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6359</w:t>
      </w:r>
    </w:p>
    <w:p w14:paraId="6FCCBBE2" w14:textId="77777777" w:rsidR="00B37958" w:rsidRDefault="00B37958">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6359</w:t>
      </w:r>
    </w:p>
    <w:p w14:paraId="1C50C630" w14:textId="77777777" w:rsidR="00B37958" w:rsidRDefault="00B37958">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6359</w:t>
      </w:r>
    </w:p>
    <w:p w14:paraId="61CFE74B" w14:textId="77777777" w:rsidR="00B37958" w:rsidRDefault="00B37958">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6363</w:t>
      </w:r>
    </w:p>
    <w:p w14:paraId="7FE90980" w14:textId="77777777" w:rsidR="00B37958" w:rsidRDefault="00B37958">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6374</w:t>
      </w:r>
    </w:p>
    <w:p w14:paraId="2A1E6ADD" w14:textId="77777777" w:rsidR="00B37958" w:rsidRDefault="00B37958">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6374</w:t>
      </w:r>
    </w:p>
    <w:p w14:paraId="6BF66165" w14:textId="77777777" w:rsidR="00B37958" w:rsidRDefault="00B37958">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6387</w:t>
      </w:r>
    </w:p>
    <w:p w14:paraId="660359F9" w14:textId="77777777" w:rsidR="00B37958" w:rsidRDefault="00B37958">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6387</w:t>
      </w:r>
    </w:p>
    <w:p w14:paraId="299F9015" w14:textId="77777777" w:rsidR="00B37958" w:rsidRDefault="00B37958">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6394</w:t>
      </w:r>
    </w:p>
    <w:p w14:paraId="69673B4F" w14:textId="77777777" w:rsidR="00B37958" w:rsidRDefault="00B37958">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6401</w:t>
      </w:r>
    </w:p>
    <w:p w14:paraId="385B430E" w14:textId="77777777" w:rsidR="00B37958" w:rsidRDefault="00B37958">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6415</w:t>
      </w:r>
    </w:p>
    <w:p w14:paraId="20284582" w14:textId="77777777" w:rsidR="00B37958" w:rsidRDefault="00B37958">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6415</w:t>
      </w:r>
    </w:p>
    <w:p w14:paraId="43FF4266" w14:textId="77777777" w:rsidR="00B37958" w:rsidRDefault="00B37958">
      <w:pPr>
        <w:pStyle w:val="TOC4"/>
        <w:rPr>
          <w:rFonts w:ascii="Calibri" w:hAnsi="Calibri"/>
          <w:kern w:val="2"/>
          <w:sz w:val="24"/>
          <w:szCs w:val="24"/>
        </w:rPr>
      </w:pPr>
      <w:r>
        <w:rPr>
          <w:lang w:eastAsia="sv-SE"/>
        </w:rPr>
        <w:lastRenderedPageBreak/>
        <w:t>14.2.5.2</w:t>
      </w:r>
      <w:r>
        <w:rPr>
          <w:rFonts w:ascii="Calibri" w:hAnsi="Calibri"/>
          <w:kern w:val="2"/>
          <w:sz w:val="24"/>
          <w:szCs w:val="24"/>
        </w:rPr>
        <w:tab/>
      </w:r>
      <w:r>
        <w:rPr>
          <w:lang w:eastAsia="sv-SE"/>
        </w:rPr>
        <w:t>MBS Multicast/ Session management / UE-requested PDU session establishment / UE-requested PDU session modification</w:t>
      </w:r>
      <w:r>
        <w:tab/>
        <w:t>6435</w:t>
      </w:r>
    </w:p>
    <w:p w14:paraId="32A32968" w14:textId="77777777" w:rsidR="00B37958" w:rsidRDefault="00B37958">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6435</w:t>
      </w:r>
    </w:p>
    <w:p w14:paraId="38785944" w14:textId="77777777" w:rsidR="00B37958" w:rsidRDefault="00B37958">
      <w:pPr>
        <w:pStyle w:val="TOC8"/>
        <w:rPr>
          <w:rFonts w:ascii="Calibri" w:hAnsi="Calibri"/>
          <w:b w:val="0"/>
          <w:kern w:val="2"/>
          <w:sz w:val="24"/>
          <w:szCs w:val="24"/>
        </w:rPr>
      </w:pPr>
      <w:r>
        <w:t>Annex A (informative): Change history</w:t>
      </w:r>
      <w:r>
        <w:tab/>
        <w:t>6477</w:t>
      </w:r>
    </w:p>
    <w:p w14:paraId="1E73D0B6" w14:textId="7C056169" w:rsidR="00080512" w:rsidRPr="007E0EDF" w:rsidRDefault="006B3F37">
      <w:r>
        <w:rPr>
          <w:noProof/>
          <w:sz w:val="22"/>
        </w:rPr>
        <w:fldChar w:fldCharType="end"/>
      </w:r>
    </w:p>
    <w:p w14:paraId="41DD748F" w14:textId="615B9BA5" w:rsidR="00026A86" w:rsidRPr="007E0EDF" w:rsidRDefault="00E87C5C" w:rsidP="00956570">
      <w:r w:rsidRPr="007E0EDF">
        <w:fldChar w:fldCharType="begin"/>
      </w:r>
      <w:r w:rsidR="00C017FF" w:rsidRPr="007E0EDF">
        <w:instrText xml:space="preserve"> RD "</w:instrText>
      </w:r>
      <w:r w:rsidR="00F8055A">
        <w:instrText>38523-1-</w:instrText>
      </w:r>
      <w:r w:rsidR="00E02EDC">
        <w:instrText>i20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E02EDC">
        <w:instrText>i20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E02EDC">
        <w:instrText>i20</w:instrText>
      </w:r>
      <w:r w:rsidR="00766D1A" w:rsidRPr="00766D1A">
        <w:instrText>_s07011</w:instrText>
      </w:r>
      <w:r w:rsidR="002D5C1A">
        <w:instrText>3</w:instrText>
      </w:r>
      <w:r w:rsidR="00766D1A" w:rsidRPr="00766D1A">
        <w:instrText>-s0701</w:instrText>
      </w:r>
      <w:r w:rsidR="002D5C1A">
        <w:instrText>1</w:instrText>
      </w:r>
      <w:r w:rsidR="00766D1A" w:rsidRPr="00766D1A">
        <w:instrText>4</w:instrText>
      </w:r>
      <w:r w:rsidR="00766D1A" w:rsidRPr="007E0EDF">
        <w:instrText xml:space="preserve">.docx" \f  </w:instrText>
      </w:r>
      <w:r w:rsidR="00766D1A" w:rsidRPr="007E0EDF">
        <w:fldChar w:fldCharType="end"/>
      </w:r>
      <w:r w:rsidR="002D5C1A" w:rsidRPr="007E0EDF">
        <w:fldChar w:fldCharType="begin"/>
      </w:r>
      <w:r w:rsidR="002D5C1A" w:rsidRPr="007E0EDF">
        <w:instrText xml:space="preserve"> RD "</w:instrText>
      </w:r>
      <w:r w:rsidR="002D5C1A" w:rsidRPr="00766D1A">
        <w:instrText>38523-1-</w:instrText>
      </w:r>
      <w:r w:rsidR="00E02EDC">
        <w:instrText>i20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E02EDC">
        <w:instrText>i20</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E02EDC">
        <w:instrText>i20</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E02EDC">
        <w:instrText>i20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E02EDC">
        <w:instrText>i20</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E02EDC">
        <w:instrText>i20</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E02EDC">
        <w:instrText>i20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2B7FE" w14:textId="77777777" w:rsidR="00EB6C45" w:rsidRDefault="00EB6C45">
      <w:r>
        <w:separator/>
      </w:r>
    </w:p>
  </w:endnote>
  <w:endnote w:type="continuationSeparator" w:id="0">
    <w:p w14:paraId="4CE2E58D" w14:textId="77777777" w:rsidR="00EB6C45" w:rsidRDefault="00EB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80D30" w14:textId="77777777" w:rsidR="00EB6C45" w:rsidRDefault="00EB6C45">
      <w:r>
        <w:separator/>
      </w:r>
    </w:p>
  </w:footnote>
  <w:footnote w:type="continuationSeparator" w:id="0">
    <w:p w14:paraId="49415FE5" w14:textId="77777777" w:rsidR="00EB6C45" w:rsidRDefault="00EB6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6A59B5D1"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7958">
      <w:rPr>
        <w:rFonts w:ascii="Arial" w:hAnsi="Arial" w:cs="Arial"/>
        <w:b/>
        <w:noProof/>
        <w:sz w:val="18"/>
        <w:szCs w:val="18"/>
      </w:rPr>
      <w:t>3GPP TS 38.523-1 V18.2.0 (2025-01)</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54172E48"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7958">
      <w:rPr>
        <w:rFonts w:ascii="Arial" w:hAnsi="Arial" w:cs="Arial"/>
        <w:b/>
        <w:noProof/>
        <w:sz w:val="18"/>
        <w:szCs w:val="18"/>
      </w:rPr>
      <w:t>Release 18</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31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D19"/>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01F0"/>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1517"/>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47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73B"/>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37958"/>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2EDC"/>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3AEA"/>
    <w:rsid w:val="00E36FE2"/>
    <w:rsid w:val="00E406B8"/>
    <w:rsid w:val="00E41A05"/>
    <w:rsid w:val="00E42A32"/>
    <w:rsid w:val="00E432FB"/>
    <w:rsid w:val="00E43638"/>
    <w:rsid w:val="00E45DA6"/>
    <w:rsid w:val="00E45DBB"/>
    <w:rsid w:val="00E47286"/>
    <w:rsid w:val="00E4760D"/>
    <w:rsid w:val="00E510A0"/>
    <w:rsid w:val="00E51BBF"/>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6C45"/>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ED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02E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02ED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02ED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02EDC"/>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02EDC"/>
    <w:pPr>
      <w:ind w:left="1701" w:hanging="1701"/>
      <w:outlineLvl w:val="4"/>
    </w:pPr>
    <w:rPr>
      <w:sz w:val="22"/>
    </w:rPr>
  </w:style>
  <w:style w:type="paragraph" w:styleId="Heading6">
    <w:name w:val="heading 6"/>
    <w:aliases w:val="T1,Header 6"/>
    <w:basedOn w:val="H6"/>
    <w:next w:val="Normal"/>
    <w:link w:val="Heading6Char"/>
    <w:qFormat/>
    <w:rsid w:val="00E02EDC"/>
    <w:pPr>
      <w:outlineLvl w:val="5"/>
    </w:pPr>
  </w:style>
  <w:style w:type="paragraph" w:styleId="Heading7">
    <w:name w:val="heading 7"/>
    <w:basedOn w:val="H6"/>
    <w:next w:val="Normal"/>
    <w:link w:val="Heading7Char"/>
    <w:qFormat/>
    <w:rsid w:val="00E02EDC"/>
    <w:pPr>
      <w:outlineLvl w:val="6"/>
    </w:pPr>
  </w:style>
  <w:style w:type="paragraph" w:styleId="Heading8">
    <w:name w:val="heading 8"/>
    <w:basedOn w:val="Heading1"/>
    <w:next w:val="Normal"/>
    <w:link w:val="Heading8Char"/>
    <w:qFormat/>
    <w:rsid w:val="00E02EDC"/>
    <w:pPr>
      <w:ind w:left="0" w:firstLine="0"/>
      <w:outlineLvl w:val="7"/>
    </w:pPr>
  </w:style>
  <w:style w:type="paragraph" w:styleId="Heading9">
    <w:name w:val="heading 9"/>
    <w:basedOn w:val="Heading8"/>
    <w:next w:val="Normal"/>
    <w:link w:val="Heading9Char"/>
    <w:qFormat/>
    <w:rsid w:val="00E02EDC"/>
    <w:pPr>
      <w:outlineLvl w:val="8"/>
    </w:pPr>
  </w:style>
  <w:style w:type="character" w:default="1" w:styleId="DefaultParagraphFont">
    <w:name w:val="Default Paragraph Font"/>
    <w:semiHidden/>
    <w:rsid w:val="00E02E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2EDC"/>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E02EDC"/>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E02EDC"/>
    <w:pPr>
      <w:ind w:left="1418" w:hanging="1418"/>
    </w:pPr>
  </w:style>
  <w:style w:type="paragraph" w:styleId="TOC8">
    <w:name w:val="toc 8"/>
    <w:basedOn w:val="TOC1"/>
    <w:uiPriority w:val="39"/>
    <w:rsid w:val="00E02EDC"/>
    <w:pPr>
      <w:spacing w:before="180"/>
      <w:ind w:left="2693" w:hanging="2693"/>
    </w:pPr>
    <w:rPr>
      <w:b/>
    </w:rPr>
  </w:style>
  <w:style w:type="paragraph" w:styleId="TOC1">
    <w:name w:val="toc 1"/>
    <w:uiPriority w:val="39"/>
    <w:rsid w:val="00E02ED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02EDC"/>
    <w:pPr>
      <w:keepLines/>
      <w:tabs>
        <w:tab w:val="center" w:pos="4536"/>
        <w:tab w:val="right" w:pos="9072"/>
      </w:tabs>
    </w:pPr>
    <w:rPr>
      <w:noProof/>
    </w:rPr>
  </w:style>
  <w:style w:type="character" w:customStyle="1" w:styleId="ZGSM">
    <w:name w:val="ZGSM"/>
    <w:rsid w:val="00E02EDC"/>
  </w:style>
  <w:style w:type="paragraph" w:customStyle="1" w:styleId="ZD">
    <w:name w:val="ZD"/>
    <w:rsid w:val="00E02E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02EDC"/>
    <w:pPr>
      <w:ind w:left="1701" w:hanging="1701"/>
    </w:pPr>
  </w:style>
  <w:style w:type="paragraph" w:styleId="TOC4">
    <w:name w:val="toc 4"/>
    <w:basedOn w:val="TOC3"/>
    <w:uiPriority w:val="39"/>
    <w:rsid w:val="00E02EDC"/>
    <w:pPr>
      <w:ind w:left="1418" w:hanging="1418"/>
    </w:pPr>
  </w:style>
  <w:style w:type="paragraph" w:styleId="TOC3">
    <w:name w:val="toc 3"/>
    <w:basedOn w:val="TOC2"/>
    <w:uiPriority w:val="39"/>
    <w:rsid w:val="00E02EDC"/>
    <w:pPr>
      <w:ind w:left="1134" w:hanging="1134"/>
    </w:pPr>
  </w:style>
  <w:style w:type="paragraph" w:styleId="TOC2">
    <w:name w:val="toc 2"/>
    <w:basedOn w:val="TOC1"/>
    <w:uiPriority w:val="39"/>
    <w:rsid w:val="00E02EDC"/>
    <w:pPr>
      <w:keepNext w:val="0"/>
      <w:spacing w:before="0"/>
      <w:ind w:left="851" w:hanging="851"/>
    </w:pPr>
    <w:rPr>
      <w:sz w:val="20"/>
    </w:rPr>
  </w:style>
  <w:style w:type="paragraph" w:styleId="Footer">
    <w:name w:val="footer"/>
    <w:basedOn w:val="Header"/>
    <w:link w:val="FooterChar"/>
    <w:rsid w:val="00E02EDC"/>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E02EDC"/>
    <w:pPr>
      <w:outlineLvl w:val="9"/>
    </w:pPr>
  </w:style>
  <w:style w:type="paragraph" w:customStyle="1" w:styleId="NF">
    <w:name w:val="NF"/>
    <w:basedOn w:val="NO"/>
    <w:rsid w:val="00E02EDC"/>
    <w:pPr>
      <w:keepNext/>
      <w:spacing w:after="0"/>
    </w:pPr>
    <w:rPr>
      <w:rFonts w:ascii="Arial" w:hAnsi="Arial"/>
      <w:sz w:val="18"/>
    </w:rPr>
  </w:style>
  <w:style w:type="paragraph" w:customStyle="1" w:styleId="NO">
    <w:name w:val="NO"/>
    <w:basedOn w:val="Normal"/>
    <w:link w:val="NOChar"/>
    <w:rsid w:val="00E02EDC"/>
    <w:pPr>
      <w:keepLines/>
      <w:ind w:left="1135" w:hanging="851"/>
    </w:pPr>
  </w:style>
  <w:style w:type="character" w:customStyle="1" w:styleId="NOChar">
    <w:name w:val="NO Char"/>
    <w:link w:val="NO"/>
    <w:qFormat/>
    <w:rsid w:val="00BA60D7"/>
  </w:style>
  <w:style w:type="paragraph" w:customStyle="1" w:styleId="PL">
    <w:name w:val="PL"/>
    <w:link w:val="PLChar"/>
    <w:rsid w:val="00E02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02EDC"/>
    <w:pPr>
      <w:jc w:val="right"/>
    </w:pPr>
  </w:style>
  <w:style w:type="paragraph" w:customStyle="1" w:styleId="TAL">
    <w:name w:val="TAL"/>
    <w:basedOn w:val="Normal"/>
    <w:link w:val="TALChar"/>
    <w:rsid w:val="00E02ED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02EDC"/>
    <w:rPr>
      <w:b/>
    </w:rPr>
  </w:style>
  <w:style w:type="paragraph" w:customStyle="1" w:styleId="TAC">
    <w:name w:val="TAC"/>
    <w:basedOn w:val="TAL"/>
    <w:link w:val="TACCar"/>
    <w:rsid w:val="00E02ED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02ED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02EDC"/>
    <w:pPr>
      <w:keepLines/>
      <w:ind w:left="1702" w:hanging="1418"/>
    </w:pPr>
  </w:style>
  <w:style w:type="character" w:customStyle="1" w:styleId="EXCar">
    <w:name w:val="EX Car"/>
    <w:link w:val="EX"/>
    <w:locked/>
    <w:rsid w:val="00E85B16"/>
  </w:style>
  <w:style w:type="paragraph" w:customStyle="1" w:styleId="FP">
    <w:name w:val="FP"/>
    <w:basedOn w:val="Normal"/>
    <w:rsid w:val="00E02EDC"/>
    <w:pPr>
      <w:spacing w:after="0"/>
    </w:pPr>
  </w:style>
  <w:style w:type="paragraph" w:customStyle="1" w:styleId="NW">
    <w:name w:val="NW"/>
    <w:basedOn w:val="NO"/>
    <w:rsid w:val="00E02EDC"/>
    <w:pPr>
      <w:spacing w:after="0"/>
    </w:pPr>
  </w:style>
  <w:style w:type="paragraph" w:customStyle="1" w:styleId="EW">
    <w:name w:val="EW"/>
    <w:basedOn w:val="EX"/>
    <w:rsid w:val="00E02EDC"/>
    <w:pPr>
      <w:spacing w:after="0"/>
    </w:pPr>
  </w:style>
  <w:style w:type="paragraph" w:customStyle="1" w:styleId="B1">
    <w:name w:val="B1"/>
    <w:basedOn w:val="List"/>
    <w:link w:val="B1Char"/>
    <w:rsid w:val="00E02EDC"/>
  </w:style>
  <w:style w:type="paragraph" w:styleId="List">
    <w:name w:val="List"/>
    <w:basedOn w:val="Normal"/>
    <w:link w:val="ListChar1"/>
    <w:rsid w:val="00E02EDC"/>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E02EDC"/>
    <w:pPr>
      <w:ind w:left="1985" w:hanging="1985"/>
    </w:pPr>
  </w:style>
  <w:style w:type="paragraph" w:styleId="TOC7">
    <w:name w:val="toc 7"/>
    <w:basedOn w:val="TOC6"/>
    <w:next w:val="Normal"/>
    <w:uiPriority w:val="39"/>
    <w:rsid w:val="00E02EDC"/>
    <w:pPr>
      <w:ind w:left="2268" w:hanging="2268"/>
    </w:pPr>
  </w:style>
  <w:style w:type="paragraph" w:customStyle="1" w:styleId="EditorsNote">
    <w:name w:val="Editor's Note"/>
    <w:aliases w:val="EN,Editor's Noteormal"/>
    <w:basedOn w:val="NO"/>
    <w:link w:val="EditorsNoteCarCar"/>
    <w:rsid w:val="00E02EDC"/>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E02EDC"/>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E02E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2E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02E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02E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02ED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02E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02E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02EDC"/>
  </w:style>
  <w:style w:type="paragraph" w:styleId="List2">
    <w:name w:val="List 2"/>
    <w:basedOn w:val="List"/>
    <w:link w:val="List2Char"/>
    <w:rsid w:val="00E02EDC"/>
    <w:pPr>
      <w:ind w:left="851"/>
    </w:pPr>
  </w:style>
  <w:style w:type="character" w:customStyle="1" w:styleId="B2Char">
    <w:name w:val="B2 Char"/>
    <w:link w:val="B2"/>
    <w:qFormat/>
    <w:rsid w:val="001C085B"/>
  </w:style>
  <w:style w:type="paragraph" w:customStyle="1" w:styleId="B3">
    <w:name w:val="B3"/>
    <w:basedOn w:val="List3"/>
    <w:link w:val="B3Char"/>
    <w:rsid w:val="00E02EDC"/>
  </w:style>
  <w:style w:type="paragraph" w:styleId="List3">
    <w:name w:val="List 3"/>
    <w:basedOn w:val="List2"/>
    <w:link w:val="List3Char"/>
    <w:rsid w:val="00E02EDC"/>
    <w:pPr>
      <w:ind w:left="1135"/>
    </w:pPr>
  </w:style>
  <w:style w:type="character" w:customStyle="1" w:styleId="B3Char">
    <w:name w:val="B3 Char"/>
    <w:link w:val="B3"/>
    <w:qFormat/>
    <w:rsid w:val="001C085B"/>
  </w:style>
  <w:style w:type="paragraph" w:customStyle="1" w:styleId="B4">
    <w:name w:val="B4"/>
    <w:basedOn w:val="List4"/>
    <w:link w:val="B4Char"/>
    <w:rsid w:val="00E02EDC"/>
  </w:style>
  <w:style w:type="paragraph" w:styleId="List4">
    <w:name w:val="List 4"/>
    <w:basedOn w:val="List3"/>
    <w:rsid w:val="00E02EDC"/>
    <w:pPr>
      <w:ind w:left="1418"/>
    </w:pPr>
  </w:style>
  <w:style w:type="character" w:customStyle="1" w:styleId="B4Char">
    <w:name w:val="B4 Char"/>
    <w:link w:val="B4"/>
    <w:qFormat/>
    <w:rsid w:val="001C085B"/>
  </w:style>
  <w:style w:type="paragraph" w:customStyle="1" w:styleId="B5">
    <w:name w:val="B5"/>
    <w:basedOn w:val="List5"/>
    <w:link w:val="B5Char"/>
    <w:rsid w:val="00E02EDC"/>
  </w:style>
  <w:style w:type="paragraph" w:styleId="List5">
    <w:name w:val="List 5"/>
    <w:basedOn w:val="List4"/>
    <w:rsid w:val="00E02EDC"/>
    <w:pPr>
      <w:ind w:left="1702"/>
    </w:pPr>
  </w:style>
  <w:style w:type="character" w:customStyle="1" w:styleId="B5Char">
    <w:name w:val="B5 Char"/>
    <w:link w:val="B5"/>
    <w:qFormat/>
    <w:rsid w:val="00BA60D7"/>
  </w:style>
  <w:style w:type="paragraph" w:customStyle="1" w:styleId="ZTD">
    <w:name w:val="ZTD"/>
    <w:basedOn w:val="ZB"/>
    <w:rsid w:val="00E02EDC"/>
    <w:pPr>
      <w:framePr w:hRule="auto" w:wrap="notBeside" w:y="852"/>
    </w:pPr>
    <w:rPr>
      <w:i w:val="0"/>
      <w:sz w:val="40"/>
    </w:rPr>
  </w:style>
  <w:style w:type="paragraph" w:customStyle="1" w:styleId="ZV">
    <w:name w:val="ZV"/>
    <w:basedOn w:val="ZU"/>
    <w:rsid w:val="00E02ED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02EDC"/>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02EDC"/>
    <w:pPr>
      <w:ind w:left="284"/>
    </w:pPr>
  </w:style>
  <w:style w:type="paragraph" w:styleId="Index1">
    <w:name w:val="index 1"/>
    <w:basedOn w:val="Normal"/>
    <w:rsid w:val="00E02EDC"/>
    <w:pPr>
      <w:keepLines/>
      <w:spacing w:after="0"/>
    </w:pPr>
  </w:style>
  <w:style w:type="paragraph" w:styleId="ListNumber2">
    <w:name w:val="List Number 2"/>
    <w:basedOn w:val="ListNumber"/>
    <w:rsid w:val="00E02E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02ED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02ED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02EDC"/>
    <w:pPr>
      <w:keepNext w:val="0"/>
      <w:spacing w:before="0" w:after="240"/>
    </w:pPr>
  </w:style>
  <w:style w:type="paragraph" w:styleId="ListBullet2">
    <w:name w:val="List Bullet 2"/>
    <w:aliases w:val="lb2"/>
    <w:basedOn w:val="ListBullet"/>
    <w:rsid w:val="00E02EDC"/>
    <w:pPr>
      <w:ind w:left="851"/>
    </w:pPr>
  </w:style>
  <w:style w:type="paragraph" w:styleId="ListBullet3">
    <w:name w:val="List Bullet 3"/>
    <w:basedOn w:val="ListBullet2"/>
    <w:rsid w:val="00E02EDC"/>
    <w:pPr>
      <w:ind w:left="1135"/>
    </w:pPr>
  </w:style>
  <w:style w:type="paragraph" w:styleId="ListNumber">
    <w:name w:val="List Number"/>
    <w:basedOn w:val="List"/>
    <w:rsid w:val="00E02EDC"/>
  </w:style>
  <w:style w:type="paragraph" w:styleId="ListBullet">
    <w:name w:val="List Bullet"/>
    <w:aliases w:val="UL"/>
    <w:basedOn w:val="List"/>
    <w:rsid w:val="00E02EDC"/>
  </w:style>
  <w:style w:type="paragraph" w:styleId="ListBullet4">
    <w:name w:val="List Bullet 4"/>
    <w:basedOn w:val="ListBullet3"/>
    <w:rsid w:val="00E02EDC"/>
    <w:pPr>
      <w:ind w:left="1418"/>
    </w:pPr>
  </w:style>
  <w:style w:type="paragraph" w:styleId="ListBullet5">
    <w:name w:val="List Bullet 5"/>
    <w:basedOn w:val="ListBullet4"/>
    <w:rsid w:val="00E02EDC"/>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1965</TotalTime>
  <Pages>1</Pages>
  <Words>18333</Words>
  <Characters>104504</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122592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7637</cp:lastModifiedBy>
  <cp:revision>70</cp:revision>
  <dcterms:created xsi:type="dcterms:W3CDTF">2022-02-14T12:43:00Z</dcterms:created>
  <dcterms:modified xsi:type="dcterms:W3CDTF">2025-01-28T17:05:00Z</dcterms:modified>
</cp:coreProperties>
</file>