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Pr="001F23FC" w:rsidRDefault="0032234A">
      <w:pPr>
        <w:pStyle w:val="Heading2"/>
        <w:rPr>
          <w:lang w:eastAsia="zh-TW"/>
        </w:rPr>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Pr="001F23FC" w:rsidRDefault="0032234A">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768DDD1E" w14:textId="77777777" w:rsidR="0032234A" w:rsidRPr="001F23FC" w:rsidRDefault="0032234A">
      <w:pPr>
        <w:pStyle w:val="Guidance"/>
        <w:rPr>
          <w:rFonts w:eastAsia="SimSun"/>
        </w:rPr>
        <w:sectPr w:rsidR="0032234A" w:rsidRPr="001F23FC" w:rsidSect="00FE5AD3">
          <w:headerReference w:type="default" r:id="rId9"/>
          <w:footerReference w:type="default" r:id="rId10"/>
          <w:footnotePr>
            <w:numRestart w:val="eachSect"/>
          </w:footnotePr>
          <w:pgSz w:w="11907" w:h="16840" w:code="9"/>
          <w:pgMar w:top="1416" w:right="1133" w:bottom="1133" w:left="1133" w:header="850" w:footer="340" w:gutter="0"/>
          <w:pgNumType w:start="725"/>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Pr="001F23FC"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1F23FC" w:rsidRDefault="0032234A" w:rsidP="00134124">
            <w:pPr>
              <w:pStyle w:val="TH"/>
            </w:pPr>
            <w:bookmarkStart w:id="25" w:name="_CRTableA_2_31"/>
            <w:r w:rsidRPr="001F23FC">
              <w:t xml:space="preserve">Table </w:t>
            </w:r>
            <w:bookmarkEnd w:id="25"/>
            <w:r w:rsidRPr="001F23FC">
              <w:t>A.2.3-1</w:t>
            </w:r>
            <w:r w:rsidR="00B83B19" w:rsidRPr="001F23FC">
              <w:t>:</w:t>
            </w:r>
            <w:r w:rsidRPr="001F23FC">
              <w:t xml:space="preserve"> Additional reference channels parameters for </w:t>
            </w:r>
            <w:proofErr w:type="spellStart"/>
            <w:r w:rsidRPr="001F23FC">
              <w:t>TDD</w:t>
            </w:r>
            <w:r w:rsidR="006F07C4" w:rsidRPr="001F23FC">
              <w:t>Parameter</w:t>
            </w:r>
            <w:proofErr w:type="spellEnd"/>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FA3C3E">
            <w:pPr>
              <w:pStyle w:val="TAH"/>
            </w:pPr>
            <w:r w:rsidRPr="001F23FC">
              <w:t>Value</w:t>
            </w:r>
          </w:p>
        </w:tc>
      </w:tr>
      <w:tr w:rsidR="006F07C4" w:rsidRPr="001F23FC"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1F23FC"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FA3C3E">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FA3C3E">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FA3C3E">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FA3C3E">
            <w:pPr>
              <w:pStyle w:val="TAH"/>
            </w:pPr>
            <w:r w:rsidRPr="001F23FC">
              <w:t>SCS 960 kHz (µ=6)</w:t>
            </w:r>
          </w:p>
        </w:tc>
      </w:tr>
      <w:tr w:rsidR="006F07C4" w:rsidRPr="001F23FC"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FA3C3E">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FA3C3E">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FA3C3E">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FA3C3E">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FA3C3E">
            <w:pPr>
              <w:pStyle w:val="TAH"/>
            </w:pPr>
            <w:r w:rsidRPr="001F23FC">
              <w:t>63DS64U</w:t>
            </w:r>
          </w:p>
        </w:tc>
      </w:tr>
      <w:tr w:rsidR="006F07C4" w:rsidRPr="001F23FC"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FA3C3E">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FA3C3E">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FA3C3E">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FA3C3E">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FA3C3E">
            <w:pPr>
              <w:pStyle w:val="TAH"/>
            </w:pPr>
            <w:r w:rsidRPr="001F23FC">
              <w:t>S=2D+12G</w:t>
            </w:r>
          </w:p>
        </w:tc>
      </w:tr>
      <w:tr w:rsidR="006F07C4" w:rsidRPr="001F23FC"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FA3C3E">
            <w:pPr>
              <w:pStyle w:val="TAH"/>
            </w:pPr>
            <w:proofErr w:type="spellStart"/>
            <w:r w:rsidRPr="001F23FC">
              <w:rPr>
                <w:i/>
                <w:iCs/>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FA3C3E">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FA3C3E">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FA3C3E">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FA3C3E">
            <w:pPr>
              <w:pStyle w:val="TAH"/>
            </w:pPr>
            <w:r w:rsidRPr="001F23FC">
              <w:t>960 kHz</w:t>
            </w:r>
          </w:p>
        </w:tc>
      </w:tr>
      <w:tr w:rsidR="006F07C4" w:rsidRPr="001F23FC"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1F23FC" w:rsidRDefault="006F07C4" w:rsidP="00FA3C3E">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FA3C3E">
            <w:pPr>
              <w:pStyle w:val="TAC"/>
              <w:rPr>
                <w:i/>
              </w:rPr>
            </w:pPr>
            <w:r w:rsidRPr="001F23FC">
              <w:tab/>
            </w:r>
            <w:r w:rsidRPr="001F23FC">
              <w:rPr>
                <w:i/>
              </w:rPr>
              <w:t>dl-UL-</w:t>
            </w:r>
            <w:proofErr w:type="spellStart"/>
            <w:r w:rsidRPr="001F23FC">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FA3C3E">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FA3C3E">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FA3C3E">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FA3C3E">
            <w:pPr>
              <w:pStyle w:val="TAC"/>
              <w:rPr>
                <w:lang w:eastAsia="zh-CN"/>
              </w:rPr>
            </w:pPr>
            <w:r w:rsidRPr="001F23FC">
              <w:rPr>
                <w:lang w:eastAsia="zh-CN"/>
              </w:rPr>
              <w:t>2ms</w:t>
            </w:r>
          </w:p>
        </w:tc>
      </w:tr>
      <w:tr w:rsidR="006F07C4" w:rsidRPr="001F23FC"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FA3C3E">
            <w:pPr>
              <w:pStyle w:val="TAC"/>
            </w:pPr>
            <w:r w:rsidRPr="001F23FC">
              <w:rPr>
                <w:i/>
              </w:rPr>
              <w:tab/>
            </w:r>
            <w:proofErr w:type="spellStart"/>
            <w:r w:rsidRPr="001F23FC">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FA3C3E">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FA3C3E">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FA3C3E">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FA3C3E">
            <w:pPr>
              <w:pStyle w:val="TAC"/>
              <w:rPr>
                <w:lang w:eastAsia="zh-CN"/>
              </w:rPr>
            </w:pPr>
            <w:r w:rsidRPr="001F23FC">
              <w:rPr>
                <w:lang w:eastAsia="zh-CN"/>
              </w:rPr>
              <w:t>63</w:t>
            </w:r>
          </w:p>
        </w:tc>
      </w:tr>
      <w:tr w:rsidR="006F07C4" w:rsidRPr="001F23FC"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FA3C3E">
            <w:pPr>
              <w:pStyle w:val="TAC"/>
            </w:pPr>
            <w:r w:rsidRPr="001F23FC">
              <w:rPr>
                <w:i/>
              </w:rPr>
              <w:tab/>
            </w:r>
            <w:proofErr w:type="spellStart"/>
            <w:r w:rsidRPr="001F23FC">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FA3C3E">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FA3C3E">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FA3C3E">
            <w:pPr>
              <w:pStyle w:val="TAC"/>
            </w:pPr>
            <w:r w:rsidRPr="001F23FC">
              <w:t>2</w:t>
            </w:r>
          </w:p>
        </w:tc>
      </w:tr>
      <w:tr w:rsidR="006F07C4" w:rsidRPr="001F23FC"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FA3C3E">
            <w:pPr>
              <w:pStyle w:val="TAC"/>
            </w:pPr>
            <w:r w:rsidRPr="001F23FC">
              <w:rPr>
                <w:i/>
              </w:rPr>
              <w:tab/>
            </w:r>
            <w:proofErr w:type="spellStart"/>
            <w:r w:rsidRPr="001F23FC">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FA3C3E">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FA3C3E">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FA3C3E">
            <w:pPr>
              <w:pStyle w:val="TAC"/>
            </w:pPr>
            <w:r w:rsidRPr="001F23FC">
              <w:t>64</w:t>
            </w:r>
          </w:p>
        </w:tc>
      </w:tr>
      <w:tr w:rsidR="006F07C4" w:rsidRPr="001F23FC"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1F23FC"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FA3C3E">
            <w:pPr>
              <w:pStyle w:val="TAC"/>
              <w:rPr>
                <w:i/>
              </w:rPr>
            </w:pPr>
            <w:r w:rsidRPr="001F23FC">
              <w:rPr>
                <w:i/>
              </w:rPr>
              <w:tab/>
            </w:r>
            <w:proofErr w:type="spellStart"/>
            <w:r w:rsidRPr="001F23FC">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FA3C3E">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FA3C3E">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FA3C3E">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FA3C3E">
            <w:pPr>
              <w:pStyle w:val="TAC"/>
            </w:pPr>
            <w:r w:rsidRPr="001F23FC">
              <w:t>0</w:t>
            </w:r>
          </w:p>
        </w:tc>
      </w:tr>
      <w:tr w:rsidR="006F07C4" w:rsidRPr="001F23FC"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FA3C3E">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FA3C3E">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FA3C3E">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FA3C3E">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FA3C3E">
            <w:pPr>
              <w:pStyle w:val="TAC"/>
            </w:pPr>
            <w:r w:rsidRPr="001F23FC">
              <w:t>mod(slot index, 640) = {576,…,639}</w:t>
            </w:r>
          </w:p>
        </w:tc>
      </w:tr>
      <w:tr w:rsidR="006F07C4" w:rsidRPr="001F23FC"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FA3C3E">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FA3C3E">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FA3C3E">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FA3C3E">
            <w:pPr>
              <w:pStyle w:val="TAC"/>
            </w:pPr>
          </w:p>
        </w:tc>
      </w:tr>
      <w:tr w:rsidR="006F07C4" w:rsidRPr="001F23FC"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FA3C3E">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FA3C3E">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FA3C3E">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FA3C3E">
            <w:pPr>
              <w:pStyle w:val="TAC"/>
            </w:pPr>
          </w:p>
        </w:tc>
      </w:tr>
      <w:tr w:rsidR="006F07C4" w:rsidRPr="001F23FC"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FA3C3E">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FA3C3E">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FA3C3E">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FA3C3E">
            <w:pPr>
              <w:pStyle w:val="TAC"/>
            </w:pPr>
          </w:p>
        </w:tc>
      </w:tr>
      <w:tr w:rsidR="006F07C4" w:rsidRPr="001F23FC"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FA3C3E">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FA3C3E">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1F23FC" w:rsidRDefault="005F5104" w:rsidP="00256AC3">
            <w:pPr>
              <w:pStyle w:val="TAH"/>
            </w:pPr>
            <w:r w:rsidRPr="001F23FC">
              <w:t> </w:t>
            </w:r>
          </w:p>
        </w:tc>
      </w:tr>
      <w:tr w:rsidR="005F5104" w:rsidRPr="001F23FC"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1F23FC" w:rsidRDefault="005F5104" w:rsidP="00256AC3">
            <w:pPr>
              <w:pStyle w:val="TAH"/>
            </w:pPr>
            <w:r w:rsidRPr="001F23FC">
              <w:t> </w:t>
            </w:r>
          </w:p>
        </w:tc>
      </w:tr>
      <w:tr w:rsidR="005F5104" w:rsidRPr="001F23FC"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1F23FC" w:rsidRDefault="005F5104" w:rsidP="00256AC3">
            <w:pPr>
              <w:pStyle w:val="TAH"/>
            </w:pPr>
            <w:r w:rsidRPr="001F23FC">
              <w:t> </w:t>
            </w:r>
          </w:p>
        </w:tc>
      </w:tr>
      <w:tr w:rsidR="005F5104" w:rsidRPr="001F23FC"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1F23FC" w:rsidRDefault="005F5104" w:rsidP="00256AC3">
            <w:pPr>
              <w:pStyle w:val="TAH"/>
            </w:pPr>
            <w:r w:rsidRPr="001F23FC">
              <w:t> </w:t>
            </w:r>
          </w:p>
        </w:tc>
      </w:tr>
      <w:tr w:rsidR="005F5104" w:rsidRPr="001F23FC"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1F23FC" w:rsidRDefault="005F5104" w:rsidP="00256AC3">
            <w:pPr>
              <w:pStyle w:val="TAH"/>
            </w:pPr>
            <w:r w:rsidRPr="001F23FC">
              <w:t> </w:t>
            </w:r>
          </w:p>
        </w:tc>
      </w:tr>
      <w:tr w:rsidR="005F5104" w:rsidRPr="001F23FC"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1F23FC" w:rsidRDefault="005F5104" w:rsidP="00256AC3">
            <w:pPr>
              <w:pStyle w:val="TAH"/>
            </w:pPr>
            <w:r w:rsidRPr="001F23FC">
              <w:t> </w:t>
            </w:r>
          </w:p>
        </w:tc>
      </w:tr>
      <w:tr w:rsidR="005F5104" w:rsidRPr="001F23FC"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1F23FC" w:rsidRDefault="005F5104" w:rsidP="00256AC3">
            <w:pPr>
              <w:pStyle w:val="TAH"/>
            </w:pPr>
            <w:r w:rsidRPr="001F23FC">
              <w:t> </w:t>
            </w:r>
          </w:p>
        </w:tc>
      </w:tr>
      <w:tr w:rsidR="005F5104" w:rsidRPr="001F23FC"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 [</w:t>
            </w:r>
            <w:proofErr w:type="spellStart"/>
            <w:r w:rsidRPr="001F23FC">
              <w:t>TDM'ed</w:t>
            </w:r>
            <w:proofErr w:type="spellEnd"/>
            <w:r w:rsidRPr="001F23FC">
              <w:t>]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Pr="001F23FC" w:rsidRDefault="005F5104" w:rsidP="005F5104">
      <w:pPr>
        <w:pStyle w:val="TH"/>
        <w:ind w:left="284" w:firstLine="284"/>
      </w:pPr>
      <w:bookmarkStart w:id="186" w:name="_CRTableA_2_3_72"/>
      <w:r w:rsidRPr="001F23FC">
        <w:t xml:space="preserve">Table </w:t>
      </w:r>
      <w:bookmarkEnd w:id="186"/>
      <w:r w:rsidRPr="001F23FC">
        <w:t>A.2.3.7-2: Void</w:t>
      </w:r>
    </w:p>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77777777" w:rsidR="0032234A" w:rsidRPr="001F23FC" w:rsidRDefault="0032234A">
      <w:r w:rsidRPr="001F23FC">
        <w:t>Unless otherwise stated, Tables A.3.3.2-1 and A.3.3.2-2 are applicable for measurements of the Receiver Characteristics (clause 7).</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1F23FC" w:rsidRDefault="00DD69F9" w:rsidP="00297E0C">
            <w:pPr>
              <w:pStyle w:val="TAC"/>
            </w:pPr>
            <w:r w:rsidRPr="001F23FC">
              <w:t>'No CDM' for CSI-RS resource 1,2</w:t>
            </w:r>
          </w:p>
        </w:tc>
      </w:tr>
      <w:tr w:rsidR="00DD69F9" w:rsidRPr="001F23FC"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1F23FC"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1F23FC" w:rsidRDefault="000B28C7" w:rsidP="00B57601">
            <w:pPr>
              <w:pStyle w:val="TAH"/>
              <w:rPr>
                <w:rFonts w:cs="Arial"/>
              </w:rPr>
            </w:pPr>
          </w:p>
        </w:tc>
      </w:tr>
      <w:tr w:rsidR="000B28C7" w:rsidRPr="001F23FC"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1F23FC" w:rsidRDefault="000B28C7" w:rsidP="00B57601">
            <w:pPr>
              <w:pStyle w:val="TAL"/>
              <w:rPr>
                <w:rFonts w:cs="Arial"/>
                <w:i/>
              </w:rPr>
            </w:pPr>
            <w:proofErr w:type="spellStart"/>
            <w:r w:rsidRPr="001F23FC">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1F23FC" w:rsidRDefault="000B28C7" w:rsidP="00B57601">
            <w:pPr>
              <w:pStyle w:val="TAL"/>
              <w:rPr>
                <w:rFonts w:eastAsia="MS Mincho" w:cs="Arial"/>
              </w:rPr>
            </w:pPr>
          </w:p>
        </w:tc>
      </w:tr>
      <w:tr w:rsidR="000B28C7" w:rsidRPr="001F23FC"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1F23FC" w:rsidRDefault="000B28C7" w:rsidP="00B57601">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1F23FC" w:rsidRDefault="000B28C7" w:rsidP="00B57601">
            <w:pPr>
              <w:pStyle w:val="TAL"/>
              <w:rPr>
                <w:rFonts w:cs="Arial"/>
                <w:i/>
              </w:rPr>
            </w:pPr>
            <w:proofErr w:type="spellStart"/>
            <w:r w:rsidRPr="001F23FC">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1F23FC" w:rsidRDefault="000B28C7" w:rsidP="00B57601">
            <w:pPr>
              <w:pStyle w:val="TAL"/>
              <w:rPr>
                <w:rFonts w:cs="Arial"/>
                <w:i/>
              </w:rPr>
            </w:pPr>
            <w:proofErr w:type="spellStart"/>
            <w:r w:rsidRPr="001F23FC">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1F23FC" w:rsidRDefault="000B28C7" w:rsidP="00B57601">
            <w:pPr>
              <w:pStyle w:val="TAL"/>
              <w:rPr>
                <w:rFonts w:cs="Arial"/>
                <w:i/>
              </w:rPr>
            </w:pPr>
            <w:proofErr w:type="spellStart"/>
            <w:r w:rsidRPr="001F23FC">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1F23FC" w:rsidRDefault="000B28C7" w:rsidP="00B57601">
            <w:pPr>
              <w:pStyle w:val="TAL"/>
              <w:rPr>
                <w:rFonts w:cs="Arial"/>
                <w:i/>
              </w:rPr>
            </w:pPr>
            <w:proofErr w:type="spellStart"/>
            <w:r w:rsidRPr="001F23FC">
              <w:rPr>
                <w:rFonts w:cs="Arial"/>
              </w:rPr>
              <w:t>firstOFDMSymbolInTimeDomain</w:t>
            </w:r>
            <w:proofErr w:type="spellEnd"/>
          </w:p>
        </w:tc>
        <w:tc>
          <w:tcPr>
            <w:tcW w:w="3041" w:type="dxa"/>
            <w:tcBorders>
              <w:top w:val="single" w:sz="4" w:space="0" w:color="auto"/>
              <w:left w:val="single" w:sz="4" w:space="0" w:color="auto"/>
              <w:right w:val="single" w:sz="4" w:space="0" w:color="auto"/>
            </w:tcBorders>
            <w:vAlign w:val="center"/>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1F23FC"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1F23FC"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1F23FC" w:rsidRDefault="000B28C7" w:rsidP="00B57601">
            <w:pPr>
              <w:pStyle w:val="TAL"/>
              <w:rPr>
                <w:rFonts w:cs="Arial"/>
                <w:i/>
              </w:rPr>
            </w:pPr>
            <w:proofErr w:type="spellStart"/>
            <w:r w:rsidRPr="001F23FC">
              <w:rPr>
                <w:rFonts w:cs="Arial"/>
              </w:rPr>
              <w:t>cdm</w:t>
            </w:r>
            <w:proofErr w:type="spellEnd"/>
            <w:r w:rsidRPr="001F23FC">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1F23FC" w:rsidRDefault="000B28C7" w:rsidP="00B57601">
            <w:pPr>
              <w:pStyle w:val="TAL"/>
              <w:rPr>
                <w:rFonts w:eastAsia="MS Mincho" w:cs="Arial"/>
              </w:rPr>
            </w:pPr>
            <w:proofErr w:type="spellStart"/>
            <w:r w:rsidRPr="001F23FC">
              <w:rPr>
                <w:rFonts w:eastAsia="MS Mincho" w:cs="Arial"/>
              </w:rPr>
              <w:t>noCDM</w:t>
            </w:r>
            <w:proofErr w:type="spellEnd"/>
          </w:p>
        </w:tc>
      </w:tr>
      <w:tr w:rsidR="000B28C7" w:rsidRPr="001F23FC"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1F23FC" w:rsidRDefault="000B28C7" w:rsidP="00B57601">
            <w:pPr>
              <w:pStyle w:val="TAL"/>
              <w:rPr>
                <w:rFonts w:cs="Arial"/>
                <w:i/>
              </w:rPr>
            </w:pPr>
            <w:proofErr w:type="spellStart"/>
            <w:r w:rsidRPr="001F23FC">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1F23FC" w:rsidRDefault="000B28C7" w:rsidP="00B57601">
            <w:pPr>
              <w:pStyle w:val="TAL"/>
              <w:rPr>
                <w:rFonts w:cs="Arial"/>
              </w:rPr>
            </w:pPr>
            <w:proofErr w:type="spellStart"/>
            <w:r w:rsidRPr="001F23FC">
              <w:t>qcl</w:t>
            </w:r>
            <w:proofErr w:type="spellEnd"/>
            <w:r w:rsidRPr="001F23FC">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1F23FC"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D24F16">
            <w:pPr>
              <w:pStyle w:val="TAH"/>
              <w:rPr>
                <w:rFonts w:eastAsia="MS Mincho"/>
                <w:lang w:eastAsia="ja-JP"/>
              </w:rPr>
            </w:pPr>
            <w:r w:rsidRPr="001F23FC">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D24F16">
            <w:pPr>
              <w:pStyle w:val="TAH"/>
              <w:rPr>
                <w:rFonts w:eastAsia="MS Mincho"/>
                <w:lang w:eastAsia="ja-JP"/>
              </w:rPr>
            </w:pPr>
            <w:r w:rsidRPr="001F23FC">
              <w:rPr>
                <w:rFonts w:eastAsia="MS Mincho"/>
                <w:lang w:eastAsia="ja-JP"/>
              </w:rPr>
              <w:t>aperiodic</w:t>
            </w:r>
          </w:p>
        </w:tc>
      </w:tr>
      <w:tr w:rsidR="008E003C" w:rsidRPr="001F23FC"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D24F16">
            <w:pPr>
              <w:pStyle w:val="TAH"/>
              <w:rPr>
                <w:rFonts w:eastAsia="MS Mincho"/>
                <w:lang w:eastAsia="ja-JP"/>
              </w:rPr>
            </w:pPr>
            <w:r w:rsidRPr="001F23FC">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D24F16">
            <w:pPr>
              <w:pStyle w:val="TAH"/>
              <w:rPr>
                <w:lang w:eastAsia="ja-JP"/>
              </w:rPr>
            </w:pPr>
          </w:p>
        </w:tc>
      </w:tr>
      <w:tr w:rsidR="008E003C" w:rsidRPr="001F23FC"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D24F16">
            <w:pPr>
              <w:pStyle w:val="TAL"/>
              <w:rPr>
                <w:rFonts w:cs="Arial"/>
                <w:i/>
                <w:lang w:eastAsia="ja-JP"/>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D24F16">
            <w:pPr>
              <w:pStyle w:val="TAL"/>
              <w:rPr>
                <w:rFonts w:cs="Arial"/>
                <w:lang w:eastAsia="ja-JP"/>
              </w:rPr>
            </w:pPr>
            <w:r w:rsidRPr="001F23FC">
              <w:rPr>
                <w:rFonts w:cs="Arial"/>
                <w:lang w:eastAsia="ja-JP"/>
              </w:rPr>
              <w:t>on</w:t>
            </w:r>
          </w:p>
        </w:tc>
      </w:tr>
      <w:tr w:rsidR="008E003C" w:rsidRPr="001F23FC"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D24F16">
            <w:pPr>
              <w:pStyle w:val="TAL"/>
              <w:rPr>
                <w:rFonts w:cs="Arial"/>
                <w:i/>
                <w:lang w:eastAsia="ja-JP"/>
              </w:rPr>
            </w:pPr>
            <w:proofErr w:type="spellStart"/>
            <w:r w:rsidRPr="001F23FC">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D24F16">
            <w:pPr>
              <w:pStyle w:val="TAL"/>
              <w:rPr>
                <w:rFonts w:eastAsia="MS Mincho" w:cs="Arial"/>
                <w:lang w:eastAsia="ja-JP"/>
              </w:rPr>
            </w:pPr>
            <w:r w:rsidRPr="001F23FC">
              <w:rPr>
                <w:rFonts w:eastAsia="MS Mincho" w:cs="Arial"/>
                <w:lang w:eastAsia="ja-JP"/>
              </w:rPr>
              <w:t>Depending on UE capability</w:t>
            </w:r>
          </w:p>
        </w:tc>
      </w:tr>
      <w:tr w:rsidR="008E003C" w:rsidRPr="001F23FC"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D24F16">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D24F16">
            <w:pPr>
              <w:pStyle w:val="TAH"/>
              <w:rPr>
                <w:rFonts w:eastAsia="MS Mincho"/>
                <w:lang w:eastAsia="ja-JP"/>
              </w:rPr>
            </w:pPr>
          </w:p>
        </w:tc>
      </w:tr>
      <w:tr w:rsidR="008E003C" w:rsidRPr="001F23FC"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1F23FC" w:rsidRDefault="008E003C" w:rsidP="00D24F16">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D24F16">
            <w:pPr>
              <w:pStyle w:val="TAL"/>
              <w:rPr>
                <w:rFonts w:eastAsia="MS Mincho" w:cs="Arial"/>
                <w:lang w:eastAsia="ja-JP"/>
              </w:rPr>
            </w:pPr>
            <w:r w:rsidRPr="001F23FC">
              <w:rPr>
                <w:rFonts w:eastAsia="MS Mincho" w:cs="Arial"/>
                <w:lang w:eastAsia="ja-JP"/>
              </w:rPr>
              <w:t>30 for resource #0</w:t>
            </w:r>
          </w:p>
        </w:tc>
      </w:tr>
      <w:tr w:rsidR="008E003C" w:rsidRPr="001F23FC"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D24F16">
            <w:pPr>
              <w:pStyle w:val="TAL"/>
              <w:rPr>
                <w:rFonts w:eastAsia="MS Mincho" w:cs="Arial"/>
                <w:lang w:eastAsia="ja-JP"/>
              </w:rPr>
            </w:pPr>
            <w:r w:rsidRPr="001F23FC">
              <w:rPr>
                <w:rFonts w:eastAsia="MS Mincho" w:cs="Arial"/>
                <w:lang w:eastAsia="ja-JP"/>
              </w:rPr>
              <w:t>31 for resource #1</w:t>
            </w:r>
          </w:p>
        </w:tc>
      </w:tr>
      <w:tr w:rsidR="008E003C" w:rsidRPr="001F23FC"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D24F16">
            <w:pPr>
              <w:pStyle w:val="TAL"/>
              <w:rPr>
                <w:rFonts w:eastAsia="MS Mincho" w:cs="Arial"/>
                <w:lang w:eastAsia="ja-JP"/>
              </w:rPr>
            </w:pPr>
            <w:r w:rsidRPr="001F23FC">
              <w:rPr>
                <w:rFonts w:eastAsia="MS Mincho" w:cs="Arial"/>
                <w:lang w:eastAsia="ja-JP"/>
              </w:rPr>
              <w:t>32 for resource #2</w:t>
            </w:r>
          </w:p>
        </w:tc>
      </w:tr>
      <w:tr w:rsidR="008E003C" w:rsidRPr="001F23FC"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D24F16">
            <w:pPr>
              <w:pStyle w:val="TAL"/>
              <w:rPr>
                <w:rFonts w:eastAsia="MS Mincho" w:cs="Arial"/>
                <w:lang w:eastAsia="ja-JP"/>
              </w:rPr>
            </w:pPr>
            <w:r w:rsidRPr="001F23FC">
              <w:rPr>
                <w:rFonts w:eastAsia="MS Mincho" w:cs="Arial"/>
                <w:lang w:eastAsia="ja-JP"/>
              </w:rPr>
              <w:t>33 for resource #3</w:t>
            </w:r>
          </w:p>
        </w:tc>
      </w:tr>
      <w:tr w:rsidR="008E003C" w:rsidRPr="001F23FC"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D24F16">
            <w:pPr>
              <w:pStyle w:val="TAL"/>
              <w:rPr>
                <w:rFonts w:eastAsia="MS Mincho" w:cs="Arial"/>
                <w:lang w:eastAsia="ja-JP"/>
              </w:rPr>
            </w:pPr>
            <w:r w:rsidRPr="001F23FC">
              <w:rPr>
                <w:rFonts w:eastAsia="MS Mincho" w:cs="Arial"/>
                <w:lang w:eastAsia="ja-JP"/>
              </w:rPr>
              <w:t xml:space="preserve">29+N for resource #(N-1), where N is </w:t>
            </w:r>
            <w:proofErr w:type="spellStart"/>
            <w:r w:rsidRPr="001F23FC">
              <w:rPr>
                <w:rFonts w:eastAsia="MS Mincho" w:cs="Arial"/>
                <w:i/>
                <w:lang w:eastAsia="ja-JP"/>
              </w:rPr>
              <w:t>maxNumberRxBeam</w:t>
            </w:r>
            <w:proofErr w:type="spellEnd"/>
            <w:r w:rsidRPr="001F23FC">
              <w:rPr>
                <w:rFonts w:eastAsia="MS Mincho" w:cs="Arial"/>
                <w:lang w:eastAsia="ja-JP"/>
              </w:rPr>
              <w:t xml:space="preserve"> in UE capability IE of </w:t>
            </w:r>
            <w:r w:rsidRPr="001F23FC">
              <w:rPr>
                <w:rFonts w:eastAsia="MS Mincho" w:cs="Arial"/>
                <w:i/>
                <w:lang w:eastAsia="ja-JP"/>
              </w:rPr>
              <w:t>MIMO-</w:t>
            </w:r>
            <w:proofErr w:type="spellStart"/>
            <w:r w:rsidRPr="001F23FC">
              <w:rPr>
                <w:rFonts w:eastAsia="MS Mincho" w:cs="Arial"/>
                <w:i/>
                <w:lang w:eastAsia="ja-JP"/>
              </w:rPr>
              <w:t>ParametersPerBand</w:t>
            </w:r>
            <w:proofErr w:type="spellEnd"/>
          </w:p>
        </w:tc>
      </w:tr>
      <w:tr w:rsidR="008E003C" w:rsidRPr="001F23FC"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D24F16">
            <w:pPr>
              <w:pStyle w:val="TAL"/>
              <w:rPr>
                <w:rFonts w:cs="Arial"/>
                <w:i/>
                <w:lang w:eastAsia="ja-JP"/>
              </w:rPr>
            </w:pPr>
            <w:proofErr w:type="spellStart"/>
            <w:r w:rsidRPr="001F23FC">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D24F16">
            <w:pPr>
              <w:pStyle w:val="TAL"/>
              <w:rPr>
                <w:rFonts w:eastAsia="MS Mincho" w:cs="Arial"/>
                <w:lang w:eastAsia="ja-JP"/>
              </w:rPr>
            </w:pPr>
            <w:r w:rsidRPr="001F23FC">
              <w:rPr>
                <w:rFonts w:eastAsia="MS Mincho" w:cs="Arial"/>
                <w:lang w:eastAsia="ja-JP"/>
              </w:rPr>
              <w:t>0</w:t>
            </w:r>
          </w:p>
        </w:tc>
      </w:tr>
      <w:tr w:rsidR="008E003C" w:rsidRPr="001F23FC"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D24F16">
            <w:pPr>
              <w:pStyle w:val="TAL"/>
              <w:rPr>
                <w:rFonts w:cs="Arial"/>
                <w:i/>
                <w:lang w:eastAsia="ja-JP"/>
              </w:rPr>
            </w:pPr>
            <w:proofErr w:type="spellStart"/>
            <w:r w:rsidRPr="001F23FC">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D24F16">
            <w:pPr>
              <w:pStyle w:val="TAL"/>
              <w:rPr>
                <w:rFonts w:eastAsia="MS Mincho" w:cs="Arial"/>
                <w:lang w:eastAsia="ja-JP"/>
              </w:rPr>
            </w:pPr>
            <w:r w:rsidRPr="001F23FC">
              <w:rPr>
                <w:rFonts w:eastAsia="MS Mincho" w:cs="Arial"/>
                <w:lang w:eastAsia="ja-JP"/>
              </w:rPr>
              <w:t>db0</w:t>
            </w:r>
          </w:p>
        </w:tc>
      </w:tr>
      <w:tr w:rsidR="008E003C" w:rsidRPr="001F23FC"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D24F16">
            <w:pPr>
              <w:pStyle w:val="TAL"/>
              <w:rPr>
                <w:rFonts w:cs="Arial"/>
                <w:i/>
                <w:lang w:eastAsia="ja-JP"/>
              </w:rPr>
            </w:pPr>
            <w:proofErr w:type="spellStart"/>
            <w:r w:rsidRPr="001F23FC">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D24F16">
            <w:pPr>
              <w:pStyle w:val="TAL"/>
              <w:rPr>
                <w:rFonts w:eastAsia="MS Mincho" w:cs="Arial"/>
                <w:lang w:eastAsia="ja-JP"/>
              </w:rPr>
            </w:pPr>
            <w:r w:rsidRPr="001F23FC">
              <w:rPr>
                <w:rFonts w:eastAsia="MS Mincho" w:cs="Arial"/>
                <w:lang w:eastAsia="ja-JP"/>
              </w:rPr>
              <w:t>1</w:t>
            </w:r>
          </w:p>
        </w:tc>
      </w:tr>
      <w:tr w:rsidR="008E003C" w:rsidRPr="001F23FC"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1F23FC" w:rsidRDefault="008E003C" w:rsidP="00D24F16">
            <w:pPr>
              <w:pStyle w:val="TAL"/>
              <w:rPr>
                <w:rFonts w:cs="Arial"/>
                <w:i/>
                <w:lang w:eastAsia="ja-JP"/>
              </w:rPr>
            </w:pPr>
            <w:proofErr w:type="spellStart"/>
            <w:r w:rsidRPr="001F23FC">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D24F16">
            <w:pPr>
              <w:pStyle w:val="TAL"/>
              <w:rPr>
                <w:rFonts w:eastAsia="MS Mincho" w:cs="Arial"/>
                <w:lang w:eastAsia="ja-JP"/>
              </w:rPr>
            </w:pPr>
            <w:r w:rsidRPr="001F23FC">
              <w:rPr>
                <w:rFonts w:eastAsia="MS Mincho" w:cs="Arial"/>
                <w:lang w:eastAsia="ja-JP"/>
              </w:rPr>
              <w:t>6 for resource #0</w:t>
            </w:r>
          </w:p>
        </w:tc>
      </w:tr>
      <w:tr w:rsidR="008E003C" w:rsidRPr="001F23FC"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D24F16">
            <w:pPr>
              <w:pStyle w:val="TAL"/>
              <w:rPr>
                <w:rFonts w:eastAsia="MS Mincho" w:cs="Arial"/>
                <w:lang w:eastAsia="ja-JP"/>
              </w:rPr>
            </w:pPr>
            <w:r w:rsidRPr="001F23FC">
              <w:rPr>
                <w:rFonts w:eastAsia="MS Mincho" w:cs="Arial"/>
                <w:lang w:eastAsia="ja-JP"/>
              </w:rPr>
              <w:t>7 for resource #1</w:t>
            </w:r>
          </w:p>
        </w:tc>
      </w:tr>
      <w:tr w:rsidR="008E003C" w:rsidRPr="001F23FC"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D24F16">
            <w:pPr>
              <w:pStyle w:val="TAL"/>
              <w:rPr>
                <w:rFonts w:eastAsia="MS Mincho" w:cs="Arial"/>
                <w:lang w:eastAsia="ja-JP"/>
              </w:rPr>
            </w:pPr>
            <w:r w:rsidRPr="001F23FC">
              <w:rPr>
                <w:rFonts w:eastAsia="MS Mincho" w:cs="Arial"/>
                <w:lang w:eastAsia="ja-JP"/>
              </w:rPr>
              <w:t>8 for resource #2</w:t>
            </w:r>
          </w:p>
        </w:tc>
      </w:tr>
      <w:tr w:rsidR="008E003C" w:rsidRPr="001F23FC"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1F23FC"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D24F16">
            <w:pPr>
              <w:pStyle w:val="TAL"/>
              <w:rPr>
                <w:rFonts w:eastAsia="MS Mincho" w:cs="Arial"/>
                <w:lang w:eastAsia="ja-JP"/>
              </w:rPr>
            </w:pPr>
            <w:r w:rsidRPr="001F23FC">
              <w:rPr>
                <w:rFonts w:eastAsia="MS Mincho" w:cs="Arial"/>
                <w:lang w:eastAsia="ja-JP"/>
              </w:rPr>
              <w:t>9 for resource #3</w:t>
            </w:r>
          </w:p>
        </w:tc>
      </w:tr>
      <w:tr w:rsidR="008E003C" w:rsidRPr="001F23FC"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D24F16">
            <w:pPr>
              <w:pStyle w:val="TAL"/>
              <w:rPr>
                <w:rFonts w:eastAsia="MS Mincho" w:cs="Arial"/>
                <w:lang w:eastAsia="ja-JP"/>
              </w:rPr>
            </w:pPr>
            <w:r w:rsidRPr="001F23FC">
              <w:rPr>
                <w:rFonts w:eastAsia="MS Mincho" w:cs="Arial"/>
                <w:lang w:eastAsia="ja-JP"/>
              </w:rPr>
              <w:t>…</w:t>
            </w:r>
          </w:p>
        </w:tc>
      </w:tr>
      <w:tr w:rsidR="008E003C" w:rsidRPr="001F23FC"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1F23FC"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D24F16">
            <w:pPr>
              <w:pStyle w:val="TAL"/>
              <w:rPr>
                <w:rFonts w:eastAsia="MS Mincho" w:cs="Arial"/>
                <w:lang w:eastAsia="ja-JP"/>
              </w:rPr>
            </w:pPr>
            <w:r w:rsidRPr="001F23FC">
              <w:rPr>
                <w:rFonts w:eastAsia="MS Mincho" w:cs="Arial"/>
                <w:lang w:eastAsia="ja-JP"/>
              </w:rPr>
              <w:t>5+N for resource #(N-1), where N=</w:t>
            </w:r>
            <w:r w:rsidRPr="001F23FC">
              <w:rPr>
                <w:rFonts w:eastAsia="MS Mincho" w:cs="Arial"/>
                <w:i/>
                <w:lang w:eastAsia="ja-JP"/>
              </w:rPr>
              <w:t>maxNumberRxBeam</w:t>
            </w:r>
            <w:r w:rsidRPr="001F23FC">
              <w:rPr>
                <w:rFonts w:eastAsia="MS Mincho" w:cs="Arial"/>
                <w:lang w:eastAsia="ja-JP"/>
              </w:rPr>
              <w:t xml:space="preserve">-1 in UE capability IE of </w:t>
            </w:r>
            <w:r w:rsidRPr="001F23FC">
              <w:rPr>
                <w:rFonts w:eastAsia="MS Mincho" w:cs="Arial"/>
                <w:i/>
                <w:lang w:eastAsia="ja-JP"/>
              </w:rPr>
              <w:t>MIMO-</w:t>
            </w:r>
            <w:proofErr w:type="spellStart"/>
            <w:r w:rsidRPr="001F23FC">
              <w:rPr>
                <w:rFonts w:eastAsia="MS Mincho" w:cs="Arial"/>
                <w:i/>
                <w:lang w:eastAsia="ja-JP"/>
              </w:rPr>
              <w:t>ParametersPerBand</w:t>
            </w:r>
            <w:proofErr w:type="spellEnd"/>
          </w:p>
        </w:tc>
      </w:tr>
      <w:tr w:rsidR="008E003C" w:rsidRPr="001F23FC"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D24F16">
            <w:pPr>
              <w:pStyle w:val="TAL"/>
              <w:rPr>
                <w:rFonts w:cs="Arial"/>
                <w:i/>
                <w:lang w:eastAsia="ja-JP"/>
              </w:rPr>
            </w:pPr>
            <w:proofErr w:type="spellStart"/>
            <w:r w:rsidRPr="001F23FC">
              <w:rPr>
                <w:rFonts w:cs="Arial"/>
              </w:rPr>
              <w:t>cdm</w:t>
            </w:r>
            <w:proofErr w:type="spellEnd"/>
            <w:r w:rsidRPr="001F23FC">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D24F16">
            <w:pPr>
              <w:pStyle w:val="TAL"/>
              <w:rPr>
                <w:rFonts w:eastAsia="MS Mincho" w:cs="Arial"/>
                <w:lang w:eastAsia="ja-JP"/>
              </w:rPr>
            </w:pPr>
            <w:proofErr w:type="spellStart"/>
            <w:r w:rsidRPr="001F23FC">
              <w:rPr>
                <w:rFonts w:eastAsia="MS Mincho" w:cs="Arial"/>
                <w:lang w:eastAsia="ja-JP"/>
              </w:rPr>
              <w:t>noCDM</w:t>
            </w:r>
            <w:proofErr w:type="spellEnd"/>
          </w:p>
        </w:tc>
      </w:tr>
      <w:tr w:rsidR="008E003C" w:rsidRPr="001F23FC"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D24F16">
            <w:pPr>
              <w:pStyle w:val="TAL"/>
              <w:rPr>
                <w:rFonts w:cs="Arial"/>
                <w:i/>
                <w:lang w:eastAsia="ja-JP"/>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D24F16">
            <w:pPr>
              <w:pStyle w:val="TAL"/>
              <w:rPr>
                <w:rFonts w:eastAsia="MS Mincho" w:cs="Arial"/>
                <w:lang w:eastAsia="ja-JP"/>
              </w:rPr>
            </w:pPr>
            <w:r w:rsidRPr="001F23FC">
              <w:rPr>
                <w:rFonts w:eastAsia="MS Mincho" w:cs="Arial"/>
                <w:lang w:eastAsia="ja-JP"/>
              </w:rPr>
              <w:t>3</w:t>
            </w:r>
          </w:p>
        </w:tc>
      </w:tr>
      <w:tr w:rsidR="008E003C" w:rsidRPr="001F23FC"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D24F16">
            <w:pPr>
              <w:pStyle w:val="TAL"/>
              <w:rPr>
                <w:rFonts w:cs="Arial"/>
                <w:i/>
                <w:lang w:eastAsia="ja-JP"/>
              </w:rPr>
            </w:pPr>
            <w:proofErr w:type="spellStart"/>
            <w:r w:rsidRPr="001F23FC">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D24F16">
            <w:pPr>
              <w:pStyle w:val="TAL"/>
              <w:rPr>
                <w:rFonts w:eastAsia="MS Mincho" w:cs="Arial"/>
                <w:lang w:eastAsia="ja-JP"/>
              </w:rPr>
            </w:pPr>
            <w:r w:rsidRPr="001F23FC">
              <w:rPr>
                <w:rFonts w:eastAsia="MS Mincho" w:cs="Arial"/>
                <w:lang w:eastAsia="ja-JP"/>
              </w:rPr>
              <w:t>48 for channel bandwidth</w:t>
            </w:r>
            <w:r w:rsidRPr="001F23FC">
              <w:rPr>
                <w:rFonts w:cs="Arial"/>
                <w:lang w:eastAsia="zh-CN"/>
              </w:rPr>
              <w:t>≥100MHz</w:t>
            </w:r>
          </w:p>
          <w:p w14:paraId="533A2BB1" w14:textId="77777777" w:rsidR="008E003C" w:rsidRPr="001F23FC" w:rsidRDefault="008E003C" w:rsidP="00D24F16">
            <w:pPr>
              <w:pStyle w:val="TAL"/>
              <w:rPr>
                <w:rFonts w:eastAsia="MS Mincho" w:cs="Arial"/>
                <w:lang w:eastAsia="ja-JP"/>
              </w:rPr>
            </w:pPr>
            <w:r w:rsidRPr="001F23FC">
              <w:rPr>
                <w:rFonts w:eastAsia="MS Mincho" w:cs="Arial"/>
                <w:lang w:eastAsia="ja-JP"/>
              </w:rPr>
              <w:t>32 for channel bandwidth=50MHz</w:t>
            </w:r>
          </w:p>
        </w:tc>
      </w:tr>
      <w:tr w:rsidR="008E003C" w:rsidRPr="001F23FC"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D24F16">
            <w:pPr>
              <w:pStyle w:val="TAL"/>
              <w:rPr>
                <w:rFonts w:cs="Arial"/>
              </w:rPr>
            </w:pPr>
            <w:proofErr w:type="spellStart"/>
            <w:r w:rsidRPr="001F23FC">
              <w:t>qcl</w:t>
            </w:r>
            <w:proofErr w:type="spellEnd"/>
            <w:r w:rsidRPr="001F23FC">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D24F16">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1F23FC" w14:paraId="44942035" w14:textId="77777777">
        <w:tc>
          <w:tcPr>
            <w:tcW w:w="2203" w:type="pct"/>
            <w:gridSpan w:val="2"/>
            <w:vMerge w:val="restart"/>
            <w:vAlign w:val="center"/>
          </w:tcPr>
          <w:p w14:paraId="1E476F05" w14:textId="77777777" w:rsidR="0032234A" w:rsidRPr="001F23FC" w:rsidRDefault="0032234A">
            <w:pPr>
              <w:pStyle w:val="TAH"/>
            </w:pPr>
            <w:r w:rsidRPr="001F23FC">
              <w:t>Parameter</w:t>
            </w:r>
          </w:p>
        </w:tc>
        <w:tc>
          <w:tcPr>
            <w:tcW w:w="2797" w:type="pct"/>
            <w:gridSpan w:val="2"/>
            <w:shd w:val="clear" w:color="auto" w:fill="auto"/>
          </w:tcPr>
          <w:p w14:paraId="357AD6ED" w14:textId="77777777" w:rsidR="0032234A" w:rsidRPr="001F23FC" w:rsidRDefault="0032234A">
            <w:pPr>
              <w:pStyle w:val="TAH"/>
            </w:pPr>
            <w:r w:rsidRPr="001F23FC">
              <w:t>Value</w:t>
            </w:r>
          </w:p>
        </w:tc>
      </w:tr>
      <w:tr w:rsidR="0032234A" w:rsidRPr="001F23FC" w14:paraId="244CAD2C" w14:textId="77777777">
        <w:tc>
          <w:tcPr>
            <w:tcW w:w="2203" w:type="pct"/>
            <w:gridSpan w:val="2"/>
            <w:vMerge/>
          </w:tcPr>
          <w:p w14:paraId="01A4707E" w14:textId="77777777" w:rsidR="0032234A" w:rsidRPr="001F23FC" w:rsidRDefault="0032234A">
            <w:pPr>
              <w:pStyle w:val="TAH"/>
            </w:pPr>
          </w:p>
        </w:tc>
        <w:tc>
          <w:tcPr>
            <w:tcW w:w="1398" w:type="pct"/>
            <w:shd w:val="clear" w:color="auto" w:fill="auto"/>
          </w:tcPr>
          <w:p w14:paraId="1C7C4015" w14:textId="77777777" w:rsidR="0032234A" w:rsidRPr="001F23FC" w:rsidRDefault="0032234A">
            <w:pPr>
              <w:pStyle w:val="TAH"/>
            </w:pPr>
            <w:r w:rsidRPr="001F23FC">
              <w:t>SCS 60 kHz (µ=2)</w:t>
            </w:r>
          </w:p>
        </w:tc>
        <w:tc>
          <w:tcPr>
            <w:tcW w:w="1399" w:type="pct"/>
          </w:tcPr>
          <w:p w14:paraId="65B322D8" w14:textId="77777777" w:rsidR="0032234A" w:rsidRPr="001F23FC" w:rsidRDefault="0032234A">
            <w:pPr>
              <w:pStyle w:val="TAH"/>
            </w:pPr>
            <w:r w:rsidRPr="001F23FC">
              <w:t>SCS 120 kHz (µ=3)</w:t>
            </w:r>
          </w:p>
        </w:tc>
      </w:tr>
      <w:tr w:rsidR="0032234A" w:rsidRPr="001F23FC" w14:paraId="1447B26B" w14:textId="77777777">
        <w:tc>
          <w:tcPr>
            <w:tcW w:w="877" w:type="pct"/>
            <w:vMerge w:val="restart"/>
          </w:tcPr>
          <w:p w14:paraId="2C9C33F9" w14:textId="77777777" w:rsidR="0032234A" w:rsidRPr="001F23FC" w:rsidRDefault="0032234A" w:rsidP="00C16FE6">
            <w:pPr>
              <w:pStyle w:val="TAL"/>
              <w:rPr>
                <w:i/>
              </w:rPr>
            </w:pPr>
            <w:r w:rsidRPr="001F23FC">
              <w:t>UL-DL configuration</w:t>
            </w:r>
          </w:p>
        </w:tc>
        <w:tc>
          <w:tcPr>
            <w:tcW w:w="1326" w:type="pct"/>
            <w:shd w:val="clear" w:color="auto" w:fill="auto"/>
            <w:vAlign w:val="center"/>
          </w:tcPr>
          <w:p w14:paraId="7F8299C4" w14:textId="77777777" w:rsidR="0032234A" w:rsidRPr="001F23FC" w:rsidRDefault="0032234A" w:rsidP="00C16FE6">
            <w:pPr>
              <w:pStyle w:val="TAC"/>
              <w:jc w:val="left"/>
            </w:pPr>
            <w:proofErr w:type="spellStart"/>
            <w:r w:rsidRPr="001F23FC">
              <w:rPr>
                <w:i/>
              </w:rPr>
              <w:t>referenceSubcarrierSpacing</w:t>
            </w:r>
            <w:proofErr w:type="spellEnd"/>
          </w:p>
        </w:tc>
        <w:tc>
          <w:tcPr>
            <w:tcW w:w="1398" w:type="pct"/>
            <w:shd w:val="clear" w:color="auto" w:fill="auto"/>
          </w:tcPr>
          <w:p w14:paraId="5051EAE4" w14:textId="77777777" w:rsidR="0032234A" w:rsidRPr="001F23FC" w:rsidRDefault="0032234A">
            <w:pPr>
              <w:pStyle w:val="TAC"/>
            </w:pPr>
            <w:r w:rsidRPr="001F23FC">
              <w:t>60 kHz</w:t>
            </w:r>
          </w:p>
        </w:tc>
        <w:tc>
          <w:tcPr>
            <w:tcW w:w="1399" w:type="pct"/>
          </w:tcPr>
          <w:p w14:paraId="71ACFBE0" w14:textId="77777777" w:rsidR="0032234A" w:rsidRPr="001F23FC" w:rsidRDefault="0032234A">
            <w:pPr>
              <w:pStyle w:val="TAC"/>
            </w:pPr>
            <w:r w:rsidRPr="001F23FC">
              <w:t>120 kHz</w:t>
            </w:r>
          </w:p>
        </w:tc>
      </w:tr>
      <w:tr w:rsidR="0032234A" w:rsidRPr="001F23FC" w14:paraId="67903770" w14:textId="77777777">
        <w:tc>
          <w:tcPr>
            <w:tcW w:w="877" w:type="pct"/>
            <w:vMerge/>
          </w:tcPr>
          <w:p w14:paraId="1D947808" w14:textId="77777777" w:rsidR="0032234A" w:rsidRPr="001F23FC" w:rsidRDefault="0032234A" w:rsidP="00C16FE6">
            <w:pPr>
              <w:pStyle w:val="TAL"/>
              <w:rPr>
                <w:i/>
              </w:rPr>
            </w:pPr>
          </w:p>
        </w:tc>
        <w:tc>
          <w:tcPr>
            <w:tcW w:w="1326" w:type="pct"/>
            <w:shd w:val="clear" w:color="auto" w:fill="auto"/>
            <w:vAlign w:val="center"/>
          </w:tcPr>
          <w:p w14:paraId="63CD977B" w14:textId="77777777" w:rsidR="0032234A" w:rsidRPr="001F23FC" w:rsidRDefault="0032234A" w:rsidP="00C16FE6">
            <w:pPr>
              <w:pStyle w:val="TAC"/>
              <w:jc w:val="left"/>
            </w:pPr>
            <w:r w:rsidRPr="001F23FC">
              <w:rPr>
                <w:i/>
              </w:rPr>
              <w:t>dl-UL-</w:t>
            </w:r>
            <w:proofErr w:type="spellStart"/>
            <w:r w:rsidRPr="001F23FC">
              <w:rPr>
                <w:i/>
              </w:rPr>
              <w:t>TransmissionPeriodicity</w:t>
            </w:r>
            <w:proofErr w:type="spellEnd"/>
          </w:p>
        </w:tc>
        <w:tc>
          <w:tcPr>
            <w:tcW w:w="1398" w:type="pct"/>
            <w:shd w:val="clear" w:color="auto" w:fill="auto"/>
          </w:tcPr>
          <w:p w14:paraId="61393BF3" w14:textId="77777777" w:rsidR="0032234A" w:rsidRPr="001F23FC" w:rsidRDefault="0032234A">
            <w:pPr>
              <w:pStyle w:val="TAC"/>
            </w:pPr>
            <w:r w:rsidRPr="001F23FC">
              <w:t xml:space="preserve">1.25 </w:t>
            </w:r>
            <w:proofErr w:type="spellStart"/>
            <w:r w:rsidRPr="001F23FC">
              <w:t>ms</w:t>
            </w:r>
            <w:proofErr w:type="spellEnd"/>
          </w:p>
        </w:tc>
        <w:tc>
          <w:tcPr>
            <w:tcW w:w="1399" w:type="pct"/>
          </w:tcPr>
          <w:p w14:paraId="6BBDB330" w14:textId="77777777" w:rsidR="0032234A" w:rsidRPr="001F23FC" w:rsidRDefault="0032234A">
            <w:pPr>
              <w:pStyle w:val="TAC"/>
            </w:pPr>
            <w:r w:rsidRPr="001F23FC">
              <w:t xml:space="preserve">0.625 </w:t>
            </w:r>
            <w:proofErr w:type="spellStart"/>
            <w:r w:rsidRPr="001F23FC">
              <w:t>ms</w:t>
            </w:r>
            <w:proofErr w:type="spellEnd"/>
          </w:p>
        </w:tc>
      </w:tr>
      <w:tr w:rsidR="0032234A" w:rsidRPr="001F23FC" w14:paraId="4B2D7DB3" w14:textId="77777777">
        <w:tc>
          <w:tcPr>
            <w:tcW w:w="877" w:type="pct"/>
            <w:vMerge/>
          </w:tcPr>
          <w:p w14:paraId="22ABBF65" w14:textId="77777777" w:rsidR="0032234A" w:rsidRPr="001F23FC" w:rsidRDefault="0032234A" w:rsidP="00C16FE6">
            <w:pPr>
              <w:pStyle w:val="TAL"/>
              <w:rPr>
                <w:i/>
              </w:rPr>
            </w:pPr>
          </w:p>
        </w:tc>
        <w:tc>
          <w:tcPr>
            <w:tcW w:w="1326" w:type="pct"/>
            <w:shd w:val="clear" w:color="auto" w:fill="auto"/>
            <w:vAlign w:val="center"/>
          </w:tcPr>
          <w:p w14:paraId="31DA5B43" w14:textId="77777777" w:rsidR="0032234A" w:rsidRPr="001F23FC" w:rsidRDefault="0032234A" w:rsidP="00C16FE6">
            <w:pPr>
              <w:pStyle w:val="TAC"/>
              <w:jc w:val="left"/>
            </w:pPr>
            <w:proofErr w:type="spellStart"/>
            <w:r w:rsidRPr="001F23FC">
              <w:rPr>
                <w:i/>
              </w:rPr>
              <w:t>nrofDownlinkSlots</w:t>
            </w:r>
            <w:proofErr w:type="spellEnd"/>
          </w:p>
        </w:tc>
        <w:tc>
          <w:tcPr>
            <w:tcW w:w="1398" w:type="pct"/>
            <w:shd w:val="clear" w:color="auto" w:fill="auto"/>
            <w:vAlign w:val="center"/>
          </w:tcPr>
          <w:p w14:paraId="20EBDD74" w14:textId="77777777" w:rsidR="0032234A" w:rsidRPr="001F23FC" w:rsidRDefault="0032234A">
            <w:pPr>
              <w:pStyle w:val="TAC"/>
            </w:pPr>
            <w:r w:rsidRPr="001F23FC">
              <w:t>3</w:t>
            </w:r>
          </w:p>
        </w:tc>
        <w:tc>
          <w:tcPr>
            <w:tcW w:w="1399" w:type="pct"/>
            <w:vAlign w:val="center"/>
          </w:tcPr>
          <w:p w14:paraId="139B62E4" w14:textId="77777777" w:rsidR="0032234A" w:rsidRPr="001F23FC" w:rsidRDefault="0032234A">
            <w:pPr>
              <w:pStyle w:val="TAC"/>
            </w:pPr>
            <w:r w:rsidRPr="001F23FC">
              <w:t>3</w:t>
            </w:r>
          </w:p>
        </w:tc>
      </w:tr>
      <w:tr w:rsidR="0032234A" w:rsidRPr="001F23FC" w14:paraId="4A946E7B" w14:textId="77777777">
        <w:tc>
          <w:tcPr>
            <w:tcW w:w="877" w:type="pct"/>
            <w:vMerge/>
          </w:tcPr>
          <w:p w14:paraId="2B3C10B3" w14:textId="77777777" w:rsidR="0032234A" w:rsidRPr="001F23FC" w:rsidRDefault="0032234A" w:rsidP="00C16FE6">
            <w:pPr>
              <w:pStyle w:val="TAL"/>
              <w:rPr>
                <w:i/>
              </w:rPr>
            </w:pPr>
          </w:p>
        </w:tc>
        <w:tc>
          <w:tcPr>
            <w:tcW w:w="1326" w:type="pct"/>
            <w:shd w:val="clear" w:color="auto" w:fill="auto"/>
            <w:vAlign w:val="center"/>
          </w:tcPr>
          <w:p w14:paraId="3A59603F" w14:textId="77777777" w:rsidR="0032234A" w:rsidRPr="001F23FC" w:rsidRDefault="0032234A" w:rsidP="00C16FE6">
            <w:pPr>
              <w:pStyle w:val="TAC"/>
              <w:jc w:val="left"/>
            </w:pPr>
            <w:proofErr w:type="spellStart"/>
            <w:r w:rsidRPr="001F23FC">
              <w:rPr>
                <w:i/>
              </w:rPr>
              <w:t>nrofDownlinkSymbols</w:t>
            </w:r>
            <w:proofErr w:type="spellEnd"/>
          </w:p>
        </w:tc>
        <w:tc>
          <w:tcPr>
            <w:tcW w:w="1398" w:type="pct"/>
            <w:shd w:val="clear" w:color="auto" w:fill="auto"/>
            <w:vAlign w:val="center"/>
          </w:tcPr>
          <w:p w14:paraId="11CE13BA" w14:textId="77777777" w:rsidR="0032234A" w:rsidRPr="001F23FC" w:rsidRDefault="0032234A">
            <w:pPr>
              <w:pStyle w:val="TAC"/>
            </w:pPr>
            <w:r w:rsidRPr="001F23FC">
              <w:t>4</w:t>
            </w:r>
          </w:p>
        </w:tc>
        <w:tc>
          <w:tcPr>
            <w:tcW w:w="1399" w:type="pct"/>
            <w:vAlign w:val="center"/>
          </w:tcPr>
          <w:p w14:paraId="29D77AF2" w14:textId="77777777" w:rsidR="0032234A" w:rsidRPr="001F23FC" w:rsidRDefault="0032234A">
            <w:pPr>
              <w:pStyle w:val="TAC"/>
            </w:pPr>
            <w:r w:rsidRPr="001F23FC">
              <w:t>10</w:t>
            </w:r>
          </w:p>
        </w:tc>
      </w:tr>
      <w:tr w:rsidR="0032234A" w:rsidRPr="001F23FC" w14:paraId="123CB546" w14:textId="77777777">
        <w:tc>
          <w:tcPr>
            <w:tcW w:w="877" w:type="pct"/>
            <w:vMerge/>
          </w:tcPr>
          <w:p w14:paraId="3B5F32FC" w14:textId="77777777" w:rsidR="0032234A" w:rsidRPr="001F23FC" w:rsidRDefault="0032234A" w:rsidP="00C16FE6">
            <w:pPr>
              <w:pStyle w:val="TAL"/>
              <w:rPr>
                <w:i/>
              </w:rPr>
            </w:pPr>
          </w:p>
        </w:tc>
        <w:tc>
          <w:tcPr>
            <w:tcW w:w="1326" w:type="pct"/>
            <w:shd w:val="clear" w:color="auto" w:fill="auto"/>
            <w:vAlign w:val="center"/>
          </w:tcPr>
          <w:p w14:paraId="4E33C044" w14:textId="77777777" w:rsidR="0032234A" w:rsidRPr="001F23FC" w:rsidRDefault="0032234A" w:rsidP="00C16FE6">
            <w:pPr>
              <w:pStyle w:val="TAC"/>
              <w:jc w:val="left"/>
            </w:pPr>
            <w:proofErr w:type="spellStart"/>
            <w:r w:rsidRPr="001F23FC">
              <w:rPr>
                <w:i/>
              </w:rPr>
              <w:t>nrofUplinkSlot</w:t>
            </w:r>
            <w:proofErr w:type="spellEnd"/>
          </w:p>
        </w:tc>
        <w:tc>
          <w:tcPr>
            <w:tcW w:w="1398" w:type="pct"/>
            <w:shd w:val="clear" w:color="auto" w:fill="auto"/>
            <w:vAlign w:val="center"/>
          </w:tcPr>
          <w:p w14:paraId="3263DEEC" w14:textId="77777777" w:rsidR="0032234A" w:rsidRPr="001F23FC" w:rsidRDefault="0032234A">
            <w:pPr>
              <w:pStyle w:val="TAC"/>
            </w:pPr>
            <w:r w:rsidRPr="001F23FC">
              <w:t>1</w:t>
            </w:r>
          </w:p>
        </w:tc>
        <w:tc>
          <w:tcPr>
            <w:tcW w:w="1399" w:type="pct"/>
            <w:vAlign w:val="center"/>
          </w:tcPr>
          <w:p w14:paraId="3C6BE4FE" w14:textId="77777777" w:rsidR="0032234A" w:rsidRPr="001F23FC" w:rsidRDefault="0032234A">
            <w:pPr>
              <w:pStyle w:val="TAC"/>
            </w:pPr>
            <w:r w:rsidRPr="001F23FC">
              <w:t>1</w:t>
            </w:r>
          </w:p>
        </w:tc>
      </w:tr>
      <w:tr w:rsidR="0032234A" w:rsidRPr="001F23FC" w14:paraId="10C86AE5" w14:textId="77777777">
        <w:tc>
          <w:tcPr>
            <w:tcW w:w="877" w:type="pct"/>
            <w:vMerge/>
          </w:tcPr>
          <w:p w14:paraId="3E02FF78" w14:textId="77777777" w:rsidR="0032234A" w:rsidRPr="001F23FC" w:rsidRDefault="0032234A" w:rsidP="00C16FE6">
            <w:pPr>
              <w:pStyle w:val="TAL"/>
              <w:rPr>
                <w:i/>
              </w:rPr>
            </w:pPr>
          </w:p>
        </w:tc>
        <w:tc>
          <w:tcPr>
            <w:tcW w:w="1326" w:type="pct"/>
            <w:shd w:val="clear" w:color="auto" w:fill="auto"/>
            <w:vAlign w:val="center"/>
          </w:tcPr>
          <w:p w14:paraId="140F6B8C" w14:textId="77777777" w:rsidR="0032234A" w:rsidRPr="001F23FC" w:rsidRDefault="0032234A" w:rsidP="00C16FE6">
            <w:pPr>
              <w:pStyle w:val="TAC"/>
              <w:jc w:val="left"/>
            </w:pPr>
            <w:proofErr w:type="spellStart"/>
            <w:r w:rsidRPr="001F23FC">
              <w:rPr>
                <w:i/>
              </w:rPr>
              <w:t>nrofUplinkSymbols</w:t>
            </w:r>
            <w:proofErr w:type="spellEnd"/>
          </w:p>
        </w:tc>
        <w:tc>
          <w:tcPr>
            <w:tcW w:w="1398" w:type="pct"/>
            <w:shd w:val="clear" w:color="auto" w:fill="auto"/>
            <w:vAlign w:val="center"/>
          </w:tcPr>
          <w:p w14:paraId="2E9DA23E" w14:textId="77777777" w:rsidR="0032234A" w:rsidRPr="001F23FC" w:rsidRDefault="0032234A">
            <w:pPr>
              <w:pStyle w:val="TAC"/>
            </w:pPr>
            <w:r w:rsidRPr="001F23FC">
              <w:t>4</w:t>
            </w:r>
          </w:p>
        </w:tc>
        <w:tc>
          <w:tcPr>
            <w:tcW w:w="1399" w:type="pct"/>
            <w:vAlign w:val="center"/>
          </w:tcPr>
          <w:p w14:paraId="7065E9D4" w14:textId="77777777" w:rsidR="0032234A" w:rsidRPr="001F23FC" w:rsidRDefault="0032234A">
            <w:pPr>
              <w:pStyle w:val="TAC"/>
            </w:pPr>
            <w:r w:rsidRPr="001F23FC">
              <w:t>2</w:t>
            </w:r>
          </w:p>
        </w:tc>
      </w:tr>
      <w:tr w:rsidR="0032234A" w:rsidRPr="001F23FC" w14:paraId="555CE07A" w14:textId="77777777">
        <w:tc>
          <w:tcPr>
            <w:tcW w:w="2203" w:type="pct"/>
            <w:gridSpan w:val="2"/>
          </w:tcPr>
          <w:p w14:paraId="73B996D9" w14:textId="77777777" w:rsidR="0032234A" w:rsidRPr="001F23FC" w:rsidRDefault="0032234A" w:rsidP="00C16FE6">
            <w:pPr>
              <w:pStyle w:val="TAL"/>
              <w:rPr>
                <w:i/>
              </w:rPr>
            </w:pPr>
            <w:r w:rsidRPr="001F23FC">
              <w:t>Number of HARQ Processes</w:t>
            </w:r>
          </w:p>
        </w:tc>
        <w:tc>
          <w:tcPr>
            <w:tcW w:w="1398" w:type="pct"/>
            <w:shd w:val="clear" w:color="auto" w:fill="auto"/>
            <w:vAlign w:val="center"/>
          </w:tcPr>
          <w:p w14:paraId="31DD03DC" w14:textId="77777777" w:rsidR="0032234A" w:rsidRPr="001F23FC" w:rsidRDefault="0032234A">
            <w:pPr>
              <w:pStyle w:val="TAC"/>
            </w:pPr>
            <w:r w:rsidRPr="001F23FC">
              <w:t>8</w:t>
            </w:r>
          </w:p>
        </w:tc>
        <w:tc>
          <w:tcPr>
            <w:tcW w:w="1399" w:type="pct"/>
            <w:vAlign w:val="center"/>
          </w:tcPr>
          <w:p w14:paraId="06E9E0AC" w14:textId="77777777" w:rsidR="0032234A" w:rsidRPr="001F23FC" w:rsidRDefault="0032234A">
            <w:pPr>
              <w:pStyle w:val="TAC"/>
            </w:pPr>
            <w:r w:rsidRPr="001F23FC">
              <w:t>8</w:t>
            </w:r>
          </w:p>
        </w:tc>
      </w:tr>
      <w:tr w:rsidR="0032234A" w:rsidRPr="001F23FC" w14:paraId="373D6BA3" w14:textId="77777777">
        <w:tc>
          <w:tcPr>
            <w:tcW w:w="2203" w:type="pct"/>
            <w:gridSpan w:val="2"/>
          </w:tcPr>
          <w:p w14:paraId="671C98C9" w14:textId="77777777" w:rsidR="0032234A" w:rsidRPr="001F23FC" w:rsidRDefault="0032234A" w:rsidP="00C16FE6">
            <w:pPr>
              <w:pStyle w:val="TAL"/>
              <w:rPr>
                <w:i/>
              </w:rPr>
            </w:pPr>
            <w:r w:rsidRPr="001F23FC">
              <w:t>K1 value</w:t>
            </w:r>
          </w:p>
        </w:tc>
        <w:tc>
          <w:tcPr>
            <w:tcW w:w="1398" w:type="pct"/>
            <w:shd w:val="clear" w:color="auto" w:fill="auto"/>
            <w:vAlign w:val="center"/>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 xml:space="preserve">where </w:t>
            </w:r>
            <w:proofErr w:type="spellStart"/>
            <w:r w:rsidRPr="001F23FC">
              <w:t>i</w:t>
            </w:r>
            <w:proofErr w:type="spellEnd"/>
            <w:r w:rsidRPr="001F23FC">
              <w:t xml:space="preserve"> is slot index per frame; </w:t>
            </w:r>
            <w:proofErr w:type="spellStart"/>
            <w:r w:rsidRPr="001F23FC">
              <w:t>i</w:t>
            </w:r>
            <w:proofErr w:type="spellEnd"/>
            <w:r w:rsidRPr="001F23FC">
              <w:t xml:space="preserve"> = {0,…,39}</w:t>
            </w:r>
          </w:p>
        </w:tc>
        <w:tc>
          <w:tcPr>
            <w:tcW w:w="1399" w:type="pct"/>
            <w:vAlign w:val="center"/>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 xml:space="preserve">where </w:t>
            </w:r>
            <w:proofErr w:type="spellStart"/>
            <w:r w:rsidRPr="001F23FC">
              <w:t>i</w:t>
            </w:r>
            <w:proofErr w:type="spellEnd"/>
            <w:r w:rsidRPr="001F23FC">
              <w:t xml:space="preserve"> is slot index per frame; </w:t>
            </w:r>
            <w:proofErr w:type="spellStart"/>
            <w:r w:rsidRPr="001F23FC">
              <w:t>i</w:t>
            </w:r>
            <w:proofErr w:type="spellEnd"/>
            <w:r w:rsidRPr="001F23FC">
              <w:t xml:space="preserve">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trPr>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trPr>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vAlign w:val="center"/>
          </w:tcPr>
          <w:p w14:paraId="43223887" w14:textId="77777777" w:rsidR="0032234A" w:rsidRPr="001F23FC" w:rsidRDefault="0032234A">
            <w:pPr>
              <w:pStyle w:val="TAC"/>
              <w:rPr>
                <w:rFonts w:cs="Arial"/>
              </w:rPr>
            </w:pPr>
            <w:r w:rsidRPr="001F23FC">
              <w:rPr>
                <w:rFonts w:cs="Arial"/>
              </w:rPr>
              <w:t>MHz</w:t>
            </w:r>
          </w:p>
        </w:tc>
        <w:tc>
          <w:tcPr>
            <w:tcW w:w="985" w:type="dxa"/>
            <w:vAlign w:val="center"/>
          </w:tcPr>
          <w:p w14:paraId="12DF7BA5" w14:textId="77777777" w:rsidR="0032234A" w:rsidRPr="001F23FC" w:rsidRDefault="0032234A">
            <w:pPr>
              <w:pStyle w:val="TAC"/>
              <w:rPr>
                <w:rFonts w:cs="Arial"/>
              </w:rPr>
            </w:pPr>
            <w:r w:rsidRPr="001F23FC">
              <w:rPr>
                <w:rFonts w:cs="Arial"/>
              </w:rPr>
              <w:t>50</w:t>
            </w:r>
          </w:p>
        </w:tc>
        <w:tc>
          <w:tcPr>
            <w:tcW w:w="985" w:type="dxa"/>
            <w:vAlign w:val="center"/>
          </w:tcPr>
          <w:p w14:paraId="2297324C" w14:textId="77777777" w:rsidR="0032234A" w:rsidRPr="001F23FC" w:rsidRDefault="0032234A">
            <w:pPr>
              <w:pStyle w:val="TAC"/>
              <w:rPr>
                <w:rFonts w:cs="Arial"/>
              </w:rPr>
            </w:pPr>
            <w:r w:rsidRPr="001F23FC">
              <w:rPr>
                <w:rFonts w:cs="Arial"/>
              </w:rPr>
              <w:t>100</w:t>
            </w:r>
          </w:p>
        </w:tc>
        <w:tc>
          <w:tcPr>
            <w:tcW w:w="985" w:type="dxa"/>
            <w:vAlign w:val="center"/>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trPr>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pt;height:13.6pt" o:ole="">
                  <v:imagedata r:id="rId11" o:title=""/>
                </v:shape>
                <o:OLEObject Type="Embed" ProgID="Equation.3" ShapeID="_x0000_i1025" DrawAspect="Content" ObjectID="_1813070036" r:id="rId12"/>
              </w:object>
            </w:r>
          </w:p>
        </w:tc>
        <w:tc>
          <w:tcPr>
            <w:tcW w:w="1093" w:type="dxa"/>
            <w:vAlign w:val="center"/>
          </w:tcPr>
          <w:p w14:paraId="047736CE" w14:textId="77777777" w:rsidR="0032234A" w:rsidRPr="001F23FC" w:rsidRDefault="0032234A">
            <w:pPr>
              <w:pStyle w:val="TAC"/>
              <w:rPr>
                <w:rFonts w:cs="Arial"/>
              </w:rPr>
            </w:pPr>
          </w:p>
        </w:tc>
        <w:tc>
          <w:tcPr>
            <w:tcW w:w="985" w:type="dxa"/>
            <w:vAlign w:val="center"/>
          </w:tcPr>
          <w:p w14:paraId="6C7E28BE" w14:textId="77777777" w:rsidR="0032234A" w:rsidRPr="001F23FC" w:rsidRDefault="0032234A">
            <w:pPr>
              <w:pStyle w:val="TAC"/>
              <w:rPr>
                <w:rFonts w:cs="Arial"/>
              </w:rPr>
            </w:pPr>
            <w:r w:rsidRPr="001F23FC">
              <w:rPr>
                <w:rFonts w:cs="Arial"/>
              </w:rPr>
              <w:t>2</w:t>
            </w:r>
          </w:p>
        </w:tc>
        <w:tc>
          <w:tcPr>
            <w:tcW w:w="985" w:type="dxa"/>
            <w:vAlign w:val="center"/>
          </w:tcPr>
          <w:p w14:paraId="3EEDEBCC" w14:textId="77777777" w:rsidR="0032234A" w:rsidRPr="001F23FC" w:rsidRDefault="0032234A">
            <w:pPr>
              <w:pStyle w:val="TAC"/>
              <w:rPr>
                <w:rFonts w:cs="Arial"/>
              </w:rPr>
            </w:pPr>
            <w:r w:rsidRPr="001F23FC">
              <w:rPr>
                <w:rFonts w:cs="Arial"/>
              </w:rPr>
              <w:t>2</w:t>
            </w:r>
          </w:p>
        </w:tc>
        <w:tc>
          <w:tcPr>
            <w:tcW w:w="985" w:type="dxa"/>
            <w:vAlign w:val="center"/>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trPr>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12FD59B9" w14:textId="77777777" w:rsidR="0032234A" w:rsidRPr="001F23FC" w:rsidRDefault="0032234A">
            <w:pPr>
              <w:pStyle w:val="TAC"/>
              <w:rPr>
                <w:rFonts w:cs="Arial"/>
              </w:rPr>
            </w:pPr>
          </w:p>
        </w:tc>
        <w:tc>
          <w:tcPr>
            <w:tcW w:w="985" w:type="dxa"/>
            <w:vAlign w:val="center"/>
          </w:tcPr>
          <w:p w14:paraId="1C67C7FB" w14:textId="77777777" w:rsidR="0032234A" w:rsidRPr="001F23FC" w:rsidRDefault="0032234A">
            <w:pPr>
              <w:pStyle w:val="TAC"/>
              <w:rPr>
                <w:rFonts w:cs="Arial"/>
              </w:rPr>
            </w:pPr>
            <w:r w:rsidRPr="001F23FC">
              <w:rPr>
                <w:rFonts w:cs="Arial"/>
              </w:rPr>
              <w:t>66</w:t>
            </w:r>
          </w:p>
        </w:tc>
        <w:tc>
          <w:tcPr>
            <w:tcW w:w="985" w:type="dxa"/>
            <w:vAlign w:val="center"/>
          </w:tcPr>
          <w:p w14:paraId="546F9D62" w14:textId="77777777" w:rsidR="0032234A" w:rsidRPr="001F23FC" w:rsidRDefault="0032234A">
            <w:pPr>
              <w:pStyle w:val="TAC"/>
              <w:rPr>
                <w:rFonts w:cs="Arial"/>
              </w:rPr>
            </w:pPr>
            <w:r w:rsidRPr="001F23FC">
              <w:rPr>
                <w:rFonts w:cs="Arial"/>
              </w:rPr>
              <w:t>132</w:t>
            </w:r>
          </w:p>
        </w:tc>
        <w:tc>
          <w:tcPr>
            <w:tcW w:w="985" w:type="dxa"/>
            <w:vAlign w:val="center"/>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trPr>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3126BC29" w14:textId="77777777" w:rsidR="0032234A" w:rsidRPr="001F23FC" w:rsidRDefault="0032234A">
            <w:pPr>
              <w:pStyle w:val="TAC"/>
              <w:rPr>
                <w:rFonts w:cs="Arial"/>
              </w:rPr>
            </w:pPr>
          </w:p>
        </w:tc>
        <w:tc>
          <w:tcPr>
            <w:tcW w:w="985" w:type="dxa"/>
            <w:vAlign w:val="center"/>
          </w:tcPr>
          <w:p w14:paraId="360D2F50" w14:textId="77777777" w:rsidR="0032234A" w:rsidRPr="001F23FC" w:rsidRDefault="0032234A">
            <w:pPr>
              <w:pStyle w:val="TAC"/>
              <w:rPr>
                <w:rFonts w:cs="Arial"/>
              </w:rPr>
            </w:pPr>
            <w:r w:rsidRPr="001F23FC">
              <w:rPr>
                <w:rFonts w:cs="Arial"/>
              </w:rPr>
              <w:t>12</w:t>
            </w:r>
          </w:p>
        </w:tc>
        <w:tc>
          <w:tcPr>
            <w:tcW w:w="985" w:type="dxa"/>
            <w:vAlign w:val="center"/>
          </w:tcPr>
          <w:p w14:paraId="32DCCF4E" w14:textId="77777777" w:rsidR="0032234A" w:rsidRPr="001F23FC" w:rsidRDefault="0032234A">
            <w:pPr>
              <w:pStyle w:val="TAC"/>
              <w:rPr>
                <w:rFonts w:cs="Arial"/>
              </w:rPr>
            </w:pPr>
            <w:r w:rsidRPr="001F23FC">
              <w:rPr>
                <w:rFonts w:cs="Arial"/>
              </w:rPr>
              <w:t>12</w:t>
            </w:r>
          </w:p>
        </w:tc>
        <w:tc>
          <w:tcPr>
            <w:tcW w:w="985" w:type="dxa"/>
            <w:vAlign w:val="center"/>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trPr>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30208D5F" w14:textId="77777777" w:rsidR="005F5104" w:rsidRPr="001F23FC" w:rsidRDefault="005F5104" w:rsidP="005F5104">
            <w:pPr>
              <w:pStyle w:val="TAC"/>
              <w:rPr>
                <w:rFonts w:cs="Arial"/>
              </w:rPr>
            </w:pPr>
          </w:p>
        </w:tc>
        <w:tc>
          <w:tcPr>
            <w:tcW w:w="985" w:type="dxa"/>
            <w:vAlign w:val="center"/>
          </w:tcPr>
          <w:p w14:paraId="6BDC3C04" w14:textId="7CA9D252" w:rsidR="005F5104" w:rsidRPr="001F23FC" w:rsidRDefault="005F5104" w:rsidP="005F5104">
            <w:pPr>
              <w:pStyle w:val="TAC"/>
              <w:rPr>
                <w:rFonts w:cs="Arial"/>
              </w:rPr>
            </w:pPr>
            <w:r w:rsidRPr="001F23FC">
              <w:rPr>
                <w:rFonts w:cs="Arial"/>
              </w:rPr>
              <w:t>23 / 24</w:t>
            </w:r>
          </w:p>
        </w:tc>
        <w:tc>
          <w:tcPr>
            <w:tcW w:w="985" w:type="dxa"/>
            <w:vAlign w:val="center"/>
          </w:tcPr>
          <w:p w14:paraId="7AF762BB" w14:textId="20A16B2A" w:rsidR="005F5104" w:rsidRPr="001F23FC" w:rsidRDefault="005F5104" w:rsidP="005F5104">
            <w:pPr>
              <w:pStyle w:val="TAC"/>
              <w:rPr>
                <w:rFonts w:cs="Arial"/>
              </w:rPr>
            </w:pPr>
            <w:r w:rsidRPr="001F23FC">
              <w:rPr>
                <w:rFonts w:cs="Arial"/>
              </w:rPr>
              <w:t>23 / 24</w:t>
            </w:r>
          </w:p>
        </w:tc>
        <w:tc>
          <w:tcPr>
            <w:tcW w:w="985" w:type="dxa"/>
            <w:vAlign w:val="center"/>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trPr>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vAlign w:val="center"/>
          </w:tcPr>
          <w:p w14:paraId="42FD5F3A" w14:textId="77777777" w:rsidR="0032234A" w:rsidRPr="001F23FC" w:rsidRDefault="0032234A">
            <w:pPr>
              <w:pStyle w:val="TAC"/>
              <w:rPr>
                <w:rFonts w:cs="Arial"/>
              </w:rPr>
            </w:pPr>
          </w:p>
        </w:tc>
        <w:tc>
          <w:tcPr>
            <w:tcW w:w="985" w:type="dxa"/>
            <w:vAlign w:val="center"/>
          </w:tcPr>
          <w:p w14:paraId="0D3AFA48" w14:textId="77777777" w:rsidR="0032234A" w:rsidRPr="001F23FC" w:rsidRDefault="0032234A">
            <w:pPr>
              <w:pStyle w:val="TAC"/>
              <w:rPr>
                <w:rFonts w:cs="Arial"/>
              </w:rPr>
            </w:pPr>
            <w:r w:rsidRPr="001F23FC">
              <w:rPr>
                <w:rFonts w:cs="Arial"/>
              </w:rPr>
              <w:t>4</w:t>
            </w:r>
          </w:p>
        </w:tc>
        <w:tc>
          <w:tcPr>
            <w:tcW w:w="985" w:type="dxa"/>
            <w:vAlign w:val="center"/>
          </w:tcPr>
          <w:p w14:paraId="2AA05734" w14:textId="77777777" w:rsidR="0032234A" w:rsidRPr="001F23FC" w:rsidRDefault="0032234A">
            <w:pPr>
              <w:pStyle w:val="TAC"/>
              <w:rPr>
                <w:rFonts w:cs="Arial"/>
              </w:rPr>
            </w:pPr>
            <w:r w:rsidRPr="001F23FC">
              <w:rPr>
                <w:rFonts w:cs="Arial"/>
              </w:rPr>
              <w:t>4</w:t>
            </w:r>
          </w:p>
        </w:tc>
        <w:tc>
          <w:tcPr>
            <w:tcW w:w="985" w:type="dxa"/>
            <w:vAlign w:val="center"/>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trPr>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vAlign w:val="center"/>
          </w:tcPr>
          <w:p w14:paraId="7FF47838" w14:textId="77777777" w:rsidR="0032234A" w:rsidRPr="001F23FC" w:rsidRDefault="0032234A">
            <w:pPr>
              <w:pStyle w:val="TAC"/>
              <w:rPr>
                <w:rFonts w:cs="Arial"/>
              </w:rPr>
            </w:pPr>
          </w:p>
        </w:tc>
        <w:tc>
          <w:tcPr>
            <w:tcW w:w="985" w:type="dxa"/>
            <w:vAlign w:val="center"/>
          </w:tcPr>
          <w:p w14:paraId="60B50B88" w14:textId="77777777" w:rsidR="0032234A" w:rsidRPr="001F23FC" w:rsidRDefault="0032234A">
            <w:pPr>
              <w:pStyle w:val="TAC"/>
              <w:rPr>
                <w:rFonts w:cs="Arial"/>
              </w:rPr>
            </w:pPr>
            <w:r w:rsidRPr="001F23FC">
              <w:rPr>
                <w:rFonts w:cs="Arial"/>
              </w:rPr>
              <w:t>QPSK</w:t>
            </w:r>
          </w:p>
        </w:tc>
        <w:tc>
          <w:tcPr>
            <w:tcW w:w="985" w:type="dxa"/>
            <w:vAlign w:val="center"/>
          </w:tcPr>
          <w:p w14:paraId="1C883EBE" w14:textId="77777777" w:rsidR="0032234A" w:rsidRPr="001F23FC" w:rsidRDefault="0032234A">
            <w:pPr>
              <w:pStyle w:val="TAC"/>
              <w:rPr>
                <w:rFonts w:cs="Arial"/>
              </w:rPr>
            </w:pPr>
            <w:r w:rsidRPr="001F23FC">
              <w:rPr>
                <w:rFonts w:cs="Arial"/>
              </w:rPr>
              <w:t>QPSK</w:t>
            </w:r>
          </w:p>
        </w:tc>
        <w:tc>
          <w:tcPr>
            <w:tcW w:w="985" w:type="dxa"/>
            <w:vAlign w:val="center"/>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trPr>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vAlign w:val="center"/>
          </w:tcPr>
          <w:p w14:paraId="180DAF46" w14:textId="77777777" w:rsidR="0032234A" w:rsidRPr="001F23FC" w:rsidRDefault="0032234A">
            <w:pPr>
              <w:pStyle w:val="TAC"/>
              <w:rPr>
                <w:rFonts w:cs="Arial"/>
              </w:rPr>
            </w:pPr>
          </w:p>
        </w:tc>
        <w:tc>
          <w:tcPr>
            <w:tcW w:w="985" w:type="dxa"/>
            <w:vAlign w:val="center"/>
          </w:tcPr>
          <w:p w14:paraId="6009D3B7" w14:textId="77777777" w:rsidR="0032234A" w:rsidRPr="001F23FC" w:rsidRDefault="0032234A">
            <w:pPr>
              <w:pStyle w:val="TAC"/>
              <w:rPr>
                <w:rFonts w:cs="Arial"/>
              </w:rPr>
            </w:pPr>
            <w:r w:rsidRPr="001F23FC">
              <w:rPr>
                <w:rFonts w:cs="Arial"/>
              </w:rPr>
              <w:t>1/3</w:t>
            </w:r>
          </w:p>
        </w:tc>
        <w:tc>
          <w:tcPr>
            <w:tcW w:w="985" w:type="dxa"/>
            <w:vAlign w:val="center"/>
          </w:tcPr>
          <w:p w14:paraId="740BF1AA" w14:textId="77777777" w:rsidR="0032234A" w:rsidRPr="001F23FC" w:rsidRDefault="0032234A">
            <w:pPr>
              <w:pStyle w:val="TAC"/>
              <w:rPr>
                <w:rFonts w:cs="Arial"/>
              </w:rPr>
            </w:pPr>
            <w:r w:rsidRPr="001F23FC">
              <w:rPr>
                <w:rFonts w:cs="Arial"/>
              </w:rPr>
              <w:t>1/3</w:t>
            </w:r>
          </w:p>
        </w:tc>
        <w:tc>
          <w:tcPr>
            <w:tcW w:w="985" w:type="dxa"/>
            <w:vAlign w:val="center"/>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trPr>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2E3DD80C" w14:textId="77777777" w:rsidR="0032234A" w:rsidRPr="001F23FC" w:rsidRDefault="0032234A">
            <w:pPr>
              <w:pStyle w:val="TAC"/>
              <w:rPr>
                <w:rFonts w:cs="Arial"/>
              </w:rPr>
            </w:pPr>
          </w:p>
        </w:tc>
        <w:tc>
          <w:tcPr>
            <w:tcW w:w="985" w:type="dxa"/>
            <w:vAlign w:val="center"/>
          </w:tcPr>
          <w:p w14:paraId="15960A7F" w14:textId="77777777" w:rsidR="0032234A" w:rsidRPr="001F23FC" w:rsidRDefault="0032234A">
            <w:pPr>
              <w:pStyle w:val="TAC"/>
              <w:rPr>
                <w:rFonts w:cs="Arial"/>
              </w:rPr>
            </w:pPr>
            <w:r w:rsidRPr="001F23FC">
              <w:rPr>
                <w:rFonts w:cs="Arial"/>
              </w:rPr>
              <w:t>1</w:t>
            </w:r>
          </w:p>
        </w:tc>
        <w:tc>
          <w:tcPr>
            <w:tcW w:w="985" w:type="dxa"/>
            <w:vAlign w:val="center"/>
          </w:tcPr>
          <w:p w14:paraId="381D5E36" w14:textId="77777777" w:rsidR="0032234A" w:rsidRPr="001F23FC" w:rsidRDefault="0032234A">
            <w:pPr>
              <w:pStyle w:val="TAC"/>
              <w:rPr>
                <w:rFonts w:cs="Arial"/>
              </w:rPr>
            </w:pPr>
            <w:r w:rsidRPr="001F23FC">
              <w:rPr>
                <w:rFonts w:cs="Arial"/>
              </w:rPr>
              <w:t>1</w:t>
            </w:r>
          </w:p>
        </w:tc>
        <w:tc>
          <w:tcPr>
            <w:tcW w:w="985" w:type="dxa"/>
            <w:vAlign w:val="center"/>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trPr>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301EA1D4" w14:textId="77777777" w:rsidR="0032234A" w:rsidRPr="001F23FC" w:rsidRDefault="0032234A">
            <w:pPr>
              <w:pStyle w:val="TAC"/>
              <w:rPr>
                <w:rFonts w:cs="Arial"/>
              </w:rPr>
            </w:pPr>
          </w:p>
        </w:tc>
        <w:tc>
          <w:tcPr>
            <w:tcW w:w="985" w:type="dxa"/>
            <w:vAlign w:val="center"/>
          </w:tcPr>
          <w:p w14:paraId="223302AE" w14:textId="77777777" w:rsidR="0032234A" w:rsidRPr="001F23FC" w:rsidRDefault="0032234A">
            <w:pPr>
              <w:pStyle w:val="TAC"/>
              <w:rPr>
                <w:rFonts w:cs="Arial"/>
              </w:rPr>
            </w:pPr>
          </w:p>
        </w:tc>
        <w:tc>
          <w:tcPr>
            <w:tcW w:w="985" w:type="dxa"/>
            <w:vAlign w:val="center"/>
          </w:tcPr>
          <w:p w14:paraId="19FA9DB0" w14:textId="77777777" w:rsidR="0032234A" w:rsidRPr="001F23FC" w:rsidRDefault="0032234A">
            <w:pPr>
              <w:pStyle w:val="TAC"/>
              <w:rPr>
                <w:rFonts w:cs="Arial"/>
              </w:rPr>
            </w:pPr>
          </w:p>
        </w:tc>
        <w:tc>
          <w:tcPr>
            <w:tcW w:w="985" w:type="dxa"/>
            <w:vAlign w:val="center"/>
          </w:tcPr>
          <w:p w14:paraId="3E801F90" w14:textId="77777777" w:rsidR="0032234A" w:rsidRPr="001F23FC" w:rsidRDefault="0032234A">
            <w:pPr>
              <w:pStyle w:val="TAC"/>
              <w:rPr>
                <w:rFonts w:cs="Arial"/>
              </w:rPr>
            </w:pPr>
          </w:p>
        </w:tc>
      </w:tr>
      <w:tr w:rsidR="0032234A" w:rsidRPr="001F23FC" w14:paraId="02C996E0" w14:textId="77777777">
        <w:trPr>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xml:space="preserve">} (NOTE 5) </w:t>
            </w:r>
          </w:p>
        </w:tc>
        <w:tc>
          <w:tcPr>
            <w:tcW w:w="1093" w:type="dxa"/>
            <w:vAlign w:val="center"/>
          </w:tcPr>
          <w:p w14:paraId="12C3C231" w14:textId="77777777" w:rsidR="0032234A" w:rsidRPr="001F23FC" w:rsidRDefault="0032234A">
            <w:pPr>
              <w:pStyle w:val="TAC"/>
              <w:rPr>
                <w:rFonts w:cs="Arial"/>
              </w:rPr>
            </w:pPr>
            <w:r w:rsidRPr="001F23FC">
              <w:rPr>
                <w:rFonts w:cs="Arial"/>
              </w:rPr>
              <w:t>Bits</w:t>
            </w:r>
          </w:p>
        </w:tc>
        <w:tc>
          <w:tcPr>
            <w:tcW w:w="985" w:type="dxa"/>
            <w:vAlign w:val="center"/>
          </w:tcPr>
          <w:p w14:paraId="7AFD7CBB" w14:textId="77777777" w:rsidR="0032234A" w:rsidRPr="001F23FC" w:rsidRDefault="0032234A">
            <w:pPr>
              <w:pStyle w:val="TAC"/>
              <w:rPr>
                <w:rFonts w:cs="Arial"/>
              </w:rPr>
            </w:pPr>
            <w:r w:rsidRPr="001F23FC">
              <w:rPr>
                <w:rFonts w:cs="Arial"/>
              </w:rPr>
              <w:t>N/A</w:t>
            </w:r>
          </w:p>
        </w:tc>
        <w:tc>
          <w:tcPr>
            <w:tcW w:w="985" w:type="dxa"/>
            <w:vAlign w:val="center"/>
          </w:tcPr>
          <w:p w14:paraId="69A71535" w14:textId="77777777" w:rsidR="0032234A" w:rsidRPr="001F23FC" w:rsidRDefault="0032234A">
            <w:pPr>
              <w:pStyle w:val="TAC"/>
              <w:rPr>
                <w:rFonts w:cs="Arial"/>
              </w:rPr>
            </w:pPr>
            <w:r w:rsidRPr="001F23FC">
              <w:rPr>
                <w:rFonts w:cs="Arial"/>
              </w:rPr>
              <w:t>N/A</w:t>
            </w:r>
          </w:p>
        </w:tc>
        <w:tc>
          <w:tcPr>
            <w:tcW w:w="985" w:type="dxa"/>
            <w:vAlign w:val="center"/>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trPr>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vAlign w:val="center"/>
          </w:tcPr>
          <w:p w14:paraId="47A8B067" w14:textId="77777777" w:rsidR="0032234A" w:rsidRPr="001F23FC" w:rsidRDefault="0032234A">
            <w:pPr>
              <w:pStyle w:val="TAC"/>
              <w:rPr>
                <w:rFonts w:cs="Arial"/>
              </w:rPr>
            </w:pPr>
            <w:r w:rsidRPr="001F23FC">
              <w:rPr>
                <w:rFonts w:cs="Arial"/>
              </w:rPr>
              <w:t>Bits</w:t>
            </w:r>
          </w:p>
        </w:tc>
        <w:tc>
          <w:tcPr>
            <w:tcW w:w="985" w:type="dxa"/>
            <w:vAlign w:val="center"/>
          </w:tcPr>
          <w:p w14:paraId="2D844191" w14:textId="77777777" w:rsidR="0032234A" w:rsidRPr="001F23FC" w:rsidRDefault="0032234A">
            <w:pPr>
              <w:pStyle w:val="TAC"/>
              <w:rPr>
                <w:rFonts w:cs="Arial"/>
              </w:rPr>
            </w:pPr>
            <w:r w:rsidRPr="001F23FC">
              <w:rPr>
                <w:rFonts w:cs="Arial"/>
              </w:rPr>
              <w:t>4224</w:t>
            </w:r>
          </w:p>
        </w:tc>
        <w:tc>
          <w:tcPr>
            <w:tcW w:w="985" w:type="dxa"/>
            <w:vAlign w:val="center"/>
          </w:tcPr>
          <w:p w14:paraId="45D42048" w14:textId="77777777" w:rsidR="0032234A" w:rsidRPr="001F23FC" w:rsidRDefault="0032234A">
            <w:pPr>
              <w:pStyle w:val="TAC"/>
              <w:rPr>
                <w:rFonts w:cs="Arial"/>
              </w:rPr>
            </w:pPr>
            <w:r w:rsidRPr="001F23FC">
              <w:rPr>
                <w:rFonts w:cs="Arial"/>
              </w:rPr>
              <w:t>8456</w:t>
            </w:r>
          </w:p>
        </w:tc>
        <w:tc>
          <w:tcPr>
            <w:tcW w:w="985" w:type="dxa"/>
            <w:vAlign w:val="center"/>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trPr>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vAlign w:val="center"/>
          </w:tcPr>
          <w:p w14:paraId="607E3877" w14:textId="77777777" w:rsidR="0032234A" w:rsidRPr="001F23FC" w:rsidRDefault="0032234A">
            <w:pPr>
              <w:pStyle w:val="TAC"/>
              <w:rPr>
                <w:rFonts w:cs="Arial"/>
              </w:rPr>
            </w:pPr>
            <w:r w:rsidRPr="001F23FC">
              <w:rPr>
                <w:rFonts w:cs="Arial"/>
              </w:rPr>
              <w:t>Bits</w:t>
            </w:r>
          </w:p>
        </w:tc>
        <w:tc>
          <w:tcPr>
            <w:tcW w:w="985" w:type="dxa"/>
            <w:vAlign w:val="center"/>
          </w:tcPr>
          <w:p w14:paraId="6549099E" w14:textId="77777777" w:rsidR="0032234A" w:rsidRPr="001F23FC" w:rsidRDefault="0032234A">
            <w:pPr>
              <w:pStyle w:val="TAC"/>
              <w:rPr>
                <w:rFonts w:cs="Arial"/>
              </w:rPr>
            </w:pPr>
            <w:r w:rsidRPr="001F23FC">
              <w:rPr>
                <w:rFonts w:cs="Arial"/>
              </w:rPr>
              <w:t>24</w:t>
            </w:r>
          </w:p>
        </w:tc>
        <w:tc>
          <w:tcPr>
            <w:tcW w:w="985" w:type="dxa"/>
            <w:vAlign w:val="center"/>
          </w:tcPr>
          <w:p w14:paraId="3E02E1D1" w14:textId="77777777" w:rsidR="0032234A" w:rsidRPr="001F23FC" w:rsidRDefault="0032234A">
            <w:pPr>
              <w:pStyle w:val="TAC"/>
              <w:rPr>
                <w:rFonts w:cs="Arial"/>
              </w:rPr>
            </w:pPr>
            <w:r w:rsidRPr="001F23FC">
              <w:rPr>
                <w:rFonts w:cs="Arial"/>
              </w:rPr>
              <w:t>24</w:t>
            </w:r>
          </w:p>
        </w:tc>
        <w:tc>
          <w:tcPr>
            <w:tcW w:w="985" w:type="dxa"/>
            <w:vAlign w:val="center"/>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trPr>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vAlign w:val="center"/>
          </w:tcPr>
          <w:p w14:paraId="33DBE1C5" w14:textId="77777777" w:rsidR="0032234A" w:rsidRPr="001F23FC" w:rsidRDefault="0032234A">
            <w:pPr>
              <w:pStyle w:val="TAC"/>
              <w:rPr>
                <w:rFonts w:cs="Arial"/>
              </w:rPr>
            </w:pPr>
          </w:p>
        </w:tc>
        <w:tc>
          <w:tcPr>
            <w:tcW w:w="985" w:type="dxa"/>
            <w:vAlign w:val="center"/>
          </w:tcPr>
          <w:p w14:paraId="15711A89" w14:textId="77777777" w:rsidR="0032234A" w:rsidRPr="001F23FC" w:rsidRDefault="0032234A">
            <w:pPr>
              <w:pStyle w:val="TAC"/>
              <w:rPr>
                <w:rFonts w:cs="Arial"/>
              </w:rPr>
            </w:pPr>
            <w:r w:rsidRPr="001F23FC">
              <w:rPr>
                <w:rFonts w:cs="Arial"/>
              </w:rPr>
              <w:t>1</w:t>
            </w:r>
          </w:p>
        </w:tc>
        <w:tc>
          <w:tcPr>
            <w:tcW w:w="985" w:type="dxa"/>
            <w:vAlign w:val="center"/>
          </w:tcPr>
          <w:p w14:paraId="2F13B6B0" w14:textId="77777777" w:rsidR="0032234A" w:rsidRPr="001F23FC" w:rsidRDefault="0032234A">
            <w:pPr>
              <w:pStyle w:val="TAC"/>
              <w:rPr>
                <w:rFonts w:cs="Arial"/>
              </w:rPr>
            </w:pPr>
            <w:r w:rsidRPr="001F23FC">
              <w:rPr>
                <w:rFonts w:cs="Arial"/>
              </w:rPr>
              <w:t>1</w:t>
            </w:r>
          </w:p>
        </w:tc>
        <w:tc>
          <w:tcPr>
            <w:tcW w:w="985" w:type="dxa"/>
            <w:vAlign w:val="center"/>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trPr>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6CA3189F" w14:textId="77777777" w:rsidR="0032234A" w:rsidRPr="001F23FC" w:rsidRDefault="0032234A">
            <w:pPr>
              <w:pStyle w:val="TAC"/>
              <w:rPr>
                <w:rFonts w:cs="Arial"/>
              </w:rPr>
            </w:pPr>
          </w:p>
        </w:tc>
        <w:tc>
          <w:tcPr>
            <w:tcW w:w="985" w:type="dxa"/>
            <w:vAlign w:val="center"/>
          </w:tcPr>
          <w:p w14:paraId="47F48A9D" w14:textId="77777777" w:rsidR="0032234A" w:rsidRPr="001F23FC" w:rsidRDefault="0032234A">
            <w:pPr>
              <w:pStyle w:val="TAC"/>
              <w:rPr>
                <w:rFonts w:cs="Arial"/>
              </w:rPr>
            </w:pPr>
          </w:p>
        </w:tc>
        <w:tc>
          <w:tcPr>
            <w:tcW w:w="985" w:type="dxa"/>
            <w:vAlign w:val="center"/>
          </w:tcPr>
          <w:p w14:paraId="0B7696CF" w14:textId="77777777" w:rsidR="0032234A" w:rsidRPr="001F23FC" w:rsidRDefault="0032234A">
            <w:pPr>
              <w:pStyle w:val="TAC"/>
              <w:rPr>
                <w:rFonts w:cs="Arial"/>
              </w:rPr>
            </w:pPr>
          </w:p>
        </w:tc>
        <w:tc>
          <w:tcPr>
            <w:tcW w:w="985" w:type="dxa"/>
            <w:vAlign w:val="center"/>
          </w:tcPr>
          <w:p w14:paraId="5F843AA5" w14:textId="77777777" w:rsidR="0032234A" w:rsidRPr="001F23FC" w:rsidRDefault="0032234A">
            <w:pPr>
              <w:pStyle w:val="TAC"/>
              <w:rPr>
                <w:rFonts w:cs="Arial"/>
              </w:rPr>
            </w:pPr>
          </w:p>
        </w:tc>
      </w:tr>
      <w:tr w:rsidR="0032234A" w:rsidRPr="001F23FC" w14:paraId="22F4D877" w14:textId="77777777">
        <w:trPr>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(NOTE 5)</w:t>
            </w:r>
          </w:p>
        </w:tc>
        <w:tc>
          <w:tcPr>
            <w:tcW w:w="1093" w:type="dxa"/>
            <w:vAlign w:val="center"/>
          </w:tcPr>
          <w:p w14:paraId="59DD0FE0" w14:textId="77777777" w:rsidR="0032234A" w:rsidRPr="001F23FC" w:rsidRDefault="0032234A">
            <w:pPr>
              <w:pStyle w:val="TAC"/>
              <w:rPr>
                <w:rFonts w:cs="Arial"/>
              </w:rPr>
            </w:pPr>
            <w:r w:rsidRPr="001F23FC">
              <w:rPr>
                <w:rFonts w:cs="Arial"/>
              </w:rPr>
              <w:t>CBs</w:t>
            </w:r>
          </w:p>
        </w:tc>
        <w:tc>
          <w:tcPr>
            <w:tcW w:w="985" w:type="dxa"/>
            <w:vAlign w:val="center"/>
          </w:tcPr>
          <w:p w14:paraId="10B6E350" w14:textId="77777777" w:rsidR="0032234A" w:rsidRPr="001F23FC" w:rsidRDefault="0032234A">
            <w:pPr>
              <w:pStyle w:val="TAC"/>
              <w:rPr>
                <w:rFonts w:cs="Arial"/>
              </w:rPr>
            </w:pPr>
            <w:r w:rsidRPr="001F23FC">
              <w:rPr>
                <w:rFonts w:cs="Arial"/>
              </w:rPr>
              <w:t>N/A</w:t>
            </w:r>
          </w:p>
        </w:tc>
        <w:tc>
          <w:tcPr>
            <w:tcW w:w="985" w:type="dxa"/>
            <w:vAlign w:val="center"/>
          </w:tcPr>
          <w:p w14:paraId="533B2CDB" w14:textId="77777777" w:rsidR="0032234A" w:rsidRPr="001F23FC" w:rsidRDefault="0032234A">
            <w:pPr>
              <w:pStyle w:val="TAC"/>
              <w:rPr>
                <w:rFonts w:cs="Arial"/>
              </w:rPr>
            </w:pPr>
            <w:r w:rsidRPr="001F23FC">
              <w:rPr>
                <w:rFonts w:cs="Arial"/>
              </w:rPr>
              <w:t>N/A</w:t>
            </w:r>
          </w:p>
        </w:tc>
        <w:tc>
          <w:tcPr>
            <w:tcW w:w="985" w:type="dxa"/>
            <w:vAlign w:val="center"/>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trPr>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vAlign w:val="center"/>
          </w:tcPr>
          <w:p w14:paraId="5D63D78F" w14:textId="77777777" w:rsidR="0032234A" w:rsidRPr="001F23FC" w:rsidRDefault="0032234A">
            <w:pPr>
              <w:pStyle w:val="TAC"/>
              <w:rPr>
                <w:rFonts w:cs="Arial"/>
              </w:rPr>
            </w:pPr>
            <w:r w:rsidRPr="001F23FC">
              <w:rPr>
                <w:rFonts w:cs="Arial"/>
              </w:rPr>
              <w:t>CBs</w:t>
            </w:r>
          </w:p>
        </w:tc>
        <w:tc>
          <w:tcPr>
            <w:tcW w:w="985" w:type="dxa"/>
            <w:vAlign w:val="center"/>
          </w:tcPr>
          <w:p w14:paraId="5A51761E" w14:textId="77777777" w:rsidR="0032234A" w:rsidRPr="001F23FC" w:rsidRDefault="0032234A">
            <w:pPr>
              <w:pStyle w:val="TAC"/>
              <w:rPr>
                <w:rFonts w:cs="Arial"/>
              </w:rPr>
            </w:pPr>
            <w:r w:rsidRPr="001F23FC">
              <w:rPr>
                <w:rFonts w:cs="Arial"/>
              </w:rPr>
              <w:t>1</w:t>
            </w:r>
          </w:p>
        </w:tc>
        <w:tc>
          <w:tcPr>
            <w:tcW w:w="985" w:type="dxa"/>
            <w:vAlign w:val="center"/>
          </w:tcPr>
          <w:p w14:paraId="022D4FB1" w14:textId="77777777" w:rsidR="0032234A" w:rsidRPr="001F23FC" w:rsidRDefault="0032234A">
            <w:pPr>
              <w:pStyle w:val="TAC"/>
              <w:rPr>
                <w:rFonts w:cs="Arial"/>
              </w:rPr>
            </w:pPr>
            <w:r w:rsidRPr="001F23FC">
              <w:rPr>
                <w:rFonts w:cs="Arial"/>
              </w:rPr>
              <w:t>2</w:t>
            </w:r>
          </w:p>
        </w:tc>
        <w:tc>
          <w:tcPr>
            <w:tcW w:w="985" w:type="dxa"/>
            <w:vAlign w:val="center"/>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trPr>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290EA82C" w14:textId="77777777" w:rsidR="0032234A" w:rsidRPr="001F23FC" w:rsidRDefault="0032234A">
            <w:pPr>
              <w:pStyle w:val="TAC"/>
              <w:rPr>
                <w:rFonts w:cs="Arial"/>
              </w:rPr>
            </w:pPr>
          </w:p>
        </w:tc>
        <w:tc>
          <w:tcPr>
            <w:tcW w:w="985" w:type="dxa"/>
            <w:vAlign w:val="center"/>
          </w:tcPr>
          <w:p w14:paraId="32567255" w14:textId="77777777" w:rsidR="0032234A" w:rsidRPr="001F23FC" w:rsidRDefault="0032234A">
            <w:pPr>
              <w:pStyle w:val="TAC"/>
              <w:rPr>
                <w:rFonts w:cs="Arial"/>
              </w:rPr>
            </w:pPr>
          </w:p>
        </w:tc>
        <w:tc>
          <w:tcPr>
            <w:tcW w:w="985" w:type="dxa"/>
            <w:vAlign w:val="center"/>
          </w:tcPr>
          <w:p w14:paraId="396CF242" w14:textId="77777777" w:rsidR="0032234A" w:rsidRPr="001F23FC" w:rsidRDefault="0032234A">
            <w:pPr>
              <w:pStyle w:val="TAC"/>
              <w:rPr>
                <w:rFonts w:cs="Arial"/>
              </w:rPr>
            </w:pPr>
          </w:p>
        </w:tc>
        <w:tc>
          <w:tcPr>
            <w:tcW w:w="985" w:type="dxa"/>
            <w:vAlign w:val="center"/>
          </w:tcPr>
          <w:p w14:paraId="23969D7A" w14:textId="77777777" w:rsidR="0032234A" w:rsidRPr="001F23FC" w:rsidRDefault="0032234A">
            <w:pPr>
              <w:pStyle w:val="TAC"/>
              <w:rPr>
                <w:rFonts w:cs="Arial"/>
              </w:rPr>
            </w:pPr>
          </w:p>
        </w:tc>
      </w:tr>
      <w:tr w:rsidR="0032234A" w:rsidRPr="001F23FC" w14:paraId="2E22392A" w14:textId="77777777">
        <w:trPr>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(NOTE 5)</w:t>
            </w:r>
          </w:p>
        </w:tc>
        <w:tc>
          <w:tcPr>
            <w:tcW w:w="1093" w:type="dxa"/>
            <w:vAlign w:val="center"/>
          </w:tcPr>
          <w:p w14:paraId="11598EB4" w14:textId="77777777" w:rsidR="0032234A" w:rsidRPr="001F23FC" w:rsidRDefault="0032234A">
            <w:pPr>
              <w:pStyle w:val="TAC"/>
              <w:rPr>
                <w:rFonts w:cs="Arial"/>
              </w:rPr>
            </w:pPr>
            <w:r w:rsidRPr="001F23FC">
              <w:rPr>
                <w:rFonts w:cs="Arial"/>
              </w:rPr>
              <w:t>Bits</w:t>
            </w:r>
          </w:p>
        </w:tc>
        <w:tc>
          <w:tcPr>
            <w:tcW w:w="985" w:type="dxa"/>
            <w:vAlign w:val="center"/>
          </w:tcPr>
          <w:p w14:paraId="33C44E68" w14:textId="77777777" w:rsidR="0032234A" w:rsidRPr="001F23FC" w:rsidRDefault="0032234A">
            <w:pPr>
              <w:pStyle w:val="TAC"/>
              <w:rPr>
                <w:rFonts w:cs="Arial"/>
              </w:rPr>
            </w:pPr>
            <w:r w:rsidRPr="001F23FC">
              <w:rPr>
                <w:rFonts w:cs="Arial"/>
              </w:rPr>
              <w:t>N/A</w:t>
            </w:r>
          </w:p>
        </w:tc>
        <w:tc>
          <w:tcPr>
            <w:tcW w:w="985" w:type="dxa"/>
            <w:vAlign w:val="center"/>
          </w:tcPr>
          <w:p w14:paraId="0D00BC68" w14:textId="77777777" w:rsidR="0032234A" w:rsidRPr="001F23FC" w:rsidRDefault="0032234A">
            <w:pPr>
              <w:pStyle w:val="TAC"/>
              <w:rPr>
                <w:rFonts w:cs="Arial"/>
              </w:rPr>
            </w:pPr>
            <w:r w:rsidRPr="001F23FC">
              <w:rPr>
                <w:rFonts w:cs="Arial"/>
              </w:rPr>
              <w:t>N/A</w:t>
            </w:r>
          </w:p>
        </w:tc>
        <w:tc>
          <w:tcPr>
            <w:tcW w:w="985" w:type="dxa"/>
            <w:vAlign w:val="center"/>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trPr>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vAlign w:val="center"/>
          </w:tcPr>
          <w:p w14:paraId="4996E3DC" w14:textId="77777777" w:rsidR="0032234A" w:rsidRPr="001F23FC" w:rsidRDefault="0032234A">
            <w:pPr>
              <w:pStyle w:val="TAC"/>
              <w:rPr>
                <w:rFonts w:cs="Arial"/>
              </w:rPr>
            </w:pPr>
            <w:r w:rsidRPr="001F23FC">
              <w:rPr>
                <w:rFonts w:cs="Arial"/>
              </w:rPr>
              <w:t>Bits</w:t>
            </w:r>
          </w:p>
        </w:tc>
        <w:tc>
          <w:tcPr>
            <w:tcW w:w="985" w:type="dxa"/>
            <w:vAlign w:val="center"/>
          </w:tcPr>
          <w:p w14:paraId="3CB05BA5" w14:textId="77777777" w:rsidR="0032234A" w:rsidRPr="001F23FC" w:rsidRDefault="0032234A">
            <w:pPr>
              <w:pStyle w:val="TAC"/>
              <w:rPr>
                <w:rFonts w:cs="Arial"/>
              </w:rPr>
            </w:pPr>
            <w:r w:rsidRPr="001F23FC">
              <w:rPr>
                <w:rFonts w:cs="Arial"/>
              </w:rPr>
              <w:t>14256</w:t>
            </w:r>
          </w:p>
        </w:tc>
        <w:tc>
          <w:tcPr>
            <w:tcW w:w="985" w:type="dxa"/>
            <w:vAlign w:val="center"/>
          </w:tcPr>
          <w:p w14:paraId="54B891EC" w14:textId="77777777" w:rsidR="0032234A" w:rsidRPr="001F23FC" w:rsidRDefault="0032234A">
            <w:pPr>
              <w:pStyle w:val="TAC"/>
              <w:rPr>
                <w:rFonts w:cs="Arial"/>
              </w:rPr>
            </w:pPr>
            <w:r w:rsidRPr="001F23FC">
              <w:rPr>
                <w:rFonts w:cs="Arial"/>
              </w:rPr>
              <w:t>28512</w:t>
            </w:r>
          </w:p>
        </w:tc>
        <w:tc>
          <w:tcPr>
            <w:tcW w:w="985" w:type="dxa"/>
            <w:vAlign w:val="center"/>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trPr>
          <w:trHeight w:val="70"/>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vAlign w:val="center"/>
          </w:tcPr>
          <w:p w14:paraId="3E3261F5" w14:textId="3EE821FE" w:rsidR="005F5104" w:rsidRPr="001F23FC" w:rsidRDefault="005F5104" w:rsidP="005F5104">
            <w:pPr>
              <w:pStyle w:val="TAC"/>
              <w:rPr>
                <w:rFonts w:cs="Arial"/>
              </w:rPr>
            </w:pPr>
            <w:r w:rsidRPr="001F23FC">
              <w:rPr>
                <w:rFonts w:cs="Arial"/>
              </w:rPr>
              <w:t>Mbps</w:t>
            </w:r>
          </w:p>
        </w:tc>
        <w:tc>
          <w:tcPr>
            <w:tcW w:w="985" w:type="dxa"/>
            <w:vAlign w:val="center"/>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vAlign w:val="center"/>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vAlign w:val="center"/>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trPr>
          <w:trHeight w:val="70"/>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w:t>
            </w:r>
            <w:proofErr w:type="spellStart"/>
            <w:r w:rsidR="00844068" w:rsidRPr="001F23FC">
              <w:rPr>
                <w:rFonts w:eastAsia="Malgun Gothic"/>
              </w:rPr>
              <w:t>ms</w:t>
            </w:r>
            <w:proofErr w:type="spellEnd"/>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w:t>
            </w:r>
            <w:proofErr w:type="spellStart"/>
            <w:r w:rsidRPr="001F23FC">
              <w:rPr>
                <w:rFonts w:cs="Arial"/>
              </w:rPr>
              <w:t>i</w:t>
            </w:r>
            <w:proofErr w:type="spellEnd"/>
            <w:r w:rsidRPr="001F23FC">
              <w:rPr>
                <w:rFonts w:cs="Arial"/>
              </w:rPr>
              <w:t xml:space="preserve">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8) = {3,4,5,6,7}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8) = {0,1,2} for </w:t>
            </w:r>
            <w:proofErr w:type="spellStart"/>
            <w:r w:rsidRPr="001F23FC">
              <w:rPr>
                <w:rFonts w:cs="Arial"/>
              </w:rPr>
              <w:t>i</w:t>
            </w:r>
            <w:proofErr w:type="spellEnd"/>
            <w:r w:rsidRPr="001F23FC">
              <w:rPr>
                <w:rFonts w:cs="Arial"/>
              </w:rPr>
              <w:t xml:space="preserve">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3.6pt;height:13.6pt" o:ole="">
                  <v:imagedata r:id="rId11" o:title=""/>
                </v:shape>
                <o:OLEObject Type="Embed" ProgID="Equation.3" ShapeID="_x0000_i1026" DrawAspect="Content" ObjectID="_1813070037" r:id="rId13"/>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w:t>
            </w:r>
            <w:proofErr w:type="spellStart"/>
            <w:r w:rsidR="006F6AF3" w:rsidRPr="001F23FC">
              <w:rPr>
                <w:rFonts w:eastAsia="Malgun Gothic"/>
              </w:rPr>
              <w:t>ms</w:t>
            </w:r>
            <w:proofErr w:type="spellEnd"/>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w:t>
            </w:r>
            <w:proofErr w:type="spellStart"/>
            <w:r w:rsidRPr="001F23FC">
              <w:rPr>
                <w:rFonts w:cs="Arial"/>
              </w:rPr>
              <w:t>i</w:t>
            </w:r>
            <w:proofErr w:type="spellEnd"/>
            <w:r w:rsidRPr="001F23FC">
              <w:rPr>
                <w:rFonts w:cs="Arial"/>
              </w:rPr>
              <w:t xml:space="preserve">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16) = {7,…,15}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16) = {0,…,6}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7" type="#_x0000_t75" style="width:10.2pt;height:14.25pt" o:ole="">
                  <v:imagedata r:id="rId11" o:title=""/>
                </v:shape>
                <o:OLEObject Type="Embed" ProgID="Equation.3" ShapeID="_x0000_i1027" DrawAspect="Content" ObjectID="_1813070038"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10)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10)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w:t>
            </w:r>
            <w:proofErr w:type="spellStart"/>
            <w:r w:rsidRPr="001F23FC">
              <w:rPr>
                <w:rFonts w:eastAsia="Malgun Gothic"/>
              </w:rPr>
              <w:t>ms</w:t>
            </w:r>
            <w:proofErr w:type="spellEnd"/>
          </w:p>
          <w:p w14:paraId="30CF6789" w14:textId="77777777" w:rsidR="005F5104" w:rsidRPr="001F23FC" w:rsidRDefault="005F5104">
            <w:pPr>
              <w:pStyle w:val="TAN"/>
            </w:pPr>
            <w:r w:rsidRPr="001F23FC">
              <w:t>Note 4:</w:t>
            </w:r>
            <w:r w:rsidRPr="001F23FC">
              <w:tab/>
              <w:t xml:space="preserve">Slot </w:t>
            </w:r>
            <w:proofErr w:type="spellStart"/>
            <w:r w:rsidRPr="001F23FC">
              <w:t>i</w:t>
            </w:r>
            <w:proofErr w:type="spellEnd"/>
            <w:r w:rsidRPr="001F23FC">
              <w:t xml:space="preserve">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28" type="#_x0000_t75" style="width:8.85pt;height:14.95pt" o:ole="">
                  <v:imagedata r:id="rId11" o:title=""/>
                </v:shape>
                <o:OLEObject Type="Embed" ProgID="Equation.3" ShapeID="_x0000_i1028" DrawAspect="Content" ObjectID="_1813070039" r:id="rId15"/>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w:t>
            </w:r>
            <w:proofErr w:type="spellStart"/>
            <w:r w:rsidR="006F6AF3" w:rsidRPr="001F23FC">
              <w:rPr>
                <w:rFonts w:eastAsia="Malgun Gothic"/>
              </w:rPr>
              <w:t>ms</w:t>
            </w:r>
            <w:proofErr w:type="spellEnd"/>
          </w:p>
          <w:p w14:paraId="62A1E7BF" w14:textId="77777777" w:rsidR="0032234A" w:rsidRPr="001F23FC" w:rsidRDefault="0032234A">
            <w:pPr>
              <w:pStyle w:val="TAN"/>
            </w:pPr>
            <w:r w:rsidRPr="001F23FC">
              <w:t>Note 4:</w:t>
            </w:r>
            <w:r w:rsidRPr="001F23FC">
              <w:tab/>
              <w:t xml:space="preserve">Slot </w:t>
            </w:r>
            <w:proofErr w:type="spellStart"/>
            <w:r w:rsidRPr="001F23FC">
              <w:t>i</w:t>
            </w:r>
            <w:proofErr w:type="spellEnd"/>
            <w:r w:rsidRPr="001F23FC">
              <w:t xml:space="preserve">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6716E3">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6716E3">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6716E3">
            <w:pPr>
              <w:pStyle w:val="TAH"/>
            </w:pPr>
            <w:r w:rsidRPr="001F23FC">
              <w:t>Value</w:t>
            </w:r>
          </w:p>
        </w:tc>
      </w:tr>
      <w:tr w:rsidR="005F5104" w:rsidRPr="001F23FC"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6716E3">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6716E3">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6716E3">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6716E3">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6716E3">
            <w:pPr>
              <w:pStyle w:val="TAC"/>
            </w:pPr>
            <w:r w:rsidRPr="001F23FC">
              <w:t>200</w:t>
            </w:r>
          </w:p>
        </w:tc>
      </w:tr>
      <w:tr w:rsidR="005F5104" w:rsidRPr="001F23FC"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6716E3">
            <w:pPr>
              <w:pStyle w:val="TAC"/>
            </w:pPr>
            <w:r w:rsidRPr="001F23FC">
              <w:t xml:space="preserve">Subcarrier spacing configuration </w:t>
            </w:r>
            <w:r w:rsidRPr="001F23FC">
              <w:rPr>
                <w:rFonts w:eastAsia="Malgun Gothic"/>
              </w:rPr>
              <w:object w:dxaOrig="210" w:dyaOrig="315" w14:anchorId="75C6516E">
                <v:shape id="_x0000_i1029" type="#_x0000_t75" alt="" style="width:9.5pt;height:14.95pt;mso-width-percent:0;mso-height-percent:0;mso-width-percent:0;mso-height-percent:0" o:ole="">
                  <v:imagedata r:id="rId11" o:title=""/>
                </v:shape>
                <o:OLEObject Type="Embed" ProgID="Equation.3" ShapeID="_x0000_i1029" DrawAspect="Content" ObjectID="_1813070040"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6716E3">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6716E3">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6716E3">
            <w:pPr>
              <w:pStyle w:val="TAC"/>
            </w:pPr>
            <w:r w:rsidRPr="001F23FC">
              <w:t>2</w:t>
            </w:r>
          </w:p>
        </w:tc>
      </w:tr>
      <w:tr w:rsidR="005F5104" w:rsidRPr="001F23FC"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6716E3">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6716E3">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6716E3">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6716E3">
            <w:pPr>
              <w:pStyle w:val="TAC"/>
            </w:pPr>
            <w:r w:rsidRPr="001F23FC">
              <w:t>264</w:t>
            </w:r>
          </w:p>
        </w:tc>
      </w:tr>
      <w:tr w:rsidR="005F5104" w:rsidRPr="001F23FC"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6716E3">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6716E3">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6716E3">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6716E3">
            <w:pPr>
              <w:pStyle w:val="TAC"/>
            </w:pPr>
            <w:r w:rsidRPr="001F23FC">
              <w:t>12</w:t>
            </w:r>
          </w:p>
        </w:tc>
      </w:tr>
      <w:tr w:rsidR="005F5104" w:rsidRPr="001F23FC"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6716E3">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6716E3">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6716E3">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6716E3">
            <w:pPr>
              <w:pStyle w:val="TAC"/>
            </w:pPr>
            <w:r w:rsidRPr="001F23FC">
              <w:t>23 / 24</w:t>
            </w:r>
          </w:p>
        </w:tc>
      </w:tr>
      <w:tr w:rsidR="005F5104" w:rsidRPr="001F23FC"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6716E3">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6716E3">
            <w:pPr>
              <w:pStyle w:val="TAC"/>
            </w:pPr>
            <w:r w:rsidRPr="001F23FC">
              <w:t>24</w:t>
            </w:r>
          </w:p>
        </w:tc>
      </w:tr>
      <w:tr w:rsidR="005F5104" w:rsidRPr="001F23FC"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6716E3">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6716E3">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6716E3">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6716E3">
            <w:pPr>
              <w:pStyle w:val="TAC"/>
            </w:pPr>
            <w:r w:rsidRPr="001F23FC">
              <w:t>256QAM</w:t>
            </w:r>
          </w:p>
        </w:tc>
      </w:tr>
      <w:tr w:rsidR="005F5104" w:rsidRPr="001F23FC"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6716E3">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6716E3">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6716E3">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6716E3">
            <w:pPr>
              <w:pStyle w:val="TAC"/>
            </w:pPr>
            <w:r w:rsidRPr="001F23FC">
              <w:t>4/5</w:t>
            </w:r>
          </w:p>
        </w:tc>
      </w:tr>
      <w:tr w:rsidR="005F5104" w:rsidRPr="001F23FC"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6716E3">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6716E3">
            <w:pPr>
              <w:pStyle w:val="TAC"/>
            </w:pPr>
            <w:r w:rsidRPr="001F23FC">
              <w:t>1</w:t>
            </w:r>
          </w:p>
        </w:tc>
      </w:tr>
      <w:tr w:rsidR="005F5104" w:rsidRPr="001F23FC"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6716E3">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6716E3">
            <w:pPr>
              <w:pStyle w:val="TAC"/>
            </w:pPr>
          </w:p>
        </w:tc>
      </w:tr>
      <w:tr w:rsidR="005F5104" w:rsidRPr="001F23FC"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6716E3">
            <w:pPr>
              <w:pStyle w:val="TAC"/>
            </w:pPr>
            <w:r w:rsidRPr="001F23FC">
              <w:t>N/A</w:t>
            </w:r>
          </w:p>
        </w:tc>
      </w:tr>
      <w:tr w:rsidR="005F5104" w:rsidRPr="001F23FC"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6716E3">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6716E3">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6716E3">
            <w:pPr>
              <w:pStyle w:val="TAC"/>
            </w:pPr>
            <w:r w:rsidRPr="001F23FC">
              <w:t>176208</w:t>
            </w:r>
          </w:p>
        </w:tc>
      </w:tr>
      <w:tr w:rsidR="005F5104" w:rsidRPr="001F23FC"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6716E3">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6716E3">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6716E3">
            <w:pPr>
              <w:pStyle w:val="TAC"/>
            </w:pPr>
            <w:r w:rsidRPr="001F23FC">
              <w:t>24</w:t>
            </w:r>
          </w:p>
        </w:tc>
      </w:tr>
      <w:tr w:rsidR="005F5104" w:rsidRPr="001F23FC"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6716E3">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6716E3">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6716E3">
            <w:pPr>
              <w:pStyle w:val="TAC"/>
            </w:pPr>
            <w:r w:rsidRPr="001F23FC">
              <w:t>1</w:t>
            </w:r>
          </w:p>
        </w:tc>
      </w:tr>
      <w:tr w:rsidR="005F5104" w:rsidRPr="001F23FC"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6716E3">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6716E3">
            <w:pPr>
              <w:pStyle w:val="TAC"/>
            </w:pPr>
          </w:p>
        </w:tc>
      </w:tr>
      <w:tr w:rsidR="005F5104" w:rsidRPr="001F23FC"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6716E3">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6716E3">
            <w:pPr>
              <w:pStyle w:val="TAC"/>
            </w:pPr>
            <w:r w:rsidRPr="001F23FC">
              <w:t>N/A</w:t>
            </w:r>
          </w:p>
        </w:tc>
      </w:tr>
      <w:tr w:rsidR="005F5104" w:rsidRPr="001F23FC"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6716E3">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6716E3">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6716E3">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6716E3">
            <w:pPr>
              <w:pStyle w:val="TAC"/>
            </w:pPr>
            <w:r w:rsidRPr="001F23FC">
              <w:t>21</w:t>
            </w:r>
          </w:p>
        </w:tc>
      </w:tr>
      <w:tr w:rsidR="005F5104" w:rsidRPr="001F23FC"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6716E3">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6716E3">
            <w:pPr>
              <w:pStyle w:val="TAC"/>
            </w:pPr>
          </w:p>
        </w:tc>
      </w:tr>
      <w:tr w:rsidR="005F5104" w:rsidRPr="001F23FC"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6716E3">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6716E3">
            <w:pPr>
              <w:pStyle w:val="TAC"/>
            </w:pPr>
            <w:r w:rsidRPr="001F23FC">
              <w:t>N/A</w:t>
            </w:r>
          </w:p>
        </w:tc>
      </w:tr>
      <w:tr w:rsidR="005F5104" w:rsidRPr="001F23FC"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6716E3">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6716E3">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6716E3">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6716E3">
            <w:pPr>
              <w:pStyle w:val="TAC"/>
            </w:pPr>
            <w:r w:rsidRPr="001F23FC">
              <w:t>215424</w:t>
            </w:r>
          </w:p>
        </w:tc>
      </w:tr>
      <w:tr w:rsidR="005F5104" w:rsidRPr="001F23FC"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6716E3">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6716E3">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6716E3">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6716E3">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6716E3">
            <w:pPr>
              <w:pStyle w:val="TAC"/>
            </w:pPr>
            <w:r w:rsidRPr="001F23FC">
              <w:t>422.899</w:t>
            </w:r>
          </w:p>
        </w:tc>
      </w:tr>
      <w:tr w:rsidR="005F5104" w:rsidRPr="001F23FC"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6716E3">
            <w:pPr>
              <w:pStyle w:val="TAN"/>
            </w:pPr>
            <w:r w:rsidRPr="001F23FC">
              <w:t>NOTE 1:</w:t>
            </w:r>
            <w:r w:rsidRPr="001F23FC">
              <w:tab/>
              <w:t>Additional parameters are specified in Table A.3.1-1 and Table A.3.3.1-1.</w:t>
            </w:r>
          </w:p>
          <w:p w14:paraId="39375FC6" w14:textId="77777777" w:rsidR="005F5104" w:rsidRPr="001F23FC" w:rsidRDefault="005F5104" w:rsidP="006716E3">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6716E3">
            <w:pPr>
              <w:pStyle w:val="TAN"/>
            </w:pPr>
            <w:r w:rsidRPr="001F23FC">
              <w:t>NOTE 3:</w:t>
            </w:r>
            <w:r w:rsidRPr="001F23FC">
              <w:tab/>
              <w:t>SS/PBCH block is transmitted in slot 0 of each frame</w:t>
            </w:r>
          </w:p>
          <w:p w14:paraId="77E32024" w14:textId="77777777" w:rsidR="005F5104" w:rsidRPr="001F23FC" w:rsidRDefault="005F5104" w:rsidP="006716E3">
            <w:pPr>
              <w:pStyle w:val="TAN"/>
            </w:pPr>
            <w:r w:rsidRPr="001F23FC">
              <w:t>NOTE 4:</w:t>
            </w:r>
            <w:r w:rsidRPr="001F23FC">
              <w:tab/>
              <w:t xml:space="preserve">Slot </w:t>
            </w:r>
            <w:proofErr w:type="spellStart"/>
            <w:r w:rsidRPr="001F23FC">
              <w:t>i</w:t>
            </w:r>
            <w:proofErr w:type="spellEnd"/>
            <w:r w:rsidRPr="001F23FC">
              <w:t xml:space="preserve"> is slot index per 2 frames</w:t>
            </w:r>
          </w:p>
          <w:p w14:paraId="5F54FB50" w14:textId="77777777" w:rsidR="005F5104" w:rsidRPr="001F23FC" w:rsidRDefault="005F5104" w:rsidP="006716E3">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6716E3">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6716E3">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6716E3">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6716E3">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6716E3">
            <w:pPr>
              <w:pStyle w:val="TAH"/>
            </w:pPr>
            <w:r w:rsidRPr="001F23FC">
              <w:t>Value</w:t>
            </w:r>
          </w:p>
        </w:tc>
      </w:tr>
      <w:tr w:rsidR="005F5104" w:rsidRPr="001F23FC"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6716E3">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6716E3">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6716E3">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6716E3">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6716E3">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6716E3">
            <w:pPr>
              <w:pStyle w:val="TAC"/>
            </w:pPr>
            <w:r w:rsidRPr="001F23FC">
              <w:t>400</w:t>
            </w:r>
          </w:p>
        </w:tc>
      </w:tr>
      <w:tr w:rsidR="005F5104" w:rsidRPr="001F23FC"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6716E3">
            <w:pPr>
              <w:pStyle w:val="TAC"/>
            </w:pPr>
            <w:r w:rsidRPr="001F23FC">
              <w:t xml:space="preserve">Subcarrier spacing configuration </w:t>
            </w:r>
            <w:r w:rsidRPr="001F23FC">
              <w:rPr>
                <w:rFonts w:eastAsia="Malgun Gothic"/>
              </w:rPr>
              <w:object w:dxaOrig="210" w:dyaOrig="315" w14:anchorId="542ED109">
                <v:shape id="_x0000_i1030" type="#_x0000_t75" alt="" style="width:9.5pt;height:14.95pt;mso-width-percent:0;mso-height-percent:0;mso-width-percent:0;mso-height-percent:0" o:ole="">
                  <v:imagedata r:id="rId11" o:title=""/>
                </v:shape>
                <o:OLEObject Type="Embed" ProgID="Equation.3" ShapeID="_x0000_i1030" DrawAspect="Content" ObjectID="_1813070041"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6716E3">
            <w:pPr>
              <w:pStyle w:val="TAC"/>
            </w:pPr>
            <w:r w:rsidRPr="001F23FC">
              <w:t>3</w:t>
            </w:r>
          </w:p>
        </w:tc>
      </w:tr>
      <w:tr w:rsidR="005F5104" w:rsidRPr="001F23FC"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6716E3">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6716E3">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6716E3">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6716E3">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6716E3">
            <w:pPr>
              <w:pStyle w:val="TAC"/>
            </w:pPr>
            <w:r w:rsidRPr="001F23FC">
              <w:t>264</w:t>
            </w:r>
          </w:p>
        </w:tc>
      </w:tr>
      <w:tr w:rsidR="005F5104" w:rsidRPr="001F23FC"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6716E3">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6716E3">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6716E3">
            <w:pPr>
              <w:pStyle w:val="TAC"/>
            </w:pPr>
            <w:r w:rsidRPr="001F23FC">
              <w:t>12</w:t>
            </w:r>
          </w:p>
        </w:tc>
      </w:tr>
      <w:tr w:rsidR="005F5104" w:rsidRPr="001F23FC"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6716E3">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6716E3">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6716E3">
            <w:pPr>
              <w:pStyle w:val="TAC"/>
            </w:pPr>
            <w:r w:rsidRPr="001F23FC">
              <w:t>47 / 48</w:t>
            </w:r>
          </w:p>
        </w:tc>
      </w:tr>
      <w:tr w:rsidR="005F5104" w:rsidRPr="001F23FC"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6716E3">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6716E3">
            <w:pPr>
              <w:pStyle w:val="TAC"/>
            </w:pPr>
            <w:r w:rsidRPr="001F23FC">
              <w:t>24</w:t>
            </w:r>
          </w:p>
        </w:tc>
      </w:tr>
      <w:tr w:rsidR="005F5104" w:rsidRPr="001F23FC"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6716E3">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6716E3">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6716E3">
            <w:pPr>
              <w:pStyle w:val="TAC"/>
            </w:pPr>
            <w:r w:rsidRPr="001F23FC">
              <w:t>256QAM</w:t>
            </w:r>
          </w:p>
        </w:tc>
      </w:tr>
      <w:tr w:rsidR="005F5104" w:rsidRPr="001F23FC"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6716E3">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6716E3">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6716E3">
            <w:pPr>
              <w:pStyle w:val="TAC"/>
            </w:pPr>
            <w:r w:rsidRPr="001F23FC">
              <w:t>4/5</w:t>
            </w:r>
          </w:p>
        </w:tc>
      </w:tr>
      <w:tr w:rsidR="005F5104" w:rsidRPr="001F23FC"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6716E3">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6716E3">
            <w:pPr>
              <w:pStyle w:val="TAC"/>
            </w:pPr>
            <w:r w:rsidRPr="001F23FC">
              <w:t>1</w:t>
            </w:r>
          </w:p>
        </w:tc>
      </w:tr>
      <w:tr w:rsidR="005F5104" w:rsidRPr="001F23FC"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6716E3">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6716E3">
            <w:pPr>
              <w:pStyle w:val="TAC"/>
            </w:pPr>
          </w:p>
        </w:tc>
      </w:tr>
      <w:tr w:rsidR="005F5104" w:rsidRPr="001F23FC"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6716E3">
            <w:pPr>
              <w:pStyle w:val="TAC"/>
            </w:pPr>
            <w:r w:rsidRPr="001F23FC">
              <w:t>N/A</w:t>
            </w:r>
          </w:p>
        </w:tc>
      </w:tr>
      <w:tr w:rsidR="005F5104" w:rsidRPr="001F23FC"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6716E3">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6716E3">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6716E3">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6716E3">
            <w:pPr>
              <w:pStyle w:val="TAC"/>
            </w:pPr>
            <w:r w:rsidRPr="001F23FC">
              <w:t>176208</w:t>
            </w:r>
          </w:p>
        </w:tc>
      </w:tr>
      <w:tr w:rsidR="005F5104" w:rsidRPr="001F23FC"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6716E3">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6716E3">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6716E3">
            <w:pPr>
              <w:pStyle w:val="TAC"/>
            </w:pPr>
            <w:r w:rsidRPr="001F23FC">
              <w:t>24</w:t>
            </w:r>
          </w:p>
        </w:tc>
      </w:tr>
      <w:tr w:rsidR="005F5104" w:rsidRPr="001F23FC"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6716E3">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6716E3">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6716E3">
            <w:pPr>
              <w:pStyle w:val="TAC"/>
            </w:pPr>
            <w:r w:rsidRPr="001F23FC">
              <w:t>1</w:t>
            </w:r>
          </w:p>
        </w:tc>
      </w:tr>
      <w:tr w:rsidR="005F5104" w:rsidRPr="001F23FC"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6716E3">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6716E3">
            <w:pPr>
              <w:pStyle w:val="TAC"/>
            </w:pPr>
          </w:p>
        </w:tc>
      </w:tr>
      <w:tr w:rsidR="005F5104" w:rsidRPr="001F23FC"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6716E3">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6716E3">
            <w:pPr>
              <w:pStyle w:val="TAC"/>
            </w:pPr>
            <w:r w:rsidRPr="001F23FC">
              <w:t>N/A</w:t>
            </w:r>
          </w:p>
        </w:tc>
      </w:tr>
      <w:tr w:rsidR="005F5104" w:rsidRPr="001F23FC"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6716E3">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6716E3">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6716E3">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6716E3">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6716E3">
            <w:pPr>
              <w:pStyle w:val="TAC"/>
            </w:pPr>
            <w:r w:rsidRPr="001F23FC">
              <w:t>21</w:t>
            </w:r>
          </w:p>
        </w:tc>
      </w:tr>
      <w:tr w:rsidR="005F5104" w:rsidRPr="001F23FC"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6716E3">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6716E3">
            <w:pPr>
              <w:pStyle w:val="TAC"/>
            </w:pPr>
          </w:p>
        </w:tc>
      </w:tr>
      <w:tr w:rsidR="005F5104" w:rsidRPr="001F23FC"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6716E3">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6716E3">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6716E3">
            <w:pPr>
              <w:pStyle w:val="TAC"/>
            </w:pPr>
            <w:r w:rsidRPr="001F23FC">
              <w:t>N/A</w:t>
            </w:r>
          </w:p>
        </w:tc>
      </w:tr>
      <w:tr w:rsidR="005F5104" w:rsidRPr="001F23FC"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6716E3">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6716E3">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6716E3">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6716E3">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6716E3">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6716E3">
            <w:pPr>
              <w:pStyle w:val="TAC"/>
            </w:pPr>
            <w:r w:rsidRPr="001F23FC">
              <w:t>215424</w:t>
            </w:r>
          </w:p>
        </w:tc>
      </w:tr>
      <w:tr w:rsidR="005F5104" w:rsidRPr="001F23FC"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6716E3">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6716E3">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6716E3">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6716E3">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6716E3">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6716E3">
            <w:pPr>
              <w:pStyle w:val="TAC"/>
            </w:pPr>
            <w:r w:rsidRPr="001F23FC">
              <w:t>845.798</w:t>
            </w:r>
          </w:p>
        </w:tc>
      </w:tr>
      <w:tr w:rsidR="005F5104" w:rsidRPr="001F23FC"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6716E3">
            <w:pPr>
              <w:pStyle w:val="TAN"/>
            </w:pPr>
            <w:r w:rsidRPr="001F23FC">
              <w:t>NOTE 1:</w:t>
            </w:r>
            <w:r w:rsidRPr="001F23FC">
              <w:tab/>
              <w:t>Additional parameters are specified in Table A.3.1-1 and Table A.3.3.1-1.</w:t>
            </w:r>
          </w:p>
          <w:p w14:paraId="397296A9" w14:textId="77777777" w:rsidR="005F5104" w:rsidRPr="001F23FC" w:rsidRDefault="005F5104" w:rsidP="006716E3">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6716E3">
            <w:pPr>
              <w:pStyle w:val="TAN"/>
            </w:pPr>
            <w:r w:rsidRPr="001F23FC">
              <w:t>NOTE 3:</w:t>
            </w:r>
            <w:r w:rsidRPr="001F23FC">
              <w:tab/>
              <w:t>SS/PBCH block is transmitted in slot 0 of each frame</w:t>
            </w:r>
          </w:p>
          <w:p w14:paraId="3CC8B777" w14:textId="77777777" w:rsidR="005F5104" w:rsidRPr="001F23FC" w:rsidRDefault="005F5104" w:rsidP="006716E3">
            <w:pPr>
              <w:pStyle w:val="TAN"/>
            </w:pPr>
            <w:r w:rsidRPr="001F23FC">
              <w:t>NOTE 4:</w:t>
            </w:r>
            <w:r w:rsidRPr="001F23FC">
              <w:tab/>
              <w:t xml:space="preserve">Slot </w:t>
            </w:r>
            <w:proofErr w:type="spellStart"/>
            <w:r w:rsidRPr="001F23FC">
              <w:t>i</w:t>
            </w:r>
            <w:proofErr w:type="spellEnd"/>
            <w:r w:rsidRPr="001F23FC">
              <w:t xml:space="preserve"> is slot index per 2 frames</w:t>
            </w:r>
          </w:p>
          <w:p w14:paraId="7B332BB7" w14:textId="77777777" w:rsidR="005F5104" w:rsidRPr="001F23FC" w:rsidRDefault="005F5104" w:rsidP="006716E3">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6716E3">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6716E3">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1F23FC" w:rsidRDefault="0032234A">
            <w:pPr>
              <w:pStyle w:val="TAH"/>
              <w:rPr>
                <w:lang w:eastAsia="zh-TW"/>
              </w:rPr>
            </w:pPr>
            <w:r w:rsidRPr="001F23FC">
              <w:rPr>
                <w:lang w:eastAsia="zh-TW"/>
              </w:rPr>
              <w:t xml:space="preserve">Control Region </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Style w:val="HTMLAcronym"/>
                <w:rFonts w:cs="Arial"/>
              </w:rPr>
            </w:pPr>
            <w:r w:rsidRPr="001F23FC">
              <w:rPr>
                <w:rStyle w:val="HTMLAcronym"/>
                <w:rFonts w:cs="Arial"/>
              </w:rPr>
              <w:t>Transmission scheme for multiple</w:t>
            </w:r>
          </w:p>
          <w:p w14:paraId="7EC078DB" w14:textId="77777777" w:rsidR="0032234A" w:rsidRPr="001F23FC" w:rsidRDefault="0032234A">
            <w:pPr>
              <w:pStyle w:val="TAL"/>
              <w:rPr>
                <w:lang w:eastAsia="zh-TW"/>
              </w:rPr>
            </w:pPr>
            <w:r w:rsidRPr="001F23FC">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Style w:val="HTMLAcronym"/>
                <w:rFonts w:cs="Arial"/>
              </w:rPr>
            </w:pPr>
            <w:r w:rsidRPr="001F23FC">
              <w:rPr>
                <w:rStyle w:val="HTMLAcronym"/>
                <w:rFonts w:cs="Arial"/>
              </w:rPr>
              <w:t>Note 1:</w:t>
            </w:r>
            <w:r w:rsidRPr="001F23FC">
              <w:rPr>
                <w:rStyle w:val="HTMLAcronym"/>
                <w:rFonts w:cs="Arial"/>
                <w:lang w:eastAsia="zh-TW"/>
              </w:rPr>
              <w:tab/>
            </w:r>
            <w:r w:rsidRPr="001F23FC">
              <w:rPr>
                <w:rStyle w:val="HTMLAcronym"/>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Style w:val="HTMLAcronym"/>
                <w:rFonts w:cs="Arial"/>
              </w:rPr>
              <w:t>Note 2:</w:t>
            </w:r>
            <w:r w:rsidRPr="001F23FC">
              <w:rPr>
                <w:rStyle w:val="HTMLAcronym"/>
                <w:rFonts w:cs="Arial"/>
                <w:lang w:eastAsia="zh-TW"/>
              </w:rPr>
              <w:tab/>
            </w:r>
            <w:r w:rsidRPr="001F23FC">
              <w:rPr>
                <w:rStyle w:val="HTMLAcronym"/>
                <w:rFonts w:cs="Arial"/>
              </w:rPr>
              <w:t xml:space="preserve">Unused </w:t>
            </w:r>
            <w:r w:rsidRPr="001F23FC">
              <w:rPr>
                <w:rStyle w:val="HTMLAcronym"/>
                <w:rFonts w:cs="Arial"/>
                <w:lang w:eastAsia="zh-TW"/>
              </w:rPr>
              <w:t xml:space="preserve">available </w:t>
            </w:r>
            <w:r w:rsidRPr="001F23FC">
              <w:rPr>
                <w:rFonts w:cs="Arial"/>
                <w:lang w:eastAsia="zh-TW"/>
              </w:rPr>
              <w:t>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77777777" w:rsidR="00A54245" w:rsidRPr="001F23FC" w:rsidRDefault="00A54245" w:rsidP="00A54245">
      <w:pPr>
        <w:pStyle w:val="Heading1"/>
      </w:pPr>
      <w:r w:rsidRPr="001F23FC">
        <w:t>A.6</w:t>
      </w:r>
      <w:r w:rsidRPr="001F23FC">
        <w:tab/>
        <w:t>FR2 RF tests with testability issues not related to Measurement Uncertainty (MU)</w:t>
      </w:r>
    </w:p>
    <w:p w14:paraId="6DDDB837" w14:textId="3634AE3B" w:rsidR="00A54245" w:rsidRPr="001F23FC" w:rsidRDefault="00A54245" w:rsidP="001F23FC">
      <w:pPr>
        <w:pStyle w:val="EditorsNote"/>
        <w:rPr>
          <w:rFonts w:eastAsia="Malgun Gothic"/>
          <w:lang w:eastAsia="ko-KR"/>
        </w:rPr>
      </w:pPr>
      <w:bookmarkStart w:id="258" w:name="_Toc27478132"/>
      <w:bookmarkStart w:id="259" w:name="_Toc36226844"/>
      <w:bookmarkStart w:id="260" w:name="_Toc44324129"/>
      <w:bookmarkStart w:id="261" w:name="_Toc52990323"/>
      <w:r w:rsidRPr="001F23FC">
        <w:t xml:space="preserve">Editor’s note: The list of FR2 RF testability issues not related to MU and listed in the table below is incomplete and ongoing updates. </w:t>
      </w:r>
      <w:bookmarkEnd w:id="258"/>
      <w:bookmarkEnd w:id="259"/>
      <w:bookmarkEnd w:id="260"/>
      <w:bookmarkEnd w:id="261"/>
    </w:p>
    <w:p w14:paraId="0F223B1F" w14:textId="77777777" w:rsidR="006F4F3F" w:rsidRPr="001F23FC" w:rsidRDefault="00A54245" w:rsidP="006F4F3F">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6C79EB">
            <w:pPr>
              <w:pStyle w:val="TAH"/>
            </w:pPr>
            <w:r w:rsidRPr="001F23FC">
              <w:t>Clause</w:t>
            </w:r>
          </w:p>
        </w:tc>
        <w:tc>
          <w:tcPr>
            <w:tcW w:w="2940"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6C79EB">
            <w:pPr>
              <w:pStyle w:val="TAH"/>
            </w:pPr>
            <w:r w:rsidRPr="001F23FC">
              <w:t>Requirement</w:t>
            </w:r>
          </w:p>
        </w:tc>
        <w:tc>
          <w:tcPr>
            <w:tcW w:w="5524"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6C79EB">
            <w:pPr>
              <w:pStyle w:val="TAH"/>
            </w:pPr>
            <w:r w:rsidRPr="001F23FC">
              <w:t>FR2 RF Testability issue not related to MU</w:t>
            </w:r>
          </w:p>
        </w:tc>
      </w:tr>
      <w:tr w:rsidR="006F4F3F" w:rsidRPr="001F23FC" w14:paraId="3D648B88"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6C79EB">
            <w:pPr>
              <w:pStyle w:val="TAL"/>
            </w:pPr>
            <w:r w:rsidRPr="001F23FC">
              <w:t>6.2.2</w:t>
            </w:r>
          </w:p>
        </w:tc>
        <w:tc>
          <w:tcPr>
            <w:tcW w:w="2940"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6C79EB">
            <w:pPr>
              <w:pStyle w:val="TAL"/>
            </w:pPr>
            <w:r w:rsidRPr="001F23FC">
              <w:t>UE maximum output power reduction</w:t>
            </w:r>
          </w:p>
        </w:tc>
        <w:tc>
          <w:tcPr>
            <w:tcW w:w="5524"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6C79EB">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6C79EB">
            <w:pPr>
              <w:pStyle w:val="TAL"/>
            </w:pPr>
            <w:r w:rsidRPr="001F23FC">
              <w:t>6.2D.1.1</w:t>
            </w:r>
          </w:p>
        </w:tc>
        <w:tc>
          <w:tcPr>
            <w:tcW w:w="2940"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6C79EB">
            <w:pPr>
              <w:pStyle w:val="TAL"/>
            </w:pPr>
            <w:r w:rsidRPr="001F23FC">
              <w:t>UE maximum output power - EIRP and TRP for UL MIMO</w:t>
            </w:r>
          </w:p>
        </w:tc>
        <w:tc>
          <w:tcPr>
            <w:tcW w:w="5524"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6C79EB">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6C79EB">
            <w:pPr>
              <w:pStyle w:val="TAL"/>
            </w:pPr>
            <w:r w:rsidRPr="001F23FC">
              <w:t>6.3.2</w:t>
            </w:r>
          </w:p>
        </w:tc>
        <w:tc>
          <w:tcPr>
            <w:tcW w:w="2940"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6C79EB">
            <w:pPr>
              <w:pStyle w:val="TAL"/>
            </w:pPr>
            <w:r w:rsidRPr="001F23FC">
              <w:t>Transmit OFF Power</w:t>
            </w:r>
          </w:p>
        </w:tc>
        <w:tc>
          <w:tcPr>
            <w:tcW w:w="5524"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6C79EB">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6C79EB">
            <w:pPr>
              <w:pStyle w:val="TAL"/>
            </w:pPr>
            <w:r w:rsidRPr="001F23FC">
              <w:t>6.3.3.1</w:t>
            </w:r>
          </w:p>
        </w:tc>
        <w:tc>
          <w:tcPr>
            <w:tcW w:w="2940"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6C79EB">
            <w:pPr>
              <w:pStyle w:val="TAL"/>
            </w:pPr>
            <w:r w:rsidRPr="001F23FC">
              <w:t>PRACH Time Mask</w:t>
            </w:r>
          </w:p>
        </w:tc>
        <w:tc>
          <w:tcPr>
            <w:tcW w:w="5524"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6C79EB">
            <w:pPr>
              <w:pStyle w:val="TAL"/>
              <w:tabs>
                <w:tab w:val="left" w:pos="1074"/>
              </w:tabs>
            </w:pPr>
            <w:r w:rsidRPr="001F23FC">
              <w:t>Further investigation is essential that how does beamforming affect the initial access procedure</w:t>
            </w:r>
          </w:p>
        </w:tc>
      </w:tr>
      <w:tr w:rsidR="006F4F3F" w:rsidRPr="001F23FC" w14:paraId="6BD41354"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6C79EB">
            <w:pPr>
              <w:pStyle w:val="TAL"/>
            </w:pPr>
            <w:r w:rsidRPr="001F23FC">
              <w:t>6.3D.3.1</w:t>
            </w:r>
          </w:p>
        </w:tc>
        <w:tc>
          <w:tcPr>
            <w:tcW w:w="2940"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6C79EB">
            <w:pPr>
              <w:pStyle w:val="TAL"/>
            </w:pPr>
            <w:r w:rsidRPr="001F23FC">
              <w:t>General ON/OFF time mask for UL MIMO</w:t>
            </w:r>
          </w:p>
        </w:tc>
        <w:tc>
          <w:tcPr>
            <w:tcW w:w="5524"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6C79EB">
            <w:pPr>
              <w:pStyle w:val="TAL"/>
              <w:tabs>
                <w:tab w:val="left" w:pos="1074"/>
              </w:tabs>
            </w:pPr>
            <w:r w:rsidRPr="001F23FC">
              <w:t>Testability of OFF power needs further study</w:t>
            </w:r>
          </w:p>
          <w:p w14:paraId="35CF4698" w14:textId="77777777" w:rsidR="006F4F3F" w:rsidRPr="001F23FC" w:rsidRDefault="006F4F3F" w:rsidP="006C79EB">
            <w:pPr>
              <w:pStyle w:val="TAL"/>
              <w:tabs>
                <w:tab w:val="left" w:pos="1074"/>
              </w:tabs>
            </w:pPr>
            <w:r w:rsidRPr="001F23FC">
              <w:t>OTA test procedure for UL-MIMO is still under investigation</w:t>
            </w:r>
          </w:p>
        </w:tc>
      </w:tr>
      <w:tr w:rsidR="006F4F3F" w:rsidRPr="001F23FC" w14:paraId="33FA00DE"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6C79EB">
            <w:pPr>
              <w:pStyle w:val="TAL"/>
            </w:pPr>
            <w:r w:rsidRPr="001F23FC">
              <w:t>6.4.2.3</w:t>
            </w:r>
          </w:p>
        </w:tc>
        <w:tc>
          <w:tcPr>
            <w:tcW w:w="2940"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6C79EB">
            <w:pPr>
              <w:pStyle w:val="TAL"/>
            </w:pPr>
            <w:r w:rsidRPr="001F23FC">
              <w:t>In-band emissions</w:t>
            </w:r>
          </w:p>
        </w:tc>
        <w:tc>
          <w:tcPr>
            <w:tcW w:w="5524"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6C79EB">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6C79EB">
            <w:pPr>
              <w:pStyle w:val="TAL"/>
            </w:pPr>
            <w:r w:rsidRPr="001F23FC">
              <w:rPr>
                <w:lang w:eastAsia="zh-TW"/>
              </w:rPr>
              <w:t>Carrier leakage</w:t>
            </w:r>
            <w:r w:rsidRPr="001F23FC">
              <w:t xml:space="preserve"> for CA (2UL CA)</w:t>
            </w:r>
          </w:p>
        </w:tc>
        <w:tc>
          <w:tcPr>
            <w:tcW w:w="5524"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6C79EB">
            <w:pPr>
              <w:pStyle w:val="TAL"/>
              <w:tabs>
                <w:tab w:val="left" w:pos="1074"/>
              </w:tabs>
            </w:pPr>
            <w:r w:rsidRPr="001F23FC">
              <w:t>This test is incomplete due to lack of RRC framework for LO position retrieval</w:t>
            </w:r>
          </w:p>
        </w:tc>
      </w:tr>
      <w:tr w:rsidR="006F4F3F" w:rsidRPr="001F23FC" w14:paraId="018E09AF"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6C79EB">
            <w:pPr>
              <w:pStyle w:val="TAL"/>
              <w:rPr>
                <w:lang w:eastAsia="zh-TW"/>
              </w:rPr>
            </w:pPr>
            <w:r w:rsidRPr="001F23FC">
              <w:rPr>
                <w:lang w:eastAsia="zh-TW"/>
              </w:rPr>
              <w:t>Carrier leakage</w:t>
            </w:r>
            <w:r w:rsidRPr="001F23FC">
              <w:t xml:space="preserve"> for CA (2UL CA)</w:t>
            </w:r>
          </w:p>
        </w:tc>
        <w:tc>
          <w:tcPr>
            <w:tcW w:w="5524" w:type="dxa"/>
            <w:vMerge/>
            <w:tcBorders>
              <w:left w:val="single" w:sz="4" w:space="0" w:color="auto"/>
              <w:right w:val="single" w:sz="4" w:space="0" w:color="auto"/>
            </w:tcBorders>
          </w:tcPr>
          <w:p w14:paraId="2C8EE904" w14:textId="77777777" w:rsidR="006F4F3F" w:rsidRPr="001F23FC" w:rsidRDefault="006F4F3F" w:rsidP="006C79EB">
            <w:pPr>
              <w:pStyle w:val="TAL"/>
              <w:tabs>
                <w:tab w:val="left" w:pos="1074"/>
              </w:tabs>
            </w:pPr>
          </w:p>
        </w:tc>
      </w:tr>
      <w:tr w:rsidR="006F4F3F" w:rsidRPr="001F23FC" w14:paraId="3D301030"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2.2</w:t>
            </w:r>
          </w:p>
        </w:tc>
        <w:tc>
          <w:tcPr>
            <w:tcW w:w="2940"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6C79EB">
            <w:pPr>
              <w:pStyle w:val="TAL"/>
              <w:rPr>
                <w:lang w:eastAsia="zh-TW"/>
              </w:rPr>
            </w:pPr>
            <w:r w:rsidRPr="001F23FC">
              <w:rPr>
                <w:lang w:eastAsia="zh-TW"/>
              </w:rPr>
              <w:t>Carrier leakage</w:t>
            </w:r>
            <w:r w:rsidRPr="001F23FC">
              <w:t xml:space="preserve"> for CA (3UL CA)</w:t>
            </w:r>
          </w:p>
        </w:tc>
        <w:tc>
          <w:tcPr>
            <w:tcW w:w="5524" w:type="dxa"/>
            <w:vMerge/>
            <w:tcBorders>
              <w:left w:val="single" w:sz="4" w:space="0" w:color="auto"/>
              <w:right w:val="single" w:sz="4" w:space="0" w:color="auto"/>
            </w:tcBorders>
          </w:tcPr>
          <w:p w14:paraId="679E40FD" w14:textId="77777777" w:rsidR="006F4F3F" w:rsidRPr="001F23FC" w:rsidRDefault="006F4F3F" w:rsidP="006C79EB">
            <w:pPr>
              <w:pStyle w:val="TAL"/>
              <w:tabs>
                <w:tab w:val="left" w:pos="1074"/>
              </w:tabs>
            </w:pPr>
          </w:p>
        </w:tc>
      </w:tr>
      <w:tr w:rsidR="006F4F3F" w:rsidRPr="001F23FC" w14:paraId="0A582593"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2.3</w:t>
            </w:r>
          </w:p>
        </w:tc>
        <w:tc>
          <w:tcPr>
            <w:tcW w:w="2940"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6C79EB">
            <w:pPr>
              <w:pStyle w:val="TAL"/>
              <w:rPr>
                <w:lang w:eastAsia="zh-TW"/>
              </w:rPr>
            </w:pPr>
            <w:r w:rsidRPr="001F23FC">
              <w:rPr>
                <w:lang w:eastAsia="zh-TW"/>
              </w:rPr>
              <w:t>Carrier leakage</w:t>
            </w:r>
            <w:r w:rsidRPr="001F23FC">
              <w:t xml:space="preserve"> for CA (4UL CA)</w:t>
            </w:r>
          </w:p>
        </w:tc>
        <w:tc>
          <w:tcPr>
            <w:tcW w:w="5524" w:type="dxa"/>
            <w:vMerge/>
            <w:tcBorders>
              <w:left w:val="single" w:sz="4" w:space="0" w:color="auto"/>
              <w:right w:val="single" w:sz="4" w:space="0" w:color="auto"/>
            </w:tcBorders>
          </w:tcPr>
          <w:p w14:paraId="45C75016" w14:textId="77777777" w:rsidR="006F4F3F" w:rsidRPr="001F23FC" w:rsidRDefault="006F4F3F" w:rsidP="006C79EB">
            <w:pPr>
              <w:pStyle w:val="TAL"/>
              <w:tabs>
                <w:tab w:val="left" w:pos="1074"/>
              </w:tabs>
            </w:pPr>
          </w:p>
        </w:tc>
      </w:tr>
      <w:tr w:rsidR="006F4F3F" w:rsidRPr="001F23FC" w14:paraId="0ECA6599"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2.4</w:t>
            </w:r>
          </w:p>
        </w:tc>
        <w:tc>
          <w:tcPr>
            <w:tcW w:w="2940"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6C79EB">
            <w:pPr>
              <w:pStyle w:val="TAL"/>
              <w:rPr>
                <w:lang w:eastAsia="zh-TW"/>
              </w:rPr>
            </w:pPr>
            <w:r w:rsidRPr="001F23FC">
              <w:rPr>
                <w:lang w:eastAsia="zh-TW"/>
              </w:rPr>
              <w:t>Carrier leakage</w:t>
            </w:r>
            <w:r w:rsidRPr="001F23FC">
              <w:t xml:space="preserve"> for CA (5UL CA)</w:t>
            </w:r>
          </w:p>
        </w:tc>
        <w:tc>
          <w:tcPr>
            <w:tcW w:w="5524" w:type="dxa"/>
            <w:vMerge/>
            <w:tcBorders>
              <w:left w:val="single" w:sz="4" w:space="0" w:color="auto"/>
              <w:right w:val="single" w:sz="4" w:space="0" w:color="auto"/>
            </w:tcBorders>
          </w:tcPr>
          <w:p w14:paraId="02D3B4C4" w14:textId="77777777" w:rsidR="006F4F3F" w:rsidRPr="001F23FC" w:rsidRDefault="006F4F3F" w:rsidP="006C79EB">
            <w:pPr>
              <w:pStyle w:val="TAL"/>
              <w:tabs>
                <w:tab w:val="left" w:pos="1074"/>
              </w:tabs>
            </w:pPr>
          </w:p>
        </w:tc>
      </w:tr>
      <w:tr w:rsidR="006F4F3F" w:rsidRPr="001F23FC" w14:paraId="7D50610D"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2.5</w:t>
            </w:r>
          </w:p>
        </w:tc>
        <w:tc>
          <w:tcPr>
            <w:tcW w:w="2940"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6C79EB">
            <w:pPr>
              <w:pStyle w:val="TAL"/>
              <w:rPr>
                <w:lang w:eastAsia="zh-TW"/>
              </w:rPr>
            </w:pPr>
            <w:r w:rsidRPr="001F23FC">
              <w:rPr>
                <w:lang w:eastAsia="zh-TW"/>
              </w:rPr>
              <w:t>Carrier leakage</w:t>
            </w:r>
            <w:r w:rsidRPr="001F23FC">
              <w:t xml:space="preserve"> for CA (6UL CA)</w:t>
            </w:r>
          </w:p>
        </w:tc>
        <w:tc>
          <w:tcPr>
            <w:tcW w:w="5524" w:type="dxa"/>
            <w:vMerge/>
            <w:tcBorders>
              <w:left w:val="single" w:sz="4" w:space="0" w:color="auto"/>
              <w:right w:val="single" w:sz="4" w:space="0" w:color="auto"/>
            </w:tcBorders>
          </w:tcPr>
          <w:p w14:paraId="59BE8710" w14:textId="77777777" w:rsidR="006F4F3F" w:rsidRPr="001F23FC" w:rsidRDefault="006F4F3F" w:rsidP="006C79EB">
            <w:pPr>
              <w:pStyle w:val="TAL"/>
              <w:tabs>
                <w:tab w:val="left" w:pos="1074"/>
              </w:tabs>
            </w:pPr>
          </w:p>
        </w:tc>
      </w:tr>
      <w:tr w:rsidR="006F4F3F" w:rsidRPr="001F23FC" w14:paraId="396C6742"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2.6</w:t>
            </w:r>
          </w:p>
        </w:tc>
        <w:tc>
          <w:tcPr>
            <w:tcW w:w="2940"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6C79EB">
            <w:pPr>
              <w:pStyle w:val="TAL"/>
              <w:rPr>
                <w:lang w:eastAsia="zh-TW"/>
              </w:rPr>
            </w:pPr>
            <w:r w:rsidRPr="001F23FC">
              <w:rPr>
                <w:lang w:eastAsia="zh-TW"/>
              </w:rPr>
              <w:t>Carrier leakage</w:t>
            </w:r>
            <w:r w:rsidRPr="001F23FC">
              <w:t xml:space="preserve"> for CA (7UL CA)</w:t>
            </w:r>
          </w:p>
        </w:tc>
        <w:tc>
          <w:tcPr>
            <w:tcW w:w="5524" w:type="dxa"/>
            <w:vMerge/>
            <w:tcBorders>
              <w:left w:val="single" w:sz="4" w:space="0" w:color="auto"/>
              <w:right w:val="single" w:sz="4" w:space="0" w:color="auto"/>
            </w:tcBorders>
          </w:tcPr>
          <w:p w14:paraId="38DAB55C" w14:textId="77777777" w:rsidR="006F4F3F" w:rsidRPr="001F23FC" w:rsidRDefault="006F4F3F" w:rsidP="006C79EB">
            <w:pPr>
              <w:pStyle w:val="TAL"/>
              <w:tabs>
                <w:tab w:val="left" w:pos="1074"/>
              </w:tabs>
            </w:pPr>
          </w:p>
        </w:tc>
      </w:tr>
      <w:tr w:rsidR="006F4F3F" w:rsidRPr="001F23FC" w14:paraId="192AC529"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6C79EB">
            <w:pPr>
              <w:pStyle w:val="TAL"/>
            </w:pPr>
            <w:r w:rsidRPr="001F23FC">
              <w:t>6.4A.</w:t>
            </w:r>
            <w:r w:rsidRPr="001F23FC">
              <w:rPr>
                <w:lang w:eastAsia="zh-TW"/>
              </w:rPr>
              <w:t>2</w:t>
            </w:r>
            <w:r w:rsidRPr="001F23FC">
              <w:t>.</w:t>
            </w:r>
            <w:r w:rsidRPr="001F23FC">
              <w:rPr>
                <w:lang w:eastAsia="zh-TW"/>
              </w:rPr>
              <w:t>2.7</w:t>
            </w:r>
          </w:p>
        </w:tc>
        <w:tc>
          <w:tcPr>
            <w:tcW w:w="2940"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6C79EB">
            <w:pPr>
              <w:pStyle w:val="TAL"/>
              <w:rPr>
                <w:lang w:eastAsia="zh-TW"/>
              </w:rPr>
            </w:pPr>
            <w:r w:rsidRPr="001F23FC">
              <w:rPr>
                <w:lang w:eastAsia="zh-TW"/>
              </w:rPr>
              <w:t>Carrier leakage</w:t>
            </w:r>
            <w:r w:rsidRPr="001F23FC">
              <w:t xml:space="preserve"> for CA (8UL CA)</w:t>
            </w:r>
          </w:p>
        </w:tc>
        <w:tc>
          <w:tcPr>
            <w:tcW w:w="5524" w:type="dxa"/>
            <w:vMerge/>
            <w:tcBorders>
              <w:left w:val="single" w:sz="4" w:space="0" w:color="auto"/>
              <w:bottom w:val="single" w:sz="4" w:space="0" w:color="auto"/>
              <w:right w:val="single" w:sz="4" w:space="0" w:color="auto"/>
            </w:tcBorders>
          </w:tcPr>
          <w:p w14:paraId="6EC51104" w14:textId="77777777" w:rsidR="006F4F3F" w:rsidRPr="001F23FC" w:rsidRDefault="006F4F3F" w:rsidP="006C79EB">
            <w:pPr>
              <w:pStyle w:val="TAL"/>
              <w:tabs>
                <w:tab w:val="left" w:pos="1074"/>
              </w:tabs>
            </w:pPr>
          </w:p>
        </w:tc>
      </w:tr>
      <w:tr w:rsidR="006F4F3F" w:rsidRPr="001F23FC" w14:paraId="49E992AD"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6C79EB">
            <w:pPr>
              <w:pStyle w:val="TAL"/>
            </w:pPr>
            <w:r w:rsidRPr="001F23FC">
              <w:t>6.4A.2.3.1</w:t>
            </w:r>
          </w:p>
        </w:tc>
        <w:tc>
          <w:tcPr>
            <w:tcW w:w="2940"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6C79EB">
            <w:pPr>
              <w:pStyle w:val="TAL"/>
            </w:pPr>
            <w:r w:rsidRPr="001F23FC">
              <w:t>In-band emissions for CA (2UL CA)</w:t>
            </w:r>
          </w:p>
        </w:tc>
        <w:tc>
          <w:tcPr>
            <w:tcW w:w="5524"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6C79EB">
            <w:pPr>
              <w:pStyle w:val="TAL"/>
            </w:pPr>
            <w:r w:rsidRPr="001F23FC">
              <w:t>6.4A.2.3.2</w:t>
            </w:r>
          </w:p>
        </w:tc>
        <w:tc>
          <w:tcPr>
            <w:tcW w:w="2940"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6C79EB">
            <w:pPr>
              <w:pStyle w:val="TAL"/>
            </w:pPr>
            <w:r w:rsidRPr="001F23FC">
              <w:t>In-band emissions for CA (3UL CA)</w:t>
            </w:r>
          </w:p>
        </w:tc>
        <w:tc>
          <w:tcPr>
            <w:tcW w:w="5524"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6C79EB">
            <w:pPr>
              <w:pStyle w:val="TAL"/>
            </w:pPr>
            <w:r w:rsidRPr="001F23FC">
              <w:t>6.4A.2.3.3</w:t>
            </w:r>
          </w:p>
        </w:tc>
        <w:tc>
          <w:tcPr>
            <w:tcW w:w="2940"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6C79EB">
            <w:pPr>
              <w:pStyle w:val="TAL"/>
            </w:pPr>
            <w:r w:rsidRPr="001F23FC">
              <w:t>In-band emissions for CA (4UL CA)</w:t>
            </w:r>
          </w:p>
        </w:tc>
        <w:tc>
          <w:tcPr>
            <w:tcW w:w="5524"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6C79EB">
            <w:pPr>
              <w:pStyle w:val="TAL"/>
            </w:pPr>
            <w:r w:rsidRPr="001F23FC">
              <w:t>6.4A.2.3.4</w:t>
            </w:r>
          </w:p>
        </w:tc>
        <w:tc>
          <w:tcPr>
            <w:tcW w:w="2940"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6C79EB">
            <w:pPr>
              <w:pStyle w:val="TAL"/>
            </w:pPr>
            <w:r w:rsidRPr="001F23FC">
              <w:t>In-band emissions for CA (5UL CA)</w:t>
            </w:r>
          </w:p>
        </w:tc>
        <w:tc>
          <w:tcPr>
            <w:tcW w:w="5524"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6C79EB">
            <w:pPr>
              <w:pStyle w:val="TAL"/>
            </w:pPr>
            <w:r w:rsidRPr="001F23FC">
              <w:t>6.4A.2.3.5</w:t>
            </w:r>
          </w:p>
        </w:tc>
        <w:tc>
          <w:tcPr>
            <w:tcW w:w="2940"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6C79EB">
            <w:pPr>
              <w:pStyle w:val="TAL"/>
            </w:pPr>
            <w:r w:rsidRPr="001F23FC">
              <w:t>In-band emissions for CA (6UL CA)</w:t>
            </w:r>
          </w:p>
        </w:tc>
        <w:tc>
          <w:tcPr>
            <w:tcW w:w="5524"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6C79EB">
            <w:pPr>
              <w:pStyle w:val="TAL"/>
            </w:pPr>
            <w:r w:rsidRPr="001F23FC">
              <w:t>6.4A.2.3.6</w:t>
            </w:r>
          </w:p>
        </w:tc>
        <w:tc>
          <w:tcPr>
            <w:tcW w:w="2940"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6C79EB">
            <w:pPr>
              <w:pStyle w:val="TAL"/>
            </w:pPr>
            <w:r w:rsidRPr="001F23FC">
              <w:t>In-band emissions for CA (7UL CA)</w:t>
            </w:r>
          </w:p>
        </w:tc>
        <w:tc>
          <w:tcPr>
            <w:tcW w:w="5524"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6C79EB">
            <w:pPr>
              <w:pStyle w:val="TAL"/>
            </w:pPr>
            <w:r w:rsidRPr="001F23FC">
              <w:t>6.4A.2.3.7</w:t>
            </w:r>
          </w:p>
        </w:tc>
        <w:tc>
          <w:tcPr>
            <w:tcW w:w="2940"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6C79EB">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74A431AB" w14:textId="77777777" w:rsidR="006F4F3F" w:rsidRPr="001F23FC" w:rsidRDefault="006F4F3F" w:rsidP="006C79EB">
            <w:pPr>
              <w:pStyle w:val="TAL"/>
            </w:pPr>
          </w:p>
        </w:tc>
        <w:tc>
          <w:tcPr>
            <w:tcW w:w="5524"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6C79EB">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6C79EB">
            <w:pPr>
              <w:pStyle w:val="TAL"/>
            </w:pPr>
            <w:r w:rsidRPr="001F23FC">
              <w:t>6.4.2.5</w:t>
            </w:r>
          </w:p>
        </w:tc>
        <w:tc>
          <w:tcPr>
            <w:tcW w:w="2940"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6C79EB">
            <w:pPr>
              <w:pStyle w:val="TAL"/>
            </w:pPr>
            <w:r w:rsidRPr="001F23FC">
              <w:t>EVM spectral flatness for pi/2 BPSK modulation</w:t>
            </w:r>
          </w:p>
        </w:tc>
        <w:tc>
          <w:tcPr>
            <w:tcW w:w="5524"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6C79EB">
            <w:pPr>
              <w:pStyle w:val="TAL"/>
            </w:pPr>
            <w:r w:rsidRPr="001F23FC">
              <w:t>Whether and, if yes, how to test the requirement on shaping filter is FFS.</w:t>
            </w:r>
          </w:p>
        </w:tc>
      </w:tr>
      <w:tr w:rsidR="006F4F3F" w:rsidRPr="001F23FC" w14:paraId="54445DC4" w14:textId="77777777" w:rsidTr="006C79EB">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6F4F3F" w:rsidRDefault="006F4F3F" w:rsidP="006C79EB">
            <w:pPr>
              <w:pStyle w:val="TAL"/>
            </w:pPr>
            <w:r>
              <w:t>7.9</w:t>
            </w:r>
          </w:p>
        </w:tc>
        <w:tc>
          <w:tcPr>
            <w:tcW w:w="2940" w:type="dxa"/>
            <w:tcBorders>
              <w:top w:val="single" w:sz="4" w:space="0" w:color="auto"/>
              <w:left w:val="single" w:sz="4" w:space="0" w:color="auto"/>
              <w:bottom w:val="single" w:sz="4" w:space="0" w:color="auto"/>
              <w:right w:val="single" w:sz="4" w:space="0" w:color="auto"/>
            </w:tcBorders>
          </w:tcPr>
          <w:p w14:paraId="1E4166D4" w14:textId="77777777" w:rsidR="006F4F3F" w:rsidRDefault="006F4F3F" w:rsidP="006C79EB">
            <w:pPr>
              <w:pStyle w:val="TAL"/>
            </w:pPr>
            <w:r>
              <w:t>Spurious Emissions</w:t>
            </w:r>
          </w:p>
        </w:tc>
        <w:tc>
          <w:tcPr>
            <w:tcW w:w="5524" w:type="dxa"/>
            <w:tcBorders>
              <w:top w:val="single" w:sz="4" w:space="0" w:color="auto"/>
              <w:left w:val="single" w:sz="4" w:space="0" w:color="auto"/>
              <w:bottom w:val="single" w:sz="4" w:space="0" w:color="auto"/>
              <w:right w:val="single" w:sz="4" w:space="0" w:color="auto"/>
            </w:tcBorders>
          </w:tcPr>
          <w:p w14:paraId="3B089B8E" w14:textId="2E8707E4" w:rsidR="006F4F3F" w:rsidRPr="00150537" w:rsidRDefault="006F4F3F" w:rsidP="006C79EB">
            <w:pPr>
              <w:pStyle w:val="TAL"/>
            </w:pPr>
            <w:r w:rsidRPr="00150537">
              <w:t>Connection diagram between SS and UE in TS 38.508-1 [10]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77777777" w:rsidR="0032234A" w:rsidRPr="001F23FC" w:rsidRDefault="0032234A">
      <w:pPr>
        <w:rPr>
          <w:color w:val="FF0000"/>
        </w:rPr>
      </w:pPr>
      <w:r w:rsidRPr="001F23FC">
        <w:rPr>
          <w:color w:val="FF0000"/>
        </w:rPr>
        <w:t>Editor’s Note : 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77777777" w:rsidR="0032234A" w:rsidRPr="001F23FC" w:rsidRDefault="0032234A">
            <w:pPr>
              <w:pStyle w:val="TAN"/>
            </w:pPr>
            <w:r w:rsidRPr="001F23FC">
              <w:t>Note 1:</w:t>
            </w:r>
            <w:r w:rsidRPr="001F23FC">
              <w:tab/>
              <w:t xml:space="preserve">The channel bandwidth powers are informative, based on [-99]dBm/60kHz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65AD4391" w14:textId="77777777" w:rsidR="0032234A" w:rsidRPr="001F23FC" w:rsidRDefault="0032234A">
            <w:pPr>
              <w:pStyle w:val="TAN"/>
            </w:pPr>
            <w:r w:rsidRPr="001F23FC">
              <w:t>Note 2:</w:t>
            </w:r>
            <w:r w:rsidRPr="001F23FC">
              <w:tab/>
              <w:t>The power level is specified at the centre of quiet zone.</w:t>
            </w:r>
          </w:p>
          <w:p w14:paraId="4305F987" w14:textId="77777777" w:rsidR="0032234A" w:rsidRPr="001F23FC" w:rsidRDefault="0032234A">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1" type="#_x0000_t75" style="width:16.3pt;height:16.3pt" o:ole="">
                  <v:imagedata r:id="rId18" o:title=""/>
                </v:shape>
                <o:OLEObject Type="Embed" ProgID="Equation.3" ShapeID="_x0000_i1031" DrawAspect="Content" ObjectID="_1813070042" r:id="rId19"/>
              </w:object>
            </w:r>
            <w:r w:rsidRPr="001F23FC">
              <w:t>) with the same power spectrum density of [–99]dBm/60kHz.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pPr>
              <w:pStyle w:val="TAN"/>
            </w:pPr>
            <w:r w:rsidRPr="001F23FC">
              <w:t>Note 1:</w:t>
            </w:r>
            <w:r w:rsidRPr="001F23FC">
              <w:tab/>
              <w:t xml:space="preserve">The channel bandwidth powers are informative, based on -115.5dBm/60kHz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5024D053" w14:textId="77777777" w:rsidR="0032234A" w:rsidRPr="001F23FC" w:rsidRDefault="0032234A">
            <w:pPr>
              <w:pStyle w:val="TAN"/>
            </w:pPr>
            <w:r w:rsidRPr="001F23FC">
              <w:t>Note 2:</w:t>
            </w:r>
            <w:r w:rsidRPr="001F23FC">
              <w:tab/>
              <w:t>The power level is specified at the RSRP reference point as defined in TS 38.215 [24].</w:t>
            </w:r>
          </w:p>
          <w:p w14:paraId="2F58EB4D" w14:textId="77777777" w:rsidR="0032234A" w:rsidRPr="001F23FC" w:rsidRDefault="0032234A">
            <w:pPr>
              <w:pStyle w:val="TAC"/>
              <w:ind w:left="850" w:hangingChars="472" w:hanging="850"/>
              <w:jc w:val="left"/>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2" type="#_x0000_t75" style="width:16.3pt;height:16.3pt" o:ole="">
                  <v:imagedata r:id="rId18" o:title=""/>
                </v:shape>
                <o:OLEObject Type="Embed" ProgID="Equation.3" ShapeID="_x0000_i1032" DrawAspect="Content" ObjectID="_1813070043" r:id="rId20"/>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pPr>
              <w:pStyle w:val="TAN"/>
            </w:pPr>
            <w:r w:rsidRPr="001F23FC">
              <w:t>Note 1:</w:t>
            </w:r>
            <w:r w:rsidRPr="001F23FC">
              <w:tab/>
              <w:t xml:space="preserve">The channel bandwidth powers are informative, based on -113dBm/60kHz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113FC867" w14:textId="77777777" w:rsidR="0032234A" w:rsidRPr="001F23FC" w:rsidRDefault="0032234A">
            <w:pPr>
              <w:pStyle w:val="TAN"/>
            </w:pPr>
            <w:r w:rsidRPr="001F23FC">
              <w:t>Note 2:</w:t>
            </w:r>
            <w:r w:rsidRPr="001F23FC">
              <w:tab/>
              <w:t>The power level is specified at the RSRP reference point as defined in TS 38.215 [24].</w:t>
            </w:r>
          </w:p>
          <w:p w14:paraId="56F7CA38" w14:textId="77777777" w:rsidR="0032234A" w:rsidRPr="001F23FC" w:rsidRDefault="0032234A">
            <w:pPr>
              <w:pStyle w:val="TAC"/>
              <w:ind w:left="850" w:hangingChars="472" w:hanging="850"/>
              <w:jc w:val="left"/>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3" type="#_x0000_t75" style="width:16.3pt;height:16.3pt" o:ole="">
                  <v:imagedata r:id="rId18" o:title=""/>
                </v:shape>
                <o:OLEObject Type="Embed" ProgID="Equation.3" ShapeID="_x0000_i1033" DrawAspect="Content" ObjectID="_1813070044" r:id="rId21"/>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w:t>
      </w:r>
      <w:proofErr w:type="spellStart"/>
      <w:r w:rsidRPr="001F23FC">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proofErr w:type="spellStart"/>
            <w:r w:rsidRPr="001F23FC">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proofErr w:type="spellStart"/>
            <w:r w:rsidRPr="001F23FC">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proofErr w:type="spellStart"/>
            <w:r w:rsidRPr="001F23FC">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proofErr w:type="spellStart"/>
            <w:r w:rsidRPr="001F23FC">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proofErr w:type="spellStart"/>
            <w:r w:rsidRPr="001F23FC">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proofErr w:type="spellStart"/>
            <w:r w:rsidRPr="001F23FC">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1F23FC" w:rsidRDefault="0032234A">
            <w:pPr>
              <w:pStyle w:val="TAL"/>
              <w:rPr>
                <w:i/>
              </w:rPr>
            </w:pPr>
            <w:r w:rsidRPr="001F23FC">
              <w:t xml:space="preserve">K1 value </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1F23FC" w:rsidRDefault="0032234A">
            <w:pPr>
              <w:pStyle w:val="TAN"/>
            </w:pPr>
            <w:r w:rsidRPr="001F23FC">
              <w:t>Note 1: D denotes a slot with all DL symbols; S denotes a slot with a mix of DL, UL and guard symbols; U denotes a slot with all UL symbols. The field is for information.</w:t>
            </w:r>
          </w:p>
          <w:p w14:paraId="4BC17632" w14:textId="77777777" w:rsidR="0032234A" w:rsidRPr="001F23FC" w:rsidRDefault="0032234A">
            <w:pPr>
              <w:pStyle w:val="TAN"/>
            </w:pPr>
            <w:r w:rsidRPr="001F23FC">
              <w:t>Note 2: D, G, U denote DL, guard and UL symbols, respectively. The field is for information.</w:t>
            </w:r>
          </w:p>
          <w:p w14:paraId="57E03507" w14:textId="77777777" w:rsidR="0032234A" w:rsidRPr="001F23FC" w:rsidRDefault="0032234A">
            <w:pPr>
              <w:pStyle w:val="TAN"/>
            </w:pPr>
            <w:r w:rsidRPr="001F23FC">
              <w:t xml:space="preserve">Note 3: </w:t>
            </w:r>
            <w:proofErr w:type="spellStart"/>
            <w:r w:rsidRPr="001F23FC">
              <w:t>i</w:t>
            </w:r>
            <w:proofErr w:type="spellEnd"/>
            <w:r w:rsidRPr="001F23FC">
              <w:t xml:space="preserve"> is the slot index per frame; </w:t>
            </w:r>
            <w:proofErr w:type="spellStart"/>
            <w:r w:rsidRPr="001F23FC">
              <w:t>i</w:t>
            </w:r>
            <w:proofErr w:type="spellEnd"/>
            <w:r w:rsidRPr="001F23FC">
              <w:t xml:space="preserve">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w:t>
      </w:r>
      <w:proofErr w:type="spellStart"/>
      <w:r w:rsidRPr="001F23FC">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proofErr w:type="spellStart"/>
            <w:r w:rsidRPr="001F23FC">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proofErr w:type="spellStart"/>
            <w:r w:rsidRPr="001F23FC">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proofErr w:type="spellStart"/>
            <w:r w:rsidRPr="001F23FC">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proofErr w:type="spellStart"/>
            <w:r w:rsidRPr="001F23FC">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proofErr w:type="spellStart"/>
            <w:r w:rsidRPr="001F23FC">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proofErr w:type="spellStart"/>
            <w:r w:rsidRPr="001F23FC">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1F23FC" w:rsidRDefault="0032234A">
            <w:pPr>
              <w:pStyle w:val="TAL"/>
              <w:rPr>
                <w:i/>
              </w:rPr>
            </w:pPr>
            <w:r w:rsidRPr="001F23FC">
              <w:t xml:space="preserve">K1 value </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1F23FC" w:rsidRDefault="0032234A">
            <w:pPr>
              <w:pStyle w:val="TAC"/>
            </w:pPr>
            <w:r w:rsidRPr="001F23FC">
              <w:t>K1 = [4] if mod(i,5) = 0</w:t>
            </w:r>
            <w:r w:rsidRPr="001F23FC">
              <w:br/>
              <w:t>K1 = [3] if mod(i,5) = 1</w:t>
            </w:r>
            <w:r w:rsidRPr="001F23FC">
              <w:br/>
              <w:t>K1 = [2] if mod(i,5) = 2</w:t>
            </w:r>
            <w:r w:rsidRPr="001F23FC">
              <w:br/>
              <w:t>K1 = [6]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1F23FC" w:rsidRDefault="0032234A">
            <w:pPr>
              <w:pStyle w:val="TAC"/>
              <w:jc w:val="left"/>
            </w:pPr>
            <w:r w:rsidRPr="001F23FC">
              <w:t>Note 1: D denotes a slot with all DL symbols; S denotes a slot with a mix of DL, UL and guard symbols; U denotes a slot with all UL symbols. The field is for information.</w:t>
            </w:r>
          </w:p>
          <w:p w14:paraId="0BE57CA5" w14:textId="77777777" w:rsidR="0032234A" w:rsidRPr="001F23FC" w:rsidRDefault="0032234A">
            <w:pPr>
              <w:pStyle w:val="TAC"/>
              <w:jc w:val="left"/>
            </w:pPr>
            <w:r w:rsidRPr="001F23FC">
              <w:t>Note 2: D, G, U denote DL, guard and UL symbols, respectively. The field is for information.</w:t>
            </w:r>
          </w:p>
          <w:p w14:paraId="7DEB6D46" w14:textId="77777777" w:rsidR="0032234A" w:rsidRPr="001F23FC" w:rsidRDefault="0032234A">
            <w:pPr>
              <w:pStyle w:val="TAC"/>
              <w:jc w:val="left"/>
            </w:pPr>
            <w:r w:rsidRPr="001F23FC">
              <w:t xml:space="preserve">Note 3: </w:t>
            </w:r>
            <w:proofErr w:type="spellStart"/>
            <w:r w:rsidRPr="001F23FC">
              <w:t>i</w:t>
            </w:r>
            <w:proofErr w:type="spellEnd"/>
            <w:r w:rsidRPr="001F23FC">
              <w:t xml:space="preserve"> is the slot index per frame; </w:t>
            </w:r>
            <w:proofErr w:type="spellStart"/>
            <w:r w:rsidRPr="001F23FC">
              <w:t>i</w:t>
            </w:r>
            <w:proofErr w:type="spellEnd"/>
            <w:r w:rsidRPr="001F23FC">
              <w:t xml:space="preserve">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77777777" w:rsidR="0032234A" w:rsidRPr="001F23FC" w:rsidRDefault="0032234A">
      <w:pPr>
        <w:rPr>
          <w:rFonts w:cs="v5.0.0"/>
        </w:rPr>
      </w:pPr>
      <w:r w:rsidRPr="001F23FC">
        <w:rPr>
          <w:rFonts w:cs="v5.0.0"/>
        </w:rPr>
        <w:t>Unless otherwise stated, Table C.3.0-1 is applicable for measurements on the Transmitter Characteristics (clause 6).</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TDM’ed</w:t>
            </w:r>
            <w:proofErr w:type="spellEnd"/>
            <w:r w:rsidRPr="001F23FC">
              <w:t xml:space="preserve">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77777777"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(clause 7).</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TDM’ed</w:t>
            </w:r>
            <w:proofErr w:type="spellEnd"/>
            <w:r w:rsidRPr="001F23FC">
              <w:t xml:space="preserve">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proofErr w:type="spellStart"/>
            <w:r w:rsidRPr="001F23FC">
              <w:rPr>
                <w:rFonts w:cs="Arial"/>
              </w:rPr>
              <w:t>BW</w:t>
            </w:r>
            <w:r w:rsidRPr="001F23FC">
              <w:rPr>
                <w:rFonts w:cs="Arial"/>
                <w:vertAlign w:val="subscript"/>
              </w:rPr>
              <w:t>Interferer</w:t>
            </w:r>
            <w:proofErr w:type="spellEnd"/>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proofErr w:type="spellStart"/>
            <w:r w:rsidRPr="001F23FC">
              <w:t>BW</w:t>
            </w:r>
            <w:r w:rsidRPr="001F23FC">
              <w:rPr>
                <w:vertAlign w:val="subscript"/>
              </w:rPr>
              <w:t>Channel_CA</w:t>
            </w:r>
            <w:proofErr w:type="spellEnd"/>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6D688289" w14:textId="77777777" w:rsidR="000F40DA" w:rsidRPr="001F23FC"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1F23FC" w:rsidRDefault="00404AAC" w:rsidP="000F40DA">
      <w:pPr>
        <w:pStyle w:val="EQ"/>
        <w:jc w:val="center"/>
        <w:rPr>
          <w:strike/>
          <w:noProof w:val="0"/>
        </w:rPr>
      </w:pPr>
      <w:r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rPr>
          <w:noProof w:val="0"/>
        </w:rPr>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 xml:space="preserve">(ν) is constructed by the measuring equipment according to the relevant TX specifications, using the following parameters: demodulated data content, nominal carrier frequency, nominal amplitude and phase for each </w:t>
      </w:r>
      <w:r w:rsidRPr="001F23FC">
        <w:lastRenderedPageBreak/>
        <w:t>subcarrier, nominal timing, no carrier leakage. It is represented as a sequence of samples at a sampling rate of 122.88 Mbps in the time domain.</w:t>
      </w:r>
    </w:p>
    <w:p w14:paraId="6F005F29" w14:textId="77777777" w:rsidR="0032234A" w:rsidRPr="001F23FC" w:rsidRDefault="0032234A">
      <w:r w:rsidRPr="001F23FC">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0"/>
      </w:pPr>
      <w:r w:rsidRPr="001F23FC">
        <w:t>-</w:t>
      </w:r>
      <w:r w:rsidRPr="001F23FC">
        <w:tab/>
        <w:t>Carrier Frequency error</w:t>
      </w:r>
    </w:p>
    <w:p w14:paraId="024FBD67" w14:textId="77777777" w:rsidR="0032234A" w:rsidRPr="001F23FC" w:rsidRDefault="0032234A">
      <w:pPr>
        <w:pStyle w:val="B10"/>
      </w:pPr>
      <w:r w:rsidRPr="001F23FC">
        <w:t>-</w:t>
      </w:r>
      <w:r w:rsidRPr="001F23FC">
        <w:tab/>
        <w:t>EVM (Error Vector Magnitude)</w:t>
      </w:r>
    </w:p>
    <w:p w14:paraId="4821C693" w14:textId="77777777" w:rsidR="0032234A" w:rsidRPr="001F23FC" w:rsidRDefault="0032234A">
      <w:pPr>
        <w:pStyle w:val="B10"/>
      </w:pPr>
      <w:r w:rsidRPr="001F23FC">
        <w:t>-</w:t>
      </w:r>
      <w:r w:rsidRPr="001F23FC">
        <w:tab/>
        <w:t>Carrier leakage</w:t>
      </w:r>
    </w:p>
    <w:p w14:paraId="52CBCB0C" w14:textId="77777777" w:rsidR="0032234A" w:rsidRPr="001F23FC" w:rsidRDefault="0032234A">
      <w:pPr>
        <w:pStyle w:val="B10"/>
      </w:pPr>
      <w:r w:rsidRPr="001F23FC">
        <w:t>-</w:t>
      </w:r>
      <w:r w:rsidRPr="001F23FC">
        <w:tab/>
        <w:t>Unwanted emissions, falling into non allocated resource blocks.</w:t>
      </w:r>
    </w:p>
    <w:p w14:paraId="6F396D70" w14:textId="77777777" w:rsidR="0032234A" w:rsidRPr="001F23FC" w:rsidRDefault="0032234A">
      <w:pPr>
        <w:pStyle w:val="B10"/>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77777777"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1F23FC">
        <w:t>“</w:t>
      </w:r>
      <w:r w:rsidRPr="001F23FC">
        <w:t>RF correction”.</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proofErr w:type="spellStart"/>
      <w:r w:rsidRPr="001F23FC">
        <w:rPr>
          <w:rFonts w:eastAsia="MS Mincho"/>
          <w:i/>
        </w:rPr>
        <w:t>txDirectCurrentLocation</w:t>
      </w:r>
      <w:proofErr w:type="spellEnd"/>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3C1BDC37" w14:textId="77777777" w:rsidR="006B49F8" w:rsidRPr="001F23FC" w:rsidRDefault="006B49F8" w:rsidP="006B49F8"/>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w:t>
      </w:r>
      <w:proofErr w:type="spellStart"/>
      <w:r w:rsidRPr="001F23FC">
        <w:t>i</w:t>
      </w:r>
      <w:proofErr w:type="spellEnd"/>
      <w:r w:rsidRPr="001F23FC">
        <w:t xml:space="preserve">(ν)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77777777" w:rsidR="0032234A" w:rsidRPr="001F23FC" w:rsidRDefault="0032234A">
      <w:pPr>
        <w:pStyle w:val="EQ"/>
        <w:jc w:val="center"/>
        <w:rPr>
          <w:noProof w:val="0"/>
        </w:rPr>
      </w:pPr>
      <w:r w:rsidRPr="001F23FC">
        <w:rPr>
          <w:noProof w:val="0"/>
        </w:rPr>
        <w:t>.</w:t>
      </w:r>
    </w:p>
    <w:p w14:paraId="4FBEF4BD" w14:textId="77777777" w:rsidR="0032234A" w:rsidRPr="001F23FC" w:rsidRDefault="0032234A">
      <w:r w:rsidRPr="001F23FC">
        <w:lastRenderedPageBreak/>
        <w:t xml:space="preserve">Each slot is processed separately. Sample timing, Carrier frequency and carrier leakage in z(ν) are jointly varied in order to minimise the difference between z(ν) and </w:t>
      </w:r>
      <w:proofErr w:type="spellStart"/>
      <w:r w:rsidRPr="001F23FC">
        <w:t>i</w:t>
      </w:r>
      <w:proofErr w:type="spellEnd"/>
      <w:r w:rsidRPr="001F23FC">
        <w:t xml:space="preserve">(ν). Best fit (minimum difference) is achieved when the RMS difference value between z(ν) and </w:t>
      </w:r>
      <w:proofErr w:type="spellStart"/>
      <w:r w:rsidRPr="001F23FC">
        <w:t>i</w:t>
      </w:r>
      <w:proofErr w:type="spellEnd"/>
      <w:r w:rsidRPr="001F23FC">
        <w:t>(ν) is an absolute minimum.</w:t>
      </w:r>
    </w:p>
    <w:p w14:paraId="6BBFD777" w14:textId="77777777" w:rsidR="0032234A" w:rsidRPr="001F23FC" w:rsidRDefault="0032234A">
      <w:r w:rsidRPr="001F23FC">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4" type="#_x0000_t75" style="width:20.4pt;height:15.6pt" o:ole="" fillcolor="window">
            <v:imagedata r:id="rId24" o:title=""/>
          </v:shape>
          <o:OLEObject Type="Embed" ProgID="Equation.3" ShapeID="_x0000_i1034" DrawAspect="Content" ObjectID="_1813070045" r:id="rId25"/>
        </w:object>
      </w:r>
      <w:r w:rsidRPr="001F23FC">
        <w:t xml:space="preserve">, </w:t>
      </w:r>
      <w:r w:rsidRPr="001F23FC">
        <w:rPr>
          <w:position w:val="-6"/>
        </w:rPr>
        <w:object w:dxaOrig="360" w:dyaOrig="279" w14:anchorId="7D2F435C">
          <v:shape id="_x0000_i1035" type="#_x0000_t75" style="width:20.4pt;height:15.6pt" o:ole="" fillcolor="window">
            <v:imagedata r:id="rId24" o:title=""/>
          </v:shape>
          <o:OLEObject Type="Embed" ProgID="Equation.3" ShapeID="_x0000_i1035" DrawAspect="Content" ObjectID="_1813070046" r:id="rId26"/>
        </w:object>
      </w:r>
      <w:r w:rsidRPr="001F23FC">
        <w:t xml:space="preserve"> –W/2 and </w:t>
      </w:r>
      <w:r w:rsidRPr="001F23FC">
        <w:rPr>
          <w:position w:val="-6"/>
        </w:rPr>
        <w:object w:dxaOrig="360" w:dyaOrig="279" w14:anchorId="19382E6A">
          <v:shape id="_x0000_i1036" type="#_x0000_t75" style="width:20.4pt;height:15.6pt" o:ole="" fillcolor="window">
            <v:imagedata r:id="rId24" o:title=""/>
          </v:shape>
          <o:OLEObject Type="Embed" ProgID="Equation.3" ShapeID="_x0000_i1036" DrawAspect="Content" ObjectID="_1813070047" r:id="rId27"/>
        </w:object>
      </w:r>
      <w:r w:rsidRPr="001F23FC">
        <w:t xml:space="preserve"> +W/2. </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pPr>
        <w:pStyle w:val="B10"/>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pPr>
        <w:pStyle w:val="B10"/>
      </w:pPr>
      <w:r w:rsidRPr="001F23FC">
        <w:t>2.</w:t>
      </w:r>
      <w:r w:rsidRPr="001F23FC">
        <w:tab/>
        <w:t>In the Reference Signal i</w:t>
      </w:r>
      <w:r w:rsidRPr="001F23FC">
        <w:rPr>
          <w:vertAlign w:val="subscript"/>
        </w:rPr>
        <w:t>2</w:t>
      </w:r>
      <w:r w:rsidRPr="001F23FC">
        <w:t>(ν) the timing is known.</w:t>
      </w:r>
    </w:p>
    <w:p w14:paraId="745B4609" w14:textId="77777777" w:rsidR="0032234A" w:rsidRPr="001F23FC" w:rsidRDefault="0032234A">
      <w:pPr>
        <w:pStyle w:val="B10"/>
      </w:pPr>
      <w:r w:rsidRPr="001F23FC">
        <w:t>3.</w:t>
      </w:r>
      <w:r w:rsidRPr="001F23FC">
        <w:tab/>
        <w:t xml:space="preserve">Correlation between (1.) and (2.) will result in a correlation peak. The meaning of the correlation peak is approx. the </w:t>
      </w:r>
      <w:r w:rsidR="00BE5897" w:rsidRPr="001F23FC">
        <w:t>“</w:t>
      </w:r>
      <w:r w:rsidRPr="001F23FC">
        <w:t xml:space="preserve">impulse response” of the TX filter. The meaning of </w:t>
      </w:r>
      <w:r w:rsidR="00BE5897" w:rsidRPr="001F23FC">
        <w:t>“</w:t>
      </w:r>
      <w:r w:rsidRPr="001F23FC">
        <w:t>impulse response”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77777777" w:rsidR="0032234A" w:rsidRPr="001F23FC" w:rsidRDefault="0032234A">
      <w:r w:rsidRPr="001F23FC">
        <w:t xml:space="preserve">From the acquired samples, </w:t>
      </w:r>
      <w:r w:rsidRPr="001F23FC">
        <w:rPr>
          <w:i/>
        </w:rPr>
        <w:t>n</w:t>
      </w:r>
      <w:r w:rsidRPr="001F23FC">
        <w:t xml:space="preserve"> timings can be derived.</w:t>
      </w:r>
    </w:p>
    <w:p w14:paraId="062B9E01" w14:textId="77777777" w:rsidR="0032234A" w:rsidRPr="001F23FC" w:rsidRDefault="0032234A">
      <w:r w:rsidRPr="001F23FC">
        <w:t>For all calculations, except EVM, the number of samples in z</w:t>
      </w:r>
      <w:r w:rsidRPr="001F23FC">
        <w:rPr>
          <w:vertAlign w:val="superscript"/>
        </w:rPr>
        <w:t>0</w:t>
      </w:r>
      <w:r w:rsidRPr="001F23FC">
        <w:t xml:space="preserve">(ν) is reduced to 14 blocks of samples, comprising 2048 samples (FFT width) and starting with </w:t>
      </w:r>
      <w:r w:rsidRPr="001F23FC">
        <w:rPr>
          <w:position w:val="-6"/>
        </w:rPr>
        <w:object w:dxaOrig="360" w:dyaOrig="279" w14:anchorId="1B595414">
          <v:shape id="_x0000_i1037" type="#_x0000_t75" style="width:20.4pt;height:15.6pt" o:ole="" fillcolor="window">
            <v:imagedata r:id="rId24" o:title=""/>
          </v:shape>
          <o:OLEObject Type="Embed" ProgID="Equation.3" ShapeID="_x0000_i1037" DrawAspect="Content" ObjectID="_1813070048" r:id="rId28"/>
        </w:object>
      </w:r>
      <w:r w:rsidRPr="001F23FC">
        <w:t xml:space="preserve"> in each OFDM symbol including the demodulation reference signal.</w:t>
      </w:r>
    </w:p>
    <w:p w14:paraId="52594648" w14:textId="77777777" w:rsidR="0032234A" w:rsidRPr="001F23FC" w:rsidRDefault="0032234A">
      <w:r w:rsidRPr="001F23FC">
        <w:t xml:space="preserve">For the EVM calculation the output signal under test is reduced to 28 blocks of samples, comprising 2048 samples (FFT width) and starting with </w:t>
      </w:r>
      <w:r w:rsidRPr="001F23FC">
        <w:rPr>
          <w:position w:val="-6"/>
        </w:rPr>
        <w:object w:dxaOrig="360" w:dyaOrig="279" w14:anchorId="4CFB4640">
          <v:shape id="_x0000_i1038" type="#_x0000_t75" style="width:20.4pt;height:15.6pt" o:ole="" fillcolor="window">
            <v:imagedata r:id="rId24" o:title=""/>
          </v:shape>
          <o:OLEObject Type="Embed" ProgID="Equation.3" ShapeID="_x0000_i1038" DrawAspect="Content" ObjectID="_1813070049" r:id="rId29"/>
        </w:object>
      </w:r>
      <w:r w:rsidRPr="001F23FC">
        <w:t xml:space="preserve"> –W/2 and </w:t>
      </w:r>
      <w:r w:rsidRPr="001F23FC">
        <w:rPr>
          <w:position w:val="-6"/>
        </w:rPr>
        <w:object w:dxaOrig="360" w:dyaOrig="279" w14:anchorId="5EC2EDEC">
          <v:shape id="_x0000_i1039" type="#_x0000_t75" style="width:20.4pt;height:15.6pt" o:ole="" fillcolor="window">
            <v:imagedata r:id="rId24" o:title=""/>
          </v:shape>
          <o:OLEObject Type="Embed" ProgID="Equation.3" ShapeID="_x0000_i1039" DrawAspect="Content" ObjectID="_1813070050" r:id="rId30"/>
        </w:object>
      </w:r>
      <w:r w:rsidRPr="001F23FC">
        <w:t xml:space="preserve"> +W/2 in each OFDM symbol including the demodulation reference signal.</w:t>
      </w:r>
    </w:p>
    <w:p w14:paraId="45EA21A8" w14:textId="77777777" w:rsidR="0032234A" w:rsidRPr="001F23FC" w:rsidRDefault="0032234A">
      <w:r w:rsidRPr="001F23FC">
        <w:t>The number of samples, used for FFT is reduced compared to z</w:t>
      </w:r>
      <w:r w:rsidRPr="001F23FC">
        <w:rPr>
          <w:vertAlign w:val="superscript"/>
        </w:rPr>
        <w:t>0</w:t>
      </w:r>
      <w:r w:rsidRPr="001F23FC">
        <w:t>(ν). This subset of samples is called z’(ν).</w:t>
      </w:r>
    </w:p>
    <w:p w14:paraId="4219FA48" w14:textId="77777777" w:rsidR="0032234A" w:rsidRPr="001F23FC" w:rsidRDefault="0032234A">
      <w:r w:rsidRPr="001F23FC">
        <w:t xml:space="preserve">The timing of the centre </w:t>
      </w:r>
      <w:r w:rsidRPr="001F23FC">
        <w:rPr>
          <w:position w:val="-6"/>
        </w:rPr>
        <w:object w:dxaOrig="360" w:dyaOrig="279" w14:anchorId="772E6D6B">
          <v:shape id="_x0000_i1040" type="#_x0000_t75" style="width:20.4pt;height:15.6pt" o:ole="" fillcolor="window">
            <v:imagedata r:id="rId24" o:title=""/>
          </v:shape>
          <o:OLEObject Type="Embed" ProgID="Equation.3" ShapeID="_x0000_i1040" DrawAspect="Content" ObjectID="_1813070051" r:id="rId31"/>
        </w:object>
      </w:r>
      <w:r w:rsidRPr="001F23FC">
        <w:t xml:space="preserve"> with respect to the different CP length in a slot is as follows: (TDD, normal CP length)</w:t>
      </w:r>
    </w:p>
    <w:p w14:paraId="79A3643C" w14:textId="6C71BFA9" w:rsidR="0032234A" w:rsidRPr="001F23FC" w:rsidRDefault="0032234A">
      <w:r w:rsidRPr="001F23FC">
        <w:rPr>
          <w:position w:val="-6"/>
        </w:rPr>
        <w:object w:dxaOrig="360" w:dyaOrig="279" w14:anchorId="4B289749">
          <v:shape id="_x0000_i1041" type="#_x0000_t75" style="width:20.4pt;height:15.6pt" o:ole="" fillcolor="window">
            <v:imagedata r:id="rId24" o:title=""/>
          </v:shape>
          <o:OLEObject Type="Embed" ProgID="Equation.3" ShapeID="_x0000_i1041" DrawAspect="Content" ObjectID="_1813070052" r:id="rId32"/>
        </w:object>
      </w:r>
      <w:r w:rsidRPr="001F23FC">
        <w:t xml:space="preserve"> is on </w:t>
      </w:r>
      <w:proofErr w:type="spellStart"/>
      <w:r w:rsidRPr="001F23FC">
        <w:t>T</w:t>
      </w:r>
      <w:r w:rsidRPr="001F23FC">
        <w:rPr>
          <w:vertAlign w:val="subscript"/>
        </w:rPr>
        <w:t>f</w:t>
      </w:r>
      <w:proofErr w:type="spellEnd"/>
      <w:r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F23FC">
        <w:t xml:space="preserve">), </w:t>
      </w:r>
      <w:r w:rsidRPr="001F23FC">
        <w:rPr>
          <w:rFonts w:eastAsia="Batang"/>
        </w:rPr>
        <w:t>where symbol 0 is the first symbol of each subframe</w:t>
      </w:r>
      <w:r w:rsidRPr="001F23FC">
        <w:t xml:space="preserve">) for channel bandwidth of 100 MHz and SCS = 60 kHz. </w:t>
      </w:r>
    </w:p>
    <w:p w14:paraId="0C4947F6" w14:textId="0149D590" w:rsidR="0032234A" w:rsidRPr="001F23FC" w:rsidRDefault="0032234A">
      <w:r w:rsidRPr="001F23FC">
        <w:rPr>
          <w:position w:val="-6"/>
        </w:rPr>
        <w:object w:dxaOrig="360" w:dyaOrig="279" w14:anchorId="1BF82469">
          <v:shape id="_x0000_i1042" type="#_x0000_t75" style="width:20.4pt;height:15.6pt" o:ole="" fillcolor="window">
            <v:imagedata r:id="rId24" o:title=""/>
          </v:shape>
          <o:OLEObject Type="Embed" ProgID="Equation.3" ShapeID="_x0000_i1042" DrawAspect="Content" ObjectID="_1813070053" r:id="rId33"/>
        </w:object>
      </w:r>
      <w:r w:rsidRPr="001F23FC">
        <w:t xml:space="preserve"> is on </w:t>
      </w:r>
      <w:proofErr w:type="spellStart"/>
      <w:r w:rsidRPr="001F23FC">
        <w:t>T</w:t>
      </w:r>
      <w:r w:rsidRPr="001F23FC">
        <w:rPr>
          <w:vertAlign w:val="subscript"/>
        </w:rPr>
        <w:t>f</w:t>
      </w:r>
      <w:proofErr w:type="spellEnd"/>
      <w:r w:rsidRPr="001F23FC">
        <w:t>=</w:t>
      </w:r>
      <w:r w:rsidR="007A69AD" w:rsidRPr="001F23FC">
        <w:t>136</w:t>
      </w:r>
      <w:r w:rsidRPr="001F23FC">
        <w:t xml:space="preserve"> (=</w:t>
      </w:r>
      <w:r w:rsidR="007A69AD" w:rsidRPr="001F23FC">
        <w:t>208</w:t>
      </w:r>
      <w:r w:rsidRPr="001F23FC">
        <w:t xml:space="preserve">-72) within the CP of length </w:t>
      </w:r>
      <w:r w:rsidR="007A69AD" w:rsidRPr="001F23FC">
        <w:t>208</w:t>
      </w:r>
      <w:r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F23FC">
        <w:t xml:space="preserve">), </w:t>
      </w:r>
      <w:r w:rsidRPr="001F23FC">
        <w:rPr>
          <w:rFonts w:eastAsia="Batang"/>
        </w:rPr>
        <w:t>where symbol 0 is the first symbol of each subframe</w:t>
      </w:r>
      <w:r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77777777" w:rsidR="0032234A" w:rsidRPr="001F23FC" w:rsidRDefault="0032234A">
      <w:r w:rsidRPr="001F23FC">
        <w:t xml:space="preserve">Perform 14 FFTs on z’(ν), one for each OFDM symbol in a slot using the timing </w:t>
      </w:r>
      <w:r w:rsidRPr="001F23FC">
        <w:rPr>
          <w:position w:val="-6"/>
        </w:rPr>
        <w:object w:dxaOrig="360" w:dyaOrig="279" w14:anchorId="326F3005">
          <v:shape id="_x0000_i1043" type="#_x0000_t75" style="width:20.4pt;height:15.6pt" o:ole="" fillcolor="window">
            <v:imagedata r:id="rId24" o:title=""/>
          </v:shape>
          <o:OLEObject Type="Embed" ProgID="Equation.3" ShapeID="_x0000_i1043" DrawAspect="Content" ObjectID="_1813070054" r:id="rId34"/>
        </w:object>
      </w:r>
      <w:r w:rsidRPr="001F23FC">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1F23FC">
        <w:t>inband</w:t>
      </w:r>
      <w:proofErr w:type="spellEnd"/>
      <w:r w:rsidRPr="001F23FC">
        <w:t xml:space="preserve">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77777777" w:rsidR="0032234A" w:rsidRPr="001F23FC" w:rsidRDefault="0032234A">
      <w:r w:rsidRPr="001F23FC">
        <w:t xml:space="preserve">The nominal data symbols are created by a demodulation process. The location to gain the demodulated data symbols is </w:t>
      </w:r>
      <w:r w:rsidR="00BE5897" w:rsidRPr="001F23FC">
        <w:t>“</w:t>
      </w:r>
      <w:r w:rsidRPr="001F23FC">
        <w:t>EVM” in Figure E.2.5-1. For CP-OFDM, the process described in Annex E.5 can be applied. A demodulation process as follows is recommended for DFT-s-OFDM:</w:t>
      </w:r>
    </w:p>
    <w:p w14:paraId="2D2503D0" w14:textId="77777777" w:rsidR="0032234A" w:rsidRPr="001F23FC" w:rsidRDefault="0032234A">
      <w:pPr>
        <w:pStyle w:val="B10"/>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0"/>
      </w:pPr>
      <w:r w:rsidRPr="001F23FC">
        <w:t>2.</w:t>
      </w:r>
      <w:r w:rsidRPr="001F23FC">
        <w:tab/>
        <w:t xml:space="preserve">Only for DFT-s-OFDM, </w:t>
      </w:r>
      <w:proofErr w:type="spellStart"/>
      <w:r w:rsidRPr="001F23FC">
        <w:t>iDFT</w:t>
      </w:r>
      <w:proofErr w:type="spellEnd"/>
      <w:r w:rsidRPr="001F23FC">
        <w:t xml:space="preserve"> transform the equalized data symbols: Result: Equalized data symbols</w:t>
      </w:r>
    </w:p>
    <w:p w14:paraId="017DF6DE" w14:textId="77777777" w:rsidR="0032234A" w:rsidRPr="001F23FC" w:rsidRDefault="0032234A">
      <w:pPr>
        <w:pStyle w:val="B10"/>
      </w:pPr>
      <w:r w:rsidRPr="001F23FC">
        <w:t>3.</w:t>
      </w:r>
      <w:r w:rsidRPr="001F23FC">
        <w:tab/>
        <w:t>Decide for the nearest constellation point: Result: Nominal data symbols</w:t>
      </w:r>
    </w:p>
    <w:p w14:paraId="58744A10" w14:textId="77777777" w:rsidR="0032234A" w:rsidRPr="001F23FC" w:rsidRDefault="0032234A">
      <w:pPr>
        <w:pStyle w:val="B10"/>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 is defined as</w:t>
      </w:r>
    </w:p>
    <w:p w14:paraId="327953CA" w14:textId="7132DC37" w:rsidR="0032234A" w:rsidRPr="001F23FC" w:rsidRDefault="00404AAC">
      <w:pPr>
        <w:pStyle w:val="EQ"/>
        <w:jc w:val="center"/>
        <w:rPr>
          <w:noProof w:val="0"/>
        </w:rPr>
      </w:pPr>
      <w:r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rPr>
          <w:noProof w:val="0"/>
        </w:rPr>
        <w:t>.</w:t>
      </w:r>
    </w:p>
    <w:p w14:paraId="739037E8" w14:textId="77777777" w:rsidR="0032234A" w:rsidRPr="001F23FC" w:rsidRDefault="0032234A">
      <w:pPr>
        <w:pStyle w:val="EQ"/>
        <w:jc w:val="center"/>
        <w:rPr>
          <w:noProof w:val="0"/>
        </w:rPr>
      </w:pP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77777777" w:rsidR="0032234A" w:rsidRPr="006A33BD" w:rsidRDefault="0032234A">
      <w:pPr>
        <w:pStyle w:val="EQ"/>
        <w:jc w:val="center"/>
        <w:rPr>
          <w:noProof w:val="0"/>
          <w:lang w:val="fr-FR"/>
        </w:rPr>
      </w:pPr>
      <w:r w:rsidRPr="006A33BD">
        <w:rPr>
          <w:noProof w:val="0"/>
          <w:lang w:val="fr-FR"/>
        </w:rPr>
        <w:t>Z’(</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77777777" w:rsidR="0032234A" w:rsidRPr="001F23FC" w:rsidRDefault="0032234A">
      <w:r w:rsidRPr="001F23FC">
        <w:t>Z’(</w:t>
      </w:r>
      <w:proofErr w:type="spellStart"/>
      <w:r w:rsidRPr="001F23FC">
        <w:t>f,t</w:t>
      </w:r>
      <w:proofErr w:type="spellEnd"/>
      <w:r w:rsidRPr="001F23FC">
        <w: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lastRenderedPageBreak/>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77777777" w:rsidR="0032234A" w:rsidRPr="001F23FC" w:rsidRDefault="0032234A">
      <w:r w:rsidRPr="001F23FC">
        <w:rPr>
          <w:rFonts w:eastAsia="Osaka"/>
        </w:rPr>
        <w:t xml:space="preserve">For EVM create two sets of </w:t>
      </w:r>
      <w:r w:rsidRPr="001F23FC">
        <w:t>Z’(</w:t>
      </w:r>
      <w:proofErr w:type="spellStart"/>
      <w:r w:rsidRPr="001F23FC">
        <w:t>f,t</w:t>
      </w:r>
      <w:proofErr w:type="spellEnd"/>
      <w:r w:rsidRPr="001F23FC">
        <w:t>).</w:t>
      </w:r>
      <w:r w:rsidRPr="001F23FC">
        <w:rPr>
          <w:rFonts w:eastAsia="Osaka"/>
        </w:rPr>
        <w:t xml:space="preserve">, according to the timing </w:t>
      </w:r>
      <w:r w:rsidRPr="001F23FC">
        <w:t xml:space="preserve">” </w:t>
      </w:r>
      <w:r w:rsidRPr="001F23FC">
        <w:rPr>
          <w:position w:val="-6"/>
        </w:rPr>
        <w:object w:dxaOrig="360" w:dyaOrig="279" w14:anchorId="71AC192B">
          <v:shape id="_x0000_i1044" type="#_x0000_t75" style="width:20.4pt;height:15.6pt" o:ole="" fillcolor="window">
            <v:imagedata r:id="rId24" o:title=""/>
          </v:shape>
          <o:OLEObject Type="Embed" ProgID="Equation.3" ShapeID="_x0000_i1044" DrawAspect="Content" ObjectID="_1813070055" r:id="rId36"/>
        </w:object>
      </w:r>
      <w:r w:rsidRPr="001F23FC">
        <w:t xml:space="preserve"> –W/2 and </w:t>
      </w:r>
      <w:r w:rsidRPr="001F23FC">
        <w:rPr>
          <w:position w:val="-6"/>
        </w:rPr>
        <w:object w:dxaOrig="360" w:dyaOrig="279" w14:anchorId="724E7FED">
          <v:shape id="_x0000_i1045" type="#_x0000_t75" style="width:20.4pt;height:15.6pt" o:ole="" fillcolor="window">
            <v:imagedata r:id="rId24" o:title=""/>
          </v:shape>
          <o:OLEObject Type="Embed" ProgID="Equation.3" ShapeID="_x0000_i1045" DrawAspect="Content" ObjectID="_1813070056" r:id="rId37"/>
        </w:object>
      </w:r>
      <w:r w:rsidRPr="001F23FC">
        <w:t xml:space="preserve"> +W/2” using the equalizer coefficients from E.3.3.</w:t>
      </w:r>
    </w:p>
    <w:p w14:paraId="4AF858FC" w14:textId="77777777" w:rsidR="0032234A" w:rsidRPr="001F23FC" w:rsidRDefault="0032234A">
      <w:r w:rsidRPr="001F23FC">
        <w:rPr>
          <w:rFonts w:eastAsia="Osaka"/>
        </w:rPr>
        <w:t xml:space="preserve">Perform the </w:t>
      </w:r>
      <w:proofErr w:type="spellStart"/>
      <w:r w:rsidRPr="001F23FC">
        <w:rPr>
          <w:rFonts w:eastAsia="Osaka"/>
        </w:rPr>
        <w:t>iDFTs</w:t>
      </w:r>
      <w:proofErr w:type="spellEnd"/>
      <w:r w:rsidRPr="001F23FC">
        <w:rPr>
          <w:rFonts w:eastAsia="Osaka"/>
        </w:rPr>
        <w:t xml:space="preserve"> on</w:t>
      </w:r>
      <w:r w:rsidRPr="001F23FC">
        <w:t xml:space="preserve"> Z’(</w:t>
      </w:r>
      <w:proofErr w:type="spellStart"/>
      <w:r w:rsidRPr="001F23FC">
        <w:t>f,t</w:t>
      </w:r>
      <w:proofErr w:type="spellEnd"/>
      <w:r w:rsidRPr="001F23FC">
        <w: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1F23FC">
        <w:rPr>
          <w:rFonts w:eastAsia="Osaka"/>
        </w:rPr>
        <w:t>iZ</w:t>
      </w:r>
      <w:proofErr w:type="spellEnd"/>
      <w:r w:rsidRPr="001F23FC">
        <w:rPr>
          <w:rFonts w:eastAsia="Osaka"/>
        </w:rPr>
        <w:t xml:space="preserve">’(g, t). </w:t>
      </w:r>
      <w:r w:rsidRPr="001F23FC">
        <w:t xml:space="preserve">The equivalent ideal samples are called </w:t>
      </w:r>
      <w:proofErr w:type="spellStart"/>
      <w:r w:rsidRPr="001F23FC">
        <w:t>iI</w:t>
      </w:r>
      <w:proofErr w:type="spellEnd"/>
      <w:r w:rsidRPr="001F23FC">
        <w:rPr>
          <w:rFonts w:eastAsia="Osaka"/>
        </w:rPr>
        <w:t>(</w:t>
      </w:r>
      <w:proofErr w:type="spellStart"/>
      <w:r w:rsidRPr="001F23FC">
        <w:rPr>
          <w:rFonts w:eastAsia="Osaka"/>
        </w:rPr>
        <w:t>g,t</w:t>
      </w:r>
      <w:proofErr w:type="spellEnd"/>
      <w:r w:rsidRPr="001F23FC">
        <w:rPr>
          <w:rFonts w:eastAsia="Osaka"/>
        </w:rPr>
        <w:t>)</w:t>
      </w:r>
      <w:r w:rsidRPr="001F23FC">
        <w:t>. Those samples of Z’(</w:t>
      </w:r>
      <w:proofErr w:type="spellStart"/>
      <w:r w:rsidRPr="001F23FC">
        <w:t>f,t</w:t>
      </w:r>
      <w:proofErr w:type="spellEnd"/>
      <w:r w:rsidRPr="001F23FC">
        <w:t xml:space="preserve">), carrying the reference symbols (=symbol 2,7,11) are not </w:t>
      </w:r>
      <w:proofErr w:type="spellStart"/>
      <w:r w:rsidRPr="001F23FC">
        <w:t>iDFT</w:t>
      </w:r>
      <w:proofErr w:type="spellEnd"/>
      <w:r w:rsidRPr="001F23FC">
        <w:t xml:space="preserve">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6" type="#_x0000_t75" style="width:211.25pt;height:56.4pt" o:ole="">
            <v:imagedata r:id="rId38" o:title=""/>
          </v:shape>
          <o:OLEObject Type="Embed" ProgID="Equation.3" ShapeID="_x0000_i1046" DrawAspect="Content" ObjectID="_1813070057" r:id="rId39"/>
        </w:object>
      </w:r>
      <w:r w:rsidRPr="001F23FC">
        <w:rPr>
          <w:noProof w:val="0"/>
        </w:rPr>
        <w:t>,</w:t>
      </w:r>
    </w:p>
    <w:p w14:paraId="082BA682" w14:textId="77777777" w:rsidR="0032234A" w:rsidRPr="001F23FC" w:rsidRDefault="0032234A">
      <w:r w:rsidRPr="001F23FC">
        <w:t>where</w:t>
      </w:r>
    </w:p>
    <w:p w14:paraId="0D9F79A2" w14:textId="77777777" w:rsidR="0032234A" w:rsidRPr="001F23FC" w:rsidRDefault="0032234A">
      <w:r w:rsidRPr="001F23FC">
        <w:rPr>
          <w:sz w:val="24"/>
          <w:szCs w:val="24"/>
        </w:rPr>
        <w:t xml:space="preserve">t </w:t>
      </w:r>
      <w:r w:rsidRPr="001F23FC">
        <w:t xml:space="preserve">covers the count of demodulated symbols with the considered modulation scheme being active within the measurement period, (i.e. symbol 0,1,3,4,5,6,8,9,10,12,13 in each slot, </w:t>
      </w:r>
      <w:r w:rsidRPr="001F23FC">
        <w:sym w:font="Wingdings" w:char="F0E0"/>
      </w:r>
      <w:r w:rsidRPr="001F23FC">
        <w:t>|T|=11)</w:t>
      </w:r>
    </w:p>
    <w:p w14:paraId="3A09FC5E" w14:textId="77777777" w:rsidR="0032234A" w:rsidRPr="001F23FC" w:rsidRDefault="0032234A">
      <w:pPr>
        <w:rPr>
          <w:sz w:val="18"/>
        </w:rPr>
      </w:pPr>
      <w:r w:rsidRPr="001F23FC">
        <w:rPr>
          <w:rFonts w:eastAsia="Osaka"/>
        </w:rPr>
        <w:t xml:space="preserve">g covers the count of demodulated symbols </w:t>
      </w:r>
      <w:r w:rsidRPr="001F23FC">
        <w:t>with the considered modulation scheme being active within the allocated bandwidth. (</w:t>
      </w:r>
      <w:r w:rsidRPr="001F23FC">
        <w:rPr>
          <w:sz w:val="18"/>
        </w:rPr>
        <w:t>|G|=</w:t>
      </w:r>
      <w:r w:rsidRPr="001F23FC">
        <w:t>12*</w:t>
      </w:r>
      <w:r w:rsidRPr="001F23FC">
        <w:rPr>
          <w:position w:val="-10"/>
        </w:rPr>
        <w:object w:dxaOrig="480" w:dyaOrig="300" w14:anchorId="2428018C">
          <v:shape id="_x0000_i1047" type="#_x0000_t75" style="width:36pt;height:20.4pt" o:ole="">
            <v:imagedata r:id="rId40" o:title=""/>
          </v:shape>
          <o:OLEObject Type="Embed" ProgID="Equation.3" ShapeID="_x0000_i1047" DrawAspect="Content" ObjectID="_1813070058" r:id="rId41"/>
        </w:object>
      </w:r>
      <w:r w:rsidRPr="001F23FC">
        <w:t xml:space="preserve"> (with</w:t>
      </w:r>
      <w:r w:rsidRPr="001F23FC">
        <w:rPr>
          <w:position w:val="-10"/>
        </w:rPr>
        <w:object w:dxaOrig="480" w:dyaOrig="300" w14:anchorId="2DD02CD4">
          <v:shape id="_x0000_i1048" type="#_x0000_t75" style="width:36pt;height:20.4pt" o:ole="">
            <v:imagedata r:id="rId40" o:title=""/>
          </v:shape>
          <o:OLEObject Type="Embed" ProgID="Equation.3" ShapeID="_x0000_i1048" DrawAspect="Content" ObjectID="_1813070059" r:id="rId42"/>
        </w:object>
      </w:r>
      <w:r w:rsidRPr="001F23FC">
        <w:t xml:space="preserve">: number of allocated resource blocks)). </w:t>
      </w:r>
    </w:p>
    <w:p w14:paraId="2C2364B0" w14:textId="77777777" w:rsidR="0032234A" w:rsidRPr="001F23FC" w:rsidRDefault="0032234A">
      <w:r w:rsidRPr="001F23FC">
        <w:rPr>
          <w:position w:val="-14"/>
        </w:rPr>
        <w:object w:dxaOrig="880" w:dyaOrig="380" w14:anchorId="26549A1B">
          <v:shape id="_x0000_i1049" type="#_x0000_t75" style="width:51.6pt;height:20.4pt" o:ole="">
            <v:imagedata r:id="rId43" o:title=""/>
          </v:shape>
          <o:OLEObject Type="Embed" ProgID="Equation.3" ShapeID="_x0000_i1049" DrawAspect="Content" ObjectID="_1813070060" r:id="rId44"/>
        </w:object>
      </w:r>
      <w:r w:rsidRPr="001F23FC">
        <w:t xml:space="preserve"> are the samples of the signal evaluated for the EVM.</w:t>
      </w:r>
    </w:p>
    <w:p w14:paraId="64DA72CD" w14:textId="77777777" w:rsidR="0032234A" w:rsidRPr="001F23FC" w:rsidRDefault="0032234A">
      <w:r w:rsidRPr="001F23FC">
        <w:rPr>
          <w:position w:val="-10"/>
        </w:rPr>
        <w:object w:dxaOrig="700" w:dyaOrig="340" w14:anchorId="16A8D687">
          <v:shape id="_x0000_i1050" type="#_x0000_t75" style="width:36pt;height:19.7pt" o:ole="">
            <v:imagedata r:id="rId45" o:title=""/>
          </v:shape>
          <o:OLEObject Type="Embed" ProgID="Equation.3" ShapeID="_x0000_i1050" DrawAspect="Content" ObjectID="_1813070061" r:id="rId46"/>
        </w:object>
      </w:r>
      <w:r w:rsidRPr="001F23FC">
        <w:t>is the ideal signal reconstructed by the measurement equipment, and</w:t>
      </w:r>
    </w:p>
    <w:p w14:paraId="2B730B86" w14:textId="77777777" w:rsidR="0032234A" w:rsidRPr="001F23FC" w:rsidRDefault="0032234A">
      <w:r w:rsidRPr="001F23FC">
        <w:rPr>
          <w:rFonts w:ascii="Arial" w:hAnsi="Arial" w:cs="Arial"/>
          <w:position w:val="-12"/>
        </w:rPr>
        <w:object w:dxaOrig="260" w:dyaOrig="360" w14:anchorId="663AAEEA">
          <v:shape id="_x0000_i1051" type="#_x0000_t75" style="width:16.3pt;height:20.4pt" o:ole="">
            <v:imagedata r:id="rId47" o:title=""/>
          </v:shape>
          <o:OLEObject Type="Embed" ProgID="Equation.3" ShapeID="_x0000_i1051" DrawAspect="Content" ObjectID="_1813070062" r:id="rId48"/>
        </w:object>
      </w:r>
      <w:r w:rsidRPr="001F23FC">
        <w:t xml:space="preserve"> is the average power of the ideal signal. For normalized modulation symbols </w:t>
      </w:r>
      <w:r w:rsidRPr="001F23FC">
        <w:rPr>
          <w:position w:val="-12"/>
        </w:rPr>
        <w:object w:dxaOrig="260" w:dyaOrig="360" w14:anchorId="745537D9">
          <v:shape id="_x0000_i1052" type="#_x0000_t75" style="width:16.3pt;height:20.4pt" o:ole="">
            <v:imagedata r:id="rId47" o:title=""/>
          </v:shape>
          <o:OLEObject Type="Embed" ProgID="Equation.3" ShapeID="_x0000_i1052" DrawAspect="Content" ObjectID="_1813070063" r:id="rId49"/>
        </w:object>
      </w:r>
      <w:r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3" type="#_x0000_t75" style="width:20.4pt;height:15.6pt" o:ole="" fillcolor="window">
            <v:imagedata r:id="rId24" o:title=""/>
          </v:shape>
          <o:OLEObject Type="Embed" ProgID="Equation.3" ShapeID="_x0000_i1053" DrawAspect="Content" ObjectID="_1813070064" r:id="rId50"/>
        </w:object>
      </w:r>
      <w:r w:rsidRPr="001F23FC">
        <w:t xml:space="preserve"> –W/2 and n values for the timing </w:t>
      </w:r>
      <w:r w:rsidRPr="001F23FC">
        <w:rPr>
          <w:position w:val="-6"/>
        </w:rPr>
        <w:object w:dxaOrig="360" w:dyaOrig="279" w14:anchorId="034388C4">
          <v:shape id="_x0000_i1054" type="#_x0000_t75" style="width:20.4pt;height:15.6pt" o:ole="" fillcolor="window">
            <v:imagedata r:id="rId24" o:title=""/>
          </v:shape>
          <o:OLEObject Type="Embed" ProgID="Equation.3" ShapeID="_x0000_i1054" DrawAspect="Content" ObjectID="_1813070065" r:id="rId51"/>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77777777" w:rsidR="0032234A" w:rsidRPr="001F23FC" w:rsidRDefault="0032234A">
      <w:pPr>
        <w:pStyle w:val="EQ"/>
        <w:jc w:val="center"/>
        <w:rPr>
          <w:noProof w:val="0"/>
        </w:rPr>
      </w:pPr>
      <w:r w:rsidRPr="001F23FC">
        <w:rPr>
          <w:noProof w:val="0"/>
          <w:color w:val="FF0000"/>
          <w:position w:val="-30"/>
        </w:rPr>
        <w:object w:dxaOrig="2160" w:dyaOrig="760" w14:anchorId="50E275F5">
          <v:shape id="_x0000_i1055" type="#_x0000_t75" style="width:118.85pt;height:36pt" o:ole="">
            <v:imagedata r:id="rId52" o:title=""/>
          </v:shape>
          <o:OLEObject Type="Embed" ProgID="Equation.DSMT4" ShapeID="_x0000_i1055" DrawAspect="Content" ObjectID="_1813070066" r:id="rId53"/>
        </w:object>
      </w:r>
    </w:p>
    <w:p w14:paraId="46130B6A" w14:textId="77777777" w:rsidR="0032234A" w:rsidRPr="001F23FC" w:rsidRDefault="0032234A">
      <w:r w:rsidRPr="001F23FC">
        <w:t xml:space="preserve">where </w:t>
      </w:r>
    </w:p>
    <w:p w14:paraId="63A9AF5B" w14:textId="77777777" w:rsidR="0032234A" w:rsidRPr="001F23FC" w:rsidRDefault="0032234A">
      <w:pPr>
        <w:pStyle w:val="EQ"/>
        <w:jc w:val="center"/>
        <w:rPr>
          <w:noProof w:val="0"/>
        </w:rPr>
      </w:pPr>
      <w:r w:rsidRPr="001F23FC">
        <w:rPr>
          <w:noProof w:val="0"/>
          <w:color w:val="FF0000"/>
          <w:position w:val="-30"/>
        </w:rPr>
        <w:object w:dxaOrig="2580" w:dyaOrig="720" w14:anchorId="1AD41F09">
          <v:shape id="_x0000_i1056" type="#_x0000_t75" style="width:139.25pt;height:36pt" o:ole="">
            <v:imagedata r:id="rId54" o:title=""/>
          </v:shape>
          <o:OLEObject Type="Embed" ProgID="Equation.DSMT4" ShapeID="_x0000_i1056" DrawAspect="Content" ObjectID="_1813070067" r:id="rId55"/>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t xml:space="preserve">The averaging is done separately for timing¦ </w:t>
      </w:r>
      <w:r w:rsidRPr="001F23FC">
        <w:rPr>
          <w:position w:val="-6"/>
        </w:rPr>
        <w:object w:dxaOrig="360" w:dyaOrig="279" w14:anchorId="56B75D62">
          <v:shape id="_x0000_i1057" type="#_x0000_t75" style="width:20.4pt;height:15.6pt" o:ole="" fillcolor="window">
            <v:imagedata r:id="rId24" o:title=""/>
          </v:shape>
          <o:OLEObject Type="Embed" ProgID="Equation.3" ShapeID="_x0000_i1057" DrawAspect="Content" ObjectID="_1813070068" r:id="rId56"/>
        </w:object>
      </w:r>
      <w:r w:rsidRPr="001F23FC">
        <w:t xml:space="preserve"> –W/2 and </w:t>
      </w:r>
      <w:r w:rsidRPr="001F23FC">
        <w:rPr>
          <w:position w:val="-6"/>
        </w:rPr>
        <w:object w:dxaOrig="360" w:dyaOrig="279" w14:anchorId="53864C85">
          <v:shape id="_x0000_i1058" type="#_x0000_t75" style="width:20.4pt;height:15.6pt" o:ole="" fillcolor="window">
            <v:imagedata r:id="rId24" o:title=""/>
          </v:shape>
          <o:OLEObject Type="Embed" ProgID="Equation.3" ShapeID="_x0000_i1058" DrawAspect="Content" ObjectID="_1813070069" r:id="rId57"/>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 xml:space="preserve">The </w:t>
      </w:r>
      <w:proofErr w:type="spellStart"/>
      <w:r w:rsidRPr="001F23FC">
        <w:t>inband</w:t>
      </w:r>
      <w:proofErr w:type="spellEnd"/>
      <w:r w:rsidRPr="001F23FC">
        <w:t xml:space="preserve">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 xml:space="preserve">There are 3 types of </w:t>
      </w:r>
      <w:proofErr w:type="spellStart"/>
      <w:r w:rsidRPr="001F23FC">
        <w:t>inband</w:t>
      </w:r>
      <w:proofErr w:type="spellEnd"/>
      <w:r w:rsidRPr="001F23FC">
        <w:t xml:space="preserve"> emissions:</w:t>
      </w:r>
    </w:p>
    <w:p w14:paraId="59E9DE34" w14:textId="77777777" w:rsidR="0032234A" w:rsidRPr="001F23FC" w:rsidRDefault="0032234A">
      <w:pPr>
        <w:pStyle w:val="B10"/>
      </w:pPr>
      <w:r w:rsidRPr="001F23FC">
        <w:t>1.</w:t>
      </w:r>
      <w:r w:rsidRPr="001F23FC">
        <w:tab/>
        <w:t>General</w:t>
      </w:r>
    </w:p>
    <w:p w14:paraId="7BFE494D" w14:textId="77777777" w:rsidR="0032234A" w:rsidRPr="001F23FC" w:rsidRDefault="0032234A">
      <w:pPr>
        <w:pStyle w:val="B10"/>
      </w:pPr>
      <w:r w:rsidRPr="001F23FC">
        <w:t>2.</w:t>
      </w:r>
      <w:r w:rsidRPr="001F23FC">
        <w:tab/>
        <w:t>IQ image</w:t>
      </w:r>
    </w:p>
    <w:p w14:paraId="654F1C10" w14:textId="77777777" w:rsidR="0032234A" w:rsidRPr="001F23FC" w:rsidRDefault="0032234A">
      <w:pPr>
        <w:pStyle w:val="B10"/>
      </w:pPr>
      <w:r w:rsidRPr="001F23FC">
        <w:t>3.</w:t>
      </w:r>
      <w:r w:rsidRPr="001F23FC">
        <w:tab/>
        <w:t>Carrier leakage</w:t>
      </w:r>
    </w:p>
    <w:p w14:paraId="26F46CDA" w14:textId="77777777" w:rsidR="0032234A" w:rsidRPr="001F23FC" w:rsidRDefault="0032234A">
      <w:r w:rsidRPr="001F23FC">
        <w:rPr>
          <w:i/>
        </w:rPr>
        <w:t>Carrier leakage</w:t>
      </w:r>
      <w:r w:rsidRPr="001F23FC">
        <w:t xml:space="preserve"> are </w:t>
      </w:r>
      <w:proofErr w:type="spellStart"/>
      <w:r w:rsidRPr="001F23FC">
        <w:t>inband</w:t>
      </w:r>
      <w:proofErr w:type="spellEnd"/>
      <w:r w:rsidRPr="001F23FC">
        <w:t xml:space="preserve"> emissions next to the carrier.</w:t>
      </w:r>
    </w:p>
    <w:p w14:paraId="0A00B546" w14:textId="77777777" w:rsidR="0032234A" w:rsidRPr="001F23FC" w:rsidRDefault="0032234A">
      <w:r w:rsidRPr="001F23FC">
        <w:rPr>
          <w:i/>
        </w:rPr>
        <w:t>IQ image</w:t>
      </w:r>
      <w:r w:rsidRPr="001F23FC">
        <w:t xml:space="preserve"> are </w:t>
      </w:r>
      <w:proofErr w:type="spellStart"/>
      <w:r w:rsidRPr="001F23FC">
        <w:t>inband</w:t>
      </w:r>
      <w:proofErr w:type="spellEnd"/>
      <w:r w:rsidRPr="001F23FC">
        <w:t xml:space="preserve">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0"/>
      </w:pPr>
      <w:r w:rsidRPr="001F23FC">
        <w:t>-</w:t>
      </w:r>
      <w:r w:rsidRPr="001F23FC">
        <w:tab/>
        <w:t>Power (General)</w:t>
      </w:r>
    </w:p>
    <w:p w14:paraId="44383E07" w14:textId="77777777" w:rsidR="0032234A" w:rsidRPr="001F23FC" w:rsidRDefault="0032234A">
      <w:pPr>
        <w:pStyle w:val="B10"/>
      </w:pPr>
      <w:r w:rsidRPr="001F23FC">
        <w:t>-</w:t>
      </w:r>
      <w:r w:rsidRPr="001F23FC">
        <w:tab/>
        <w:t>Power (General + Carrier leakage)</w:t>
      </w:r>
    </w:p>
    <w:p w14:paraId="3CB059E0" w14:textId="77777777" w:rsidR="0032234A" w:rsidRPr="001F23FC" w:rsidRDefault="0032234A">
      <w:pPr>
        <w:pStyle w:val="B10"/>
      </w:pPr>
      <w:r w:rsidRPr="001F23FC">
        <w:t>-</w:t>
      </w:r>
      <w:r w:rsidRPr="001F23FC">
        <w:tab/>
        <w:t>Power (General + IQ Image)</w:t>
      </w:r>
    </w:p>
    <w:p w14:paraId="5474BD37" w14:textId="77777777" w:rsidR="0032234A" w:rsidRPr="001F23FC" w:rsidRDefault="0032234A">
      <w:pPr>
        <w:pStyle w:val="B10"/>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0"/>
      </w:pPr>
      <w:r w:rsidRPr="001F23FC">
        <w:tab/>
        <w:t xml:space="preserve">3 is expressed in terms of power in one non allocated RB, normalized to the power of all allocated RBs. (unit </w:t>
      </w:r>
      <w:proofErr w:type="spellStart"/>
      <w:r w:rsidRPr="001F23FC">
        <w:t>dBc</w:t>
      </w:r>
      <w:proofErr w:type="spellEnd"/>
      <w:r w:rsidRPr="001F23FC">
        <w:t>).</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7777777" w:rsidR="0032234A" w:rsidRPr="001F23FC" w:rsidRDefault="0032234A">
      <w:r w:rsidRPr="001F23FC">
        <w:t>Create one set of Y(</w:t>
      </w:r>
      <w:proofErr w:type="spellStart"/>
      <w:r w:rsidRPr="001F23FC">
        <w:t>t,f</w:t>
      </w:r>
      <w:proofErr w:type="spellEnd"/>
      <w:r w:rsidRPr="001F23FC">
        <w:t xml:space="preserve">) per slot according to the timing </w:t>
      </w:r>
      <w:r w:rsidR="00BE5897" w:rsidRPr="001F23FC">
        <w:t>“</w:t>
      </w:r>
      <w:r w:rsidRPr="001F23FC">
        <w:rPr>
          <w:position w:val="-6"/>
        </w:rPr>
        <w:object w:dxaOrig="360" w:dyaOrig="279" w14:anchorId="6F269DCC">
          <v:shape id="_x0000_i1059" type="#_x0000_t75" style="width:20.4pt;height:15.6pt" o:ole="" fillcolor="window">
            <v:imagedata r:id="rId24" o:title=""/>
          </v:shape>
          <o:OLEObject Type="Embed" ProgID="Equation.3" ShapeID="_x0000_i1059" DrawAspect="Content" ObjectID="_1813070070" r:id="rId61"/>
        </w:object>
      </w:r>
      <w:r w:rsidRPr="001F23FC">
        <w:t>”</w:t>
      </w:r>
    </w:p>
    <w:p w14:paraId="4E39B5D7" w14:textId="77777777" w:rsidR="0032234A" w:rsidRPr="001F23FC" w:rsidRDefault="0032234A">
      <w:r w:rsidRPr="001F23FC">
        <w:t>For the non-allocated RBs below the in-band emissions are calculated as follows</w:t>
      </w:r>
    </w:p>
    <w:p w14:paraId="1701D7AB" w14:textId="77777777" w:rsidR="0032234A" w:rsidRPr="001F23FC" w:rsidRDefault="0032234A">
      <w:pPr>
        <w:pStyle w:val="EQ"/>
        <w:jc w:val="center"/>
        <w:rPr>
          <w:noProof w:val="0"/>
        </w:rPr>
      </w:pPr>
      <w:r w:rsidRPr="001F23FC">
        <w:rPr>
          <w:noProof w:val="0"/>
        </w:rPr>
        <w:object w:dxaOrig="6460" w:dyaOrig="1440" w14:anchorId="37809E03">
          <v:shape id="_x0000_i1060" type="#_x0000_t75" style="width:323.3pt;height:1in" o:ole="">
            <v:imagedata r:id="rId62" o:title=""/>
          </v:shape>
          <o:OLEObject Type="Embed" ProgID="Equation.3" ShapeID="_x0000_i1060" DrawAspect="Content" ObjectID="_1813070071" r:id="rId63"/>
        </w:object>
      </w:r>
      <w:r w:rsidRPr="001F23FC">
        <w:rPr>
          <w:noProof w:val="0"/>
        </w:rPr>
        <w:t>,</w:t>
      </w:r>
    </w:p>
    <w:p w14:paraId="3CBB7770" w14:textId="77777777" w:rsidR="0032234A" w:rsidRPr="001F23FC" w:rsidRDefault="0032234A">
      <w:r w:rsidRPr="001F23FC">
        <w:t>where</w:t>
      </w:r>
    </w:p>
    <w:p w14:paraId="7EE1E5FD" w14:textId="77777777" w:rsidR="0032234A" w:rsidRPr="001F23FC" w:rsidRDefault="0032234A">
      <w:r w:rsidRPr="001F23FC">
        <w:t>the upper formula represents the in band emissions below the allocated frequency block and the lower one the in band emissions above the allocated frequency block.</w:t>
      </w:r>
    </w:p>
    <w:p w14:paraId="3B41271A" w14:textId="77777777" w:rsidR="0032234A" w:rsidRPr="001F23FC" w:rsidRDefault="0032234A">
      <w:r w:rsidRPr="001F23FC">
        <w:rPr>
          <w:position w:val="-12"/>
        </w:rPr>
        <w:object w:dxaOrig="260" w:dyaOrig="360" w14:anchorId="5C3A9927">
          <v:shape id="_x0000_i1061" type="#_x0000_t75" style="width:16.3pt;height:20.4pt" o:ole="">
            <v:imagedata r:id="rId64" o:title=""/>
          </v:shape>
          <o:OLEObject Type="Embed" ProgID="Equation.3" ShapeID="_x0000_i1061" DrawAspect="Content" ObjectID="_1813070072" r:id="rId65"/>
        </w:object>
      </w:r>
      <w:r w:rsidRPr="001F23FC">
        <w:rPr>
          <w:i/>
        </w:rPr>
        <w:t xml:space="preserve"> </w:t>
      </w:r>
      <w:r w:rsidRPr="001F23FC">
        <w:t xml:space="preserve">is a set of </w:t>
      </w:r>
      <w:r w:rsidRPr="001F23FC">
        <w:rPr>
          <w:position w:val="-14"/>
          <w:sz w:val="24"/>
          <w:szCs w:val="24"/>
        </w:rPr>
        <w:object w:dxaOrig="340" w:dyaOrig="400" w14:anchorId="4F12529F">
          <v:shape id="_x0000_i1062" type="#_x0000_t75" style="width:19.7pt;height:20.4pt" o:ole="">
            <v:imagedata r:id="rId66" o:title=""/>
          </v:shape>
          <o:OLEObject Type="Embed" ProgID="Equation.3" ShapeID="_x0000_i1062" DrawAspect="Content" ObjectID="_1813070073" r:id="rId67"/>
        </w:object>
      </w:r>
      <w:r w:rsidRPr="001F23FC">
        <w:t xml:space="preserve"> DFT-s-OFDM symbols with the considered modulation scheme being active within the measurement period,</w:t>
      </w:r>
    </w:p>
    <w:p w14:paraId="4D85E497" w14:textId="77777777" w:rsidR="0032234A" w:rsidRPr="001F23FC" w:rsidRDefault="0032234A">
      <w:r w:rsidRPr="001F23FC">
        <w:rPr>
          <w:position w:val="-10"/>
        </w:rPr>
        <w:object w:dxaOrig="400" w:dyaOrig="300" w14:anchorId="0CF8755B">
          <v:shape id="_x0000_i1063" type="#_x0000_t75" style="width:20.4pt;height:16.3pt" o:ole="">
            <v:imagedata r:id="rId68" o:title=""/>
          </v:shape>
          <o:OLEObject Type="Embed" ProgID="Equation.3" ShapeID="_x0000_i1063" DrawAspect="Content" ObjectID="_1813070074" r:id="rId69"/>
        </w:object>
      </w:r>
      <w:r w:rsidRPr="001F23FC">
        <w:t xml:space="preserve"> is the starting frequency offset between the allocated RB and the measured non-allocated RB (e.g. </w:t>
      </w:r>
      <w:r w:rsidRPr="001F23FC">
        <w:rPr>
          <w:position w:val="-10"/>
        </w:rPr>
        <w:object w:dxaOrig="760" w:dyaOrig="340" w14:anchorId="32BAE480">
          <v:shape id="_x0000_i1064" type="#_x0000_t75" style="width:36pt;height:19.7pt" o:ole="">
            <v:imagedata r:id="rId70" o:title=""/>
          </v:shape>
          <o:OLEObject Type="Embed" ProgID="Equation.3" ShapeID="_x0000_i1064" DrawAspect="Content" ObjectID="_1813070075" r:id="rId71"/>
        </w:object>
      </w:r>
      <w:r w:rsidRPr="001F23FC">
        <w:t xml:space="preserve"> for the first upper or </w:t>
      </w:r>
      <w:r w:rsidRPr="001F23FC">
        <w:rPr>
          <w:position w:val="-10"/>
        </w:rPr>
        <w:object w:dxaOrig="920" w:dyaOrig="340" w14:anchorId="46DCBE11">
          <v:shape id="_x0000_i1065" type="#_x0000_t75" style="width:46.85pt;height:19.7pt" o:ole="">
            <v:imagedata r:id="rId72" o:title=""/>
          </v:shape>
          <o:OLEObject Type="Embed" ProgID="Equation.3" ShapeID="_x0000_i1065" DrawAspect="Content" ObjectID="_1813070076" r:id="rId73"/>
        </w:object>
      </w:r>
      <w:r w:rsidRPr="001F23FC">
        <w:t xml:space="preserve"> for the first lower adjacent RB),</w:t>
      </w:r>
    </w:p>
    <w:p w14:paraId="249F4E06" w14:textId="77777777" w:rsidR="0032234A" w:rsidRPr="001F23FC" w:rsidRDefault="0032234A">
      <w:r w:rsidRPr="001F23FC">
        <w:rPr>
          <w:position w:val="-10"/>
        </w:rPr>
        <w:object w:dxaOrig="400" w:dyaOrig="300" w14:anchorId="1D747B87">
          <v:shape id="_x0000_i1066" type="#_x0000_t75" style="width:20.4pt;height:16.3pt" o:ole="">
            <v:imagedata r:id="rId74" o:title=""/>
          </v:shape>
          <o:OLEObject Type="Embed" ProgID="Equation.3" ShapeID="_x0000_i1066" DrawAspect="Content" ObjectID="_1813070077" r:id="rId75"/>
        </w:object>
      </w:r>
      <w:r w:rsidRPr="001F23FC">
        <w:t xml:space="preserve">and </w:t>
      </w:r>
      <w:r w:rsidRPr="001F23FC">
        <w:rPr>
          <w:position w:val="-12"/>
        </w:rPr>
        <w:object w:dxaOrig="440" w:dyaOrig="360" w14:anchorId="18B3AC5B">
          <v:shape id="_x0000_i1067" type="#_x0000_t75" style="width:25.15pt;height:20.4pt" o:ole="">
            <v:imagedata r:id="rId76" o:title=""/>
          </v:shape>
          <o:OLEObject Type="Embed" ProgID="Equation.3" ShapeID="_x0000_i1067" DrawAspect="Content" ObjectID="_1813070078" r:id="rId77"/>
        </w:object>
      </w:r>
      <w:r w:rsidRPr="001F23FC">
        <w:t>are the lower and upper edge of the UL transmission BW configuration,</w:t>
      </w:r>
    </w:p>
    <w:p w14:paraId="0E80F581" w14:textId="77777777" w:rsidR="0032234A" w:rsidRPr="001F23FC" w:rsidRDefault="0032234A">
      <w:r w:rsidRPr="001F23FC">
        <w:rPr>
          <w:position w:val="-12"/>
        </w:rPr>
        <w:object w:dxaOrig="220" w:dyaOrig="360" w14:anchorId="3FE7EF62">
          <v:shape id="_x0000_i1068" type="#_x0000_t75" style="width:16.3pt;height:20.4pt" o:ole="">
            <v:imagedata r:id="rId78" o:title=""/>
          </v:shape>
          <o:OLEObject Type="Embed" ProgID="Equation.3" ShapeID="_x0000_i1068" DrawAspect="Content" ObjectID="_1813070079" r:id="rId79"/>
        </w:object>
      </w:r>
      <w:r w:rsidRPr="001F23FC">
        <w:t xml:space="preserve"> and </w:t>
      </w:r>
      <w:r w:rsidRPr="001F23FC">
        <w:rPr>
          <w:position w:val="-12"/>
        </w:rPr>
        <w:object w:dxaOrig="300" w:dyaOrig="360" w14:anchorId="3FD751A7">
          <v:shape id="_x0000_i1069" type="#_x0000_t75" style="width:16.3pt;height:20.4pt" o:ole="">
            <v:imagedata r:id="rId80" o:title=""/>
          </v:shape>
          <o:OLEObject Type="Embed" ProgID="Equation.3" ShapeID="_x0000_i1069" DrawAspect="Content" ObjectID="_1813070080" r:id="rId81"/>
        </w:object>
      </w:r>
      <w:r w:rsidRPr="001F23FC">
        <w:t xml:space="preserve"> are the lower and upper edge of the allocated BW,</w:t>
      </w:r>
    </w:p>
    <w:p w14:paraId="0457079F" w14:textId="77777777" w:rsidR="0032234A" w:rsidRPr="001F23FC" w:rsidRDefault="0032234A">
      <w:r w:rsidRPr="001F23FC">
        <w:rPr>
          <w:position w:val="-14"/>
        </w:rPr>
        <w:object w:dxaOrig="360" w:dyaOrig="380" w14:anchorId="42643F59">
          <v:shape id="_x0000_i1070" type="#_x0000_t75" style="width:20.4pt;height:20.4pt" o:ole="">
            <v:imagedata r:id="rId82" o:title=""/>
          </v:shape>
          <o:OLEObject Type="Embed" ProgID="Equation.3" ShapeID="_x0000_i1070" DrawAspect="Content" ObjectID="_1813070081" r:id="rId83"/>
        </w:object>
      </w:r>
      <w:r w:rsidRPr="001F23FC">
        <w:t>is the SCS, and</w:t>
      </w:r>
    </w:p>
    <w:p w14:paraId="19CC0341" w14:textId="77777777" w:rsidR="0032234A" w:rsidRPr="001F23FC" w:rsidRDefault="0032234A">
      <w:r w:rsidRPr="001F23FC">
        <w:rPr>
          <w:position w:val="-10"/>
        </w:rPr>
        <w:object w:dxaOrig="700" w:dyaOrig="340" w14:anchorId="1ADEFE58">
          <v:shape id="_x0000_i1071" type="#_x0000_t75" style="width:31.25pt;height:15.6pt" o:ole="">
            <v:imagedata r:id="rId84" o:title=""/>
          </v:shape>
          <o:OLEObject Type="Embed" ProgID="Equation.3" ShapeID="_x0000_i1071" DrawAspect="Content" ObjectID="_1813070082" r:id="rId85"/>
        </w:object>
      </w:r>
      <w:r w:rsidRPr="001F23FC">
        <w:t xml:space="preserve"> is the frequency domain signal evaluated for in-band emissions as defined in </w:t>
      </w:r>
      <w:r w:rsidR="00C75948" w:rsidRPr="001F23FC">
        <w:t>clause</w:t>
      </w:r>
      <w:r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2" type="#_x0000_t75" style="width:262.85pt;height:41.45pt" o:ole="">
            <v:imagedata r:id="rId87" o:title=""/>
          </v:shape>
          <o:OLEObject Type="Embed" ProgID="Equation.3" ShapeID="_x0000_i1072" DrawAspect="Content" ObjectID="_1813070083" r:id="rId88"/>
        </w:object>
      </w:r>
    </w:p>
    <w:p w14:paraId="3BBD7BB3" w14:textId="77777777" w:rsidR="0032234A" w:rsidRPr="001F23FC" w:rsidRDefault="0032234A">
      <w:r w:rsidRPr="001F23FC">
        <w:t>The relative in-band emissions, applicable for General and IQ image, are given by:</w:t>
      </w:r>
    </w:p>
    <w:p w14:paraId="6F3F5E30" w14:textId="2529D1EA" w:rsidR="0032234A" w:rsidRPr="001F23FC" w:rsidRDefault="00404AAC">
      <w:pPr>
        <w:pStyle w:val="EQ"/>
        <w:jc w:val="center"/>
        <w:rPr>
          <w:noProof w:val="0"/>
        </w:rPr>
      </w:pPr>
      <w:r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77777777" w:rsidR="0032234A" w:rsidRPr="001F23FC" w:rsidRDefault="0032234A">
      <w:r w:rsidRPr="001F23FC">
        <w:rPr>
          <w:position w:val="-10"/>
        </w:rPr>
        <w:object w:dxaOrig="480" w:dyaOrig="300" w14:anchorId="3A02A8E9">
          <v:shape id="_x0000_i1073" type="#_x0000_t75" style="width:36pt;height:20.4pt" o:ole="">
            <v:imagedata r:id="rId40" o:title=""/>
          </v:shape>
          <o:OLEObject Type="Embed" ProgID="Equation.3" ShapeID="_x0000_i1073" DrawAspect="Content" ObjectID="_1813070084" r:id="rId90"/>
        </w:object>
      </w:r>
      <w:r w:rsidRPr="001F23FC">
        <w:t xml:space="preserve"> is the number of allocated resource blocks,</w:t>
      </w:r>
    </w:p>
    <w:p w14:paraId="086A0D2C" w14:textId="77777777" w:rsidR="0032234A" w:rsidRPr="001F23FC" w:rsidRDefault="0032234A">
      <w:r w:rsidRPr="001F23FC">
        <w:t>and</w:t>
      </w:r>
    </w:p>
    <w:p w14:paraId="6787FF23" w14:textId="77777777" w:rsidR="0032234A" w:rsidRPr="001F23FC" w:rsidRDefault="0032234A">
      <w:r w:rsidRPr="001F23FC">
        <w:rPr>
          <w:position w:val="-10"/>
        </w:rPr>
        <w:object w:dxaOrig="900" w:dyaOrig="340" w14:anchorId="1316C6CB">
          <v:shape id="_x0000_i1074" type="#_x0000_t75" style="width:41.45pt;height:15.6pt" o:ole="">
            <v:imagedata r:id="rId91" o:title=""/>
          </v:shape>
          <o:OLEObject Type="Embed" ProgID="Equation.3" ShapeID="_x0000_i1074" DrawAspect="Content" ObjectID="_1813070085" r:id="rId92"/>
        </w:object>
      </w:r>
      <w:r w:rsidRPr="001F23FC">
        <w:t xml:space="preserve"> is the frequency domain samples for the allocated bandwidth, as defined in </w:t>
      </w:r>
      <w:r w:rsidR="008627C3" w:rsidRPr="001F23FC">
        <w:t xml:space="preserve">clause </w:t>
      </w:r>
      <w:r w:rsidRPr="001F23FC">
        <w:t>E.3.3.</w:t>
      </w:r>
    </w:p>
    <w:p w14:paraId="6753DDB8" w14:textId="77777777" w:rsidR="0032234A" w:rsidRPr="001F23FC" w:rsidRDefault="0032234A">
      <w:r w:rsidRPr="001F23FC">
        <w:t>The relative in-band emissions, applicable for carrier leakage, is given by:</w:t>
      </w:r>
    </w:p>
    <w:p w14:paraId="176DCD4A" w14:textId="79687724" w:rsidR="0032234A" w:rsidRPr="001F23FC" w:rsidRDefault="00404AAC">
      <w:pPr>
        <w:pStyle w:val="EQ"/>
        <w:jc w:val="center"/>
        <w:rPr>
          <w:noProof w:val="0"/>
        </w:rPr>
      </w:pPr>
      <w:r w:rsidRPr="001F23FC">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1F23FC">
        <w:rPr>
          <w:noProof w:val="0"/>
        </w:rPr>
        <w:tab/>
      </w:r>
    </w:p>
    <w:p w14:paraId="6A694382" w14:textId="77777777" w:rsidR="0032234A" w:rsidRPr="001F23FC" w:rsidRDefault="0032234A">
      <w:r w:rsidRPr="001F23FC">
        <w:t xml:space="preserve">where </w:t>
      </w:r>
      <w:proofErr w:type="spellStart"/>
      <w:r w:rsidRPr="001F23FC">
        <w:t>RBnextDC</w:t>
      </w:r>
      <w:proofErr w:type="spellEnd"/>
      <w:r w:rsidRPr="001F23FC">
        <w:t xml:space="preserve"> means: Resource Block next to the carrier.</w:t>
      </w:r>
    </w:p>
    <w:p w14:paraId="634FB1D5" w14:textId="77777777" w:rsidR="0032234A" w:rsidRPr="001F23FC" w:rsidRDefault="0032234A">
      <w:r w:rsidRPr="001F23FC">
        <w:t>This can be one RB or one pair of RBs, depending whether the DC carrier is inside an RB or in-between two RBs.</w:t>
      </w:r>
    </w:p>
    <w:p w14:paraId="03662FE5" w14:textId="77777777" w:rsidR="0032234A" w:rsidRPr="001F23FC" w:rsidRDefault="0032234A">
      <w:r w:rsidRPr="001F23FC">
        <w:t xml:space="preserve">Although an exclusion period may be applicable in the time domain, when evaluating EVM, the </w:t>
      </w:r>
      <w:proofErr w:type="spellStart"/>
      <w:r w:rsidRPr="001F23FC">
        <w:t>inband</w:t>
      </w:r>
      <w:proofErr w:type="spellEnd"/>
      <w:r w:rsidRPr="001F23FC">
        <w:t xml:space="preserve">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w:t>
      </w:r>
      <w:proofErr w:type="spellStart"/>
      <w:r w:rsidRPr="001F23FC">
        <w:t>inband</w:t>
      </w:r>
      <w:proofErr w:type="spellEnd"/>
      <w:r w:rsidRPr="001F23FC">
        <w:t xml:space="preserve"> emissions can be derived. n values or n pairs of carrier leakage </w:t>
      </w:r>
      <w:proofErr w:type="spellStart"/>
      <w:r w:rsidRPr="001F23FC">
        <w:t>inband</w:t>
      </w:r>
      <w:proofErr w:type="spellEnd"/>
      <w:r w:rsidRPr="001F23FC">
        <w:t xml:space="preserve">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pPr>
        <w:pStyle w:val="EQ"/>
        <w:rPr>
          <w:noProof w:val="0"/>
        </w:rPr>
      </w:pPr>
      <w:r w:rsidRPr="001F23FC">
        <w:rPr>
          <w:noProof w:val="0"/>
        </w:rPr>
        <w:tab/>
      </w:r>
      <w:r w:rsidRPr="001F23FC">
        <w:rPr>
          <w:noProof w:val="0"/>
          <w:position w:val="-28"/>
        </w:rPr>
        <w:object w:dxaOrig="4940" w:dyaOrig="680" w14:anchorId="674F368A">
          <v:shape id="_x0000_i1075" type="#_x0000_t75" style="width:247.25pt;height:36pt" o:ole="">
            <v:imagedata r:id="rId94" o:title=""/>
          </v:shape>
          <o:OLEObject Type="Embed" ProgID="Equation.DSMT4" ShapeID="_x0000_i1075" DrawAspect="Content" ObjectID="_1813070086" r:id="rId95"/>
        </w:object>
      </w:r>
    </w:p>
    <w:p w14:paraId="5BCAF38A" w14:textId="77777777" w:rsidR="0032234A" w:rsidRPr="001F23FC" w:rsidRDefault="0032234A">
      <w:pPr>
        <w:pStyle w:val="EQ"/>
        <w:rPr>
          <w:noProof w:val="0"/>
        </w:rPr>
      </w:pPr>
      <w:r w:rsidRPr="001F23FC">
        <w:rPr>
          <w:noProof w:val="0"/>
        </w:rPr>
        <w:tab/>
      </w:r>
      <w:r w:rsidRPr="001F23FC">
        <w:rPr>
          <w:noProof w:val="0"/>
          <w:position w:val="-30"/>
        </w:rPr>
        <w:object w:dxaOrig="6259" w:dyaOrig="720" w14:anchorId="64EC4AAF">
          <v:shape id="_x0000_i1076" type="#_x0000_t75" style="width:309.05pt;height:36pt" o:ole="">
            <v:imagedata r:id="rId96" o:title=""/>
          </v:shape>
          <o:OLEObject Type="Embed" ProgID="Equation.DSMT4" ShapeID="_x0000_i1076" DrawAspect="Content" ObjectID="_1813070087" r:id="rId97"/>
        </w:object>
      </w:r>
    </w:p>
    <w:p w14:paraId="13EDEA19" w14:textId="77777777" w:rsidR="0032234A" w:rsidRPr="001F23FC" w:rsidRDefault="0032234A">
      <w:r w:rsidRPr="001F23FC">
        <w:tab/>
      </w:r>
      <w:r w:rsidRPr="001F23FC">
        <w:rPr>
          <w:position w:val="-30"/>
        </w:rPr>
        <w:object w:dxaOrig="5500" w:dyaOrig="720" w14:anchorId="57FA13C2">
          <v:shape id="_x0000_i1077" type="#_x0000_t75" style="width:272.4pt;height:36pt" o:ole="">
            <v:imagedata r:id="rId98" o:title=""/>
          </v:shape>
          <o:OLEObject Type="Embed" ProgID="Equation.DSMT4" ShapeID="_x0000_i1077" DrawAspect="Content" ObjectID="_1813070088" r:id="rId99"/>
        </w:object>
      </w:r>
    </w:p>
    <w:p w14:paraId="293A8951" w14:textId="77777777" w:rsidR="0032234A" w:rsidRPr="001F23FC" w:rsidRDefault="0032234A"/>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70A937DD" w14:textId="77777777" w:rsidR="0032234A" w:rsidRPr="001F23FC" w:rsidRDefault="0032234A">
      <w:r w:rsidRPr="001F23FC">
        <w:t xml:space="preserve">For EVM equalizer spectrum flatness use EC(f) as defined in E.3.3. Note, EC(f) represents equalizer coefficient </w:t>
      </w:r>
      <w:r w:rsidRPr="001F23FC">
        <w:rPr>
          <w:position w:val="-8"/>
        </w:rPr>
        <w:object w:dxaOrig="480" w:dyaOrig="220" w14:anchorId="2FD4E0CE">
          <v:shape id="_x0000_i1078" type="#_x0000_t75" style="width:25.15pt;height:16.3pt" o:ole="">
            <v:imagedata r:id="rId100" o:title=""/>
          </v:shape>
          <o:OLEObject Type="Embed" ProgID="Equation.3" ShapeID="_x0000_i1078" DrawAspect="Content" ObjectID="_1813070089" r:id="rId101"/>
        </w:object>
      </w:r>
      <w:r w:rsidRPr="001F23FC">
        <w:t>，f is the allocated subcarriers within the transmission bandwidth ((</w:t>
      </w:r>
      <w:r w:rsidRPr="001F23FC">
        <w:rPr>
          <w:sz w:val="18"/>
        </w:rPr>
        <w:t>|</w:t>
      </w:r>
      <w:r w:rsidRPr="001F23FC">
        <w:rPr>
          <w:i/>
          <w:sz w:val="18"/>
        </w:rPr>
        <w:t>F</w:t>
      </w:r>
      <w:r w:rsidRPr="001F23FC">
        <w:rPr>
          <w:sz w:val="18"/>
        </w:rPr>
        <w:t>|=</w:t>
      </w:r>
      <w:r w:rsidRPr="001F23FC">
        <w:t>12*</w:t>
      </w:r>
      <w:r w:rsidRPr="001F23FC">
        <w:rPr>
          <w:position w:val="-10"/>
        </w:rPr>
        <w:object w:dxaOrig="480" w:dyaOrig="300" w14:anchorId="14C104D2">
          <v:shape id="_x0000_i1079" type="#_x0000_t75" style="width:25.15pt;height:20.4pt" o:ole="">
            <v:imagedata r:id="rId40" o:title=""/>
          </v:shape>
          <o:OLEObject Type="Embed" ProgID="Equation.3" ShapeID="_x0000_i1079" DrawAspect="Content" ObjectID="_1813070090" r:id="rId102"/>
        </w:object>
      </w:r>
      <w:r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0" type="#_x0000_t75" style="width:139.25pt;height:51.6pt" o:ole="">
            <v:imagedata r:id="rId103" o:title=""/>
          </v:shape>
          <o:OLEObject Type="Embed" ProgID="Equation.3" ShapeID="_x0000_i1080" DrawAspect="Content" ObjectID="_1813070091" r:id="rId104"/>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1" type="#_x0000_t75" style="width:2in;height:51.6pt" o:ole="">
            <v:imagedata r:id="rId105" o:title=""/>
          </v:shape>
          <o:OLEObject Type="Embed" ProgID="Equation.3" ShapeID="_x0000_i1081" DrawAspect="Content" ObjectID="_1813070092" r:id="rId106"/>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77777777" w:rsidR="0032234A" w:rsidRPr="001F23FC" w:rsidRDefault="0032234A">
      <w:pPr>
        <w:pStyle w:val="EQ"/>
        <w:rPr>
          <w:noProof w:val="0"/>
        </w:rPr>
      </w:pPr>
      <w:r w:rsidRPr="001F23FC">
        <w:rPr>
          <w:noProof w:val="0"/>
          <w:position w:val="-10"/>
        </w:rPr>
        <w:object w:dxaOrig="4680" w:dyaOrig="340" w14:anchorId="21D1D940">
          <v:shape id="_x0000_i1082" type="#_x0000_t75" style="width:236.4pt;height:19.7pt" o:ole="">
            <v:imagedata r:id="rId107" o:title=""/>
          </v:shape>
          <o:OLEObject Type="Embed" ProgID="Equation.3" ShapeID="_x0000_i1082" DrawAspect="Content" ObjectID="_1813070093" r:id="rId108"/>
        </w:object>
      </w:r>
      <w:r w:rsidRPr="001F23FC">
        <w:rPr>
          <w:noProof w:val="0"/>
        </w:rPr>
        <w:t xml:space="preserve"> ,which denote the maximum ripple in Range 1</w:t>
      </w:r>
    </w:p>
    <w:p w14:paraId="15CCE559" w14:textId="77777777" w:rsidR="0032234A" w:rsidRPr="001F23FC" w:rsidRDefault="0032234A">
      <w:pPr>
        <w:pStyle w:val="EQ"/>
        <w:rPr>
          <w:noProof w:val="0"/>
        </w:rPr>
      </w:pPr>
      <w:r w:rsidRPr="001F23FC">
        <w:rPr>
          <w:noProof w:val="0"/>
          <w:position w:val="-10"/>
        </w:rPr>
        <w:object w:dxaOrig="4760" w:dyaOrig="340" w14:anchorId="0A881E28">
          <v:shape id="_x0000_i1083" type="#_x0000_t75" style="width:236.4pt;height:19.7pt" o:ole="">
            <v:imagedata r:id="rId109" o:title=""/>
          </v:shape>
          <o:OLEObject Type="Embed" ProgID="Equation.3" ShapeID="_x0000_i1083" DrawAspect="Content" ObjectID="_1813070094" r:id="rId110"/>
        </w:object>
      </w:r>
      <w:r w:rsidRPr="001F23FC">
        <w:rPr>
          <w:noProof w:val="0"/>
        </w:rPr>
        <w:t>,which denote the maximum ripple in Range 2</w:t>
      </w:r>
    </w:p>
    <w:p w14:paraId="708742D3" w14:textId="77777777" w:rsidR="0032234A" w:rsidRPr="001F23FC" w:rsidRDefault="0032234A">
      <w:pPr>
        <w:pStyle w:val="EQ"/>
        <w:rPr>
          <w:noProof w:val="0"/>
        </w:rPr>
      </w:pPr>
      <w:r w:rsidRPr="001F23FC">
        <w:rPr>
          <w:noProof w:val="0"/>
          <w:position w:val="-10"/>
        </w:rPr>
        <w:object w:dxaOrig="4780" w:dyaOrig="340" w14:anchorId="22F996F6">
          <v:shape id="_x0000_i1084" type="#_x0000_t75" style="width:236.4pt;height:19.7pt" o:ole="">
            <v:imagedata r:id="rId111" o:title=""/>
          </v:shape>
          <o:OLEObject Type="Embed" ProgID="Equation.3" ShapeID="_x0000_i1084" DrawAspect="Content" ObjectID="_1813070095" r:id="rId112"/>
        </w:object>
      </w:r>
      <w:r w:rsidRPr="001F23FC">
        <w:rPr>
          <w:noProof w:val="0"/>
        </w:rPr>
        <w:t>,which denote the maximum ripple between the upper side of Range 1 and lower side of Range 2</w:t>
      </w:r>
    </w:p>
    <w:p w14:paraId="101B7B09" w14:textId="77777777" w:rsidR="0032234A" w:rsidRPr="001F23FC" w:rsidRDefault="0032234A">
      <w:pPr>
        <w:pStyle w:val="EQ"/>
        <w:rPr>
          <w:noProof w:val="0"/>
        </w:rPr>
      </w:pPr>
      <w:r w:rsidRPr="001F23FC">
        <w:rPr>
          <w:noProof w:val="0"/>
          <w:position w:val="-10"/>
        </w:rPr>
        <w:object w:dxaOrig="4780" w:dyaOrig="340" w14:anchorId="5C211835">
          <v:shape id="_x0000_i1085" type="#_x0000_t75" style="width:236.4pt;height:19.7pt" o:ole="">
            <v:imagedata r:id="rId113" o:title=""/>
          </v:shape>
          <o:OLEObject Type="Embed" ProgID="Equation.3" ShapeID="_x0000_i1085" DrawAspect="Content" ObjectID="_1813070096" r:id="rId114"/>
        </w:object>
      </w:r>
      <w:r w:rsidRPr="001F23FC">
        <w:rPr>
          <w:noProof w:val="0"/>
        </w:rPr>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3DD954E0">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w:t>
      </w:r>
      <w:r w:rsidRPr="001F23FC">
        <w:rPr>
          <w:color w:val="000000"/>
        </w:rPr>
        <w:t>timing¦</w:t>
      </w:r>
      <w:r w:rsidRPr="001F23FC">
        <w:t xml:space="preserve"> </w:t>
      </w:r>
      <w:r w:rsidRPr="001F23FC">
        <w:rPr>
          <w:position w:val="-6"/>
        </w:rPr>
        <w:object w:dxaOrig="360" w:dyaOrig="279" w14:anchorId="374860CD">
          <v:shape id="_x0000_i1086" type="#_x0000_t75" style="width:20.4pt;height:15.6pt" o:ole="" fillcolor="window">
            <v:imagedata r:id="rId24" o:title=""/>
          </v:shape>
          <o:OLEObject Type="Embed" ProgID="Equation.3" ShapeID="_x0000_i1086" DrawAspect="Content" ObjectID="_1813070097" r:id="rId116"/>
        </w:object>
      </w:r>
      <w:r w:rsidRPr="001F23FC">
        <w:t xml:space="preserve"> –W/2 or </w:t>
      </w:r>
      <w:r w:rsidRPr="001F23FC">
        <w:rPr>
          <w:position w:val="-6"/>
        </w:rPr>
        <w:object w:dxaOrig="360" w:dyaOrig="279" w14:anchorId="6EB66F50">
          <v:shape id="_x0000_i1087" type="#_x0000_t75" style="width:20.4pt;height:15.6pt" o:ole="" fillcolor="window">
            <v:imagedata r:id="rId24" o:title=""/>
          </v:shape>
          <o:OLEObject Type="Embed" ProgID="Equation.3" ShapeID="_x0000_i1087" DrawAspect="Content" ObjectID="_1813070098" r:id="rId117"/>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88" type="#_x0000_t75" style="width:481.6pt;height:108pt" o:ole="">
            <v:imagedata r:id="rId118" o:title=""/>
          </v:shape>
          <o:OLEObject Type="Embed" ProgID="Word.Document.8" ShapeID="_x0000_i1088" DrawAspect="Content" ObjectID="_1813070099" r:id="rId119">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431A1C8E" w14:textId="77777777" w:rsidR="0032234A" w:rsidRPr="001F23FC" w:rsidRDefault="0032234A"/>
    <w:p w14:paraId="5BC644E2" w14:textId="77777777" w:rsidR="0032234A" w:rsidRPr="001F23FC" w:rsidRDefault="0032234A">
      <w:r w:rsidRPr="001F23FC">
        <w:t>Re-use the following formula from E.3.3:</w:t>
      </w:r>
    </w:p>
    <w:p w14:paraId="604D6F03" w14:textId="77777777" w:rsidR="0032234A" w:rsidRPr="006A33BD" w:rsidRDefault="0032234A">
      <w:pPr>
        <w:pStyle w:val="EQ"/>
        <w:jc w:val="center"/>
        <w:rPr>
          <w:noProof w:val="0"/>
          <w:lang w:val="fr-FR"/>
        </w:rPr>
      </w:pPr>
      <w:r w:rsidRPr="006A33BD">
        <w:rPr>
          <w:noProof w:val="0"/>
          <w:lang w:val="fr-FR"/>
        </w:rPr>
        <w:t>Z’(</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15A8A8EC" w14:textId="77777777" w:rsidR="0032234A" w:rsidRPr="001F23FC" w:rsidRDefault="0032234A">
      <w:r w:rsidRPr="001F23FC">
        <w:t>To calculate EVM</w:t>
      </w:r>
      <w:r w:rsidRPr="001F23FC">
        <w:rPr>
          <w:vertAlign w:val="subscript"/>
        </w:rPr>
        <w:t>DMRS</w:t>
      </w:r>
      <w:r w:rsidRPr="001F23FC">
        <w:t xml:space="preserve"> , the data symbol ( t=0,1,3,4,5,6,8,9,10,12,13) in Z’(</w:t>
      </w:r>
      <w:proofErr w:type="spellStart"/>
      <w:r w:rsidRPr="001F23FC">
        <w:t>f,t</w:t>
      </w:r>
      <w:proofErr w:type="spellEnd"/>
      <w:r w:rsidRPr="001F23FC">
        <w: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89" type="#_x0000_t75" style="width:221.45pt;height:56.4pt" o:ole="">
            <v:imagedata r:id="rId120" o:title=""/>
          </v:shape>
          <o:OLEObject Type="Embed" ProgID="Equation.3" ShapeID="_x0000_i1089" DrawAspect="Content" ObjectID="_1813070100" r:id="rId121"/>
        </w:object>
      </w:r>
      <w:r w:rsidRPr="001F23FC">
        <w:rPr>
          <w:noProof w:val="0"/>
        </w:rPr>
        <w:t>,</w:t>
      </w:r>
    </w:p>
    <w:p w14:paraId="0459E396" w14:textId="77777777" w:rsidR="0032234A" w:rsidRPr="001F23FC" w:rsidRDefault="0032234A">
      <w:r w:rsidRPr="001F23FC">
        <w:t>where</w:t>
      </w:r>
    </w:p>
    <w:p w14:paraId="077CAD5D" w14:textId="77777777" w:rsidR="0032234A" w:rsidRPr="001F23FC" w:rsidRDefault="0032234A">
      <w:r w:rsidRPr="001F23FC">
        <w:rPr>
          <w:sz w:val="24"/>
          <w:szCs w:val="24"/>
        </w:rPr>
        <w:t xml:space="preserve">t </w:t>
      </w:r>
      <w:r w:rsidRPr="001F23FC">
        <w:t>covers the count of demodulation reference symbols (i.e. symbols 2,7,11 in each slot, so count=3)</w:t>
      </w:r>
    </w:p>
    <w:p w14:paraId="55138148" w14:textId="77777777" w:rsidR="0032234A" w:rsidRPr="001F23FC" w:rsidRDefault="0032234A">
      <w:pPr>
        <w:rPr>
          <w:sz w:val="18"/>
        </w:rPr>
      </w:pPr>
      <w:r w:rsidRPr="001F23FC">
        <w:rPr>
          <w:rFonts w:eastAsia="Osaka"/>
        </w:rPr>
        <w:t>f covers the count of demodulation reference symbols</w:t>
      </w:r>
      <w:r w:rsidRPr="001F23FC">
        <w:t xml:space="preserve"> within the allocated bandwidth. (</w:t>
      </w:r>
      <w:r w:rsidRPr="001F23FC">
        <w:rPr>
          <w:sz w:val="18"/>
        </w:rPr>
        <w:t>|F|=</w:t>
      </w:r>
      <w:r w:rsidRPr="001F23FC">
        <w:t>12*</w:t>
      </w:r>
      <w:r w:rsidRPr="001F23FC">
        <w:rPr>
          <w:position w:val="-10"/>
        </w:rPr>
        <w:object w:dxaOrig="480" w:dyaOrig="300" w14:anchorId="7D152ECA">
          <v:shape id="_x0000_i1090" type="#_x0000_t75" style="width:36pt;height:20.4pt" o:ole="">
            <v:imagedata r:id="rId40" o:title=""/>
          </v:shape>
          <o:OLEObject Type="Embed" ProgID="Equation.3" ShapeID="_x0000_i1090" DrawAspect="Content" ObjectID="_1813070101" r:id="rId122"/>
        </w:object>
      </w:r>
      <w:r w:rsidRPr="001F23FC">
        <w:t xml:space="preserve"> (with</w:t>
      </w:r>
      <w:r w:rsidRPr="001F23FC">
        <w:rPr>
          <w:position w:val="-10"/>
        </w:rPr>
        <w:object w:dxaOrig="480" w:dyaOrig="300" w14:anchorId="30B0FF08">
          <v:shape id="_x0000_i1091" type="#_x0000_t75" style="width:36pt;height:20.4pt" o:ole="">
            <v:imagedata r:id="rId40" o:title=""/>
          </v:shape>
          <o:OLEObject Type="Embed" ProgID="Equation.3" ShapeID="_x0000_i1091" DrawAspect="Content" ObjectID="_1813070102" r:id="rId123"/>
        </w:object>
      </w:r>
      <w:r w:rsidRPr="001F23FC">
        <w:t xml:space="preserve">: number of allocated resource blocks)). </w:t>
      </w:r>
    </w:p>
    <w:p w14:paraId="68537F58" w14:textId="77777777" w:rsidR="0032234A" w:rsidRPr="001F23FC" w:rsidRDefault="0032234A">
      <w:r w:rsidRPr="001F23FC">
        <w:rPr>
          <w:position w:val="-14"/>
        </w:rPr>
        <w:object w:dxaOrig="840" w:dyaOrig="380" w14:anchorId="1134B54B">
          <v:shape id="_x0000_i1092" type="#_x0000_t75" style="width:40.75pt;height:20.4pt" o:ole="">
            <v:imagedata r:id="rId124" o:title=""/>
          </v:shape>
          <o:OLEObject Type="Embed" ProgID="Equation.3" ShapeID="_x0000_i1092" DrawAspect="Content" ObjectID="_1813070103" r:id="rId125"/>
        </w:object>
      </w:r>
      <w:r w:rsidRPr="001F23FC">
        <w:t xml:space="preserve"> are the samples of the signal evaluated for the EVM </w:t>
      </w:r>
      <w:r w:rsidRPr="001F23FC">
        <w:rPr>
          <w:vertAlign w:val="subscript"/>
        </w:rPr>
        <w:t>DMRS</w:t>
      </w:r>
    </w:p>
    <w:p w14:paraId="66494B27" w14:textId="77777777" w:rsidR="0032234A" w:rsidRPr="001F23FC" w:rsidRDefault="0032234A">
      <w:r w:rsidRPr="001F23FC">
        <w:rPr>
          <w:position w:val="-10"/>
        </w:rPr>
        <w:object w:dxaOrig="660" w:dyaOrig="340" w14:anchorId="2E1BBA7D">
          <v:shape id="_x0000_i1093" type="#_x0000_t75" style="width:36pt;height:19.7pt" o:ole="">
            <v:imagedata r:id="rId126" o:title=""/>
          </v:shape>
          <o:OLEObject Type="Embed" ProgID="Equation.3" ShapeID="_x0000_i1093" DrawAspect="Content" ObjectID="_1813070104" r:id="rId127"/>
        </w:object>
      </w:r>
      <w:r w:rsidRPr="001F23FC">
        <w:t>is the ideal signal reconstructed by the measurement equipment, and</w:t>
      </w:r>
    </w:p>
    <w:p w14:paraId="24D4FE7F" w14:textId="77777777" w:rsidR="0032234A" w:rsidRPr="001F23FC" w:rsidRDefault="0032234A">
      <w:r w:rsidRPr="001F23FC">
        <w:rPr>
          <w:rFonts w:ascii="Arial" w:hAnsi="Arial" w:cs="Arial"/>
          <w:position w:val="-12"/>
        </w:rPr>
        <w:object w:dxaOrig="260" w:dyaOrig="360" w14:anchorId="78CE28BF">
          <v:shape id="_x0000_i1094" type="#_x0000_t75" style="width:16.3pt;height:20.4pt" o:ole="">
            <v:imagedata r:id="rId47" o:title=""/>
          </v:shape>
          <o:OLEObject Type="Embed" ProgID="Equation.3" ShapeID="_x0000_i1094" DrawAspect="Content" ObjectID="_1813070105" r:id="rId128"/>
        </w:object>
      </w:r>
      <w:r w:rsidRPr="001F23FC">
        <w:t xml:space="preserve"> is the average power of the ideal signal. For normalized modulation symbols </w:t>
      </w:r>
      <w:r w:rsidRPr="001F23FC">
        <w:rPr>
          <w:position w:val="-12"/>
        </w:rPr>
        <w:object w:dxaOrig="260" w:dyaOrig="360" w14:anchorId="17FE1157">
          <v:shape id="_x0000_i1095" type="#_x0000_t75" style="width:16.3pt;height:20.4pt" o:ole="">
            <v:imagedata r:id="rId47" o:title=""/>
          </v:shape>
          <o:OLEObject Type="Embed" ProgID="Equation.3" ShapeID="_x0000_i1095" DrawAspect="Content" ObjectID="_1813070106" r:id="rId129"/>
        </w:object>
      </w:r>
      <w:r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pPr>
        <w:rPr>
          <w:color w:val="000000"/>
        </w:rPr>
      </w:pPr>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pPr>
        <w:rPr>
          <w:color w:val="000000"/>
        </w:rPr>
      </w:pPr>
      <w:r w:rsidRPr="001F23FC">
        <w:rPr>
          <w:color w:val="000000"/>
        </w:rPr>
        <w:t>The averaging comprises n UL slots</w:t>
      </w:r>
    </w:p>
    <w:p w14:paraId="10BF9718" w14:textId="46E65D39" w:rsidR="0032234A" w:rsidRPr="001F23FC" w:rsidRDefault="00404AAC">
      <w:pPr>
        <w:pStyle w:val="EQ"/>
        <w:jc w:val="center"/>
        <w:rPr>
          <w:noProof w:val="0"/>
          <w:color w:val="000000"/>
        </w:rPr>
      </w:pPr>
      <w:r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642B264D" w:rsidR="0032234A" w:rsidRPr="001F23FC" w:rsidRDefault="00404AAC">
      <w:pPr>
        <w:pStyle w:val="EQ"/>
        <w:jc w:val="center"/>
        <w:rPr>
          <w:noProof w:val="0"/>
        </w:rPr>
      </w:pPr>
      <w:r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 xml:space="preserve">EVM and </w:t>
      </w:r>
      <w:proofErr w:type="spellStart"/>
      <w:r w:rsidRPr="001F23FC">
        <w:t>inband</w:t>
      </w:r>
      <w:proofErr w:type="spellEnd"/>
      <w:r w:rsidRPr="001F23FC">
        <w:t xml:space="preserve">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77777777"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 </w:t>
      </w:r>
    </w:p>
    <w:p w14:paraId="654B325E" w14:textId="77777777" w:rsidR="0032234A" w:rsidRPr="001F23FC" w:rsidRDefault="0032234A">
      <w:pPr>
        <w:pStyle w:val="EQ"/>
        <w:jc w:val="center"/>
        <w:rPr>
          <w:noProof w:val="0"/>
        </w:rPr>
      </w:pPr>
      <w:r w:rsidRPr="001F23FC">
        <w:rPr>
          <w:noProof w:val="0"/>
          <w:color w:val="FF0000"/>
          <w:position w:val="-30"/>
        </w:rPr>
        <w:object w:dxaOrig="2580" w:dyaOrig="720" w14:anchorId="1B8AC11D">
          <v:shape id="_x0000_i1096" type="#_x0000_t75" style="width:139.25pt;height:36pt" o:ole="">
            <v:imagedata r:id="rId54" o:title=""/>
          </v:shape>
          <o:OLEObject Type="Embed" ProgID="Equation.DSMT4" ShapeID="_x0000_i1096" DrawAspect="Content" ObjectID="_1813070107" r:id="rId132"/>
        </w:object>
      </w:r>
      <w:r w:rsidRPr="001F23FC">
        <w:rPr>
          <w:noProof w:val="0"/>
        </w:rPr>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lastRenderedPageBreak/>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0"/>
      </w:pPr>
      <w:r w:rsidRPr="001F23FC">
        <w:t>-</w:t>
      </w:r>
      <w:r w:rsidRPr="001F23FC">
        <w:tab/>
        <w:t>EVM</w:t>
      </w:r>
      <w:r w:rsidRPr="001F23FC">
        <w:rPr>
          <w:vertAlign w:val="subscript"/>
        </w:rPr>
        <w:t>PUCCH</w:t>
      </w:r>
    </w:p>
    <w:p w14:paraId="7FD468C3" w14:textId="77777777" w:rsidR="0032234A" w:rsidRPr="001F23FC" w:rsidRDefault="0032234A">
      <w:pPr>
        <w:pStyle w:val="B10"/>
      </w:pPr>
      <w:r w:rsidRPr="001F23FC">
        <w:t>-</w:t>
      </w:r>
      <w:r w:rsidRPr="001F23FC">
        <w:tab/>
      </w:r>
      <w:proofErr w:type="spellStart"/>
      <w:r w:rsidRPr="001F23FC">
        <w:t>Inband</w:t>
      </w:r>
      <w:proofErr w:type="spellEnd"/>
      <w:r w:rsidRPr="001F23FC">
        <w:t xml:space="preserve"> emissions with the sub-results: General in-band emission, IQ image (according to: 38.101. Annex F.4, Clause starting with: </w:t>
      </w:r>
      <w:r w:rsidR="00BE5897" w:rsidRPr="001F23FC">
        <w:t>“</w:t>
      </w:r>
      <w:r w:rsidRPr="001F23FC">
        <w:t>At this stage the ….”)</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77777777" w:rsidR="0032234A" w:rsidRPr="001F23FC" w:rsidRDefault="0032234A">
      <w:r w:rsidRPr="001F23FC">
        <w:t xml:space="preserve">Perform 14 FFTs on z’(ν), one for each OFDM symbol in a slot using the timing </w:t>
      </w:r>
      <w:r w:rsidRPr="001F23FC">
        <w:rPr>
          <w:position w:val="-6"/>
        </w:rPr>
        <w:object w:dxaOrig="360" w:dyaOrig="279" w14:anchorId="351F25CA">
          <v:shape id="_x0000_i1097" type="#_x0000_t75" style="width:20.4pt;height:15.6pt" o:ole="" fillcolor="window">
            <v:imagedata r:id="rId24" o:title=""/>
          </v:shape>
          <o:OLEObject Type="Embed" ProgID="Equation.3" ShapeID="_x0000_i1097" DrawAspect="Content" ObjectID="_1813070108" r:id="rId133"/>
        </w:object>
      </w:r>
      <w:r w:rsidRPr="001F23FC">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1F23FC">
        <w:t>inband</w:t>
      </w:r>
      <w:proofErr w:type="spellEnd"/>
      <w:r w:rsidRPr="001F23FC">
        <w:t xml:space="preserve"> emissions in the non allocated RBs within the transmission BW. </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77777777" w:rsidR="0032234A" w:rsidRPr="001F23FC" w:rsidRDefault="0032234A">
      <w:pPr>
        <w:pStyle w:val="B10"/>
      </w:pPr>
      <w:r w:rsidRPr="001F23FC">
        <w:t>1. Equalize the measured OFDM data symbols using the reference symbols for equalisation. Result: Equalized OFDM data symbols</w:t>
      </w:r>
    </w:p>
    <w:p w14:paraId="79B2597A" w14:textId="77777777" w:rsidR="0032234A" w:rsidRPr="001F23FC" w:rsidRDefault="0032234A">
      <w:pPr>
        <w:pStyle w:val="B10"/>
      </w:pPr>
      <w:r w:rsidRPr="001F23FC">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44954896" w14:textId="77777777" w:rsidR="0032234A" w:rsidRPr="001F23FC" w:rsidRDefault="0032234A">
      <w:r w:rsidRPr="001F23FC">
        <w:lastRenderedPageBreak/>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w:t>
      </w:r>
    </w:p>
    <w:p w14:paraId="7EC44387" w14:textId="77777777" w:rsidR="0032234A" w:rsidRPr="001F23FC" w:rsidRDefault="0032234A">
      <w:pPr>
        <w:pStyle w:val="EQ"/>
        <w:rPr>
          <w:noProof w:val="0"/>
        </w:rPr>
      </w:pPr>
      <w:r w:rsidRPr="001F23FC">
        <w:rPr>
          <w:noProof w:val="0"/>
        </w:rPr>
        <w:tab/>
      </w:r>
      <w:r w:rsidRPr="001F23FC">
        <w:rPr>
          <w:noProof w:val="0"/>
        </w:rPr>
        <w:object w:dxaOrig="3100" w:dyaOrig="1320" w14:anchorId="06F98F54">
          <v:shape id="_x0000_i1098" type="#_x0000_t75" style="width:160.3pt;height:67.25pt" o:ole="">
            <v:imagedata r:id="rId134" o:title=""/>
          </v:shape>
          <o:OLEObject Type="Embed" ProgID="Equation.3" ShapeID="_x0000_i1098" DrawAspect="Content" ObjectID="_1813070109" r:id="rId135"/>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7777777" w:rsidR="0032234A" w:rsidRPr="006A33BD" w:rsidRDefault="0032234A">
      <w:pPr>
        <w:pStyle w:val="EQ"/>
        <w:rPr>
          <w:noProof w:val="0"/>
          <w:lang w:val="fr-FR"/>
        </w:rPr>
      </w:pPr>
      <w:r w:rsidRPr="001F23FC">
        <w:rPr>
          <w:noProof w:val="0"/>
        </w:rPr>
        <w:tab/>
      </w:r>
      <w:r w:rsidRPr="006A33BD">
        <w:rPr>
          <w:noProof w:val="0"/>
          <w:lang w:val="fr-FR"/>
        </w:rPr>
        <w:t>Z’(</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77777777" w:rsidR="0032234A" w:rsidRPr="001F23FC" w:rsidRDefault="0032234A">
      <w:r w:rsidRPr="001F23FC">
        <w:t>Z’(</w:t>
      </w:r>
      <w:proofErr w:type="spellStart"/>
      <w:r w:rsidRPr="001F23FC">
        <w:t>f,t</w:t>
      </w:r>
      <w:proofErr w:type="spellEnd"/>
      <w:r w:rsidRPr="001F23FC">
        <w:t>) is used to calculate EVM</w:t>
      </w:r>
      <w:r w:rsidRPr="001F23FC">
        <w:rPr>
          <w:vertAlign w:val="subscript"/>
        </w:rPr>
        <w:t>PUCCH</w:t>
      </w:r>
      <w:r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77777777"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proofErr w:type="spellStart"/>
      <w:r w:rsidRPr="001F23FC">
        <w:t>f,t</w:t>
      </w:r>
      <w:proofErr w:type="spellEnd"/>
      <w:r w:rsidRPr="001F23FC">
        <w:t>).</w:t>
      </w:r>
      <w:r w:rsidRPr="001F23FC">
        <w:rPr>
          <w:rFonts w:eastAsia="Osaka"/>
        </w:rPr>
        <w:t xml:space="preserve">, according to the timing </w:t>
      </w:r>
      <w:r w:rsidRPr="001F23FC">
        <w:t xml:space="preserve">” </w:t>
      </w:r>
      <w:r w:rsidRPr="001F23FC">
        <w:rPr>
          <w:position w:val="-6"/>
        </w:rPr>
        <w:object w:dxaOrig="360" w:dyaOrig="279" w14:anchorId="2EFC2DEF">
          <v:shape id="_x0000_i1099" type="#_x0000_t75" style="width:20.4pt;height:15.6pt" o:ole="" fillcolor="window">
            <v:imagedata r:id="rId24" o:title=""/>
          </v:shape>
          <o:OLEObject Type="Embed" ProgID="Equation.3" ShapeID="_x0000_i1099" DrawAspect="Content" ObjectID="_1813070110" r:id="rId136"/>
        </w:object>
      </w:r>
      <w:r w:rsidRPr="001F23FC">
        <w:t xml:space="preserve"> –W/2 and </w:t>
      </w:r>
      <w:r w:rsidRPr="001F23FC">
        <w:rPr>
          <w:position w:val="-6"/>
        </w:rPr>
        <w:object w:dxaOrig="360" w:dyaOrig="279" w14:anchorId="1B7AE7F1">
          <v:shape id="_x0000_i1100" type="#_x0000_t75" style="width:20.4pt;height:15.6pt" o:ole="" fillcolor="window">
            <v:imagedata r:id="rId24" o:title=""/>
          </v:shape>
          <o:OLEObject Type="Embed" ProgID="Equation.3" ShapeID="_x0000_i1100" DrawAspect="Content" ObjectID="_1813070111" r:id="rId137"/>
        </w:object>
      </w:r>
      <w:r w:rsidRPr="001F23FC">
        <w:t xml:space="preserve"> +W/2”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1" type="#_x0000_t75" style="width:226.85pt;height:56.4pt" o:ole="">
            <v:imagedata r:id="rId138" o:title=""/>
          </v:shape>
          <o:OLEObject Type="Embed" ProgID="Equation.3" ShapeID="_x0000_i1101" DrawAspect="Content" ObjectID="_1813070112" r:id="rId139"/>
        </w:object>
      </w:r>
      <w:r w:rsidRPr="001F23FC">
        <w:rPr>
          <w:noProof w:val="0"/>
        </w:rPr>
        <w:t>,</w:t>
      </w:r>
    </w:p>
    <w:p w14:paraId="0E5C72ED" w14:textId="77777777" w:rsidR="0032234A" w:rsidRPr="001F23FC" w:rsidRDefault="0032234A">
      <w:r w:rsidRPr="001F23FC">
        <w:t>where</w:t>
      </w:r>
    </w:p>
    <w:p w14:paraId="0BB1A4E0" w14:textId="77777777" w:rsidR="0032234A" w:rsidRPr="001F23FC" w:rsidRDefault="0032234A">
      <w:r w:rsidRPr="001F23FC">
        <w:t xml:space="preserve">the OFDM symbols next to </w:t>
      </w:r>
      <w:r w:rsidR="00083A7D" w:rsidRPr="001F23FC">
        <w:t xml:space="preserve">transition </w:t>
      </w:r>
      <w:r w:rsidRPr="001F23FC">
        <w:t xml:space="preserve">boarders (instant </w:t>
      </w:r>
      <w:r w:rsidR="00083A7D" w:rsidRPr="001F23FC">
        <w:t>of PUCCH frequency hopping</w:t>
      </w:r>
      <w:r w:rsidRPr="001F23FC">
        <w:t>) are excluded:</w:t>
      </w:r>
    </w:p>
    <w:p w14:paraId="390ED062" w14:textId="77777777" w:rsidR="0032234A" w:rsidRPr="001F23FC" w:rsidRDefault="0032234A">
      <w:r w:rsidRPr="001F23FC">
        <w:rPr>
          <w:sz w:val="24"/>
          <w:szCs w:val="24"/>
        </w:rPr>
        <w:t xml:space="preserve">t </w:t>
      </w:r>
      <w:r w:rsidRPr="001F23FC">
        <w:t>covers less than the count of demodulated symbols in the slot (|T|= 5)</w:t>
      </w:r>
    </w:p>
    <w:p w14:paraId="085D237C" w14:textId="77777777" w:rsidR="0032234A" w:rsidRPr="001F23FC" w:rsidRDefault="0032234A">
      <w:pPr>
        <w:rPr>
          <w:sz w:val="18"/>
        </w:rPr>
      </w:pPr>
      <w:r w:rsidRPr="001F23FC">
        <w:rPr>
          <w:rFonts w:eastAsia="Osaka"/>
        </w:rPr>
        <w:t xml:space="preserve">f covers the count of subcarriers </w:t>
      </w:r>
      <w:r w:rsidRPr="001F23FC">
        <w:t>within the allocated bandwidth. (</w:t>
      </w:r>
      <w:r w:rsidRPr="001F23FC">
        <w:rPr>
          <w:sz w:val="18"/>
        </w:rPr>
        <w:t>|F|=</w:t>
      </w:r>
      <w:r w:rsidRPr="001F23FC">
        <w:t>12)</w:t>
      </w:r>
    </w:p>
    <w:p w14:paraId="78270464" w14:textId="77777777" w:rsidR="0032234A" w:rsidRPr="001F23FC" w:rsidRDefault="0032234A">
      <w:pPr>
        <w:pStyle w:val="EQ"/>
        <w:rPr>
          <w:noProof w:val="0"/>
        </w:rPr>
      </w:pPr>
      <w:r w:rsidRPr="001F23FC">
        <w:rPr>
          <w:noProof w:val="0"/>
          <w:position w:val="-14"/>
        </w:rPr>
        <w:object w:dxaOrig="840" w:dyaOrig="380" w14:anchorId="672FE3CE">
          <v:shape id="_x0000_i1102" type="#_x0000_t75" style="width:40.75pt;height:20.4pt" o:ole="">
            <v:imagedata r:id="rId140" o:title=""/>
          </v:shape>
          <o:OLEObject Type="Embed" ProgID="Equation.3" ShapeID="_x0000_i1102" DrawAspect="Content" ObjectID="_1813070113" r:id="rId141"/>
        </w:object>
      </w:r>
      <w:r w:rsidRPr="001F23FC">
        <w:rPr>
          <w:noProof w:val="0"/>
        </w:rPr>
        <w:t xml:space="preserve"> are the samples of the signal evaluated for the </w:t>
      </w:r>
      <w:r w:rsidRPr="001F23FC">
        <w:rPr>
          <w:rFonts w:eastAsia="Osaka"/>
          <w:noProof w:val="0"/>
        </w:rPr>
        <w:t>EVM</w:t>
      </w:r>
      <w:r w:rsidRPr="001F23FC">
        <w:rPr>
          <w:rFonts w:eastAsia="Osaka"/>
          <w:noProof w:val="0"/>
          <w:vertAlign w:val="subscript"/>
        </w:rPr>
        <w:t>PUCCH</w:t>
      </w:r>
    </w:p>
    <w:p w14:paraId="0BE060F3" w14:textId="77777777" w:rsidR="0032234A" w:rsidRPr="001F23FC" w:rsidRDefault="0032234A">
      <w:pPr>
        <w:pStyle w:val="EQ"/>
        <w:rPr>
          <w:noProof w:val="0"/>
        </w:rPr>
      </w:pPr>
      <w:r w:rsidRPr="001F23FC">
        <w:rPr>
          <w:noProof w:val="0"/>
          <w:position w:val="-10"/>
        </w:rPr>
        <w:object w:dxaOrig="660" w:dyaOrig="340" w14:anchorId="334332E6">
          <v:shape id="_x0000_i1103" type="#_x0000_t75" style="width:36pt;height:19.7pt" o:ole="">
            <v:imagedata r:id="rId142" o:title=""/>
          </v:shape>
          <o:OLEObject Type="Embed" ProgID="Equation.3" ShapeID="_x0000_i1103" DrawAspect="Content" ObjectID="_1813070114" r:id="rId143"/>
        </w:object>
      </w:r>
      <w:r w:rsidRPr="001F23FC">
        <w:rPr>
          <w:noProof w:val="0"/>
        </w:rPr>
        <w:t>is the ideal signal reconstructed by the measurement equipment, and</w:t>
      </w:r>
    </w:p>
    <w:p w14:paraId="39F3FE0E" w14:textId="77777777" w:rsidR="0032234A" w:rsidRPr="001F23FC" w:rsidRDefault="0032234A">
      <w:r w:rsidRPr="001F23FC">
        <w:rPr>
          <w:rFonts w:ascii="Arial" w:hAnsi="Arial" w:cs="Arial"/>
          <w:position w:val="-12"/>
        </w:rPr>
        <w:object w:dxaOrig="260" w:dyaOrig="360" w14:anchorId="34046BF6">
          <v:shape id="_x0000_i1104" type="#_x0000_t75" style="width:16.3pt;height:20.4pt" o:ole="">
            <v:imagedata r:id="rId47" o:title=""/>
          </v:shape>
          <o:OLEObject Type="Embed" ProgID="Equation.3" ShapeID="_x0000_i1104" DrawAspect="Content" ObjectID="_1813070115" r:id="rId144"/>
        </w:object>
      </w:r>
      <w:r w:rsidRPr="001F23FC">
        <w:t xml:space="preserve"> is the average power of the ideal signal. For normalized modulation symbols </w:t>
      </w:r>
      <w:r w:rsidRPr="001F23FC">
        <w:rPr>
          <w:position w:val="-12"/>
        </w:rPr>
        <w:object w:dxaOrig="260" w:dyaOrig="360" w14:anchorId="28AE7E02">
          <v:shape id="_x0000_i1105" type="#_x0000_t75" style="width:16.3pt;height:20.4pt" o:ole="">
            <v:imagedata r:id="rId47" o:title=""/>
          </v:shape>
          <o:OLEObject Type="Embed" ProgID="Equation.3" ShapeID="_x0000_i1105" DrawAspect="Content" ObjectID="_1813070116" r:id="rId145"/>
        </w:object>
      </w:r>
      <w:r w:rsidRPr="001F23FC">
        <w:t xml:space="preserve"> is equal to 1.</w:t>
      </w:r>
    </w:p>
    <w:p w14:paraId="60662644" w14:textId="77777777" w:rsidR="0032234A" w:rsidRPr="001F23FC" w:rsidRDefault="0032234A">
      <w:pPr>
        <w:jc w:val="both"/>
      </w:pPr>
      <w:r w:rsidRPr="001F23FC">
        <w:lastRenderedPageBreak/>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6" type="#_x0000_t75" style="width:20.4pt;height:15.6pt" o:ole="" fillcolor="window">
            <v:imagedata r:id="rId24" o:title=""/>
          </v:shape>
          <o:OLEObject Type="Embed" ProgID="Equation.3" ShapeID="_x0000_i1106" DrawAspect="Content" ObjectID="_1813070117" r:id="rId146"/>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7" type="#_x0000_t75" style="width:20.4pt;height:15.6pt" o:ole="" fillcolor="window">
            <v:imagedata r:id="rId24" o:title=""/>
          </v:shape>
          <o:OLEObject Type="Embed" ProgID="Equation.3" ShapeID="_x0000_i1107" DrawAspect="Content" ObjectID="_1813070118" r:id="rId147"/>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pPr>
        <w:rPr>
          <w:color w:val="000000"/>
        </w:rPr>
      </w:pPr>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77777777" w:rsidR="0032234A" w:rsidRPr="001F23FC" w:rsidRDefault="0032234A">
      <w:pPr>
        <w:rPr>
          <w:color w:val="000000"/>
        </w:rPr>
      </w:pPr>
      <w:r w:rsidRPr="001F23FC">
        <w:rPr>
          <w:color w:val="000000"/>
        </w:rPr>
        <w:t xml:space="preserve">The averaging comprises </w:t>
      </w:r>
      <w:r w:rsidRPr="001F23FC">
        <w:rPr>
          <w:i/>
          <w:color w:val="000000"/>
        </w:rPr>
        <w:t>n</w:t>
      </w:r>
      <w:r w:rsidRPr="001F23FC">
        <w:rPr>
          <w:color w:val="000000"/>
        </w:rPr>
        <w:t xml:space="preserve"> UL slots </w:t>
      </w:r>
    </w:p>
    <w:p w14:paraId="4E5EA84E" w14:textId="3A87AB76" w:rsidR="0032234A" w:rsidRPr="001F23FC" w:rsidRDefault="00404AAC">
      <w:pPr>
        <w:pStyle w:val="EQ"/>
        <w:jc w:val="center"/>
        <w:rPr>
          <w:noProof w:val="0"/>
          <w:color w:val="000000"/>
        </w:rPr>
      </w:pPr>
      <w:r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1F23FC" w:rsidRDefault="0032234A">
      <w:pPr>
        <w:pStyle w:val="EQ"/>
        <w:rPr>
          <w:noProof w:val="0"/>
          <w:color w:val="000000"/>
        </w:rPr>
      </w:pPr>
      <w:r w:rsidRPr="001F23FC">
        <w:rPr>
          <w:noProof w:val="0"/>
          <w:color w:val="000000"/>
        </w:rPr>
        <w:t>The averaging is done separately for timing¦</w:t>
      </w:r>
      <w:r w:rsidRPr="001F23FC">
        <w:rPr>
          <w:noProof w:val="0"/>
        </w:rPr>
        <w:t xml:space="preserve"> </w:t>
      </w:r>
      <w:r w:rsidRPr="001F23FC">
        <w:rPr>
          <w:noProof w:val="0"/>
          <w:position w:val="-6"/>
        </w:rPr>
        <w:object w:dxaOrig="360" w:dyaOrig="279" w14:anchorId="117C86C9">
          <v:shape id="_x0000_i1108" type="#_x0000_t75" style="width:20.4pt;height:15.6pt" o:ole="" fillcolor="window">
            <v:imagedata r:id="rId24" o:title=""/>
          </v:shape>
          <o:OLEObject Type="Embed" ProgID="Equation.3" ShapeID="_x0000_i1108" DrawAspect="Content" ObjectID="_1813070119" r:id="rId149"/>
        </w:object>
      </w:r>
      <w:r w:rsidRPr="001F23FC">
        <w:rPr>
          <w:noProof w:val="0"/>
        </w:rPr>
        <w:t xml:space="preserve"> –W/2 and </w:t>
      </w:r>
      <w:r w:rsidRPr="001F23FC">
        <w:rPr>
          <w:noProof w:val="0"/>
          <w:position w:val="-6"/>
        </w:rPr>
        <w:object w:dxaOrig="360" w:dyaOrig="279" w14:anchorId="714B854A">
          <v:shape id="_x0000_i1109" type="#_x0000_t75" style="width:20.4pt;height:15.6pt" o:ole="" fillcolor="window">
            <v:imagedata r:id="rId24" o:title=""/>
          </v:shape>
          <o:OLEObject Type="Embed" ProgID="Equation.3" ShapeID="_x0000_i1109" DrawAspect="Content" ObjectID="_1813070120" r:id="rId150"/>
        </w:object>
      </w:r>
      <w:r w:rsidRPr="001F23FC">
        <w:rPr>
          <w:noProof w:val="0"/>
        </w:rPr>
        <w:t xml:space="preserve"> +W/2</w:t>
      </w:r>
      <w:r w:rsidRPr="001F23FC">
        <w:rPr>
          <w:noProof w:val="0"/>
          <w:color w:val="000000"/>
        </w:rPr>
        <w:t xml:space="preserve"> leading to</w:t>
      </w:r>
      <w:r w:rsidRPr="001F23FC">
        <w:rPr>
          <w:noProof w:val="0"/>
          <w:position w:val="-8"/>
        </w:rPr>
        <w:object w:dxaOrig="1380" w:dyaOrig="360" w14:anchorId="79455187">
          <v:shape id="_x0000_i1110" type="#_x0000_t75" style="width:1in;height:20.4pt" o:ole="">
            <v:imagedata r:id="rId151" o:title=""/>
          </v:shape>
          <o:OLEObject Type="Embed" ProgID="Equation.3" ShapeID="_x0000_i1110" DrawAspect="Content" ObjectID="_1813070121" r:id="rId152"/>
        </w:object>
      </w:r>
      <w:r w:rsidRPr="001F23FC">
        <w:rPr>
          <w:noProof w:val="0"/>
          <w:color w:val="000000"/>
        </w:rPr>
        <w:t xml:space="preserve"> and </w:t>
      </w:r>
      <w:r w:rsidRPr="001F23FC">
        <w:rPr>
          <w:noProof w:val="0"/>
          <w:position w:val="-10"/>
        </w:rPr>
        <w:object w:dxaOrig="1420" w:dyaOrig="380" w14:anchorId="7355ACBD">
          <v:shape id="_x0000_i1111" type="#_x0000_t75" style="width:1in;height:16.3pt" o:ole="">
            <v:imagedata r:id="rId153" o:title=""/>
          </v:shape>
          <o:OLEObject Type="Embed" ProgID="Equation.3" ShapeID="_x0000_i1111" DrawAspect="Content" ObjectID="_1813070122" r:id="rId154"/>
        </w:object>
      </w:r>
    </w:p>
    <w:p w14:paraId="5C0140EE" w14:textId="77777777" w:rsidR="0032234A" w:rsidRPr="001F23FC" w:rsidRDefault="0032234A">
      <w:pPr>
        <w:pStyle w:val="EQ"/>
        <w:rPr>
          <w:noProof w:val="0"/>
        </w:rPr>
      </w:pPr>
      <w:r w:rsidRPr="001F23FC">
        <w:rPr>
          <w:noProof w:val="0"/>
          <w:position w:val="-14"/>
        </w:rPr>
        <w:object w:dxaOrig="4959" w:dyaOrig="420" w14:anchorId="38D0C2E0">
          <v:shape id="_x0000_i1112" type="#_x0000_t75" style="width:267.6pt;height:19.7pt" o:ole="">
            <v:imagedata r:id="rId155" o:title=""/>
          </v:shape>
          <o:OLEObject Type="Embed" ProgID="Equation.3" ShapeID="_x0000_i1112" DrawAspect="Content" ObjectID="_1813070123" r:id="rId156"/>
        </w:object>
      </w:r>
      <w:r w:rsidRPr="001F23FC">
        <w:rPr>
          <w:noProof w:val="0"/>
          <w:color w:val="000000"/>
        </w:rPr>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77777777" w:rsidR="0032234A" w:rsidRPr="001F23FC" w:rsidRDefault="0032234A">
      <w:r w:rsidRPr="001F23FC">
        <w:t>Create one set of Y(</w:t>
      </w:r>
      <w:proofErr w:type="spellStart"/>
      <w:r w:rsidRPr="001F23FC">
        <w:t>t,f</w:t>
      </w:r>
      <w:proofErr w:type="spellEnd"/>
      <w:r w:rsidRPr="001F23FC">
        <w:t xml:space="preserve">) per slot according to the timing </w:t>
      </w:r>
      <w:r w:rsidR="00BE5897" w:rsidRPr="001F23FC">
        <w:t>“</w:t>
      </w:r>
      <w:r w:rsidRPr="001F23FC">
        <w:rPr>
          <w:position w:val="-6"/>
        </w:rPr>
        <w:object w:dxaOrig="360" w:dyaOrig="279" w14:anchorId="3BD0DABA">
          <v:shape id="_x0000_i1113" type="#_x0000_t75" style="width:20.4pt;height:15.6pt" o:ole="" fillcolor="window">
            <v:imagedata r:id="rId24" o:title=""/>
          </v:shape>
          <o:OLEObject Type="Embed" ProgID="Equation.3" ShapeID="_x0000_i1113" DrawAspect="Content" ObjectID="_1813070124" r:id="rId157"/>
        </w:object>
      </w:r>
      <w:r w:rsidRPr="001F23FC">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4" type="#_x0000_t75" style="width:323.3pt;height:1in" o:ole="">
            <v:imagedata r:id="rId158" o:title=""/>
          </v:shape>
          <o:OLEObject Type="Embed" ProgID="Equation.3" ShapeID="_x0000_i1114" DrawAspect="Content" ObjectID="_1813070125" r:id="rId159"/>
        </w:object>
      </w:r>
      <w:r w:rsidRPr="001F23FC">
        <w:rPr>
          <w:noProof w:val="0"/>
        </w:rPr>
        <w:t>,</w:t>
      </w:r>
    </w:p>
    <w:p w14:paraId="6240192D" w14:textId="77777777" w:rsidR="0032234A" w:rsidRPr="001F23FC" w:rsidRDefault="0032234A">
      <w:r w:rsidRPr="001F23FC">
        <w:t>where</w:t>
      </w:r>
    </w:p>
    <w:p w14:paraId="5012CF81" w14:textId="77777777" w:rsidR="0032234A" w:rsidRPr="001F23FC" w:rsidRDefault="0032234A">
      <w:r w:rsidRPr="001F23FC">
        <w:t xml:space="preserve">the upper formula represents the </w:t>
      </w:r>
      <w:proofErr w:type="spellStart"/>
      <w:r w:rsidRPr="001F23FC">
        <w:t>inband</w:t>
      </w:r>
      <w:proofErr w:type="spellEnd"/>
      <w:r w:rsidRPr="001F23FC">
        <w:t xml:space="preserve"> emissions below the allocated frequency block and the lower one the </w:t>
      </w:r>
      <w:proofErr w:type="spellStart"/>
      <w:r w:rsidRPr="001F23FC">
        <w:t>inband</w:t>
      </w:r>
      <w:proofErr w:type="spellEnd"/>
      <w:r w:rsidRPr="001F23FC">
        <w:t xml:space="preserve"> emissions above the allocated frequency block.</w:t>
      </w:r>
    </w:p>
    <w:p w14:paraId="7CAF60E0" w14:textId="77777777" w:rsidR="0032234A" w:rsidRPr="001F23FC" w:rsidRDefault="0032234A">
      <w:r w:rsidRPr="001F23FC">
        <w:rPr>
          <w:position w:val="-12"/>
        </w:rPr>
        <w:object w:dxaOrig="260" w:dyaOrig="360" w14:anchorId="4E99375D">
          <v:shape id="_x0000_i1115" type="#_x0000_t75" style="width:16.3pt;height:20.4pt" o:ole="">
            <v:imagedata r:id="rId64" o:title=""/>
          </v:shape>
          <o:OLEObject Type="Embed" ProgID="Equation.3" ShapeID="_x0000_i1115" DrawAspect="Content" ObjectID="_1813070126" r:id="rId160"/>
        </w:object>
      </w:r>
      <w:r w:rsidRPr="001F23FC">
        <w:rPr>
          <w:i/>
        </w:rPr>
        <w:t xml:space="preserve"> </w:t>
      </w:r>
      <w:r w:rsidRPr="001F23FC">
        <w:t xml:space="preserve">is a set of </w:t>
      </w:r>
      <w:r w:rsidRPr="001F23FC">
        <w:rPr>
          <w:position w:val="-14"/>
          <w:sz w:val="24"/>
          <w:szCs w:val="24"/>
        </w:rPr>
        <w:object w:dxaOrig="340" w:dyaOrig="400" w14:anchorId="66EDD149">
          <v:shape id="_x0000_i1116" type="#_x0000_t75" style="width:19.7pt;height:20.4pt" o:ole="">
            <v:imagedata r:id="rId66" o:title=""/>
          </v:shape>
          <o:OLEObject Type="Embed" ProgID="Equation.3" ShapeID="_x0000_i1116" DrawAspect="Content" ObjectID="_1813070127" r:id="rId161"/>
        </w:object>
      </w:r>
      <w:r w:rsidRPr="001F23FC">
        <w:t>OFDM symbols in the measurement period,</w:t>
      </w:r>
    </w:p>
    <w:p w14:paraId="6F24697C" w14:textId="77777777" w:rsidR="0032234A" w:rsidRPr="001F23FC" w:rsidRDefault="0032234A">
      <w:r w:rsidRPr="001F23FC">
        <w:rPr>
          <w:position w:val="-10"/>
        </w:rPr>
        <w:object w:dxaOrig="400" w:dyaOrig="300" w14:anchorId="4C82C9F1">
          <v:shape id="_x0000_i1117" type="#_x0000_t75" style="width:20.4pt;height:16.3pt" o:ole="">
            <v:imagedata r:id="rId68" o:title=""/>
          </v:shape>
          <o:OLEObject Type="Embed" ProgID="Equation.3" ShapeID="_x0000_i1117" DrawAspect="Content" ObjectID="_1813070128" r:id="rId162"/>
        </w:object>
      </w:r>
      <w:r w:rsidRPr="001F23FC">
        <w:t xml:space="preserve"> is the starting frequency offset between the allocated RB and the measured non-allocated RB (e.g. </w:t>
      </w:r>
      <w:r w:rsidRPr="001F23FC">
        <w:rPr>
          <w:position w:val="-10"/>
        </w:rPr>
        <w:object w:dxaOrig="760" w:dyaOrig="340" w14:anchorId="5089F605">
          <v:shape id="_x0000_i1118" type="#_x0000_t75" style="width:36pt;height:19.7pt" o:ole="">
            <v:imagedata r:id="rId70" o:title=""/>
          </v:shape>
          <o:OLEObject Type="Embed" ProgID="Equation.3" ShapeID="_x0000_i1118" DrawAspect="Content" ObjectID="_1813070129" r:id="rId163"/>
        </w:object>
      </w:r>
      <w:r w:rsidRPr="001F23FC">
        <w:t xml:space="preserve"> for the first upper or </w:t>
      </w:r>
      <w:r w:rsidRPr="001F23FC">
        <w:rPr>
          <w:position w:val="-10"/>
        </w:rPr>
        <w:object w:dxaOrig="920" w:dyaOrig="340" w14:anchorId="57B004FE">
          <v:shape id="_x0000_i1119" type="#_x0000_t75" style="width:46.85pt;height:19.7pt" o:ole="">
            <v:imagedata r:id="rId72" o:title=""/>
          </v:shape>
          <o:OLEObject Type="Embed" ProgID="Equation.3" ShapeID="_x0000_i1119" DrawAspect="Content" ObjectID="_1813070130" r:id="rId164"/>
        </w:object>
      </w:r>
      <w:r w:rsidRPr="001F23FC">
        <w:t xml:space="preserve"> for the first lower adjacent RB),</w:t>
      </w:r>
    </w:p>
    <w:p w14:paraId="62EF9A7A" w14:textId="77777777" w:rsidR="0032234A" w:rsidRPr="001F23FC" w:rsidRDefault="0032234A">
      <w:r w:rsidRPr="001F23FC">
        <w:rPr>
          <w:position w:val="-10"/>
        </w:rPr>
        <w:object w:dxaOrig="400" w:dyaOrig="300" w14:anchorId="16BC62B0">
          <v:shape id="_x0000_i1120" type="#_x0000_t75" style="width:20.4pt;height:16.3pt" o:ole="">
            <v:imagedata r:id="rId74" o:title=""/>
          </v:shape>
          <o:OLEObject Type="Embed" ProgID="Equation.3" ShapeID="_x0000_i1120" DrawAspect="Content" ObjectID="_1813070131" r:id="rId165"/>
        </w:object>
      </w:r>
      <w:r w:rsidRPr="001F23FC">
        <w:t xml:space="preserve">and </w:t>
      </w:r>
      <w:r w:rsidRPr="001F23FC">
        <w:rPr>
          <w:position w:val="-12"/>
        </w:rPr>
        <w:object w:dxaOrig="440" w:dyaOrig="360" w14:anchorId="5422A851">
          <v:shape id="_x0000_i1121" type="#_x0000_t75" style="width:25.15pt;height:20.4pt" o:ole="">
            <v:imagedata r:id="rId76" o:title=""/>
          </v:shape>
          <o:OLEObject Type="Embed" ProgID="Equation.3" ShapeID="_x0000_i1121" DrawAspect="Content" ObjectID="_1813070132" r:id="rId166"/>
        </w:object>
      </w:r>
      <w:r w:rsidRPr="001F23FC">
        <w:t>are the lower and upper edge of the UL system BW,</w:t>
      </w:r>
    </w:p>
    <w:p w14:paraId="1D0631D5" w14:textId="77777777" w:rsidR="0032234A" w:rsidRPr="001F23FC" w:rsidRDefault="0032234A">
      <w:r w:rsidRPr="001F23FC">
        <w:rPr>
          <w:position w:val="-12"/>
        </w:rPr>
        <w:object w:dxaOrig="220" w:dyaOrig="360" w14:anchorId="50A015F9">
          <v:shape id="_x0000_i1122" type="#_x0000_t75" style="width:16.3pt;height:20.4pt" o:ole="">
            <v:imagedata r:id="rId78" o:title=""/>
          </v:shape>
          <o:OLEObject Type="Embed" ProgID="Equation.3" ShapeID="_x0000_i1122" DrawAspect="Content" ObjectID="_1813070133" r:id="rId167"/>
        </w:object>
      </w:r>
      <w:r w:rsidRPr="001F23FC">
        <w:t xml:space="preserve"> and </w:t>
      </w:r>
      <w:r w:rsidRPr="001F23FC">
        <w:rPr>
          <w:position w:val="-12"/>
        </w:rPr>
        <w:object w:dxaOrig="300" w:dyaOrig="360" w14:anchorId="2877D689">
          <v:shape id="_x0000_i1123" type="#_x0000_t75" style="width:16.3pt;height:20.4pt" o:ole="">
            <v:imagedata r:id="rId80" o:title=""/>
          </v:shape>
          <o:OLEObject Type="Embed" ProgID="Equation.3" ShapeID="_x0000_i1123" DrawAspect="Content" ObjectID="_1813070134" r:id="rId168"/>
        </w:object>
      </w:r>
      <w:r w:rsidRPr="001F23FC">
        <w:t xml:space="preserve"> are the lower and upper edge of the allocated BW,</w:t>
      </w:r>
    </w:p>
    <w:p w14:paraId="11B2875B" w14:textId="77777777" w:rsidR="0032234A" w:rsidRPr="001F23FC" w:rsidRDefault="0032234A">
      <w:r w:rsidRPr="001F23FC">
        <w:rPr>
          <w:position w:val="-14"/>
        </w:rPr>
        <w:object w:dxaOrig="360" w:dyaOrig="380" w14:anchorId="186E20E3">
          <v:shape id="_x0000_i1124" type="#_x0000_t75" style="width:20.4pt;height:20.4pt" o:ole="">
            <v:imagedata r:id="rId82" o:title=""/>
          </v:shape>
          <o:OLEObject Type="Embed" ProgID="Equation.3" ShapeID="_x0000_i1124" DrawAspect="Content" ObjectID="_1813070135" r:id="rId169"/>
        </w:object>
      </w:r>
      <w:r w:rsidRPr="001F23FC">
        <w:t>is the SCS, and</w:t>
      </w:r>
    </w:p>
    <w:p w14:paraId="08FF72C6" w14:textId="77777777" w:rsidR="0032234A" w:rsidRPr="001F23FC" w:rsidRDefault="0032234A">
      <w:r w:rsidRPr="001F23FC">
        <w:rPr>
          <w:position w:val="-10"/>
        </w:rPr>
        <w:object w:dxaOrig="700" w:dyaOrig="340" w14:anchorId="53F05325">
          <v:shape id="_x0000_i1125" type="#_x0000_t75" style="width:31.25pt;height:15.6pt" o:ole="">
            <v:imagedata r:id="rId84" o:title=""/>
          </v:shape>
          <o:OLEObject Type="Embed" ProgID="Equation.3" ShapeID="_x0000_i1125" DrawAspect="Content" ObjectID="_1813070136" r:id="rId170"/>
        </w:object>
      </w:r>
      <w:r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pPr>
        <w:pStyle w:val="EQ"/>
        <w:rPr>
          <w:noProof w:val="0"/>
        </w:rPr>
      </w:pPr>
      <w:r w:rsidRPr="001F23FC">
        <w:rPr>
          <w:noProof w:val="0"/>
        </w:rPr>
        <w:lastRenderedPageBreak/>
        <w:tab/>
      </w:r>
      <w:r w:rsidRPr="001F23FC">
        <w:rPr>
          <w:noProof w:val="0"/>
          <w:position w:val="-66"/>
        </w:rPr>
        <w:object w:dxaOrig="7300" w:dyaOrig="1060" w14:anchorId="45B29280">
          <v:shape id="_x0000_i1126" type="#_x0000_t75" style="width:5in;height:55.7pt" o:ole="">
            <v:imagedata r:id="rId171" o:title=""/>
          </v:shape>
          <o:OLEObject Type="Embed" ProgID="Equation.3" ShapeID="_x0000_i1126" DrawAspect="Content" ObjectID="_1813070137" r:id="rId172"/>
        </w:object>
      </w:r>
    </w:p>
    <w:p w14:paraId="4DD839E9" w14:textId="77777777" w:rsidR="0032234A" w:rsidRPr="001F23FC" w:rsidRDefault="0032234A">
      <w:r w:rsidRPr="001F23FC">
        <w:t>where</w:t>
      </w:r>
    </w:p>
    <w:p w14:paraId="7B328D90" w14:textId="77777777" w:rsidR="0032234A" w:rsidRPr="001F23FC" w:rsidRDefault="0032234A">
      <w:r w:rsidRPr="001F23FC">
        <w:rPr>
          <w:position w:val="-10"/>
        </w:rPr>
        <w:object w:dxaOrig="480" w:dyaOrig="300" w14:anchorId="6EAB0D17">
          <v:shape id="_x0000_i1127" type="#_x0000_t75" style="width:36pt;height:20.4pt" o:ole="">
            <v:imagedata r:id="rId40" o:title=""/>
          </v:shape>
          <o:OLEObject Type="Embed" ProgID="Equation.3" ShapeID="_x0000_i1127" DrawAspect="Content" ObjectID="_1813070138" r:id="rId173"/>
        </w:object>
      </w:r>
      <w:r w:rsidRPr="001F23FC">
        <w:t>is the number of allocated RBs,</w:t>
      </w:r>
    </w:p>
    <w:p w14:paraId="5D6DB90F" w14:textId="77777777" w:rsidR="0032234A" w:rsidRPr="001F23FC" w:rsidRDefault="0032234A">
      <w:pPr>
        <w:rPr>
          <w:rFonts w:ascii="Arial" w:hAnsi="Arial" w:cs="Arial"/>
        </w:rPr>
      </w:pPr>
      <w:r w:rsidRPr="001F23FC">
        <w:t xml:space="preserve"> and </w:t>
      </w:r>
      <w:r w:rsidRPr="001F23FC">
        <w:rPr>
          <w:position w:val="-10"/>
        </w:rPr>
        <w:object w:dxaOrig="900" w:dyaOrig="340" w14:anchorId="33222E55">
          <v:shape id="_x0000_i1128" type="#_x0000_t75" style="width:41.45pt;height:15.6pt" o:ole="">
            <v:imagedata r:id="rId91" o:title=""/>
          </v:shape>
          <o:OLEObject Type="Embed" ProgID="Equation.3" ShapeID="_x0000_i1128" DrawAspect="Content" ObjectID="_1813070139" r:id="rId174"/>
        </w:object>
      </w:r>
      <w:r w:rsidRPr="001F23FC">
        <w:t xml:space="preserve"> is the frequency domain samples for the allocated bandwidth, as defined in the subsection E.5.8</w:t>
      </w:r>
    </w:p>
    <w:p w14:paraId="55615614" w14:textId="77777777" w:rsidR="0032234A" w:rsidRPr="001F23FC" w:rsidRDefault="0032234A">
      <w:r w:rsidRPr="001F23FC">
        <w:t xml:space="preserve">Although an exclusion period for EVM is applicable in E.5.9.1, the </w:t>
      </w:r>
      <w:proofErr w:type="spellStart"/>
      <w:r w:rsidRPr="001F23FC">
        <w:t>inband</w:t>
      </w:r>
      <w:proofErr w:type="spellEnd"/>
      <w:r w:rsidRPr="001F23FC">
        <w:t xml:space="preserve">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w:t>
      </w:r>
      <w:proofErr w:type="spellStart"/>
      <w:r w:rsidRPr="001F23FC">
        <w:t>inband</w:t>
      </w:r>
      <w:proofErr w:type="spellEnd"/>
      <w:r w:rsidRPr="001F23FC">
        <w:t xml:space="preserve">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77777777" w:rsidR="0032234A" w:rsidRPr="001F23FC" w:rsidRDefault="0032234A">
      <w:pPr>
        <w:pStyle w:val="EQ"/>
        <w:jc w:val="center"/>
        <w:rPr>
          <w:noProof w:val="0"/>
          <w:position w:val="-28"/>
        </w:rPr>
      </w:pPr>
      <w:r w:rsidRPr="001F23FC">
        <w:rPr>
          <w:noProof w:val="0"/>
          <w:position w:val="-28"/>
        </w:rPr>
        <w:object w:dxaOrig="4940" w:dyaOrig="680" w14:anchorId="415839D6">
          <v:shape id="_x0000_i1129" type="#_x0000_t75" style="width:247.25pt;height:36pt" o:ole="">
            <v:imagedata r:id="rId94" o:title=""/>
          </v:shape>
          <o:OLEObject Type="Embed" ProgID="Equation.DSMT4" ShapeID="_x0000_i1129" DrawAspect="Content" ObjectID="_1813070140" r:id="rId175"/>
        </w:object>
      </w:r>
    </w:p>
    <w:p w14:paraId="0ADC7D7E" w14:textId="77777777" w:rsidR="0032234A" w:rsidRPr="001F23FC" w:rsidRDefault="0032234A" w:rsidP="00C16FE6">
      <w:pPr>
        <w:pStyle w:val="EQ"/>
        <w:jc w:val="center"/>
        <w:rPr>
          <w:noProof w:val="0"/>
          <w:position w:val="-28"/>
        </w:rPr>
      </w:pPr>
      <w:r w:rsidRPr="001F23FC">
        <w:rPr>
          <w:noProof w:val="0"/>
          <w:position w:val="-28"/>
        </w:rPr>
        <w:object w:dxaOrig="6259" w:dyaOrig="720" w14:anchorId="70AFA11A">
          <v:shape id="_x0000_i1130" type="#_x0000_t75" style="width:309.05pt;height:36pt" o:ole="">
            <v:imagedata r:id="rId176" o:title=""/>
          </v:shape>
          <o:OLEObject Type="Embed" ProgID="Equation.DSMT4" ShapeID="_x0000_i1130" DrawAspect="Content" ObjectID="_1813070141" r:id="rId177"/>
        </w:object>
      </w:r>
    </w:p>
    <w:p w14:paraId="6F16CBA0" w14:textId="1FD8C0DE" w:rsidR="003874DD" w:rsidRPr="001F23FC" w:rsidRDefault="0032234A" w:rsidP="003874DD">
      <w:r w:rsidRPr="001F23FC">
        <w:t xml:space="preserve">Since the PUCCH allocation is always on the upper or lower band-edge, the opposite of the allocated one represents the IQ image, and the remaining inner RBs represent the general </w:t>
      </w:r>
      <w:proofErr w:type="spellStart"/>
      <w:r w:rsidRPr="001F23FC">
        <w:t>inband</w:t>
      </w:r>
      <w:proofErr w:type="spellEnd"/>
      <w:r w:rsidRPr="001F23FC">
        <w:t xml:space="preserve">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77777777" w:rsidR="003874DD" w:rsidRPr="001F23FC" w:rsidRDefault="003874DD" w:rsidP="003874DD">
      <w:pPr>
        <w:pStyle w:val="EQ"/>
        <w:jc w:val="center"/>
        <w:rPr>
          <w:noProof w:val="0"/>
        </w:rPr>
      </w:pPr>
      <w:r w:rsidRPr="001F23FC">
        <w:rPr>
          <w:noProof w:val="0"/>
          <w:position w:val="-34"/>
        </w:rPr>
        <w:object w:dxaOrig="4780" w:dyaOrig="800" w14:anchorId="6DE5F875">
          <v:shape id="_x0000_i1131" type="#_x0000_t75" alt="" style="width:230.95pt;height:40.75pt;mso-width-percent:0;mso-height-percent:0;mso-width-percent:0;mso-height-percent:0" o:ole="">
            <v:imagedata r:id="rId178" o:title=""/>
          </v:shape>
          <o:OLEObject Type="Embed" ProgID="Equation.3" ShapeID="_x0000_i1131" DrawAspect="Content" ObjectID="_1813070142" r:id="rId179"/>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2" type="#_x0000_t75" alt="" style="width:31.25pt;height:20.4pt;mso-width-percent:0;mso-height-percent:0;mso-width-percent:0;mso-height-percent:0" o:ole="">
            <v:imagedata r:id="rId180" o:title=""/>
          </v:shape>
          <o:OLEObject Type="Embed" ProgID="Equation.3" ShapeID="_x0000_i1132" DrawAspect="Content" ObjectID="_1813070143" r:id="rId181"/>
        </w:object>
      </w:r>
      <w:r w:rsidRPr="001F23FC">
        <w:t xml:space="preserve"> is the time domain samples of the signal under test.</w:t>
      </w:r>
    </w:p>
    <w:p w14:paraId="5B17BB49" w14:textId="77777777" w:rsidR="003874DD" w:rsidRPr="001F23FC" w:rsidRDefault="003874DD" w:rsidP="003874DD">
      <w:r w:rsidRPr="001F23FC">
        <w:t xml:space="preserve">The CP-OFDM modulated signals or PUSCH demodulation reference signal or CP-OFDM modulated </w:t>
      </w:r>
      <w:proofErr w:type="spellStart"/>
      <w:r w:rsidRPr="001F23FC">
        <w:t>signalsunder</w:t>
      </w:r>
      <w:proofErr w:type="spellEnd"/>
      <w:r w:rsidRPr="001F23FC">
        <w:t xml:space="preserve"> test is equalised and, in the case of PUCCH data signal decoded according to:</w:t>
      </w:r>
    </w:p>
    <w:p w14:paraId="3878D036" w14:textId="77777777" w:rsidR="003874DD" w:rsidRPr="001F23FC" w:rsidRDefault="003874DD" w:rsidP="003874DD">
      <w:pPr>
        <w:pStyle w:val="EQ"/>
        <w:jc w:val="center"/>
        <w:rPr>
          <w:noProof w:val="0"/>
        </w:rPr>
      </w:pPr>
      <w:r w:rsidRPr="001F23FC">
        <w:rPr>
          <w:noProof w:val="0"/>
          <w:position w:val="-28"/>
        </w:rPr>
        <w:object w:dxaOrig="3960" w:dyaOrig="720" w14:anchorId="17450F6F">
          <v:shape id="_x0000_i1133" type="#_x0000_t75" alt="" style="width:199.7pt;height:36pt;mso-width-percent:0;mso-height-percent:0;mso-width-percent:0;mso-height-percent:0" o:ole="">
            <v:imagedata r:id="rId182" o:title=""/>
          </v:shape>
          <o:OLEObject Type="Embed" ProgID="Equation.3" ShapeID="_x0000_i1133" DrawAspect="Content" ObjectID="_1813070144" r:id="rId183"/>
        </w:object>
      </w:r>
    </w:p>
    <w:p w14:paraId="0DD888A7" w14:textId="77777777" w:rsidR="003874DD" w:rsidRPr="001F23FC" w:rsidRDefault="003874DD" w:rsidP="003874DD">
      <w:r w:rsidRPr="001F23FC">
        <w:t>where</w:t>
      </w:r>
    </w:p>
    <w:p w14:paraId="46FF2AC3" w14:textId="77777777" w:rsidR="003874DD" w:rsidRPr="001F23FC" w:rsidRDefault="003874DD" w:rsidP="003874DD">
      <w:r w:rsidRPr="001F23FC">
        <w:rPr>
          <w:position w:val="-10"/>
        </w:rPr>
        <w:object w:dxaOrig="460" w:dyaOrig="320" w14:anchorId="4F6DDA1C">
          <v:shape id="_x0000_i1134" type="#_x0000_t75" alt="" style="width:31.25pt;height:20.4pt;mso-width-percent:0;mso-height-percent:0;mso-width-percent:0;mso-height-percent:0" o:ole="">
            <v:imagedata r:id="rId180" o:title=""/>
          </v:shape>
          <o:OLEObject Type="Embed" ProgID="Equation.3" ShapeID="_x0000_i1134" DrawAspect="Content" ObjectID="_1813070145" r:id="rId184"/>
        </w:object>
      </w:r>
      <w:r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lastRenderedPageBreak/>
        <w:t>Notation:</w:t>
      </w:r>
    </w:p>
    <w:p w14:paraId="679CD5A4" w14:textId="77777777" w:rsidR="003874DD" w:rsidRPr="001F23FC" w:rsidRDefault="003874DD" w:rsidP="003874DD">
      <w:r w:rsidRPr="001F23FC">
        <w:rPr>
          <w:position w:val="-6"/>
        </w:rPr>
        <w:object w:dxaOrig="360" w:dyaOrig="300" w14:anchorId="44553445">
          <v:shape id="_x0000_i1135" type="#_x0000_t75" alt="" style="width:20.4pt;height:16.3pt;mso-width-percent:0;mso-height-percent:0;mso-width-percent:0;mso-height-percent:0" o:ole="" fillcolor="window">
            <v:imagedata r:id="rId185" o:title=""/>
          </v:shape>
          <o:OLEObject Type="Embed" ProgID="Equation.3" ShapeID="_x0000_i1135" DrawAspect="Content" ObjectID="_1813070146" r:id="rId186"/>
        </w:object>
      </w:r>
      <w:r w:rsidRPr="001F23FC">
        <w:t xml:space="preserve"> is the sample timing difference between the FFT processing window in relation to nominal timing of the ideal signal.</w:t>
      </w:r>
    </w:p>
    <w:p w14:paraId="06BCD158" w14:textId="77777777" w:rsidR="003874DD" w:rsidRPr="001F23FC" w:rsidRDefault="003874DD" w:rsidP="003874DD">
      <w:r w:rsidRPr="001F23FC">
        <w:rPr>
          <w:position w:val="-10"/>
        </w:rPr>
        <w:object w:dxaOrig="360" w:dyaOrig="380" w14:anchorId="13C31B94">
          <v:shape id="_x0000_i1136" type="#_x0000_t75" alt="" style="width:20.4pt;height:20.4pt;mso-width-percent:0;mso-height-percent:0;mso-width-percent:0;mso-height-percent:0" o:ole="" fillcolor="window">
            <v:imagedata r:id="rId187" o:title=""/>
          </v:shape>
          <o:OLEObject Type="Embed" ProgID="Equation.3" ShapeID="_x0000_i1136" DrawAspect="Content" ObjectID="_1813070147" r:id="rId188"/>
        </w:object>
      </w:r>
      <w:r w:rsidRPr="001F23FC">
        <w:t xml:space="preserve"> is the RF frequency offset.</w:t>
      </w:r>
    </w:p>
    <w:p w14:paraId="14B7CB81" w14:textId="77777777" w:rsidR="003874DD" w:rsidRPr="001F23FC" w:rsidRDefault="003874DD" w:rsidP="003874DD">
      <w:r w:rsidRPr="001F23FC">
        <w:rPr>
          <w:position w:val="-10"/>
        </w:rPr>
        <w:object w:dxaOrig="720" w:dyaOrig="320" w14:anchorId="3F05AE72">
          <v:shape id="_x0000_i1137" type="#_x0000_t75" alt="" style="width:36pt;height:20.4pt;mso-width-percent:0;mso-height-percent:0;mso-width-percent:0;mso-height-percent:0" o:ole="" fillcolor="window">
            <v:imagedata r:id="rId189" o:title=""/>
          </v:shape>
          <o:OLEObject Type="Embed" ProgID="Equation.3" ShapeID="_x0000_i1137" DrawAspect="Content" ObjectID="_1813070148" r:id="rId190"/>
        </w:object>
      </w:r>
      <w:r w:rsidRPr="001F23FC">
        <w:t xml:space="preserve"> is the phase response of the TX chain.</w:t>
      </w:r>
    </w:p>
    <w:p w14:paraId="6A06BF9F" w14:textId="77777777" w:rsidR="003874DD" w:rsidRPr="001F23FC" w:rsidRDefault="003874DD" w:rsidP="003874DD">
      <w:r w:rsidRPr="001F23FC">
        <w:rPr>
          <w:position w:val="-10"/>
        </w:rPr>
        <w:object w:dxaOrig="720" w:dyaOrig="320" w14:anchorId="58020F4C">
          <v:shape id="_x0000_i1138" type="#_x0000_t75" alt="" style="width:36pt;height:20.4pt;mso-width-percent:0;mso-height-percent:0;mso-width-percent:0;mso-height-percent:0" o:ole="" fillcolor="window">
            <v:imagedata r:id="rId191" o:title=""/>
          </v:shape>
          <o:OLEObject Type="Embed" ProgID="Equation.3" ShapeID="_x0000_i1138" DrawAspect="Content" ObjectID="_1813070149" r:id="rId192"/>
        </w:object>
      </w:r>
      <w:r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39" type="#_x0000_t75" alt="" style="width:20.4pt;height:15.6pt;mso-width-percent:0;mso-height-percent:0;mso-width-percent:0;mso-height-percent:0" o:ole="" fillcolor="window">
            <v:imagedata r:id="rId24" o:title=""/>
          </v:shape>
          <o:OLEObject Type="Embed" ProgID="Equation.3" ShapeID="_x0000_i1139" DrawAspect="Content" ObjectID="_1813070150" r:id="rId193"/>
        </w:object>
      </w:r>
      <w:r w:rsidRPr="001F23FC">
        <w:t xml:space="preserve"> represents the middle sample of the EVM window of length </w:t>
      </w:r>
      <w:r w:rsidRPr="001F23FC">
        <w:rPr>
          <w:position w:val="-6"/>
        </w:rPr>
        <w:object w:dxaOrig="279" w:dyaOrig="279" w14:anchorId="5EEC97F1">
          <v:shape id="_x0000_i1140" type="#_x0000_t75" alt="" style="width:15.6pt;height:15.6pt;mso-width-percent:0;mso-height-percent:0;mso-width-percent:0;mso-height-percent:0" o:ole="">
            <v:imagedata r:id="rId194" o:title=""/>
          </v:shape>
          <o:OLEObject Type="Embed" ProgID="Equation.3" ShapeID="_x0000_i1140" DrawAspect="Content" ObjectID="_1813070151" r:id="rId195"/>
        </w:object>
      </w:r>
      <w:r w:rsidRPr="001F23FC">
        <w:t xml:space="preserve"> (defined in the next clauses) or the last sample of the first window half if </w:t>
      </w:r>
      <w:r w:rsidRPr="001F23FC">
        <w:rPr>
          <w:position w:val="-6"/>
        </w:rPr>
        <w:object w:dxaOrig="279" w:dyaOrig="279" w14:anchorId="358DF276">
          <v:shape id="_x0000_i1141" type="#_x0000_t75" alt="" style="width:15.6pt;height:15.6pt;mso-width-percent:0;mso-height-percent:0;mso-width-percent:0;mso-height-percent:0" o:ole="">
            <v:imagedata r:id="rId194" o:title=""/>
          </v:shape>
          <o:OLEObject Type="Embed" ProgID="Equation.3" ShapeID="_x0000_i1141" DrawAspect="Content" ObjectID="_1813070152" r:id="rId196"/>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3874DD">
      <w:r w:rsidRPr="001F23FC">
        <w:t>-</w:t>
      </w:r>
      <w:r w:rsidRPr="001F23FC">
        <w:tab/>
        <w:t xml:space="preserve">detect the start of each slot and estimate </w:t>
      </w:r>
      <w:r w:rsidRPr="001F23FC">
        <w:rPr>
          <w:position w:val="-6"/>
        </w:rPr>
        <w:object w:dxaOrig="360" w:dyaOrig="300" w14:anchorId="219B60A7">
          <v:shape id="_x0000_i1142" type="#_x0000_t75" alt="" style="width:20.4pt;height:16.3pt;mso-width-percent:0;mso-height-percent:0;mso-width-percent:0;mso-height-percent:0" o:ole="" fillcolor="window">
            <v:imagedata r:id="rId197" o:title=""/>
          </v:shape>
          <o:OLEObject Type="Embed" ProgID="Equation.3" ShapeID="_x0000_i1142" DrawAspect="Content" ObjectID="_1813070153" r:id="rId198"/>
        </w:object>
      </w:r>
      <w:r w:rsidRPr="001F23FC">
        <w:t xml:space="preserve"> and </w:t>
      </w:r>
      <w:r w:rsidRPr="001F23FC">
        <w:rPr>
          <w:position w:val="-10"/>
        </w:rPr>
        <w:object w:dxaOrig="360" w:dyaOrig="380" w14:anchorId="60D79A97">
          <v:shape id="_x0000_i1143" type="#_x0000_t75" alt="" style="width:20.4pt;height:20.4pt;mso-width-percent:0;mso-height-percent:0;mso-width-percent:0;mso-height-percent:0" o:ole="" fillcolor="window">
            <v:imagedata r:id="rId199" o:title=""/>
          </v:shape>
          <o:OLEObject Type="Embed" ProgID="Equation.3" ShapeID="_x0000_i1143" DrawAspect="Content" ObjectID="_1813070154" r:id="rId200"/>
        </w:object>
      </w:r>
      <w:r w:rsidRPr="001F23FC">
        <w:t>,</w:t>
      </w:r>
    </w:p>
    <w:p w14:paraId="7DBA66B7" w14:textId="77777777" w:rsidR="003874DD" w:rsidRPr="001F23FC" w:rsidRDefault="003874DD" w:rsidP="003874DD">
      <w:r w:rsidRPr="001F23FC">
        <w:t>-</w:t>
      </w:r>
      <w:r w:rsidRPr="001F23FC">
        <w:tab/>
        <w:t xml:space="preserve">determine </w:t>
      </w:r>
      <w:r w:rsidRPr="001F23FC">
        <w:rPr>
          <w:position w:val="-6"/>
        </w:rPr>
        <w:object w:dxaOrig="360" w:dyaOrig="279" w14:anchorId="4A528E56">
          <v:shape id="_x0000_i1144" type="#_x0000_t75" alt="" style="width:20.4pt;height:15.6pt;mso-width-percent:0;mso-height-percent:0;mso-width-percent:0;mso-height-percent:0" o:ole="" fillcolor="window">
            <v:imagedata r:id="rId24" o:title=""/>
          </v:shape>
          <o:OLEObject Type="Embed" ProgID="Equation.3" ShapeID="_x0000_i1144" DrawAspect="Content" ObjectID="_1813070155" r:id="rId201"/>
        </w:object>
      </w:r>
      <w:r w:rsidRPr="001F23FC">
        <w:t xml:space="preserve"> so that the EVM window of length </w:t>
      </w:r>
      <w:r w:rsidRPr="001F23FC">
        <w:rPr>
          <w:position w:val="-6"/>
        </w:rPr>
        <w:object w:dxaOrig="279" w:dyaOrig="279" w14:anchorId="5C2B6044">
          <v:shape id="_x0000_i1145" type="#_x0000_t75" alt="" style="width:15.6pt;height:15.6pt;mso-width-percent:0;mso-height-percent:0;mso-width-percent:0;mso-height-percent:0" o:ole="">
            <v:imagedata r:id="rId194" o:title=""/>
          </v:shape>
          <o:OLEObject Type="Embed" ProgID="Equation.3" ShapeID="_x0000_i1145" DrawAspect="Content" ObjectID="_1813070156" r:id="rId202"/>
        </w:object>
      </w:r>
      <w:r w:rsidRPr="001F23FC" w:rsidDel="00F534B2">
        <w:t xml:space="preserve"> </w:t>
      </w:r>
      <w:r w:rsidRPr="001F23FC">
        <w:t>is centred</w:t>
      </w:r>
    </w:p>
    <w:p w14:paraId="7303792E" w14:textId="77777777" w:rsidR="003874DD" w:rsidRPr="001F23FC" w:rsidRDefault="003874DD" w:rsidP="003874DD">
      <w:pPr>
        <w:pStyle w:val="B10"/>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3874DD">
      <w:pPr>
        <w:pStyle w:val="B10"/>
      </w:pPr>
      <w:r w:rsidRPr="001F23FC">
        <w:t>-</w:t>
      </w:r>
      <w:r w:rsidRPr="001F23FC">
        <w:tab/>
        <w:t xml:space="preserve">on the measured cyclic prefix of the considered OFDM symbol </w:t>
      </w:r>
      <w:proofErr w:type="spellStart"/>
      <w:r w:rsidRPr="001F23FC">
        <w:t>symbol</w:t>
      </w:r>
      <w:proofErr w:type="spellEnd"/>
      <w:r w:rsidRPr="001F23FC">
        <w:t xml:space="preserve"> for all other symbols for normal CP and for symbol 0 to 11 for extended CP.</w:t>
      </w:r>
    </w:p>
    <w:p w14:paraId="0B36AD69" w14:textId="77777777" w:rsidR="003874DD" w:rsidRPr="001F23FC" w:rsidRDefault="003874DD" w:rsidP="003874DD">
      <w:pPr>
        <w:pStyle w:val="B10"/>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6" type="#_x0000_t75" alt="" style="width:20.4pt;height:15.6pt;mso-width-percent:0;mso-height-percent:0;mso-width-percent:0;mso-height-percent:0" o:ole="" fillcolor="window">
            <v:imagedata r:id="rId24" o:title=""/>
          </v:shape>
          <o:OLEObject Type="Embed" ProgID="Equation.3" ShapeID="_x0000_i1146" DrawAspect="Content" ObjectID="_1813070157" r:id="rId203"/>
        </w:object>
      </w:r>
      <w:r w:rsidRPr="001F23FC">
        <w:t xml:space="preserve"> is corrected from the signal under test. The EVM analyser shall then</w:t>
      </w:r>
    </w:p>
    <w:p w14:paraId="6EE9C748" w14:textId="77777777" w:rsidR="003874DD" w:rsidRPr="001F23FC" w:rsidRDefault="003874DD" w:rsidP="003874DD">
      <w:r w:rsidRPr="001F23FC">
        <w:t>-</w:t>
      </w:r>
      <w:r w:rsidRPr="001F23FC">
        <w:tab/>
        <w:t xml:space="preserve">correct the RF frequency offset </w:t>
      </w:r>
      <w:r w:rsidRPr="001F23FC">
        <w:rPr>
          <w:position w:val="-10"/>
        </w:rPr>
        <w:object w:dxaOrig="360" w:dyaOrig="380" w14:anchorId="6643161E">
          <v:shape id="_x0000_i1147" type="#_x0000_t75" alt="" style="width:20.4pt;height:20.4pt;mso-width-percent:0;mso-height-percent:0;mso-width-percent:0;mso-height-percent:0" o:ole="" fillcolor="window">
            <v:imagedata r:id="rId187" o:title=""/>
          </v:shape>
          <o:OLEObject Type="Embed" ProgID="Equation.3" ShapeID="_x0000_i1147" DrawAspect="Content" ObjectID="_1813070158" r:id="rId204"/>
        </w:object>
      </w:r>
      <w:r w:rsidRPr="001F23FC">
        <w:t>for each time slot, and</w:t>
      </w:r>
    </w:p>
    <w:p w14:paraId="198EFA76" w14:textId="77777777" w:rsidR="003874DD" w:rsidRPr="001F23FC" w:rsidRDefault="003874DD" w:rsidP="003874DD">
      <w:pPr>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48" type="#_x0000_t75" alt="" style="width:31.25pt;height:15.6pt;mso-width-percent:0;mso-height-percent:0;mso-width-percent:0;mso-height-percent:0" o:ole="">
            <v:imagedata r:id="rId205" o:title=""/>
          </v:shape>
          <o:OLEObject Type="Embed" ProgID="Equation.3" ShapeID="_x0000_i1148" DrawAspect="Content" ObjectID="_1813070159" r:id="rId206"/>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0"/>
      </w:pPr>
      <w:r w:rsidRPr="001F23FC">
        <w:t>-</w:t>
      </w:r>
      <w:r w:rsidRPr="001F23FC">
        <w:tab/>
        <w:t xml:space="preserve">In the case of PUCCH and PUSCH, the UL EVM </w:t>
      </w:r>
      <w:proofErr w:type="spellStart"/>
      <w:r w:rsidRPr="001F23FC">
        <w:t>analyzer</w:t>
      </w:r>
      <w:proofErr w:type="spellEnd"/>
      <w:r w:rsidRPr="001F23FC">
        <w:t xml:space="preserve"> shall estimate the TX chain </w:t>
      </w:r>
      <w:r w:rsidRPr="001F23FC" w:rsidDel="001A020D">
        <w:t>equalizer coefficients</w:t>
      </w:r>
      <w:r w:rsidRPr="001F23FC">
        <w:t xml:space="preserve"> </w:t>
      </w:r>
      <w:r w:rsidRPr="001F23FC">
        <w:rPr>
          <w:position w:val="-10"/>
        </w:rPr>
        <w:object w:dxaOrig="720" w:dyaOrig="320" w14:anchorId="41D4A6C9">
          <v:shape id="_x0000_i1149" type="#_x0000_t75" alt="" style="width:36pt;height:20.4pt;mso-width-percent:0;mso-height-percent:0;mso-width-percent:0;mso-height-percent:0" o:ole="" fillcolor="window">
            <v:imagedata r:id="rId191" o:title=""/>
          </v:shape>
          <o:OLEObject Type="Embed" ProgID="Equation.3" ShapeID="_x0000_i1149" DrawAspect="Content" ObjectID="_1813070160" r:id="rId207"/>
        </w:object>
      </w:r>
      <w:r w:rsidRPr="001F23FC">
        <w:t xml:space="preserve">and </w:t>
      </w:r>
      <w:r w:rsidRPr="001F23FC">
        <w:rPr>
          <w:position w:val="-10"/>
        </w:rPr>
        <w:object w:dxaOrig="720" w:dyaOrig="320" w14:anchorId="160F4AFC">
          <v:shape id="_x0000_i1150" type="#_x0000_t75" alt="" style="width:36pt;height:20.4pt;mso-width-percent:0;mso-height-percent:0;mso-width-percent:0;mso-height-percent:0" o:ole="" fillcolor="window">
            <v:imagedata r:id="rId189" o:title=""/>
          </v:shape>
          <o:OLEObject Type="Embed" ProgID="Equation.3" ShapeID="_x0000_i1150" DrawAspect="Content" ObjectID="_1813070161" r:id="rId208"/>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0"/>
      </w:pPr>
      <w:r w:rsidRPr="001F23FC">
        <w:t>-</w:t>
      </w:r>
      <w:r w:rsidRPr="001F23FC">
        <w:tab/>
        <w:t xml:space="preserve">In the case of PRACH, the UL EVM </w:t>
      </w:r>
      <w:proofErr w:type="spellStart"/>
      <w:r w:rsidRPr="001F23FC">
        <w:t>analyzer</w:t>
      </w:r>
      <w:proofErr w:type="spellEnd"/>
      <w:r w:rsidRPr="001F23FC">
        <w:t xml:space="preserve"> shall estimate the TX chain</w:t>
      </w:r>
      <w:r w:rsidRPr="001F23FC" w:rsidDel="001A020D">
        <w:t xml:space="preserve"> coefficients</w:t>
      </w:r>
      <w:r w:rsidRPr="001F23FC">
        <w:t xml:space="preserve"> </w:t>
      </w:r>
      <w:r w:rsidRPr="001F23FC">
        <w:rPr>
          <w:position w:val="-10"/>
        </w:rPr>
        <w:object w:dxaOrig="460" w:dyaOrig="320" w14:anchorId="63BC507B">
          <v:shape id="_x0000_i1151" type="#_x0000_t75" alt="" style="width:31.25pt;height:20.4pt;mso-width-percent:0;mso-height-percent:0;mso-width-percent:0;mso-height-percent:0" o:ole="" fillcolor="window">
            <v:imagedata r:id="rId209" o:title=""/>
          </v:shape>
          <o:OLEObject Type="Embed" ProgID="Equation.3" ShapeID="_x0000_i1151" DrawAspect="Content" ObjectID="_1813070162" r:id="rId210"/>
        </w:object>
      </w:r>
      <w:r w:rsidRPr="001F23FC">
        <w:t xml:space="preserve">and </w:t>
      </w:r>
      <w:r w:rsidRPr="001F23FC">
        <w:rPr>
          <w:position w:val="-10"/>
        </w:rPr>
        <w:object w:dxaOrig="480" w:dyaOrig="320" w14:anchorId="4A685B98">
          <v:shape id="_x0000_i1152" type="#_x0000_t75" alt="" style="width:20.4pt;height:20.4pt;mso-width-percent:0;mso-height-percent:0;mso-width-percent:0;mso-height-percent:0" o:ole="" fillcolor="window">
            <v:imagedata r:id="rId211" o:title=""/>
          </v:shape>
          <o:OLEObject Type="Embed" ProgID="Equation.3" ShapeID="_x0000_i1152" DrawAspect="Content" ObjectID="_1813070163" r:id="rId212"/>
        </w:object>
      </w:r>
      <w:r w:rsidRPr="001F23FC">
        <w:t xml:space="preserve"> used for phase and amplitude correction and are </w:t>
      </w:r>
      <w:proofErr w:type="spellStart"/>
      <w:r w:rsidRPr="001F23FC">
        <w:t>seleted</w:t>
      </w:r>
      <w:proofErr w:type="spellEnd"/>
      <w:r w:rsidRPr="001F23FC">
        <w:t xml:space="preserve"> so as to minimize the resulting EVM. The TX chain coefficients </w:t>
      </w:r>
      <w:r w:rsidRPr="001F23FC">
        <w:lastRenderedPageBreak/>
        <w:t xml:space="preserve">are not dependent on frequency, i.e. </w:t>
      </w:r>
      <w:r w:rsidRPr="001F23FC">
        <w:rPr>
          <w:position w:val="-10"/>
        </w:rPr>
        <w:object w:dxaOrig="1359" w:dyaOrig="320" w14:anchorId="208EB90D">
          <v:shape id="_x0000_i1153" type="#_x0000_t75" alt="" style="width:67.25pt;height:20.4pt;mso-width-percent:0;mso-height-percent:0;mso-width-percent:0;mso-height-percent:0" o:ole="" fillcolor="window">
            <v:imagedata r:id="rId213" o:title=""/>
          </v:shape>
          <o:OLEObject Type="Embed" ProgID="Equation.3" ShapeID="_x0000_i1153" DrawAspect="Content" ObjectID="_1813070164" r:id="rId214"/>
        </w:object>
      </w:r>
      <w:r w:rsidRPr="001F23FC">
        <w:t xml:space="preserve"> and </w:t>
      </w:r>
      <w:r w:rsidRPr="001F23FC">
        <w:rPr>
          <w:position w:val="-10"/>
        </w:rPr>
        <w:object w:dxaOrig="1400" w:dyaOrig="320" w14:anchorId="1E5DF19B">
          <v:shape id="_x0000_i1154" type="#_x0000_t75" alt="" style="width:1in;height:20.4pt;mso-width-percent:0;mso-height-percent:0;mso-width-percent:0;mso-height-percent:0" o:ole="" fillcolor="window">
            <v:imagedata r:id="rId215" o:title=""/>
          </v:shape>
          <o:OLEObject Type="Embed" ProgID="Equation.3" ShapeID="_x0000_i1154" DrawAspect="Content" ObjectID="_1813070165" r:id="rId216"/>
        </w:object>
      </w:r>
      <w:r w:rsidRPr="001F23FC">
        <w:t xml:space="preserve">. The TX chain coefficient are chosen independently for each preamble transmission and for each </w:t>
      </w:r>
      <w:r w:rsidRPr="001F23FC">
        <w:rPr>
          <w:position w:val="-6"/>
        </w:rPr>
        <w:object w:dxaOrig="360" w:dyaOrig="300" w14:anchorId="150A7E89">
          <v:shape id="_x0000_i1155" type="#_x0000_t75" alt="" style="width:20.4pt;height:16.3pt;mso-width-percent:0;mso-height-percent:0;mso-width-percent:0;mso-height-percent:0" o:ole="" fillcolor="window">
            <v:imagedata r:id="rId197" o:title=""/>
          </v:shape>
          <o:OLEObject Type="Embed" ProgID="Equation.3" ShapeID="_x0000_i1155" DrawAspect="Content" ObjectID="_1813070166" r:id="rId217"/>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6" type="#_x0000_t75" alt="" style="width:20.4pt;height:20.4pt;mso-width-percent:0;mso-height-percent:0;mso-width-percent:0;mso-height-percent:0" o:ole="" fillcolor="window">
            <v:imagedata r:id="rId187" o:title=""/>
          </v:shape>
          <o:OLEObject Type="Embed" ProgID="Equation.3" ShapeID="_x0000_i1156" DrawAspect="Content" ObjectID="_1813070167" r:id="rId218"/>
        </w:object>
      </w:r>
      <w:r w:rsidRPr="001F23FC">
        <w:t xml:space="preserve">, </w:t>
      </w:r>
      <w:r w:rsidRPr="001F23FC">
        <w:rPr>
          <w:position w:val="-10"/>
        </w:rPr>
        <w:object w:dxaOrig="720" w:dyaOrig="320" w14:anchorId="2A6D083A">
          <v:shape id="_x0000_i1157" type="#_x0000_t75" alt="" style="width:36pt;height:20.4pt;mso-width-percent:0;mso-height-percent:0;mso-width-percent:0;mso-height-percent:0" o:ole="" fillcolor="window">
            <v:imagedata r:id="rId191" o:title=""/>
          </v:shape>
          <o:OLEObject Type="Embed" ProgID="Equation.3" ShapeID="_x0000_i1157" DrawAspect="Content" ObjectID="_1813070168" r:id="rId219"/>
        </w:object>
      </w:r>
      <w:r w:rsidRPr="001F23FC">
        <w:t xml:space="preserve">, </w:t>
      </w:r>
      <w:r w:rsidRPr="001F23FC">
        <w:rPr>
          <w:position w:val="-10"/>
        </w:rPr>
        <w:object w:dxaOrig="720" w:dyaOrig="320" w14:anchorId="33E153AA">
          <v:shape id="_x0000_i1158" type="#_x0000_t75" alt="" style="width:36pt;height:20.4pt;mso-width-percent:0;mso-height-percent:0;mso-width-percent:0;mso-height-percent:0" o:ole="" fillcolor="window">
            <v:imagedata r:id="rId189" o:title=""/>
          </v:shape>
          <o:OLEObject Type="Embed" ProgID="Equation.3" ShapeID="_x0000_i1158" DrawAspect="Content" ObjectID="_1813070169" r:id="rId220"/>
        </w:object>
      </w:r>
      <w:r w:rsidRPr="001F23FC">
        <w:t xml:space="preserve"> and </w:t>
      </w:r>
      <w:r w:rsidRPr="001F23FC">
        <w:rPr>
          <w:position w:val="-6"/>
        </w:rPr>
        <w:object w:dxaOrig="360" w:dyaOrig="279" w14:anchorId="66537C3E">
          <v:shape id="_x0000_i1159" type="#_x0000_t75" alt="" style="width:20.4pt;height:15.6pt;mso-width-percent:0;mso-height-percent:0;mso-width-percent:0;mso-height-percent:0" o:ole="" fillcolor="window">
            <v:imagedata r:id="rId24" o:title=""/>
          </v:shape>
          <o:OLEObject Type="Embed" ProgID="Equation.3" ShapeID="_x0000_i1159" DrawAspect="Content" ObjectID="_1813070170" r:id="rId221"/>
        </w:object>
      </w:r>
      <w:r w:rsidRPr="001F23FC">
        <w:t xml:space="preserve"> are available. </w:t>
      </w:r>
      <w:r w:rsidRPr="001F23FC">
        <w:rPr>
          <w:position w:val="-6"/>
        </w:rPr>
        <w:object w:dxaOrig="360" w:dyaOrig="300" w14:anchorId="2BD24E69">
          <v:shape id="_x0000_i1160" type="#_x0000_t75" alt="" style="width:20.4pt;height:16.3pt;mso-width-percent:0;mso-height-percent:0;mso-width-percent:0;mso-height-percent:0" o:ole="" fillcolor="window">
            <v:imagedata r:id="rId197" o:title=""/>
          </v:shape>
          <o:OLEObject Type="Embed" ProgID="Equation.3" ShapeID="_x0000_i1160" DrawAspect="Content" ObjectID="_1813070171" r:id="rId222"/>
        </w:object>
      </w:r>
      <w:r w:rsidRPr="001F23FC">
        <w:t xml:space="preserve"> is one of the extremities of the window </w:t>
      </w:r>
      <w:r w:rsidRPr="001F23FC">
        <w:rPr>
          <w:position w:val="-6"/>
        </w:rPr>
        <w:object w:dxaOrig="279" w:dyaOrig="279" w14:anchorId="3E16DD99">
          <v:shape id="_x0000_i1161" type="#_x0000_t75" alt="" style="width:14.95pt;height:14.95pt;mso-width-percent:0;mso-height-percent:0;mso-width-percent:0;mso-height-percent:0" o:ole="">
            <v:imagedata r:id="rId194" o:title=""/>
          </v:shape>
          <o:OLEObject Type="Embed" ProgID="Equation.3" ShapeID="_x0000_i1161" DrawAspect="Content" ObjectID="_1813070172" r:id="rId223"/>
        </w:object>
      </w:r>
      <w:r w:rsidRPr="001F23FC">
        <w:t xml:space="preserve">, i.e. </w:t>
      </w:r>
      <w:r w:rsidRPr="001F23FC">
        <w:rPr>
          <w:position w:val="-6"/>
        </w:rPr>
        <w:object w:dxaOrig="360" w:dyaOrig="300" w14:anchorId="0E400D0D">
          <v:shape id="_x0000_i1162" type="#_x0000_t75" alt="" style="width:20.4pt;height:18.35pt;mso-width-percent:0;mso-height-percent:0;mso-width-percent:0;mso-height-percent:0" o:ole="" fillcolor="window">
            <v:imagedata r:id="rId197" o:title=""/>
          </v:shape>
          <o:OLEObject Type="Embed" ProgID="Equation.3" ShapeID="_x0000_i1162" DrawAspect="Content" ObjectID="_1813070173" r:id="rId224"/>
        </w:object>
      </w:r>
      <w:r w:rsidRPr="001F23FC">
        <w:t xml:space="preserve">can be </w:t>
      </w:r>
      <w:r w:rsidRPr="001F23FC">
        <w:rPr>
          <w:position w:val="-28"/>
        </w:rPr>
        <w:object w:dxaOrig="1440" w:dyaOrig="680" w14:anchorId="4A4176BA">
          <v:shape id="_x0000_i1163" type="#_x0000_t75" alt="" style="width:1in;height:37.35pt;mso-width-percent:0;mso-height-percent:0;mso-width-percent:0;mso-height-percent:0" o:ole="" fillcolor="window">
            <v:imagedata r:id="rId225" o:title=""/>
          </v:shape>
          <o:OLEObject Type="Embed" ProgID="Equation.3" ShapeID="_x0000_i1163" DrawAspect="Content" ObjectID="_1813070174" r:id="rId226"/>
        </w:object>
      </w:r>
      <w:r w:rsidRPr="001F23FC">
        <w:t xml:space="preserve"> or </w:t>
      </w:r>
      <w:r w:rsidRPr="001F23FC">
        <w:rPr>
          <w:position w:val="-28"/>
        </w:rPr>
        <w:object w:dxaOrig="1060" w:dyaOrig="680" w14:anchorId="4C749097">
          <v:shape id="_x0000_i1164" type="#_x0000_t75" alt="" style="width:51.6pt;height:37.35pt;mso-width-percent:0;mso-height-percent:0;mso-width-percent:0;mso-height-percent:0" o:ole="" fillcolor="window">
            <v:imagedata r:id="rId227" o:title=""/>
          </v:shape>
          <o:OLEObject Type="Embed" ProgID="Equation.3" ShapeID="_x0000_i1164" DrawAspect="Content" ObjectID="_1813070175" r:id="rId228"/>
        </w:object>
      </w:r>
      <w:r w:rsidRPr="001F23FC">
        <w:t xml:space="preserve">, where </w:t>
      </w:r>
      <w:r w:rsidRPr="001F23FC">
        <w:rPr>
          <w:position w:val="-6"/>
        </w:rPr>
        <w:object w:dxaOrig="600" w:dyaOrig="279" w14:anchorId="2EDBD496">
          <v:shape id="_x0000_i1165" type="#_x0000_t75" alt="" style="width:31.9pt;height:14.95pt;mso-width-percent:0;mso-height-percent:0;mso-width-percent:0;mso-height-percent:0" o:ole="" fillcolor="window">
            <v:imagedata r:id="rId229" o:title=""/>
          </v:shape>
          <o:OLEObject Type="Embed" ProgID="Equation.3" ShapeID="_x0000_i1165" DrawAspect="Content" ObjectID="_1813070176" r:id="rId230"/>
        </w:object>
      </w:r>
      <w:r w:rsidRPr="001F23FC">
        <w:t xml:space="preserve"> </w:t>
      </w:r>
      <w:proofErr w:type="spellStart"/>
      <w:r w:rsidRPr="001F23FC">
        <w:t>if</w:t>
      </w:r>
      <w:proofErr w:type="spellEnd"/>
      <w:r w:rsidRPr="001F23FC">
        <w:t xml:space="preserve"> </w:t>
      </w:r>
      <w:r w:rsidRPr="001F23FC">
        <w:rPr>
          <w:position w:val="-6"/>
        </w:rPr>
        <w:object w:dxaOrig="279" w:dyaOrig="279" w14:anchorId="42774F44">
          <v:shape id="_x0000_i1166" type="#_x0000_t75" alt="" style="width:14.95pt;height:14.95pt;mso-width-percent:0;mso-height-percent:0;mso-width-percent:0;mso-height-percent:0" o:ole="">
            <v:imagedata r:id="rId231" o:title=""/>
          </v:shape>
          <o:OLEObject Type="Embed" ProgID="Equation.3" ShapeID="_x0000_i1166" DrawAspect="Content" ObjectID="_1813070177" r:id="rId232"/>
        </w:object>
      </w:r>
      <w:r w:rsidRPr="001F23FC">
        <w:t xml:space="preserve"> is odd and </w:t>
      </w:r>
      <w:r w:rsidRPr="001F23FC">
        <w:rPr>
          <w:position w:val="-6"/>
        </w:rPr>
        <w:object w:dxaOrig="560" w:dyaOrig="279" w14:anchorId="7628B632">
          <v:shape id="_x0000_i1167" type="#_x0000_t75" alt="" style="width:27.85pt;height:14.95pt;mso-width-percent:0;mso-height-percent:0;mso-width-percent:0;mso-height-percent:0" o:ole="" fillcolor="window">
            <v:imagedata r:id="rId233" o:title=""/>
          </v:shape>
          <o:OLEObject Type="Embed" ProgID="Equation.3" ShapeID="_x0000_i1167" DrawAspect="Content" ObjectID="_1813070178" r:id="rId234"/>
        </w:object>
      </w:r>
      <w:r w:rsidRPr="001F23FC">
        <w:t xml:space="preserve"> if </w:t>
      </w:r>
      <w:r w:rsidRPr="001F23FC">
        <w:rPr>
          <w:position w:val="-6"/>
        </w:rPr>
        <w:object w:dxaOrig="279" w:dyaOrig="279" w14:anchorId="12E29BD8">
          <v:shape id="_x0000_i1168" type="#_x0000_t75" alt="" style="width:14.95pt;height:14.95pt;mso-width-percent:0;mso-height-percent:0;mso-width-percent:0;mso-height-percent:0" o:ole="">
            <v:imagedata r:id="rId235" o:title=""/>
          </v:shape>
          <o:OLEObject Type="Embed" ProgID="Equation.3" ShapeID="_x0000_i1168" DrawAspect="Content" ObjectID="_1813070179" r:id="rId236"/>
        </w:object>
      </w:r>
      <w:r w:rsidRPr="001F23FC">
        <w:t>is even. The EVM analyser shall then</w:t>
      </w:r>
    </w:p>
    <w:p w14:paraId="4148D2B5" w14:textId="77777777" w:rsidR="003874DD" w:rsidRPr="001F23FC" w:rsidRDefault="003874DD" w:rsidP="003874DD">
      <w:r w:rsidRPr="001F23FC">
        <w:t>-</w:t>
      </w:r>
      <w:r w:rsidRPr="001F23FC">
        <w:tab/>
        <w:t xml:space="preserve">calculate </w:t>
      </w:r>
      <w:proofErr w:type="spellStart"/>
      <w:r w:rsidRPr="001F23FC">
        <w:t>EVM</w:t>
      </w:r>
      <w:r w:rsidRPr="001F23FC">
        <w:rPr>
          <w:rFonts w:ascii="(Asiatische Schriftart verwende" w:hAnsi="(Asiatische Schriftart verwende"/>
          <w:vertAlign w:val="subscript"/>
        </w:rPr>
        <w:t>l</w:t>
      </w:r>
      <w:proofErr w:type="spellEnd"/>
      <w:r w:rsidRPr="001F23FC">
        <w:t xml:space="preserve"> with </w:t>
      </w:r>
      <w:r w:rsidRPr="001F23FC">
        <w:rPr>
          <w:position w:val="-6"/>
        </w:rPr>
        <w:object w:dxaOrig="360" w:dyaOrig="300" w14:anchorId="1A8174BA">
          <v:shape id="_x0000_i1169" type="#_x0000_t75" alt="" style="width:20.4pt;height:18.35pt;mso-width-percent:0;mso-height-percent:0;mso-width-percent:0;mso-height-percent:0" o:ole="" fillcolor="window">
            <v:imagedata r:id="rId197" o:title=""/>
          </v:shape>
          <o:OLEObject Type="Embed" ProgID="Equation.3" ShapeID="_x0000_i1169" DrawAspect="Content" ObjectID="_1813070180" r:id="rId237"/>
        </w:object>
      </w:r>
      <w:r w:rsidRPr="001F23FC">
        <w:t xml:space="preserve"> set to </w:t>
      </w:r>
      <w:r w:rsidRPr="001F23FC">
        <w:rPr>
          <w:position w:val="-28"/>
        </w:rPr>
        <w:object w:dxaOrig="1440" w:dyaOrig="680" w14:anchorId="7367D371">
          <v:shape id="_x0000_i1170" type="#_x0000_t75" alt="" style="width:1in;height:37.35pt;mso-width-percent:0;mso-height-percent:0;mso-width-percent:0;mso-height-percent:0" o:ole="" fillcolor="window">
            <v:imagedata r:id="rId225" o:title=""/>
          </v:shape>
          <o:OLEObject Type="Embed" ProgID="Equation.3" ShapeID="_x0000_i1170" DrawAspect="Content" ObjectID="_1813070181" r:id="rId238"/>
        </w:object>
      </w:r>
      <w:r w:rsidRPr="001F23FC">
        <w:t>,</w:t>
      </w:r>
    </w:p>
    <w:p w14:paraId="30274745" w14:textId="42CF255A" w:rsidR="003874DD" w:rsidRPr="001F23FC" w:rsidRDefault="003874DD">
      <w:r w:rsidRPr="001F23FC">
        <w:t>-</w:t>
      </w:r>
      <w:r w:rsidRPr="001F23FC">
        <w:tab/>
        <w:t xml:space="preserve">calculate </w:t>
      </w:r>
      <w:proofErr w:type="spellStart"/>
      <w:r w:rsidRPr="001F23FC">
        <w:t>EVM</w:t>
      </w:r>
      <w:r w:rsidRPr="001F23FC">
        <w:rPr>
          <w:rFonts w:ascii="(Asiatische Schriftart verwende" w:hAnsi="(Asiatische Schriftart verwende"/>
          <w:vertAlign w:val="subscript"/>
        </w:rPr>
        <w:t>h</w:t>
      </w:r>
      <w:proofErr w:type="spellEnd"/>
      <w:r w:rsidRPr="001F23FC">
        <w:t xml:space="preserve"> with </w:t>
      </w:r>
      <w:r w:rsidRPr="001F23FC">
        <w:rPr>
          <w:position w:val="-6"/>
        </w:rPr>
        <w:object w:dxaOrig="360" w:dyaOrig="300" w14:anchorId="71278804">
          <v:shape id="_x0000_i1171" type="#_x0000_t75" alt="" style="width:20.4pt;height:18.35pt;mso-width-percent:0;mso-height-percent:0;mso-width-percent:0;mso-height-percent:0" o:ole="" fillcolor="window">
            <v:imagedata r:id="rId197" o:title=""/>
          </v:shape>
          <o:OLEObject Type="Embed" ProgID="Equation.3" ShapeID="_x0000_i1171" DrawAspect="Content" ObjectID="_1813070182" r:id="rId239"/>
        </w:object>
      </w:r>
      <w:r w:rsidRPr="001F23FC">
        <w:t xml:space="preserve"> set to </w:t>
      </w:r>
      <w:r w:rsidRPr="001F23FC">
        <w:rPr>
          <w:position w:val="-28"/>
        </w:rPr>
        <w:object w:dxaOrig="1060" w:dyaOrig="680" w14:anchorId="1499E5EF">
          <v:shape id="_x0000_i1172" type="#_x0000_t75" alt="" style="width:51.6pt;height:37.35pt;mso-width-percent:0;mso-height-percent:0;mso-width-percent:0;mso-height-percent:0" o:ole="" fillcolor="window">
            <v:imagedata r:id="rId227" o:title=""/>
          </v:shape>
          <o:OLEObject Type="Embed" ProgID="Equation.3" ShapeID="_x0000_i1172" DrawAspect="Content" ObjectID="_1813070183" r:id="rId240"/>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1F23FC">
        <w:rPr>
          <w:i/>
        </w:rPr>
        <w:t>ovf</w:t>
      </w:r>
      <w:proofErr w:type="spellEnd"/>
      <w:r w:rsidRPr="001F23FC">
        <w:t xml:space="preserve"> of up to 48, when acquiring the time samples for the PRACH. The pre-FFT algorithms (clauses E.6.6 and E.6.7) use all time samples, although oversampled. For the FFT the time samples are decimated by the </w:t>
      </w:r>
      <w:proofErr w:type="spellStart"/>
      <w:r w:rsidRPr="001F23FC">
        <w:rPr>
          <w:i/>
        </w:rPr>
        <w:t>ovf</w:t>
      </w:r>
      <w:proofErr w:type="spellEnd"/>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77777777" w:rsidR="0032234A" w:rsidRPr="001F23FC" w:rsidRDefault="0032234A">
      <w:r w:rsidRPr="001F23FC">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0"/>
      </w:pPr>
      <w:r w:rsidRPr="001F23FC">
        <w:t>-</w:t>
      </w:r>
      <w:r w:rsidRPr="001F23FC">
        <w:tab/>
        <w:t>PRACH configuration index (responsible for Preamble format, System frame number and subframe number)</w:t>
      </w:r>
    </w:p>
    <w:p w14:paraId="7EEB2DBF" w14:textId="77777777" w:rsidR="0032234A" w:rsidRPr="001F23FC" w:rsidRDefault="0032234A">
      <w:pPr>
        <w:pStyle w:val="B10"/>
      </w:pPr>
      <w:r w:rsidRPr="001F23FC">
        <w:t>-</w:t>
      </w:r>
      <w:r w:rsidRPr="001F23FC">
        <w:tab/>
        <w:t>Preamble ID</w:t>
      </w:r>
    </w:p>
    <w:p w14:paraId="1F46F239" w14:textId="77777777" w:rsidR="0032234A" w:rsidRPr="001F23FC" w:rsidRDefault="0032234A">
      <w:pPr>
        <w:pStyle w:val="B10"/>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 xml:space="preserve">The reference signal </w:t>
      </w:r>
      <w:proofErr w:type="spellStart"/>
      <w:r w:rsidRPr="001F23FC">
        <w:t>i</w:t>
      </w:r>
      <w:proofErr w:type="spellEnd"/>
      <w:r w:rsidRPr="001F23FC">
        <w:t xml:space="preserve">(ν) is constructed by the measuring equipment according to the relevant TX specifications, using the following parameters: the applicable </w:t>
      </w:r>
      <w:proofErr w:type="spellStart"/>
      <w:r w:rsidRPr="001F23FC">
        <w:t>Zadoff</w:t>
      </w:r>
      <w:proofErr w:type="spellEnd"/>
      <w:r w:rsidRPr="001F23FC">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lastRenderedPageBreak/>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0"/>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7328FB0B" w14:textId="77777777" w:rsidR="0032234A" w:rsidRPr="001F23FC" w:rsidRDefault="0032234A"/>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 xml:space="preserve">The pre-FFT minimization process is applied to each PRACH preamble separately. The time period for the pre- FFT minimisation process includes the complete CP and </w:t>
      </w:r>
      <w:proofErr w:type="spellStart"/>
      <w:r w:rsidRPr="001F23FC">
        <w:t>Zadoff</w:t>
      </w:r>
      <w:proofErr w:type="spellEnd"/>
      <w:r w:rsidRPr="001F23FC">
        <w:t>-Chu sequence (in other words, the power transition period is per definition outside of this time period) Sample timing, Carrier frequency and carrier leakage in</w:t>
      </w:r>
      <w:r w:rsidRPr="001F23FC">
        <w:rPr>
          <w:b/>
        </w:rPr>
        <w:t xml:space="preserve"> </w:t>
      </w:r>
      <w:r w:rsidRPr="001F23FC">
        <w:t xml:space="preserve">z(ν) are jointly varied in order to minimise the difference between z(ν) and </w:t>
      </w:r>
      <w:proofErr w:type="spellStart"/>
      <w:r w:rsidRPr="001F23FC">
        <w:t>i</w:t>
      </w:r>
      <w:proofErr w:type="spellEnd"/>
      <w:r w:rsidRPr="001F23FC">
        <w:t xml:space="preserve">(ν). Best fit (minimum difference) is achieved when the RMS difference value between z(ν) and </w:t>
      </w:r>
      <w:proofErr w:type="spellStart"/>
      <w:r w:rsidRPr="001F23FC">
        <w:t>i</w:t>
      </w:r>
      <w:proofErr w:type="spellEnd"/>
      <w:r w:rsidRPr="001F23FC">
        <w:t>(ν)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3" type="#_x0000_t75" style="width:19pt;height:14.25pt" o:ole="" filled="t">
            <v:fill color2="black"/>
            <v:imagedata r:id="rId243" o:title=""/>
          </v:shape>
          <o:OLEObject Type="Embed" ProgID="Equation.3" ShapeID="_x0000_i1173" DrawAspect="Content" ObjectID="_1813070184" r:id="rId244"/>
        </w:object>
      </w:r>
      <w:r w:rsidRPr="001F23FC">
        <w:t xml:space="preserve">, </w:t>
      </w:r>
    </w:p>
    <w:p w14:paraId="519529A1" w14:textId="77777777"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4" type="#_x0000_t75" style="width:19pt;height:14.25pt" o:ole="" filled="t">
            <v:fill color2="black"/>
            <v:imagedata r:id="rId243" o:title=""/>
          </v:shape>
          <o:OLEObject Type="Embed" ProgID="Equation.3" ShapeID="_x0000_i1174" DrawAspect="Content" ObjectID="_1813070185" r:id="rId245"/>
        </w:object>
      </w:r>
      <w:r w:rsidRPr="001F23FC">
        <w:t xml:space="preserve"> –W/2 and </w:t>
      </w:r>
      <w:r w:rsidRPr="001F23FC">
        <w:rPr>
          <w:position w:val="-3"/>
        </w:rPr>
        <w:object w:dxaOrig="360" w:dyaOrig="279" w14:anchorId="223F2F7F">
          <v:shape id="_x0000_i1175" type="#_x0000_t75" style="width:19pt;height:14.25pt" o:ole="" filled="t">
            <v:fill color2="black"/>
            <v:imagedata r:id="rId243" o:title=""/>
          </v:shape>
          <o:OLEObject Type="Embed" ProgID="Equation.3" ShapeID="_x0000_i1175" DrawAspect="Content" ObjectID="_1813070186" r:id="rId246"/>
        </w:object>
      </w:r>
      <w:r w:rsidRPr="001F23FC">
        <w:t xml:space="preserve"> +W/2. </w:t>
      </w:r>
    </w:p>
    <w:p w14:paraId="626AE638" w14:textId="77777777" w:rsidR="0032234A" w:rsidRPr="001F23FC" w:rsidRDefault="0032234A">
      <w:r w:rsidRPr="001F23FC">
        <w:t>The timing of the measured signal z</w:t>
      </w:r>
      <w:r w:rsidRPr="001F23FC">
        <w:rPr>
          <w:vertAlign w:val="superscript"/>
        </w:rPr>
        <w:t>0</w:t>
      </w:r>
      <w:r w:rsidRPr="001F23FC">
        <w:t xml:space="preserve">(ν) with respect to the ideal signal </w:t>
      </w:r>
      <w:proofErr w:type="spellStart"/>
      <w:r w:rsidRPr="001F23FC">
        <w:t>i</w:t>
      </w:r>
      <w:proofErr w:type="spellEnd"/>
      <w:r w:rsidRPr="001F23FC">
        <w:t>(ν) is determined in the pre FFT domain as follows:</w:t>
      </w:r>
    </w:p>
    <w:p w14:paraId="3A0EDF4A" w14:textId="77777777" w:rsidR="0032234A" w:rsidRPr="001F23FC" w:rsidRDefault="0032234A">
      <w:r w:rsidRPr="001F23FC">
        <w:t>Correlation between z</w:t>
      </w:r>
      <w:r w:rsidRPr="001F23FC">
        <w:rPr>
          <w:vertAlign w:val="superscript"/>
        </w:rPr>
        <w:t>0</w:t>
      </w:r>
      <w:r w:rsidRPr="001F23FC">
        <w:t xml:space="preserve">(ν) and </w:t>
      </w:r>
      <w:proofErr w:type="spellStart"/>
      <w:r w:rsidRPr="001F23FC">
        <w:t>i</w:t>
      </w:r>
      <w:proofErr w:type="spellEnd"/>
      <w:r w:rsidRPr="001F23FC">
        <w:t xml:space="preserve">(ν) will result in a correlation peak. The meaning of the correlation peak is approx. the </w:t>
      </w:r>
      <w:r w:rsidR="00BE5897" w:rsidRPr="001F23FC">
        <w:t>“</w:t>
      </w:r>
      <w:r w:rsidRPr="001F23FC">
        <w:t>impulse response”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lastRenderedPageBreak/>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t xml:space="preserve">Table </w:t>
      </w:r>
      <w:bookmarkEnd w:id="533"/>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1F23FC" w14:paraId="662193CC" w14:textId="77777777">
        <w:trPr>
          <w:trHeight w:val="874"/>
          <w:jc w:val="center"/>
        </w:trPr>
        <w:tc>
          <w:tcPr>
            <w:tcW w:w="1076" w:type="dxa"/>
            <w:shd w:val="clear" w:color="auto" w:fill="auto"/>
            <w:vAlign w:val="center"/>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shd w:val="clear" w:color="auto" w:fill="auto"/>
            <w:vAlign w:val="center"/>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trPr>
          <w:jc w:val="center"/>
        </w:trPr>
        <w:tc>
          <w:tcPr>
            <w:tcW w:w="1076" w:type="dxa"/>
            <w:vAlign w:val="center"/>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shd w:val="clear" w:color="auto" w:fill="auto"/>
            <w:vAlign w:val="center"/>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vAlign w:val="center"/>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vAlign w:val="center"/>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color w:val="000000"/>
                <w:sz w:val="18"/>
                <w:szCs w:val="18"/>
              </w:rPr>
              <w:t>50.0%</w:t>
            </w:r>
          </w:p>
        </w:tc>
      </w:tr>
      <w:tr w:rsidR="0032234A" w:rsidRPr="001F23FC" w14:paraId="31D33ABA" w14:textId="77777777">
        <w:trPr>
          <w:jc w:val="center"/>
        </w:trPr>
        <w:tc>
          <w:tcPr>
            <w:tcW w:w="1076" w:type="dxa"/>
            <w:vAlign w:val="center"/>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shd w:val="clear" w:color="auto" w:fill="auto"/>
            <w:vAlign w:val="center"/>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75.0%</w:t>
            </w:r>
          </w:p>
        </w:tc>
      </w:tr>
      <w:tr w:rsidR="0032234A" w:rsidRPr="001F23FC" w14:paraId="4BE04D82" w14:textId="77777777">
        <w:trPr>
          <w:jc w:val="center"/>
        </w:trPr>
        <w:tc>
          <w:tcPr>
            <w:tcW w:w="1076" w:type="dxa"/>
            <w:vAlign w:val="center"/>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shd w:val="clear" w:color="auto" w:fill="auto"/>
            <w:vAlign w:val="center"/>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83.3%</w:t>
            </w:r>
          </w:p>
        </w:tc>
      </w:tr>
      <w:tr w:rsidR="0032234A" w:rsidRPr="001F23FC" w14:paraId="34466CBB" w14:textId="77777777">
        <w:trPr>
          <w:jc w:val="center"/>
        </w:trPr>
        <w:tc>
          <w:tcPr>
            <w:tcW w:w="1076" w:type="dxa"/>
            <w:vAlign w:val="center"/>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shd w:val="clear" w:color="auto" w:fill="auto"/>
            <w:vAlign w:val="center"/>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33.3%</w:t>
            </w:r>
          </w:p>
        </w:tc>
      </w:tr>
      <w:tr w:rsidR="0032234A" w:rsidRPr="001F23FC" w14:paraId="3BD07C68" w14:textId="77777777">
        <w:trPr>
          <w:jc w:val="center"/>
        </w:trPr>
        <w:tc>
          <w:tcPr>
            <w:tcW w:w="1076" w:type="dxa"/>
            <w:vAlign w:val="center"/>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shd w:val="clear" w:color="auto" w:fill="auto"/>
            <w:vAlign w:val="center"/>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60.0%</w:t>
            </w:r>
          </w:p>
        </w:tc>
      </w:tr>
      <w:tr w:rsidR="0032234A" w:rsidRPr="001F23FC" w14:paraId="14F6704B" w14:textId="77777777">
        <w:trPr>
          <w:jc w:val="center"/>
        </w:trPr>
        <w:tc>
          <w:tcPr>
            <w:tcW w:w="1076" w:type="dxa"/>
            <w:vAlign w:val="center"/>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shd w:val="clear" w:color="auto" w:fill="auto"/>
            <w:vAlign w:val="center"/>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71.4%</w:t>
            </w:r>
          </w:p>
        </w:tc>
      </w:tr>
      <w:tr w:rsidR="0032234A" w:rsidRPr="001F23FC" w14:paraId="1A675C8B" w14:textId="77777777">
        <w:trPr>
          <w:jc w:val="center"/>
        </w:trPr>
        <w:tc>
          <w:tcPr>
            <w:tcW w:w="1076" w:type="dxa"/>
            <w:vAlign w:val="center"/>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shd w:val="clear" w:color="auto" w:fill="auto"/>
            <w:vAlign w:val="center"/>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84.6%</w:t>
            </w:r>
          </w:p>
        </w:tc>
      </w:tr>
      <w:tr w:rsidR="0032234A" w:rsidRPr="001F23FC" w14:paraId="59595608" w14:textId="77777777">
        <w:trPr>
          <w:jc w:val="center"/>
        </w:trPr>
        <w:tc>
          <w:tcPr>
            <w:tcW w:w="1076" w:type="dxa"/>
            <w:vAlign w:val="center"/>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shd w:val="clear" w:color="auto" w:fill="auto"/>
            <w:vAlign w:val="center"/>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88.4%</w:t>
            </w:r>
          </w:p>
        </w:tc>
      </w:tr>
      <w:tr w:rsidR="0032234A" w:rsidRPr="001F23FC" w14:paraId="50A38836" w14:textId="77777777">
        <w:trPr>
          <w:jc w:val="center"/>
        </w:trPr>
        <w:tc>
          <w:tcPr>
            <w:tcW w:w="1076" w:type="dxa"/>
            <w:vAlign w:val="center"/>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shd w:val="clear" w:color="auto" w:fill="auto"/>
            <w:vAlign w:val="center"/>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vAlign w:val="center"/>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vAlign w:val="center"/>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color w:val="000000"/>
                <w:sz w:val="18"/>
                <w:szCs w:val="18"/>
              </w:rPr>
              <w:t>93.0%</w:t>
            </w:r>
          </w:p>
        </w:tc>
      </w:tr>
      <w:tr w:rsidR="0032234A" w:rsidRPr="001F23FC" w14:paraId="17D15BA4" w14:textId="77777777">
        <w:trPr>
          <w:jc w:val="center"/>
        </w:trPr>
        <w:tc>
          <w:tcPr>
            <w:tcW w:w="6135" w:type="dxa"/>
            <w:gridSpan w:val="5"/>
            <w:vAlign w:val="center"/>
          </w:tcPr>
          <w:p w14:paraId="2CAD509E" w14:textId="77777777" w:rsidR="0032234A" w:rsidRPr="001F23FC" w:rsidRDefault="0032234A">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1: </w:t>
            </w:r>
            <w:r w:rsidRPr="001F23FC">
              <w:rPr>
                <w:rFonts w:ascii="Arial" w:eastAsia="Malgun Gothic" w:hAnsi="Arial" w:cs="Arial"/>
                <w:sz w:val="18"/>
              </w:rPr>
              <w:tab/>
              <w:t>The use of other FFT sizes is possible as long as appropriate scaling of the window length is applied.</w:t>
            </w:r>
          </w:p>
          <w:p w14:paraId="0FFA7E71" w14:textId="77777777" w:rsidR="0032234A" w:rsidRPr="001F23FC" w:rsidRDefault="0032234A">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2: </w:t>
            </w:r>
            <w:r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77777777" w:rsidR="0032234A" w:rsidRPr="001F23FC" w:rsidRDefault="0032234A">
      <w:r w:rsidRPr="001F23FC">
        <w:t>The number of samples, used for FFT is reduced compared to z</w:t>
      </w:r>
      <w:r w:rsidRPr="001F23FC">
        <w:rPr>
          <w:vertAlign w:val="superscript"/>
        </w:rPr>
        <w:t>0</w:t>
      </w:r>
      <w:r w:rsidRPr="001F23FC">
        <w:t>(ν). This subset of samples is called z’’(ν).</w:t>
      </w:r>
    </w:p>
    <w:p w14:paraId="2AECDB5D" w14:textId="265308EC" w:rsidR="0032234A" w:rsidRPr="001F23FC" w:rsidRDefault="0032234A">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212FB256">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Pr="001F23FC">
        <w:rPr>
          <w:vertAlign w:val="superscript"/>
        </w:rPr>
        <w:t>’’</w:t>
      </w:r>
      <w:r w:rsidRPr="001F23FC">
        <w:t>(ν) by the same factor. This subset of samples is called z’(ν).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77777777" w:rsidR="0032234A" w:rsidRPr="001F23FC" w:rsidRDefault="0032234A">
      <w:r w:rsidRPr="001F23FC">
        <w:t xml:space="preserve">Perform FFT on z’(ν) and </w:t>
      </w:r>
      <w:proofErr w:type="spellStart"/>
      <w:r w:rsidRPr="001F23FC">
        <w:t>i</w:t>
      </w:r>
      <w:proofErr w:type="spellEnd"/>
      <w:r w:rsidRPr="001F23FC">
        <w:t xml:space="preserve">(ν) using the FFT timing </w:t>
      </w:r>
      <w:r w:rsidRPr="001F23FC">
        <w:rPr>
          <w:position w:val="-3"/>
        </w:rPr>
        <w:object w:dxaOrig="360" w:dyaOrig="279" w14:anchorId="4EBBF338">
          <v:shape id="_x0000_i1176" type="#_x0000_t75" style="width:19pt;height:14.25pt" o:ole="" filled="t">
            <v:fill color2="black"/>
            <v:imagedata r:id="rId243" o:title=""/>
          </v:shape>
          <o:OLEObject Type="Embed" ProgID="Equation.3" ShapeID="_x0000_i1176" DrawAspect="Content" ObjectID="_1813070187" r:id="rId251"/>
        </w:object>
      </w:r>
      <w:r w:rsidRPr="001F23FC">
        <w:t xml:space="preserve"> –W/2 and </w:t>
      </w:r>
      <w:r w:rsidRPr="001F23FC">
        <w:rPr>
          <w:position w:val="-3"/>
        </w:rPr>
        <w:object w:dxaOrig="360" w:dyaOrig="279" w14:anchorId="1B6E9B37">
          <v:shape id="_x0000_i1177" type="#_x0000_t75" style="width:19pt;height:14.25pt" o:ole="" filled="t">
            <v:fill color2="black"/>
            <v:imagedata r:id="rId243" o:title=""/>
          </v:shape>
          <o:OLEObject Type="Embed" ProgID="Equation.3" ShapeID="_x0000_i1177" DrawAspect="Content" ObjectID="_1813070188" r:id="rId252"/>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 w:rsidRPr="001F23FC">
        <w:tab/>
      </w:r>
      <w:r w:rsidRPr="001F23FC">
        <w:rPr>
          <w:position w:val="-34"/>
        </w:rPr>
        <w:object w:dxaOrig="4380" w:dyaOrig="1080" w14:anchorId="7D4547B9">
          <v:shape id="_x0000_i1178" type="#_x0000_t75" style="width:233.65pt;height:51.6pt" o:ole="">
            <v:imagedata r:id="rId253" o:title=""/>
          </v:shape>
          <o:OLEObject Type="Embed" ProgID="Equation.DSMT4" ShapeID="_x0000_i1178" DrawAspect="Content" ObjectID="_1813070189" r:id="rId254"/>
        </w:object>
      </w:r>
    </w:p>
    <w:p w14:paraId="21EAACC4" w14:textId="77777777" w:rsidR="0032234A" w:rsidRPr="001F23FC" w:rsidRDefault="0032234A">
      <w:r w:rsidRPr="001F23FC">
        <w:t>where</w:t>
      </w:r>
    </w:p>
    <w:p w14:paraId="42F297F8" w14:textId="77777777" w:rsidR="0032234A" w:rsidRPr="001F23FC" w:rsidRDefault="0032234A">
      <w:pPr>
        <w:pStyle w:val="B10"/>
        <w:rPr>
          <w:rFonts w:eastAsia="Osaka"/>
        </w:rPr>
      </w:pPr>
      <w:r w:rsidRPr="001F23FC">
        <w:rPr>
          <w:rFonts w:eastAsia="Osaka"/>
        </w:rPr>
        <w:tab/>
        <w:t>t covers the count of demodulated symbols in the slot.</w:t>
      </w:r>
    </w:p>
    <w:p w14:paraId="6FBCEAD8" w14:textId="77777777" w:rsidR="0032234A" w:rsidRPr="001F23FC" w:rsidRDefault="0032234A">
      <w:pPr>
        <w:pStyle w:val="B10"/>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0"/>
      </w:pPr>
      <w:r w:rsidRPr="001F23FC">
        <w:tab/>
      </w:r>
      <w:r w:rsidRPr="001F23FC">
        <w:rPr>
          <w:position w:val="-14"/>
        </w:rPr>
        <w:object w:dxaOrig="840" w:dyaOrig="380" w14:anchorId="65DD6DA1">
          <v:shape id="_x0000_i1179" type="#_x0000_t75" style="width:44.15pt;height:21.75pt" o:ole="">
            <v:imagedata r:id="rId140" o:title=""/>
          </v:shape>
          <o:OLEObject Type="Embed" ProgID="Equation.3" ShapeID="_x0000_i1179" DrawAspect="Content" ObjectID="_1813070190" r:id="rId255"/>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0"/>
      </w:pPr>
      <w:r w:rsidRPr="001F23FC">
        <w:lastRenderedPageBreak/>
        <w:tab/>
      </w:r>
      <w:r w:rsidRPr="001F23FC">
        <w:rPr>
          <w:position w:val="-10"/>
        </w:rPr>
        <w:object w:dxaOrig="660" w:dyaOrig="340" w14:anchorId="7AC3A934">
          <v:shape id="_x0000_i1180" type="#_x0000_t75" style="width:35.3pt;height:19pt" o:ole="">
            <v:imagedata r:id="rId142" o:title=""/>
          </v:shape>
          <o:OLEObject Type="Embed" ProgID="Equation.3" ShapeID="_x0000_i1180" DrawAspect="Content" ObjectID="_1813070191" r:id="rId256"/>
        </w:object>
      </w:r>
      <w:r w:rsidRPr="001F23FC">
        <w:t>is the ideal signal reconstructed by the measurement equipment, and</w:t>
      </w:r>
    </w:p>
    <w:p w14:paraId="126DFE62" w14:textId="77777777" w:rsidR="0032234A" w:rsidRPr="001F23FC" w:rsidRDefault="0032234A">
      <w:pPr>
        <w:pStyle w:val="B10"/>
      </w:pPr>
      <w:r w:rsidRPr="001F23FC">
        <w:tab/>
      </w:r>
      <w:r w:rsidRPr="001F23FC">
        <w:rPr>
          <w:position w:val="-8"/>
        </w:rPr>
        <w:object w:dxaOrig="260" w:dyaOrig="360" w14:anchorId="3F3F296D">
          <v:shape id="_x0000_i1181" type="#_x0000_t75" style="width:13.6pt;height:19pt" o:ole="" filled="t">
            <v:fill color2="black"/>
            <v:imagedata r:id="rId257" o:title=""/>
          </v:shape>
          <o:OLEObject Type="Embed" ProgID="Equation.3" ShapeID="_x0000_i1181" DrawAspect="Content" ObjectID="_1813070192" r:id="rId258"/>
        </w:object>
      </w:r>
      <w:r w:rsidRPr="001F23FC">
        <w:t xml:space="preserve"> is the average power of the ideal signal. For normalized modulation symbols </w:t>
      </w:r>
      <w:r w:rsidRPr="001F23FC">
        <w:rPr>
          <w:position w:val="-8"/>
        </w:rPr>
        <w:object w:dxaOrig="260" w:dyaOrig="360" w14:anchorId="7525060C">
          <v:shape id="_x0000_i1182" type="#_x0000_t75" style="width:13.6pt;height:19pt" o:ole="" filled="t">
            <v:fill color2="black"/>
            <v:imagedata r:id="rId257" o:title=""/>
          </v:shape>
          <o:OLEObject Type="Embed" ProgID="Equation.3" ShapeID="_x0000_i1182" DrawAspect="Content" ObjectID="_1813070193" r:id="rId259"/>
        </w:object>
      </w:r>
      <w:r w:rsidRPr="001F23FC">
        <w:t xml:space="preserve"> is equal to 1.</w:t>
      </w:r>
    </w:p>
    <w:p w14:paraId="20C4A662" w14:textId="77777777" w:rsidR="0032234A" w:rsidRPr="001F23FC" w:rsidRDefault="0032234A">
      <w:r w:rsidRPr="001F23FC">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3" type="#_x0000_t75" style="width:19pt;height:14.25pt" o:ole="" filled="t">
            <v:fill color2="black"/>
            <v:imagedata r:id="rId243" o:title=""/>
          </v:shape>
          <o:OLEObject Type="Embed" ProgID="Equation.3" ShapeID="_x0000_i1183" DrawAspect="Content" ObjectID="_1813070194" r:id="rId260"/>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4" type="#_x0000_t75" style="width:19pt;height:14.25pt" o:ole="" filled="t">
            <v:fill color2="black"/>
            <v:imagedata r:id="rId243" o:title=""/>
          </v:shape>
          <o:OLEObject Type="Embed" ProgID="Equation.3" ShapeID="_x0000_i1184" DrawAspect="Content" ObjectID="_1813070195" r:id="rId261"/>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5" type="#_x0000_t75" style="width:55pt;height:19pt" o:ole="">
            <v:imagedata r:id="rId262" o:title=""/>
          </v:shape>
          <o:OLEObject Type="Embed" ProgID="Equation.3" ShapeID="_x0000_i1185" DrawAspect="Content" ObjectID="_1813070196" r:id="rId263"/>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72DCE1B0" w14:textId="77777777" w:rsidR="0032234A" w:rsidRPr="001F23FC" w:rsidRDefault="0032234A">
      <w:pPr>
        <w:pStyle w:val="TOC5"/>
        <w:jc w:val="center"/>
        <w:rPr>
          <w:noProof w:val="0"/>
        </w:rPr>
      </w:pPr>
    </w:p>
    <w:p w14:paraId="1ECB1ABF" w14:textId="77777777" w:rsidR="0032234A" w:rsidRPr="001F23FC" w:rsidRDefault="0032234A">
      <w:pPr>
        <w:pStyle w:val="EQ"/>
        <w:jc w:val="center"/>
        <w:rPr>
          <w:rFonts w:eastAsia="Batang"/>
          <w:noProof w:val="0"/>
          <w:lang w:eastAsia="x-none"/>
        </w:rPr>
      </w:pPr>
      <w:r w:rsidRPr="001F23FC">
        <w:rPr>
          <w:noProof w:val="0"/>
          <w:color w:val="FF0000"/>
          <w:position w:val="-30"/>
        </w:rPr>
        <w:object w:dxaOrig="3460" w:dyaOrig="760" w14:anchorId="58BE5B38">
          <v:shape id="_x0000_i1186" type="#_x0000_t75" style="width:186.8pt;height:36pt" o:ole="">
            <v:imagedata r:id="rId264" o:title=""/>
          </v:shape>
          <o:OLEObject Type="Embed" ProgID="Equation.DSMT4" ShapeID="_x0000_i1186" DrawAspect="Content" ObjectID="_1813070197" r:id="rId265"/>
        </w:object>
      </w:r>
    </w:p>
    <w:p w14:paraId="70CDC3F6" w14:textId="77777777" w:rsidR="0032234A" w:rsidRPr="001F23FC" w:rsidRDefault="0032234A">
      <w:pPr>
        <w:pStyle w:val="EQ"/>
        <w:rPr>
          <w:noProof w:val="0"/>
        </w:rPr>
      </w:pPr>
      <w:r w:rsidRPr="001F23FC">
        <w:rPr>
          <w:noProof w:val="0"/>
        </w:rPr>
        <w:tab/>
        <w:t xml:space="preserve">where </w:t>
      </w:r>
      <w:r w:rsidRPr="001F23FC">
        <w:rPr>
          <w:i/>
          <w:noProof w:val="0"/>
        </w:rPr>
        <w:t>m</w:t>
      </w:r>
      <w:r w:rsidRPr="001F23FC">
        <w:rPr>
          <w:noProof w:val="0"/>
        </w:rPr>
        <w:t xml:space="preserve"> is the number of recorded preambles as defined in Annex E.6.2.</w:t>
      </w:r>
    </w:p>
    <w:p w14:paraId="20E3A583" w14:textId="77777777" w:rsidR="0032234A" w:rsidRPr="001F23FC" w:rsidRDefault="0032234A">
      <w:r w:rsidRPr="001F23FC">
        <w:rPr>
          <w:color w:val="000000"/>
        </w:rPr>
        <w:t>The averaging is done separately for timing¦</w:t>
      </w:r>
      <w:r w:rsidRPr="001F23FC">
        <w:t xml:space="preserve"> </w:t>
      </w:r>
      <w:r w:rsidRPr="001F23FC">
        <w:rPr>
          <w:position w:val="-3"/>
        </w:rPr>
        <w:object w:dxaOrig="360" w:dyaOrig="279" w14:anchorId="19BE52CE">
          <v:shape id="_x0000_i1187" type="#_x0000_t75" style="width:19pt;height:14.25pt" o:ole="" filled="t">
            <v:fill color2="black"/>
            <v:imagedata r:id="rId243" o:title=""/>
          </v:shape>
          <o:OLEObject Type="Embed" ProgID="Equation.3" ShapeID="_x0000_i1187" DrawAspect="Content" ObjectID="_1813070198" r:id="rId266"/>
        </w:object>
      </w:r>
      <w:r w:rsidRPr="001F23FC">
        <w:t xml:space="preserve"> –W/2 and </w:t>
      </w:r>
      <w:r w:rsidRPr="001F23FC">
        <w:rPr>
          <w:position w:val="-3"/>
        </w:rPr>
        <w:object w:dxaOrig="360" w:dyaOrig="279" w14:anchorId="357B6C0C">
          <v:shape id="_x0000_i1188" type="#_x0000_t75" style="width:19pt;height:14.25pt" o:ole="" filled="t">
            <v:fill color2="black"/>
            <v:imagedata r:id="rId243" o:title=""/>
          </v:shape>
          <o:OLEObject Type="Embed" ProgID="Equation.3" ShapeID="_x0000_i1188" DrawAspect="Content" ObjectID="_1813070199" r:id="rId267"/>
        </w:object>
      </w:r>
      <w:r w:rsidRPr="001F23FC">
        <w:t xml:space="preserve"> +W/2</w:t>
      </w:r>
      <w:r w:rsidRPr="001F23FC">
        <w:rPr>
          <w:color w:val="000000"/>
        </w:rPr>
        <w:t xml:space="preserve"> leading to</w:t>
      </w:r>
      <w:r w:rsidRPr="001F23FC">
        <w:rPr>
          <w:position w:val="-7"/>
        </w:rPr>
        <w:object w:dxaOrig="1340" w:dyaOrig="360" w14:anchorId="5AECDF93">
          <v:shape id="_x0000_i1189" type="#_x0000_t75" style="width:70.65pt;height:19pt" o:ole="" filled="t">
            <v:fill color2="black"/>
            <v:imagedata r:id="rId268" o:title=""/>
          </v:shape>
          <o:OLEObject Type="Embed" ProgID="Equation.3" ShapeID="_x0000_i1189" DrawAspect="Content" ObjectID="_1813070200" r:id="rId269"/>
        </w:object>
      </w:r>
      <w:r w:rsidRPr="001F23FC">
        <w:rPr>
          <w:color w:val="000000"/>
        </w:rPr>
        <w:t xml:space="preserve"> and </w:t>
      </w:r>
      <w:r w:rsidRPr="001F23FC">
        <w:rPr>
          <w:position w:val="-8"/>
        </w:rPr>
        <w:object w:dxaOrig="1400" w:dyaOrig="380" w14:anchorId="4C49F4BA">
          <v:shape id="_x0000_i1190" type="#_x0000_t75" style="width:75.4pt;height:17.65pt" o:ole="" filled="t">
            <v:fill color2="black"/>
            <v:imagedata r:id="rId270" o:title=""/>
          </v:shape>
          <o:OLEObject Type="Embed" ProgID="Equation.3" ShapeID="_x0000_i1190" DrawAspect="Content" ObjectID="_1813070201" r:id="rId271"/>
        </w:object>
      </w:r>
    </w:p>
    <w:p w14:paraId="585150DB" w14:textId="77777777" w:rsidR="0032234A" w:rsidRPr="001F23FC" w:rsidRDefault="0032234A">
      <w:pPr>
        <w:rPr>
          <w:color w:val="000000"/>
        </w:rPr>
      </w:pPr>
      <w:r w:rsidRPr="001F23FC">
        <w:rPr>
          <w:position w:val="-10"/>
        </w:rPr>
        <w:object w:dxaOrig="5020" w:dyaOrig="420" w14:anchorId="4C3E53BE">
          <v:shape id="_x0000_i1191" type="#_x0000_t75" style="width:269.65pt;height:21.75pt" o:ole="" filled="t">
            <v:fill color2="black"/>
            <v:imagedata r:id="rId272" o:title=""/>
          </v:shape>
          <o:OLEObject Type="Embed" ProgID="Equation.3" ShapeID="_x0000_i1191" DrawAspect="Content" ObjectID="_1813070202" r:id="rId273"/>
        </w:object>
      </w:r>
      <w:r w:rsidRPr="001F23FC">
        <w:rPr>
          <w:color w:val="000000"/>
        </w:rPr>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77777777" w:rsidR="00CD0616" w:rsidRPr="001F23FC" w:rsidRDefault="00CD0616" w:rsidP="00CD0616">
      <w:r w:rsidRPr="001F23FC">
        <w:t xml:space="preserve">The measurement point for phase offset measurement is defined in Figure F.8.1-1. </w:t>
      </w:r>
    </w:p>
    <w:p w14:paraId="73557D2B" w14:textId="77777777" w:rsidR="00CD0616" w:rsidRPr="001F23FC" w:rsidRDefault="00CD0616" w:rsidP="00CD0616"/>
    <w:p w14:paraId="43451892" w14:textId="559D48B5" w:rsidR="00CD0616" w:rsidRPr="001F23FC" w:rsidRDefault="00CD0616" w:rsidP="00052581">
      <w:pPr>
        <w:pStyle w:val="TH"/>
        <w:rPr>
          <w:rFonts w:eastAsia="Yu Mincho"/>
        </w:rPr>
      </w:pPr>
      <w:r w:rsidRPr="001F23FC">
        <w:object w:dxaOrig="10823" w:dyaOrig="2208" w14:anchorId="4BA17D9A">
          <v:shape id="_x0000_i1192" type="#_x0000_t75" alt="" style="width:492.45pt;height:99.85pt;mso-width-percent:0;mso-height-percent:0;mso-width-percent:0;mso-height-percent:0" o:ole="">
            <v:imagedata r:id="rId274" o:title=""/>
          </v:shape>
          <o:OLEObject Type="Embed" ProgID="Visio.Drawing.15" ShapeID="_x0000_i1192" DrawAspect="Content" ObjectID="_1813070203" r:id="rId275"/>
        </w:object>
      </w:r>
      <w:r w:rsidRPr="001F23FC">
        <w:rPr>
          <w:rFonts w:eastAsia="Yu Mincho"/>
        </w:rPr>
        <w:t xml:space="preserve">Figure F.8.1-1: Measurement point for phase offset for DMRS bundling </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0"/>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77777777" w:rsidR="00CD0616" w:rsidRPr="001F23FC" w:rsidRDefault="00CD0616" w:rsidP="00CD0616">
      <w:pPr>
        <w:pStyle w:val="B10"/>
        <w:ind w:left="0" w:firstLine="0"/>
      </w:pPr>
      <w:r w:rsidRPr="001F23FC">
        <w:t xml:space="preserve">Same as described in Annex E.5.10 and Annex E.6.10. </w:t>
      </w:r>
    </w:p>
    <w:p w14:paraId="0DF92593" w14:textId="77777777" w:rsidR="00CD0616" w:rsidRPr="001F23FC" w:rsidRDefault="00CD0616" w:rsidP="00CD0616">
      <w:pPr>
        <w:pStyle w:val="Heading3"/>
      </w:pPr>
      <w:r w:rsidRPr="001F23FC">
        <w:lastRenderedPageBreak/>
        <w:t>E.6.11.4</w:t>
      </w:r>
      <w:r w:rsidRPr="001F23FC">
        <w:tab/>
        <w:t>Phase offset measurement</w:t>
      </w:r>
    </w:p>
    <w:p w14:paraId="2A2333E6" w14:textId="77777777" w:rsidR="00CD0616" w:rsidRPr="001F23FC" w:rsidRDefault="00CD0616" w:rsidP="00CD0616">
      <w:pPr>
        <w:pStyle w:val="B10"/>
        <w:ind w:left="0" w:firstLine="0"/>
      </w:pPr>
      <w:r w:rsidRPr="001F23FC">
        <w:t xml:space="preserve">The phase offset measurement is based on the phase response of the Tx chain </w:t>
      </w:r>
      <w:r w:rsidRPr="001F23FC">
        <w:object w:dxaOrig="720" w:dyaOrig="320" w14:anchorId="0D5C5BBC">
          <v:shape id="_x0000_i1193" type="#_x0000_t75" alt="" style="width:36pt;height:14.95pt;mso-width-percent:0;mso-height-percent:0;mso-width-percent:0;mso-height-percent:0" o:ole="" fillcolor="window">
            <v:imagedata r:id="rId189" o:title=""/>
          </v:shape>
          <o:OLEObject Type="Embed" ProgID="Equation.3" ShapeID="_x0000_i1193" DrawAspect="Content" ObjectID="_1813070204" r:id="rId276"/>
        </w:object>
      </w:r>
      <w:r w:rsidRPr="001F23FC">
        <w:t xml:space="preserve"> as derived based on Annex F.4.</w:t>
      </w:r>
    </w:p>
    <w:p w14:paraId="1C245FD6" w14:textId="727B2144" w:rsidR="00CD0616" w:rsidRPr="001F23FC" w:rsidRDefault="00CD0616" w:rsidP="00CD0616">
      <w:pPr>
        <w:pStyle w:val="B10"/>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0"/>
        <w:ind w:left="0" w:firstLine="0"/>
        <w:rPr>
          <w:lang w:eastAsia="zh-CN"/>
        </w:rPr>
      </w:pPr>
      <w:r w:rsidRPr="001F23FC">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77777777" w:rsidR="00CD0616" w:rsidRPr="001F23FC"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1F23FC" w:rsidRDefault="00CD0616" w:rsidP="00CD0616">
      <w:pPr>
        <w:pStyle w:val="B10"/>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77777777" w:rsidR="00CD0616" w:rsidRPr="001F23FC"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1ED71CB2" w14:textId="31FFECC9" w:rsidR="005B2098" w:rsidRPr="001F23FC" w:rsidRDefault="005B2098" w:rsidP="005B2098">
      <w:pPr>
        <w:pStyle w:val="Heading2"/>
        <w:rPr>
          <w:snapToGrid w:val="0"/>
        </w:rPr>
      </w:pPr>
      <w:r w:rsidRPr="001F23FC">
        <w:rPr>
          <w:snapToGrid w:val="0"/>
        </w:rPr>
        <w:t>E.7</w:t>
      </w:r>
      <w:r w:rsidRPr="001F23FC">
        <w:rPr>
          <w:snapToGrid w:val="0"/>
        </w:rPr>
        <w:tab/>
        <w:t>EVM for dual transmit polarizations</w:t>
      </w:r>
    </w:p>
    <w:p w14:paraId="5661A8A6" w14:textId="77777777" w:rsidR="005B2098" w:rsidRPr="001F23FC" w:rsidRDefault="005B2098" w:rsidP="005B2098"/>
    <w:p w14:paraId="38858B0F" w14:textId="7A01E7B2" w:rsidR="00CD0616" w:rsidRPr="001F23FC" w:rsidRDefault="005B2098" w:rsidP="00052581">
      <w:pPr>
        <w:pStyle w:val="Heading3"/>
      </w:pPr>
      <w:r w:rsidRPr="001F23FC">
        <w:t xml:space="preserve"> 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 xml:space="preserve"> E.7.1-1</w:t>
      </w:r>
      <w:r w:rsidRPr="001F23FC">
        <w:rPr>
          <w:rFonts w:eastAsia="MS Mincho"/>
        </w:rPr>
        <w:t>: EVM calculation block diagram for 2-Layer UL MIMO</w:t>
      </w:r>
    </w:p>
    <w:p w14:paraId="4908BA2B" w14:textId="77777777" w:rsidR="00052581" w:rsidRPr="001F23FC" w:rsidRDefault="00052581" w:rsidP="00CD0616">
      <w:pPr>
        <w:rPr>
          <w:rFonts w:eastAsia="MS Mincho"/>
        </w:rPr>
      </w:pPr>
    </w:p>
    <w:p w14:paraId="18C63C0B" w14:textId="78B814F4" w:rsidR="00CD0616" w:rsidRPr="001F23FC" w:rsidRDefault="00CD0616" w:rsidP="00CD0616">
      <w:pPr>
        <w:rPr>
          <w:rFonts w:eastAsia="MS Mincho"/>
        </w:rPr>
      </w:pPr>
      <w:r w:rsidRPr="001F23FC">
        <w:rPr>
          <w:rFonts w:eastAsia="MS Mincho"/>
        </w:rPr>
        <w:t xml:space="preserve">The TE receives signals from 2 different ports on two antenna polarizations in the test system. </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lastRenderedPageBreak/>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6228C0F3" w:rsidR="00CD0616" w:rsidRPr="001F23FC" w:rsidRDefault="005B2098" w:rsidP="00052581">
      <w:pPr>
        <w:pStyle w:val="Heading3"/>
      </w:pPr>
      <w:r w:rsidRPr="001F23FC">
        <w:t xml:space="preserve"> 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proofErr w:type="spellStart"/>
      <w:r w:rsidRPr="001F23FC">
        <w:rPr>
          <w:rFonts w:eastAsia="MS Mincho"/>
          <w:i/>
        </w:rPr>
        <w:t>w</w:t>
      </w:r>
      <w:r w:rsidRPr="001F23FC">
        <w:rPr>
          <w:rFonts w:eastAsia="MS Mincho"/>
          <w:i/>
          <w:vertAlign w:val="subscript"/>
        </w:rPr>
        <w:t>f</w:t>
      </w:r>
      <w:proofErr w:type="spellEnd"/>
      <w:r w:rsidRPr="001F23FC">
        <w:rPr>
          <w:rFonts w:eastAsia="MS Mincho"/>
        </w:rPr>
        <w:t xml:space="preserve"> and </w:t>
      </w:r>
      <w:proofErr w:type="spellStart"/>
      <w:r w:rsidRPr="001F23FC">
        <w:rPr>
          <w:rFonts w:eastAsia="MS Mincho"/>
          <w:i/>
        </w:rPr>
        <w:t>w</w:t>
      </w:r>
      <w:r w:rsidRPr="001F23FC">
        <w:rPr>
          <w:rFonts w:eastAsia="MS Mincho"/>
          <w:i/>
          <w:vertAlign w:val="subscript"/>
        </w:rPr>
        <w:t>t</w:t>
      </w:r>
      <w:proofErr w:type="spellEnd"/>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7777777" w:rsidR="00CD0616" w:rsidRPr="001F23FC"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1F23FC" w:rsidRDefault="00CD0616" w:rsidP="00CD0616">
      <w:pPr>
        <w:rPr>
          <w:rFonts w:eastAsia="MS Mincho"/>
        </w:rPr>
      </w:pPr>
      <w:r w:rsidRPr="001F23FC">
        <w:rPr>
          <w:rFonts w:eastAsia="MS Mincho"/>
        </w:rPr>
        <w:t>with</w:t>
      </w:r>
    </w:p>
    <w:p w14:paraId="737AE48C" w14:textId="77777777" w:rsidR="00CD0616" w:rsidRPr="001F23FC"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1F23FC" w:rsidRDefault="005B2098" w:rsidP="00052581">
      <w:pPr>
        <w:pStyle w:val="Heading3"/>
      </w:pPr>
      <w:r w:rsidRPr="001F23FC">
        <w:t xml:space="preserve"> 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77777777" w:rsidR="00CD0616" w:rsidRPr="001F23FC"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1F23FC" w:rsidRDefault="00CD0616" w:rsidP="00CD0616">
      <w:pPr>
        <w:rPr>
          <w:rFonts w:eastAsia="MS Mincho"/>
        </w:rPr>
      </w:pPr>
      <w:r w:rsidRPr="001F23FC">
        <w:rPr>
          <w:rFonts w:eastAsia="MS Mincho"/>
        </w:rPr>
        <w:t>with</w:t>
      </w:r>
    </w:p>
    <w:p w14:paraId="43F30C3D" w14:textId="77777777" w:rsidR="00CD0616" w:rsidRPr="001F23FC"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1F23FC" w:rsidRDefault="005B2098" w:rsidP="00052581">
      <w:pPr>
        <w:pStyle w:val="Heading3"/>
      </w:pPr>
      <w:r w:rsidRPr="001F23FC">
        <w:t xml:space="preserve"> 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w:t>
      </w:r>
      <w:proofErr w:type="spellStart"/>
      <w:r w:rsidRPr="001F23FC">
        <w:rPr>
          <w:rFonts w:eastAsia="MS Mincho"/>
          <w:i/>
        </w:rPr>
        <w:t>f,t</w:t>
      </w:r>
      <w:proofErr w:type="spellEnd"/>
      <w:r w:rsidRPr="001F23FC">
        <w:rPr>
          <w:rFonts w:eastAsia="MS Mincho"/>
          <w:i/>
        </w:rPr>
        <w:t>)</w:t>
      </w:r>
      <w:r w:rsidRPr="001F23FC">
        <w:rPr>
          <w:rFonts w:eastAsia="MS Mincho"/>
        </w:rPr>
        <w:t xml:space="preserve"> and </w:t>
      </w:r>
      <w:r w:rsidRPr="001F23FC">
        <w:rPr>
          <w:rFonts w:eastAsia="MS Mincho"/>
          <w:i/>
        </w:rPr>
        <w:t>NS(</w:t>
      </w:r>
      <w:proofErr w:type="spellStart"/>
      <w:r w:rsidRPr="001F23FC">
        <w:rPr>
          <w:rFonts w:eastAsia="MS Mincho"/>
          <w:i/>
        </w:rPr>
        <w:t>f,t</w:t>
      </w:r>
      <w:proofErr w:type="spellEnd"/>
      <w:r w:rsidRPr="001F23FC">
        <w:rPr>
          <w:rFonts w:eastAsia="MS Mincho"/>
          <w:i/>
        </w:rPr>
        <w: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77777777"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 xml:space="preserve">All ranges and uncertainties are absolute values, and are valid for a confidence level of 95 %, unless otherwise stated. </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77777777" w:rsidR="00045EF4" w:rsidRPr="001F23FC" w:rsidRDefault="00045EF4" w:rsidP="00045EF4">
      <w:pPr>
        <w:pStyle w:val="EditorsNote"/>
      </w:pPr>
      <w:r w:rsidRPr="001F23FC">
        <w:t>Editor’s note: Various measurement accuracies for UE test environments, e.g., pressure, relative humidity, DC&amp;AC voltage, vibration, and vibration frequency, are FFS:</w:t>
      </w:r>
    </w:p>
    <w:p w14:paraId="709FBA71" w14:textId="77777777"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Pr="001F23FC">
        <w:t>TS 38.508-1 [5] subclause 4.1</w:t>
      </w:r>
      <w:r w:rsidRPr="001F23FC">
        <w:rPr>
          <w:lang w:eastAsia="sv-SE"/>
        </w:rPr>
        <w:t>, Test environments shall be</w:t>
      </w:r>
    </w:p>
    <w:p w14:paraId="3AC07B1C" w14:textId="385F469E" w:rsidR="00045EF4" w:rsidRPr="001F23FC" w:rsidRDefault="00045EF4" w:rsidP="00045EF4">
      <w:pPr>
        <w:pStyle w:val="B10"/>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43B2AB70" w:rsidR="00395648" w:rsidRPr="001F23FC" w:rsidRDefault="00395648" w:rsidP="00395648">
            <w:pPr>
              <w:pStyle w:val="TAL"/>
              <w:rPr>
                <w:rFonts w:cs="Arial"/>
                <w:snapToGrid w:val="0"/>
              </w:rPr>
            </w:pPr>
            <w:r w:rsidRPr="001F23FC">
              <w:rPr>
                <w:rFonts w:cs="Arial"/>
                <w:snapToGrid w:val="0"/>
              </w:rPr>
              <w:t>MTSU = 1.00 x MU (from Table B.3-1 in TR 38.903)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color w:val="000000"/>
                <w:szCs w:val="18"/>
              </w:rPr>
            </w:pPr>
            <w:r w:rsidRPr="001F23FC">
              <w:rPr>
                <w:rFonts w:cs="Arial"/>
                <w:bCs/>
                <w:color w:val="000000"/>
                <w:szCs w:val="18"/>
                <w:u w:val="single"/>
              </w:rPr>
              <w:t>PC3</w:t>
            </w:r>
          </w:p>
          <w:p w14:paraId="10E5F26B" w14:textId="77777777" w:rsidR="00395648" w:rsidRPr="001F23FC" w:rsidRDefault="00395648" w:rsidP="00395648">
            <w:pPr>
              <w:pStyle w:val="TAL"/>
              <w:rPr>
                <w:rFonts w:cs="Arial"/>
                <w:bCs/>
                <w:color w:val="000000"/>
                <w:szCs w:val="18"/>
              </w:rPr>
            </w:pPr>
            <w:r w:rsidRPr="001F23FC">
              <w:rPr>
                <w:rFonts w:cs="Arial"/>
                <w:bCs/>
                <w:color w:val="000000"/>
                <w:szCs w:val="18"/>
              </w:rPr>
              <w:t>Max TRP</w:t>
            </w:r>
          </w:p>
          <w:p w14:paraId="6091AFA3" w14:textId="77777777" w:rsidR="00395648" w:rsidRPr="001F23FC" w:rsidRDefault="00395648" w:rsidP="00395648">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500BE5F8"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4.61 dB (FR2a, NTC testing)</w:t>
            </w:r>
          </w:p>
          <w:p w14:paraId="73822831"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4.81 dB (FR2b, NTC testing)</w:t>
            </w:r>
          </w:p>
          <w:p w14:paraId="634CDC7B" w14:textId="5D3A55E8" w:rsidR="00395648" w:rsidRPr="001F23FC" w:rsidRDefault="00395648" w:rsidP="00395648">
            <w:pPr>
              <w:pStyle w:val="TAL"/>
              <w:rPr>
                <w:rFonts w:cs="Arial"/>
                <w:bCs/>
                <w:color w:val="000000"/>
                <w:szCs w:val="18"/>
              </w:rPr>
            </w:pPr>
            <w:r w:rsidRPr="001F23FC">
              <w:t>±6.16 dB</w:t>
            </w:r>
            <w:r w:rsidRPr="001F23FC">
              <w:rPr>
                <w:rFonts w:cs="Arial"/>
                <w:bCs/>
                <w:color w:val="000000"/>
                <w:szCs w:val="18"/>
              </w:rPr>
              <w:t xml:space="preserve"> (FR2c, NTC testing)</w:t>
            </w:r>
          </w:p>
          <w:p w14:paraId="16B33E1E" w14:textId="77777777" w:rsidR="00395648" w:rsidRPr="001F23FC" w:rsidRDefault="00395648" w:rsidP="00395648">
            <w:pPr>
              <w:pStyle w:val="TAL"/>
              <w:rPr>
                <w:rFonts w:cs="Arial"/>
                <w:bCs/>
                <w:color w:val="000000"/>
                <w:szCs w:val="18"/>
              </w:rPr>
            </w:pPr>
            <w:r w:rsidRPr="001F23FC">
              <w:rPr>
                <w:rFonts w:cs="Arial"/>
              </w:rPr>
              <w:t>±4.85</w:t>
            </w:r>
            <w:r w:rsidRPr="001F23FC">
              <w:rPr>
                <w:rFonts w:cs="Arial"/>
                <w:bCs/>
                <w:color w:val="000000"/>
                <w:szCs w:val="18"/>
              </w:rPr>
              <w:t xml:space="preserve"> dB (FR2a, ETC testing)</w:t>
            </w:r>
          </w:p>
          <w:p w14:paraId="7562B9CB" w14:textId="77777777" w:rsidR="00395648" w:rsidRPr="001F23FC" w:rsidRDefault="00395648" w:rsidP="00395648">
            <w:pPr>
              <w:pStyle w:val="TAL"/>
              <w:rPr>
                <w:rFonts w:cs="Arial"/>
                <w:bCs/>
                <w:color w:val="000000"/>
                <w:szCs w:val="18"/>
              </w:rPr>
            </w:pPr>
            <w:r w:rsidRPr="001F23FC">
              <w:rPr>
                <w:rFonts w:cs="Arial"/>
              </w:rPr>
              <w:t>±5.07</w:t>
            </w:r>
            <w:r w:rsidRPr="001F23FC">
              <w:rPr>
                <w:rFonts w:cs="Arial"/>
                <w:bCs/>
                <w:color w:val="000000"/>
                <w:szCs w:val="18"/>
              </w:rPr>
              <w:t xml:space="preserve"> dB (FR2b, ETC testing)</w:t>
            </w:r>
          </w:p>
          <w:p w14:paraId="677EAA16" w14:textId="69EA1A24" w:rsidR="00395648" w:rsidRPr="001F23FC" w:rsidRDefault="008332E9" w:rsidP="00395648">
            <w:pPr>
              <w:pStyle w:val="TAL"/>
              <w:rPr>
                <w:rFonts w:cs="Arial"/>
                <w:bCs/>
                <w:color w:val="000000"/>
                <w:szCs w:val="18"/>
              </w:rPr>
            </w:pPr>
            <w:r w:rsidRPr="001F23FC">
              <w:t>±6.30 dB</w:t>
            </w:r>
            <w:r w:rsidRPr="001F23FC" w:rsidDel="00262454">
              <w:rPr>
                <w:rFonts w:cs="Arial"/>
                <w:bCs/>
                <w:color w:val="000000"/>
                <w:szCs w:val="18"/>
              </w:rPr>
              <w:t xml:space="preserve"> </w:t>
            </w:r>
            <w:r w:rsidR="00395648" w:rsidRPr="001F23FC">
              <w:rPr>
                <w:rFonts w:cs="Arial"/>
                <w:bCs/>
                <w:color w:val="000000"/>
                <w:szCs w:val="18"/>
              </w:rPr>
              <w:t xml:space="preserve"> (FR2c, ETC testing)</w:t>
            </w:r>
          </w:p>
          <w:p w14:paraId="3B64CAEF" w14:textId="77777777" w:rsidR="00E56F74" w:rsidRPr="001F23FC" w:rsidRDefault="00E56F74" w:rsidP="00E56F74">
            <w:pPr>
              <w:pStyle w:val="TAL"/>
              <w:rPr>
                <w:rFonts w:cs="Arial"/>
                <w:bCs/>
                <w:color w:val="000000"/>
                <w:szCs w:val="18"/>
                <w:u w:val="single"/>
              </w:rPr>
            </w:pPr>
          </w:p>
          <w:p w14:paraId="24CA0AA4"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PC1</w:t>
            </w:r>
          </w:p>
          <w:p w14:paraId="76070AEB"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073AD54E"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7715D598"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1BB01445" w14:textId="77777777" w:rsidR="00E56F74" w:rsidRPr="001F23FC" w:rsidRDefault="00E56F74" w:rsidP="00E56F74">
            <w:pPr>
              <w:pStyle w:val="TAL"/>
              <w:rPr>
                <w:rFonts w:cs="Arial"/>
                <w:bCs/>
                <w:color w:val="000000"/>
                <w:szCs w:val="18"/>
              </w:rPr>
            </w:pPr>
            <w:r w:rsidRPr="001F23FC">
              <w:rPr>
                <w:rFonts w:cs="Arial"/>
                <w:bCs/>
                <w:color w:val="000000"/>
                <w:szCs w:val="18"/>
              </w:rPr>
              <w:t>±4.78 dB (FR2b, NTC testing)</w:t>
            </w:r>
          </w:p>
          <w:p w14:paraId="4D064BD8"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059880D4" w14:textId="77777777" w:rsidR="00E56F74" w:rsidRPr="001F23FC" w:rsidRDefault="00E56F74" w:rsidP="00E56F74">
            <w:pPr>
              <w:pStyle w:val="TAL"/>
              <w:rPr>
                <w:rFonts w:cs="Arial"/>
                <w:bCs/>
                <w:color w:val="000000"/>
                <w:szCs w:val="18"/>
              </w:rPr>
            </w:pPr>
            <w:r w:rsidRPr="001F23FC">
              <w:rPr>
                <w:rFonts w:cs="Arial"/>
                <w:bCs/>
                <w:color w:val="000000"/>
                <w:szCs w:val="18"/>
              </w:rPr>
              <w:t>±5.04 dB (FR2b, ETC testing)</w:t>
            </w:r>
          </w:p>
          <w:p w14:paraId="4692F2F2" w14:textId="77777777" w:rsidR="00E56F74" w:rsidRPr="001F23FC" w:rsidRDefault="00E56F74" w:rsidP="00E56F74">
            <w:pPr>
              <w:pStyle w:val="TAL"/>
              <w:rPr>
                <w:rFonts w:cs="Arial"/>
                <w:bCs/>
                <w:color w:val="000000"/>
                <w:szCs w:val="18"/>
              </w:rPr>
            </w:pPr>
          </w:p>
          <w:p w14:paraId="0E7F1505"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PC5</w:t>
            </w:r>
          </w:p>
          <w:p w14:paraId="3C5611E5"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4CF9570E"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148D9E43"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17FD3294"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678A211E" w14:textId="77777777" w:rsidR="00E56F74" w:rsidRPr="001F23FC" w:rsidRDefault="00E56F74" w:rsidP="00E56F74">
            <w:pPr>
              <w:pStyle w:val="TAL"/>
              <w:rPr>
                <w:rFonts w:cs="Arial"/>
                <w:bCs/>
                <w:color w:val="000000"/>
                <w:szCs w:val="18"/>
              </w:rPr>
            </w:pPr>
          </w:p>
          <w:p w14:paraId="3925756F"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PC6</w:t>
            </w:r>
          </w:p>
          <w:p w14:paraId="6D16EEA0"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23CD5F05" w14:textId="77777777" w:rsidR="00E56F74" w:rsidRPr="001F23FC" w:rsidRDefault="00E56F74" w:rsidP="00E56F74">
            <w:pPr>
              <w:pStyle w:val="TAL"/>
              <w:rPr>
                <w:rFonts w:cs="Arial"/>
                <w:bCs/>
                <w:color w:val="000000"/>
                <w:szCs w:val="18"/>
              </w:rPr>
            </w:pPr>
            <w:r w:rsidRPr="001F23FC">
              <w:rPr>
                <w:rFonts w:cs="Arial"/>
                <w:bCs/>
                <w:color w:val="000000"/>
                <w:szCs w:val="18"/>
              </w:rPr>
              <w:t>Max Device size ≤ 30 cm</w:t>
            </w:r>
          </w:p>
          <w:p w14:paraId="18C31611" w14:textId="77777777" w:rsidR="00E56F74" w:rsidRPr="001F23FC" w:rsidRDefault="00E56F74" w:rsidP="00E56F74">
            <w:pPr>
              <w:pStyle w:val="TAL"/>
              <w:rPr>
                <w:rFonts w:cs="Arial"/>
                <w:bCs/>
                <w:color w:val="000000"/>
                <w:szCs w:val="18"/>
              </w:rPr>
            </w:pPr>
            <w:r w:rsidRPr="001F23FC">
              <w:rPr>
                <w:rFonts w:cs="Arial"/>
                <w:bCs/>
                <w:color w:val="000000"/>
                <w:szCs w:val="18"/>
              </w:rPr>
              <w:t>±4.64 dB (FR2a, NTC testing)</w:t>
            </w:r>
          </w:p>
          <w:p w14:paraId="0F323616" w14:textId="77777777" w:rsidR="00E56F74" w:rsidRPr="001F23FC" w:rsidRDefault="00E56F74" w:rsidP="00E56F74">
            <w:pPr>
              <w:pStyle w:val="TAL"/>
              <w:rPr>
                <w:rFonts w:cs="Arial"/>
                <w:bCs/>
                <w:color w:val="000000"/>
                <w:szCs w:val="18"/>
              </w:rPr>
            </w:pPr>
            <w:r w:rsidRPr="001F23FC">
              <w:rPr>
                <w:rFonts w:cs="Arial"/>
                <w:bCs/>
                <w:color w:val="000000"/>
                <w:szCs w:val="18"/>
              </w:rPr>
              <w:t>±4.90 dB (FR2a, ETC testing)</w:t>
            </w:r>
          </w:p>
          <w:p w14:paraId="1451AE68" w14:textId="77777777" w:rsidR="00E56F74" w:rsidRPr="001F23FC" w:rsidRDefault="00E56F74" w:rsidP="00E56F74">
            <w:pPr>
              <w:pStyle w:val="TAL"/>
              <w:rPr>
                <w:rFonts w:cs="Arial"/>
                <w:bCs/>
                <w:color w:val="000000"/>
                <w:szCs w:val="18"/>
              </w:rPr>
            </w:pPr>
          </w:p>
          <w:p w14:paraId="1C9C790A"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9DC4362" w14:textId="77777777" w:rsidR="00E56F74" w:rsidRPr="001F23FC" w:rsidRDefault="00E56F74" w:rsidP="00E56F74">
            <w:pPr>
              <w:pStyle w:val="TAL"/>
              <w:rPr>
                <w:rFonts w:cs="Arial"/>
                <w:bCs/>
                <w:color w:val="000000"/>
                <w:szCs w:val="18"/>
              </w:rPr>
            </w:pPr>
            <w:r w:rsidRPr="001F23FC">
              <w:rPr>
                <w:rFonts w:cs="Arial"/>
                <w:bCs/>
                <w:color w:val="000000"/>
                <w:szCs w:val="18"/>
              </w:rPr>
              <w:t>Max TRP</w:t>
            </w:r>
          </w:p>
          <w:p w14:paraId="5211DCC5"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24F4710" w14:textId="77777777" w:rsidR="00E56F74" w:rsidRPr="001F23FC" w:rsidRDefault="00E56F74" w:rsidP="00E56F74">
            <w:pPr>
              <w:pStyle w:val="TAL"/>
              <w:rPr>
                <w:rFonts w:cs="Arial"/>
                <w:bCs/>
                <w:color w:val="000000"/>
                <w:szCs w:val="18"/>
              </w:rPr>
            </w:pPr>
            <w:r w:rsidRPr="001F23FC">
              <w:rPr>
                <w:rFonts w:cs="Arial"/>
              </w:rPr>
              <w:t>±</w:t>
            </w:r>
            <w:r w:rsidRPr="001F23FC">
              <w:rPr>
                <w:rFonts w:cs="Arial"/>
                <w:bCs/>
                <w:color w:val="000000"/>
                <w:szCs w:val="18"/>
              </w:rPr>
              <w:t>4.61 dB (FR2a, NTC testing)</w:t>
            </w:r>
          </w:p>
          <w:p w14:paraId="0665EDF5" w14:textId="77777777" w:rsidR="00E56F74" w:rsidRPr="001F23FC" w:rsidRDefault="00E56F74" w:rsidP="00E56F74">
            <w:pPr>
              <w:pStyle w:val="TAL"/>
              <w:rPr>
                <w:rFonts w:cs="Arial"/>
                <w:bCs/>
                <w:color w:val="000000"/>
                <w:szCs w:val="18"/>
              </w:rPr>
            </w:pPr>
            <w:r w:rsidRPr="001F23FC">
              <w:rPr>
                <w:rFonts w:cs="Arial"/>
              </w:rPr>
              <w:t>±4.85</w:t>
            </w:r>
            <w:r w:rsidRPr="001F23FC">
              <w:rPr>
                <w:rFonts w:cs="Arial"/>
                <w:bCs/>
                <w:color w:val="000000"/>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21C5E589" w:rsidR="00395648" w:rsidRPr="001F23FC" w:rsidRDefault="00395648" w:rsidP="00395648">
            <w:pPr>
              <w:pStyle w:val="TAL"/>
              <w:rPr>
                <w:rFonts w:cs="Arial"/>
                <w:snapToGrid w:val="0"/>
                <w:lang w:eastAsia="sv-SE"/>
              </w:rPr>
            </w:pPr>
            <w:r w:rsidRPr="001F23FC">
              <w:rPr>
                <w:rFonts w:cs="Arial"/>
                <w:snapToGrid w:val="0"/>
              </w:rPr>
              <w:t>MTSU = 1.00 x MU (from Table B.3-2 in TR 38.903)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color w:val="000000"/>
                <w:szCs w:val="18"/>
                <w:u w:val="single"/>
              </w:rPr>
            </w:pPr>
            <w:r w:rsidRPr="001F23FC">
              <w:rPr>
                <w:rFonts w:cs="Arial"/>
                <w:bCs/>
                <w:color w:val="000000"/>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color w:val="000000"/>
                <w:szCs w:val="18"/>
              </w:rPr>
            </w:pPr>
            <w:r w:rsidRPr="001F23FC">
              <w:rPr>
                <w:rFonts w:cs="Arial"/>
                <w:bCs/>
                <w:color w:val="000000"/>
                <w:szCs w:val="18"/>
                <w:u w:val="single"/>
              </w:rPr>
              <w:t>PC3</w:t>
            </w:r>
          </w:p>
          <w:p w14:paraId="03CADE59" w14:textId="77777777" w:rsidR="00395648" w:rsidRPr="001F23FC" w:rsidRDefault="00395648" w:rsidP="00395648">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8C0B68E" w14:textId="5B29C148"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4.78 dB (FR2a)</w:t>
            </w:r>
          </w:p>
          <w:p w14:paraId="5057502E" w14:textId="6BE8DCF1"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5.38 dB (FR2b)</w:t>
            </w:r>
          </w:p>
          <w:p w14:paraId="2ADD834A" w14:textId="77777777" w:rsidR="00A645FD" w:rsidRPr="001F23FC" w:rsidRDefault="00FF2D80" w:rsidP="00A645FD">
            <w:pPr>
              <w:pStyle w:val="TAL"/>
              <w:rPr>
                <w:rFonts w:cs="Arial"/>
                <w:bCs/>
                <w:color w:val="000000"/>
                <w:szCs w:val="18"/>
              </w:rPr>
            </w:pPr>
            <w:r w:rsidRPr="001F23FC">
              <w:rPr>
                <w:rFonts w:cs="Arial"/>
              </w:rPr>
              <w:t>±</w:t>
            </w:r>
            <w:r w:rsidRPr="001F23FC">
              <w:rPr>
                <w:rFonts w:cs="Arial"/>
                <w:bCs/>
                <w:color w:val="000000"/>
                <w:szCs w:val="18"/>
              </w:rPr>
              <w:t>6.84 dB (FR2c)</w:t>
            </w:r>
          </w:p>
          <w:p w14:paraId="5965922E" w14:textId="0F027BE3" w:rsidR="00395648" w:rsidRPr="001F23FC" w:rsidRDefault="00395648" w:rsidP="00395648">
            <w:pPr>
              <w:pStyle w:val="TAL"/>
              <w:rPr>
                <w:rFonts w:cs="Arial"/>
                <w:bCs/>
                <w:color w:val="000000"/>
                <w:szCs w:val="18"/>
              </w:rPr>
            </w:pPr>
          </w:p>
          <w:p w14:paraId="28A5E40D"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PC1</w:t>
            </w:r>
          </w:p>
          <w:p w14:paraId="7F2A8B6E" w14:textId="60348889" w:rsidR="00395648" w:rsidRPr="001F23FC" w:rsidRDefault="00395648" w:rsidP="00395648">
            <w:pPr>
              <w:pStyle w:val="TAL"/>
              <w:rPr>
                <w:rFonts w:cs="Arial"/>
                <w:bCs/>
                <w:color w:val="000000"/>
                <w:szCs w:val="18"/>
              </w:rPr>
            </w:pPr>
            <w:r w:rsidRPr="001F23FC">
              <w:rPr>
                <w:rFonts w:cs="Arial"/>
                <w:bCs/>
                <w:color w:val="000000"/>
                <w:szCs w:val="18"/>
              </w:rPr>
              <w:t>Max Device size ≤ 30 cm</w:t>
            </w:r>
          </w:p>
          <w:p w14:paraId="3B812766" w14:textId="77777777" w:rsidR="00395648" w:rsidRPr="001F23FC" w:rsidRDefault="00395648" w:rsidP="00395648">
            <w:pPr>
              <w:pStyle w:val="TAL"/>
              <w:rPr>
                <w:rFonts w:cs="Arial"/>
                <w:bCs/>
                <w:color w:val="000000"/>
                <w:szCs w:val="18"/>
              </w:rPr>
            </w:pPr>
            <w:r w:rsidRPr="001F23FC">
              <w:rPr>
                <w:rFonts w:cs="Arial"/>
              </w:rPr>
              <w:t>±</w:t>
            </w:r>
            <w:r w:rsidRPr="001F23FC">
              <w:rPr>
                <w:rFonts w:cs="Arial"/>
                <w:bCs/>
                <w:color w:val="000000"/>
                <w:szCs w:val="18"/>
              </w:rPr>
              <w:t>4.69 dB (FR2a)</w:t>
            </w:r>
          </w:p>
          <w:p w14:paraId="23927038" w14:textId="77777777" w:rsidR="00A645FD" w:rsidRPr="001F23FC" w:rsidRDefault="00395648" w:rsidP="00A645FD">
            <w:pPr>
              <w:pStyle w:val="TAL"/>
              <w:rPr>
                <w:rFonts w:cs="Arial"/>
                <w:bCs/>
                <w:color w:val="000000"/>
                <w:szCs w:val="18"/>
              </w:rPr>
            </w:pPr>
            <w:r w:rsidRPr="001F23FC">
              <w:rPr>
                <w:rFonts w:cs="Arial"/>
              </w:rPr>
              <w:t>±</w:t>
            </w:r>
            <w:r w:rsidRPr="001F23FC">
              <w:rPr>
                <w:rFonts w:cs="Arial"/>
                <w:bCs/>
                <w:color w:val="000000"/>
                <w:szCs w:val="18"/>
              </w:rPr>
              <w:t>4.84 dB (FR2b)</w:t>
            </w:r>
          </w:p>
          <w:p w14:paraId="43E7C98B" w14:textId="77777777" w:rsidR="00A645FD" w:rsidRPr="001F23FC" w:rsidRDefault="00A645FD" w:rsidP="00A645FD">
            <w:pPr>
              <w:pStyle w:val="TAL"/>
              <w:rPr>
                <w:rFonts w:cs="Arial"/>
                <w:bCs/>
                <w:color w:val="000000"/>
                <w:szCs w:val="18"/>
              </w:rPr>
            </w:pPr>
          </w:p>
          <w:p w14:paraId="2E2BB1FD" w14:textId="77777777" w:rsidR="00A645FD" w:rsidRPr="001F23FC" w:rsidRDefault="00A645FD" w:rsidP="00A645FD">
            <w:pPr>
              <w:pStyle w:val="TAL"/>
              <w:rPr>
                <w:rFonts w:cs="Arial"/>
                <w:bCs/>
                <w:color w:val="000000"/>
                <w:szCs w:val="18"/>
                <w:u w:val="single"/>
              </w:rPr>
            </w:pPr>
            <w:r w:rsidRPr="001F23FC">
              <w:rPr>
                <w:rFonts w:cs="Arial"/>
                <w:bCs/>
                <w:color w:val="000000"/>
                <w:szCs w:val="18"/>
                <w:u w:val="single"/>
              </w:rPr>
              <w:t>PC5</w:t>
            </w:r>
          </w:p>
          <w:p w14:paraId="5D57FE3E" w14:textId="77777777" w:rsidR="00A645FD" w:rsidRPr="001F23FC" w:rsidRDefault="00A645FD" w:rsidP="00A645FD">
            <w:pPr>
              <w:pStyle w:val="TAL"/>
              <w:rPr>
                <w:rFonts w:cs="Arial"/>
                <w:bCs/>
                <w:color w:val="000000"/>
                <w:szCs w:val="18"/>
              </w:rPr>
            </w:pPr>
            <w:r w:rsidRPr="001F23FC">
              <w:rPr>
                <w:rFonts w:cs="Arial"/>
                <w:bCs/>
                <w:color w:val="000000"/>
                <w:szCs w:val="18"/>
              </w:rPr>
              <w:t>Max Device size ≤ 30 cm</w:t>
            </w:r>
          </w:p>
          <w:p w14:paraId="71DDA7ED" w14:textId="77777777" w:rsidR="00E56F74" w:rsidRPr="001F23FC" w:rsidRDefault="00A645FD" w:rsidP="00E56F74">
            <w:pPr>
              <w:pStyle w:val="TAL"/>
              <w:rPr>
                <w:rFonts w:cs="Arial"/>
                <w:bCs/>
                <w:color w:val="000000"/>
                <w:szCs w:val="18"/>
              </w:rPr>
            </w:pPr>
            <w:r w:rsidRPr="001F23FC">
              <w:rPr>
                <w:rFonts w:cs="Arial"/>
              </w:rPr>
              <w:t>±</w:t>
            </w:r>
            <w:r w:rsidRPr="001F23FC">
              <w:rPr>
                <w:rFonts w:cs="Arial"/>
                <w:bCs/>
                <w:color w:val="000000"/>
                <w:szCs w:val="18"/>
              </w:rPr>
              <w:t>4.69 dB (FR2a)</w:t>
            </w:r>
          </w:p>
          <w:p w14:paraId="5F802508" w14:textId="77777777" w:rsidR="00E56F74" w:rsidRPr="001F23FC" w:rsidRDefault="00E56F74" w:rsidP="00E56F74">
            <w:pPr>
              <w:pStyle w:val="TAL"/>
              <w:rPr>
                <w:rFonts w:cs="Arial"/>
                <w:bCs/>
                <w:color w:val="000000"/>
                <w:szCs w:val="18"/>
              </w:rPr>
            </w:pPr>
          </w:p>
          <w:p w14:paraId="5219A083"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C2F9E0D"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74F6339" w14:textId="0DA3A7B9" w:rsidR="00395648" w:rsidRPr="001F23FC" w:rsidRDefault="00E56F74" w:rsidP="00A645FD">
            <w:pPr>
              <w:pStyle w:val="TAL"/>
              <w:rPr>
                <w:rFonts w:cs="Arial"/>
                <w:bCs/>
                <w:color w:val="000000"/>
                <w:szCs w:val="18"/>
              </w:rPr>
            </w:pPr>
            <w:r w:rsidRPr="001F23FC">
              <w:rPr>
                <w:rFonts w:cs="Arial"/>
              </w:rPr>
              <w:t>±</w:t>
            </w:r>
            <w:r w:rsidRPr="001F23FC">
              <w:rPr>
                <w:rFonts w:cs="Arial"/>
                <w:bCs/>
                <w:color w:val="000000"/>
                <w:szCs w:val="18"/>
              </w:rPr>
              <w:t>4.78 dB (FR2a)</w:t>
            </w:r>
          </w:p>
        </w:tc>
        <w:tc>
          <w:tcPr>
            <w:tcW w:w="2949" w:type="dxa"/>
          </w:tcPr>
          <w:p w14:paraId="2B9E4AEA" w14:textId="665EAD45" w:rsidR="00395648" w:rsidRPr="001F23FC" w:rsidRDefault="00395648" w:rsidP="00395648">
            <w:pPr>
              <w:pStyle w:val="TAL"/>
              <w:rPr>
                <w:rFonts w:cs="Arial"/>
                <w:snapToGrid w:val="0"/>
                <w:lang w:eastAsia="sv-SE"/>
              </w:rPr>
            </w:pPr>
            <w:r w:rsidRPr="001F23FC">
              <w:rPr>
                <w:rFonts w:cs="Arial"/>
                <w:snapToGrid w:val="0"/>
              </w:rPr>
              <w:t>MTSU = 1.00 x MU (from Table B.3-3 in TR 38.903)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color w:val="000000"/>
                <w:szCs w:val="18"/>
                <w:u w:val="single"/>
              </w:rPr>
            </w:pPr>
            <w:r w:rsidRPr="001F23FC">
              <w:rPr>
                <w:rFonts w:cs="Arial"/>
                <w:bCs/>
                <w:color w:val="000000"/>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PC3</w:t>
            </w:r>
          </w:p>
          <w:p w14:paraId="4DB2956D"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571B4EA3"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5.11 dB (FR2a, NTC testing)</w:t>
            </w:r>
          </w:p>
          <w:p w14:paraId="4DA4AD76" w14:textId="77777777"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5.29 dB (FR2b, NTC testing)</w:t>
            </w:r>
          </w:p>
          <w:p w14:paraId="419F7770" w14:textId="6917E976"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PC7</w:t>
            </w:r>
          </w:p>
          <w:p w14:paraId="11F17C7A"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8411535" w14:textId="77777777" w:rsidR="00E56F74" w:rsidRPr="001F23FC" w:rsidRDefault="00E56F74" w:rsidP="00E56F74">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cs="Arial"/>
                <w:bCs/>
                <w:color w:val="000000"/>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34B0FF0F"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MTSU = 1.00 x MU (from Table B.4-1 in TR 38.903)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PC3</w:t>
            </w:r>
          </w:p>
          <w:p w14:paraId="630CA6DE" w14:textId="555D9CC3" w:rsidR="00FF2D80" w:rsidRPr="001F23FC" w:rsidRDefault="00FF2D80" w:rsidP="00FF2D8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Max Device size ≤ 30 cm</w:t>
            </w:r>
          </w:p>
        </w:tc>
        <w:tc>
          <w:tcPr>
            <w:tcW w:w="2949" w:type="dxa"/>
          </w:tcPr>
          <w:p w14:paraId="776A782C" w14:textId="6862B771" w:rsidR="00FF2D80" w:rsidRPr="001F23FC" w:rsidRDefault="00FF2D80" w:rsidP="00FF2D80">
            <w:pPr>
              <w:pStyle w:val="TAL"/>
              <w:rPr>
                <w:rFonts w:cs="Arial"/>
                <w:snapToGrid w:val="0"/>
                <w:lang w:eastAsia="sv-SE"/>
              </w:rPr>
            </w:pPr>
            <w:r w:rsidRPr="001F23FC">
              <w:rPr>
                <w:rFonts w:cs="Arial"/>
                <w:snapToGrid w:val="0"/>
                <w:lang w:eastAsia="sv-SE"/>
              </w:rPr>
              <w:t>MTSU = 1.00 x MU (from Table B.4-1 in TR 38.903)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color w:val="000000"/>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color w:val="000000"/>
                <w:szCs w:val="18"/>
              </w:rPr>
            </w:pPr>
            <w:r w:rsidRPr="001F23FC">
              <w:rPr>
                <w:rFonts w:cs="Arial"/>
                <w:bCs/>
                <w:color w:val="000000"/>
                <w:szCs w:val="18"/>
                <w:u w:val="single"/>
              </w:rPr>
              <w:t>PC3</w:t>
            </w:r>
          </w:p>
          <w:p w14:paraId="03D47627"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8C55F15" w14:textId="77777777" w:rsidR="005475BE" w:rsidRPr="001F23FC" w:rsidRDefault="005475BE" w:rsidP="005475BE">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16DD62DA" w14:textId="77777777" w:rsidR="005475BE" w:rsidRPr="001F23FC" w:rsidRDefault="005475BE" w:rsidP="005475BE">
            <w:pPr>
              <w:pStyle w:val="TAL"/>
              <w:ind w:left="284"/>
              <w:rPr>
                <w:rFonts w:cs="Arial"/>
                <w:bCs/>
                <w:color w:val="000000"/>
                <w:szCs w:val="18"/>
              </w:rPr>
            </w:pPr>
            <w:r w:rsidRPr="001F23FC">
              <w:rPr>
                <w:rFonts w:cs="Arial"/>
              </w:rPr>
              <w:t>±1.7</w:t>
            </w:r>
            <w:r w:rsidRPr="001F23FC">
              <w:rPr>
                <w:rFonts w:cs="Arial"/>
                <w:bCs/>
                <w:color w:val="000000"/>
                <w:szCs w:val="18"/>
              </w:rPr>
              <w:t xml:space="preserve"> dB (FR2a &amp; FR2b, NTC testing)</w:t>
            </w:r>
          </w:p>
          <w:p w14:paraId="4625FDD7" w14:textId="77777777" w:rsidR="005475BE" w:rsidRPr="001F23FC" w:rsidRDefault="005475BE" w:rsidP="005475BE">
            <w:pPr>
              <w:pStyle w:val="TAL"/>
              <w:ind w:left="284"/>
              <w:rPr>
                <w:rFonts w:cs="Arial"/>
                <w:bCs/>
                <w:color w:val="000000"/>
                <w:szCs w:val="18"/>
              </w:rPr>
            </w:pPr>
            <w:r w:rsidRPr="001F23FC">
              <w:rPr>
                <w:rFonts w:cs="Arial"/>
              </w:rPr>
              <w:t>[±1.7</w:t>
            </w:r>
            <w:r w:rsidRPr="001F23FC">
              <w:rPr>
                <w:rFonts w:cs="Arial"/>
                <w:bCs/>
                <w:color w:val="000000"/>
                <w:szCs w:val="18"/>
              </w:rPr>
              <w:t xml:space="preserve">  dB] (FR2a &amp; FR2b, ETC testing)</w:t>
            </w:r>
          </w:p>
          <w:p w14:paraId="3A88073C"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0F8A5261" w14:textId="77777777" w:rsidR="005475BE" w:rsidRPr="001F23FC" w:rsidRDefault="005475BE" w:rsidP="005475BE">
            <w:pPr>
              <w:keepNext/>
              <w:keepLines/>
              <w:spacing w:after="0"/>
              <w:ind w:left="284"/>
              <w:rPr>
                <w:rFonts w:ascii="Arial" w:hAnsi="Arial" w:cs="Arial"/>
                <w:bCs/>
                <w:color w:val="000000"/>
                <w:sz w:val="18"/>
                <w:szCs w:val="18"/>
                <w:lang w:eastAsia="ko-KR"/>
              </w:rPr>
            </w:pPr>
            <w:r w:rsidRPr="001F23FC">
              <w:rPr>
                <w:rFonts w:ascii="Arial" w:hAnsi="Arial" w:cs="Arial"/>
                <w:sz w:val="18"/>
                <w:lang w:eastAsia="ko-KR"/>
              </w:rPr>
              <w:t>±</w:t>
            </w:r>
            <w:r w:rsidRPr="001F23FC">
              <w:rPr>
                <w:rFonts w:ascii="Arial" w:hAnsi="Arial" w:cs="Arial"/>
                <w:bCs/>
                <w:color w:val="000000"/>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color w:val="000000"/>
                <w:sz w:val="18"/>
                <w:szCs w:val="18"/>
                <w:lang w:eastAsia="ko-KR"/>
              </w:rPr>
            </w:pPr>
            <w:r w:rsidRPr="001F23FC">
              <w:rPr>
                <w:rFonts w:ascii="Arial" w:hAnsi="Arial" w:cs="Arial"/>
                <w:sz w:val="18"/>
                <w:lang w:eastAsia="ko-KR"/>
              </w:rPr>
              <w:t>±</w:t>
            </w:r>
            <w:r w:rsidRPr="001F23FC">
              <w:rPr>
                <w:rFonts w:ascii="Arial" w:hAnsi="Arial" w:cs="Arial"/>
                <w:bCs/>
                <w:color w:val="000000"/>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color w:val="000000"/>
                <w:szCs w:val="18"/>
              </w:rPr>
            </w:pPr>
            <w:r w:rsidRPr="001F23FC">
              <w:rPr>
                <w:rFonts w:cs="Arial"/>
                <w:bCs/>
                <w:color w:val="000000"/>
                <w:szCs w:val="18"/>
                <w:u w:val="single"/>
              </w:rPr>
              <w:t>PC1</w:t>
            </w:r>
          </w:p>
          <w:p w14:paraId="70044EAC"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704B04DB" w14:textId="77777777" w:rsidR="005475BE" w:rsidRPr="001F23FC" w:rsidRDefault="005475BE" w:rsidP="005475BE">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090646D0" w14:textId="77777777" w:rsidR="005475BE" w:rsidRPr="001F23FC" w:rsidRDefault="005475BE" w:rsidP="005475BE">
            <w:pPr>
              <w:pStyle w:val="TAL"/>
              <w:ind w:left="284"/>
              <w:rPr>
                <w:rFonts w:cs="Arial"/>
                <w:bCs/>
                <w:color w:val="000000"/>
                <w:szCs w:val="18"/>
              </w:rPr>
            </w:pPr>
            <w:r w:rsidRPr="001F23FC">
              <w:rPr>
                <w:rFonts w:cs="Arial"/>
              </w:rPr>
              <w:t>TBD</w:t>
            </w:r>
            <w:r w:rsidRPr="001F23FC">
              <w:rPr>
                <w:rFonts w:cs="Arial"/>
                <w:bCs/>
                <w:color w:val="000000"/>
                <w:szCs w:val="18"/>
              </w:rPr>
              <w:t xml:space="preserve"> (FR2a &amp; FR2b, NTC testing)</w:t>
            </w:r>
          </w:p>
          <w:p w14:paraId="50D759C6" w14:textId="77777777" w:rsidR="005475BE" w:rsidRPr="001F23FC" w:rsidRDefault="005475BE" w:rsidP="005475BE">
            <w:pPr>
              <w:pStyle w:val="TAL"/>
              <w:ind w:left="284"/>
              <w:rPr>
                <w:rFonts w:cs="Arial"/>
                <w:bCs/>
                <w:color w:val="000000"/>
                <w:szCs w:val="18"/>
              </w:rPr>
            </w:pPr>
            <w:r w:rsidRPr="001F23FC">
              <w:rPr>
                <w:rFonts w:cs="Arial"/>
              </w:rPr>
              <w:t>TBD</w:t>
            </w:r>
            <w:r w:rsidRPr="001F23FC">
              <w:rPr>
                <w:rFonts w:cs="Arial"/>
                <w:bCs/>
                <w:color w:val="000000"/>
                <w:szCs w:val="18"/>
              </w:rPr>
              <w:t xml:space="preserve"> (FR2a &amp; FR2b, ETC testing)</w:t>
            </w:r>
          </w:p>
          <w:p w14:paraId="709BF451"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color w:val="000000"/>
                <w:szCs w:val="18"/>
              </w:rPr>
            </w:pPr>
            <w:r w:rsidRPr="001F23FC">
              <w:rPr>
                <w:rFonts w:cs="Arial"/>
                <w:lang w:eastAsia="ko-KR"/>
              </w:rPr>
              <w:t>±5.77 dB (FR2b, ETC testing)</w:t>
            </w:r>
          </w:p>
        </w:tc>
        <w:tc>
          <w:tcPr>
            <w:tcW w:w="2949" w:type="dxa"/>
          </w:tcPr>
          <w:p w14:paraId="3F154587" w14:textId="3CB798AF" w:rsidR="005475BE" w:rsidRPr="001F23FC" w:rsidRDefault="005475BE" w:rsidP="005475BE">
            <w:pPr>
              <w:pStyle w:val="TAL"/>
              <w:rPr>
                <w:rFonts w:cs="Arial"/>
                <w:snapToGrid w:val="0"/>
                <w:lang w:eastAsia="sv-SE"/>
              </w:rPr>
            </w:pPr>
            <w:r w:rsidRPr="001F23FC">
              <w:rPr>
                <w:rFonts w:cs="Arial"/>
                <w:snapToGrid w:val="0"/>
                <w:lang w:eastAsia="ko-KR"/>
              </w:rPr>
              <w:t>MTSU = 1.00 x MU in TR 38.903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3CE799A9" w:rsidR="005475BE" w:rsidRPr="001F23FC" w:rsidRDefault="005475BE" w:rsidP="005475BE">
            <w:pPr>
              <w:pStyle w:val="TAL"/>
              <w:rPr>
                <w:rFonts w:cs="Arial"/>
                <w:snapToGrid w:val="0"/>
                <w:lang w:eastAsia="sv-SE"/>
              </w:rPr>
            </w:pPr>
            <w:r w:rsidRPr="001F23FC">
              <w:rPr>
                <w:rFonts w:cs="Arial"/>
                <w:snapToGrid w:val="0"/>
                <w:lang w:eastAsia="sv-SE"/>
              </w:rPr>
              <w:t>MTSU = 1.00 x MU (from Table B.4-1 in TR 38.903)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1F23FC" w:rsidRDefault="005475BE" w:rsidP="005475BE">
            <w:pPr>
              <w:pStyle w:val="TAL"/>
            </w:pPr>
            <w:r w:rsidRPr="001F23FC">
              <w:t>6.2D.3</w:t>
            </w:r>
            <w:r w:rsidRPr="001F23FC">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color w:val="000000"/>
                <w:szCs w:val="18"/>
              </w:rPr>
            </w:pPr>
            <w:r w:rsidRPr="001F23FC">
              <w:rPr>
                <w:rFonts w:cs="Arial"/>
                <w:bCs/>
                <w:color w:val="000000"/>
                <w:szCs w:val="18"/>
                <w:u w:val="single"/>
              </w:rPr>
              <w:t>PC1</w:t>
            </w:r>
          </w:p>
          <w:p w14:paraId="3C3FEE1E"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7B9EC751"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15516723" w14:textId="77777777" w:rsidR="005475BE" w:rsidRPr="001F23FC" w:rsidRDefault="005475BE" w:rsidP="005475BE">
            <w:pPr>
              <w:pStyle w:val="TAL"/>
              <w:rPr>
                <w:rFonts w:cs="Arial"/>
                <w:bCs/>
                <w:color w:val="000000"/>
                <w:szCs w:val="18"/>
              </w:rPr>
            </w:pPr>
            <w:r w:rsidRPr="001F23FC">
              <w:rPr>
                <w:rFonts w:cs="Arial"/>
              </w:rPr>
              <w:t>±5.66 dB</w:t>
            </w:r>
            <w:r w:rsidRPr="001F23FC">
              <w:rPr>
                <w:rFonts w:cs="Arial"/>
                <w:bCs/>
                <w:color w:val="000000"/>
                <w:szCs w:val="18"/>
              </w:rPr>
              <w:t xml:space="preserve"> (FR2a, NTC testing)</w:t>
            </w:r>
          </w:p>
          <w:p w14:paraId="6EEE752A" w14:textId="77777777" w:rsidR="005475BE" w:rsidRPr="001F23FC" w:rsidRDefault="005475BE" w:rsidP="005475BE">
            <w:pPr>
              <w:pStyle w:val="TAL"/>
              <w:rPr>
                <w:rFonts w:cs="Arial"/>
                <w:bCs/>
                <w:color w:val="000000"/>
                <w:szCs w:val="18"/>
              </w:rPr>
            </w:pPr>
            <w:r w:rsidRPr="001F23FC">
              <w:rPr>
                <w:rFonts w:cs="Arial"/>
              </w:rPr>
              <w:t>±5.96</w:t>
            </w:r>
            <w:r w:rsidRPr="001F23FC">
              <w:rPr>
                <w:rFonts w:cs="Arial"/>
                <w:bCs/>
                <w:color w:val="000000"/>
                <w:szCs w:val="18"/>
              </w:rPr>
              <w:t xml:space="preserve"> dB (FR2b, NTC testing)</w:t>
            </w:r>
          </w:p>
          <w:p w14:paraId="4D11C916"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5.92 dB (FR2a, ETC testing)</w:t>
            </w:r>
          </w:p>
          <w:p w14:paraId="3E5C4282"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6.22 dB (FR2b, ETC testing)</w:t>
            </w:r>
          </w:p>
          <w:p w14:paraId="7470562E" w14:textId="77777777" w:rsidR="005475BE" w:rsidRPr="001F23FC" w:rsidRDefault="005475BE" w:rsidP="005475BE">
            <w:pPr>
              <w:pStyle w:val="TAL"/>
              <w:rPr>
                <w:rFonts w:cs="Arial"/>
                <w:bCs/>
                <w:color w:val="000000"/>
                <w:szCs w:val="18"/>
                <w:u w:val="single"/>
              </w:rPr>
            </w:pPr>
          </w:p>
          <w:p w14:paraId="14A72491" w14:textId="77777777" w:rsidR="005475BE" w:rsidRPr="001F23FC" w:rsidRDefault="005475BE" w:rsidP="005475BE">
            <w:pPr>
              <w:pStyle w:val="TAL"/>
              <w:rPr>
                <w:rFonts w:cs="Arial"/>
                <w:bCs/>
                <w:color w:val="000000"/>
                <w:szCs w:val="18"/>
              </w:rPr>
            </w:pPr>
            <w:r w:rsidRPr="001F23FC">
              <w:rPr>
                <w:rFonts w:cs="Arial"/>
                <w:bCs/>
                <w:color w:val="000000"/>
                <w:szCs w:val="18"/>
                <w:u w:val="single"/>
              </w:rPr>
              <w:t>PC3</w:t>
            </w:r>
          </w:p>
          <w:p w14:paraId="6B3279E8"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0A7BB212"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466B0886" w14:textId="77777777" w:rsidR="005475BE" w:rsidRPr="001F23FC" w:rsidRDefault="005475BE" w:rsidP="005475BE">
            <w:pPr>
              <w:pStyle w:val="TAL"/>
              <w:rPr>
                <w:rFonts w:cs="Arial"/>
                <w:bCs/>
                <w:color w:val="000000"/>
                <w:szCs w:val="18"/>
              </w:rPr>
            </w:pPr>
            <w:r w:rsidRPr="001F23FC">
              <w:rPr>
                <w:rFonts w:cs="Arial"/>
              </w:rPr>
              <w:t>±6.15</w:t>
            </w:r>
            <w:r w:rsidRPr="001F23FC">
              <w:rPr>
                <w:rFonts w:cs="Arial"/>
                <w:bCs/>
                <w:color w:val="000000"/>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color w:val="000000"/>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color w:val="000000"/>
                <w:szCs w:val="18"/>
              </w:rPr>
            </w:pPr>
            <w:r w:rsidRPr="001F23FC">
              <w:rPr>
                <w:rFonts w:cs="Arial"/>
              </w:rPr>
              <w:t>±</w:t>
            </w:r>
            <w:r w:rsidRPr="001F23FC">
              <w:rPr>
                <w:rFonts w:cs="Arial"/>
                <w:bCs/>
                <w:color w:val="000000"/>
                <w:szCs w:val="18"/>
              </w:rPr>
              <w:t>6.41 dB (FR2a &amp; FR2b, ETC testing)</w:t>
            </w:r>
          </w:p>
          <w:p w14:paraId="74445766" w14:textId="45ADD55F" w:rsidR="005475BE" w:rsidRPr="001F23FC" w:rsidRDefault="000A2CBE" w:rsidP="005475BE">
            <w:pPr>
              <w:pStyle w:val="TAL"/>
              <w:rPr>
                <w:rFonts w:cs="Arial"/>
                <w:bCs/>
                <w:color w:val="000000"/>
                <w:szCs w:val="18"/>
              </w:rPr>
            </w:pPr>
            <w:r w:rsidRPr="001F23FC">
              <w:rPr>
                <w:rFonts w:cs="Arial"/>
              </w:rPr>
              <w:t>±7.48</w:t>
            </w:r>
            <w:r w:rsidRPr="001F23FC">
              <w:rPr>
                <w:rFonts w:cs="Arial"/>
                <w:bCs/>
                <w:color w:val="000000"/>
                <w:szCs w:val="18"/>
              </w:rPr>
              <w:t xml:space="preserve"> dB </w:t>
            </w:r>
            <w:r w:rsidR="005475BE" w:rsidRPr="001F23FC">
              <w:rPr>
                <w:rFonts w:cs="Arial"/>
                <w:bCs/>
                <w:color w:val="000000"/>
                <w:szCs w:val="18"/>
              </w:rPr>
              <w:t>(FR2c, ETC testing)</w:t>
            </w:r>
          </w:p>
          <w:p w14:paraId="7CD9DD0F" w14:textId="77777777" w:rsidR="005475BE" w:rsidRPr="001F23FC" w:rsidRDefault="005475BE" w:rsidP="005475BE">
            <w:pPr>
              <w:pStyle w:val="TAL"/>
              <w:rPr>
                <w:rFonts w:cs="Arial"/>
                <w:bCs/>
                <w:color w:val="000000"/>
                <w:szCs w:val="18"/>
              </w:rPr>
            </w:pPr>
          </w:p>
          <w:p w14:paraId="4D029623" w14:textId="77777777" w:rsidR="005475BE" w:rsidRPr="001F23FC" w:rsidRDefault="005475BE" w:rsidP="005475BE">
            <w:pPr>
              <w:pStyle w:val="TAL"/>
              <w:rPr>
                <w:rFonts w:cs="Arial"/>
                <w:bCs/>
                <w:color w:val="000000"/>
                <w:szCs w:val="18"/>
              </w:rPr>
            </w:pPr>
            <w:r w:rsidRPr="001F23FC">
              <w:rPr>
                <w:rFonts w:cs="Arial"/>
                <w:bCs/>
                <w:color w:val="000000"/>
                <w:szCs w:val="18"/>
                <w:u w:val="single"/>
              </w:rPr>
              <w:t>PC5</w:t>
            </w:r>
          </w:p>
          <w:p w14:paraId="7746A922" w14:textId="77777777" w:rsidR="005475BE" w:rsidRPr="001F23FC" w:rsidRDefault="005475BE" w:rsidP="005475BE">
            <w:pPr>
              <w:pStyle w:val="TAL"/>
              <w:rPr>
                <w:rFonts w:cs="Arial"/>
                <w:bCs/>
                <w:color w:val="000000"/>
                <w:szCs w:val="18"/>
              </w:rPr>
            </w:pPr>
            <w:r w:rsidRPr="001F23FC">
              <w:rPr>
                <w:rFonts w:cs="Arial"/>
                <w:bCs/>
                <w:color w:val="000000"/>
                <w:szCs w:val="18"/>
              </w:rPr>
              <w:t>Minimum peak EIRP, Max EIRP</w:t>
            </w:r>
          </w:p>
          <w:p w14:paraId="6CD3772F" w14:textId="77777777" w:rsidR="005475BE" w:rsidRPr="001F23FC" w:rsidRDefault="005475BE" w:rsidP="005475B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7902D67" w14:textId="77777777" w:rsidR="005475BE" w:rsidRPr="001F23FC" w:rsidRDefault="005475BE" w:rsidP="005475BE">
            <w:pPr>
              <w:pStyle w:val="TAL"/>
              <w:rPr>
                <w:rFonts w:cs="Arial"/>
                <w:bCs/>
                <w:color w:val="000000"/>
                <w:szCs w:val="18"/>
              </w:rPr>
            </w:pPr>
            <w:r w:rsidRPr="001F23FC">
              <w:rPr>
                <w:rFonts w:cs="Arial"/>
              </w:rPr>
              <w:t>±6.36 dB</w:t>
            </w:r>
            <w:r w:rsidRPr="001F23FC">
              <w:rPr>
                <w:rFonts w:cs="Arial"/>
                <w:bCs/>
                <w:color w:val="000000"/>
                <w:szCs w:val="18"/>
              </w:rPr>
              <w:t xml:space="preserve"> (FR2a, NTC testing)</w:t>
            </w:r>
          </w:p>
          <w:p w14:paraId="0FEB4C75" w14:textId="77777777" w:rsidR="00743BBA" w:rsidRPr="001F23FC" w:rsidRDefault="005475BE" w:rsidP="00743BBA">
            <w:pPr>
              <w:pStyle w:val="TAL"/>
              <w:rPr>
                <w:rFonts w:cs="Arial"/>
                <w:bCs/>
                <w:color w:val="000000"/>
                <w:szCs w:val="18"/>
              </w:rPr>
            </w:pPr>
            <w:r w:rsidRPr="001F23FC">
              <w:rPr>
                <w:rFonts w:cs="Arial"/>
              </w:rPr>
              <w:t>±</w:t>
            </w:r>
            <w:r w:rsidRPr="001F23FC">
              <w:rPr>
                <w:rFonts w:cs="Arial"/>
                <w:bCs/>
                <w:color w:val="000000"/>
                <w:szCs w:val="18"/>
              </w:rPr>
              <w:t>6.62 dB (FR2a, ETC testing)</w:t>
            </w:r>
          </w:p>
          <w:p w14:paraId="50E0E817" w14:textId="77777777" w:rsidR="00743BBA" w:rsidRPr="001F23FC" w:rsidRDefault="00743BBA" w:rsidP="00743BBA">
            <w:pPr>
              <w:pStyle w:val="TAL"/>
              <w:rPr>
                <w:rFonts w:cs="Arial"/>
                <w:bCs/>
                <w:color w:val="000000"/>
                <w:szCs w:val="18"/>
              </w:rPr>
            </w:pPr>
          </w:p>
          <w:p w14:paraId="5F348E0C" w14:textId="77777777" w:rsidR="00743BBA" w:rsidRPr="001F23FC" w:rsidRDefault="00743BBA" w:rsidP="00743BBA">
            <w:pPr>
              <w:pStyle w:val="TAL"/>
              <w:rPr>
                <w:rFonts w:cs="Arial"/>
                <w:bCs/>
                <w:color w:val="000000"/>
                <w:szCs w:val="18"/>
              </w:rPr>
            </w:pPr>
            <w:r w:rsidRPr="001F23FC">
              <w:rPr>
                <w:rFonts w:cs="Arial"/>
                <w:bCs/>
                <w:color w:val="000000"/>
                <w:szCs w:val="18"/>
                <w:u w:val="single"/>
              </w:rPr>
              <w:t>PC6</w:t>
            </w:r>
          </w:p>
          <w:p w14:paraId="7E3A5E70" w14:textId="77777777" w:rsidR="00743BBA" w:rsidRPr="001F23FC" w:rsidRDefault="00743BBA" w:rsidP="00743BBA">
            <w:pPr>
              <w:pStyle w:val="TAL"/>
              <w:rPr>
                <w:rFonts w:cs="Arial"/>
                <w:bCs/>
                <w:color w:val="000000"/>
                <w:szCs w:val="18"/>
              </w:rPr>
            </w:pPr>
            <w:r w:rsidRPr="001F23FC">
              <w:rPr>
                <w:rFonts w:cs="Arial"/>
                <w:bCs/>
                <w:color w:val="000000"/>
                <w:szCs w:val="18"/>
              </w:rPr>
              <w:t>Minimum peak EIRP, Max EIRP</w:t>
            </w:r>
          </w:p>
          <w:p w14:paraId="2045E719" w14:textId="77777777" w:rsidR="00743BBA" w:rsidRPr="001F23FC" w:rsidRDefault="00743BBA" w:rsidP="00743BBA">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34BF8007" w14:textId="77777777" w:rsidR="00743BBA" w:rsidRPr="001F23FC" w:rsidRDefault="00743BBA" w:rsidP="00743BBA">
            <w:pPr>
              <w:pStyle w:val="TAL"/>
              <w:rPr>
                <w:rFonts w:cs="Arial"/>
                <w:bCs/>
                <w:color w:val="000000"/>
                <w:szCs w:val="18"/>
              </w:rPr>
            </w:pPr>
            <w:r w:rsidRPr="001F23FC">
              <w:rPr>
                <w:rFonts w:cs="Arial"/>
              </w:rPr>
              <w:t>±6.35 dB</w:t>
            </w:r>
            <w:r w:rsidRPr="001F23FC">
              <w:rPr>
                <w:rFonts w:cs="Arial"/>
                <w:bCs/>
                <w:color w:val="000000"/>
                <w:szCs w:val="18"/>
              </w:rPr>
              <w:t xml:space="preserve"> (FR2a, NTC testing)</w:t>
            </w:r>
          </w:p>
          <w:p w14:paraId="01CC8B72" w14:textId="77777777" w:rsidR="00E56F74" w:rsidRPr="001F23FC" w:rsidRDefault="00743BBA" w:rsidP="00E56F74">
            <w:pPr>
              <w:pStyle w:val="TAL"/>
              <w:rPr>
                <w:rFonts w:cs="Arial"/>
                <w:bCs/>
                <w:color w:val="000000"/>
                <w:szCs w:val="18"/>
              </w:rPr>
            </w:pPr>
            <w:r w:rsidRPr="001F23FC">
              <w:rPr>
                <w:rFonts w:cs="Arial"/>
              </w:rPr>
              <w:t>±</w:t>
            </w:r>
            <w:r w:rsidRPr="001F23FC">
              <w:rPr>
                <w:rFonts w:cs="Arial"/>
                <w:bCs/>
                <w:color w:val="000000"/>
                <w:szCs w:val="18"/>
              </w:rPr>
              <w:t>6.61 dB (FR2a, ETC testing)</w:t>
            </w:r>
          </w:p>
          <w:p w14:paraId="1F0E3ED3" w14:textId="77777777" w:rsidR="00E56F74" w:rsidRPr="001F23FC" w:rsidRDefault="00E56F74" w:rsidP="00E56F74">
            <w:pPr>
              <w:pStyle w:val="TAL"/>
              <w:rPr>
                <w:rFonts w:cs="Arial"/>
                <w:bCs/>
                <w:color w:val="000000"/>
                <w:szCs w:val="18"/>
              </w:rPr>
            </w:pPr>
          </w:p>
          <w:p w14:paraId="008CF728" w14:textId="77777777" w:rsidR="00E56F74" w:rsidRPr="001F23FC" w:rsidRDefault="00E56F74" w:rsidP="00E56F74">
            <w:pPr>
              <w:pStyle w:val="TAL"/>
              <w:rPr>
                <w:rFonts w:cs="Arial"/>
                <w:bCs/>
                <w:color w:val="000000"/>
                <w:szCs w:val="18"/>
              </w:rPr>
            </w:pPr>
            <w:r w:rsidRPr="001F23FC">
              <w:rPr>
                <w:rFonts w:cs="Arial"/>
                <w:bCs/>
                <w:color w:val="000000"/>
                <w:szCs w:val="18"/>
                <w:u w:val="single"/>
              </w:rPr>
              <w:t>PC7</w:t>
            </w:r>
          </w:p>
          <w:p w14:paraId="3AF25D1F" w14:textId="77777777" w:rsidR="00E56F74" w:rsidRPr="001F23FC" w:rsidRDefault="00E56F74" w:rsidP="00E56F74">
            <w:pPr>
              <w:pStyle w:val="TAL"/>
              <w:rPr>
                <w:rFonts w:cs="Arial"/>
                <w:bCs/>
                <w:color w:val="000000"/>
                <w:szCs w:val="18"/>
              </w:rPr>
            </w:pPr>
            <w:r w:rsidRPr="001F23FC">
              <w:rPr>
                <w:rFonts w:cs="Arial"/>
                <w:bCs/>
                <w:color w:val="000000"/>
                <w:szCs w:val="18"/>
              </w:rPr>
              <w:t>Minimum peak EIRP, Max EIRP</w:t>
            </w:r>
          </w:p>
          <w:p w14:paraId="7EEB52D0" w14:textId="77777777" w:rsidR="00E56F74" w:rsidRPr="001F23FC" w:rsidRDefault="00E56F74" w:rsidP="00E56F74">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4D4F817" w14:textId="77777777" w:rsidR="00E56F74" w:rsidRPr="001F23FC" w:rsidRDefault="00E56F74" w:rsidP="00E56F74">
            <w:pPr>
              <w:pStyle w:val="TAL"/>
              <w:rPr>
                <w:rFonts w:cs="Arial"/>
                <w:bCs/>
                <w:color w:val="000000"/>
                <w:szCs w:val="18"/>
              </w:rPr>
            </w:pPr>
            <w:r w:rsidRPr="001F23FC">
              <w:rPr>
                <w:rFonts w:cs="Arial"/>
              </w:rPr>
              <w:t>±6.15</w:t>
            </w:r>
            <w:r w:rsidRPr="001F23FC">
              <w:rPr>
                <w:rFonts w:cs="Arial"/>
                <w:bCs/>
                <w:color w:val="000000"/>
                <w:szCs w:val="18"/>
              </w:rPr>
              <w:t xml:space="preserve"> dB (FR2a, NTC testing)</w:t>
            </w:r>
          </w:p>
          <w:p w14:paraId="4317B6F2" w14:textId="1CF76019" w:rsidR="005475BE" w:rsidRPr="001F23FC" w:rsidRDefault="00E56F74" w:rsidP="00743BBA">
            <w:pPr>
              <w:pStyle w:val="TAL"/>
              <w:rPr>
                <w:rFonts w:cs="Arial"/>
                <w:bCs/>
                <w:color w:val="000000"/>
                <w:szCs w:val="18"/>
              </w:rPr>
            </w:pPr>
            <w:r w:rsidRPr="001F23FC">
              <w:rPr>
                <w:rFonts w:cs="Arial"/>
              </w:rPr>
              <w:t>±</w:t>
            </w:r>
            <w:r w:rsidRPr="001F23FC">
              <w:rPr>
                <w:rFonts w:cs="Arial"/>
                <w:bCs/>
                <w:color w:val="000000"/>
                <w:szCs w:val="18"/>
              </w:rPr>
              <w:t>6.41 dB (FR2a, ETC testing)</w:t>
            </w:r>
          </w:p>
        </w:tc>
        <w:tc>
          <w:tcPr>
            <w:tcW w:w="2949" w:type="dxa"/>
          </w:tcPr>
          <w:p w14:paraId="7FD22EDD" w14:textId="1AB97990" w:rsidR="005475BE" w:rsidRPr="001F23FC" w:rsidRDefault="005475BE" w:rsidP="005475BE">
            <w:pPr>
              <w:pStyle w:val="TAL"/>
              <w:rPr>
                <w:rFonts w:cs="Arial"/>
                <w:snapToGrid w:val="0"/>
                <w:lang w:eastAsia="sv-SE"/>
              </w:rPr>
            </w:pPr>
            <w:r w:rsidRPr="001F23FC">
              <w:rPr>
                <w:rFonts w:cs="Arial"/>
                <w:snapToGrid w:val="0"/>
              </w:rPr>
              <w:t>MTSU = 1.00 x MU (from Table B.7-1 in TR 38.903)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lang w:eastAsia="ja-JP"/>
              </w:rPr>
              <w:t>5.67</w:t>
            </w:r>
            <w:r w:rsidRPr="001F23FC">
              <w:rPr>
                <w:rFonts w:cs="v4.2.0"/>
              </w:rPr>
              <w:t xml:space="preserve"> dB (FR2</w:t>
            </w:r>
            <w:r w:rsidRPr="001F23FC">
              <w:rPr>
                <w:rFonts w:cs="v4.2.0"/>
                <w:lang w:eastAsia="ja-JP"/>
              </w:rPr>
              <w:t>b</w:t>
            </w:r>
            <w:r w:rsidRPr="001F23FC">
              <w:rPr>
                <w:rFonts w:cs="v4.2.0"/>
              </w:rPr>
              <w:t>)</w:t>
            </w:r>
          </w:p>
          <w:p w14:paraId="5CAD7BB6" w14:textId="32989916" w:rsidR="00DB5013" w:rsidRPr="001F23FC" w:rsidRDefault="00DB5013" w:rsidP="00DB5013">
            <w:pPr>
              <w:pStyle w:val="TAL"/>
              <w:rPr>
                <w:rFonts w:cs="v4.2.0"/>
              </w:rPr>
            </w:pPr>
            <w:r w:rsidRPr="001F23FC">
              <w:rPr>
                <w:rFonts w:cs="v4.2.0"/>
              </w:rPr>
              <w:t>±</w:t>
            </w:r>
            <w:r w:rsidRPr="001F23FC">
              <w:rPr>
                <w:rFonts w:cs="v4.2.0"/>
                <w:lang w:eastAsia="ja-JP"/>
              </w:rPr>
              <w:t>6.86</w:t>
            </w:r>
            <w:r w:rsidRPr="001F23FC">
              <w:rPr>
                <w:rFonts w:cs="v4.2.0"/>
              </w:rPr>
              <w:t xml:space="preserve"> dB (FR2</w:t>
            </w:r>
            <w:r w:rsidRPr="001F23FC">
              <w:rPr>
                <w:rFonts w:cs="v4.2.0"/>
                <w:lang w:eastAsia="ja-JP"/>
              </w:rPr>
              <w:t>c</w:t>
            </w:r>
            <w:r w:rsidRPr="001F23FC">
              <w:rPr>
                <w:rFonts w:cs="v4.2.0"/>
              </w:rPr>
              <w:t>)</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w:t>
            </w:r>
            <w:r w:rsidRPr="001F23FC">
              <w:rPr>
                <w:rFonts w:cs="v4.2.0"/>
                <w:lang w:eastAsia="ja-JP"/>
              </w:rPr>
              <w:t>b</w:t>
            </w:r>
            <w:r w:rsidRPr="001F23FC">
              <w:rPr>
                <w:rFonts w:cs="v4.2.0"/>
              </w:rPr>
              <w:t>)</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1BFEBEF0" w:rsidR="00E05D8E" w:rsidRPr="001F23FC" w:rsidRDefault="00E05D8E" w:rsidP="00E05D8E">
            <w:pPr>
              <w:pStyle w:val="TAL"/>
              <w:rPr>
                <w:rFonts w:cs="Arial"/>
                <w:snapToGrid w:val="0"/>
                <w:lang w:eastAsia="sv-SE"/>
              </w:rPr>
            </w:pPr>
            <w:r w:rsidRPr="001F23FC">
              <w:rPr>
                <w:rFonts w:cs="Arial"/>
                <w:snapToGrid w:val="0"/>
              </w:rPr>
              <w:t>MTSU = 1.00 x MU (from Table B.8-1 in TR 38.903)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lastRenderedPageBreak/>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color w:val="000000"/>
                <w:szCs w:val="18"/>
              </w:rPr>
            </w:pPr>
            <w:r w:rsidRPr="001F23FC">
              <w:t xml:space="preserve"> Max Device size</w:t>
            </w:r>
            <w:r w:rsidRPr="001F23FC">
              <w:rPr>
                <w:b/>
              </w:rPr>
              <w:t xml:space="preserve"> </w:t>
            </w:r>
            <w:r w:rsidRPr="001F23FC">
              <w:rPr>
                <w:rFonts w:cs="Arial"/>
                <w:bCs/>
                <w:color w:val="000000"/>
                <w:szCs w:val="18"/>
              </w:rPr>
              <w:t>≤ 30 cm</w:t>
            </w:r>
          </w:p>
          <w:p w14:paraId="3E403BEA" w14:textId="77777777" w:rsidR="00E05D8E" w:rsidRPr="001F23FC" w:rsidRDefault="00E05D8E" w:rsidP="00E05D8E">
            <w:pPr>
              <w:pStyle w:val="TAL"/>
              <w:rPr>
                <w:rFonts w:cs="Arial"/>
                <w:bCs/>
                <w:color w:val="000000"/>
                <w:szCs w:val="18"/>
              </w:rPr>
            </w:pPr>
            <w:r w:rsidRPr="001F23FC">
              <w:rPr>
                <w:rFonts w:cs="Arial"/>
              </w:rPr>
              <w:t>±6.15</w:t>
            </w:r>
            <w:r w:rsidRPr="001F23FC">
              <w:rPr>
                <w:rFonts w:cs="Arial"/>
                <w:bCs/>
                <w:color w:val="000000"/>
                <w:szCs w:val="18"/>
              </w:rPr>
              <w:t xml:space="preserve"> dB  (FR2a &amp; FR2b</w:t>
            </w:r>
            <w:r w:rsidRPr="001F23FC">
              <w:rPr>
                <w:rFonts w:cs="Arial"/>
              </w:rPr>
              <w:t>, NTC testing</w:t>
            </w:r>
            <w:r w:rsidRPr="001F23FC">
              <w:rPr>
                <w:rFonts w:cs="Arial"/>
                <w:bCs/>
                <w:color w:val="000000"/>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color w:val="000000"/>
                <w:szCs w:val="18"/>
                <w:u w:val="single"/>
              </w:rPr>
            </w:pPr>
            <w:r w:rsidRPr="001F23FC">
              <w:rPr>
                <w:rFonts w:cs="Arial"/>
                <w:bCs/>
                <w:color w:val="000000"/>
                <w:szCs w:val="18"/>
                <w:u w:val="single"/>
              </w:rPr>
              <w:t>PC3</w:t>
            </w:r>
          </w:p>
          <w:p w14:paraId="1B93F414" w14:textId="77777777" w:rsidR="00E05D8E" w:rsidRPr="001F23FC" w:rsidRDefault="00E05D8E" w:rsidP="00E05D8E">
            <w:pPr>
              <w:pStyle w:val="TAL"/>
              <w:rPr>
                <w:rFonts w:cs="Arial"/>
                <w:bCs/>
                <w:color w:val="000000"/>
                <w:szCs w:val="18"/>
              </w:rPr>
            </w:pPr>
            <w:r w:rsidRPr="001F23FC">
              <w:rPr>
                <w:rFonts w:cs="Arial"/>
                <w:bCs/>
                <w:color w:val="000000"/>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lang w:eastAsia="ja-JP"/>
              </w:rPr>
            </w:pPr>
            <w:r w:rsidRPr="001F23FC">
              <w:rPr>
                <w:rFonts w:cs="Arial"/>
                <w:snapToGrid w:val="0"/>
                <w:lang w:eastAsia="ja-JP"/>
              </w:rPr>
              <w:t>MTSU = SQRT (UL Meas Uncer</w:t>
            </w:r>
            <w:r w:rsidRPr="001F23FC">
              <w:rPr>
                <w:rFonts w:cs="Arial"/>
                <w:snapToGrid w:val="0"/>
                <w:vertAlign w:val="superscript"/>
                <w:lang w:eastAsia="ja-JP"/>
              </w:rPr>
              <w:t>2</w:t>
            </w:r>
            <w:r w:rsidRPr="001F23FC">
              <w:rPr>
                <w:rFonts w:cs="Arial"/>
                <w:snapToGrid w:val="0"/>
                <w:lang w:eastAsia="ja-JP"/>
              </w:rPr>
              <w:t xml:space="preserve"> + DL Meas Uncer</w:t>
            </w:r>
            <w:r w:rsidRPr="001F23FC">
              <w:rPr>
                <w:rFonts w:cs="Arial"/>
                <w:snapToGrid w:val="0"/>
                <w:vertAlign w:val="superscript"/>
                <w:lang w:eastAsia="ja-JP"/>
              </w:rPr>
              <w:t>2</w:t>
            </w:r>
            <w:r w:rsidRPr="001F23FC">
              <w:rPr>
                <w:rFonts w:cs="Arial"/>
                <w:snapToGrid w:val="0"/>
                <w:lang w:eastAsia="ja-JP"/>
              </w:rPr>
              <w:t>)</w:t>
            </w:r>
          </w:p>
          <w:p w14:paraId="11DBDB8A" w14:textId="77777777" w:rsidR="00E05D8E" w:rsidRPr="001F23FC" w:rsidRDefault="00E05D8E" w:rsidP="00E05D8E">
            <w:pPr>
              <w:pStyle w:val="TAL"/>
              <w:rPr>
                <w:rFonts w:cs="Arial"/>
                <w:snapToGrid w:val="0"/>
                <w:lang w:eastAsia="ja-JP"/>
              </w:rPr>
            </w:pPr>
            <w:r w:rsidRPr="001F23FC">
              <w:rPr>
                <w:rFonts w:cs="Arial"/>
                <w:snapToGrid w:val="0"/>
                <w:lang w:eastAsia="ja-JP"/>
              </w:rPr>
              <w:tab/>
              <w:t xml:space="preserve">UL Meas </w:t>
            </w:r>
            <w:proofErr w:type="spellStart"/>
            <w:r w:rsidRPr="001F23FC">
              <w:rPr>
                <w:rFonts w:cs="Arial"/>
                <w:snapToGrid w:val="0"/>
                <w:lang w:eastAsia="ja-JP"/>
              </w:rPr>
              <w:t>Uncer</w:t>
            </w:r>
            <w:proofErr w:type="spellEnd"/>
            <w:r w:rsidRPr="001F23FC">
              <w:rPr>
                <w:rFonts w:cs="Arial"/>
                <w:snapToGrid w:val="0"/>
                <w:lang w:eastAsia="ja-JP"/>
              </w:rPr>
              <w:t>: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lang w:eastAsia="ja-JP"/>
              </w:rPr>
              <w:tab/>
              <w:t xml:space="preserve">DL Meas </w:t>
            </w:r>
            <w:proofErr w:type="spellStart"/>
            <w:r w:rsidRPr="001F23FC">
              <w:rPr>
                <w:rFonts w:cs="Arial"/>
                <w:snapToGrid w:val="0"/>
                <w:lang w:eastAsia="ja-JP"/>
              </w:rPr>
              <w:t>Uncer</w:t>
            </w:r>
            <w:proofErr w:type="spellEnd"/>
            <w:r w:rsidRPr="001F23FC">
              <w:rPr>
                <w:rFonts w:cs="Arial"/>
                <w:snapToGrid w:val="0"/>
                <w:lang w:eastAsia="ja-JP"/>
              </w:rPr>
              <w:t>: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1C0ADF4E" w14:textId="235BE095"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825708D" w14:textId="6219CF17" w:rsidR="00E05D8E" w:rsidRPr="001F23FC" w:rsidRDefault="00E05D8E" w:rsidP="00E05D8E">
            <w:pPr>
              <w:pStyle w:val="TAL"/>
              <w:rPr>
                <w:rFonts w:cs="Arial"/>
                <w:bCs/>
                <w:color w:val="000000"/>
                <w:szCs w:val="18"/>
              </w:rPr>
            </w:pPr>
            <w:r w:rsidRPr="001F23FC">
              <w:rPr>
                <w:rFonts w:cs="Arial"/>
              </w:rPr>
              <w:t>[±1.7</w:t>
            </w:r>
            <w:r w:rsidRPr="001F23FC">
              <w:rPr>
                <w:rFonts w:cs="Arial"/>
                <w:bCs/>
                <w:color w:val="000000"/>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color w:val="000000"/>
                <w:szCs w:val="18"/>
              </w:rPr>
              <w:t>dB] (FR2b)</w:t>
            </w:r>
          </w:p>
        </w:tc>
        <w:tc>
          <w:tcPr>
            <w:tcW w:w="2949" w:type="dxa"/>
          </w:tcPr>
          <w:p w14:paraId="6BC043C6" w14:textId="01946DC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in TR 38.903)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65A77D61" w14:textId="62DF75FF"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581CCF9" w14:textId="7710A4CA" w:rsidR="00E05D8E" w:rsidRPr="001F23FC" w:rsidRDefault="00E05D8E" w:rsidP="00E05D8E">
            <w:pPr>
              <w:pStyle w:val="TAL"/>
              <w:rPr>
                <w:rFonts w:cs="Arial"/>
                <w:bCs/>
                <w:color w:val="000000"/>
                <w:szCs w:val="18"/>
              </w:rPr>
            </w:pPr>
            <w:r w:rsidRPr="001F23FC">
              <w:rPr>
                <w:rFonts w:cs="Arial"/>
              </w:rPr>
              <w:t>±1.4</w:t>
            </w:r>
            <w:r w:rsidRPr="001F23FC">
              <w:rPr>
                <w:rFonts w:cs="Arial"/>
                <w:bCs/>
                <w:color w:val="000000"/>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color w:val="000000"/>
                <w:szCs w:val="18"/>
              </w:rPr>
              <w:t>dB (FR2b)</w:t>
            </w:r>
          </w:p>
        </w:tc>
        <w:tc>
          <w:tcPr>
            <w:tcW w:w="2949" w:type="dxa"/>
          </w:tcPr>
          <w:p w14:paraId="4CCD7C07" w14:textId="36653651"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in TR 38.903)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lastRenderedPageBreak/>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lastRenderedPageBreak/>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lastRenderedPageBreak/>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color w:val="000000"/>
                <w:szCs w:val="18"/>
              </w:rPr>
            </w:pPr>
            <w:r w:rsidRPr="001F23FC">
              <w:rPr>
                <w:rFonts w:cs="Arial"/>
                <w:bCs/>
                <w:color w:val="000000"/>
                <w:szCs w:val="18"/>
                <w:u w:val="single"/>
              </w:rPr>
              <w:t>PC1</w:t>
            </w:r>
          </w:p>
          <w:p w14:paraId="6FD58C96" w14:textId="77777777" w:rsidR="00E05D8E" w:rsidRPr="001F23FC" w:rsidRDefault="00E05D8E" w:rsidP="00E05D8E">
            <w:pPr>
              <w:pStyle w:val="TAL"/>
              <w:rPr>
                <w:rFonts w:cs="Arial"/>
                <w:bCs/>
                <w:color w:val="000000"/>
                <w:szCs w:val="18"/>
              </w:rPr>
            </w:pPr>
            <w:r w:rsidRPr="001F23FC">
              <w:rPr>
                <w:rFonts w:cs="Arial"/>
                <w:bCs/>
                <w:color w:val="000000"/>
                <w:szCs w:val="18"/>
              </w:rPr>
              <w:t>Minimum peak EIRP, Max EIRP</w:t>
            </w:r>
          </w:p>
          <w:p w14:paraId="6E7F5711"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263C1BB1" w14:textId="77777777" w:rsidR="00E05D8E" w:rsidRPr="001F23FC" w:rsidRDefault="00E05D8E" w:rsidP="00E05D8E">
            <w:pPr>
              <w:pStyle w:val="TAL"/>
              <w:rPr>
                <w:rFonts w:cs="Arial"/>
                <w:bCs/>
                <w:color w:val="000000"/>
                <w:szCs w:val="18"/>
              </w:rPr>
            </w:pPr>
            <w:r w:rsidRPr="001F23FC">
              <w:rPr>
                <w:rFonts w:cs="Arial"/>
              </w:rPr>
              <w:t>±5.51 dB</w:t>
            </w:r>
            <w:r w:rsidRPr="001F23FC">
              <w:rPr>
                <w:rFonts w:cs="Arial"/>
                <w:bCs/>
                <w:color w:val="000000"/>
                <w:szCs w:val="18"/>
              </w:rPr>
              <w:t xml:space="preserve"> (FR2a, NTC testing)</w:t>
            </w:r>
          </w:p>
          <w:p w14:paraId="6AFF1A28" w14:textId="77777777" w:rsidR="00E05D8E" w:rsidRPr="001F23FC" w:rsidRDefault="00E05D8E" w:rsidP="00E05D8E">
            <w:pPr>
              <w:pStyle w:val="TAL"/>
              <w:rPr>
                <w:rFonts w:cs="Arial"/>
                <w:bCs/>
                <w:color w:val="000000"/>
                <w:szCs w:val="18"/>
              </w:rPr>
            </w:pPr>
            <w:r w:rsidRPr="001F23FC">
              <w:rPr>
                <w:rFonts w:cs="Arial"/>
              </w:rPr>
              <w:t>±5.66</w:t>
            </w:r>
            <w:r w:rsidRPr="001F23FC">
              <w:rPr>
                <w:rFonts w:cs="Arial"/>
                <w:bCs/>
                <w:color w:val="000000"/>
                <w:szCs w:val="18"/>
              </w:rPr>
              <w:t xml:space="preserve"> dB (FR2b, NTC testing)</w:t>
            </w:r>
          </w:p>
          <w:p w14:paraId="579B6DF6" w14:textId="77777777" w:rsidR="00E05D8E" w:rsidRPr="001F23FC" w:rsidRDefault="00E05D8E" w:rsidP="00E05D8E">
            <w:pPr>
              <w:pStyle w:val="TAL"/>
              <w:rPr>
                <w:rFonts w:cs="Arial"/>
                <w:bCs/>
                <w:color w:val="000000"/>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color w:val="000000"/>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481B3B2A" w:rsidR="00E05D8E" w:rsidRPr="001F23FC" w:rsidRDefault="00E05D8E" w:rsidP="00E05D8E">
            <w:pPr>
              <w:pStyle w:val="TAL"/>
              <w:rPr>
                <w:rFonts w:cs="Arial"/>
                <w:snapToGrid w:val="0"/>
              </w:rPr>
            </w:pPr>
            <w:r w:rsidRPr="001F23FC">
              <w:rPr>
                <w:rFonts w:cs="Arial"/>
                <w:snapToGrid w:val="0"/>
              </w:rPr>
              <w:t>MTSU = 1.00 x MU (from Table B.7-1 in TR 38.903)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OFF Power </w:t>
            </w:r>
          </w:p>
          <w:p w14:paraId="07949C5F"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6B3FAE6B"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(FR2a)</w:t>
            </w:r>
          </w:p>
          <w:p w14:paraId="05132AC6"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(FR2b)</w:t>
            </w:r>
          </w:p>
          <w:p w14:paraId="4B5C909F" w14:textId="77777777" w:rsidR="00E05D8E" w:rsidRPr="001F23FC" w:rsidRDefault="00E05D8E" w:rsidP="00E05D8E">
            <w:pPr>
              <w:pStyle w:val="TAL"/>
              <w:rPr>
                <w:rFonts w:cs="Arial"/>
              </w:rPr>
            </w:pPr>
          </w:p>
          <w:p w14:paraId="3925016C"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ON Power </w:t>
            </w:r>
          </w:p>
          <w:p w14:paraId="5BB46805" w14:textId="77777777" w:rsidR="00E05D8E" w:rsidRPr="001F23FC" w:rsidRDefault="00E05D8E" w:rsidP="00E05D8E">
            <w:pPr>
              <w:pStyle w:val="TAL"/>
              <w:rPr>
                <w:rFonts w:cs="Arial"/>
                <w:bCs/>
                <w:color w:val="000000"/>
                <w:szCs w:val="18"/>
              </w:rPr>
            </w:pPr>
            <w:r w:rsidRPr="001F23FC">
              <w:t>Quiet Zone size</w:t>
            </w:r>
            <w:r w:rsidRPr="001F23FC">
              <w:rPr>
                <w:b/>
              </w:rPr>
              <w:t xml:space="preserve"> </w:t>
            </w:r>
            <w:r w:rsidRPr="001F23FC">
              <w:rPr>
                <w:rFonts w:cs="Arial"/>
                <w:bCs/>
                <w:color w:val="000000"/>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TR 38.903)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lastRenderedPageBreak/>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OFF Power </w:t>
            </w:r>
          </w:p>
          <w:p w14:paraId="528B4F80"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4575BD5D"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(FR2a)</w:t>
            </w:r>
          </w:p>
          <w:p w14:paraId="50EE66C9" w14:textId="77777777" w:rsidR="00E05D8E" w:rsidRPr="001F23FC" w:rsidRDefault="00E05D8E" w:rsidP="00E05D8E">
            <w:pPr>
              <w:pStyle w:val="TAL"/>
              <w:rPr>
                <w:rFonts w:cs="Arial"/>
                <w:bCs/>
                <w:color w:val="000000"/>
                <w:szCs w:val="18"/>
              </w:rPr>
            </w:pPr>
            <w:r w:rsidRPr="001F23FC">
              <w:rPr>
                <w:rFonts w:cs="Arial"/>
              </w:rPr>
              <w:t xml:space="preserve">± </w:t>
            </w:r>
            <w:r w:rsidRPr="001F23FC">
              <w:t>6.15</w:t>
            </w:r>
            <w:r w:rsidRPr="001F23FC">
              <w:rPr>
                <w:rFonts w:cs="Arial"/>
                <w:bCs/>
                <w:color w:val="000000"/>
                <w:szCs w:val="18"/>
              </w:rPr>
              <w:t xml:space="preserve"> dB (FR2b)</w:t>
            </w:r>
          </w:p>
          <w:p w14:paraId="64EA0A3A" w14:textId="77777777" w:rsidR="00E05D8E" w:rsidRPr="001F23FC" w:rsidRDefault="00E05D8E" w:rsidP="00E05D8E">
            <w:pPr>
              <w:pStyle w:val="TAL"/>
              <w:rPr>
                <w:rFonts w:cs="Arial"/>
              </w:rPr>
            </w:pPr>
          </w:p>
          <w:p w14:paraId="019751C7"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 xml:space="preserve">ON Power </w:t>
            </w:r>
          </w:p>
          <w:p w14:paraId="2528F8B1" w14:textId="77777777" w:rsidR="00E05D8E" w:rsidRPr="001F23FC" w:rsidRDefault="00E05D8E" w:rsidP="00E05D8E">
            <w:pPr>
              <w:pStyle w:val="TAL"/>
              <w:rPr>
                <w:rFonts w:cs="Arial"/>
                <w:bCs/>
                <w:color w:val="000000"/>
                <w:szCs w:val="18"/>
              </w:rPr>
            </w:pPr>
            <w:r w:rsidRPr="001F23FC">
              <w:t>Quiet Zone size</w:t>
            </w:r>
            <w:r w:rsidRPr="001F23FC">
              <w:rPr>
                <w:b/>
              </w:rPr>
              <w:t xml:space="preserve"> </w:t>
            </w:r>
            <w:r w:rsidRPr="001F23FC">
              <w:rPr>
                <w:rFonts w:cs="Arial"/>
                <w:bCs/>
                <w:color w:val="000000"/>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TR 38.903)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77777777" w:rsidR="00E05D8E" w:rsidRPr="001F23FC" w:rsidRDefault="00E05D8E" w:rsidP="00E05D8E">
            <w:pPr>
              <w:pStyle w:val="TAL"/>
              <w:rPr>
                <w:rFonts w:cs="Arial"/>
                <w:snapToGrid w:val="0"/>
              </w:rPr>
            </w:pPr>
            <w:r w:rsidRPr="001F23FC">
              <w:rPr>
                <w:rFonts w:cs="Arial"/>
                <w:snapToGrid w:val="0"/>
              </w:rPr>
              <w:t>MTSU = 1.00 x MU (from B.10.1 and B.10.2 in TR 38.903)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color w:val="000000"/>
                <w:sz w:val="18"/>
                <w:szCs w:val="18"/>
              </w:rPr>
            </w:pPr>
          </w:p>
          <w:p w14:paraId="4A9A2A51"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PC5,</w:t>
            </w:r>
            <w:r w:rsidR="00992A98" w:rsidRPr="001F23FC">
              <w:rPr>
                <w:rFonts w:ascii="Arial" w:hAnsi="Arial" w:cs="Arial"/>
                <w:bCs/>
                <w:color w:val="000000"/>
                <w:sz w:val="18"/>
                <w:szCs w:val="18"/>
              </w:rPr>
              <w:t xml:space="preserve"> PC6,</w:t>
            </w:r>
            <w:r w:rsidRPr="001F23FC">
              <w:rPr>
                <w:rFonts w:ascii="Arial" w:hAnsi="Arial" w:cs="Arial"/>
                <w:bCs/>
                <w:color w:val="000000"/>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w:t>
            </w:r>
            <w:r w:rsidRPr="001F23FC">
              <w:rPr>
                <w:rFonts w:ascii="Arial" w:hAnsi="Arial"/>
                <w:sz w:val="18"/>
                <w:lang w:eastAsia="ja-JP"/>
              </w:rPr>
              <w:t>C</w:t>
            </w:r>
            <w:r w:rsidRPr="001F23FC">
              <w:rPr>
                <w:rFonts w:ascii="Arial" w:hAnsi="Arial"/>
                <w:sz w:val="18"/>
              </w:rPr>
              <w:t>CH, PC</w:t>
            </w:r>
            <w:r w:rsidRPr="001F23FC">
              <w:rPr>
                <w:rFonts w:ascii="Arial" w:hAnsi="Arial"/>
                <w:sz w:val="18"/>
                <w:lang w:eastAsia="ja-JP"/>
              </w:rPr>
              <w:t>3</w:t>
            </w:r>
            <w:r w:rsidRPr="001F23FC">
              <w:rPr>
                <w:rFonts w:ascii="Arial" w:hAnsi="Arial"/>
                <w:sz w:val="18"/>
              </w:rPr>
              <w:t>,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3.23</w:t>
            </w:r>
            <w:r w:rsidRPr="001F23FC">
              <w:rPr>
                <w:rFonts w:ascii="Arial" w:hAnsi="Arial"/>
                <w:sz w:val="18"/>
              </w:rPr>
              <w:t>%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4.36</w:t>
            </w:r>
            <w:r w:rsidRPr="001F23FC">
              <w:rPr>
                <w:rFonts w:ascii="Arial" w:hAnsi="Arial"/>
                <w:sz w:val="18"/>
              </w:rPr>
              <w:t>%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6.17</w:t>
            </w:r>
            <w:r w:rsidRPr="001F23FC">
              <w:rPr>
                <w:rFonts w:ascii="Arial" w:hAnsi="Arial"/>
                <w:sz w:val="18"/>
              </w:rPr>
              <w:t>%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9.00</w:t>
            </w:r>
            <w:r w:rsidRPr="001F23FC">
              <w:rPr>
                <w:rFonts w:ascii="Arial" w:hAnsi="Arial"/>
                <w:sz w:val="18"/>
              </w:rPr>
              <w:t>% (BW 400MHz)</w:t>
            </w:r>
          </w:p>
          <w:p w14:paraId="04AFFBF9" w14:textId="77777777" w:rsidR="007F45F2" w:rsidRPr="001F23FC" w:rsidRDefault="007F45F2" w:rsidP="007F45F2">
            <w:pPr>
              <w:keepNext/>
              <w:keepLines/>
              <w:spacing w:after="0"/>
              <w:rPr>
                <w:rFonts w:ascii="Arial" w:hAnsi="Arial"/>
                <w:sz w:val="18"/>
                <w:lang w:eastAsia="ja-JP"/>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w:t>
            </w:r>
            <w:r w:rsidRPr="001F23FC">
              <w:rPr>
                <w:rFonts w:ascii="Arial" w:hAnsi="Arial"/>
                <w:sz w:val="18"/>
                <w:lang w:eastAsia="ja-JP"/>
              </w:rPr>
              <w:t>C</w:t>
            </w:r>
            <w:r w:rsidRPr="001F23FC">
              <w:rPr>
                <w:rFonts w:ascii="Arial" w:hAnsi="Arial"/>
                <w:sz w:val="18"/>
              </w:rPr>
              <w:t>CH, PC</w:t>
            </w:r>
            <w:r w:rsidRPr="001F23FC">
              <w:rPr>
                <w:rFonts w:ascii="Arial" w:hAnsi="Arial"/>
                <w:sz w:val="18"/>
                <w:lang w:eastAsia="ja-JP"/>
              </w:rPr>
              <w:t>3</w:t>
            </w:r>
            <w:r w:rsidRPr="001F23FC">
              <w:rPr>
                <w:rFonts w:ascii="Arial" w:hAnsi="Arial"/>
                <w:sz w:val="18"/>
              </w:rPr>
              <w:t>, FR2</w:t>
            </w:r>
            <w:r w:rsidRPr="001F23FC">
              <w:rPr>
                <w:rFonts w:ascii="Arial" w:hAnsi="Arial"/>
                <w:sz w:val="18"/>
                <w:lang w:eastAsia="ja-JP"/>
              </w:rPr>
              <w:t>b</w:t>
            </w:r>
            <w:r w:rsidRPr="001F23FC">
              <w:rPr>
                <w:rFonts w:ascii="Arial" w:hAnsi="Arial"/>
                <w:sz w:val="18"/>
              </w:rPr>
              <w:t>:</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4.39</w:t>
            </w:r>
            <w:r w:rsidRPr="001F23FC">
              <w:rPr>
                <w:rFonts w:ascii="Arial" w:hAnsi="Arial"/>
                <w:sz w:val="18"/>
              </w:rPr>
              <w:t>%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6.05</w:t>
            </w:r>
            <w:r w:rsidRPr="001F23FC">
              <w:rPr>
                <w:rFonts w:ascii="Arial" w:hAnsi="Arial"/>
                <w:sz w:val="18"/>
              </w:rPr>
              <w:t>%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8.62</w:t>
            </w:r>
            <w:r w:rsidRPr="001F23FC">
              <w:rPr>
                <w:rFonts w:ascii="Arial" w:hAnsi="Arial"/>
                <w:sz w:val="18"/>
              </w:rPr>
              <w:t>%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lang w:eastAsia="ja-JP"/>
              </w:rPr>
              <w:t>12.51</w:t>
            </w:r>
            <w:r w:rsidRPr="001F23FC">
              <w:rPr>
                <w:rFonts w:ascii="Arial" w:hAnsi="Arial"/>
                <w:sz w:val="18"/>
              </w:rPr>
              <w:t>% (BW 400MHz)</w:t>
            </w:r>
          </w:p>
          <w:p w14:paraId="2BFC5BF3" w14:textId="77777777" w:rsidR="007F45F2" w:rsidRPr="001F23FC" w:rsidRDefault="007F45F2" w:rsidP="007F45F2">
            <w:pPr>
              <w:keepNext/>
              <w:keepLines/>
              <w:spacing w:after="0"/>
              <w:rPr>
                <w:rFonts w:ascii="Arial" w:hAnsi="Arial"/>
                <w:sz w:val="18"/>
                <w:lang w:eastAsia="ja-JP"/>
              </w:rPr>
            </w:pPr>
          </w:p>
          <w:p w14:paraId="0B605239"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PUCCH, PC1, FR2a:</w:t>
            </w:r>
          </w:p>
          <w:p w14:paraId="093EF920"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2.96% (BW 50MHz)</w:t>
            </w:r>
          </w:p>
          <w:p w14:paraId="4FE7FEBD"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4.18% (BW 100MHz)</w:t>
            </w:r>
          </w:p>
          <w:p w14:paraId="122488C2"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5.91% (BW 200MHz)</w:t>
            </w:r>
          </w:p>
          <w:p w14:paraId="1E9F23C4"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8.29% (BW 400MHz)</w:t>
            </w:r>
          </w:p>
          <w:p w14:paraId="5A2BCCE6" w14:textId="77777777" w:rsidR="007F45F2" w:rsidRPr="001F23FC" w:rsidRDefault="007F45F2" w:rsidP="007F45F2">
            <w:pPr>
              <w:keepNext/>
              <w:keepLines/>
              <w:spacing w:after="0"/>
              <w:rPr>
                <w:rFonts w:ascii="Arial" w:hAnsi="Arial"/>
                <w:sz w:val="18"/>
                <w:lang w:eastAsia="ja-JP"/>
              </w:rPr>
            </w:pPr>
          </w:p>
          <w:p w14:paraId="5D608452"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PUCCH, PC5, PC6, FR2a:</w:t>
            </w:r>
          </w:p>
          <w:p w14:paraId="5AC125CA"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2.56% (BW 50MHz)</w:t>
            </w:r>
          </w:p>
          <w:p w14:paraId="3ED394B8"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3.63% (BW 100MHz)</w:t>
            </w:r>
          </w:p>
          <w:p w14:paraId="55FD249E"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5.14% (BW 200MHz)</w:t>
            </w:r>
          </w:p>
          <w:p w14:paraId="6B72B011" w14:textId="77777777" w:rsidR="007F45F2" w:rsidRPr="001F23FC" w:rsidRDefault="007F45F2" w:rsidP="007F45F2">
            <w:pPr>
              <w:keepNext/>
              <w:keepLines/>
              <w:spacing w:after="0"/>
              <w:rPr>
                <w:rFonts w:ascii="Arial" w:hAnsi="Arial"/>
                <w:sz w:val="18"/>
                <w:lang w:eastAsia="ja-JP"/>
              </w:rPr>
            </w:pPr>
            <w:r w:rsidRPr="001F23FC">
              <w:rPr>
                <w:rFonts w:ascii="Arial" w:hAnsi="Arial"/>
                <w:sz w:val="18"/>
                <w:lang w:eastAsia="ja-JP"/>
              </w:rPr>
              <w:t>7.31% (BW 400MHz)</w:t>
            </w:r>
          </w:p>
          <w:p w14:paraId="29D960E2" w14:textId="77777777" w:rsidR="007F45F2" w:rsidRPr="001F23FC" w:rsidRDefault="007F45F2" w:rsidP="007F45F2">
            <w:pPr>
              <w:keepNext/>
              <w:keepLines/>
              <w:spacing w:after="0"/>
              <w:rPr>
                <w:rFonts w:ascii="Arial" w:hAnsi="Arial"/>
                <w:sz w:val="18"/>
                <w:lang w:eastAsia="ja-JP"/>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lang w:eastAsia="ja-JP"/>
              </w:rPr>
              <w:t>PRACH</w:t>
            </w:r>
            <w:r w:rsidRPr="001F23FC">
              <w:rPr>
                <w:rFonts w:ascii="Arial" w:hAnsi="Arial"/>
                <w:sz w:val="18"/>
              </w:rPr>
              <w:t>:</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color w:val="000000"/>
                <w:szCs w:val="18"/>
                <w:u w:val="single"/>
              </w:rPr>
            </w:pPr>
            <w:r w:rsidRPr="001F23FC">
              <w:rPr>
                <w:rFonts w:cs="Arial"/>
                <w:bCs/>
                <w:color w:val="000000"/>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color w:val="000000"/>
                <w:szCs w:val="18"/>
              </w:rPr>
            </w:pPr>
            <w:r w:rsidRPr="001F23FC">
              <w:rPr>
                <w:rFonts w:cs="Arial"/>
                <w:bCs/>
                <w:color w:val="000000"/>
                <w:szCs w:val="18"/>
                <w:u w:val="single"/>
              </w:rPr>
              <w:t>PC3</w:t>
            </w:r>
          </w:p>
          <w:p w14:paraId="6D75BDEC"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color w:val="000000"/>
                <w:szCs w:val="18"/>
                <w:u w:val="single"/>
              </w:rPr>
            </w:pPr>
          </w:p>
          <w:p w14:paraId="58765A68"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PC7</w:t>
            </w:r>
          </w:p>
          <w:p w14:paraId="4F772E6F"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Max Device size ≤ 30 cm</w:t>
            </w:r>
          </w:p>
          <w:p w14:paraId="2A3D2C52" w14:textId="77777777" w:rsidR="00E56F74" w:rsidRPr="001F23FC" w:rsidRDefault="00E56F74" w:rsidP="00E56F74">
            <w:pPr>
              <w:pStyle w:val="TAL"/>
              <w:rPr>
                <w:rFonts w:cs="Arial"/>
                <w:bCs/>
                <w:color w:val="000000"/>
                <w:szCs w:val="18"/>
                <w:u w:val="single"/>
              </w:rPr>
            </w:pPr>
          </w:p>
          <w:p w14:paraId="07DA1105"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color w:val="000000"/>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color w:val="000000"/>
                <w:szCs w:val="18"/>
              </w:rPr>
              <w:t>(FR2a &amp; FR2b, NTC testing)</w:t>
            </w:r>
          </w:p>
        </w:tc>
        <w:tc>
          <w:tcPr>
            <w:tcW w:w="2949" w:type="dxa"/>
          </w:tcPr>
          <w:p w14:paraId="090465AE" w14:textId="16EFCF29" w:rsidR="00E05D8E" w:rsidRPr="001F23FC" w:rsidRDefault="00E05D8E" w:rsidP="00E05D8E">
            <w:pPr>
              <w:pStyle w:val="TAL"/>
              <w:rPr>
                <w:rFonts w:cs="Arial"/>
                <w:snapToGrid w:val="0"/>
                <w:lang w:eastAsia="sv-SE"/>
              </w:rPr>
            </w:pPr>
            <w:r w:rsidRPr="001F23FC">
              <w:rPr>
                <w:rFonts w:cs="Arial"/>
                <w:snapToGrid w:val="0"/>
              </w:rPr>
              <w:t>MTSU = 1.00 x MU (from Table B.11-1 in TR 38.903)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7BB082E4" w14:textId="77777777" w:rsidR="00E05D8E" w:rsidRPr="001F23FC" w:rsidRDefault="00E05D8E" w:rsidP="00E05D8E">
            <w:pPr>
              <w:pStyle w:val="TAL"/>
              <w:rPr>
                <w:rFonts w:cs="Arial"/>
                <w:bCs/>
                <w:color w:val="000000"/>
                <w:szCs w:val="18"/>
              </w:rPr>
            </w:pPr>
          </w:p>
          <w:p w14:paraId="3D9A566B"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PC3 and PC1:</w:t>
            </w:r>
          </w:p>
          <w:p w14:paraId="64F22ECB"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39FA1F7A"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4B965D37"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6282F546"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550866A7" w14:textId="77777777" w:rsidR="00E05D8E" w:rsidRPr="001F23FC" w:rsidRDefault="00E05D8E" w:rsidP="00E05D8E">
            <w:pPr>
              <w:pStyle w:val="TAL"/>
              <w:rPr>
                <w:rFonts w:cs="Arial"/>
                <w:bCs/>
                <w:color w:val="000000"/>
                <w:szCs w:val="18"/>
              </w:rPr>
            </w:pPr>
            <w:r w:rsidRPr="001F23FC">
              <w:rPr>
                <w:rFonts w:cs="Arial"/>
              </w:rPr>
              <w:t xml:space="preserve">±1.2 </w:t>
            </w:r>
            <w:r w:rsidRPr="001F23FC">
              <w:t>[%CBW]</w:t>
            </w:r>
            <w:r w:rsidRPr="001F23FC">
              <w:rPr>
                <w:szCs w:val="18"/>
              </w:rPr>
              <w:t xml:space="preserve"> </w:t>
            </w:r>
            <w:r w:rsidRPr="001F23FC">
              <w:rPr>
                <w:rFonts w:cs="Arial"/>
                <w:bCs/>
                <w:color w:val="000000"/>
                <w:szCs w:val="18"/>
              </w:rPr>
              <w:t>(BW 400MHz)</w:t>
            </w:r>
          </w:p>
          <w:p w14:paraId="3E5707E8" w14:textId="77777777" w:rsidR="00E05D8E" w:rsidRPr="001F23FC" w:rsidRDefault="00E05D8E" w:rsidP="00E05D8E">
            <w:pPr>
              <w:pStyle w:val="TAL"/>
              <w:rPr>
                <w:rFonts w:cs="Arial"/>
                <w:bCs/>
                <w:color w:val="000000"/>
                <w:szCs w:val="18"/>
              </w:rPr>
            </w:pPr>
          </w:p>
          <w:p w14:paraId="2BD7370F" w14:textId="77777777" w:rsidR="00E05D8E" w:rsidRPr="001F23FC" w:rsidRDefault="00E05D8E" w:rsidP="00E05D8E">
            <w:pPr>
              <w:pStyle w:val="TAL"/>
              <w:rPr>
                <w:rFonts w:cs="Arial"/>
                <w:bCs/>
                <w:color w:val="000000"/>
                <w:szCs w:val="18"/>
              </w:rPr>
            </w:pPr>
            <w:r w:rsidRPr="001F23FC">
              <w:rPr>
                <w:rFonts w:cs="Arial"/>
                <w:bCs/>
                <w:color w:val="000000"/>
                <w:szCs w:val="18"/>
              </w:rPr>
              <w:t>FR2b:</w:t>
            </w:r>
          </w:p>
          <w:p w14:paraId="7A6803E0"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0369A8E2"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07808700"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±1.3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68C7B482" w14:textId="77777777" w:rsidR="00E05D8E" w:rsidRPr="001F23FC" w:rsidRDefault="00E05D8E" w:rsidP="00E05D8E">
            <w:pPr>
              <w:pStyle w:val="TAL"/>
              <w:rPr>
                <w:rFonts w:cs="Arial"/>
                <w:bCs/>
                <w:color w:val="000000"/>
                <w:szCs w:val="18"/>
              </w:rPr>
            </w:pPr>
            <w:r w:rsidRPr="001F23FC">
              <w:rPr>
                <w:rFonts w:cs="Arial"/>
              </w:rPr>
              <w:t xml:space="preserve">±1.3 </w:t>
            </w:r>
            <w:r w:rsidRPr="001F23FC">
              <w:t>[%CBW]</w:t>
            </w:r>
            <w:r w:rsidRPr="001F23FC">
              <w:rPr>
                <w:szCs w:val="18"/>
              </w:rPr>
              <w:t xml:space="preserve"> </w:t>
            </w:r>
            <w:r w:rsidRPr="001F23FC">
              <w:rPr>
                <w:rFonts w:cs="Arial"/>
                <w:bCs/>
                <w:color w:val="000000"/>
                <w:szCs w:val="18"/>
              </w:rPr>
              <w:t>(BW 400MHz)</w:t>
            </w:r>
          </w:p>
          <w:p w14:paraId="5064D131" w14:textId="77777777" w:rsidR="00E05D8E" w:rsidRPr="001F23FC" w:rsidRDefault="00E05D8E" w:rsidP="00E05D8E">
            <w:pPr>
              <w:pStyle w:val="TAL"/>
              <w:rPr>
                <w:rFonts w:cs="Arial"/>
                <w:bCs/>
                <w:color w:val="000000"/>
                <w:szCs w:val="18"/>
              </w:rPr>
            </w:pPr>
          </w:p>
          <w:p w14:paraId="46BA2934" w14:textId="77777777" w:rsidR="00E05D8E" w:rsidRPr="001F23FC" w:rsidRDefault="00E05D8E" w:rsidP="00E05D8E">
            <w:pPr>
              <w:pStyle w:val="TAL"/>
              <w:rPr>
                <w:rFonts w:cs="Arial"/>
                <w:bCs/>
                <w:color w:val="000000"/>
                <w:szCs w:val="18"/>
                <w:u w:val="single"/>
              </w:rPr>
            </w:pPr>
            <w:r w:rsidRPr="001F23FC">
              <w:rPr>
                <w:rFonts w:cs="Arial"/>
                <w:bCs/>
                <w:color w:val="000000"/>
                <w:szCs w:val="18"/>
                <w:u w:val="single"/>
              </w:rPr>
              <w:t>PC3:</w:t>
            </w:r>
          </w:p>
          <w:p w14:paraId="6ECB9903" w14:textId="77777777" w:rsidR="00E05D8E" w:rsidRPr="001F23FC" w:rsidRDefault="00E05D8E" w:rsidP="00E05D8E">
            <w:pPr>
              <w:pStyle w:val="TAL"/>
              <w:rPr>
                <w:rFonts w:cs="Arial"/>
                <w:bCs/>
                <w:color w:val="000000"/>
                <w:szCs w:val="18"/>
              </w:rPr>
            </w:pPr>
            <w:r w:rsidRPr="001F23FC">
              <w:rPr>
                <w:rFonts w:cs="Arial"/>
                <w:bCs/>
                <w:color w:val="000000"/>
                <w:szCs w:val="18"/>
              </w:rPr>
              <w:t>FR2c:</w:t>
            </w:r>
          </w:p>
          <w:p w14:paraId="168287DD" w14:textId="77777777" w:rsidR="00695CE0" w:rsidRPr="001F23FC" w:rsidRDefault="00695CE0" w:rsidP="00695CE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0.65 [%CBW]</w:t>
            </w:r>
            <w:r w:rsidRPr="001F23FC">
              <w:rPr>
                <w:rFonts w:ascii="Arial" w:hAnsi="Arial" w:cs="Arial"/>
                <w:bCs/>
                <w:color w:val="000000"/>
                <w:sz w:val="18"/>
                <w:szCs w:val="18"/>
              </w:rPr>
              <w:t xml:space="preserve"> (BW 50MHz)</w:t>
            </w:r>
          </w:p>
          <w:p w14:paraId="28A2DF63" w14:textId="77777777" w:rsidR="00695CE0" w:rsidRPr="001F23FC" w:rsidRDefault="00695CE0" w:rsidP="00695CE0">
            <w:pPr>
              <w:keepNext/>
              <w:keepLines/>
              <w:spacing w:after="0"/>
              <w:rPr>
                <w:rFonts w:ascii="Arial" w:hAnsi="Arial" w:cs="v4.2.0"/>
                <w:sz w:val="18"/>
              </w:rPr>
            </w:pPr>
            <w:r w:rsidRPr="001F23FC">
              <w:rPr>
                <w:rFonts w:ascii="Arial" w:hAnsi="Arial" w:cs="Arial"/>
                <w:sz w:val="18"/>
              </w:rPr>
              <w:t xml:space="preserve">±0.65 </w:t>
            </w:r>
            <w:r w:rsidRPr="001F23FC">
              <w:rPr>
                <w:rFonts w:ascii="Arial" w:hAnsi="Arial"/>
                <w:sz w:val="18"/>
              </w:rPr>
              <w:t>[%CBW]</w:t>
            </w:r>
            <w:r w:rsidRPr="001F23FC">
              <w:rPr>
                <w:rFonts w:ascii="Arial" w:hAnsi="Arial" w:cs="Arial"/>
                <w:bCs/>
                <w:color w:val="000000"/>
                <w:sz w:val="18"/>
                <w:szCs w:val="18"/>
              </w:rPr>
              <w:t xml:space="preserve"> (BW 100MHz)</w:t>
            </w:r>
          </w:p>
          <w:p w14:paraId="0B6091FD" w14:textId="23359EBC"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lang w:eastAsia="ja-JP"/>
              </w:rPr>
              <w:t>1.3</w:t>
            </w:r>
            <w:r w:rsidRPr="001F23FC">
              <w:rPr>
                <w:rFonts w:ascii="Arial" w:hAnsi="Arial" w:cs="Arial"/>
                <w:sz w:val="18"/>
              </w:rPr>
              <w:t xml:space="preserve">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12CD5328" w14:textId="5B175F8C" w:rsidR="00695CE0" w:rsidRPr="001F23FC" w:rsidRDefault="00695CE0" w:rsidP="00695CE0">
            <w:pPr>
              <w:pStyle w:val="TAL"/>
              <w:rPr>
                <w:rFonts w:cs="Arial"/>
                <w:bCs/>
                <w:color w:val="000000"/>
                <w:szCs w:val="18"/>
              </w:rPr>
            </w:pPr>
            <w:r w:rsidRPr="001F23FC">
              <w:rPr>
                <w:rFonts w:cs="Arial"/>
              </w:rPr>
              <w:t>±</w:t>
            </w:r>
            <w:r w:rsidR="001C120D" w:rsidRPr="001F23FC">
              <w:rPr>
                <w:rFonts w:cs="Arial"/>
                <w:lang w:eastAsia="ja-JP"/>
              </w:rPr>
              <w:t>1.5</w:t>
            </w:r>
            <w:r w:rsidR="001C120D" w:rsidRPr="001F23FC">
              <w:rPr>
                <w:rFonts w:cs="Arial"/>
              </w:rPr>
              <w:t xml:space="preserve"> </w:t>
            </w:r>
            <w:r w:rsidRPr="001F23FC">
              <w:t>[%CBW]</w:t>
            </w:r>
            <w:r w:rsidRPr="001F23FC">
              <w:rPr>
                <w:szCs w:val="18"/>
              </w:rPr>
              <w:t xml:space="preserve"> </w:t>
            </w:r>
            <w:r w:rsidRPr="001F23FC">
              <w:rPr>
                <w:rFonts w:cs="Arial"/>
                <w:bCs/>
                <w:color w:val="000000"/>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color w:val="000000"/>
                <w:szCs w:val="18"/>
                <w:u w:val="single"/>
              </w:rPr>
            </w:pPr>
            <w:r w:rsidRPr="001F23FC">
              <w:rPr>
                <w:rFonts w:cs="Arial"/>
                <w:bCs/>
                <w:color w:val="000000"/>
                <w:szCs w:val="18"/>
                <w:u w:val="single"/>
              </w:rPr>
              <w:t>PC5, PC6:</w:t>
            </w:r>
          </w:p>
          <w:p w14:paraId="3A82706C"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391FBC85"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119019A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6033EAC3"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5847FA84" w14:textId="42C21A4C" w:rsidR="00E05D8E" w:rsidRPr="001F23FC" w:rsidRDefault="00E05D8E" w:rsidP="00E05D8E">
            <w:pPr>
              <w:pStyle w:val="TAL"/>
              <w:rPr>
                <w:rFonts w:cs="v4.2.0"/>
              </w:rPr>
            </w:pPr>
            <w:r w:rsidRPr="001F23FC">
              <w:rPr>
                <w:rFonts w:cs="Arial"/>
              </w:rPr>
              <w:t xml:space="preserve">±1.2 </w:t>
            </w:r>
            <w:r w:rsidRPr="001F23FC">
              <w:t>[%CBW]</w:t>
            </w:r>
            <w:r w:rsidRPr="001F23FC">
              <w:rPr>
                <w:szCs w:val="18"/>
              </w:rPr>
              <w:t xml:space="preserve"> </w:t>
            </w:r>
            <w:r w:rsidRPr="001F23FC">
              <w:rPr>
                <w:rFonts w:cs="Arial"/>
                <w:bCs/>
                <w:color w:val="000000"/>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64F84B6D"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5.13 dB (FR2a)</w:t>
            </w:r>
          </w:p>
          <w:p w14:paraId="24727C3A"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5.51 dB (FR2b)</w:t>
            </w:r>
          </w:p>
          <w:p w14:paraId="57147890"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6.86 dB (FR2c)</w:t>
            </w:r>
          </w:p>
          <w:p w14:paraId="47620EB1" w14:textId="77777777" w:rsidR="00E05D8E" w:rsidRPr="001F23FC" w:rsidRDefault="00E05D8E" w:rsidP="00E05D8E">
            <w:pPr>
              <w:pStyle w:val="TAL"/>
              <w:rPr>
                <w:rFonts w:cs="Arial"/>
                <w:bCs/>
                <w:color w:val="000000"/>
                <w:szCs w:val="18"/>
              </w:rPr>
            </w:pPr>
          </w:p>
          <w:p w14:paraId="17DA8919" w14:textId="77777777" w:rsidR="00E05D8E" w:rsidRPr="001F23FC" w:rsidRDefault="00E05D8E" w:rsidP="00E05D8E">
            <w:pPr>
              <w:pStyle w:val="TAL"/>
              <w:rPr>
                <w:rFonts w:cs="Arial"/>
                <w:bCs/>
                <w:color w:val="000000"/>
                <w:szCs w:val="18"/>
              </w:rPr>
            </w:pPr>
            <w:r w:rsidRPr="001F23FC">
              <w:rPr>
                <w:rFonts w:cs="Arial"/>
                <w:bCs/>
                <w:color w:val="000000"/>
                <w:szCs w:val="18"/>
              </w:rPr>
              <w:t>PC1</w:t>
            </w:r>
          </w:p>
          <w:p w14:paraId="35CA5408" w14:textId="77777777" w:rsidR="00E05D8E" w:rsidRPr="001F23FC" w:rsidRDefault="00E05D8E" w:rsidP="00E05D8E">
            <w:pPr>
              <w:pStyle w:val="TAL"/>
              <w:rPr>
                <w:rFonts w:cs="Arial"/>
                <w:bCs/>
                <w:color w:val="000000"/>
                <w:szCs w:val="18"/>
              </w:rPr>
            </w:pPr>
            <w:r w:rsidRPr="001F23FC">
              <w:rPr>
                <w:rFonts w:cs="Arial"/>
                <w:bCs/>
                <w:color w:val="000000"/>
                <w:szCs w:val="18"/>
              </w:rPr>
              <w:t>Max Device size ≤ 30 cm</w:t>
            </w:r>
          </w:p>
          <w:p w14:paraId="2E06897B" w14:textId="77777777" w:rsidR="00E05D8E" w:rsidRPr="001F23FC" w:rsidRDefault="00E05D8E" w:rsidP="00E05D8E">
            <w:pPr>
              <w:pStyle w:val="TAL"/>
              <w:rPr>
                <w:rFonts w:cs="Arial"/>
                <w:bCs/>
                <w:color w:val="000000"/>
                <w:szCs w:val="18"/>
              </w:rPr>
            </w:pPr>
            <w:r w:rsidRPr="001F23FC">
              <w:rPr>
                <w:rFonts w:cs="Arial"/>
                <w:bCs/>
                <w:color w:val="000000"/>
                <w:szCs w:val="18"/>
              </w:rPr>
              <w:t>±6.32 dB (FR2a)</w:t>
            </w:r>
          </w:p>
          <w:p w14:paraId="4BD4ED9A" w14:textId="77777777" w:rsidR="00E05D8E" w:rsidRPr="001F23FC" w:rsidRDefault="00E05D8E" w:rsidP="00E05D8E">
            <w:pPr>
              <w:pStyle w:val="TAL"/>
              <w:rPr>
                <w:rFonts w:cs="Arial"/>
                <w:bCs/>
                <w:color w:val="000000"/>
                <w:szCs w:val="18"/>
              </w:rPr>
            </w:pPr>
            <w:r w:rsidRPr="001F23FC">
              <w:rPr>
                <w:rFonts w:cs="Arial"/>
                <w:bCs/>
                <w:color w:val="000000"/>
                <w:szCs w:val="18"/>
              </w:rPr>
              <w:t>±FFS (FR2b)</w:t>
            </w:r>
          </w:p>
          <w:p w14:paraId="42AC1672" w14:textId="77777777" w:rsidR="00E05D8E" w:rsidRPr="001F23FC" w:rsidRDefault="00E05D8E" w:rsidP="00E05D8E">
            <w:pPr>
              <w:pStyle w:val="TAL"/>
              <w:rPr>
                <w:rFonts w:cs="Arial"/>
                <w:bCs/>
                <w:color w:val="000000"/>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3DCEDFE8" w14:textId="77777777" w:rsidR="00E05D8E" w:rsidRPr="001F23FC" w:rsidRDefault="00E05D8E" w:rsidP="00E05D8E">
            <w:pPr>
              <w:pStyle w:val="TAL"/>
              <w:rPr>
                <w:rFonts w:cs="Arial"/>
                <w:bCs/>
                <w:color w:val="000000"/>
                <w:szCs w:val="18"/>
              </w:rPr>
            </w:pPr>
            <w:r w:rsidRPr="001F23FC">
              <w:rPr>
                <w:rFonts w:cs="Arial"/>
              </w:rPr>
              <w:t>±</w:t>
            </w:r>
            <w:r w:rsidRPr="001F23FC">
              <w:rPr>
                <w:rFonts w:cs="Arial"/>
                <w:bCs/>
                <w:color w:val="000000"/>
                <w:szCs w:val="18"/>
              </w:rPr>
              <w:t>5.13 dB (FR2a)</w:t>
            </w:r>
          </w:p>
          <w:p w14:paraId="52EF591E" w14:textId="2B77BF2F" w:rsidR="00E05D8E" w:rsidRPr="001F23FC" w:rsidRDefault="00E05D8E" w:rsidP="00E05D8E">
            <w:pPr>
              <w:pStyle w:val="TAL"/>
              <w:rPr>
                <w:rFonts w:cs="v4.2.0"/>
              </w:rPr>
            </w:pPr>
          </w:p>
        </w:tc>
        <w:tc>
          <w:tcPr>
            <w:tcW w:w="2949" w:type="dxa"/>
          </w:tcPr>
          <w:p w14:paraId="433AC1D2" w14:textId="5D520172"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B.16-1 in TR 38.903)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color w:val="000000"/>
                <w:szCs w:val="18"/>
                <w:lang w:val="fr-FR"/>
              </w:rPr>
            </w:pPr>
            <w:r w:rsidRPr="006A33BD">
              <w:rPr>
                <w:lang w:val="fr-FR"/>
              </w:rPr>
              <w:t xml:space="preserve">Max </w:t>
            </w:r>
            <w:proofErr w:type="spellStart"/>
            <w:r w:rsidRPr="006A33BD">
              <w:rPr>
                <w:lang w:val="fr-FR"/>
              </w:rPr>
              <w:t>Device</w:t>
            </w:r>
            <w:proofErr w:type="spellEnd"/>
            <w:r w:rsidRPr="006A33BD">
              <w:rPr>
                <w:lang w:val="fr-FR"/>
              </w:rPr>
              <w:t xml:space="preserve"> size</w:t>
            </w:r>
            <w:r w:rsidRPr="006A33BD">
              <w:rPr>
                <w:b/>
                <w:lang w:val="fr-FR"/>
              </w:rPr>
              <w:t xml:space="preserve"> </w:t>
            </w:r>
            <w:r w:rsidRPr="006A33BD">
              <w:rPr>
                <w:rFonts w:cs="Arial"/>
                <w:bCs/>
                <w:color w:val="000000"/>
                <w:szCs w:val="18"/>
                <w:lang w:val="fr-FR"/>
              </w:rPr>
              <w:t>≤ 30cm</w:t>
            </w:r>
          </w:p>
          <w:p w14:paraId="5DA4A7E3" w14:textId="77777777" w:rsidR="00E05D8E" w:rsidRPr="006A33BD" w:rsidRDefault="00E05D8E" w:rsidP="00E05D8E">
            <w:pPr>
              <w:pStyle w:val="TAL"/>
              <w:rPr>
                <w:rFonts w:cs="Arial"/>
                <w:bCs/>
                <w:color w:val="000000"/>
                <w:szCs w:val="18"/>
                <w:lang w:val="fr-FR"/>
              </w:rPr>
            </w:pPr>
          </w:p>
          <w:p w14:paraId="10C9A3E8" w14:textId="488806C3" w:rsidR="00E05D8E" w:rsidRPr="006A33BD" w:rsidRDefault="00E05D8E" w:rsidP="00E05D8E">
            <w:pPr>
              <w:pStyle w:val="TAL"/>
              <w:rPr>
                <w:rFonts w:cs="Arial"/>
                <w:bCs/>
                <w:color w:val="000000"/>
                <w:szCs w:val="18"/>
                <w:lang w:val="fr-FR"/>
              </w:rPr>
            </w:pPr>
            <w:r w:rsidRPr="006A33BD">
              <w:rPr>
                <w:rFonts w:cs="Arial"/>
                <w:bCs/>
                <w:color w:val="000000"/>
                <w:szCs w:val="18"/>
                <w:lang w:val="fr-FR"/>
              </w:rPr>
              <w:t xml:space="preserve">FR2a, NTC &amp; ETC </w:t>
            </w:r>
            <w:proofErr w:type="spellStart"/>
            <w:r w:rsidRPr="006A33BD">
              <w:rPr>
                <w:rFonts w:cs="Arial"/>
                <w:bCs/>
                <w:color w:val="000000"/>
                <w:szCs w:val="18"/>
                <w:lang w:val="fr-FR"/>
              </w:rPr>
              <w:t>testing</w:t>
            </w:r>
            <w:proofErr w:type="spellEnd"/>
            <w:r w:rsidRPr="006A33BD">
              <w:rPr>
                <w:rFonts w:cs="Arial"/>
                <w:bCs/>
                <w:color w:val="000000"/>
                <w:szCs w:val="18"/>
                <w:lang w:val="fr-FR"/>
              </w:rPr>
              <w:t>:</w:t>
            </w:r>
          </w:p>
          <w:p w14:paraId="22A1C490" w14:textId="65637DE5" w:rsidR="00E05D8E" w:rsidRPr="006A33BD" w:rsidRDefault="00E05D8E" w:rsidP="00E05D8E">
            <w:pPr>
              <w:keepNext/>
              <w:keepLines/>
              <w:spacing w:after="0"/>
              <w:rPr>
                <w:rFonts w:ascii="Arial" w:hAnsi="Arial" w:cs="Arial"/>
                <w:bCs/>
                <w:color w:val="000000"/>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color w:val="000000"/>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color w:val="000000"/>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color w:val="000000"/>
                <w:sz w:val="18"/>
                <w:szCs w:val="18"/>
                <w:lang w:val="fr-FR"/>
              </w:rPr>
              <w:t>(100MHz &lt; BW ≤ 200MHz)</w:t>
            </w:r>
          </w:p>
          <w:p w14:paraId="35826065" w14:textId="60DF7C9A" w:rsidR="00E05D8E" w:rsidRPr="006A33BD" w:rsidRDefault="00E05D8E" w:rsidP="00E05D8E">
            <w:pPr>
              <w:pStyle w:val="TAL"/>
              <w:rPr>
                <w:rFonts w:cs="Arial"/>
                <w:bCs/>
                <w:color w:val="000000"/>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color w:val="000000"/>
                <w:szCs w:val="18"/>
                <w:lang w:val="fr-FR"/>
              </w:rPr>
              <w:t>(200MHz &lt; BW ≤ 400MHz)</w:t>
            </w:r>
          </w:p>
          <w:p w14:paraId="65B8D988" w14:textId="77777777" w:rsidR="00E05D8E" w:rsidRPr="006A33BD" w:rsidRDefault="00E05D8E" w:rsidP="00E05D8E">
            <w:pPr>
              <w:pStyle w:val="TAL"/>
              <w:rPr>
                <w:rFonts w:cs="Arial"/>
                <w:bCs/>
                <w:color w:val="000000"/>
                <w:szCs w:val="18"/>
                <w:lang w:val="fr-FR"/>
              </w:rPr>
            </w:pPr>
          </w:p>
          <w:p w14:paraId="7F7E243F" w14:textId="7BAF5098" w:rsidR="00E05D8E" w:rsidRPr="006A33BD" w:rsidRDefault="00E05D8E" w:rsidP="00E05D8E">
            <w:pPr>
              <w:pStyle w:val="TAL"/>
              <w:rPr>
                <w:rFonts w:cs="Arial"/>
                <w:bCs/>
                <w:color w:val="000000"/>
                <w:szCs w:val="18"/>
                <w:lang w:val="fr-FR"/>
              </w:rPr>
            </w:pPr>
            <w:r w:rsidRPr="006A33BD">
              <w:rPr>
                <w:rFonts w:cs="Arial"/>
                <w:bCs/>
                <w:color w:val="000000"/>
                <w:szCs w:val="18"/>
                <w:lang w:val="fr-FR"/>
              </w:rPr>
              <w:t xml:space="preserve">FR2b, NTC &amp; ETC </w:t>
            </w:r>
            <w:proofErr w:type="spellStart"/>
            <w:r w:rsidRPr="006A33BD">
              <w:rPr>
                <w:rFonts w:cs="Arial"/>
                <w:bCs/>
                <w:color w:val="000000"/>
                <w:szCs w:val="18"/>
                <w:lang w:val="fr-FR"/>
              </w:rPr>
              <w:t>testing</w:t>
            </w:r>
            <w:proofErr w:type="spellEnd"/>
            <w:r w:rsidRPr="006A33BD">
              <w:rPr>
                <w:rFonts w:cs="Arial"/>
                <w:bCs/>
                <w:color w:val="000000"/>
                <w:szCs w:val="18"/>
                <w:lang w:val="fr-FR"/>
              </w:rPr>
              <w:t>:</w:t>
            </w:r>
          </w:p>
          <w:p w14:paraId="25419008" w14:textId="75269D0A" w:rsidR="00E05D8E" w:rsidRPr="006A33BD" w:rsidRDefault="00E05D8E" w:rsidP="00E05D8E">
            <w:pPr>
              <w:keepNext/>
              <w:keepLines/>
              <w:spacing w:after="0"/>
              <w:rPr>
                <w:rFonts w:ascii="Arial" w:hAnsi="Arial" w:cs="Arial"/>
                <w:bCs/>
                <w:color w:val="000000"/>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color w:val="000000"/>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color w:val="000000"/>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color w:val="000000"/>
                <w:szCs w:val="18"/>
                <w:lang w:val="fr-FR"/>
              </w:rPr>
              <w:t>(100MHz &lt; BW ≤ 200MHz)</w:t>
            </w:r>
          </w:p>
          <w:p w14:paraId="0B75DC15" w14:textId="77777777" w:rsidR="00E05D8E" w:rsidRPr="006A33BD" w:rsidRDefault="00E05D8E" w:rsidP="00E05D8E">
            <w:pPr>
              <w:pStyle w:val="TAL"/>
              <w:rPr>
                <w:rFonts w:cs="Arial"/>
                <w:bCs/>
                <w:color w:val="000000"/>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color w:val="000000"/>
                <w:szCs w:val="18"/>
                <w:lang w:val="fr-FR"/>
              </w:rPr>
              <w:t>(200MHz &lt; BW ≤ 400MHz)</w:t>
            </w:r>
          </w:p>
          <w:p w14:paraId="4388C9E6" w14:textId="77777777" w:rsidR="00E05D8E" w:rsidRPr="006A33BD" w:rsidRDefault="00E05D8E" w:rsidP="00E05D8E">
            <w:pPr>
              <w:pStyle w:val="TAL"/>
              <w:rPr>
                <w:rFonts w:cs="Arial"/>
                <w:bCs/>
                <w:color w:val="000000"/>
                <w:szCs w:val="18"/>
                <w:lang w:val="fr-FR"/>
              </w:rPr>
            </w:pPr>
          </w:p>
          <w:p w14:paraId="6E4A8533" w14:textId="77777777" w:rsidR="00CA1842" w:rsidRPr="006A33BD" w:rsidRDefault="00CA1842" w:rsidP="00CA1842">
            <w:pPr>
              <w:pStyle w:val="TAL"/>
              <w:rPr>
                <w:rFonts w:cs="Arial"/>
                <w:bCs/>
                <w:color w:val="000000"/>
                <w:szCs w:val="18"/>
                <w:lang w:val="fr-FR"/>
              </w:rPr>
            </w:pPr>
            <w:r w:rsidRPr="006A33BD">
              <w:rPr>
                <w:rFonts w:cs="Arial"/>
                <w:bCs/>
                <w:color w:val="000000"/>
                <w:szCs w:val="18"/>
                <w:lang w:val="fr-FR"/>
              </w:rPr>
              <w:t xml:space="preserve">FR2c, NTC &amp; ETC </w:t>
            </w:r>
            <w:proofErr w:type="spellStart"/>
            <w:r w:rsidRPr="006A33BD">
              <w:rPr>
                <w:rFonts w:cs="Arial"/>
                <w:bCs/>
                <w:color w:val="000000"/>
                <w:szCs w:val="18"/>
                <w:lang w:val="fr-FR"/>
              </w:rPr>
              <w:t>testing</w:t>
            </w:r>
            <w:proofErr w:type="spellEnd"/>
            <w:r w:rsidRPr="006A33BD">
              <w:rPr>
                <w:rFonts w:cs="Arial"/>
                <w:bCs/>
                <w:color w:val="000000"/>
                <w:szCs w:val="18"/>
                <w:lang w:val="fr-FR"/>
              </w:rPr>
              <w:t>:</w:t>
            </w:r>
          </w:p>
          <w:p w14:paraId="41980539" w14:textId="24F5CDBA" w:rsidR="00DB5013" w:rsidRPr="006A33BD" w:rsidRDefault="00DB5013" w:rsidP="00DB5013">
            <w:pPr>
              <w:keepNext/>
              <w:keepLines/>
              <w:spacing w:after="0"/>
              <w:rPr>
                <w:rFonts w:ascii="Arial" w:hAnsi="Arial" w:cs="Arial"/>
                <w:bCs/>
                <w:color w:val="000000"/>
                <w:sz w:val="18"/>
                <w:szCs w:val="18"/>
                <w:lang w:val="fr-FR"/>
              </w:rPr>
            </w:pPr>
            <w:r w:rsidRPr="006A33BD">
              <w:rPr>
                <w:rFonts w:ascii="Arial" w:hAnsi="Arial" w:cs="Arial"/>
                <w:sz w:val="18"/>
                <w:lang w:val="fr-FR"/>
              </w:rPr>
              <w:t>±</w:t>
            </w:r>
            <w:r w:rsidRPr="006A33BD">
              <w:rPr>
                <w:rFonts w:ascii="Arial" w:hAnsi="Arial"/>
                <w:sz w:val="18"/>
                <w:lang w:val="fr-FR" w:eastAsia="ja-JP"/>
              </w:rPr>
              <w:t>7.75</w:t>
            </w:r>
            <w:r w:rsidRPr="006A33BD">
              <w:rPr>
                <w:rFonts w:ascii="Arial" w:hAnsi="Arial" w:cs="Arial"/>
                <w:bCs/>
                <w:color w:val="000000"/>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eastAsia="ja-JP"/>
              </w:rPr>
              <w:t>7.75</w:t>
            </w:r>
            <w:r w:rsidRPr="006A33BD">
              <w:rPr>
                <w:rFonts w:ascii="Arial" w:hAnsi="Arial" w:cs="Arial"/>
                <w:bCs/>
                <w:color w:val="000000"/>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eastAsia="ja-JP"/>
              </w:rPr>
              <w:t>7.75</w:t>
            </w:r>
            <w:r w:rsidRPr="006A33BD">
              <w:rPr>
                <w:szCs w:val="18"/>
                <w:lang w:val="fr-FR"/>
              </w:rPr>
              <w:t xml:space="preserve"> dB </w:t>
            </w:r>
            <w:r w:rsidRPr="006A33BD">
              <w:rPr>
                <w:rFonts w:cs="Arial"/>
                <w:bCs/>
                <w:color w:val="000000"/>
                <w:szCs w:val="18"/>
                <w:lang w:val="fr-FR"/>
              </w:rPr>
              <w:t>(100MHz &lt; BW ≤ 200MHz)</w:t>
            </w:r>
          </w:p>
          <w:p w14:paraId="01EC4552" w14:textId="2FC4542F" w:rsidR="00DB5013" w:rsidRPr="006A33BD" w:rsidRDefault="00DB5013" w:rsidP="00DB5013">
            <w:pPr>
              <w:pStyle w:val="TAL"/>
              <w:rPr>
                <w:rFonts w:cs="Arial"/>
                <w:bCs/>
                <w:color w:val="000000"/>
                <w:szCs w:val="18"/>
                <w:lang w:val="fr-FR"/>
              </w:rPr>
            </w:pPr>
            <w:r w:rsidRPr="006A33BD">
              <w:rPr>
                <w:rFonts w:cs="Arial"/>
                <w:lang w:val="fr-FR"/>
              </w:rPr>
              <w:t>±</w:t>
            </w:r>
            <w:r w:rsidRPr="006A33BD">
              <w:rPr>
                <w:lang w:val="fr-FR" w:eastAsia="ja-JP"/>
              </w:rPr>
              <w:t>7.75</w:t>
            </w:r>
            <w:r w:rsidRPr="006A33BD">
              <w:rPr>
                <w:szCs w:val="18"/>
                <w:lang w:val="fr-FR"/>
              </w:rPr>
              <w:t xml:space="preserve"> dB </w:t>
            </w:r>
            <w:r w:rsidRPr="006A33BD">
              <w:rPr>
                <w:rFonts w:cs="Arial"/>
                <w:bCs/>
                <w:color w:val="000000"/>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 xml:space="preserve">FR2a, NTC &amp; ETC </w:t>
            </w:r>
            <w:proofErr w:type="spellStart"/>
            <w:r w:rsidRPr="006A33BD">
              <w:rPr>
                <w:rFonts w:cs="v4.2.0"/>
                <w:lang w:val="fr-FR"/>
              </w:rPr>
              <w:t>testing</w:t>
            </w:r>
            <w:proofErr w:type="spellEnd"/>
            <w:r w:rsidRPr="006A33BD">
              <w:rPr>
                <w:rFonts w:cs="v4.2.0"/>
                <w:lang w:val="fr-FR"/>
              </w:rPr>
              <w:t>:</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 xml:space="preserve">FR2b, NTC &amp; ETC </w:t>
            </w:r>
            <w:proofErr w:type="spellStart"/>
            <w:r w:rsidRPr="006A33BD">
              <w:rPr>
                <w:rFonts w:cs="v4.2.0"/>
                <w:lang w:val="fr-FR"/>
              </w:rPr>
              <w:t>testing</w:t>
            </w:r>
            <w:proofErr w:type="spellEnd"/>
            <w:r w:rsidRPr="006A33BD">
              <w:rPr>
                <w:rFonts w:cs="v4.2.0"/>
                <w:lang w:val="fr-FR"/>
              </w:rPr>
              <w:t>:</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21ECEBA3"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TR 38.903)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color w:val="000000"/>
                <w:szCs w:val="18"/>
              </w:rPr>
              <w:t xml:space="preserve">≤ </w:t>
            </w:r>
            <w:r w:rsidRPr="001F23FC">
              <w:rPr>
                <w:rFonts w:cs="v4.2.0"/>
              </w:rPr>
              <w:t>400MHz</w:t>
            </w:r>
          </w:p>
          <w:p w14:paraId="3D3CE415" w14:textId="77777777" w:rsidR="00E05D8E" w:rsidRPr="001F23FC" w:rsidRDefault="00E05D8E" w:rsidP="00E05D8E">
            <w:pPr>
              <w:pStyle w:val="TAL"/>
              <w:rPr>
                <w:rFonts w:cs="Arial"/>
                <w:bCs/>
                <w:color w:val="000000"/>
                <w:szCs w:val="18"/>
              </w:rPr>
            </w:pPr>
          </w:p>
          <w:p w14:paraId="39EAAF89" w14:textId="6406D75D" w:rsidR="00E05D8E" w:rsidRPr="001F23FC" w:rsidRDefault="00E05D8E" w:rsidP="00E05D8E">
            <w:pPr>
              <w:pStyle w:val="TAL"/>
              <w:rPr>
                <w:rFonts w:cs="Arial"/>
                <w:bCs/>
                <w:color w:val="000000"/>
                <w:szCs w:val="18"/>
              </w:rPr>
            </w:pPr>
            <w:r w:rsidRPr="001F23FC">
              <w:rPr>
                <w:rFonts w:cs="Arial"/>
                <w:bCs/>
                <w:color w:val="000000"/>
                <w:szCs w:val="18"/>
                <w:lang w:eastAsia="ja-JP"/>
              </w:rPr>
              <w:t>PC3:</w:t>
            </w:r>
          </w:p>
          <w:p w14:paraId="7B5CDE47" w14:textId="640FC7DB" w:rsidR="00E05D8E" w:rsidRPr="001F23FC" w:rsidRDefault="00E05D8E" w:rsidP="00E05D8E">
            <w:pPr>
              <w:pStyle w:val="TAL"/>
              <w:rPr>
                <w:rFonts w:cs="Arial"/>
                <w:bCs/>
                <w:color w:val="000000"/>
                <w:szCs w:val="18"/>
              </w:rPr>
            </w:pPr>
            <w:r w:rsidRPr="001F23FC">
              <w:rPr>
                <w:rFonts w:cs="Arial"/>
              </w:rPr>
              <w:t>±</w:t>
            </w:r>
            <w:r w:rsidRPr="001F23FC">
              <w:rPr>
                <w:szCs w:val="18"/>
              </w:rPr>
              <w:t>5.29</w:t>
            </w:r>
            <w:r w:rsidRPr="001F23FC">
              <w:rPr>
                <w:rFonts w:cs="Arial"/>
                <w:bCs/>
                <w:color w:val="000000"/>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color w:val="000000"/>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color w:val="000000"/>
                <w:szCs w:val="18"/>
              </w:rPr>
              <w:t>(23.45GHz ≤ f &lt; 40.8GHz)</w:t>
            </w:r>
          </w:p>
          <w:p w14:paraId="73D68638" w14:textId="5FEDB300" w:rsidR="00E05D8E" w:rsidRPr="001F23FC" w:rsidRDefault="00E05D8E" w:rsidP="00E05D8E">
            <w:pPr>
              <w:pStyle w:val="TAL"/>
              <w:rPr>
                <w:rFonts w:cs="Arial"/>
                <w:bCs/>
                <w:color w:val="000000"/>
                <w:szCs w:val="18"/>
              </w:rPr>
            </w:pPr>
            <w:r w:rsidRPr="001F23FC">
              <w:rPr>
                <w:rFonts w:cs="Arial"/>
              </w:rPr>
              <w:t>±</w:t>
            </w:r>
            <w:r w:rsidRPr="001F23FC">
              <w:rPr>
                <w:szCs w:val="18"/>
              </w:rPr>
              <w:t xml:space="preserve">7.42 dB </w:t>
            </w:r>
            <w:r w:rsidRPr="001F23FC">
              <w:rPr>
                <w:rFonts w:cs="Arial"/>
                <w:bCs/>
                <w:color w:val="000000"/>
                <w:szCs w:val="18"/>
              </w:rPr>
              <w:t>(40.8GHz ≤ f &lt; 66GHz)</w:t>
            </w:r>
          </w:p>
          <w:p w14:paraId="36913ED0" w14:textId="77777777" w:rsidR="00E05D8E" w:rsidRPr="001F23FC" w:rsidRDefault="00E05D8E" w:rsidP="00E05D8E">
            <w:pPr>
              <w:pStyle w:val="TAL"/>
              <w:rPr>
                <w:rFonts w:cs="Arial"/>
                <w:bCs/>
                <w:color w:val="000000"/>
                <w:szCs w:val="18"/>
              </w:rPr>
            </w:pPr>
            <w:r w:rsidRPr="001F23FC">
              <w:rPr>
                <w:rFonts w:cs="Arial"/>
              </w:rPr>
              <w:t>±</w:t>
            </w:r>
            <w:r w:rsidRPr="001F23FC">
              <w:rPr>
                <w:szCs w:val="18"/>
              </w:rPr>
              <w:t xml:space="preserve">7.72 dB </w:t>
            </w:r>
            <w:r w:rsidRPr="001F23FC">
              <w:rPr>
                <w:rFonts w:cs="Arial"/>
                <w:bCs/>
                <w:color w:val="000000"/>
                <w:szCs w:val="18"/>
              </w:rPr>
              <w:t>(66GHz ≤ f ≤ 80GHz)</w:t>
            </w:r>
          </w:p>
          <w:p w14:paraId="64EC9D96" w14:textId="7D237FA3" w:rsidR="00E05D8E" w:rsidRPr="001F23FC" w:rsidRDefault="00E05D8E" w:rsidP="00E05D8E">
            <w:pPr>
              <w:pStyle w:val="TAL"/>
              <w:rPr>
                <w:rFonts w:cs="Arial"/>
                <w:bCs/>
                <w:color w:val="000000"/>
                <w:szCs w:val="18"/>
              </w:rPr>
            </w:pPr>
            <w:r w:rsidRPr="001F23FC">
              <w:rPr>
                <w:rFonts w:cs="Arial"/>
              </w:rPr>
              <w:t>±</w:t>
            </w:r>
            <w:r w:rsidRPr="001F23FC">
              <w:rPr>
                <w:szCs w:val="18"/>
              </w:rPr>
              <w:t xml:space="preserve">8.14 dB </w:t>
            </w:r>
            <w:r w:rsidRPr="001F23FC">
              <w:rPr>
                <w:rFonts w:cs="Arial"/>
                <w:bCs/>
                <w:color w:val="000000"/>
                <w:szCs w:val="18"/>
              </w:rPr>
              <w:t>(80GHz &lt; f ≤ 87GHz)</w:t>
            </w:r>
          </w:p>
          <w:p w14:paraId="64666CC4" w14:textId="77777777" w:rsidR="00E05D8E" w:rsidRPr="001F23FC" w:rsidRDefault="00E05D8E" w:rsidP="00E05D8E">
            <w:pPr>
              <w:pStyle w:val="TAL"/>
              <w:rPr>
                <w:rFonts w:cs="Arial"/>
                <w:bCs/>
                <w:color w:val="000000"/>
                <w:szCs w:val="18"/>
              </w:rPr>
            </w:pPr>
          </w:p>
          <w:p w14:paraId="48677CE9" w14:textId="77777777" w:rsidR="00E05D8E" w:rsidRPr="001F23FC" w:rsidRDefault="00E05D8E" w:rsidP="00E05D8E">
            <w:pPr>
              <w:pStyle w:val="TAL"/>
              <w:rPr>
                <w:rFonts w:cs="Arial"/>
                <w:bCs/>
                <w:color w:val="000000"/>
                <w:szCs w:val="18"/>
                <w:lang w:eastAsia="ja-JP"/>
              </w:rPr>
            </w:pPr>
            <w:r w:rsidRPr="001F23FC">
              <w:rPr>
                <w:rFonts w:cs="Arial"/>
                <w:bCs/>
                <w:color w:val="000000"/>
                <w:szCs w:val="18"/>
                <w:lang w:eastAsia="ja-JP"/>
              </w:rPr>
              <w:t>PC1:</w:t>
            </w:r>
          </w:p>
          <w:p w14:paraId="452FCB17" w14:textId="46A96EB5" w:rsidR="00E05D8E" w:rsidRPr="001F23FC" w:rsidRDefault="00E05D8E" w:rsidP="00E05D8E">
            <w:pPr>
              <w:pStyle w:val="TAL"/>
              <w:rPr>
                <w:rFonts w:cs="Arial"/>
                <w:bCs/>
                <w:color w:val="000000"/>
                <w:szCs w:val="18"/>
              </w:rPr>
            </w:pPr>
            <w:r w:rsidRPr="001F23FC">
              <w:rPr>
                <w:rFonts w:cs="Arial"/>
              </w:rPr>
              <w:t>±</w:t>
            </w:r>
            <w:r w:rsidRPr="001F23FC">
              <w:rPr>
                <w:szCs w:val="18"/>
              </w:rPr>
              <w:t>5.28</w:t>
            </w:r>
            <w:r w:rsidRPr="001F23FC">
              <w:rPr>
                <w:rFonts w:cs="Arial"/>
                <w:bCs/>
                <w:color w:val="000000"/>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color w:val="000000"/>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color w:val="000000"/>
                <w:szCs w:val="18"/>
              </w:rPr>
              <w:t>(23.45GHz ≤ f &lt; 40.8GHz)</w:t>
            </w:r>
          </w:p>
          <w:p w14:paraId="43BA9F6C" w14:textId="3DECE60B" w:rsidR="00E05D8E" w:rsidRPr="001F23FC" w:rsidRDefault="00E05D8E" w:rsidP="00E05D8E">
            <w:pPr>
              <w:pStyle w:val="TAL"/>
              <w:rPr>
                <w:rFonts w:cs="Arial"/>
                <w:bCs/>
                <w:color w:val="000000"/>
                <w:szCs w:val="18"/>
              </w:rPr>
            </w:pPr>
            <w:r w:rsidRPr="001F23FC">
              <w:rPr>
                <w:rFonts w:cs="Arial"/>
              </w:rPr>
              <w:t>±</w:t>
            </w:r>
            <w:r w:rsidRPr="001F23FC">
              <w:rPr>
                <w:szCs w:val="18"/>
              </w:rPr>
              <w:t xml:space="preserve">8.09 dB </w:t>
            </w:r>
            <w:r w:rsidRPr="001F23FC">
              <w:rPr>
                <w:rFonts w:cs="Arial"/>
                <w:bCs/>
                <w:color w:val="000000"/>
                <w:szCs w:val="18"/>
              </w:rPr>
              <w:t>(40.8GHz ≤ f &lt; 66GHz)</w:t>
            </w:r>
          </w:p>
          <w:p w14:paraId="4E4E344C" w14:textId="77777777" w:rsidR="00E05D8E" w:rsidRPr="001F23FC" w:rsidRDefault="00E05D8E" w:rsidP="00E05D8E">
            <w:pPr>
              <w:pStyle w:val="TAL"/>
              <w:rPr>
                <w:rFonts w:cs="Arial"/>
                <w:bCs/>
                <w:color w:val="000000"/>
                <w:szCs w:val="18"/>
              </w:rPr>
            </w:pPr>
            <w:r w:rsidRPr="001F23FC">
              <w:rPr>
                <w:rFonts w:cs="Arial"/>
              </w:rPr>
              <w:t>±</w:t>
            </w:r>
            <w:r w:rsidRPr="001F23FC">
              <w:rPr>
                <w:szCs w:val="18"/>
              </w:rPr>
              <w:t xml:space="preserve">7.71 dB </w:t>
            </w:r>
            <w:r w:rsidRPr="001F23FC">
              <w:rPr>
                <w:rFonts w:cs="Arial"/>
                <w:bCs/>
                <w:color w:val="000000"/>
                <w:szCs w:val="18"/>
              </w:rPr>
              <w:t>(66GHz ≤ f ≤ 80GHz)</w:t>
            </w:r>
          </w:p>
          <w:p w14:paraId="29391EAE" w14:textId="77777777" w:rsidR="00E05D8E" w:rsidRPr="001F23FC" w:rsidRDefault="00E05D8E" w:rsidP="00E05D8E">
            <w:pPr>
              <w:pStyle w:val="TAL"/>
              <w:rPr>
                <w:rFonts w:cs="Arial"/>
                <w:bCs/>
                <w:color w:val="000000"/>
                <w:szCs w:val="18"/>
              </w:rPr>
            </w:pPr>
          </w:p>
          <w:p w14:paraId="0165BAA7" w14:textId="77777777" w:rsidR="00992A98" w:rsidRPr="001F23FC" w:rsidRDefault="00992A98" w:rsidP="00992A98">
            <w:pPr>
              <w:pStyle w:val="TAL"/>
              <w:rPr>
                <w:rFonts w:cs="Arial"/>
                <w:bCs/>
                <w:color w:val="000000"/>
                <w:szCs w:val="18"/>
                <w:lang w:eastAsia="ja-JP"/>
              </w:rPr>
            </w:pPr>
            <w:r w:rsidRPr="001F23FC">
              <w:rPr>
                <w:rFonts w:cs="Arial"/>
                <w:bCs/>
                <w:color w:val="000000"/>
                <w:szCs w:val="18"/>
                <w:lang w:eastAsia="ja-JP"/>
              </w:rPr>
              <w:t>PC5, PC6:</w:t>
            </w:r>
          </w:p>
          <w:p w14:paraId="36B643FA" w14:textId="77777777" w:rsidR="00992A98" w:rsidRPr="001F23FC" w:rsidRDefault="00992A98" w:rsidP="00992A98">
            <w:pPr>
              <w:pStyle w:val="TAL"/>
              <w:rPr>
                <w:rFonts w:cs="Arial"/>
                <w:bCs/>
                <w:color w:val="000000"/>
                <w:szCs w:val="18"/>
              </w:rPr>
            </w:pPr>
            <w:r w:rsidRPr="001F23FC">
              <w:rPr>
                <w:rFonts w:cs="Arial"/>
              </w:rPr>
              <w:t>±</w:t>
            </w:r>
            <w:r w:rsidRPr="001F23FC">
              <w:rPr>
                <w:szCs w:val="18"/>
              </w:rPr>
              <w:t>5.28</w:t>
            </w:r>
            <w:r w:rsidRPr="001F23FC">
              <w:rPr>
                <w:rFonts w:cs="Arial"/>
                <w:bCs/>
                <w:color w:val="000000"/>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color w:val="000000"/>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color w:val="000000"/>
                <w:szCs w:val="18"/>
              </w:rPr>
              <w:t>(23.45GHz ≤ f &lt; 40.8GHz)</w:t>
            </w:r>
          </w:p>
          <w:p w14:paraId="6BF2466F"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7.42 dB </w:t>
            </w:r>
            <w:r w:rsidRPr="001F23FC">
              <w:rPr>
                <w:rFonts w:cs="Arial"/>
                <w:bCs/>
                <w:color w:val="000000"/>
                <w:szCs w:val="18"/>
              </w:rPr>
              <w:t>(40.8GHz ≤ f &lt; 66GHz)</w:t>
            </w:r>
          </w:p>
          <w:p w14:paraId="4884F1F5"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7.71 dB </w:t>
            </w:r>
            <w:r w:rsidRPr="001F23FC">
              <w:rPr>
                <w:rFonts w:cs="Arial"/>
                <w:bCs/>
                <w:color w:val="000000"/>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color w:val="000000"/>
                <w:szCs w:val="18"/>
              </w:rPr>
              <w:t>(80GHz &lt; f ≤ 87GHz) (PC5 only)</w:t>
            </w:r>
          </w:p>
        </w:tc>
        <w:tc>
          <w:tcPr>
            <w:tcW w:w="2949" w:type="dxa"/>
          </w:tcPr>
          <w:p w14:paraId="6D0B22EB"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TR 38.903)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color w:val="000000"/>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color w:val="000000"/>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1F23FC" w:rsidRDefault="00E05D8E" w:rsidP="00E05D8E">
            <w:pPr>
              <w:keepNext/>
              <w:keepLines/>
              <w:spacing w:after="0"/>
              <w:rPr>
                <w:rFonts w:ascii="Arial" w:hAnsi="Arial" w:cs="Arial"/>
                <w:bCs/>
                <w:color w:val="000000"/>
                <w:sz w:val="18"/>
                <w:szCs w:val="18"/>
              </w:rPr>
            </w:pPr>
            <w:r w:rsidRPr="001F23FC">
              <w:rPr>
                <w:rFonts w:ascii="Arial" w:eastAsia="MS Mincho" w:hAnsi="Arial" w:cs="Arial"/>
                <w:bCs/>
                <w:color w:val="000000"/>
                <w:sz w:val="18"/>
                <w:szCs w:val="18"/>
                <w:lang w:eastAsia="ja-JP"/>
              </w:rPr>
              <w:t>PC3:</w:t>
            </w:r>
          </w:p>
          <w:p w14:paraId="2026F71C" w14:textId="77777777" w:rsidR="00E05D8E" w:rsidRPr="001F23FC" w:rsidRDefault="00E05D8E" w:rsidP="00E05D8E">
            <w:pPr>
              <w:keepNext/>
              <w:keepLines/>
              <w:spacing w:after="0"/>
              <w:rPr>
                <w:rFonts w:ascii="Arial" w:eastAsia="MS Mincho" w:hAnsi="Arial" w:cs="Arial"/>
                <w:bCs/>
                <w:color w:val="000000"/>
                <w:sz w:val="18"/>
                <w:szCs w:val="18"/>
              </w:rPr>
            </w:pPr>
            <w:r w:rsidRPr="001F23FC">
              <w:rPr>
                <w:rFonts w:ascii="Arial" w:hAnsi="Arial" w:cs="Arial"/>
                <w:bCs/>
                <w:color w:val="000000"/>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color w:val="000000"/>
                <w:sz w:val="18"/>
                <w:szCs w:val="18"/>
              </w:rPr>
              <w:t xml:space="preserve">Protected frequency 23.6 GHz ≤ f </w:t>
            </w:r>
            <w:r w:rsidRPr="001F23FC">
              <w:rPr>
                <w:rFonts w:ascii="Arial" w:hAnsi="Arial"/>
                <w:sz w:val="18"/>
                <w:szCs w:val="18"/>
              </w:rPr>
              <w:t>≤</w:t>
            </w:r>
            <w:r w:rsidRPr="001F23FC">
              <w:rPr>
                <w:rFonts w:ascii="Arial" w:hAnsi="Arial" w:cs="Arial"/>
                <w:bCs/>
                <w:color w:val="000000"/>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7777777"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TR 38.903)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color w:val="000000"/>
                <w:szCs w:val="18"/>
              </w:rPr>
            </w:pPr>
            <w:r w:rsidRPr="001F23FC">
              <w:t>Max Device size</w:t>
            </w:r>
            <w:r w:rsidRPr="001F23FC">
              <w:rPr>
                <w:b/>
              </w:rPr>
              <w:t xml:space="preserve"> </w:t>
            </w:r>
            <w:r w:rsidRPr="001F23FC">
              <w:rPr>
                <w:bCs/>
                <w:color w:val="000000"/>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color w:val="000000"/>
                <w:szCs w:val="18"/>
              </w:rPr>
              <w:t xml:space="preserve">≤ </w:t>
            </w:r>
            <w:r w:rsidRPr="001F23FC">
              <w:rPr>
                <w:rFonts w:cs="v4.2.0"/>
              </w:rPr>
              <w:t>400MHz</w:t>
            </w:r>
          </w:p>
          <w:p w14:paraId="6E595AEF" w14:textId="35333997" w:rsidR="00E05D8E" w:rsidRPr="001F23FC" w:rsidRDefault="00E05D8E" w:rsidP="00E05D8E">
            <w:pPr>
              <w:pStyle w:val="TAL"/>
              <w:rPr>
                <w:bCs/>
                <w:color w:val="000000"/>
                <w:szCs w:val="18"/>
              </w:rPr>
            </w:pPr>
            <w:r w:rsidRPr="001F23FC">
              <w:rPr>
                <w:bCs/>
                <w:color w:val="000000"/>
                <w:szCs w:val="18"/>
              </w:rPr>
              <w:t>PC3:</w:t>
            </w:r>
          </w:p>
          <w:p w14:paraId="7502850C" w14:textId="2AF84F9A" w:rsidR="00E05D8E" w:rsidRPr="001F23FC" w:rsidRDefault="00E05D8E" w:rsidP="00E05D8E">
            <w:pPr>
              <w:pStyle w:val="TAL"/>
              <w:rPr>
                <w:bCs/>
                <w:color w:val="000000"/>
                <w:szCs w:val="18"/>
              </w:rPr>
            </w:pPr>
            <w:r w:rsidRPr="001F23FC">
              <w:t>±</w:t>
            </w:r>
            <w:r w:rsidRPr="001F23FC">
              <w:rPr>
                <w:szCs w:val="18"/>
              </w:rPr>
              <w:t>5.29</w:t>
            </w:r>
            <w:r w:rsidRPr="001F23FC">
              <w:rPr>
                <w:bCs/>
                <w:color w:val="000000"/>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color w:val="000000"/>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color w:val="000000"/>
                <w:szCs w:val="18"/>
              </w:rPr>
              <w:t>(23.45GHz &lt; f &lt; 40.8GHz), NS_202, NS_203</w:t>
            </w:r>
          </w:p>
          <w:p w14:paraId="6DA705F3" w14:textId="77777777" w:rsidR="00E05D8E" w:rsidRPr="001F23FC" w:rsidRDefault="00E05D8E" w:rsidP="00E05D8E">
            <w:pPr>
              <w:pStyle w:val="TAL"/>
              <w:rPr>
                <w:bCs/>
                <w:color w:val="000000"/>
                <w:szCs w:val="18"/>
              </w:rPr>
            </w:pPr>
            <w:r w:rsidRPr="001F23FC">
              <w:t>±</w:t>
            </w:r>
            <w:r w:rsidRPr="001F23FC">
              <w:rPr>
                <w:szCs w:val="18"/>
              </w:rPr>
              <w:t xml:space="preserve">8.01 dB </w:t>
            </w:r>
            <w:r w:rsidRPr="001F23FC">
              <w:rPr>
                <w:bCs/>
                <w:color w:val="000000"/>
                <w:szCs w:val="18"/>
              </w:rPr>
              <w:t>(40.8GHz ≤ f ≤</w:t>
            </w:r>
            <w:r w:rsidRPr="001F23FC">
              <w:rPr>
                <w:color w:val="000000"/>
              </w:rPr>
              <w:t xml:space="preserve"> 2nd harmonic of the upper frequency edge of the UL operating band</w:t>
            </w:r>
            <w:r w:rsidRPr="001F23FC">
              <w:rPr>
                <w:bCs/>
                <w:color w:val="000000"/>
                <w:szCs w:val="18"/>
              </w:rPr>
              <w:t>), NS_202</w:t>
            </w:r>
          </w:p>
          <w:p w14:paraId="3B9C2CDF" w14:textId="77777777" w:rsidR="00E05D8E" w:rsidRPr="001F23FC" w:rsidRDefault="00E05D8E" w:rsidP="00E05D8E">
            <w:pPr>
              <w:pStyle w:val="TAL"/>
              <w:rPr>
                <w:bCs/>
                <w:color w:val="000000"/>
                <w:szCs w:val="18"/>
              </w:rPr>
            </w:pPr>
          </w:p>
          <w:p w14:paraId="71723FA6" w14:textId="77777777" w:rsidR="00E05D8E" w:rsidRPr="001F23FC" w:rsidRDefault="00E05D8E" w:rsidP="00E05D8E">
            <w:pPr>
              <w:pStyle w:val="TAL"/>
              <w:rPr>
                <w:bCs/>
                <w:color w:val="000000"/>
                <w:szCs w:val="18"/>
              </w:rPr>
            </w:pPr>
            <w:r w:rsidRPr="001F23FC">
              <w:rPr>
                <w:bCs/>
                <w:color w:val="000000"/>
                <w:szCs w:val="18"/>
              </w:rPr>
              <w:t>PC1:</w:t>
            </w:r>
          </w:p>
          <w:p w14:paraId="4700BEF0" w14:textId="77777777" w:rsidR="00E05D8E" w:rsidRPr="001F23FC" w:rsidRDefault="00E05D8E" w:rsidP="00E05D8E">
            <w:pPr>
              <w:pStyle w:val="TAL"/>
              <w:rPr>
                <w:bCs/>
                <w:color w:val="000000"/>
                <w:szCs w:val="18"/>
              </w:rPr>
            </w:pPr>
            <w:r w:rsidRPr="001F23FC">
              <w:rPr>
                <w:bCs/>
                <w:color w:val="000000"/>
                <w:szCs w:val="18"/>
              </w:rPr>
              <w:t>±5.28 dB (6GHz ≤ f ≤ 12.75GHz), NS_202</w:t>
            </w:r>
          </w:p>
          <w:p w14:paraId="02A9CBF1" w14:textId="77777777" w:rsidR="00E05D8E" w:rsidRPr="001F23FC" w:rsidRDefault="00E05D8E" w:rsidP="00E05D8E">
            <w:pPr>
              <w:pStyle w:val="TAL"/>
              <w:rPr>
                <w:bCs/>
                <w:color w:val="000000"/>
                <w:szCs w:val="18"/>
              </w:rPr>
            </w:pPr>
            <w:r w:rsidRPr="001F23FC">
              <w:rPr>
                <w:bCs/>
                <w:color w:val="000000"/>
                <w:szCs w:val="18"/>
              </w:rPr>
              <w:t>±7.16 dB (12.75GHz &lt; f ≤ 23.45GHz), NS_202</w:t>
            </w:r>
          </w:p>
          <w:p w14:paraId="47018C5B" w14:textId="77777777" w:rsidR="00E05D8E" w:rsidRPr="001F23FC" w:rsidRDefault="00E05D8E" w:rsidP="00E05D8E">
            <w:pPr>
              <w:pStyle w:val="TAL"/>
              <w:rPr>
                <w:bCs/>
                <w:color w:val="000000"/>
                <w:szCs w:val="18"/>
              </w:rPr>
            </w:pPr>
            <w:r w:rsidRPr="001F23FC">
              <w:rPr>
                <w:bCs/>
                <w:color w:val="000000"/>
                <w:szCs w:val="18"/>
              </w:rPr>
              <w:t>±7.32 dB (23.45GHz &lt; f &lt; 40.8GHz), NS_202, NS_203</w:t>
            </w:r>
          </w:p>
          <w:p w14:paraId="2EBD55CD" w14:textId="77777777" w:rsidR="00E05D8E" w:rsidRPr="001F23FC" w:rsidRDefault="00E05D8E" w:rsidP="00E05D8E">
            <w:pPr>
              <w:pStyle w:val="TAL"/>
              <w:rPr>
                <w:bCs/>
                <w:color w:val="000000"/>
                <w:szCs w:val="18"/>
              </w:rPr>
            </w:pPr>
            <w:r w:rsidRPr="001F23FC">
              <w:rPr>
                <w:bCs/>
                <w:color w:val="000000"/>
                <w:szCs w:val="18"/>
              </w:rPr>
              <w:t>±9.34 dB (40.8GHz ≤ f ≤ 2nd harmonic of the upper frequency edge of the UL operating band), NS_202</w:t>
            </w:r>
          </w:p>
          <w:p w14:paraId="3091600E" w14:textId="77777777" w:rsidR="00E05D8E" w:rsidRPr="001F23FC" w:rsidRDefault="00E05D8E" w:rsidP="00E05D8E">
            <w:pPr>
              <w:pStyle w:val="TAL"/>
              <w:rPr>
                <w:bCs/>
                <w:color w:val="000000"/>
                <w:szCs w:val="18"/>
              </w:rPr>
            </w:pPr>
          </w:p>
          <w:p w14:paraId="541ED6F8" w14:textId="381682B8" w:rsidR="00E05D8E" w:rsidRPr="001F23FC" w:rsidRDefault="00E05D8E" w:rsidP="00E05D8E">
            <w:pPr>
              <w:pStyle w:val="TAL"/>
              <w:rPr>
                <w:bCs/>
                <w:color w:val="000000"/>
                <w:szCs w:val="18"/>
              </w:rPr>
            </w:pPr>
            <w:r w:rsidRPr="001F23FC">
              <w:rPr>
                <w:bCs/>
                <w:color w:val="000000"/>
                <w:szCs w:val="18"/>
              </w:rPr>
              <w:t>PC5</w:t>
            </w:r>
            <w:r w:rsidR="00992A98" w:rsidRPr="001F23FC">
              <w:rPr>
                <w:szCs w:val="18"/>
              </w:rPr>
              <w:t>, PC6</w:t>
            </w:r>
            <w:r w:rsidRPr="001F23FC">
              <w:rPr>
                <w:bCs/>
                <w:color w:val="000000"/>
                <w:szCs w:val="18"/>
              </w:rPr>
              <w:t>:</w:t>
            </w:r>
          </w:p>
          <w:p w14:paraId="3E29D8C9" w14:textId="77777777" w:rsidR="00E05D8E" w:rsidRPr="001F23FC" w:rsidRDefault="00E05D8E" w:rsidP="00E05D8E">
            <w:pPr>
              <w:pStyle w:val="TAL"/>
              <w:rPr>
                <w:bCs/>
                <w:color w:val="000000"/>
                <w:szCs w:val="18"/>
              </w:rPr>
            </w:pPr>
            <w:r w:rsidRPr="001F23FC">
              <w:rPr>
                <w:bCs/>
                <w:color w:val="000000"/>
                <w:szCs w:val="18"/>
              </w:rPr>
              <w:t>±5.28 dB (6GHz ≤ f ≤ 12.75GHz), NS_202</w:t>
            </w:r>
          </w:p>
          <w:p w14:paraId="666E780D" w14:textId="77777777" w:rsidR="00E05D8E" w:rsidRPr="001F23FC" w:rsidRDefault="00E05D8E" w:rsidP="00E05D8E">
            <w:pPr>
              <w:pStyle w:val="TAL"/>
              <w:rPr>
                <w:bCs/>
                <w:color w:val="000000"/>
                <w:szCs w:val="18"/>
              </w:rPr>
            </w:pPr>
            <w:r w:rsidRPr="001F23FC">
              <w:rPr>
                <w:bCs/>
                <w:color w:val="000000"/>
                <w:szCs w:val="18"/>
              </w:rPr>
              <w:t>±5.82 dB (12.75GHz &lt; f ≤ 23.45GHz), NS_202</w:t>
            </w:r>
          </w:p>
          <w:p w14:paraId="37006D2E" w14:textId="77777777" w:rsidR="00E05D8E" w:rsidRPr="001F23FC" w:rsidRDefault="00E05D8E" w:rsidP="00E05D8E">
            <w:pPr>
              <w:pStyle w:val="TAL"/>
              <w:rPr>
                <w:bCs/>
                <w:color w:val="000000"/>
                <w:szCs w:val="18"/>
              </w:rPr>
            </w:pPr>
            <w:r w:rsidRPr="001F23FC">
              <w:rPr>
                <w:bCs/>
                <w:color w:val="000000"/>
                <w:szCs w:val="18"/>
              </w:rPr>
              <w:t>±5.98 dB (23.45GHz &lt; f &lt; 40.8GHz), NS_202, NS_203</w:t>
            </w:r>
          </w:p>
          <w:p w14:paraId="49DC223A" w14:textId="26694B1D" w:rsidR="00E05D8E" w:rsidRPr="001F23FC" w:rsidRDefault="00E05D8E" w:rsidP="00E05D8E">
            <w:pPr>
              <w:pStyle w:val="TAL"/>
              <w:rPr>
                <w:bCs/>
                <w:color w:val="000000"/>
                <w:szCs w:val="18"/>
              </w:rPr>
            </w:pPr>
            <w:r w:rsidRPr="001F23FC">
              <w:rPr>
                <w:bCs/>
                <w:color w:val="000000"/>
                <w:szCs w:val="18"/>
              </w:rPr>
              <w:t>±8.00 dB (40.8GHz ≤ f ≤ 2nd harmonic of the upper frequency edge of the UL operating band), NS_202</w:t>
            </w:r>
          </w:p>
        </w:tc>
        <w:tc>
          <w:tcPr>
            <w:tcW w:w="2949" w:type="dxa"/>
          </w:tcPr>
          <w:p w14:paraId="1D19DB52" w14:textId="640D3F83"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TR 38.903)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CB92223" w14:textId="63DACAAB" w:rsidR="00E05D8E" w:rsidRPr="001F23FC" w:rsidRDefault="00E05D8E" w:rsidP="00E05D8E">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055F5E2D" w14:textId="77777777" w:rsidR="00E05D8E" w:rsidRPr="001F23FC" w:rsidRDefault="00E05D8E" w:rsidP="00E05D8E">
            <w:pPr>
              <w:pStyle w:val="TAL"/>
              <w:rPr>
                <w:rFonts w:cs="Arial"/>
                <w:bCs/>
                <w:color w:val="000000"/>
                <w:szCs w:val="18"/>
              </w:rPr>
            </w:pPr>
          </w:p>
          <w:p w14:paraId="36ACA66F" w14:textId="77777777" w:rsidR="00E05D8E" w:rsidRPr="001F23FC" w:rsidRDefault="00E05D8E" w:rsidP="00E05D8E">
            <w:pPr>
              <w:pStyle w:val="TAL"/>
              <w:rPr>
                <w:rFonts w:cs="Arial"/>
                <w:bCs/>
                <w:color w:val="000000"/>
                <w:szCs w:val="18"/>
              </w:rPr>
            </w:pPr>
            <w:r w:rsidRPr="001F23FC">
              <w:rPr>
                <w:rFonts w:cs="Arial"/>
                <w:bCs/>
                <w:color w:val="000000"/>
                <w:szCs w:val="18"/>
              </w:rPr>
              <w:t>PC3:</w:t>
            </w:r>
          </w:p>
          <w:p w14:paraId="1879D21C" w14:textId="77777777" w:rsidR="00E05D8E" w:rsidRPr="001F23FC" w:rsidRDefault="00E05D8E" w:rsidP="00E05D8E">
            <w:pPr>
              <w:pStyle w:val="TAL"/>
              <w:rPr>
                <w:rFonts w:cs="Arial"/>
                <w:bCs/>
                <w:color w:val="000000"/>
                <w:szCs w:val="18"/>
              </w:rPr>
            </w:pPr>
            <w:r w:rsidRPr="001F23FC">
              <w:rPr>
                <w:rFonts w:cs="Arial"/>
                <w:bCs/>
                <w:color w:val="000000"/>
                <w:szCs w:val="18"/>
              </w:rPr>
              <w:t>FR2a:</w:t>
            </w:r>
          </w:p>
          <w:p w14:paraId="147E3139"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color w:val="000000"/>
                <w:szCs w:val="18"/>
              </w:rPr>
            </w:pPr>
          </w:p>
          <w:p w14:paraId="6CB633E9" w14:textId="77777777" w:rsidR="00E05D8E" w:rsidRPr="001F23FC" w:rsidRDefault="00E05D8E" w:rsidP="00E05D8E">
            <w:pPr>
              <w:pStyle w:val="TAL"/>
              <w:rPr>
                <w:rFonts w:cs="Arial"/>
                <w:bCs/>
                <w:color w:val="000000"/>
                <w:szCs w:val="18"/>
              </w:rPr>
            </w:pPr>
            <w:r w:rsidRPr="001F23FC">
              <w:rPr>
                <w:rFonts w:cs="Arial"/>
                <w:bCs/>
                <w:color w:val="000000"/>
                <w:szCs w:val="18"/>
              </w:rPr>
              <w:t>FR2b:</w:t>
            </w:r>
          </w:p>
          <w:p w14:paraId="24F26E1A"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color w:val="000000"/>
                <w:szCs w:val="18"/>
              </w:rPr>
            </w:pPr>
          </w:p>
          <w:p w14:paraId="7A665696" w14:textId="77777777" w:rsidR="00E05D8E" w:rsidRPr="001F23FC" w:rsidRDefault="00E05D8E" w:rsidP="00E05D8E">
            <w:pPr>
              <w:pStyle w:val="TAL"/>
              <w:rPr>
                <w:rFonts w:cs="Arial"/>
                <w:bCs/>
                <w:color w:val="000000"/>
                <w:szCs w:val="18"/>
              </w:rPr>
            </w:pPr>
            <w:r w:rsidRPr="001F23FC">
              <w:rPr>
                <w:rFonts w:cs="Arial"/>
                <w:bCs/>
                <w:color w:val="000000"/>
                <w:szCs w:val="18"/>
              </w:rPr>
              <w:t>FR2c:</w:t>
            </w:r>
          </w:p>
          <w:p w14:paraId="4314BC97" w14:textId="77777777" w:rsidR="00E05D8E" w:rsidRPr="001F23FC" w:rsidRDefault="00E05D8E" w:rsidP="00E05D8E">
            <w:pPr>
              <w:keepNext/>
              <w:keepLines/>
              <w:spacing w:after="0"/>
              <w:rPr>
                <w:rFonts w:ascii="Arial" w:hAnsi="Arial" w:cs="Arial"/>
                <w:bCs/>
                <w:color w:val="000000"/>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771FB94E"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TR 38.309)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7081E9E1" w14:textId="77777777" w:rsidR="001D1B30" w:rsidRPr="001F23FC" w:rsidRDefault="001D1B30" w:rsidP="001D1B30">
            <w:pPr>
              <w:pStyle w:val="TAL"/>
              <w:rPr>
                <w:rFonts w:cs="Arial"/>
                <w:bCs/>
                <w:color w:val="000000"/>
                <w:szCs w:val="18"/>
              </w:rPr>
            </w:pPr>
          </w:p>
          <w:p w14:paraId="42F649E9" w14:textId="77777777" w:rsidR="001D1B30" w:rsidRPr="001F23FC" w:rsidRDefault="001D1B30" w:rsidP="001D1B30">
            <w:pPr>
              <w:pStyle w:val="TAL"/>
              <w:rPr>
                <w:rFonts w:cs="Arial"/>
                <w:bCs/>
                <w:color w:val="000000"/>
                <w:szCs w:val="18"/>
                <w:u w:val="single"/>
              </w:rPr>
            </w:pPr>
            <w:r w:rsidRPr="001F23FC">
              <w:rPr>
                <w:rFonts w:cs="Arial"/>
                <w:bCs/>
                <w:color w:val="000000"/>
                <w:szCs w:val="18"/>
                <w:u w:val="single"/>
              </w:rPr>
              <w:t>PC3:</w:t>
            </w:r>
          </w:p>
          <w:p w14:paraId="7D7E3C25" w14:textId="77777777" w:rsidR="001D1B30" w:rsidRPr="001F23FC" w:rsidRDefault="001D1B30" w:rsidP="001D1B30">
            <w:pPr>
              <w:pStyle w:val="TAL"/>
              <w:rPr>
                <w:rFonts w:cs="Arial"/>
                <w:bCs/>
                <w:color w:val="000000"/>
                <w:szCs w:val="18"/>
              </w:rPr>
            </w:pPr>
            <w:r w:rsidRPr="001F23FC">
              <w:rPr>
                <w:rFonts w:cs="Arial"/>
                <w:bCs/>
                <w:color w:val="000000"/>
                <w:szCs w:val="18"/>
              </w:rPr>
              <w:t>FR2a:</w:t>
            </w:r>
          </w:p>
          <w:p w14:paraId="6ED642BC" w14:textId="77777777" w:rsidR="001D1B30" w:rsidRPr="001F23FC" w:rsidRDefault="001D1B30" w:rsidP="001D1B3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2CCB2AB2" w14:textId="77777777" w:rsidR="001D1B30" w:rsidRPr="001F23FC" w:rsidRDefault="001D1B30" w:rsidP="001D1B30">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100MHz)</w:t>
            </w:r>
          </w:p>
          <w:p w14:paraId="0931C702" w14:textId="77777777" w:rsidR="001D1B30" w:rsidRPr="001F23FC" w:rsidRDefault="001D1B30" w:rsidP="001D1B30">
            <w:pPr>
              <w:keepNext/>
              <w:keepLines/>
              <w:spacing w:after="0"/>
              <w:rPr>
                <w:rFonts w:ascii="Arial" w:hAnsi="Arial" w:cs="v4.2.0"/>
                <w:sz w:val="18"/>
              </w:rPr>
            </w:pPr>
            <w:r w:rsidRPr="001F23FC">
              <w:rPr>
                <w:rFonts w:ascii="Arial" w:hAnsi="Arial" w:cs="Arial"/>
                <w:sz w:val="18"/>
              </w:rPr>
              <w:t xml:space="preserve">±1.2 </w:t>
            </w:r>
            <w:r w:rsidRPr="001F23FC">
              <w:rPr>
                <w:rFonts w:ascii="Arial" w:hAnsi="Arial"/>
                <w:sz w:val="18"/>
              </w:rPr>
              <w:t>[%CBW]</w:t>
            </w:r>
            <w:r w:rsidRPr="001F23FC">
              <w:rPr>
                <w:rFonts w:ascii="Arial" w:hAnsi="Arial"/>
                <w:sz w:val="18"/>
                <w:szCs w:val="18"/>
              </w:rPr>
              <w:t xml:space="preserve"> </w:t>
            </w:r>
            <w:r w:rsidRPr="001F23FC">
              <w:rPr>
                <w:rFonts w:ascii="Arial" w:hAnsi="Arial" w:cs="Arial"/>
                <w:bCs/>
                <w:color w:val="000000"/>
                <w:sz w:val="18"/>
                <w:szCs w:val="18"/>
              </w:rPr>
              <w:t>(BW 200MHz)</w:t>
            </w:r>
          </w:p>
          <w:p w14:paraId="55AC511F" w14:textId="67C5DBFF" w:rsidR="001D1B30" w:rsidRPr="001F23FC" w:rsidRDefault="001D1B30" w:rsidP="001D1B30">
            <w:pPr>
              <w:pStyle w:val="TAL"/>
              <w:rPr>
                <w:rFonts w:cs="Arial"/>
                <w:bCs/>
                <w:color w:val="000000"/>
                <w:szCs w:val="18"/>
              </w:rPr>
            </w:pPr>
            <w:r w:rsidRPr="001F23FC">
              <w:rPr>
                <w:rFonts w:cs="Arial"/>
              </w:rPr>
              <w:t>±</w:t>
            </w:r>
            <w:r>
              <w:rPr>
                <w:rFonts w:cs="Arial"/>
              </w:rPr>
              <w:t>1.3</w:t>
            </w:r>
            <w:r w:rsidRPr="001F23FC">
              <w:rPr>
                <w:rFonts w:cs="Arial"/>
              </w:rPr>
              <w:t xml:space="preserve"> </w:t>
            </w:r>
            <w:r w:rsidRPr="001F23FC">
              <w:t>[%CBW]</w:t>
            </w:r>
            <w:r w:rsidRPr="001F23FC">
              <w:rPr>
                <w:szCs w:val="18"/>
              </w:rPr>
              <w:t xml:space="preserve"> </w:t>
            </w:r>
            <w:r w:rsidRPr="001F23FC">
              <w:rPr>
                <w:rFonts w:cs="Arial"/>
                <w:bCs/>
                <w:color w:val="000000"/>
                <w:szCs w:val="18"/>
              </w:rPr>
              <w:t>(BW 400MHz)</w:t>
            </w:r>
          </w:p>
          <w:p w14:paraId="4EB0F158" w14:textId="77777777" w:rsidR="001D1B30" w:rsidRPr="001F23FC" w:rsidRDefault="001D1B30" w:rsidP="001D1B30">
            <w:pPr>
              <w:pStyle w:val="TAL"/>
              <w:rPr>
                <w:rFonts w:cs="Arial"/>
                <w:bCs/>
                <w:color w:val="000000"/>
                <w:szCs w:val="18"/>
              </w:rPr>
            </w:pPr>
          </w:p>
          <w:p w14:paraId="7527AA10" w14:textId="77777777" w:rsidR="001D1B30" w:rsidRPr="001F23FC" w:rsidRDefault="001D1B30" w:rsidP="001D1B30">
            <w:pPr>
              <w:pStyle w:val="TAL"/>
              <w:rPr>
                <w:rFonts w:cs="Arial"/>
                <w:bCs/>
                <w:color w:val="000000"/>
                <w:szCs w:val="18"/>
              </w:rPr>
            </w:pPr>
            <w:r w:rsidRPr="001F23FC">
              <w:rPr>
                <w:rFonts w:cs="Arial"/>
                <w:bCs/>
                <w:color w:val="000000"/>
                <w:szCs w:val="18"/>
              </w:rPr>
              <w:t>FR2b:</w:t>
            </w:r>
          </w:p>
          <w:p w14:paraId="0DB413A3" w14:textId="77777777" w:rsidR="001D1B30" w:rsidRPr="001F23FC" w:rsidRDefault="001D1B30" w:rsidP="001D1B30">
            <w:pPr>
              <w:keepNext/>
              <w:keepLines/>
              <w:spacing w:after="0"/>
              <w:rPr>
                <w:rFonts w:ascii="Arial" w:hAnsi="Arial" w:cs="Arial"/>
                <w:bCs/>
                <w:color w:val="000000"/>
                <w:sz w:val="18"/>
                <w:szCs w:val="18"/>
              </w:rPr>
            </w:pPr>
            <w:r w:rsidRPr="001F23FC">
              <w:rPr>
                <w:rFonts w:ascii="Arial" w:hAnsi="Arial" w:cs="Arial"/>
                <w:sz w:val="18"/>
              </w:rPr>
              <w:t>±</w:t>
            </w:r>
            <w:r w:rsidRPr="001F23FC">
              <w:rPr>
                <w:rFonts w:ascii="Arial" w:hAnsi="Arial"/>
                <w:sz w:val="18"/>
              </w:rPr>
              <w:t>0.4 [%CBW]</w:t>
            </w:r>
            <w:r w:rsidRPr="001F23FC">
              <w:rPr>
                <w:rFonts w:ascii="Arial" w:hAnsi="Arial" w:cs="Arial"/>
                <w:bCs/>
                <w:color w:val="000000"/>
                <w:sz w:val="18"/>
                <w:szCs w:val="18"/>
              </w:rPr>
              <w:t xml:space="preserve"> (BW 50MHz)</w:t>
            </w:r>
          </w:p>
          <w:p w14:paraId="50621660" w14:textId="77777777" w:rsidR="001D1B30" w:rsidRPr="00DD3EFD" w:rsidRDefault="001D1B30" w:rsidP="001D1B30">
            <w:pPr>
              <w:keepNext/>
              <w:keepLines/>
              <w:spacing w:after="0"/>
              <w:rPr>
                <w:rFonts w:ascii="Arial" w:hAnsi="Arial" w:cs="v4.2.0"/>
                <w:sz w:val="18"/>
              </w:rPr>
            </w:pPr>
            <w:r w:rsidRPr="001F23FC">
              <w:rPr>
                <w:rFonts w:ascii="Arial" w:hAnsi="Arial" w:cs="Arial"/>
                <w:sz w:val="18"/>
              </w:rPr>
              <w:t xml:space="preserve">±0.4 </w:t>
            </w:r>
            <w:r w:rsidRPr="001F23FC">
              <w:rPr>
                <w:rFonts w:ascii="Arial" w:hAnsi="Arial"/>
                <w:sz w:val="18"/>
              </w:rPr>
              <w:t>[%CBW]</w:t>
            </w:r>
            <w:r w:rsidRPr="001F23FC">
              <w:rPr>
                <w:rFonts w:ascii="Arial" w:hAnsi="Arial" w:cs="Arial"/>
                <w:bCs/>
                <w:color w:val="000000"/>
                <w:sz w:val="18"/>
                <w:szCs w:val="18"/>
              </w:rPr>
              <w:t xml:space="preserve"> (BW </w:t>
            </w:r>
            <w:r w:rsidRPr="00DD3EFD">
              <w:rPr>
                <w:rFonts w:ascii="Arial" w:hAnsi="Arial" w:cs="Arial"/>
                <w:bCs/>
                <w:color w:val="000000"/>
                <w:sz w:val="18"/>
                <w:szCs w:val="18"/>
              </w:rPr>
              <w:t>100MHz)</w:t>
            </w:r>
          </w:p>
          <w:p w14:paraId="5E0149A0" w14:textId="77777777" w:rsidR="001D1B30" w:rsidRPr="00DD3EFD" w:rsidRDefault="001D1B30" w:rsidP="001D1B30">
            <w:pPr>
              <w:keepNext/>
              <w:keepLines/>
              <w:spacing w:after="0"/>
              <w:rPr>
                <w:rFonts w:ascii="Arial" w:hAnsi="Arial" w:cs="v4.2.0"/>
                <w:sz w:val="18"/>
              </w:rPr>
            </w:pPr>
            <w:r w:rsidRPr="00DD3EFD">
              <w:rPr>
                <w:rFonts w:ascii="Arial" w:hAnsi="Arial" w:cs="Arial"/>
                <w:sz w:val="18"/>
              </w:rPr>
              <w:t xml:space="preserve">±1.3 </w:t>
            </w:r>
            <w:r w:rsidRPr="00DD3EFD">
              <w:rPr>
                <w:rFonts w:ascii="Arial" w:hAnsi="Arial"/>
                <w:sz w:val="18"/>
              </w:rPr>
              <w:t>[%CBW]</w:t>
            </w:r>
            <w:r w:rsidRPr="00DD3EFD">
              <w:rPr>
                <w:rFonts w:ascii="Arial" w:hAnsi="Arial"/>
                <w:sz w:val="18"/>
                <w:szCs w:val="18"/>
              </w:rPr>
              <w:t xml:space="preserve"> </w:t>
            </w:r>
            <w:r w:rsidRPr="00DD3EFD">
              <w:rPr>
                <w:rFonts w:ascii="Arial" w:hAnsi="Arial" w:cs="Arial"/>
                <w:bCs/>
                <w:color w:val="000000"/>
                <w:sz w:val="18"/>
                <w:szCs w:val="18"/>
              </w:rPr>
              <w:t>(BW 200MHz)</w:t>
            </w:r>
          </w:p>
          <w:p w14:paraId="7272566A" w14:textId="2C95B9B4" w:rsidR="001D1B30" w:rsidRPr="00DD3EFD" w:rsidRDefault="001D1B30" w:rsidP="001D1B30">
            <w:pPr>
              <w:pStyle w:val="TAL"/>
              <w:rPr>
                <w:rFonts w:cs="Arial"/>
                <w:bCs/>
                <w:color w:val="000000"/>
                <w:szCs w:val="18"/>
              </w:rPr>
            </w:pPr>
            <w:r w:rsidRPr="00DD3EFD">
              <w:rPr>
                <w:rFonts w:cs="Arial"/>
              </w:rPr>
              <w:t xml:space="preserve">±[1.7] </w:t>
            </w:r>
            <w:r w:rsidRPr="00DD3EFD">
              <w:t>[%CBW]</w:t>
            </w:r>
            <w:r w:rsidRPr="00DD3EFD">
              <w:rPr>
                <w:szCs w:val="18"/>
              </w:rPr>
              <w:t xml:space="preserve"> </w:t>
            </w:r>
            <w:r w:rsidRPr="00DD3EFD">
              <w:rPr>
                <w:rFonts w:cs="Arial"/>
                <w:bCs/>
                <w:color w:val="000000"/>
                <w:szCs w:val="18"/>
              </w:rPr>
              <w:t>(BW 400MHz)</w:t>
            </w:r>
          </w:p>
          <w:p w14:paraId="276A11CD" w14:textId="77777777" w:rsidR="001D1B30" w:rsidRPr="00DD3EFD" w:rsidRDefault="001D1B30" w:rsidP="001D1B30">
            <w:pPr>
              <w:pStyle w:val="TAL"/>
              <w:rPr>
                <w:rFonts w:cs="Arial"/>
                <w:bCs/>
                <w:color w:val="000000"/>
                <w:szCs w:val="18"/>
              </w:rPr>
            </w:pPr>
          </w:p>
          <w:p w14:paraId="2B39B187" w14:textId="77777777" w:rsidR="001D1B30" w:rsidRPr="00DD3EFD" w:rsidRDefault="001D1B30" w:rsidP="001D1B30">
            <w:pPr>
              <w:pStyle w:val="TAL"/>
              <w:rPr>
                <w:rFonts w:cs="Arial"/>
                <w:bCs/>
                <w:color w:val="000000"/>
                <w:szCs w:val="18"/>
                <w:u w:val="single"/>
              </w:rPr>
            </w:pPr>
            <w:r w:rsidRPr="00DD3EFD">
              <w:rPr>
                <w:rFonts w:cs="Arial"/>
                <w:bCs/>
                <w:color w:val="000000"/>
                <w:szCs w:val="18"/>
                <w:u w:val="single"/>
              </w:rPr>
              <w:t>PC3:</w:t>
            </w:r>
          </w:p>
          <w:p w14:paraId="5F5C4987" w14:textId="77777777" w:rsidR="001D1B30" w:rsidRPr="00DD3EFD" w:rsidRDefault="001D1B30" w:rsidP="001D1B30">
            <w:pPr>
              <w:pStyle w:val="TAL"/>
              <w:rPr>
                <w:rFonts w:cs="Arial"/>
                <w:bCs/>
                <w:color w:val="000000"/>
                <w:szCs w:val="18"/>
              </w:rPr>
            </w:pPr>
            <w:r w:rsidRPr="00DD3EFD">
              <w:rPr>
                <w:rFonts w:cs="Arial"/>
                <w:bCs/>
                <w:color w:val="000000"/>
                <w:szCs w:val="18"/>
              </w:rPr>
              <w:t>FR2c:</w:t>
            </w:r>
          </w:p>
          <w:p w14:paraId="727DB6CD" w14:textId="77777777" w:rsidR="001D1B30" w:rsidRPr="00DD3EFD" w:rsidRDefault="001D1B30" w:rsidP="001D1B30">
            <w:pPr>
              <w:keepNext/>
              <w:keepLines/>
              <w:spacing w:after="0"/>
              <w:rPr>
                <w:rFonts w:ascii="Arial" w:hAnsi="Arial" w:cs="Arial"/>
                <w:bCs/>
                <w:color w:val="000000"/>
                <w:sz w:val="18"/>
                <w:szCs w:val="18"/>
              </w:rPr>
            </w:pPr>
            <w:r w:rsidRPr="00DD3EFD">
              <w:rPr>
                <w:rFonts w:ascii="Arial" w:hAnsi="Arial" w:cs="Arial"/>
                <w:sz w:val="18"/>
              </w:rPr>
              <w:t>±</w:t>
            </w:r>
            <w:r w:rsidRPr="00DD3EFD">
              <w:rPr>
                <w:rFonts w:ascii="Arial" w:hAnsi="Arial"/>
                <w:sz w:val="18"/>
              </w:rPr>
              <w:t>0.65 [%CBW]</w:t>
            </w:r>
            <w:r w:rsidRPr="00DD3EFD">
              <w:rPr>
                <w:rFonts w:ascii="Arial" w:hAnsi="Arial" w:cs="Arial"/>
                <w:bCs/>
                <w:color w:val="000000"/>
                <w:sz w:val="18"/>
                <w:szCs w:val="18"/>
              </w:rPr>
              <w:t xml:space="preserve"> (BW 50MHz)</w:t>
            </w:r>
          </w:p>
          <w:p w14:paraId="5BDAD2DA" w14:textId="77777777" w:rsidR="001D1B30" w:rsidRPr="00DD3EFD" w:rsidRDefault="001D1B30" w:rsidP="001D1B30">
            <w:pPr>
              <w:keepNext/>
              <w:keepLines/>
              <w:spacing w:after="0"/>
              <w:rPr>
                <w:rFonts w:ascii="Arial" w:hAnsi="Arial" w:cs="v4.2.0"/>
                <w:sz w:val="18"/>
              </w:rPr>
            </w:pPr>
            <w:r w:rsidRPr="00DD3EFD">
              <w:rPr>
                <w:rFonts w:ascii="Arial" w:hAnsi="Arial" w:cs="Arial"/>
                <w:sz w:val="18"/>
              </w:rPr>
              <w:t xml:space="preserve">±0.65 </w:t>
            </w:r>
            <w:r w:rsidRPr="00DD3EFD">
              <w:rPr>
                <w:rFonts w:ascii="Arial" w:hAnsi="Arial"/>
                <w:sz w:val="18"/>
              </w:rPr>
              <w:t>[%CBW]</w:t>
            </w:r>
            <w:r w:rsidRPr="00DD3EFD">
              <w:rPr>
                <w:rFonts w:ascii="Arial" w:hAnsi="Arial" w:cs="Arial"/>
                <w:bCs/>
                <w:color w:val="000000"/>
                <w:sz w:val="18"/>
                <w:szCs w:val="18"/>
              </w:rPr>
              <w:t xml:space="preserve"> (BW 100MHz)</w:t>
            </w:r>
          </w:p>
          <w:p w14:paraId="74D7E31D" w14:textId="0701EFBB" w:rsidR="001D1B30" w:rsidRPr="00DD3EFD" w:rsidRDefault="001D1B30" w:rsidP="001D1B30">
            <w:pPr>
              <w:keepNext/>
              <w:keepLines/>
              <w:spacing w:after="0"/>
              <w:rPr>
                <w:rFonts w:ascii="Arial" w:hAnsi="Arial" w:cs="v4.2.0"/>
                <w:sz w:val="18"/>
              </w:rPr>
            </w:pPr>
            <w:r w:rsidRPr="00DD3EFD">
              <w:rPr>
                <w:rFonts w:ascii="Arial" w:hAnsi="Arial" w:cs="Arial"/>
                <w:sz w:val="18"/>
              </w:rPr>
              <w:t xml:space="preserve">±[1.2] </w:t>
            </w:r>
            <w:r w:rsidRPr="00DD3EFD">
              <w:rPr>
                <w:rFonts w:ascii="Arial" w:hAnsi="Arial"/>
                <w:sz w:val="18"/>
              </w:rPr>
              <w:t>[%CBW]</w:t>
            </w:r>
            <w:r w:rsidRPr="00DD3EFD">
              <w:rPr>
                <w:rFonts w:ascii="Arial" w:hAnsi="Arial"/>
                <w:sz w:val="18"/>
                <w:szCs w:val="18"/>
              </w:rPr>
              <w:t xml:space="preserve"> </w:t>
            </w:r>
            <w:r w:rsidRPr="00DD3EFD">
              <w:rPr>
                <w:rFonts w:ascii="Arial" w:hAnsi="Arial" w:cs="Arial"/>
                <w:bCs/>
                <w:color w:val="000000"/>
                <w:sz w:val="18"/>
                <w:szCs w:val="18"/>
              </w:rPr>
              <w:t>(BW 200MHz)</w:t>
            </w:r>
          </w:p>
          <w:p w14:paraId="66F5D7F8" w14:textId="1930BB49" w:rsidR="001D1B30" w:rsidRPr="001F23FC" w:rsidRDefault="001D1B30" w:rsidP="001D1B30">
            <w:pPr>
              <w:pStyle w:val="TAL"/>
              <w:rPr>
                <w:rFonts w:cs="v4.2.0"/>
              </w:rPr>
            </w:pPr>
            <w:r w:rsidRPr="00DD3EFD">
              <w:rPr>
                <w:rFonts w:cs="Arial"/>
              </w:rPr>
              <w:t xml:space="preserve">±TBD </w:t>
            </w:r>
            <w:r w:rsidRPr="00DD3EFD">
              <w:t>[%CB</w:t>
            </w:r>
            <w:r w:rsidRPr="001F23FC">
              <w:t>W]</w:t>
            </w:r>
            <w:r w:rsidRPr="001F23FC">
              <w:rPr>
                <w:szCs w:val="18"/>
              </w:rPr>
              <w:t xml:space="preserve"> </w:t>
            </w:r>
            <w:r w:rsidRPr="001F23FC">
              <w:rPr>
                <w:rFonts w:cs="Arial"/>
                <w:bCs/>
                <w:color w:val="000000"/>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color w:val="000000"/>
                <w:szCs w:val="18"/>
              </w:rPr>
            </w:pPr>
            <w:r w:rsidRPr="001F23FC">
              <w:rPr>
                <w:rFonts w:cs="Arial"/>
                <w:bCs/>
                <w:color w:val="000000"/>
                <w:szCs w:val="18"/>
                <w:u w:val="single"/>
              </w:rPr>
              <w:t>PC3</w:t>
            </w:r>
          </w:p>
          <w:p w14:paraId="0395138A" w14:textId="77777777" w:rsidR="001D1B30" w:rsidRPr="001F23FC" w:rsidRDefault="001D1B30" w:rsidP="001D1B3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 cm</w:t>
            </w:r>
          </w:p>
          <w:p w14:paraId="091B38E1" w14:textId="77777777" w:rsidR="001D1B30" w:rsidRPr="001F23FC" w:rsidRDefault="001D1B30" w:rsidP="001D1B30">
            <w:pPr>
              <w:pStyle w:val="TAL"/>
              <w:rPr>
                <w:rFonts w:cs="Arial"/>
                <w:bCs/>
                <w:color w:val="000000"/>
                <w:szCs w:val="18"/>
              </w:rPr>
            </w:pPr>
            <w:r w:rsidRPr="001F23FC">
              <w:rPr>
                <w:rFonts w:cs="Arial"/>
              </w:rPr>
              <w:t xml:space="preserve">2.67 </w:t>
            </w:r>
            <w:r w:rsidRPr="001F23FC">
              <w:rPr>
                <w:rFonts w:cs="Arial"/>
                <w:bCs/>
                <w:color w:val="000000"/>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color w:val="000000"/>
                <w:szCs w:val="18"/>
              </w:rPr>
              <w:t xml:space="preserve"> dB (FR2b, NTC testing)</w:t>
            </w:r>
          </w:p>
        </w:tc>
        <w:tc>
          <w:tcPr>
            <w:tcW w:w="2949" w:type="dxa"/>
          </w:tcPr>
          <w:p w14:paraId="30665247" w14:textId="637CDE51"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TR 38.309)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pPr>
        <w:ind w:left="284"/>
      </w:pPr>
    </w:p>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7985" w:type="dxa"/>
        <w:jc w:val="center"/>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shd w:val="clear" w:color="auto" w:fill="auto"/>
            <w:noWrap/>
            <w:vAlign w:val="bottom"/>
            <w:hideMark/>
          </w:tcPr>
          <w:p w14:paraId="76268BDB"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23" w:type="dxa"/>
            <w:tcBorders>
              <w:top w:val="single" w:sz="4" w:space="0" w:color="auto"/>
              <w:left w:val="nil"/>
              <w:bottom w:val="single" w:sz="4" w:space="0" w:color="auto"/>
              <w:right w:val="single" w:sz="4" w:space="0" w:color="auto"/>
            </w:tcBorders>
            <w:shd w:val="clear" w:color="auto" w:fill="auto"/>
            <w:noWrap/>
            <w:vAlign w:val="bottom"/>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0081CA8" w14:textId="77777777" w:rsidR="007F45F2" w:rsidRPr="001F23FC" w:rsidRDefault="007F45F2" w:rsidP="001F23FC">
            <w:pPr>
              <w:pStyle w:val="TAH"/>
            </w:pPr>
            <w:r w:rsidRPr="001F23FC">
              <w:t>400MHz</w:t>
            </w:r>
          </w:p>
        </w:tc>
      </w:tr>
      <w:tr w:rsidR="007F45F2" w:rsidRPr="001F23FC" w14:paraId="47B1EA0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shd w:val="clear" w:color="auto" w:fill="auto"/>
            <w:vAlign w:val="center"/>
            <w:hideMark/>
          </w:tcPr>
          <w:p w14:paraId="6541DE73"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shd w:val="clear" w:color="auto" w:fill="auto"/>
            <w:noWrap/>
            <w:vAlign w:val="bottom"/>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shd w:val="clear" w:color="auto" w:fill="auto"/>
            <w:noWrap/>
            <w:vAlign w:val="bottom"/>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shd w:val="clear" w:color="auto" w:fill="auto"/>
            <w:noWrap/>
            <w:vAlign w:val="bottom"/>
          </w:tcPr>
          <w:p w14:paraId="45D9983B" w14:textId="77777777" w:rsidR="007F45F2" w:rsidRPr="001F23FC" w:rsidRDefault="007F45F2" w:rsidP="001F23FC">
            <w:pPr>
              <w:pStyle w:val="TAC"/>
            </w:pPr>
            <w:r w:rsidRPr="001F23FC">
              <w:t>7.69%</w:t>
            </w:r>
          </w:p>
        </w:tc>
      </w:tr>
      <w:tr w:rsidR="007F45F2" w:rsidRPr="001F23FC" w14:paraId="28B8836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shd w:val="clear" w:color="auto" w:fill="auto"/>
            <w:vAlign w:val="center"/>
            <w:hideMark/>
          </w:tcPr>
          <w:p w14:paraId="68929BFE"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shd w:val="clear" w:color="auto" w:fill="auto"/>
            <w:noWrap/>
            <w:vAlign w:val="bottom"/>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shd w:val="clear" w:color="auto" w:fill="auto"/>
            <w:noWrap/>
            <w:vAlign w:val="bottom"/>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shd w:val="clear" w:color="auto" w:fill="auto"/>
            <w:noWrap/>
            <w:vAlign w:val="bottom"/>
          </w:tcPr>
          <w:p w14:paraId="6A21AB60" w14:textId="77777777" w:rsidR="007F45F2" w:rsidRPr="001F23FC" w:rsidRDefault="007F45F2" w:rsidP="001F23FC">
            <w:pPr>
              <w:pStyle w:val="TAC"/>
            </w:pPr>
            <w:r w:rsidRPr="001F23FC">
              <w:t>8.99%</w:t>
            </w:r>
          </w:p>
        </w:tc>
      </w:tr>
      <w:tr w:rsidR="007F45F2" w:rsidRPr="001F23FC" w14:paraId="171DFAC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shd w:val="clear" w:color="auto" w:fill="auto"/>
            <w:vAlign w:val="center"/>
            <w:hideMark/>
          </w:tcPr>
          <w:p w14:paraId="67B2061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shd w:val="clear" w:color="auto" w:fill="auto"/>
            <w:noWrap/>
            <w:vAlign w:val="bottom"/>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shd w:val="clear" w:color="auto" w:fill="auto"/>
            <w:noWrap/>
            <w:vAlign w:val="bottom"/>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shd w:val="clear" w:color="auto" w:fill="auto"/>
            <w:noWrap/>
            <w:vAlign w:val="bottom"/>
          </w:tcPr>
          <w:p w14:paraId="40339D15" w14:textId="77777777" w:rsidR="007F45F2" w:rsidRPr="001F23FC" w:rsidRDefault="007F45F2" w:rsidP="001F23FC">
            <w:pPr>
              <w:pStyle w:val="TAC"/>
            </w:pPr>
            <w:r w:rsidRPr="001F23FC">
              <w:t>7.69%</w:t>
            </w:r>
          </w:p>
        </w:tc>
      </w:tr>
      <w:tr w:rsidR="007F45F2" w:rsidRPr="001F23FC" w14:paraId="791CC04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shd w:val="clear" w:color="auto" w:fill="auto"/>
            <w:vAlign w:val="center"/>
            <w:hideMark/>
          </w:tcPr>
          <w:p w14:paraId="7FBBD0FC"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shd w:val="clear" w:color="auto" w:fill="auto"/>
            <w:noWrap/>
            <w:vAlign w:val="bottom"/>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shd w:val="clear" w:color="auto" w:fill="auto"/>
            <w:noWrap/>
            <w:vAlign w:val="bottom"/>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shd w:val="clear" w:color="auto" w:fill="auto"/>
            <w:noWrap/>
            <w:vAlign w:val="bottom"/>
          </w:tcPr>
          <w:p w14:paraId="4EA3B327" w14:textId="77777777" w:rsidR="007F45F2" w:rsidRPr="001F23FC" w:rsidRDefault="007F45F2" w:rsidP="001F23FC">
            <w:pPr>
              <w:pStyle w:val="TAC"/>
            </w:pPr>
            <w:r w:rsidRPr="001F23FC">
              <w:t>8.99%</w:t>
            </w:r>
          </w:p>
        </w:tc>
      </w:tr>
      <w:tr w:rsidR="007F45F2" w:rsidRPr="001F23FC" w14:paraId="2BBCA02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shd w:val="clear" w:color="auto" w:fill="auto"/>
            <w:vAlign w:val="center"/>
            <w:hideMark/>
          </w:tcPr>
          <w:p w14:paraId="78D9AC2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shd w:val="clear" w:color="auto" w:fill="auto"/>
            <w:noWrap/>
            <w:vAlign w:val="bottom"/>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shd w:val="clear" w:color="auto" w:fill="auto"/>
            <w:noWrap/>
            <w:vAlign w:val="bottom"/>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shd w:val="clear" w:color="auto" w:fill="auto"/>
            <w:noWrap/>
            <w:vAlign w:val="bottom"/>
          </w:tcPr>
          <w:p w14:paraId="2798CB51" w14:textId="77777777" w:rsidR="007F45F2" w:rsidRPr="001F23FC" w:rsidRDefault="007F45F2" w:rsidP="001F23FC">
            <w:pPr>
              <w:pStyle w:val="TAC"/>
            </w:pPr>
            <w:r w:rsidRPr="001F23FC">
              <w:t>11.21%</w:t>
            </w:r>
          </w:p>
        </w:tc>
      </w:tr>
      <w:tr w:rsidR="007F45F2" w:rsidRPr="001F23FC" w14:paraId="3EF272D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shd w:val="clear" w:color="auto" w:fill="auto"/>
            <w:vAlign w:val="center"/>
            <w:hideMark/>
          </w:tcPr>
          <w:p w14:paraId="2B348D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shd w:val="clear" w:color="auto" w:fill="auto"/>
            <w:noWrap/>
            <w:vAlign w:val="bottom"/>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shd w:val="clear" w:color="auto" w:fill="auto"/>
            <w:noWrap/>
            <w:vAlign w:val="bottom"/>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shd w:val="clear" w:color="auto" w:fill="auto"/>
            <w:noWrap/>
            <w:vAlign w:val="bottom"/>
          </w:tcPr>
          <w:p w14:paraId="4DCFFB8F" w14:textId="77777777" w:rsidR="007F45F2" w:rsidRPr="001F23FC" w:rsidRDefault="007F45F2" w:rsidP="001F23FC">
            <w:pPr>
              <w:pStyle w:val="TAC"/>
            </w:pPr>
            <w:r w:rsidRPr="001F23FC">
              <w:t>11.21%</w:t>
            </w:r>
          </w:p>
        </w:tc>
      </w:tr>
      <w:tr w:rsidR="007F45F2" w:rsidRPr="001F23FC" w14:paraId="4444846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shd w:val="clear" w:color="auto" w:fill="auto"/>
            <w:vAlign w:val="center"/>
            <w:hideMark/>
          </w:tcPr>
          <w:p w14:paraId="2F68C2C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49AE717C" w14:textId="77777777" w:rsidR="007F45F2" w:rsidRPr="001F23FC" w:rsidRDefault="007F45F2" w:rsidP="001F23FC">
            <w:pPr>
              <w:pStyle w:val="TAC"/>
            </w:pPr>
            <w:r w:rsidRPr="001F23FC">
              <w:t>15.84%</w:t>
            </w:r>
          </w:p>
        </w:tc>
      </w:tr>
      <w:tr w:rsidR="007F45F2" w:rsidRPr="001F23FC" w14:paraId="1B3219C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shd w:val="clear" w:color="auto" w:fill="auto"/>
            <w:vAlign w:val="center"/>
            <w:hideMark/>
          </w:tcPr>
          <w:p w14:paraId="6461B62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shd w:val="clear" w:color="auto" w:fill="auto"/>
            <w:noWrap/>
            <w:vAlign w:val="bottom"/>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shd w:val="clear" w:color="auto" w:fill="auto"/>
            <w:noWrap/>
            <w:vAlign w:val="bottom"/>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shd w:val="clear" w:color="auto" w:fill="auto"/>
            <w:noWrap/>
            <w:vAlign w:val="bottom"/>
          </w:tcPr>
          <w:p w14:paraId="55DD05BD" w14:textId="77777777" w:rsidR="007F45F2" w:rsidRPr="001F23FC" w:rsidRDefault="007F45F2" w:rsidP="001F23FC">
            <w:pPr>
              <w:pStyle w:val="TAC"/>
            </w:pPr>
            <w:r w:rsidRPr="001F23FC">
              <w:t>15.84%</w:t>
            </w:r>
          </w:p>
        </w:tc>
      </w:tr>
      <w:tr w:rsidR="007F45F2" w:rsidRPr="001F23FC" w14:paraId="497A2198"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shd w:val="clear" w:color="auto" w:fill="auto"/>
            <w:vAlign w:val="center"/>
            <w:hideMark/>
          </w:tcPr>
          <w:p w14:paraId="38154BB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shd w:val="clear" w:color="auto" w:fill="auto"/>
            <w:noWrap/>
            <w:vAlign w:val="bottom"/>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shd w:val="clear" w:color="auto" w:fill="auto"/>
            <w:noWrap/>
            <w:vAlign w:val="bottom"/>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shd w:val="clear" w:color="auto" w:fill="auto"/>
            <w:noWrap/>
            <w:vAlign w:val="bottom"/>
          </w:tcPr>
          <w:p w14:paraId="599BCFA7" w14:textId="77777777" w:rsidR="007F45F2" w:rsidRPr="001F23FC" w:rsidRDefault="007F45F2" w:rsidP="001F23FC">
            <w:pPr>
              <w:pStyle w:val="TAC"/>
            </w:pPr>
            <w:r w:rsidRPr="001F23FC">
              <w:t>11.89%</w:t>
            </w:r>
          </w:p>
        </w:tc>
      </w:tr>
      <w:tr w:rsidR="007F45F2" w:rsidRPr="001F23FC" w14:paraId="455E27F9"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shd w:val="clear" w:color="auto" w:fill="auto"/>
            <w:vAlign w:val="center"/>
            <w:hideMark/>
          </w:tcPr>
          <w:p w14:paraId="3CFE135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shd w:val="clear" w:color="auto" w:fill="auto"/>
            <w:noWrap/>
            <w:vAlign w:val="bottom"/>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shd w:val="clear" w:color="auto" w:fill="auto"/>
            <w:noWrap/>
            <w:vAlign w:val="bottom"/>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shd w:val="clear" w:color="auto" w:fill="auto"/>
            <w:noWrap/>
            <w:vAlign w:val="bottom"/>
          </w:tcPr>
          <w:p w14:paraId="461F99DA" w14:textId="77777777" w:rsidR="007F45F2" w:rsidRPr="001F23FC" w:rsidRDefault="007F45F2" w:rsidP="001F23FC">
            <w:pPr>
              <w:pStyle w:val="TAC"/>
            </w:pPr>
            <w:r w:rsidRPr="001F23FC">
              <w:t>11.89%</w:t>
            </w:r>
          </w:p>
        </w:tc>
      </w:tr>
      <w:tr w:rsidR="007F45F2" w:rsidRPr="001F23FC" w14:paraId="5C5EB16C"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shd w:val="clear" w:color="auto" w:fill="auto"/>
            <w:vAlign w:val="center"/>
            <w:hideMark/>
          </w:tcPr>
          <w:p w14:paraId="7C380B7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0873C524" w14:textId="77777777" w:rsidR="007F45F2" w:rsidRPr="001F23FC" w:rsidRDefault="007F45F2" w:rsidP="001F23FC">
            <w:pPr>
              <w:pStyle w:val="TAC"/>
            </w:pPr>
            <w:r w:rsidRPr="001F23FC">
              <w:t>15.84%</w:t>
            </w:r>
          </w:p>
        </w:tc>
      </w:tr>
      <w:tr w:rsidR="007F45F2" w:rsidRPr="001F23FC" w14:paraId="071B778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shd w:val="clear" w:color="auto" w:fill="auto"/>
            <w:vAlign w:val="center"/>
            <w:hideMark/>
          </w:tcPr>
          <w:p w14:paraId="5AD460AA"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shd w:val="clear" w:color="auto" w:fill="auto"/>
            <w:noWrap/>
            <w:vAlign w:val="bottom"/>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shd w:val="clear" w:color="auto" w:fill="auto"/>
            <w:noWrap/>
            <w:vAlign w:val="bottom"/>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shd w:val="clear" w:color="auto" w:fill="auto"/>
            <w:noWrap/>
            <w:vAlign w:val="bottom"/>
          </w:tcPr>
          <w:p w14:paraId="7274D4FA" w14:textId="77777777" w:rsidR="007F45F2" w:rsidRPr="001F23FC" w:rsidRDefault="007F45F2" w:rsidP="001F23FC">
            <w:pPr>
              <w:pStyle w:val="TAC"/>
            </w:pPr>
            <w:r w:rsidRPr="001F23FC">
              <w:t>15.84%</w:t>
            </w:r>
          </w:p>
        </w:tc>
      </w:tr>
      <w:tr w:rsidR="007F45F2" w:rsidRPr="001F23FC" w14:paraId="1C2DC27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shd w:val="clear" w:color="auto" w:fill="auto"/>
            <w:vAlign w:val="center"/>
            <w:hideMark/>
          </w:tcPr>
          <w:p w14:paraId="04C29931"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shd w:val="clear" w:color="auto" w:fill="auto"/>
            <w:noWrap/>
            <w:vAlign w:val="bottom"/>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shd w:val="clear" w:color="auto" w:fill="auto"/>
            <w:noWrap/>
            <w:vAlign w:val="bottom"/>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shd w:val="clear" w:color="auto" w:fill="auto"/>
            <w:noWrap/>
            <w:vAlign w:val="bottom"/>
          </w:tcPr>
          <w:p w14:paraId="1B475FAA" w14:textId="77777777" w:rsidR="007F45F2" w:rsidRPr="001F23FC" w:rsidRDefault="007F45F2" w:rsidP="001F23FC">
            <w:pPr>
              <w:pStyle w:val="TAC"/>
            </w:pPr>
            <w:r w:rsidRPr="001F23FC">
              <w:t>21.13%</w:t>
            </w:r>
          </w:p>
        </w:tc>
      </w:tr>
      <w:tr w:rsidR="007F45F2" w:rsidRPr="001F23FC" w14:paraId="5C835B08"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shd w:val="clear" w:color="auto" w:fill="auto"/>
            <w:vAlign w:val="center"/>
          </w:tcPr>
          <w:p w14:paraId="47A4AE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shd w:val="clear" w:color="auto" w:fill="auto"/>
            <w:noWrap/>
            <w:vAlign w:val="bottom"/>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shd w:val="clear" w:color="auto" w:fill="auto"/>
            <w:noWrap/>
            <w:vAlign w:val="bottom"/>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shd w:val="clear" w:color="auto" w:fill="auto"/>
            <w:noWrap/>
            <w:vAlign w:val="bottom"/>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7F45F2"/>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shd w:val="clear" w:color="auto" w:fill="auto"/>
            <w:noWrap/>
            <w:vAlign w:val="bottom"/>
            <w:hideMark/>
          </w:tcPr>
          <w:p w14:paraId="6CE3918F"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14" w:type="dxa"/>
            <w:tcBorders>
              <w:top w:val="single" w:sz="4" w:space="0" w:color="auto"/>
              <w:left w:val="nil"/>
              <w:bottom w:val="single" w:sz="4" w:space="0" w:color="auto"/>
              <w:right w:val="single" w:sz="4" w:space="0" w:color="auto"/>
            </w:tcBorders>
            <w:shd w:val="clear" w:color="auto" w:fill="auto"/>
            <w:noWrap/>
            <w:vAlign w:val="bottom"/>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454517B" w14:textId="77777777" w:rsidR="007F45F2" w:rsidRPr="001F23FC" w:rsidRDefault="007F45F2" w:rsidP="001F23FC">
            <w:pPr>
              <w:pStyle w:val="TAH"/>
            </w:pPr>
            <w:r w:rsidRPr="001F23FC">
              <w:t>400MHz</w:t>
            </w:r>
          </w:p>
        </w:tc>
      </w:tr>
      <w:tr w:rsidR="007F45F2" w:rsidRPr="001F23FC" w14:paraId="38CC35B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shd w:val="clear" w:color="auto" w:fill="auto"/>
            <w:vAlign w:val="center"/>
            <w:hideMark/>
          </w:tcPr>
          <w:p w14:paraId="7856EA47"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shd w:val="clear" w:color="auto" w:fill="auto"/>
            <w:noWrap/>
            <w:vAlign w:val="bottom"/>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shd w:val="clear" w:color="auto" w:fill="auto"/>
            <w:noWrap/>
            <w:vAlign w:val="bottom"/>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shd w:val="clear" w:color="auto" w:fill="auto"/>
            <w:noWrap/>
            <w:vAlign w:val="bottom"/>
          </w:tcPr>
          <w:p w14:paraId="41857AFE" w14:textId="77777777" w:rsidR="007F45F2" w:rsidRPr="001F23FC" w:rsidRDefault="007F45F2" w:rsidP="001F23FC">
            <w:pPr>
              <w:pStyle w:val="TAC"/>
            </w:pPr>
            <w:r w:rsidRPr="001F23FC">
              <w:t>9.65%</w:t>
            </w:r>
          </w:p>
        </w:tc>
      </w:tr>
      <w:tr w:rsidR="007F45F2" w:rsidRPr="001F23FC" w14:paraId="4B71BDD9"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shd w:val="clear" w:color="auto" w:fill="auto"/>
            <w:vAlign w:val="center"/>
            <w:hideMark/>
          </w:tcPr>
          <w:p w14:paraId="50B16EEE"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shd w:val="clear" w:color="auto" w:fill="auto"/>
            <w:noWrap/>
            <w:vAlign w:val="bottom"/>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shd w:val="clear" w:color="auto" w:fill="auto"/>
            <w:noWrap/>
            <w:vAlign w:val="bottom"/>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shd w:val="clear" w:color="auto" w:fill="auto"/>
            <w:noWrap/>
            <w:vAlign w:val="bottom"/>
          </w:tcPr>
          <w:p w14:paraId="5089A452" w14:textId="77777777" w:rsidR="007F45F2" w:rsidRPr="001F23FC" w:rsidRDefault="007F45F2" w:rsidP="001F23FC">
            <w:pPr>
              <w:pStyle w:val="TAC"/>
            </w:pPr>
            <w:r w:rsidRPr="001F23FC">
              <w:t>12.50%</w:t>
            </w:r>
          </w:p>
        </w:tc>
      </w:tr>
      <w:tr w:rsidR="007F45F2" w:rsidRPr="001F23FC" w14:paraId="72C4453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shd w:val="clear" w:color="auto" w:fill="auto"/>
            <w:vAlign w:val="center"/>
            <w:hideMark/>
          </w:tcPr>
          <w:p w14:paraId="1E4C9A94"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shd w:val="clear" w:color="auto" w:fill="auto"/>
            <w:noWrap/>
            <w:vAlign w:val="bottom"/>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shd w:val="clear" w:color="auto" w:fill="auto"/>
            <w:noWrap/>
            <w:vAlign w:val="bottom"/>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shd w:val="clear" w:color="auto" w:fill="auto"/>
            <w:noWrap/>
            <w:vAlign w:val="bottom"/>
          </w:tcPr>
          <w:p w14:paraId="14D60D2D" w14:textId="77777777" w:rsidR="007F45F2" w:rsidRPr="001F23FC" w:rsidRDefault="007F45F2" w:rsidP="001F23FC">
            <w:pPr>
              <w:pStyle w:val="TAC"/>
            </w:pPr>
            <w:r w:rsidRPr="001F23FC">
              <w:t>9.65%</w:t>
            </w:r>
          </w:p>
        </w:tc>
      </w:tr>
      <w:tr w:rsidR="007F45F2" w:rsidRPr="001F23FC" w14:paraId="54D34E8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shd w:val="clear" w:color="auto" w:fill="auto"/>
            <w:vAlign w:val="center"/>
            <w:hideMark/>
          </w:tcPr>
          <w:p w14:paraId="0E53F0EA"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shd w:val="clear" w:color="auto" w:fill="auto"/>
            <w:noWrap/>
            <w:vAlign w:val="bottom"/>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shd w:val="clear" w:color="auto" w:fill="auto"/>
            <w:noWrap/>
            <w:vAlign w:val="bottom"/>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shd w:val="clear" w:color="auto" w:fill="auto"/>
            <w:noWrap/>
            <w:vAlign w:val="bottom"/>
          </w:tcPr>
          <w:p w14:paraId="52064008" w14:textId="77777777" w:rsidR="007F45F2" w:rsidRPr="001F23FC" w:rsidRDefault="007F45F2" w:rsidP="001F23FC">
            <w:pPr>
              <w:pStyle w:val="TAC"/>
            </w:pPr>
            <w:r w:rsidRPr="001F23FC">
              <w:t>12.50%</w:t>
            </w:r>
          </w:p>
        </w:tc>
      </w:tr>
      <w:tr w:rsidR="007F45F2" w:rsidRPr="001F23FC" w14:paraId="27CBBBB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shd w:val="clear" w:color="auto" w:fill="auto"/>
            <w:vAlign w:val="center"/>
            <w:hideMark/>
          </w:tcPr>
          <w:p w14:paraId="16D77833"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shd w:val="clear" w:color="auto" w:fill="auto"/>
            <w:noWrap/>
            <w:vAlign w:val="bottom"/>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shd w:val="clear" w:color="auto" w:fill="auto"/>
            <w:noWrap/>
            <w:vAlign w:val="bottom"/>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shd w:val="clear" w:color="auto" w:fill="auto"/>
            <w:noWrap/>
            <w:vAlign w:val="bottom"/>
          </w:tcPr>
          <w:p w14:paraId="03ECA03B" w14:textId="77777777" w:rsidR="007F45F2" w:rsidRPr="001F23FC" w:rsidRDefault="007F45F2" w:rsidP="001F23FC">
            <w:pPr>
              <w:pStyle w:val="TAC"/>
            </w:pPr>
            <w:r w:rsidRPr="001F23FC">
              <w:t>18.06%</w:t>
            </w:r>
          </w:p>
        </w:tc>
      </w:tr>
      <w:tr w:rsidR="007F45F2" w:rsidRPr="001F23FC" w14:paraId="39DEF27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shd w:val="clear" w:color="auto" w:fill="auto"/>
            <w:vAlign w:val="center"/>
            <w:hideMark/>
          </w:tcPr>
          <w:p w14:paraId="677EC792"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shd w:val="clear" w:color="auto" w:fill="auto"/>
            <w:noWrap/>
            <w:vAlign w:val="bottom"/>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shd w:val="clear" w:color="auto" w:fill="auto"/>
            <w:noWrap/>
            <w:vAlign w:val="bottom"/>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shd w:val="clear" w:color="auto" w:fill="auto"/>
            <w:noWrap/>
            <w:vAlign w:val="bottom"/>
          </w:tcPr>
          <w:p w14:paraId="1F69D361" w14:textId="77777777" w:rsidR="007F45F2" w:rsidRPr="001F23FC" w:rsidRDefault="007F45F2" w:rsidP="001F23FC">
            <w:pPr>
              <w:pStyle w:val="TAC"/>
            </w:pPr>
            <w:r w:rsidRPr="001F23FC">
              <w:t>18.06%</w:t>
            </w:r>
          </w:p>
        </w:tc>
      </w:tr>
      <w:tr w:rsidR="007F45F2" w:rsidRPr="001F23FC" w14:paraId="767638A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shd w:val="clear" w:color="auto" w:fill="auto"/>
            <w:vAlign w:val="center"/>
            <w:hideMark/>
          </w:tcPr>
          <w:p w14:paraId="66FD5E1E"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4F0E6645" w14:textId="77777777" w:rsidR="007F45F2" w:rsidRPr="001F23FC" w:rsidRDefault="007F45F2" w:rsidP="001F23FC">
            <w:pPr>
              <w:pStyle w:val="TAC"/>
            </w:pPr>
            <w:r w:rsidRPr="001F23FC">
              <w:t>25.50%</w:t>
            </w:r>
          </w:p>
        </w:tc>
      </w:tr>
      <w:tr w:rsidR="007F45F2" w:rsidRPr="001F23FC" w14:paraId="3F1A536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shd w:val="clear" w:color="auto" w:fill="auto"/>
            <w:vAlign w:val="center"/>
            <w:hideMark/>
          </w:tcPr>
          <w:p w14:paraId="2F1E952C"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shd w:val="clear" w:color="auto" w:fill="auto"/>
            <w:noWrap/>
            <w:vAlign w:val="bottom"/>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shd w:val="clear" w:color="auto" w:fill="auto"/>
            <w:noWrap/>
            <w:vAlign w:val="bottom"/>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shd w:val="clear" w:color="auto" w:fill="auto"/>
            <w:noWrap/>
            <w:vAlign w:val="bottom"/>
          </w:tcPr>
          <w:p w14:paraId="1D5E20BA" w14:textId="77777777" w:rsidR="007F45F2" w:rsidRPr="001F23FC" w:rsidRDefault="007F45F2" w:rsidP="001F23FC">
            <w:pPr>
              <w:pStyle w:val="TAC"/>
            </w:pPr>
            <w:r w:rsidRPr="001F23FC">
              <w:t>25.50%</w:t>
            </w:r>
          </w:p>
        </w:tc>
      </w:tr>
      <w:tr w:rsidR="007F45F2" w:rsidRPr="001F23FC" w14:paraId="50ED0A8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shd w:val="clear" w:color="auto" w:fill="auto"/>
            <w:vAlign w:val="center"/>
            <w:hideMark/>
          </w:tcPr>
          <w:p w14:paraId="3D3CF281"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shd w:val="clear" w:color="auto" w:fill="auto"/>
            <w:noWrap/>
            <w:vAlign w:val="bottom"/>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shd w:val="clear" w:color="auto" w:fill="auto"/>
            <w:noWrap/>
            <w:vAlign w:val="bottom"/>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shd w:val="clear" w:color="auto" w:fill="auto"/>
            <w:noWrap/>
            <w:vAlign w:val="bottom"/>
          </w:tcPr>
          <w:p w14:paraId="3FEBB78A" w14:textId="77777777" w:rsidR="007F45F2" w:rsidRPr="001F23FC" w:rsidRDefault="007F45F2" w:rsidP="001F23FC">
            <w:pPr>
              <w:pStyle w:val="TAC"/>
            </w:pPr>
            <w:r w:rsidRPr="001F23FC">
              <w:t>19.13%</w:t>
            </w:r>
          </w:p>
        </w:tc>
      </w:tr>
      <w:tr w:rsidR="007F45F2" w:rsidRPr="001F23FC" w14:paraId="0889853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shd w:val="clear" w:color="auto" w:fill="auto"/>
            <w:vAlign w:val="center"/>
            <w:hideMark/>
          </w:tcPr>
          <w:p w14:paraId="017776F2"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shd w:val="clear" w:color="auto" w:fill="auto"/>
            <w:noWrap/>
            <w:vAlign w:val="bottom"/>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shd w:val="clear" w:color="auto" w:fill="auto"/>
            <w:noWrap/>
            <w:vAlign w:val="bottom"/>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shd w:val="clear" w:color="auto" w:fill="auto"/>
            <w:noWrap/>
            <w:vAlign w:val="bottom"/>
          </w:tcPr>
          <w:p w14:paraId="20FF987C" w14:textId="77777777" w:rsidR="007F45F2" w:rsidRPr="001F23FC" w:rsidRDefault="007F45F2" w:rsidP="001F23FC">
            <w:pPr>
              <w:pStyle w:val="TAC"/>
            </w:pPr>
            <w:r w:rsidRPr="001F23FC">
              <w:t>19.13%</w:t>
            </w:r>
          </w:p>
        </w:tc>
      </w:tr>
      <w:tr w:rsidR="007F45F2" w:rsidRPr="001F23FC" w14:paraId="2D4A202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shd w:val="clear" w:color="auto" w:fill="auto"/>
            <w:vAlign w:val="center"/>
            <w:hideMark/>
          </w:tcPr>
          <w:p w14:paraId="737F2AFD"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0A4C5449" w14:textId="77777777" w:rsidR="007F45F2" w:rsidRPr="001F23FC" w:rsidRDefault="007F45F2" w:rsidP="001F23FC">
            <w:pPr>
              <w:pStyle w:val="TAC"/>
            </w:pPr>
            <w:r w:rsidRPr="001F23FC">
              <w:t>25.50%</w:t>
            </w:r>
          </w:p>
        </w:tc>
      </w:tr>
      <w:tr w:rsidR="007F45F2" w:rsidRPr="001F23FC" w14:paraId="45F9D30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shd w:val="clear" w:color="auto" w:fill="auto"/>
            <w:vAlign w:val="center"/>
            <w:hideMark/>
          </w:tcPr>
          <w:p w14:paraId="38BF564A"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shd w:val="clear" w:color="auto" w:fill="auto"/>
            <w:noWrap/>
            <w:vAlign w:val="bottom"/>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shd w:val="clear" w:color="auto" w:fill="auto"/>
            <w:noWrap/>
            <w:vAlign w:val="bottom"/>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shd w:val="clear" w:color="auto" w:fill="auto"/>
            <w:noWrap/>
            <w:vAlign w:val="bottom"/>
          </w:tcPr>
          <w:p w14:paraId="006F3967" w14:textId="77777777" w:rsidR="007F45F2" w:rsidRPr="001F23FC" w:rsidRDefault="007F45F2" w:rsidP="001F23FC">
            <w:pPr>
              <w:pStyle w:val="TAC"/>
            </w:pPr>
            <w:r w:rsidRPr="001F23FC">
              <w:t>25.50%</w:t>
            </w:r>
          </w:p>
        </w:tc>
      </w:tr>
      <w:tr w:rsidR="007F45F2" w:rsidRPr="001F23FC" w14:paraId="67C24237"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shd w:val="clear" w:color="auto" w:fill="auto"/>
            <w:vAlign w:val="center"/>
            <w:hideMark/>
          </w:tcPr>
          <w:p w14:paraId="3DCFCA1B" w14:textId="77777777" w:rsidR="007F45F2" w:rsidRPr="001F23FC" w:rsidRDefault="007F45F2" w:rsidP="001F23FC">
            <w:pPr>
              <w:pStyle w:val="TAC"/>
            </w:pPr>
            <w:proofErr w:type="spellStart"/>
            <w:r w:rsidRPr="001F23FC">
              <w:t>Inner_Full</w:t>
            </w:r>
            <w:proofErr w:type="spellEnd"/>
            <w:r w:rsidRPr="001F23FC">
              <w:t xml:space="preserve"> </w:t>
            </w:r>
          </w:p>
        </w:tc>
        <w:tc>
          <w:tcPr>
            <w:tcW w:w="814" w:type="dxa"/>
            <w:tcBorders>
              <w:top w:val="nil"/>
              <w:left w:val="nil"/>
              <w:bottom w:val="single" w:sz="4" w:space="0" w:color="auto"/>
              <w:right w:val="single" w:sz="4" w:space="0" w:color="auto"/>
            </w:tcBorders>
            <w:shd w:val="clear" w:color="auto" w:fill="auto"/>
            <w:noWrap/>
            <w:vAlign w:val="bottom"/>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shd w:val="clear" w:color="auto" w:fill="auto"/>
            <w:noWrap/>
            <w:vAlign w:val="bottom"/>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shd w:val="clear" w:color="auto" w:fill="auto"/>
            <w:noWrap/>
            <w:vAlign w:val="bottom"/>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shd w:val="clear" w:color="auto" w:fill="auto"/>
            <w:noWrap/>
            <w:vAlign w:val="bottom"/>
          </w:tcPr>
          <w:p w14:paraId="06B1A2E1" w14:textId="77777777" w:rsidR="007F45F2" w:rsidRPr="001F23FC" w:rsidRDefault="007F45F2" w:rsidP="001F23FC">
            <w:pPr>
              <w:pStyle w:val="TAC"/>
            </w:pPr>
            <w:r w:rsidRPr="001F23FC">
              <w:t>34.01%</w:t>
            </w:r>
          </w:p>
        </w:tc>
      </w:tr>
      <w:tr w:rsidR="007F45F2" w:rsidRPr="001F23FC" w14:paraId="0439CC1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shd w:val="clear" w:color="auto" w:fill="auto"/>
            <w:vAlign w:val="center"/>
          </w:tcPr>
          <w:p w14:paraId="3F740590" w14:textId="77777777" w:rsidR="007F45F2" w:rsidRPr="001F23FC" w:rsidRDefault="007F45F2" w:rsidP="001F23FC">
            <w:pPr>
              <w:pStyle w:val="TAC"/>
            </w:pPr>
            <w:proofErr w:type="spellStart"/>
            <w:r w:rsidRPr="001F23FC">
              <w:t>Outer_Full</w:t>
            </w:r>
            <w:proofErr w:type="spellEnd"/>
          </w:p>
        </w:tc>
        <w:tc>
          <w:tcPr>
            <w:tcW w:w="814" w:type="dxa"/>
            <w:tcBorders>
              <w:top w:val="nil"/>
              <w:left w:val="nil"/>
              <w:bottom w:val="single" w:sz="4" w:space="0" w:color="auto"/>
              <w:right w:val="single" w:sz="4" w:space="0" w:color="auto"/>
            </w:tcBorders>
            <w:shd w:val="clear" w:color="auto" w:fill="auto"/>
            <w:noWrap/>
            <w:vAlign w:val="bottom"/>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shd w:val="clear" w:color="auto" w:fill="auto"/>
            <w:noWrap/>
            <w:vAlign w:val="bottom"/>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shd w:val="clear" w:color="auto" w:fill="auto"/>
            <w:noWrap/>
            <w:vAlign w:val="bottom"/>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shd w:val="clear" w:color="auto" w:fill="auto"/>
            <w:noWrap/>
            <w:vAlign w:val="bottom"/>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7F45F2">
      <w:pPr>
        <w:ind w:left="284"/>
      </w:pPr>
    </w:p>
    <w:p w14:paraId="1CA70986" w14:textId="2BA7F142" w:rsidR="007F45F2" w:rsidRPr="001F23FC" w:rsidRDefault="007F45F2" w:rsidP="007F45F2">
      <w:pPr>
        <w:pStyle w:val="TH"/>
      </w:pPr>
      <w:r w:rsidRPr="001F23FC">
        <w:lastRenderedPageBreak/>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8114" w:type="dxa"/>
        <w:jc w:val="center"/>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1F23FC">
        <w:trPr>
          <w:trHeight w:val="204"/>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164931A"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64" w:type="dxa"/>
            <w:tcBorders>
              <w:top w:val="single" w:sz="4" w:space="0" w:color="auto"/>
              <w:left w:val="nil"/>
              <w:bottom w:val="single" w:sz="4" w:space="0" w:color="auto"/>
              <w:right w:val="single" w:sz="4" w:space="0" w:color="auto"/>
            </w:tcBorders>
            <w:shd w:val="clear" w:color="auto" w:fill="auto"/>
            <w:noWrap/>
            <w:vAlign w:val="bottom"/>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48FBC8" w14:textId="77777777" w:rsidR="007F45F2" w:rsidRPr="001F23FC" w:rsidRDefault="007F45F2" w:rsidP="001F23FC">
            <w:pPr>
              <w:pStyle w:val="TAH"/>
            </w:pPr>
            <w:r w:rsidRPr="001F23FC">
              <w:t>400MHz</w:t>
            </w:r>
          </w:p>
        </w:tc>
      </w:tr>
      <w:tr w:rsidR="007F45F2" w:rsidRPr="001F23FC" w14:paraId="6D823E4A"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shd w:val="clear" w:color="auto" w:fill="auto"/>
            <w:vAlign w:val="center"/>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shd w:val="clear" w:color="auto" w:fill="auto"/>
            <w:vAlign w:val="center"/>
            <w:hideMark/>
          </w:tcPr>
          <w:p w14:paraId="2CBAEE2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shd w:val="clear" w:color="auto" w:fill="auto"/>
            <w:noWrap/>
            <w:vAlign w:val="bottom"/>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shd w:val="clear" w:color="auto" w:fill="auto"/>
            <w:noWrap/>
            <w:vAlign w:val="bottom"/>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shd w:val="clear" w:color="auto" w:fill="auto"/>
            <w:noWrap/>
            <w:vAlign w:val="bottom"/>
          </w:tcPr>
          <w:p w14:paraId="7F57FC98" w14:textId="77777777" w:rsidR="007F45F2" w:rsidRPr="001F23FC" w:rsidRDefault="007F45F2" w:rsidP="001F23FC">
            <w:pPr>
              <w:pStyle w:val="TAC"/>
            </w:pPr>
            <w:r w:rsidRPr="001F23FC">
              <w:t>7.00%</w:t>
            </w:r>
          </w:p>
        </w:tc>
      </w:tr>
      <w:tr w:rsidR="007F45F2" w:rsidRPr="001F23FC" w14:paraId="47BFA57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shd w:val="clear" w:color="auto" w:fill="auto"/>
            <w:vAlign w:val="center"/>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shd w:val="clear" w:color="auto" w:fill="auto"/>
            <w:vAlign w:val="center"/>
            <w:hideMark/>
          </w:tcPr>
          <w:p w14:paraId="69222D4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shd w:val="clear" w:color="auto" w:fill="auto"/>
            <w:noWrap/>
            <w:vAlign w:val="bottom"/>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shd w:val="clear" w:color="auto" w:fill="auto"/>
            <w:noWrap/>
            <w:vAlign w:val="bottom"/>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shd w:val="clear" w:color="auto" w:fill="auto"/>
            <w:noWrap/>
            <w:vAlign w:val="bottom"/>
          </w:tcPr>
          <w:p w14:paraId="2395E003" w14:textId="77777777" w:rsidR="007F45F2" w:rsidRPr="001F23FC" w:rsidRDefault="007F45F2" w:rsidP="001F23FC">
            <w:pPr>
              <w:pStyle w:val="TAC"/>
            </w:pPr>
            <w:r w:rsidRPr="001F23FC">
              <w:t>7.31%</w:t>
            </w:r>
          </w:p>
        </w:tc>
      </w:tr>
      <w:tr w:rsidR="007F45F2" w:rsidRPr="001F23FC" w14:paraId="33F3925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shd w:val="clear" w:color="auto" w:fill="auto"/>
            <w:vAlign w:val="center"/>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shd w:val="clear" w:color="auto" w:fill="auto"/>
            <w:vAlign w:val="center"/>
            <w:hideMark/>
          </w:tcPr>
          <w:p w14:paraId="626037F8"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shd w:val="clear" w:color="auto" w:fill="auto"/>
            <w:noWrap/>
            <w:vAlign w:val="bottom"/>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shd w:val="clear" w:color="auto" w:fill="auto"/>
            <w:noWrap/>
            <w:vAlign w:val="bottom"/>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shd w:val="clear" w:color="auto" w:fill="auto"/>
            <w:noWrap/>
            <w:vAlign w:val="bottom"/>
          </w:tcPr>
          <w:p w14:paraId="25E7429F" w14:textId="77777777" w:rsidR="007F45F2" w:rsidRPr="001F23FC" w:rsidRDefault="007F45F2" w:rsidP="001F23FC">
            <w:pPr>
              <w:pStyle w:val="TAC"/>
            </w:pPr>
            <w:r w:rsidRPr="001F23FC">
              <w:t>7.00%</w:t>
            </w:r>
          </w:p>
        </w:tc>
      </w:tr>
      <w:tr w:rsidR="007F45F2" w:rsidRPr="001F23FC" w14:paraId="132C2DB2"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shd w:val="clear" w:color="auto" w:fill="auto"/>
            <w:vAlign w:val="center"/>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shd w:val="clear" w:color="auto" w:fill="auto"/>
            <w:vAlign w:val="center"/>
            <w:hideMark/>
          </w:tcPr>
          <w:p w14:paraId="6824D805"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shd w:val="clear" w:color="auto" w:fill="auto"/>
            <w:noWrap/>
            <w:vAlign w:val="bottom"/>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shd w:val="clear" w:color="auto" w:fill="auto"/>
            <w:noWrap/>
            <w:vAlign w:val="bottom"/>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shd w:val="clear" w:color="auto" w:fill="auto"/>
            <w:noWrap/>
            <w:vAlign w:val="bottom"/>
          </w:tcPr>
          <w:p w14:paraId="7F419CE0" w14:textId="77777777" w:rsidR="007F45F2" w:rsidRPr="001F23FC" w:rsidRDefault="007F45F2" w:rsidP="001F23FC">
            <w:pPr>
              <w:pStyle w:val="TAC"/>
            </w:pPr>
            <w:r w:rsidRPr="001F23FC">
              <w:t>7.31%</w:t>
            </w:r>
          </w:p>
        </w:tc>
      </w:tr>
      <w:tr w:rsidR="007F45F2" w:rsidRPr="001F23FC" w14:paraId="31AE282D"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shd w:val="clear" w:color="auto" w:fill="auto"/>
            <w:vAlign w:val="center"/>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shd w:val="clear" w:color="auto" w:fill="auto"/>
            <w:vAlign w:val="center"/>
            <w:hideMark/>
          </w:tcPr>
          <w:p w14:paraId="2A360E66"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shd w:val="clear" w:color="auto" w:fill="auto"/>
            <w:noWrap/>
            <w:vAlign w:val="bottom"/>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shd w:val="clear" w:color="auto" w:fill="auto"/>
            <w:noWrap/>
            <w:vAlign w:val="bottom"/>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shd w:val="clear" w:color="auto" w:fill="auto"/>
            <w:noWrap/>
            <w:vAlign w:val="bottom"/>
          </w:tcPr>
          <w:p w14:paraId="63AE52DF" w14:textId="77777777" w:rsidR="007F45F2" w:rsidRPr="001F23FC" w:rsidRDefault="007F45F2" w:rsidP="001F23FC">
            <w:pPr>
              <w:pStyle w:val="TAC"/>
            </w:pPr>
            <w:r w:rsidRPr="001F23FC">
              <w:t>7.84%</w:t>
            </w:r>
          </w:p>
        </w:tc>
      </w:tr>
      <w:tr w:rsidR="007F45F2" w:rsidRPr="001F23FC" w14:paraId="399C2AA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shd w:val="clear" w:color="auto" w:fill="auto"/>
            <w:vAlign w:val="center"/>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shd w:val="clear" w:color="auto" w:fill="auto"/>
            <w:vAlign w:val="center"/>
            <w:hideMark/>
          </w:tcPr>
          <w:p w14:paraId="1A9DBA66"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shd w:val="clear" w:color="auto" w:fill="auto"/>
            <w:noWrap/>
            <w:vAlign w:val="bottom"/>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shd w:val="clear" w:color="auto" w:fill="auto"/>
            <w:noWrap/>
            <w:vAlign w:val="bottom"/>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shd w:val="clear" w:color="auto" w:fill="auto"/>
            <w:noWrap/>
            <w:vAlign w:val="bottom"/>
          </w:tcPr>
          <w:p w14:paraId="0E1AEA53" w14:textId="77777777" w:rsidR="007F45F2" w:rsidRPr="001F23FC" w:rsidRDefault="007F45F2" w:rsidP="001F23FC">
            <w:pPr>
              <w:pStyle w:val="TAC"/>
            </w:pPr>
            <w:r w:rsidRPr="001F23FC">
              <w:t>7.84%</w:t>
            </w:r>
          </w:p>
        </w:tc>
      </w:tr>
      <w:tr w:rsidR="007F45F2" w:rsidRPr="001F23FC" w14:paraId="63E84280"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shd w:val="clear" w:color="auto" w:fill="auto"/>
            <w:vAlign w:val="center"/>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shd w:val="clear" w:color="auto" w:fill="auto"/>
            <w:vAlign w:val="center"/>
            <w:hideMark/>
          </w:tcPr>
          <w:p w14:paraId="604BBD5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054284AB" w14:textId="77777777" w:rsidR="007F45F2" w:rsidRPr="001F23FC" w:rsidRDefault="007F45F2" w:rsidP="001F23FC">
            <w:pPr>
              <w:pStyle w:val="TAC"/>
            </w:pPr>
            <w:r w:rsidRPr="001F23FC">
              <w:t>8.71%</w:t>
            </w:r>
          </w:p>
        </w:tc>
      </w:tr>
      <w:tr w:rsidR="007F45F2" w:rsidRPr="001F23FC" w14:paraId="0E99AD2E"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shd w:val="clear" w:color="auto" w:fill="auto"/>
            <w:vAlign w:val="center"/>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shd w:val="clear" w:color="auto" w:fill="auto"/>
            <w:vAlign w:val="center"/>
            <w:hideMark/>
          </w:tcPr>
          <w:p w14:paraId="107BDBC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shd w:val="clear" w:color="auto" w:fill="auto"/>
            <w:noWrap/>
            <w:vAlign w:val="bottom"/>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shd w:val="clear" w:color="auto" w:fill="auto"/>
            <w:noWrap/>
            <w:vAlign w:val="bottom"/>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shd w:val="clear" w:color="auto" w:fill="auto"/>
            <w:noWrap/>
            <w:vAlign w:val="bottom"/>
          </w:tcPr>
          <w:p w14:paraId="177214EE" w14:textId="77777777" w:rsidR="007F45F2" w:rsidRPr="001F23FC" w:rsidRDefault="007F45F2" w:rsidP="001F23FC">
            <w:pPr>
              <w:pStyle w:val="TAC"/>
            </w:pPr>
            <w:r w:rsidRPr="001F23FC">
              <w:t>8.71%</w:t>
            </w:r>
          </w:p>
        </w:tc>
      </w:tr>
      <w:tr w:rsidR="007F45F2" w:rsidRPr="001F23FC" w14:paraId="602AC22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shd w:val="clear" w:color="auto" w:fill="auto"/>
            <w:vAlign w:val="center"/>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shd w:val="clear" w:color="auto" w:fill="auto"/>
            <w:vAlign w:val="center"/>
            <w:hideMark/>
          </w:tcPr>
          <w:p w14:paraId="4D37E3B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shd w:val="clear" w:color="auto" w:fill="auto"/>
            <w:noWrap/>
            <w:vAlign w:val="bottom"/>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shd w:val="clear" w:color="auto" w:fill="auto"/>
            <w:noWrap/>
            <w:vAlign w:val="bottom"/>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shd w:val="clear" w:color="auto" w:fill="auto"/>
            <w:noWrap/>
            <w:vAlign w:val="bottom"/>
          </w:tcPr>
          <w:p w14:paraId="58B2D88F" w14:textId="77777777" w:rsidR="007F45F2" w:rsidRPr="001F23FC" w:rsidRDefault="007F45F2" w:rsidP="001F23FC">
            <w:pPr>
              <w:pStyle w:val="TAC"/>
            </w:pPr>
            <w:r w:rsidRPr="001F23FC">
              <w:t>7.95%</w:t>
            </w:r>
          </w:p>
        </w:tc>
      </w:tr>
      <w:tr w:rsidR="007F45F2" w:rsidRPr="001F23FC" w14:paraId="06263FA6"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shd w:val="clear" w:color="auto" w:fill="auto"/>
            <w:vAlign w:val="center"/>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shd w:val="clear" w:color="auto" w:fill="auto"/>
            <w:vAlign w:val="center"/>
            <w:hideMark/>
          </w:tcPr>
          <w:p w14:paraId="11E0D10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shd w:val="clear" w:color="auto" w:fill="auto"/>
            <w:noWrap/>
            <w:vAlign w:val="bottom"/>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shd w:val="clear" w:color="auto" w:fill="auto"/>
            <w:noWrap/>
            <w:vAlign w:val="bottom"/>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shd w:val="clear" w:color="auto" w:fill="auto"/>
            <w:noWrap/>
            <w:vAlign w:val="bottom"/>
          </w:tcPr>
          <w:p w14:paraId="0F9C9C56" w14:textId="77777777" w:rsidR="007F45F2" w:rsidRPr="001F23FC" w:rsidRDefault="007F45F2" w:rsidP="001F23FC">
            <w:pPr>
              <w:pStyle w:val="TAC"/>
            </w:pPr>
            <w:r w:rsidRPr="001F23FC">
              <w:t>7.95%</w:t>
            </w:r>
          </w:p>
        </w:tc>
      </w:tr>
      <w:tr w:rsidR="007F45F2" w:rsidRPr="001F23FC" w14:paraId="1C5C36E1"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shd w:val="clear" w:color="auto" w:fill="auto"/>
            <w:vAlign w:val="center"/>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shd w:val="clear" w:color="auto" w:fill="auto"/>
            <w:vAlign w:val="center"/>
            <w:hideMark/>
          </w:tcPr>
          <w:p w14:paraId="6F7B70E1"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54B7704E" w14:textId="77777777" w:rsidR="007F45F2" w:rsidRPr="001F23FC" w:rsidRDefault="007F45F2" w:rsidP="001F23FC">
            <w:pPr>
              <w:pStyle w:val="TAC"/>
            </w:pPr>
            <w:r w:rsidRPr="001F23FC">
              <w:t>8.71%</w:t>
            </w:r>
          </w:p>
        </w:tc>
      </w:tr>
      <w:tr w:rsidR="007F45F2" w:rsidRPr="001F23FC" w14:paraId="151B23D4"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shd w:val="clear" w:color="auto" w:fill="auto"/>
            <w:vAlign w:val="center"/>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shd w:val="clear" w:color="auto" w:fill="auto"/>
            <w:vAlign w:val="center"/>
            <w:hideMark/>
          </w:tcPr>
          <w:p w14:paraId="6F66BD8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shd w:val="clear" w:color="auto" w:fill="auto"/>
            <w:noWrap/>
            <w:vAlign w:val="bottom"/>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shd w:val="clear" w:color="auto" w:fill="auto"/>
            <w:noWrap/>
            <w:vAlign w:val="bottom"/>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shd w:val="clear" w:color="auto" w:fill="auto"/>
            <w:noWrap/>
            <w:vAlign w:val="bottom"/>
          </w:tcPr>
          <w:p w14:paraId="7689875E" w14:textId="77777777" w:rsidR="007F45F2" w:rsidRPr="001F23FC" w:rsidRDefault="007F45F2" w:rsidP="001F23FC">
            <w:pPr>
              <w:pStyle w:val="TAC"/>
            </w:pPr>
            <w:r w:rsidRPr="001F23FC">
              <w:t>8.71%</w:t>
            </w:r>
          </w:p>
        </w:tc>
      </w:tr>
      <w:tr w:rsidR="007F45F2" w:rsidRPr="001F23FC" w14:paraId="3A824D5B"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shd w:val="clear" w:color="auto" w:fill="auto"/>
            <w:vAlign w:val="center"/>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shd w:val="clear" w:color="auto" w:fill="auto"/>
            <w:vAlign w:val="center"/>
            <w:hideMark/>
          </w:tcPr>
          <w:p w14:paraId="13C7890D"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shd w:val="clear" w:color="auto" w:fill="auto"/>
            <w:noWrap/>
            <w:vAlign w:val="bottom"/>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shd w:val="clear" w:color="auto" w:fill="auto"/>
            <w:noWrap/>
            <w:vAlign w:val="bottom"/>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shd w:val="clear" w:color="auto" w:fill="auto"/>
            <w:noWrap/>
            <w:vAlign w:val="bottom"/>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shd w:val="clear" w:color="auto" w:fill="auto"/>
            <w:noWrap/>
            <w:vAlign w:val="bottom"/>
          </w:tcPr>
          <w:p w14:paraId="3879FA40" w14:textId="77777777" w:rsidR="007F45F2" w:rsidRPr="001F23FC" w:rsidRDefault="007F45F2" w:rsidP="001F23FC">
            <w:pPr>
              <w:pStyle w:val="TAC"/>
            </w:pPr>
            <w:r w:rsidRPr="001F23FC">
              <w:t>9.91%</w:t>
            </w:r>
          </w:p>
        </w:tc>
      </w:tr>
      <w:tr w:rsidR="007F45F2" w:rsidRPr="001F23FC" w14:paraId="4EE92F8F" w14:textId="77777777" w:rsidTr="001F23FC">
        <w:trPr>
          <w:trHeight w:val="204"/>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shd w:val="clear" w:color="auto" w:fill="auto"/>
            <w:vAlign w:val="center"/>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shd w:val="clear" w:color="auto" w:fill="auto"/>
            <w:vAlign w:val="center"/>
          </w:tcPr>
          <w:p w14:paraId="62EE6ED4"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shd w:val="clear" w:color="auto" w:fill="auto"/>
            <w:noWrap/>
            <w:vAlign w:val="bottom"/>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shd w:val="clear" w:color="auto" w:fill="auto"/>
            <w:noWrap/>
            <w:vAlign w:val="bottom"/>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shd w:val="clear" w:color="auto" w:fill="auto"/>
            <w:noWrap/>
            <w:vAlign w:val="bottom"/>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shd w:val="clear" w:color="auto" w:fill="auto"/>
            <w:noWrap/>
            <w:vAlign w:val="bottom"/>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7F45F2">
      <w:pPr>
        <w:pStyle w:val="TH"/>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color w:val="000000"/>
                <w:szCs w:val="18"/>
              </w:rPr>
              <w:t>≤ 30 cm</w:t>
            </w:r>
          </w:p>
          <w:p w14:paraId="442BEFCE" w14:textId="77777777"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5.36 dB (FR2a, FR2b, NTC testing)</w:t>
            </w:r>
          </w:p>
          <w:p w14:paraId="649B88AD" w14:textId="3AD2C045"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6.34 dB</w:t>
            </w:r>
            <w:r w:rsidRPr="001F23FC" w:rsidDel="00FF0487">
              <w:rPr>
                <w:rFonts w:cs="Arial"/>
                <w:bCs/>
                <w:color w:val="000000"/>
                <w:szCs w:val="18"/>
              </w:rPr>
              <w:t xml:space="preserve"> </w:t>
            </w:r>
            <w:r w:rsidRPr="001F23FC">
              <w:rPr>
                <w:rFonts w:cs="Arial"/>
                <w:bCs/>
                <w:color w:val="000000"/>
                <w:szCs w:val="18"/>
              </w:rPr>
              <w:t>(FR2c NTC testing)</w:t>
            </w:r>
          </w:p>
          <w:p w14:paraId="3DD742B1" w14:textId="77777777"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5.61 dB (FR2a, FR2b, ETC testing)</w:t>
            </w:r>
          </w:p>
          <w:p w14:paraId="06266515" w14:textId="4226FA92"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6.48 (FR2c ETC testing)</w:t>
            </w:r>
          </w:p>
          <w:p w14:paraId="0A0095DF" w14:textId="77777777" w:rsidR="00654573" w:rsidRPr="001F23FC" w:rsidRDefault="00654573" w:rsidP="00654573">
            <w:pPr>
              <w:pStyle w:val="TAL"/>
              <w:rPr>
                <w:rFonts w:cs="Arial"/>
                <w:bCs/>
                <w:color w:val="000000"/>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color w:val="000000"/>
                <w:szCs w:val="18"/>
              </w:rPr>
              <w:t>≤ 30 cm</w:t>
            </w:r>
          </w:p>
          <w:p w14:paraId="6185FEBC" w14:textId="77777777" w:rsidR="00E56F74" w:rsidRPr="001F23FC" w:rsidRDefault="00E56F74" w:rsidP="00E56F74">
            <w:pPr>
              <w:pStyle w:val="TAL"/>
              <w:rPr>
                <w:rFonts w:cs="Arial"/>
                <w:bCs/>
                <w:color w:val="000000"/>
                <w:szCs w:val="18"/>
              </w:rPr>
            </w:pPr>
            <w:r w:rsidRPr="001F23FC">
              <w:rPr>
                <w:rFonts w:cs="Arial"/>
              </w:rPr>
              <w:t>±</w:t>
            </w:r>
            <w:r w:rsidRPr="001F23FC">
              <w:rPr>
                <w:rFonts w:cs="Arial"/>
                <w:bCs/>
                <w:color w:val="000000"/>
                <w:szCs w:val="18"/>
              </w:rPr>
              <w:t>5.36 dB (FR2a, NTC testing)</w:t>
            </w:r>
          </w:p>
          <w:p w14:paraId="67FAEDDA" w14:textId="592E5E05" w:rsidR="00654573" w:rsidRPr="001F23FC" w:rsidRDefault="00E56F74" w:rsidP="00BF0EB9">
            <w:pPr>
              <w:pStyle w:val="TAL"/>
              <w:rPr>
                <w:rFonts w:cs="Arial"/>
                <w:bCs/>
                <w:color w:val="000000"/>
                <w:szCs w:val="18"/>
              </w:rPr>
            </w:pPr>
            <w:r w:rsidRPr="001F23FC">
              <w:rPr>
                <w:rFonts w:cs="Arial"/>
              </w:rPr>
              <w:t>±</w:t>
            </w:r>
            <w:r w:rsidRPr="001F23FC">
              <w:rPr>
                <w:rFonts w:cs="Arial"/>
                <w:bCs/>
                <w:color w:val="000000"/>
                <w:szCs w:val="18"/>
              </w:rPr>
              <w:t>5.61 dB (FR2a, ETC testing)</w:t>
            </w:r>
          </w:p>
        </w:tc>
        <w:tc>
          <w:tcPr>
            <w:tcW w:w="2948" w:type="dxa"/>
          </w:tcPr>
          <w:p w14:paraId="2083BFE7" w14:textId="11432E80" w:rsidR="00654573" w:rsidRPr="001F23FC" w:rsidRDefault="00654573" w:rsidP="00654573">
            <w:pPr>
              <w:pStyle w:val="TAL"/>
              <w:rPr>
                <w:rFonts w:cs="Arial"/>
                <w:snapToGrid w:val="0"/>
                <w:lang w:eastAsia="sv-SE"/>
              </w:rPr>
            </w:pPr>
            <w:r w:rsidRPr="001F23FC">
              <w:rPr>
                <w:rFonts w:cs="Arial"/>
                <w:snapToGrid w:val="0"/>
              </w:rPr>
              <w:t>MTSU = 1.00 x MU (from Table B.19-1 in TR 38.903)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color w:val="000000"/>
                <w:szCs w:val="18"/>
              </w:rPr>
            </w:pPr>
            <w:r w:rsidRPr="001F23FC">
              <w:rPr>
                <w:rFonts w:cs="Arial"/>
              </w:rPr>
              <w:t>±5.07</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 FR2b)</w:t>
            </w:r>
          </w:p>
          <w:p w14:paraId="0107ED47" w14:textId="5CD656ED" w:rsidR="00654573" w:rsidRPr="001F23FC" w:rsidRDefault="00654573" w:rsidP="00654573">
            <w:pPr>
              <w:pStyle w:val="TAL"/>
              <w:rPr>
                <w:rFonts w:cs="Arial"/>
                <w:bCs/>
                <w:color w:val="000000"/>
                <w:szCs w:val="18"/>
              </w:rPr>
            </w:pPr>
            <w:r w:rsidRPr="001F23FC">
              <w:rPr>
                <w:rFonts w:cs="Arial"/>
              </w:rPr>
              <w:t>±</w:t>
            </w:r>
            <w:r w:rsidRPr="001F23FC">
              <w:rPr>
                <w:rFonts w:cs="Arial"/>
                <w:bCs/>
                <w:color w:val="000000"/>
                <w:szCs w:val="18"/>
              </w:rPr>
              <w:t>6.04 dB (Max Device size ≤ 30 cm, FR2c)</w:t>
            </w:r>
          </w:p>
          <w:p w14:paraId="282676F0" w14:textId="77777777" w:rsidR="00654573" w:rsidRPr="001F23FC" w:rsidRDefault="00654573" w:rsidP="00654573">
            <w:pPr>
              <w:pStyle w:val="TAL"/>
              <w:rPr>
                <w:rFonts w:cs="Arial"/>
                <w:bCs/>
                <w:color w:val="000000"/>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77777777" w:rsidR="00E56F74" w:rsidRPr="001F23FC" w:rsidRDefault="00E56F74" w:rsidP="00E56F74">
            <w:pPr>
              <w:pStyle w:val="TAL"/>
              <w:rPr>
                <w:rFonts w:cs="Arial"/>
              </w:rPr>
            </w:pPr>
            <w:r w:rsidRPr="001F23FC">
              <w:rPr>
                <w:rFonts w:cs="Arial"/>
              </w:rPr>
              <w:t>FFS</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color w:val="000000"/>
                <w:szCs w:val="18"/>
              </w:rPr>
              <w:t>≤ 30 cm</w:t>
            </w:r>
          </w:p>
          <w:p w14:paraId="12778985" w14:textId="62D9D5D5" w:rsidR="00654573" w:rsidRPr="001F23FC" w:rsidRDefault="00E56F74" w:rsidP="00654573">
            <w:pPr>
              <w:pStyle w:val="TAL"/>
              <w:rPr>
                <w:rFonts w:cs="Arial"/>
                <w:bCs/>
                <w:color w:val="000000"/>
                <w:szCs w:val="18"/>
              </w:rPr>
            </w:pPr>
            <w:r w:rsidRPr="001F23FC">
              <w:rPr>
                <w:rFonts w:cs="Arial"/>
              </w:rPr>
              <w:t>±5.07</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w:t>
            </w:r>
          </w:p>
        </w:tc>
        <w:tc>
          <w:tcPr>
            <w:tcW w:w="2948" w:type="dxa"/>
          </w:tcPr>
          <w:p w14:paraId="0EE36E4A" w14:textId="69CF6FDC" w:rsidR="00654573" w:rsidRPr="001F23FC" w:rsidRDefault="00654573" w:rsidP="00654573">
            <w:pPr>
              <w:pStyle w:val="TAL"/>
              <w:rPr>
                <w:rFonts w:cs="Arial"/>
                <w:snapToGrid w:val="0"/>
              </w:rPr>
            </w:pPr>
            <w:r w:rsidRPr="001F23FC">
              <w:rPr>
                <w:rFonts w:cs="Arial"/>
                <w:snapToGrid w:val="0"/>
              </w:rPr>
              <w:t>MTSU = 1.00 x MU (from Table B.19-2 in TR 38.903)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color w:val="000000"/>
                <w:szCs w:val="18"/>
              </w:rPr>
            </w:pPr>
            <w:r w:rsidRPr="001F23FC">
              <w:rPr>
                <w:rFonts w:cs="Arial"/>
              </w:rPr>
              <w:t>±8.08</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 FR2b)</w:t>
            </w:r>
          </w:p>
          <w:p w14:paraId="5FE28DFD" w14:textId="20236FD0" w:rsidR="00FF2D80" w:rsidRPr="001F23FC" w:rsidRDefault="00FF2D80" w:rsidP="00FF2D80">
            <w:pPr>
              <w:pStyle w:val="TAL"/>
              <w:rPr>
                <w:rFonts w:cs="Arial"/>
                <w:bCs/>
                <w:color w:val="000000"/>
                <w:szCs w:val="18"/>
              </w:rPr>
            </w:pPr>
            <w:r w:rsidRPr="001F23FC">
              <w:rPr>
                <w:rFonts w:cs="Arial"/>
              </w:rPr>
              <w:t>±9.46</w:t>
            </w:r>
            <w:r w:rsidRPr="001F23FC">
              <w:rPr>
                <w:rFonts w:cs="Arial"/>
                <w:bCs/>
                <w:color w:val="000000"/>
                <w:szCs w:val="18"/>
              </w:rPr>
              <w:t xml:space="preserve"> dB (Max Device size ≤ 30 cm, FR2c)</w:t>
            </w:r>
          </w:p>
          <w:p w14:paraId="2F043595" w14:textId="116E12A2" w:rsidR="00654573" w:rsidRPr="001F23FC" w:rsidRDefault="00654573" w:rsidP="00654573">
            <w:pPr>
              <w:pStyle w:val="TAL"/>
              <w:rPr>
                <w:rFonts w:cs="Arial"/>
                <w:bCs/>
                <w:color w:val="000000"/>
                <w:szCs w:val="18"/>
              </w:rPr>
            </w:pPr>
          </w:p>
          <w:p w14:paraId="4F886274"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0D3A8DF6" w14:textId="77777777" w:rsidR="00654573" w:rsidRPr="001F23FC" w:rsidRDefault="00654573" w:rsidP="00654573">
            <w:pPr>
              <w:pStyle w:val="TAL"/>
              <w:rPr>
                <w:rFonts w:cs="Arial"/>
                <w:bCs/>
                <w:color w:val="000000"/>
                <w:szCs w:val="18"/>
              </w:rPr>
            </w:pPr>
            <w:r w:rsidRPr="001F23FC">
              <w:rPr>
                <w:rFonts w:cs="Arial"/>
                <w:bCs/>
                <w:color w:val="000000"/>
                <w:szCs w:val="18"/>
              </w:rPr>
              <w:t>±8.31 dB (Max Device size ≤ 30 cm, FR2a, FR2b)</w:t>
            </w:r>
          </w:p>
          <w:p w14:paraId="1A64CF9D" w14:textId="77777777" w:rsidR="00654573" w:rsidRPr="001F23FC" w:rsidRDefault="00654573" w:rsidP="00654573">
            <w:pPr>
              <w:pStyle w:val="TAL"/>
              <w:rPr>
                <w:rFonts w:cs="Arial"/>
                <w:bCs/>
                <w:color w:val="000000"/>
                <w:szCs w:val="18"/>
              </w:rPr>
            </w:pPr>
          </w:p>
          <w:p w14:paraId="287D8B2F"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53E19F27" w14:textId="77777777" w:rsidR="00743BBA" w:rsidRPr="001F23FC" w:rsidRDefault="00654573" w:rsidP="00743BBA">
            <w:pPr>
              <w:pStyle w:val="TAL"/>
              <w:rPr>
                <w:rFonts w:cs="Arial"/>
                <w:bCs/>
                <w:color w:val="000000"/>
                <w:szCs w:val="18"/>
              </w:rPr>
            </w:pPr>
            <w:r w:rsidRPr="001F23FC">
              <w:rPr>
                <w:rFonts w:cs="Arial"/>
                <w:bCs/>
                <w:color w:val="000000"/>
                <w:szCs w:val="18"/>
              </w:rPr>
              <w:t>±8.31 dB (Max Device size ≤ 30 cm, FR2a)</w:t>
            </w:r>
          </w:p>
          <w:p w14:paraId="11A37D67" w14:textId="77777777" w:rsidR="00743BBA" w:rsidRPr="001F23FC" w:rsidRDefault="00743BBA" w:rsidP="00743BBA">
            <w:pPr>
              <w:pStyle w:val="TAL"/>
              <w:rPr>
                <w:rFonts w:cs="Arial"/>
                <w:bCs/>
                <w:color w:val="000000"/>
                <w:szCs w:val="18"/>
              </w:rPr>
            </w:pPr>
          </w:p>
          <w:p w14:paraId="480E90EA" w14:textId="77777777" w:rsidR="00743BBA" w:rsidRPr="001F23FC" w:rsidRDefault="00743BBA" w:rsidP="00743BBA">
            <w:pPr>
              <w:pStyle w:val="TAL"/>
              <w:rPr>
                <w:rFonts w:cs="Arial"/>
                <w:bCs/>
                <w:color w:val="000000"/>
                <w:szCs w:val="18"/>
                <w:u w:val="single"/>
              </w:rPr>
            </w:pPr>
            <w:r w:rsidRPr="001F23FC">
              <w:rPr>
                <w:rFonts w:cs="Arial"/>
                <w:bCs/>
                <w:color w:val="000000"/>
                <w:szCs w:val="18"/>
                <w:u w:val="single"/>
              </w:rPr>
              <w:t>PC6</w:t>
            </w:r>
          </w:p>
          <w:p w14:paraId="5BA518C9" w14:textId="77777777" w:rsidR="002246BF" w:rsidRDefault="00743BBA" w:rsidP="002246BF">
            <w:pPr>
              <w:pStyle w:val="TAL"/>
              <w:rPr>
                <w:rFonts w:cs="Arial"/>
                <w:bCs/>
                <w:color w:val="000000"/>
                <w:szCs w:val="18"/>
              </w:rPr>
            </w:pPr>
            <w:r w:rsidRPr="001F23FC">
              <w:rPr>
                <w:rFonts w:cs="Arial"/>
                <w:bCs/>
                <w:color w:val="000000"/>
                <w:szCs w:val="18"/>
              </w:rPr>
              <w:t>±8.28 dB (Max Device size ≤ 30 cm, FR2a)</w:t>
            </w:r>
          </w:p>
          <w:p w14:paraId="67B4C16A" w14:textId="77777777" w:rsidR="002246BF" w:rsidRDefault="002246BF" w:rsidP="002246BF">
            <w:pPr>
              <w:pStyle w:val="TAL"/>
              <w:rPr>
                <w:rFonts w:cs="Arial"/>
                <w:bCs/>
                <w:color w:val="000000"/>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color w:val="000000"/>
                <w:szCs w:val="18"/>
              </w:rPr>
            </w:pPr>
            <w:r w:rsidRPr="001F23FC">
              <w:rPr>
                <w:rFonts w:cs="Arial"/>
              </w:rPr>
              <w:t>±8.08</w:t>
            </w:r>
            <w:r w:rsidRPr="001F23FC">
              <w:rPr>
                <w:rFonts w:cs="Arial"/>
                <w:bCs/>
                <w:color w:val="000000"/>
                <w:szCs w:val="18"/>
              </w:rPr>
              <w:t xml:space="preserve"> dB (</w:t>
            </w:r>
            <w:r w:rsidRPr="001F23FC">
              <w:t>Max Device size</w:t>
            </w:r>
            <w:r w:rsidRPr="001F23FC">
              <w:rPr>
                <w:b/>
              </w:rPr>
              <w:t xml:space="preserve"> </w:t>
            </w:r>
            <w:r w:rsidRPr="001F23FC">
              <w:rPr>
                <w:rFonts w:cs="Arial"/>
                <w:bCs/>
                <w:color w:val="000000"/>
                <w:szCs w:val="18"/>
              </w:rPr>
              <w:t>≤ 30 cm, FR2a)</w:t>
            </w:r>
          </w:p>
        </w:tc>
        <w:tc>
          <w:tcPr>
            <w:tcW w:w="2948" w:type="dxa"/>
          </w:tcPr>
          <w:p w14:paraId="1542E917" w14:textId="13DF4781" w:rsidR="00654573" w:rsidRPr="001F23FC" w:rsidRDefault="00654573" w:rsidP="00654573">
            <w:pPr>
              <w:pStyle w:val="TAL"/>
              <w:rPr>
                <w:rFonts w:cs="Arial"/>
                <w:snapToGrid w:val="0"/>
                <w:lang w:eastAsia="sv-SE"/>
              </w:rPr>
            </w:pPr>
            <w:r w:rsidRPr="001F23FC">
              <w:rPr>
                <w:rFonts w:cs="Arial"/>
                <w:snapToGrid w:val="0"/>
              </w:rPr>
              <w:t>MTSU = 1.00 x MU (from Table B.21-1 in TR 38.903)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lang w:eastAsia="ja-JP"/>
              </w:rPr>
              <w:t>PC3:</w:t>
            </w:r>
          </w:p>
          <w:p w14:paraId="0C7D0919" w14:textId="0DC55942" w:rsidR="00FF2D80" w:rsidRPr="001F23FC" w:rsidRDefault="00FF2D80" w:rsidP="00FF2D80">
            <w:pPr>
              <w:pStyle w:val="TAL"/>
              <w:rPr>
                <w:rFonts w:cs="Arial"/>
                <w:bCs/>
                <w:color w:val="000000"/>
                <w:szCs w:val="18"/>
              </w:rPr>
            </w:pPr>
            <w:r w:rsidRPr="001F23FC">
              <w:rPr>
                <w:rFonts w:cs="Arial"/>
                <w:bCs/>
                <w:color w:val="000000"/>
                <w:szCs w:val="18"/>
              </w:rPr>
              <w:t>For Band n257, n258,</w:t>
            </w:r>
            <w:r w:rsidRPr="001F23FC">
              <w:t xml:space="preserve"> n259</w:t>
            </w:r>
            <w:r w:rsidRPr="001F23FC">
              <w:rPr>
                <w:rFonts w:cs="Arial"/>
                <w:bCs/>
                <w:color w:val="000000"/>
                <w:szCs w:val="18"/>
              </w:rPr>
              <w:t>, n260, n261:</w:t>
            </w:r>
          </w:p>
          <w:p w14:paraId="33D2C3C6" w14:textId="77777777" w:rsidR="00FF2D80" w:rsidRPr="001F23FC" w:rsidRDefault="00FF2D80" w:rsidP="00FF2D80">
            <w:pPr>
              <w:pStyle w:val="TAL"/>
              <w:rPr>
                <w:rFonts w:cs="Arial"/>
                <w:bCs/>
                <w:color w:val="000000"/>
                <w:szCs w:val="18"/>
              </w:rPr>
            </w:pPr>
            <w:r w:rsidRPr="001F23FC">
              <w:rPr>
                <w:rFonts w:cs="Arial"/>
              </w:rPr>
              <w:t>±</w:t>
            </w:r>
            <w:r w:rsidRPr="001F23FC">
              <w:rPr>
                <w:szCs w:val="18"/>
              </w:rPr>
              <w:t>5.64</w:t>
            </w:r>
            <w:r w:rsidRPr="001F23FC">
              <w:rPr>
                <w:rFonts w:cs="Arial"/>
                <w:bCs/>
                <w:color w:val="000000"/>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color w:val="000000"/>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color w:val="000000"/>
                <w:szCs w:val="18"/>
              </w:rPr>
              <w:t>(23.45GHz ≤ f &lt; 40.8GHz)</w:t>
            </w:r>
          </w:p>
          <w:p w14:paraId="11269A72"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7.65dB </w:t>
            </w:r>
            <w:r w:rsidRPr="001F23FC">
              <w:rPr>
                <w:rFonts w:cs="Arial"/>
                <w:bCs/>
                <w:color w:val="000000"/>
                <w:szCs w:val="18"/>
              </w:rPr>
              <w:t>(40.8GHz ≤ f &lt; 66GHz)</w:t>
            </w:r>
          </w:p>
          <w:p w14:paraId="10FFD498"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w:t>
            </w:r>
          </w:p>
          <w:p w14:paraId="418B8224" w14:textId="77777777" w:rsidR="00FF2D80" w:rsidRPr="001F23FC" w:rsidRDefault="00FF2D80" w:rsidP="00FF2D80">
            <w:pPr>
              <w:pStyle w:val="TAL"/>
              <w:rPr>
                <w:rFonts w:cs="Arial"/>
                <w:bCs/>
                <w:color w:val="000000"/>
                <w:szCs w:val="18"/>
              </w:rPr>
            </w:pPr>
            <w:r w:rsidRPr="001F23FC">
              <w:rPr>
                <w:rFonts w:cs="Arial"/>
              </w:rPr>
              <w:t>±</w:t>
            </w:r>
            <w:r w:rsidRPr="001F23FC">
              <w:rPr>
                <w:szCs w:val="18"/>
              </w:rPr>
              <w:t xml:space="preserve">8.31 dB </w:t>
            </w:r>
            <w:r w:rsidRPr="001F23FC">
              <w:rPr>
                <w:rFonts w:cs="Arial"/>
                <w:bCs/>
                <w:color w:val="000000"/>
                <w:szCs w:val="18"/>
              </w:rPr>
              <w:t>(80GHz &lt; f ≤ 87GHz)</w:t>
            </w:r>
          </w:p>
          <w:p w14:paraId="5FF55034" w14:textId="77777777" w:rsidR="00654573" w:rsidRPr="001F23FC" w:rsidRDefault="00654573" w:rsidP="00654573">
            <w:pPr>
              <w:pStyle w:val="TAL"/>
              <w:rPr>
                <w:rFonts w:cs="Arial"/>
                <w:bCs/>
                <w:color w:val="000000"/>
                <w:szCs w:val="18"/>
              </w:rPr>
            </w:pPr>
          </w:p>
          <w:p w14:paraId="6112CE81" w14:textId="77777777" w:rsidR="00654573" w:rsidRPr="001F23FC" w:rsidRDefault="00654573" w:rsidP="00654573">
            <w:pPr>
              <w:pStyle w:val="TAL"/>
              <w:rPr>
                <w:rFonts w:cs="v4.2.0"/>
                <w:lang w:eastAsia="ja-JP"/>
              </w:rPr>
            </w:pPr>
            <w:r w:rsidRPr="001F23FC">
              <w:rPr>
                <w:rFonts w:cs="v4.2.0"/>
                <w:lang w:eastAsia="ja-JP"/>
              </w:rPr>
              <w:t>PC1:</w:t>
            </w:r>
          </w:p>
          <w:p w14:paraId="29890F1E" w14:textId="77777777" w:rsidR="00654573" w:rsidRPr="001F23FC" w:rsidRDefault="00654573" w:rsidP="00654573">
            <w:pPr>
              <w:pStyle w:val="TAL"/>
              <w:rPr>
                <w:rFonts w:cs="Arial"/>
                <w:bCs/>
                <w:color w:val="000000"/>
                <w:szCs w:val="18"/>
              </w:rPr>
            </w:pPr>
            <w:r w:rsidRPr="001F23FC">
              <w:rPr>
                <w:rFonts w:cs="Arial"/>
                <w:bCs/>
                <w:color w:val="000000"/>
                <w:szCs w:val="18"/>
              </w:rPr>
              <w:t>For Band n257, n258, n260, n261:</w:t>
            </w:r>
          </w:p>
          <w:p w14:paraId="0A15CD17" w14:textId="77777777" w:rsidR="00654573" w:rsidRPr="001F23FC" w:rsidRDefault="00654573" w:rsidP="00654573">
            <w:pPr>
              <w:pStyle w:val="TAL"/>
              <w:rPr>
                <w:rFonts w:cs="Arial"/>
                <w:bCs/>
                <w:color w:val="000000"/>
                <w:szCs w:val="18"/>
              </w:rPr>
            </w:pPr>
            <w:r w:rsidRPr="001F23FC">
              <w:rPr>
                <w:rFonts w:cs="Arial"/>
              </w:rPr>
              <w:t>±</w:t>
            </w:r>
            <w:r w:rsidRPr="001F23FC">
              <w:rPr>
                <w:szCs w:val="18"/>
              </w:rPr>
              <w:t>5.63</w:t>
            </w:r>
            <w:r w:rsidRPr="001F23FC">
              <w:rPr>
                <w:rFonts w:cs="Arial"/>
                <w:bCs/>
                <w:color w:val="000000"/>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color w:val="000000"/>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color w:val="000000"/>
                <w:szCs w:val="18"/>
              </w:rPr>
              <w:t>(23.45GHz ≤ f &lt; 40.8GHz)</w:t>
            </w:r>
          </w:p>
          <w:p w14:paraId="13EA81F2" w14:textId="77777777" w:rsidR="00654573" w:rsidRPr="001F23FC" w:rsidRDefault="00654573" w:rsidP="00654573">
            <w:pPr>
              <w:pStyle w:val="TAL"/>
              <w:rPr>
                <w:rFonts w:cs="Arial"/>
                <w:bCs/>
                <w:color w:val="000000"/>
                <w:szCs w:val="18"/>
              </w:rPr>
            </w:pPr>
            <w:r w:rsidRPr="001F23FC">
              <w:rPr>
                <w:rFonts w:cs="Arial"/>
              </w:rPr>
              <w:t>±</w:t>
            </w:r>
            <w:r w:rsidRPr="001F23FC">
              <w:rPr>
                <w:szCs w:val="18"/>
              </w:rPr>
              <w:t xml:space="preserve">7.64dB </w:t>
            </w:r>
            <w:r w:rsidRPr="001F23FC">
              <w:rPr>
                <w:rFonts w:cs="Arial"/>
                <w:bCs/>
                <w:color w:val="000000"/>
                <w:szCs w:val="18"/>
              </w:rPr>
              <w:t>(40.8GHz ≤ f &lt; 66GHz)</w:t>
            </w:r>
          </w:p>
          <w:p w14:paraId="439D4F19" w14:textId="77777777" w:rsidR="00E05D8E" w:rsidRPr="001F23FC" w:rsidRDefault="00654573" w:rsidP="00E05D8E">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w:t>
            </w:r>
          </w:p>
          <w:p w14:paraId="04F04DF3" w14:textId="77777777" w:rsidR="00E05D8E" w:rsidRPr="001F23FC" w:rsidRDefault="00E05D8E" w:rsidP="00E05D8E">
            <w:pPr>
              <w:pStyle w:val="TAL"/>
              <w:rPr>
                <w:rFonts w:cs="Arial"/>
                <w:bCs/>
                <w:color w:val="000000"/>
                <w:szCs w:val="18"/>
              </w:rPr>
            </w:pPr>
          </w:p>
          <w:p w14:paraId="359344D8" w14:textId="77777777" w:rsidR="00992A98" w:rsidRPr="001F23FC" w:rsidRDefault="00992A98" w:rsidP="00992A98">
            <w:pPr>
              <w:pStyle w:val="TAL"/>
              <w:rPr>
                <w:rFonts w:cs="v4.2.0"/>
                <w:lang w:eastAsia="ja-JP"/>
              </w:rPr>
            </w:pPr>
            <w:r w:rsidRPr="001F23FC">
              <w:rPr>
                <w:rFonts w:cs="v4.2.0"/>
                <w:lang w:eastAsia="ja-JP"/>
              </w:rPr>
              <w:t>PC5, PC6:</w:t>
            </w:r>
          </w:p>
          <w:p w14:paraId="6DC4DBD2" w14:textId="77777777" w:rsidR="00992A98" w:rsidRPr="001F23FC" w:rsidRDefault="00992A98" w:rsidP="00992A98">
            <w:pPr>
              <w:pStyle w:val="TAL"/>
              <w:rPr>
                <w:rFonts w:cs="Arial"/>
                <w:bCs/>
                <w:color w:val="000000"/>
                <w:szCs w:val="18"/>
              </w:rPr>
            </w:pPr>
            <w:r w:rsidRPr="001F23FC">
              <w:rPr>
                <w:rFonts w:cs="Arial"/>
                <w:bCs/>
                <w:color w:val="000000"/>
                <w:szCs w:val="18"/>
              </w:rPr>
              <w:t>For Band n257, n258:</w:t>
            </w:r>
          </w:p>
          <w:p w14:paraId="343200D3" w14:textId="77777777" w:rsidR="00992A98" w:rsidRPr="001F23FC" w:rsidRDefault="00992A98" w:rsidP="00992A98">
            <w:pPr>
              <w:pStyle w:val="TAL"/>
              <w:rPr>
                <w:rFonts w:cs="Arial"/>
                <w:bCs/>
                <w:color w:val="000000"/>
                <w:szCs w:val="18"/>
              </w:rPr>
            </w:pPr>
            <w:r w:rsidRPr="001F23FC">
              <w:rPr>
                <w:rFonts w:cs="Arial"/>
              </w:rPr>
              <w:t>±</w:t>
            </w:r>
            <w:r w:rsidRPr="001F23FC">
              <w:rPr>
                <w:szCs w:val="18"/>
              </w:rPr>
              <w:t>5.63</w:t>
            </w:r>
            <w:r w:rsidRPr="001F23FC">
              <w:rPr>
                <w:rFonts w:cs="Arial"/>
                <w:bCs/>
                <w:color w:val="000000"/>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color w:val="000000"/>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color w:val="000000"/>
                <w:szCs w:val="18"/>
              </w:rPr>
              <w:t>(23.45GHz ≤ f &lt; 40.8GHz)</w:t>
            </w:r>
          </w:p>
          <w:p w14:paraId="3CE0C2F2"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7.64dB </w:t>
            </w:r>
            <w:r w:rsidRPr="001F23FC">
              <w:rPr>
                <w:rFonts w:cs="Arial"/>
                <w:bCs/>
                <w:color w:val="000000"/>
                <w:szCs w:val="18"/>
              </w:rPr>
              <w:t>(40.8GHz ≤ f &lt; 66GHz)</w:t>
            </w:r>
          </w:p>
          <w:p w14:paraId="15A39EF3" w14:textId="77777777" w:rsidR="00992A98" w:rsidRPr="001F23FC" w:rsidRDefault="00992A98" w:rsidP="00992A98">
            <w:pPr>
              <w:pStyle w:val="TAL"/>
              <w:rPr>
                <w:rFonts w:cs="Arial"/>
                <w:bCs/>
                <w:color w:val="000000"/>
                <w:szCs w:val="18"/>
              </w:rPr>
            </w:pPr>
            <w:r w:rsidRPr="001F23FC">
              <w:rPr>
                <w:rFonts w:cs="Arial"/>
              </w:rPr>
              <w:t>±</w:t>
            </w:r>
            <w:r w:rsidRPr="001F23FC">
              <w:rPr>
                <w:szCs w:val="18"/>
              </w:rPr>
              <w:t xml:space="preserve">7.95 dB </w:t>
            </w:r>
            <w:r w:rsidRPr="001F23FC">
              <w:rPr>
                <w:rFonts w:cs="Arial"/>
                <w:bCs/>
                <w:color w:val="000000"/>
                <w:szCs w:val="18"/>
              </w:rPr>
              <w:t>(66GHz ≤ f ≤ 80GHz) (PC5 only)</w:t>
            </w:r>
          </w:p>
          <w:p w14:paraId="764AF051" w14:textId="41158C5F" w:rsidR="00032DEA" w:rsidRPr="001F23FC" w:rsidRDefault="00992A98" w:rsidP="00992A98">
            <w:pPr>
              <w:pStyle w:val="TAL"/>
              <w:rPr>
                <w:rFonts w:cs="Arial"/>
                <w:bCs/>
                <w:color w:val="000000"/>
                <w:szCs w:val="18"/>
              </w:rPr>
            </w:pPr>
            <w:r w:rsidRPr="001F23FC">
              <w:rPr>
                <w:rFonts w:cs="Arial"/>
              </w:rPr>
              <w:t>±</w:t>
            </w:r>
            <w:r w:rsidRPr="001F23FC">
              <w:rPr>
                <w:szCs w:val="18"/>
              </w:rPr>
              <w:t xml:space="preserve">8.31 dB </w:t>
            </w:r>
            <w:r w:rsidRPr="001F23FC">
              <w:rPr>
                <w:rFonts w:cs="Arial"/>
                <w:bCs/>
                <w:color w:val="000000"/>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623949C1"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TR 38.903)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77777777" w:rsidR="0032234A" w:rsidRPr="001F23FC" w:rsidRDefault="0032234A">
      <w:pPr>
        <w:rPr>
          <w:rFonts w:eastAsia="Batang"/>
        </w:rPr>
      </w:pPr>
      <w:r w:rsidRPr="001F23FC">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lastRenderedPageBreak/>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77777777" w:rsidR="0032234A" w:rsidRPr="001F23FC" w:rsidRDefault="0032234A">
      <w:pPr>
        <w:pStyle w:val="EditorsNote"/>
      </w:pPr>
      <w:r w:rsidRPr="001F23FC">
        <w:t>Editor’s note: 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lastRenderedPageBreak/>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PC3</w:t>
            </w:r>
          </w:p>
          <w:p w14:paraId="32EFC4A9"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3358673B" w14:textId="77777777" w:rsidR="00395648" w:rsidRPr="001F23FC" w:rsidRDefault="00395648" w:rsidP="00395648">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617D021F" w14:textId="77777777" w:rsidR="00395648" w:rsidRPr="001F23FC" w:rsidRDefault="00395648" w:rsidP="00395648">
            <w:pPr>
              <w:pStyle w:val="TAL"/>
              <w:rPr>
                <w:rFonts w:cs="Arial"/>
                <w:bCs/>
                <w:color w:val="000000"/>
                <w:szCs w:val="18"/>
              </w:rPr>
            </w:pPr>
            <w:r w:rsidRPr="001F23FC">
              <w:rPr>
                <w:rFonts w:cs="Arial"/>
                <w:bCs/>
                <w:color w:val="000000"/>
                <w:szCs w:val="18"/>
              </w:rPr>
              <w:t>2.99 dB (FR2a, NTC)</w:t>
            </w:r>
          </w:p>
          <w:p w14:paraId="13C7483D" w14:textId="77777777" w:rsidR="00395648" w:rsidRPr="001F23FC" w:rsidRDefault="00395648" w:rsidP="00395648">
            <w:pPr>
              <w:pStyle w:val="TAL"/>
              <w:rPr>
                <w:rFonts w:cs="Arial"/>
                <w:bCs/>
                <w:color w:val="000000"/>
                <w:szCs w:val="18"/>
              </w:rPr>
            </w:pPr>
            <w:r w:rsidRPr="001F23FC">
              <w:rPr>
                <w:rFonts w:cs="Arial"/>
                <w:bCs/>
                <w:color w:val="000000"/>
                <w:szCs w:val="18"/>
              </w:rPr>
              <w:t>2.99 dB (FR2b, NTC)</w:t>
            </w:r>
          </w:p>
          <w:p w14:paraId="5F2B11FE" w14:textId="25D19A71" w:rsidR="00395648" w:rsidRPr="006A33BD" w:rsidRDefault="00395648" w:rsidP="00395648">
            <w:pPr>
              <w:pStyle w:val="TAL"/>
              <w:rPr>
                <w:rFonts w:cs="Arial"/>
                <w:bCs/>
                <w:color w:val="000000"/>
                <w:szCs w:val="18"/>
                <w:lang w:val="fr-FR"/>
              </w:rPr>
            </w:pPr>
            <w:r w:rsidRPr="006A33BD">
              <w:rPr>
                <w:rFonts w:cs="Arial"/>
                <w:bCs/>
                <w:color w:val="000000"/>
                <w:szCs w:val="18"/>
                <w:lang w:val="fr-FR"/>
              </w:rPr>
              <w:t>3.80 dB (FR2c, NTC)</w:t>
            </w:r>
          </w:p>
          <w:p w14:paraId="125E2234" w14:textId="77777777" w:rsidR="00395648" w:rsidRPr="006A33BD" w:rsidRDefault="00395648" w:rsidP="00395648">
            <w:pPr>
              <w:pStyle w:val="TAL"/>
              <w:rPr>
                <w:rFonts w:cs="Arial"/>
                <w:bCs/>
                <w:color w:val="000000"/>
                <w:szCs w:val="18"/>
                <w:lang w:val="fr-FR"/>
              </w:rPr>
            </w:pPr>
            <w:r w:rsidRPr="006A33BD">
              <w:rPr>
                <w:rFonts w:cs="Arial"/>
                <w:bCs/>
                <w:color w:val="000000"/>
                <w:szCs w:val="18"/>
                <w:lang w:val="fr-FR"/>
              </w:rPr>
              <w:t>3.15 dB (FR2a, ETC)</w:t>
            </w:r>
          </w:p>
          <w:p w14:paraId="4052F211" w14:textId="77777777" w:rsidR="00395648" w:rsidRPr="006A33BD" w:rsidRDefault="00395648" w:rsidP="00395648">
            <w:pPr>
              <w:pStyle w:val="TAL"/>
              <w:rPr>
                <w:rFonts w:cs="Arial"/>
                <w:bCs/>
                <w:color w:val="000000"/>
                <w:szCs w:val="18"/>
                <w:lang w:val="fr-FR"/>
              </w:rPr>
            </w:pPr>
            <w:r w:rsidRPr="006A33BD">
              <w:rPr>
                <w:rFonts w:cs="Arial"/>
                <w:bCs/>
                <w:color w:val="000000"/>
                <w:szCs w:val="18"/>
                <w:lang w:val="fr-FR"/>
              </w:rPr>
              <w:t>3.15 dB (FR2b, ETC)</w:t>
            </w:r>
          </w:p>
          <w:p w14:paraId="491D5376" w14:textId="751E9A71" w:rsidR="00395648" w:rsidRPr="006A33BD" w:rsidRDefault="00395648" w:rsidP="00395648">
            <w:pPr>
              <w:pStyle w:val="TAL"/>
              <w:rPr>
                <w:rFonts w:cs="Arial"/>
                <w:bCs/>
                <w:color w:val="000000"/>
                <w:szCs w:val="18"/>
                <w:lang w:val="fr-FR"/>
              </w:rPr>
            </w:pPr>
            <w:r w:rsidRPr="006A33BD">
              <w:rPr>
                <w:rFonts w:cs="Arial"/>
                <w:bCs/>
                <w:color w:val="000000"/>
                <w:szCs w:val="18"/>
                <w:lang w:val="fr-FR"/>
              </w:rPr>
              <w:t>3.89 (FR2c, ETC)</w:t>
            </w:r>
          </w:p>
          <w:p w14:paraId="0517B52E" w14:textId="77777777" w:rsidR="00395648" w:rsidRPr="006A33BD" w:rsidRDefault="00395648" w:rsidP="00395648">
            <w:pPr>
              <w:pStyle w:val="TAL"/>
              <w:rPr>
                <w:rFonts w:cs="Arial"/>
                <w:bCs/>
                <w:color w:val="000000"/>
                <w:szCs w:val="18"/>
                <w:lang w:val="fr-FR"/>
              </w:rPr>
            </w:pPr>
          </w:p>
          <w:p w14:paraId="798E5AFB"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PC1</w:t>
            </w:r>
          </w:p>
          <w:p w14:paraId="65455501"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2FDAF117" w14:textId="77777777" w:rsidR="00395648" w:rsidRPr="001F23FC" w:rsidRDefault="00395648" w:rsidP="00395648">
            <w:pPr>
              <w:pStyle w:val="TAL"/>
              <w:rPr>
                <w:rFonts w:cs="Arial"/>
                <w:bCs/>
                <w:color w:val="000000"/>
                <w:szCs w:val="18"/>
              </w:rPr>
            </w:pPr>
            <w:r w:rsidRPr="001F23FC">
              <w:rPr>
                <w:rFonts w:cs="Arial"/>
                <w:bCs/>
                <w:color w:val="000000"/>
                <w:szCs w:val="18"/>
              </w:rPr>
              <w:t>IFF (Max Device size ≤ 30 cm)</w:t>
            </w:r>
          </w:p>
          <w:p w14:paraId="7D5FBE24" w14:textId="77777777" w:rsidR="00395648" w:rsidRPr="001F23FC" w:rsidRDefault="00395648" w:rsidP="00395648">
            <w:pPr>
              <w:pStyle w:val="TAL"/>
              <w:rPr>
                <w:rFonts w:cs="Arial"/>
                <w:bCs/>
                <w:color w:val="000000"/>
                <w:szCs w:val="18"/>
              </w:rPr>
            </w:pPr>
            <w:r w:rsidRPr="001F23FC">
              <w:rPr>
                <w:rFonts w:cs="Arial"/>
                <w:bCs/>
                <w:color w:val="000000"/>
                <w:szCs w:val="18"/>
              </w:rPr>
              <w:t>3.12 dB (FR2a, NTC)</w:t>
            </w:r>
          </w:p>
          <w:p w14:paraId="5D0E7385" w14:textId="77777777" w:rsidR="00395648" w:rsidRPr="001F23FC" w:rsidRDefault="00395648" w:rsidP="00395648">
            <w:pPr>
              <w:pStyle w:val="TAL"/>
              <w:rPr>
                <w:rFonts w:cs="Arial"/>
                <w:bCs/>
                <w:color w:val="000000"/>
                <w:szCs w:val="18"/>
              </w:rPr>
            </w:pPr>
            <w:r w:rsidRPr="001F23FC">
              <w:rPr>
                <w:rFonts w:cs="Arial"/>
                <w:bCs/>
                <w:color w:val="000000"/>
                <w:szCs w:val="18"/>
              </w:rPr>
              <w:t>3.12 dB (FR2b, NTC)</w:t>
            </w:r>
          </w:p>
          <w:p w14:paraId="0E72ACAE" w14:textId="77777777" w:rsidR="00395648" w:rsidRPr="006A33BD" w:rsidRDefault="00395648" w:rsidP="00395648">
            <w:pPr>
              <w:pStyle w:val="TAL"/>
              <w:rPr>
                <w:rFonts w:cs="Arial"/>
                <w:bCs/>
                <w:color w:val="000000"/>
                <w:szCs w:val="18"/>
                <w:lang w:val="fr-FR"/>
              </w:rPr>
            </w:pPr>
            <w:r w:rsidRPr="006A33BD">
              <w:rPr>
                <w:rFonts w:cs="Arial"/>
                <w:bCs/>
                <w:color w:val="000000"/>
                <w:szCs w:val="18"/>
                <w:lang w:val="fr-FR"/>
              </w:rPr>
              <w:t>3.28 dB (FR2a, ETC)</w:t>
            </w:r>
          </w:p>
          <w:p w14:paraId="6057503F" w14:textId="77777777" w:rsidR="00395648" w:rsidRPr="006A33BD" w:rsidRDefault="00395648" w:rsidP="00395648">
            <w:pPr>
              <w:pStyle w:val="TAL"/>
              <w:rPr>
                <w:rFonts w:cs="Arial"/>
                <w:bCs/>
                <w:color w:val="000000"/>
                <w:szCs w:val="18"/>
                <w:lang w:val="fr-FR"/>
              </w:rPr>
            </w:pPr>
            <w:r w:rsidRPr="006A33BD">
              <w:rPr>
                <w:rFonts w:cs="Arial"/>
                <w:bCs/>
                <w:color w:val="000000"/>
                <w:szCs w:val="18"/>
                <w:lang w:val="fr-FR"/>
              </w:rPr>
              <w:t>3.28 dB (FR2b, ETC)</w:t>
            </w:r>
          </w:p>
          <w:p w14:paraId="10AE7434" w14:textId="77777777" w:rsidR="00395648" w:rsidRPr="006A33BD" w:rsidRDefault="00395648" w:rsidP="00395648">
            <w:pPr>
              <w:pStyle w:val="TAL"/>
              <w:rPr>
                <w:rFonts w:cs="Arial"/>
                <w:bCs/>
                <w:color w:val="000000"/>
                <w:szCs w:val="18"/>
                <w:lang w:val="fr-FR"/>
              </w:rPr>
            </w:pPr>
          </w:p>
          <w:p w14:paraId="0FACB746" w14:textId="77777777" w:rsidR="00395648" w:rsidRPr="001F23FC" w:rsidRDefault="00395648" w:rsidP="00395648">
            <w:pPr>
              <w:pStyle w:val="TAL"/>
              <w:rPr>
                <w:rFonts w:cs="Arial"/>
                <w:bCs/>
                <w:color w:val="000000"/>
                <w:szCs w:val="18"/>
                <w:u w:val="single"/>
              </w:rPr>
            </w:pPr>
            <w:r w:rsidRPr="001F23FC">
              <w:rPr>
                <w:rFonts w:cs="Arial"/>
                <w:bCs/>
                <w:color w:val="000000"/>
                <w:szCs w:val="18"/>
                <w:u w:val="single"/>
              </w:rPr>
              <w:t>PC5</w:t>
            </w:r>
          </w:p>
          <w:p w14:paraId="6FFFBDBC" w14:textId="77777777" w:rsidR="00395648" w:rsidRPr="001F23FC" w:rsidRDefault="00395648" w:rsidP="00395648">
            <w:pPr>
              <w:pStyle w:val="TAL"/>
              <w:rPr>
                <w:rFonts w:cs="Arial"/>
                <w:bCs/>
                <w:color w:val="000000"/>
                <w:szCs w:val="18"/>
              </w:rPr>
            </w:pPr>
            <w:r w:rsidRPr="001F23FC">
              <w:rPr>
                <w:rFonts w:cs="Arial"/>
                <w:bCs/>
                <w:color w:val="000000"/>
                <w:szCs w:val="18"/>
              </w:rPr>
              <w:t>Minimum peak EIRP</w:t>
            </w:r>
          </w:p>
          <w:p w14:paraId="411ED62C" w14:textId="77777777" w:rsidR="00395648" w:rsidRPr="001F23FC" w:rsidRDefault="00395648" w:rsidP="00395648">
            <w:pPr>
              <w:pStyle w:val="TAL"/>
              <w:rPr>
                <w:rFonts w:cs="Arial"/>
                <w:bCs/>
                <w:color w:val="000000"/>
                <w:szCs w:val="18"/>
              </w:rPr>
            </w:pPr>
            <w:r w:rsidRPr="001F23FC">
              <w:rPr>
                <w:rFonts w:cs="Arial"/>
                <w:bCs/>
                <w:color w:val="000000"/>
                <w:szCs w:val="18"/>
              </w:rPr>
              <w:t>IFF (Max Device size ≤ 30 cm)</w:t>
            </w:r>
          </w:p>
          <w:p w14:paraId="68FB928A" w14:textId="77777777" w:rsidR="00BF0EB9" w:rsidRPr="006A33BD" w:rsidRDefault="00395648" w:rsidP="00BF0EB9">
            <w:pPr>
              <w:pStyle w:val="TAL"/>
              <w:rPr>
                <w:rFonts w:cs="Arial"/>
                <w:bCs/>
                <w:color w:val="000000"/>
                <w:szCs w:val="18"/>
                <w:lang w:val="fr-FR"/>
              </w:rPr>
            </w:pPr>
            <w:r w:rsidRPr="006A33BD">
              <w:rPr>
                <w:rFonts w:cs="Arial"/>
                <w:bCs/>
                <w:color w:val="000000"/>
                <w:szCs w:val="18"/>
                <w:lang w:val="fr-FR"/>
              </w:rPr>
              <w:t>3.12 dB (FR2a, NTC)</w:t>
            </w:r>
          </w:p>
          <w:p w14:paraId="570B4002" w14:textId="1631B976" w:rsidR="00395648" w:rsidRPr="006A33BD" w:rsidRDefault="00BF0EB9" w:rsidP="00BF0EB9">
            <w:pPr>
              <w:pStyle w:val="TAL"/>
              <w:rPr>
                <w:rFonts w:cs="Arial"/>
                <w:bCs/>
                <w:color w:val="000000"/>
                <w:szCs w:val="18"/>
                <w:lang w:val="fr-FR"/>
              </w:rPr>
            </w:pPr>
            <w:r w:rsidRPr="006A33BD">
              <w:rPr>
                <w:rFonts w:cs="Arial"/>
                <w:bCs/>
                <w:color w:val="000000"/>
                <w:szCs w:val="18"/>
                <w:lang w:val="fr-FR"/>
              </w:rPr>
              <w:t>3.28 dB (FR2a, ETC)</w:t>
            </w:r>
          </w:p>
          <w:p w14:paraId="65A36763" w14:textId="77777777" w:rsidR="00395648" w:rsidRPr="001F23FC" w:rsidRDefault="00395648" w:rsidP="00395648">
            <w:pPr>
              <w:pStyle w:val="TAL"/>
              <w:rPr>
                <w:rFonts w:cs="Arial"/>
                <w:bCs/>
                <w:color w:val="000000"/>
                <w:szCs w:val="18"/>
              </w:rPr>
            </w:pPr>
            <w:r w:rsidRPr="001F23FC">
              <w:rPr>
                <w:rFonts w:cs="Arial"/>
                <w:bCs/>
                <w:color w:val="000000"/>
                <w:szCs w:val="18"/>
              </w:rPr>
              <w:t>Max EIRP</w:t>
            </w:r>
          </w:p>
          <w:p w14:paraId="2161460E" w14:textId="77777777" w:rsidR="00BF0EB9" w:rsidRPr="001F23FC" w:rsidRDefault="00395648" w:rsidP="00BF0EB9">
            <w:pPr>
              <w:pStyle w:val="TAL"/>
              <w:rPr>
                <w:rFonts w:cs="Arial"/>
                <w:bCs/>
                <w:color w:val="000000"/>
                <w:szCs w:val="18"/>
              </w:rPr>
            </w:pPr>
            <w:r w:rsidRPr="001F23FC">
              <w:rPr>
                <w:rFonts w:cs="Arial"/>
                <w:bCs/>
                <w:color w:val="000000"/>
                <w:szCs w:val="18"/>
              </w:rPr>
              <w:t>0 dB</w:t>
            </w:r>
          </w:p>
          <w:p w14:paraId="2BC94C52" w14:textId="77777777" w:rsidR="00BF0EB9" w:rsidRPr="001F23FC" w:rsidRDefault="00BF0EB9" w:rsidP="00BF0EB9">
            <w:pPr>
              <w:pStyle w:val="TAL"/>
              <w:rPr>
                <w:rFonts w:cs="Arial"/>
                <w:bCs/>
                <w:color w:val="000000"/>
                <w:szCs w:val="18"/>
              </w:rPr>
            </w:pPr>
          </w:p>
          <w:p w14:paraId="6481B955" w14:textId="77777777" w:rsidR="00BF0EB9" w:rsidRPr="001F23FC" w:rsidRDefault="00BF0EB9" w:rsidP="00BF0EB9">
            <w:pPr>
              <w:pStyle w:val="TAL"/>
              <w:rPr>
                <w:rFonts w:cs="Arial"/>
                <w:bCs/>
                <w:color w:val="000000"/>
                <w:szCs w:val="18"/>
                <w:u w:val="single"/>
              </w:rPr>
            </w:pPr>
            <w:r w:rsidRPr="001F23FC">
              <w:rPr>
                <w:rFonts w:cs="Arial"/>
                <w:bCs/>
                <w:color w:val="000000"/>
                <w:szCs w:val="18"/>
                <w:u w:val="single"/>
              </w:rPr>
              <w:t>PC6</w:t>
            </w:r>
          </w:p>
          <w:p w14:paraId="5FAFE006" w14:textId="77777777" w:rsidR="00BF0EB9" w:rsidRPr="001F23FC" w:rsidRDefault="00BF0EB9" w:rsidP="00BF0EB9">
            <w:pPr>
              <w:pStyle w:val="TAL"/>
              <w:rPr>
                <w:rFonts w:cs="Arial"/>
                <w:bCs/>
                <w:color w:val="000000"/>
                <w:szCs w:val="18"/>
              </w:rPr>
            </w:pPr>
            <w:r w:rsidRPr="001F23FC">
              <w:rPr>
                <w:rFonts w:cs="Arial"/>
                <w:bCs/>
                <w:color w:val="000000"/>
                <w:szCs w:val="18"/>
              </w:rPr>
              <w:t>Minimum peak EIRP</w:t>
            </w:r>
          </w:p>
          <w:p w14:paraId="79322077" w14:textId="77777777" w:rsidR="00BF0EB9" w:rsidRPr="001F23FC" w:rsidRDefault="00BF0EB9" w:rsidP="00BF0EB9">
            <w:pPr>
              <w:pStyle w:val="TAL"/>
              <w:rPr>
                <w:rFonts w:cs="Arial"/>
                <w:bCs/>
                <w:color w:val="000000"/>
                <w:szCs w:val="18"/>
              </w:rPr>
            </w:pPr>
            <w:r w:rsidRPr="001F23FC">
              <w:rPr>
                <w:rFonts w:cs="Arial"/>
                <w:bCs/>
                <w:color w:val="000000"/>
                <w:szCs w:val="18"/>
              </w:rPr>
              <w:t>IFF (Max Device size ≤ 30 cm)</w:t>
            </w:r>
          </w:p>
          <w:p w14:paraId="131470B7" w14:textId="77777777" w:rsidR="00BF0EB9" w:rsidRPr="006A33BD" w:rsidRDefault="00BF0EB9" w:rsidP="00BF0EB9">
            <w:pPr>
              <w:pStyle w:val="TAL"/>
              <w:rPr>
                <w:rFonts w:cs="Arial"/>
                <w:bCs/>
                <w:color w:val="000000"/>
                <w:szCs w:val="18"/>
                <w:lang w:val="fr-FR"/>
              </w:rPr>
            </w:pPr>
            <w:r w:rsidRPr="006A33BD">
              <w:rPr>
                <w:rFonts w:cs="Arial"/>
                <w:bCs/>
                <w:color w:val="000000"/>
                <w:szCs w:val="18"/>
                <w:lang w:val="fr-FR"/>
              </w:rPr>
              <w:t>3.11 dB (FR2a, NTC)</w:t>
            </w:r>
          </w:p>
          <w:p w14:paraId="1234DD26" w14:textId="77777777" w:rsidR="00BF0EB9" w:rsidRPr="006A33BD" w:rsidRDefault="00BF0EB9" w:rsidP="00BF0EB9">
            <w:pPr>
              <w:pStyle w:val="TAL"/>
              <w:rPr>
                <w:rFonts w:cs="Arial"/>
                <w:bCs/>
                <w:color w:val="000000"/>
                <w:szCs w:val="18"/>
                <w:lang w:val="fr-FR"/>
              </w:rPr>
            </w:pPr>
            <w:r w:rsidRPr="006A33BD">
              <w:rPr>
                <w:rFonts w:cs="Arial"/>
                <w:bCs/>
                <w:color w:val="000000"/>
                <w:szCs w:val="18"/>
                <w:lang w:val="fr-FR"/>
              </w:rPr>
              <w:t>3.27 dB (FR2a, ETC)</w:t>
            </w:r>
          </w:p>
          <w:p w14:paraId="1114A4EB" w14:textId="77777777" w:rsidR="00BF0EB9" w:rsidRPr="001F23FC" w:rsidRDefault="00BF0EB9" w:rsidP="00BF0EB9">
            <w:pPr>
              <w:pStyle w:val="TAL"/>
              <w:rPr>
                <w:rFonts w:cs="Arial"/>
                <w:bCs/>
                <w:color w:val="000000"/>
                <w:szCs w:val="18"/>
              </w:rPr>
            </w:pPr>
            <w:r w:rsidRPr="001F23FC">
              <w:rPr>
                <w:rFonts w:cs="Arial"/>
                <w:bCs/>
                <w:color w:val="000000"/>
                <w:szCs w:val="18"/>
              </w:rPr>
              <w:t>Max EIRP</w:t>
            </w:r>
          </w:p>
          <w:p w14:paraId="0A16B952" w14:textId="77777777" w:rsidR="00E56F74" w:rsidRPr="001F23FC" w:rsidRDefault="00BF0EB9" w:rsidP="00E56F74">
            <w:pPr>
              <w:pStyle w:val="TAL"/>
              <w:rPr>
                <w:rFonts w:cs="Arial"/>
                <w:bCs/>
                <w:color w:val="000000"/>
                <w:szCs w:val="18"/>
              </w:rPr>
            </w:pPr>
            <w:r w:rsidRPr="001F23FC">
              <w:rPr>
                <w:rFonts w:cs="Arial"/>
                <w:bCs/>
                <w:color w:val="000000"/>
                <w:szCs w:val="18"/>
              </w:rPr>
              <w:t>0 dB</w:t>
            </w:r>
          </w:p>
          <w:p w14:paraId="24D03A5C" w14:textId="77777777" w:rsidR="00E56F74" w:rsidRPr="001F23FC" w:rsidRDefault="00E56F74" w:rsidP="00E56F74">
            <w:pPr>
              <w:pStyle w:val="TAL"/>
              <w:rPr>
                <w:rFonts w:cs="Arial"/>
                <w:bCs/>
                <w:color w:val="000000"/>
                <w:szCs w:val="18"/>
              </w:rPr>
            </w:pPr>
          </w:p>
          <w:p w14:paraId="635B9E68" w14:textId="77777777" w:rsidR="00E56F74" w:rsidRPr="001F23FC" w:rsidRDefault="00E56F74" w:rsidP="00E56F74">
            <w:pPr>
              <w:pStyle w:val="TAL"/>
              <w:rPr>
                <w:rFonts w:cs="Arial"/>
                <w:bCs/>
                <w:color w:val="000000"/>
                <w:szCs w:val="18"/>
                <w:u w:val="single"/>
              </w:rPr>
            </w:pPr>
            <w:r w:rsidRPr="001F23FC">
              <w:rPr>
                <w:rFonts w:cs="Arial"/>
                <w:bCs/>
                <w:color w:val="000000"/>
                <w:szCs w:val="18"/>
                <w:u w:val="single"/>
              </w:rPr>
              <w:t>PC7</w:t>
            </w:r>
          </w:p>
          <w:p w14:paraId="4CD8E475" w14:textId="77777777" w:rsidR="00E56F74" w:rsidRPr="001F23FC" w:rsidRDefault="00E56F74" w:rsidP="00E56F74">
            <w:pPr>
              <w:pStyle w:val="TAL"/>
              <w:rPr>
                <w:rFonts w:cs="Arial"/>
                <w:bCs/>
                <w:color w:val="000000"/>
                <w:szCs w:val="18"/>
              </w:rPr>
            </w:pPr>
            <w:r w:rsidRPr="001F23FC">
              <w:rPr>
                <w:rFonts w:cs="Arial"/>
                <w:bCs/>
                <w:color w:val="000000"/>
                <w:szCs w:val="18"/>
              </w:rPr>
              <w:t>Minimum peak EIRP</w:t>
            </w:r>
          </w:p>
          <w:p w14:paraId="37C12CD4" w14:textId="77777777" w:rsidR="00E56F74" w:rsidRPr="001F23FC" w:rsidRDefault="00E56F74" w:rsidP="00E56F74">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08E19012" w14:textId="77777777" w:rsidR="00E56F74" w:rsidRPr="006A33BD" w:rsidRDefault="00E56F74" w:rsidP="00E56F74">
            <w:pPr>
              <w:pStyle w:val="TAL"/>
              <w:rPr>
                <w:rFonts w:cs="Arial"/>
                <w:bCs/>
                <w:color w:val="000000"/>
                <w:szCs w:val="18"/>
                <w:lang w:val="fr-FR"/>
              </w:rPr>
            </w:pPr>
            <w:r w:rsidRPr="006A33BD">
              <w:rPr>
                <w:rFonts w:cs="Arial"/>
                <w:bCs/>
                <w:color w:val="000000"/>
                <w:szCs w:val="18"/>
                <w:lang w:val="fr-FR"/>
              </w:rPr>
              <w:t>2.99 dB (FR2a, NTC)</w:t>
            </w:r>
          </w:p>
          <w:p w14:paraId="6D5BEF24" w14:textId="59ED3B6C" w:rsidR="00395648" w:rsidRPr="006A33BD" w:rsidRDefault="00E56F74" w:rsidP="00BF0EB9">
            <w:pPr>
              <w:pStyle w:val="TAL"/>
              <w:rPr>
                <w:rFonts w:cs="Arial"/>
                <w:bCs/>
                <w:color w:val="000000"/>
                <w:szCs w:val="18"/>
                <w:lang w:val="fr-FR"/>
              </w:rPr>
            </w:pPr>
            <w:r w:rsidRPr="006A33BD">
              <w:rPr>
                <w:rFonts w:cs="Arial"/>
                <w:bCs/>
                <w:color w:val="000000"/>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PC3</w:t>
            </w:r>
          </w:p>
          <w:p w14:paraId="75B8597F"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3C4E50FA" w14:textId="77777777" w:rsidR="00014D00" w:rsidRPr="001F23FC" w:rsidRDefault="00014D00" w:rsidP="00014D0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238559C5" w14:textId="77777777" w:rsidR="00014D00" w:rsidRPr="001F23FC" w:rsidRDefault="00014D00" w:rsidP="00014D00">
            <w:pPr>
              <w:pStyle w:val="TAL"/>
              <w:rPr>
                <w:rFonts w:cs="Arial"/>
                <w:bCs/>
                <w:color w:val="000000"/>
                <w:szCs w:val="18"/>
              </w:rPr>
            </w:pPr>
            <w:r w:rsidRPr="001F23FC">
              <w:rPr>
                <w:rFonts w:cs="Arial"/>
                <w:bCs/>
                <w:color w:val="000000"/>
                <w:szCs w:val="18"/>
              </w:rPr>
              <w:t>2.77 dB (FR2a, NTC)</w:t>
            </w:r>
          </w:p>
          <w:p w14:paraId="4DD190F7" w14:textId="77777777" w:rsidR="00014D00" w:rsidRPr="001F23FC" w:rsidRDefault="00014D00" w:rsidP="00014D00">
            <w:pPr>
              <w:pStyle w:val="TAL"/>
              <w:rPr>
                <w:rFonts w:cs="Arial"/>
                <w:bCs/>
                <w:color w:val="000000"/>
                <w:szCs w:val="18"/>
              </w:rPr>
            </w:pPr>
            <w:r w:rsidRPr="001F23FC">
              <w:rPr>
                <w:rFonts w:cs="Arial"/>
                <w:bCs/>
                <w:color w:val="000000"/>
                <w:szCs w:val="18"/>
              </w:rPr>
              <w:t>2.89 dB (FR2b, NTC)</w:t>
            </w:r>
          </w:p>
          <w:p w14:paraId="7BB3289F"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3.70 dB (FR2c, NTC)</w:t>
            </w:r>
          </w:p>
          <w:p w14:paraId="232A5440"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2.91 dB (FR2a, ETC)</w:t>
            </w:r>
          </w:p>
          <w:p w14:paraId="29EED1B9"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3.04 dB (FR2b, ETC)</w:t>
            </w:r>
          </w:p>
          <w:p w14:paraId="49F08212"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 xml:space="preserve"> 3.78 (FR2c, ETC)</w:t>
            </w:r>
          </w:p>
          <w:p w14:paraId="2ABABA8B" w14:textId="77777777" w:rsidR="00014D00" w:rsidRPr="006A33BD" w:rsidRDefault="00014D00" w:rsidP="00014D00">
            <w:pPr>
              <w:pStyle w:val="TAL"/>
              <w:rPr>
                <w:rFonts w:cs="Arial"/>
                <w:bCs/>
                <w:color w:val="000000"/>
                <w:szCs w:val="18"/>
                <w:lang w:val="fr-FR"/>
              </w:rPr>
            </w:pPr>
          </w:p>
          <w:p w14:paraId="58931D58"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PC1</w:t>
            </w:r>
          </w:p>
          <w:p w14:paraId="1ED99150"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1BA86376"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25FC5E97" w14:textId="77777777" w:rsidR="00014D00" w:rsidRPr="001F23FC" w:rsidRDefault="00014D00" w:rsidP="00014D00">
            <w:pPr>
              <w:pStyle w:val="TAL"/>
              <w:rPr>
                <w:rFonts w:cs="Arial"/>
                <w:bCs/>
                <w:color w:val="000000"/>
                <w:szCs w:val="18"/>
              </w:rPr>
            </w:pPr>
            <w:r w:rsidRPr="001F23FC">
              <w:rPr>
                <w:rFonts w:cs="Arial"/>
                <w:bCs/>
                <w:color w:val="000000"/>
                <w:szCs w:val="18"/>
              </w:rPr>
              <w:t>2.78 dB (FR2a, NTC)</w:t>
            </w:r>
          </w:p>
          <w:p w14:paraId="5DC58D96" w14:textId="77777777" w:rsidR="00014D00" w:rsidRPr="001F23FC" w:rsidRDefault="00014D00" w:rsidP="00014D00">
            <w:pPr>
              <w:pStyle w:val="TAL"/>
              <w:rPr>
                <w:rFonts w:cs="Arial"/>
                <w:bCs/>
                <w:color w:val="000000"/>
                <w:szCs w:val="18"/>
              </w:rPr>
            </w:pPr>
            <w:r w:rsidRPr="001F23FC">
              <w:rPr>
                <w:rFonts w:cs="Arial"/>
                <w:bCs/>
                <w:color w:val="000000"/>
                <w:szCs w:val="18"/>
              </w:rPr>
              <w:t>2.87 dB (FR2b, NTC)</w:t>
            </w:r>
          </w:p>
          <w:p w14:paraId="7ED59F4F"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2.94 dB (FR2a, ETC)</w:t>
            </w:r>
          </w:p>
          <w:p w14:paraId="644DA883"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3.03 dB (FR2b, ETC)</w:t>
            </w:r>
          </w:p>
          <w:p w14:paraId="12468B86" w14:textId="77777777" w:rsidR="00014D00" w:rsidRPr="006A33BD" w:rsidRDefault="00014D00" w:rsidP="00014D00">
            <w:pPr>
              <w:pStyle w:val="TAL"/>
              <w:rPr>
                <w:rFonts w:cs="Arial"/>
                <w:bCs/>
                <w:color w:val="000000"/>
                <w:szCs w:val="18"/>
                <w:lang w:val="fr-FR"/>
              </w:rPr>
            </w:pPr>
          </w:p>
          <w:p w14:paraId="376356AB"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PC5</w:t>
            </w:r>
          </w:p>
          <w:p w14:paraId="7900A06E"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281792A6"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2B61B95B"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2.78 dB (FR2a, NTC)</w:t>
            </w:r>
          </w:p>
          <w:p w14:paraId="5F10A3BC"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2.94 dB (FR2a, ETC)</w:t>
            </w:r>
          </w:p>
          <w:p w14:paraId="1C664EAC" w14:textId="77777777" w:rsidR="00014D00" w:rsidRPr="006A33BD" w:rsidRDefault="00014D00" w:rsidP="00014D00">
            <w:pPr>
              <w:pStyle w:val="TAL"/>
              <w:rPr>
                <w:rFonts w:cs="Arial"/>
                <w:bCs/>
                <w:color w:val="000000"/>
                <w:szCs w:val="18"/>
                <w:lang w:val="fr-FR"/>
              </w:rPr>
            </w:pPr>
          </w:p>
          <w:p w14:paraId="1BE4DB21" w14:textId="77777777" w:rsidR="00014D00" w:rsidRPr="001F23FC" w:rsidRDefault="00014D00" w:rsidP="00014D00">
            <w:pPr>
              <w:pStyle w:val="TAL"/>
              <w:rPr>
                <w:rFonts w:cs="Arial"/>
                <w:bCs/>
                <w:color w:val="000000"/>
                <w:szCs w:val="18"/>
                <w:u w:val="single"/>
              </w:rPr>
            </w:pPr>
            <w:r w:rsidRPr="001F23FC">
              <w:rPr>
                <w:rFonts w:cs="Arial"/>
                <w:bCs/>
                <w:color w:val="000000"/>
                <w:szCs w:val="18"/>
                <w:u w:val="single"/>
              </w:rPr>
              <w:t>PC6</w:t>
            </w:r>
          </w:p>
          <w:p w14:paraId="35B72EC5" w14:textId="77777777" w:rsidR="00014D00" w:rsidRPr="001F23FC" w:rsidRDefault="00014D00" w:rsidP="00014D00">
            <w:pPr>
              <w:pStyle w:val="TAL"/>
              <w:rPr>
                <w:rFonts w:cs="Arial"/>
                <w:bCs/>
                <w:color w:val="000000"/>
                <w:szCs w:val="18"/>
              </w:rPr>
            </w:pPr>
            <w:r w:rsidRPr="001F23FC">
              <w:rPr>
                <w:rFonts w:cs="Arial"/>
                <w:bCs/>
                <w:color w:val="000000"/>
                <w:szCs w:val="18"/>
              </w:rPr>
              <w:t>Max TRP</w:t>
            </w:r>
          </w:p>
          <w:p w14:paraId="4F8A14BB" w14:textId="77777777" w:rsidR="00014D00" w:rsidRPr="001F23FC" w:rsidRDefault="00014D00" w:rsidP="00014D00">
            <w:pPr>
              <w:pStyle w:val="TAL"/>
              <w:rPr>
                <w:rFonts w:cs="Arial"/>
                <w:bCs/>
                <w:color w:val="000000"/>
                <w:szCs w:val="18"/>
              </w:rPr>
            </w:pPr>
            <w:r w:rsidRPr="001F23FC">
              <w:rPr>
                <w:rFonts w:cs="Arial"/>
                <w:bCs/>
                <w:color w:val="000000"/>
                <w:szCs w:val="18"/>
              </w:rPr>
              <w:t>IFF (Max Device size ≤ 30 cm)</w:t>
            </w:r>
          </w:p>
          <w:p w14:paraId="7F4A299D"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2.78 dB (FR2a, NTC)</w:t>
            </w:r>
          </w:p>
          <w:p w14:paraId="5E14CDD7" w14:textId="77777777" w:rsidR="00014D00" w:rsidRPr="006A33BD" w:rsidRDefault="00014D00" w:rsidP="00014D00">
            <w:pPr>
              <w:pStyle w:val="TAL"/>
              <w:rPr>
                <w:rFonts w:cs="Arial"/>
                <w:bCs/>
                <w:color w:val="000000"/>
                <w:szCs w:val="18"/>
                <w:lang w:val="fr-FR"/>
              </w:rPr>
            </w:pPr>
            <w:r w:rsidRPr="006A33BD">
              <w:rPr>
                <w:rFonts w:cs="Arial"/>
                <w:bCs/>
                <w:color w:val="000000"/>
                <w:szCs w:val="18"/>
                <w:lang w:val="fr-FR"/>
              </w:rPr>
              <w:t>2.94 dB (FR2a, ETC)</w:t>
            </w:r>
          </w:p>
          <w:p w14:paraId="5E7A36B4" w14:textId="77777777" w:rsidR="00353372" w:rsidRPr="006A33BD" w:rsidRDefault="00353372" w:rsidP="00353372">
            <w:pPr>
              <w:pStyle w:val="TAL"/>
              <w:rPr>
                <w:rFonts w:cs="Arial"/>
                <w:bCs/>
                <w:color w:val="000000"/>
                <w:szCs w:val="18"/>
                <w:lang w:val="fr-FR"/>
              </w:rPr>
            </w:pPr>
          </w:p>
          <w:p w14:paraId="119183E4" w14:textId="77777777" w:rsidR="00353372" w:rsidRPr="001F23FC" w:rsidRDefault="00353372" w:rsidP="00353372">
            <w:pPr>
              <w:pStyle w:val="TAL"/>
              <w:rPr>
                <w:rFonts w:cs="Arial"/>
                <w:bCs/>
                <w:color w:val="000000"/>
                <w:szCs w:val="18"/>
                <w:u w:val="single"/>
              </w:rPr>
            </w:pPr>
            <w:r w:rsidRPr="001F23FC">
              <w:rPr>
                <w:rFonts w:cs="Arial"/>
                <w:bCs/>
                <w:color w:val="000000"/>
                <w:szCs w:val="18"/>
                <w:u w:val="single"/>
              </w:rPr>
              <w:t>PC7</w:t>
            </w:r>
          </w:p>
          <w:p w14:paraId="167D75E8" w14:textId="77777777" w:rsidR="00353372" w:rsidRPr="001F23FC" w:rsidRDefault="00353372" w:rsidP="00353372">
            <w:pPr>
              <w:pStyle w:val="TAL"/>
              <w:rPr>
                <w:rFonts w:cs="Arial"/>
                <w:bCs/>
                <w:color w:val="000000"/>
                <w:szCs w:val="18"/>
              </w:rPr>
            </w:pPr>
            <w:r w:rsidRPr="001F23FC">
              <w:rPr>
                <w:rFonts w:cs="Arial"/>
                <w:bCs/>
                <w:color w:val="000000"/>
                <w:szCs w:val="18"/>
              </w:rPr>
              <w:t>Max TRP</w:t>
            </w:r>
          </w:p>
          <w:p w14:paraId="662101F9" w14:textId="77777777" w:rsidR="00353372" w:rsidRPr="001F23FC" w:rsidRDefault="00353372" w:rsidP="00353372">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1B558C3E" w14:textId="77777777" w:rsidR="00353372" w:rsidRPr="006A33BD" w:rsidRDefault="00353372" w:rsidP="00353372">
            <w:pPr>
              <w:pStyle w:val="TAL"/>
              <w:rPr>
                <w:rFonts w:cs="Arial"/>
                <w:bCs/>
                <w:color w:val="000000"/>
                <w:szCs w:val="18"/>
                <w:lang w:val="fr-FR"/>
              </w:rPr>
            </w:pPr>
            <w:r w:rsidRPr="006A33BD">
              <w:rPr>
                <w:rFonts w:cs="Arial"/>
                <w:bCs/>
                <w:color w:val="000000"/>
                <w:szCs w:val="18"/>
                <w:lang w:val="fr-FR"/>
              </w:rPr>
              <w:t>2.77 dB (FR2a, NTC)</w:t>
            </w:r>
          </w:p>
          <w:p w14:paraId="7B27A658" w14:textId="2F6350D4" w:rsidR="00014D00" w:rsidRPr="006A33BD" w:rsidRDefault="00353372" w:rsidP="00014D00">
            <w:pPr>
              <w:pStyle w:val="TAL"/>
              <w:rPr>
                <w:rFonts w:cs="Arial"/>
                <w:bCs/>
                <w:color w:val="000000"/>
                <w:szCs w:val="18"/>
                <w:lang w:val="fr-FR"/>
              </w:rPr>
            </w:pPr>
            <w:r w:rsidRPr="006A33BD">
              <w:rPr>
                <w:rFonts w:cs="Arial"/>
                <w:bCs/>
                <w:color w:val="000000"/>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color w:val="000000"/>
                <w:szCs w:val="18"/>
                <w:u w:val="single"/>
              </w:rPr>
            </w:pPr>
            <w:r w:rsidRPr="001F23FC">
              <w:rPr>
                <w:rFonts w:cs="Arial"/>
                <w:bCs/>
                <w:color w:val="000000"/>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PC1</w:t>
            </w:r>
          </w:p>
          <w:p w14:paraId="089AAD75"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30FD2790"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7AE392C8" w14:textId="77777777" w:rsidR="00F40E20" w:rsidRPr="001F23FC" w:rsidRDefault="00F40E20" w:rsidP="00F40E20">
            <w:pPr>
              <w:pStyle w:val="TAL"/>
              <w:rPr>
                <w:rFonts w:cs="Arial"/>
                <w:bCs/>
                <w:color w:val="000000"/>
                <w:szCs w:val="18"/>
              </w:rPr>
            </w:pPr>
            <w:r w:rsidRPr="001F23FC">
              <w:rPr>
                <w:rFonts w:cs="Arial"/>
                <w:bCs/>
                <w:color w:val="000000"/>
                <w:szCs w:val="18"/>
              </w:rPr>
              <w:t>2.69 dB (FR2b)</w:t>
            </w:r>
          </w:p>
          <w:p w14:paraId="0782E9D6" w14:textId="77777777" w:rsidR="00F40E20" w:rsidRPr="001F23FC" w:rsidRDefault="00F40E20" w:rsidP="00F40E20">
            <w:pPr>
              <w:pStyle w:val="TAL"/>
              <w:rPr>
                <w:rFonts w:cs="Arial"/>
                <w:bCs/>
                <w:color w:val="000000"/>
                <w:szCs w:val="18"/>
              </w:rPr>
            </w:pPr>
          </w:p>
          <w:p w14:paraId="44516EDD"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PC2</w:t>
            </w:r>
          </w:p>
          <w:p w14:paraId="0316F000" w14:textId="77777777" w:rsidR="00F40E20" w:rsidRPr="001F23FC" w:rsidRDefault="00F40E20" w:rsidP="00F40E20">
            <w:pPr>
              <w:pStyle w:val="TAL"/>
              <w:rPr>
                <w:rFonts w:cs="Arial"/>
                <w:bCs/>
                <w:color w:val="000000"/>
                <w:szCs w:val="18"/>
              </w:rPr>
            </w:pPr>
            <w:r w:rsidRPr="001F23FC">
              <w:rPr>
                <w:rFonts w:cs="Arial"/>
                <w:bCs/>
                <w:color w:val="000000"/>
                <w:szCs w:val="18"/>
              </w:rPr>
              <w:t>TBD</w:t>
            </w:r>
          </w:p>
          <w:p w14:paraId="2201F011" w14:textId="77777777" w:rsidR="00F40E20" w:rsidRPr="001F23FC" w:rsidRDefault="00F40E20" w:rsidP="00F40E20">
            <w:pPr>
              <w:pStyle w:val="TAL"/>
              <w:rPr>
                <w:rFonts w:cs="Arial"/>
                <w:bCs/>
                <w:color w:val="000000"/>
                <w:szCs w:val="18"/>
              </w:rPr>
            </w:pPr>
          </w:p>
          <w:p w14:paraId="3F637B45"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667CCE4C"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5D031758"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5AA36DB9" w14:textId="77777777" w:rsidR="00F40E20" w:rsidRPr="001F23FC" w:rsidRDefault="00F40E20" w:rsidP="00F40E20">
            <w:pPr>
              <w:pStyle w:val="TAL"/>
              <w:rPr>
                <w:rFonts w:cs="Arial"/>
                <w:bCs/>
                <w:color w:val="000000"/>
                <w:szCs w:val="18"/>
              </w:rPr>
            </w:pPr>
            <w:r w:rsidRPr="001F23FC">
              <w:rPr>
                <w:rFonts w:cs="Arial"/>
                <w:bCs/>
                <w:color w:val="000000"/>
                <w:szCs w:val="18"/>
              </w:rPr>
              <w:t>2.69 dB (FR2b)</w:t>
            </w:r>
          </w:p>
          <w:p w14:paraId="4AB53B7B" w14:textId="77777777" w:rsidR="00F40E20" w:rsidRPr="001F23FC" w:rsidRDefault="00F40E20" w:rsidP="00F40E20">
            <w:pPr>
              <w:pStyle w:val="TAL"/>
              <w:rPr>
                <w:rFonts w:cs="Arial"/>
                <w:bCs/>
                <w:color w:val="000000"/>
                <w:szCs w:val="18"/>
              </w:rPr>
            </w:pPr>
            <w:r w:rsidRPr="001F23FC">
              <w:rPr>
                <w:rFonts w:cs="Arial"/>
                <w:bCs/>
                <w:color w:val="000000"/>
                <w:szCs w:val="18"/>
              </w:rPr>
              <w:t>3.50 dB (FR2c)</w:t>
            </w:r>
          </w:p>
          <w:p w14:paraId="25B7BF64" w14:textId="77777777" w:rsidR="00F40E20" w:rsidRPr="001F23FC" w:rsidRDefault="00F40E20" w:rsidP="00F40E20">
            <w:pPr>
              <w:pStyle w:val="TAL"/>
              <w:rPr>
                <w:rFonts w:cs="Arial"/>
                <w:bCs/>
                <w:color w:val="000000"/>
                <w:szCs w:val="18"/>
              </w:rPr>
            </w:pPr>
          </w:p>
          <w:p w14:paraId="153633C6"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PC4</w:t>
            </w:r>
          </w:p>
          <w:p w14:paraId="5B6D019A" w14:textId="77777777" w:rsidR="00F40E20" w:rsidRPr="001F23FC" w:rsidRDefault="00F40E20" w:rsidP="00F40E20">
            <w:pPr>
              <w:pStyle w:val="TAL"/>
              <w:rPr>
                <w:rFonts w:cs="Arial"/>
                <w:bCs/>
                <w:color w:val="000000"/>
                <w:szCs w:val="18"/>
              </w:rPr>
            </w:pPr>
            <w:r w:rsidRPr="001F23FC">
              <w:rPr>
                <w:rFonts w:cs="Arial"/>
                <w:bCs/>
                <w:color w:val="000000"/>
                <w:szCs w:val="18"/>
              </w:rPr>
              <w:t>TBD</w:t>
            </w:r>
          </w:p>
          <w:p w14:paraId="7FE36681" w14:textId="77777777" w:rsidR="00F40E20" w:rsidRPr="001F23FC" w:rsidRDefault="00F40E20" w:rsidP="00F40E20">
            <w:pPr>
              <w:pStyle w:val="TAL"/>
              <w:rPr>
                <w:rFonts w:cs="Arial"/>
                <w:bCs/>
                <w:color w:val="000000"/>
                <w:szCs w:val="18"/>
              </w:rPr>
            </w:pPr>
          </w:p>
          <w:p w14:paraId="51E062D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PC5</w:t>
            </w:r>
          </w:p>
          <w:p w14:paraId="283CB53D"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3C01A48D" w14:textId="77777777" w:rsidR="00F40E20" w:rsidRPr="001F23FC" w:rsidRDefault="00F40E20" w:rsidP="00F40E20">
            <w:pPr>
              <w:pStyle w:val="TAL"/>
              <w:rPr>
                <w:rFonts w:cs="Arial"/>
                <w:bCs/>
                <w:color w:val="000000"/>
                <w:szCs w:val="18"/>
              </w:rPr>
            </w:pPr>
            <w:r w:rsidRPr="001F23FC">
              <w:rPr>
                <w:rFonts w:cs="Arial"/>
                <w:bCs/>
                <w:color w:val="000000"/>
                <w:szCs w:val="18"/>
              </w:rPr>
              <w:t>2.69 dB (FR2a)</w:t>
            </w:r>
          </w:p>
          <w:p w14:paraId="26128253" w14:textId="77777777" w:rsidR="00F40E20" w:rsidRPr="001F23FC" w:rsidRDefault="00F40E20" w:rsidP="00F40E20">
            <w:pPr>
              <w:pStyle w:val="TAL"/>
              <w:rPr>
                <w:rFonts w:cs="Arial"/>
                <w:bCs/>
                <w:color w:val="000000"/>
                <w:szCs w:val="18"/>
              </w:rPr>
            </w:pPr>
          </w:p>
          <w:p w14:paraId="2F1E8079"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PC7</w:t>
            </w:r>
          </w:p>
          <w:p w14:paraId="40335F06"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7A2D944B" w14:textId="09DDF5E7" w:rsidR="00F40E20" w:rsidRPr="001F23FC" w:rsidRDefault="00F40E20" w:rsidP="00F40E20">
            <w:pPr>
              <w:pStyle w:val="TAL"/>
              <w:rPr>
                <w:rFonts w:cs="Arial"/>
                <w:bCs/>
                <w:color w:val="000000"/>
                <w:szCs w:val="18"/>
              </w:rPr>
            </w:pPr>
            <w:r w:rsidRPr="001F23FC">
              <w:rPr>
                <w:rFonts w:cs="Arial"/>
                <w:bCs/>
                <w:color w:val="000000"/>
                <w:szCs w:val="18"/>
              </w:rPr>
              <w:t>2.69 dB (FR2a)</w:t>
            </w:r>
          </w:p>
        </w:tc>
        <w:tc>
          <w:tcPr>
            <w:tcW w:w="3247" w:type="dxa"/>
          </w:tcPr>
          <w:p w14:paraId="303B8608" w14:textId="77777777" w:rsidR="00F40E20" w:rsidRPr="001F23FC" w:rsidRDefault="00F40E20" w:rsidP="00F40E20">
            <w:pPr>
              <w:pStyle w:val="TAL"/>
              <w:rPr>
                <w:u w:val="single"/>
              </w:rPr>
            </w:pPr>
            <w:r w:rsidRPr="001F23FC">
              <w:rPr>
                <w:u w:val="single"/>
              </w:rPr>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77777777" w:rsidR="00F40E20" w:rsidRPr="001F23FC" w:rsidRDefault="00F40E20" w:rsidP="00F40E20">
            <w:pPr>
              <w:pStyle w:val="TAL"/>
            </w:pPr>
            <w:r w:rsidRPr="001F23FC">
              <w:t>PC5</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1F23FC" w:rsidRDefault="00F40E20" w:rsidP="00F40E20">
            <w:pPr>
              <w:pStyle w:val="TAL"/>
              <w:rPr>
                <w:u w:val="single"/>
              </w:rPr>
            </w:pPr>
            <w:r w:rsidRPr="001F23FC">
              <w:rPr>
                <w:u w:val="single"/>
              </w:rPr>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t>6.2.1.2_1 UE maximum output power – Spherical coverage (Rel16 and forward)</w:t>
            </w:r>
          </w:p>
        </w:tc>
        <w:tc>
          <w:tcPr>
            <w:tcW w:w="3875" w:type="dxa"/>
          </w:tcPr>
          <w:p w14:paraId="6992A4C1" w14:textId="7A482D75" w:rsidR="00F40E20" w:rsidRPr="001F23FC" w:rsidRDefault="00F40E20" w:rsidP="00F40E20">
            <w:pPr>
              <w:pStyle w:val="TAL"/>
              <w:rPr>
                <w:rFonts w:cs="Arial"/>
                <w:bCs/>
                <w:color w:val="000000"/>
                <w:szCs w:val="18"/>
              </w:rPr>
            </w:pPr>
            <w:r w:rsidRPr="001F23FC">
              <w:rPr>
                <w:rFonts w:cs="Arial"/>
                <w:bCs/>
                <w:color w:val="000000"/>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lastRenderedPageBreak/>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PC3</w:t>
            </w:r>
          </w:p>
          <w:p w14:paraId="5BC4777E"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Minimum peak EIRP</w:t>
            </w:r>
          </w:p>
          <w:p w14:paraId="1B28F2F2"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0CFCDD0C"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3.24 dB (FR2a, NTC)</w:t>
            </w:r>
          </w:p>
          <w:p w14:paraId="5BB8D280"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3.24 dB (FR2b, NTC)</w:t>
            </w:r>
          </w:p>
          <w:p w14:paraId="5C705ABB" w14:textId="044EB217" w:rsidR="00F40E20" w:rsidRPr="006A33BD" w:rsidRDefault="00F40E20" w:rsidP="00F40E20">
            <w:pPr>
              <w:keepNext/>
              <w:keepLines/>
              <w:spacing w:after="0"/>
              <w:rPr>
                <w:rFonts w:ascii="Arial" w:hAnsi="Arial" w:cs="Arial"/>
                <w:bCs/>
                <w:color w:val="000000"/>
                <w:sz w:val="18"/>
                <w:szCs w:val="18"/>
                <w:lang w:val="fr-FR"/>
              </w:rPr>
            </w:pPr>
            <w:r w:rsidRPr="006A33BD">
              <w:rPr>
                <w:rFonts w:ascii="Arial" w:hAnsi="Arial" w:cs="Arial"/>
                <w:bCs/>
                <w:color w:val="000000"/>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PC7</w:t>
            </w:r>
          </w:p>
          <w:p w14:paraId="11D84059"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Minimum peak EIRP</w:t>
            </w:r>
          </w:p>
          <w:p w14:paraId="30295EA4"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3E2077EB" w14:textId="77777777" w:rsidR="00F40E20" w:rsidRPr="006A33BD" w:rsidRDefault="00F40E20" w:rsidP="00F40E20">
            <w:pPr>
              <w:keepNext/>
              <w:keepLines/>
              <w:spacing w:after="0"/>
              <w:rPr>
                <w:rFonts w:ascii="Arial" w:hAnsi="Arial" w:cs="Arial"/>
                <w:bCs/>
                <w:color w:val="000000"/>
                <w:sz w:val="18"/>
                <w:szCs w:val="18"/>
                <w:lang w:val="fr-FR"/>
              </w:rPr>
            </w:pPr>
            <w:r w:rsidRPr="006A33BD">
              <w:rPr>
                <w:rFonts w:ascii="Arial" w:hAnsi="Arial" w:cs="Arial"/>
                <w:bCs/>
                <w:color w:val="000000"/>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2246BF"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Same as 6.2.2 for FR2a, FR2b</w:t>
            </w:r>
          </w:p>
          <w:p w14:paraId="669015E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40A53887"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Minimum peak EIRP</w:t>
            </w:r>
          </w:p>
          <w:p w14:paraId="1D76655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IFF (Max Device size ≤ 30 cm)</w:t>
            </w:r>
          </w:p>
          <w:p w14:paraId="621998D5" w14:textId="77777777" w:rsidR="00F40E20" w:rsidRPr="006A33BD" w:rsidRDefault="00F40E20" w:rsidP="00F40E20">
            <w:pPr>
              <w:pStyle w:val="TAL"/>
              <w:rPr>
                <w:rFonts w:cs="Arial"/>
                <w:bCs/>
                <w:color w:val="000000"/>
                <w:szCs w:val="18"/>
                <w:u w:val="single"/>
                <w:lang w:val="fr-FR"/>
              </w:rPr>
            </w:pPr>
            <w:r w:rsidRPr="006A33BD">
              <w:rPr>
                <w:rFonts w:cs="Arial"/>
                <w:bCs/>
                <w:color w:val="000000"/>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color w:val="000000"/>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color w:val="000000"/>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color w:val="000000"/>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color w:val="000000"/>
                <w:sz w:val="18"/>
                <w:szCs w:val="18"/>
                <w:u w:val="single"/>
                <w:lang w:eastAsia="ko-KR"/>
              </w:rPr>
            </w:pPr>
            <w:r w:rsidRPr="001F23FC">
              <w:rPr>
                <w:rFonts w:ascii="Arial" w:hAnsi="Arial" w:cs="Arial"/>
                <w:bCs/>
                <w:color w:val="000000"/>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674CD031" w14:textId="77777777" w:rsidR="00F40E20" w:rsidRPr="001F23FC" w:rsidRDefault="00F40E20" w:rsidP="00F40E20">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08DBC77D" w14:textId="77777777" w:rsidR="00F40E20" w:rsidRPr="001F23FC" w:rsidRDefault="00F40E20" w:rsidP="00F40E20">
            <w:pPr>
              <w:pStyle w:val="TAL"/>
              <w:ind w:left="284"/>
              <w:rPr>
                <w:rFonts w:cs="Arial"/>
                <w:bCs/>
                <w:color w:val="000000"/>
                <w:szCs w:val="18"/>
              </w:rPr>
            </w:pPr>
            <w:r w:rsidRPr="001F23FC">
              <w:rPr>
                <w:rFonts w:cs="Arial"/>
              </w:rPr>
              <w:t>0.46</w:t>
            </w:r>
            <w:r w:rsidRPr="001F23FC">
              <w:rPr>
                <w:rFonts w:cs="Arial"/>
                <w:bCs/>
                <w:color w:val="000000"/>
                <w:szCs w:val="18"/>
              </w:rPr>
              <w:t xml:space="preserve"> dB (FR2a &amp; FR2b, NTC testing)</w:t>
            </w:r>
          </w:p>
          <w:p w14:paraId="7280B829" w14:textId="77777777" w:rsidR="00F40E20" w:rsidRPr="001F23FC" w:rsidRDefault="00F40E20" w:rsidP="00F40E20">
            <w:pPr>
              <w:pStyle w:val="TAL"/>
              <w:ind w:left="284"/>
              <w:rPr>
                <w:rFonts w:cs="Arial"/>
                <w:bCs/>
                <w:color w:val="000000"/>
                <w:szCs w:val="18"/>
              </w:rPr>
            </w:pPr>
            <w:r w:rsidRPr="001F23FC">
              <w:rPr>
                <w:rFonts w:cs="Arial"/>
              </w:rPr>
              <w:t>[0.46</w:t>
            </w:r>
            <w:r w:rsidRPr="001F23FC">
              <w:rPr>
                <w:rFonts w:cs="Arial"/>
                <w:bCs/>
                <w:color w:val="000000"/>
                <w:szCs w:val="18"/>
              </w:rPr>
              <w:t xml:space="preserve">  dB] (FR2a &amp; FR2b, ETC testing)</w:t>
            </w:r>
          </w:p>
          <w:p w14:paraId="4F25EE1C"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D2C93B1" w14:textId="77777777" w:rsidR="00F40E20" w:rsidRPr="006A33BD" w:rsidRDefault="00F40E20" w:rsidP="00F40E20">
            <w:pPr>
              <w:pStyle w:val="TAL"/>
              <w:ind w:left="284"/>
              <w:rPr>
                <w:rFonts w:cs="Arial"/>
                <w:bCs/>
                <w:color w:val="000000"/>
                <w:szCs w:val="18"/>
                <w:lang w:val="fr-FR" w:eastAsia="ko-KR"/>
              </w:rPr>
            </w:pPr>
            <w:r w:rsidRPr="006A33BD">
              <w:rPr>
                <w:rFonts w:cs="Arial"/>
                <w:bCs/>
                <w:color w:val="000000"/>
                <w:szCs w:val="18"/>
                <w:lang w:val="fr-FR" w:eastAsia="ko-KR"/>
              </w:rPr>
              <w:t xml:space="preserve">2.99 dB (FR2a </w:t>
            </w:r>
            <w:r w:rsidRPr="006A33BD">
              <w:rPr>
                <w:rFonts w:cs="Arial"/>
                <w:bCs/>
                <w:color w:val="000000"/>
                <w:szCs w:val="18"/>
                <w:lang w:val="fr-FR"/>
              </w:rPr>
              <w:t>&amp; FR2b</w:t>
            </w:r>
            <w:r w:rsidRPr="006A33BD">
              <w:rPr>
                <w:rFonts w:cs="Arial"/>
                <w:bCs/>
                <w:color w:val="000000"/>
                <w:szCs w:val="18"/>
                <w:lang w:val="fr-FR" w:eastAsia="ko-KR"/>
              </w:rPr>
              <w:t>, NTC)</w:t>
            </w:r>
          </w:p>
          <w:p w14:paraId="322AE03E" w14:textId="77777777" w:rsidR="00F40E20" w:rsidRPr="006A33BD" w:rsidRDefault="00F40E20" w:rsidP="00F40E20">
            <w:pPr>
              <w:pStyle w:val="TAL"/>
              <w:ind w:left="284"/>
              <w:rPr>
                <w:rFonts w:cs="Arial"/>
                <w:bCs/>
                <w:color w:val="000000"/>
                <w:szCs w:val="18"/>
                <w:lang w:val="fr-FR" w:eastAsia="ko-KR"/>
              </w:rPr>
            </w:pPr>
            <w:r w:rsidRPr="006A33BD">
              <w:rPr>
                <w:rFonts w:cs="Arial"/>
                <w:bCs/>
                <w:color w:val="000000"/>
                <w:szCs w:val="18"/>
                <w:lang w:val="fr-FR" w:eastAsia="ko-KR"/>
              </w:rPr>
              <w:t xml:space="preserve">3.15 dB (FR2a, </w:t>
            </w:r>
            <w:r w:rsidRPr="006A33BD">
              <w:rPr>
                <w:rFonts w:cs="Arial"/>
                <w:bCs/>
                <w:color w:val="000000"/>
                <w:szCs w:val="18"/>
                <w:lang w:val="fr-FR"/>
              </w:rPr>
              <w:t>&amp; FR2b</w:t>
            </w:r>
            <w:r w:rsidRPr="006A33BD">
              <w:rPr>
                <w:rFonts w:cs="Arial"/>
                <w:bCs/>
                <w:color w:val="000000"/>
                <w:szCs w:val="18"/>
                <w:lang w:val="fr-FR" w:eastAsia="ko-KR"/>
              </w:rPr>
              <w:t>, ETC)</w:t>
            </w:r>
          </w:p>
          <w:p w14:paraId="31E97694" w14:textId="77777777" w:rsidR="00F40E20" w:rsidRPr="006A33BD" w:rsidRDefault="00F40E20" w:rsidP="00F40E20">
            <w:pPr>
              <w:pStyle w:val="TAL"/>
              <w:ind w:left="284"/>
              <w:rPr>
                <w:rFonts w:cs="Arial"/>
                <w:bCs/>
                <w:color w:val="000000"/>
                <w:szCs w:val="18"/>
                <w:lang w:val="fr-FR" w:eastAsia="ko-KR"/>
              </w:rPr>
            </w:pPr>
            <w:r w:rsidRPr="006A33BD">
              <w:rPr>
                <w:rFonts w:cs="Arial"/>
                <w:bCs/>
                <w:color w:val="000000"/>
                <w:szCs w:val="18"/>
                <w:lang w:val="fr-FR" w:eastAsia="ko-KR"/>
              </w:rPr>
              <w:t>[3.37]dB (FR2c, NTC)</w:t>
            </w:r>
          </w:p>
          <w:p w14:paraId="6476CD40" w14:textId="77777777" w:rsidR="00F40E20" w:rsidRPr="006A33BD" w:rsidRDefault="00F40E20" w:rsidP="00F40E20">
            <w:pPr>
              <w:pStyle w:val="TAL"/>
              <w:ind w:left="284"/>
              <w:rPr>
                <w:rFonts w:cs="Arial"/>
                <w:bCs/>
                <w:color w:val="000000"/>
                <w:szCs w:val="18"/>
                <w:lang w:val="fr-FR" w:eastAsia="ko-KR"/>
              </w:rPr>
            </w:pPr>
            <w:r w:rsidRPr="006A33BD">
              <w:rPr>
                <w:rFonts w:cs="Arial"/>
                <w:bCs/>
                <w:color w:val="000000"/>
                <w:szCs w:val="18"/>
                <w:lang w:val="fr-FR" w:eastAsia="ko-KR"/>
              </w:rPr>
              <w:t>TBD (FR2c, ETC)</w:t>
            </w:r>
          </w:p>
          <w:p w14:paraId="3CAD0703" w14:textId="77777777" w:rsidR="00F40E20" w:rsidRPr="001F23FC" w:rsidRDefault="00F40E20" w:rsidP="00F40E20">
            <w:pPr>
              <w:pStyle w:val="TAL"/>
              <w:rPr>
                <w:rFonts w:cs="Arial"/>
                <w:bCs/>
                <w:color w:val="000000"/>
                <w:szCs w:val="18"/>
                <w:u w:val="single"/>
                <w:lang w:eastAsia="ko-KR"/>
              </w:rPr>
            </w:pPr>
            <w:r w:rsidRPr="001F23FC">
              <w:rPr>
                <w:rFonts w:cs="Arial"/>
                <w:bCs/>
                <w:color w:val="000000"/>
                <w:szCs w:val="18"/>
                <w:u w:val="single"/>
                <w:lang w:eastAsia="ko-KR"/>
              </w:rPr>
              <w:t>PC1</w:t>
            </w:r>
          </w:p>
          <w:p w14:paraId="54F2D41B"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02BFFDBC" w14:textId="77777777" w:rsidR="00F40E20" w:rsidRPr="001F23FC" w:rsidRDefault="00F40E20" w:rsidP="00F40E20">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1A75B452" w14:textId="77777777" w:rsidR="00F40E20" w:rsidRPr="001F23FC" w:rsidRDefault="00F40E20" w:rsidP="00F40E20">
            <w:pPr>
              <w:pStyle w:val="TAL"/>
              <w:ind w:left="284"/>
              <w:rPr>
                <w:rFonts w:cs="Arial"/>
                <w:bCs/>
                <w:color w:val="000000"/>
                <w:szCs w:val="18"/>
              </w:rPr>
            </w:pPr>
            <w:r w:rsidRPr="001F23FC">
              <w:rPr>
                <w:rFonts w:cs="Arial"/>
              </w:rPr>
              <w:t>TBD</w:t>
            </w:r>
            <w:r w:rsidRPr="001F23FC">
              <w:rPr>
                <w:rFonts w:cs="Arial"/>
                <w:bCs/>
                <w:color w:val="000000"/>
                <w:szCs w:val="18"/>
              </w:rPr>
              <w:t xml:space="preserve"> (FR2a &amp; FR2b, NTC testing)</w:t>
            </w:r>
          </w:p>
          <w:p w14:paraId="309368E9" w14:textId="77777777" w:rsidR="00F40E20" w:rsidRPr="001F23FC" w:rsidRDefault="00F40E20" w:rsidP="00F40E20">
            <w:pPr>
              <w:pStyle w:val="TAL"/>
              <w:ind w:left="284"/>
              <w:rPr>
                <w:rFonts w:cs="Arial"/>
                <w:bCs/>
                <w:color w:val="000000"/>
                <w:szCs w:val="18"/>
              </w:rPr>
            </w:pPr>
            <w:r w:rsidRPr="001F23FC">
              <w:rPr>
                <w:rFonts w:cs="Arial"/>
                <w:bCs/>
                <w:color w:val="000000"/>
                <w:szCs w:val="18"/>
              </w:rPr>
              <w:t>TBD dB] (FR2a &amp; FR2b, ETC testing)</w:t>
            </w:r>
          </w:p>
          <w:p w14:paraId="222C8930"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197C869" w14:textId="77777777"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3.12 dB (FR2a, &amp; FR2b, NTC)</w:t>
            </w:r>
          </w:p>
          <w:p w14:paraId="00761ED0" w14:textId="601BFCF4" w:rsidR="00F40E20" w:rsidRPr="001F23FC" w:rsidRDefault="00F40E20" w:rsidP="00F40E20">
            <w:pPr>
              <w:pStyle w:val="TAL"/>
              <w:ind w:left="284"/>
              <w:rPr>
                <w:rFonts w:cs="Arial"/>
                <w:bCs/>
                <w:color w:val="000000"/>
                <w:szCs w:val="18"/>
                <w:lang w:eastAsia="ko-KR"/>
              </w:rPr>
            </w:pPr>
            <w:r w:rsidRPr="001F23FC">
              <w:rPr>
                <w:rFonts w:cs="Arial"/>
                <w:bCs/>
                <w:color w:val="000000"/>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color w:val="000000"/>
                <w:sz w:val="18"/>
                <w:szCs w:val="18"/>
                <w:u w:val="single"/>
                <w:lang w:eastAsia="ko-KR"/>
              </w:rPr>
            </w:pPr>
            <w:r w:rsidRPr="001F23FC">
              <w:rPr>
                <w:rFonts w:ascii="Arial" w:hAnsi="Arial" w:cs="Arial"/>
                <w:bCs/>
                <w:color w:val="000000"/>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color w:val="000000"/>
                <w:sz w:val="18"/>
                <w:szCs w:val="18"/>
                <w:lang w:eastAsia="ko-KR"/>
              </w:rPr>
            </w:pPr>
            <w:r w:rsidRPr="001F23FC">
              <w:rPr>
                <w:rFonts w:ascii="Arial" w:hAnsi="Arial" w:cs="Arial"/>
                <w:bCs/>
                <w:color w:val="000000"/>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color w:val="000000"/>
                <w:sz w:val="18"/>
                <w:szCs w:val="18"/>
                <w:lang w:eastAsia="ko-KR"/>
              </w:rPr>
              <w:t>≤ 30 cm)</w:t>
            </w:r>
          </w:p>
          <w:p w14:paraId="592C798F" w14:textId="77777777" w:rsidR="00F40E20" w:rsidRPr="001F23FC" w:rsidRDefault="00F40E20" w:rsidP="00F40E20">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color w:val="000000"/>
                <w:szCs w:val="18"/>
              </w:rPr>
            </w:pPr>
            <w:proofErr w:type="spellStart"/>
            <w:r w:rsidRPr="001F23FC">
              <w:rPr>
                <w:rFonts w:cs="Arial"/>
                <w:bCs/>
                <w:color w:val="000000"/>
                <w:szCs w:val="18"/>
              </w:rPr>
              <w:t>P</w:t>
            </w:r>
            <w:r w:rsidRPr="001F23FC">
              <w:rPr>
                <w:rFonts w:cs="Arial"/>
                <w:bCs/>
                <w:color w:val="000000"/>
                <w:szCs w:val="18"/>
                <w:vertAlign w:val="subscript"/>
              </w:rPr>
              <w:t>UMAX,f,c_GAP_ON</w:t>
            </w:r>
            <w:proofErr w:type="spellEnd"/>
            <w:r w:rsidRPr="001F23FC">
              <w:rPr>
                <w:rFonts w:cs="Arial"/>
                <w:bCs/>
                <w:color w:val="000000"/>
                <w:szCs w:val="18"/>
                <w:vertAlign w:val="subscript"/>
              </w:rPr>
              <w:t xml:space="preserve"> </w:t>
            </w:r>
            <w:r w:rsidRPr="001F23FC">
              <w:rPr>
                <w:rFonts w:cs="Arial"/>
                <w:bCs/>
                <w:color w:val="000000"/>
                <w:szCs w:val="18"/>
              </w:rPr>
              <w:t xml:space="preserve">- </w:t>
            </w:r>
            <w:proofErr w:type="spellStart"/>
            <w:r w:rsidRPr="001F23FC">
              <w:rPr>
                <w:rFonts w:cs="Arial"/>
                <w:bCs/>
                <w:color w:val="000000"/>
                <w:szCs w:val="18"/>
              </w:rPr>
              <w:t>P</w:t>
            </w:r>
            <w:r w:rsidRPr="001F23FC">
              <w:rPr>
                <w:rFonts w:cs="Arial"/>
                <w:bCs/>
                <w:color w:val="000000"/>
                <w:szCs w:val="18"/>
                <w:vertAlign w:val="subscript"/>
              </w:rPr>
              <w:t>UMAX,f,c_GAP_OFF</w:t>
            </w:r>
            <w:proofErr w:type="spellEnd"/>
            <w:r w:rsidRPr="001F23FC">
              <w:rPr>
                <w:rFonts w:cs="Arial"/>
                <w:bCs/>
                <w:color w:val="000000"/>
                <w:szCs w:val="18"/>
                <w:vertAlign w:val="subscript"/>
              </w:rPr>
              <w:t>:</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color w:val="000000"/>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1F23FC" w:rsidRDefault="00F40E20" w:rsidP="00F40E20">
            <w:pPr>
              <w:pStyle w:val="TAL"/>
              <w:rPr>
                <w:rFonts w:cs="v4.2.0"/>
              </w:rPr>
            </w:pPr>
            <w:r w:rsidRPr="001F23FC">
              <w:rPr>
                <w:rFonts w:cs="v4.2.0"/>
              </w:rPr>
              <w:t>6.2D.3</w:t>
            </w:r>
            <w:r w:rsidRPr="001F23FC">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PC3 </w:t>
            </w:r>
          </w:p>
          <w:p w14:paraId="6C88B381"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35B517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71510C2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4D4D4BA1"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4.21 dB (FR2a 50 MHz)</w:t>
            </w:r>
          </w:p>
          <w:p w14:paraId="295B305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2.52 dB (FR2a 100 MHz)</w:t>
            </w:r>
          </w:p>
          <w:p w14:paraId="2A5A2CB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0.66 dB (FR2a 200 MHz)</w:t>
            </w:r>
          </w:p>
          <w:p w14:paraId="6071F0F2"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(FR2a 400 MHz)</w:t>
            </w:r>
          </w:p>
          <w:p w14:paraId="0E3561EA" w14:textId="77777777" w:rsidR="00F40E20" w:rsidRPr="001F23FC" w:rsidRDefault="00F40E20" w:rsidP="00F40E20">
            <w:pPr>
              <w:keepNext/>
              <w:keepLines/>
              <w:spacing w:after="0"/>
              <w:ind w:left="284"/>
              <w:rPr>
                <w:rFonts w:ascii="Arial" w:hAnsi="Arial" w:cs="Arial"/>
                <w:bCs/>
                <w:color w:val="000000"/>
                <w:sz w:val="18"/>
                <w:szCs w:val="18"/>
              </w:rPr>
            </w:pPr>
          </w:p>
          <w:p w14:paraId="30F9F3F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1.17 dB (FR2b 50 MHz)</w:t>
            </w:r>
          </w:p>
          <w:p w14:paraId="00125B00"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100 MHz)</w:t>
            </w:r>
          </w:p>
          <w:p w14:paraId="5B39CEE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200 MHz)</w:t>
            </w:r>
          </w:p>
          <w:p w14:paraId="53C3BE8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400 MHz)</w:t>
            </w:r>
          </w:p>
          <w:p w14:paraId="17710827" w14:textId="77777777" w:rsidR="00F40E20" w:rsidRPr="001F23FC" w:rsidRDefault="00F40E20" w:rsidP="00F40E20">
            <w:pPr>
              <w:keepNext/>
              <w:keepLines/>
              <w:spacing w:after="0"/>
              <w:ind w:left="284"/>
              <w:rPr>
                <w:rFonts w:ascii="Arial" w:hAnsi="Arial" w:cs="Arial"/>
                <w:bCs/>
                <w:color w:val="000000"/>
                <w:sz w:val="18"/>
                <w:szCs w:val="18"/>
              </w:rPr>
            </w:pPr>
          </w:p>
          <w:p w14:paraId="6652821A" w14:textId="4FA1C6FB"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1.39 dB (FR2c 50 MHz)</w:t>
            </w:r>
          </w:p>
          <w:p w14:paraId="799965B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0.06 dB (FR2c 100 MHz)</w:t>
            </w:r>
          </w:p>
          <w:p w14:paraId="3022FF53" w14:textId="0CE0ED2A"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200 MHz)</w:t>
            </w:r>
          </w:p>
          <w:p w14:paraId="49A9DCF5" w14:textId="589F166F"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400 MHz)</w:t>
            </w:r>
          </w:p>
          <w:p w14:paraId="38DCA1B4" w14:textId="77777777" w:rsidR="00F40E20" w:rsidRPr="001F23FC" w:rsidRDefault="00F40E20" w:rsidP="00F40E20">
            <w:pPr>
              <w:keepNext/>
              <w:keepLines/>
              <w:spacing w:after="0"/>
              <w:ind w:left="284"/>
              <w:rPr>
                <w:rFonts w:ascii="Arial" w:hAnsi="Arial" w:cs="Arial"/>
                <w:bCs/>
                <w:color w:val="000000"/>
                <w:sz w:val="18"/>
                <w:szCs w:val="18"/>
              </w:rPr>
            </w:pPr>
          </w:p>
          <w:p w14:paraId="0334412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06B4F31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4.37 dB (FR2a 50 MHz)</w:t>
            </w:r>
          </w:p>
          <w:p w14:paraId="66DEF62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2.68 dB (FR2a 100 MHz)</w:t>
            </w:r>
          </w:p>
          <w:p w14:paraId="129702F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0.82 dB (FR2a 200 MHz)</w:t>
            </w:r>
          </w:p>
          <w:p w14:paraId="465A8EF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(FR2a 400 MHz)</w:t>
            </w:r>
          </w:p>
          <w:p w14:paraId="1B2C22AE" w14:textId="77777777" w:rsidR="00F40E20" w:rsidRPr="001F23FC" w:rsidRDefault="00F40E20" w:rsidP="00F40E20">
            <w:pPr>
              <w:keepNext/>
              <w:keepLines/>
              <w:spacing w:after="0"/>
              <w:ind w:left="284"/>
              <w:rPr>
                <w:rFonts w:ascii="Arial" w:hAnsi="Arial" w:cs="Arial"/>
                <w:bCs/>
                <w:color w:val="000000"/>
                <w:sz w:val="18"/>
                <w:szCs w:val="18"/>
              </w:rPr>
            </w:pPr>
          </w:p>
          <w:p w14:paraId="073B2B7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1.33 dB (FR2b 50 MHz)</w:t>
            </w:r>
          </w:p>
          <w:p w14:paraId="03FFBEF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100 MHz)</w:t>
            </w:r>
          </w:p>
          <w:p w14:paraId="054EB752"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200 MHz)</w:t>
            </w:r>
          </w:p>
          <w:p w14:paraId="37DB7C3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(FR2b 400 MHz)</w:t>
            </w:r>
          </w:p>
          <w:p w14:paraId="7A39F384" w14:textId="77777777" w:rsidR="00F40E20" w:rsidRPr="001F23FC" w:rsidRDefault="00F40E20" w:rsidP="00F40E20">
            <w:pPr>
              <w:keepNext/>
              <w:keepLines/>
              <w:spacing w:after="0"/>
              <w:ind w:left="284"/>
              <w:rPr>
                <w:rFonts w:ascii="Arial" w:hAnsi="Arial" w:cs="Arial"/>
                <w:bCs/>
                <w:color w:val="000000"/>
                <w:sz w:val="18"/>
                <w:szCs w:val="18"/>
              </w:rPr>
            </w:pPr>
          </w:p>
          <w:p w14:paraId="5D891ED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1.48 dB (FR2c 50 MHz)</w:t>
            </w:r>
          </w:p>
          <w:p w14:paraId="7071DC5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0.15 dB (FR2c 100 MHz)</w:t>
            </w:r>
          </w:p>
          <w:p w14:paraId="5B1E466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200 MHz)</w:t>
            </w:r>
          </w:p>
          <w:p w14:paraId="1C401A79" w14:textId="1619B5E2"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0 dB (FR2c 400 MHz)</w:t>
            </w:r>
          </w:p>
          <w:p w14:paraId="62444FD3" w14:textId="77777777" w:rsidR="00F40E20" w:rsidRPr="001F23FC" w:rsidRDefault="00F40E20" w:rsidP="00F40E20">
            <w:pPr>
              <w:keepNext/>
              <w:keepLines/>
              <w:spacing w:after="0"/>
              <w:ind w:left="284"/>
              <w:rPr>
                <w:rFonts w:ascii="Arial" w:hAnsi="Arial" w:cs="Arial"/>
                <w:bCs/>
                <w:color w:val="000000"/>
                <w:sz w:val="18"/>
                <w:szCs w:val="18"/>
              </w:rPr>
            </w:pPr>
          </w:p>
          <w:p w14:paraId="71B73082" w14:textId="77777777"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 xml:space="preserve">PC1 </w:t>
            </w:r>
          </w:p>
          <w:p w14:paraId="1BCCE9C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1F316F8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527D4A2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3.79 dB (FR2a &lt;=400 MHz)</w:t>
            </w:r>
          </w:p>
          <w:p w14:paraId="2B93939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4.09 dB (FR2b &lt;=400 MHz)</w:t>
            </w:r>
          </w:p>
          <w:p w14:paraId="5791C944" w14:textId="77777777" w:rsidR="00F40E20" w:rsidRPr="001F23FC" w:rsidRDefault="00F40E20" w:rsidP="00F40E20">
            <w:pPr>
              <w:keepNext/>
              <w:keepLines/>
              <w:spacing w:after="0"/>
              <w:ind w:left="284"/>
              <w:rPr>
                <w:rFonts w:ascii="Arial" w:hAnsi="Arial" w:cs="Arial"/>
                <w:bCs/>
                <w:color w:val="000000"/>
                <w:sz w:val="18"/>
                <w:szCs w:val="18"/>
              </w:rPr>
            </w:pPr>
          </w:p>
          <w:p w14:paraId="0EE32580"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3B22534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3.95 dB (FR2a &lt;=400 MHz)</w:t>
            </w:r>
          </w:p>
          <w:p w14:paraId="2EE191F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4.25 dB (FR2b &lt;=400 MHz)</w:t>
            </w:r>
          </w:p>
          <w:p w14:paraId="1EA9ECBA" w14:textId="77777777" w:rsidR="00F40E20" w:rsidRPr="001F23FC" w:rsidRDefault="00F40E20" w:rsidP="00F40E20">
            <w:pPr>
              <w:keepNext/>
              <w:keepLines/>
              <w:spacing w:after="0"/>
              <w:ind w:left="284"/>
              <w:rPr>
                <w:rFonts w:ascii="Arial" w:hAnsi="Arial" w:cs="Arial"/>
                <w:bCs/>
                <w:color w:val="000000"/>
                <w:sz w:val="18"/>
                <w:szCs w:val="18"/>
              </w:rPr>
            </w:pPr>
          </w:p>
          <w:p w14:paraId="77EB6B4A"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PC5 </w:t>
            </w:r>
          </w:p>
          <w:p w14:paraId="1D80004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2976A2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15D0232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6CE13F7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3.67 dB (FR2a 50 MHz)</w:t>
            </w:r>
          </w:p>
          <w:p w14:paraId="184DCB0C"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3.85 dB (FR2a 100 MHz)</w:t>
            </w:r>
          </w:p>
          <w:p w14:paraId="7B73520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4.18 dB (FR2a 200 MHz)</w:t>
            </w:r>
          </w:p>
          <w:p w14:paraId="121E484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3.38 dB (FR2a 400 MHz)</w:t>
            </w:r>
          </w:p>
          <w:p w14:paraId="2EC8C50F" w14:textId="77777777" w:rsidR="00F40E20" w:rsidRPr="001F23FC" w:rsidRDefault="00F40E20" w:rsidP="00F40E20">
            <w:pPr>
              <w:keepNext/>
              <w:keepLines/>
              <w:spacing w:after="0"/>
              <w:ind w:left="284"/>
              <w:rPr>
                <w:rFonts w:ascii="Arial" w:hAnsi="Arial" w:cs="Arial"/>
                <w:bCs/>
                <w:color w:val="000000"/>
                <w:sz w:val="18"/>
                <w:szCs w:val="18"/>
              </w:rPr>
            </w:pPr>
          </w:p>
          <w:p w14:paraId="673C996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1AD6E7A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3.84 dB (FR2a 50 MHz)</w:t>
            </w:r>
          </w:p>
          <w:p w14:paraId="4181D19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4.02 dB (FR2a 100 MHz)</w:t>
            </w:r>
          </w:p>
          <w:p w14:paraId="2C51E16D"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4.35 dB (FR2a 200 MHz)</w:t>
            </w:r>
          </w:p>
          <w:p w14:paraId="0ACEFF0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3.55 dB (FR2a 400 MHz)</w:t>
            </w:r>
          </w:p>
          <w:p w14:paraId="421B9EFE" w14:textId="77777777" w:rsidR="00F40E20" w:rsidRPr="001F23FC" w:rsidRDefault="00F40E20" w:rsidP="00F40E20">
            <w:pPr>
              <w:keepNext/>
              <w:keepLines/>
              <w:spacing w:after="0"/>
              <w:ind w:left="284"/>
              <w:rPr>
                <w:rFonts w:ascii="Arial" w:hAnsi="Arial" w:cs="Arial"/>
                <w:bCs/>
                <w:color w:val="000000"/>
                <w:sz w:val="18"/>
                <w:szCs w:val="18"/>
              </w:rPr>
            </w:pPr>
          </w:p>
          <w:p w14:paraId="38AF471F"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PC6 </w:t>
            </w:r>
          </w:p>
          <w:p w14:paraId="374849B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6B4139C3"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4051DBD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1F6B6D1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3.66 dB (FR2a 50 MHz)</w:t>
            </w:r>
          </w:p>
          <w:p w14:paraId="77450F14"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3.84 dB (FR2a 100 MHz)</w:t>
            </w:r>
          </w:p>
          <w:p w14:paraId="2F60588B"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4.17 dB (FR2a 200 MHz)</w:t>
            </w:r>
          </w:p>
          <w:p w14:paraId="1E31A41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color w:val="000000"/>
                <w:sz w:val="18"/>
                <w:szCs w:val="18"/>
              </w:rPr>
            </w:pPr>
          </w:p>
          <w:p w14:paraId="0E873BAE"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7509454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3.83 dB (FR2a 50 MHz)</w:t>
            </w:r>
          </w:p>
          <w:p w14:paraId="7FB357B5"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4.01 dB (FR2a 100 MHz)</w:t>
            </w:r>
          </w:p>
          <w:p w14:paraId="1E38AD7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4.34 dB (FR2a 200 MHz)</w:t>
            </w:r>
          </w:p>
          <w:p w14:paraId="6D16FF9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3.54 dB (FR2a 400 MHz)</w:t>
            </w:r>
          </w:p>
          <w:p w14:paraId="26596044" w14:textId="77777777" w:rsidR="00F40E20" w:rsidRPr="001F23FC" w:rsidRDefault="00F40E20" w:rsidP="00F40E20">
            <w:pPr>
              <w:keepNext/>
              <w:keepLines/>
              <w:spacing w:after="0"/>
              <w:ind w:left="284"/>
              <w:rPr>
                <w:rFonts w:ascii="Arial" w:hAnsi="Arial" w:cs="Arial"/>
                <w:bCs/>
                <w:color w:val="000000"/>
                <w:sz w:val="18"/>
                <w:szCs w:val="18"/>
              </w:rPr>
            </w:pPr>
          </w:p>
          <w:p w14:paraId="4DCEC620"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PC7 </w:t>
            </w:r>
          </w:p>
          <w:p w14:paraId="1093A70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0B7B4C27"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color w:val="000000"/>
                <w:sz w:val="18"/>
                <w:szCs w:val="18"/>
              </w:rPr>
              <w:t>≤ 30 cm)</w:t>
            </w:r>
          </w:p>
          <w:p w14:paraId="142525C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7026D9D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4.21 dB (FR2a 50 MHz)</w:t>
            </w:r>
          </w:p>
          <w:p w14:paraId="1D802729"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2.52 dB (FR2a 100 MHz)</w:t>
            </w:r>
          </w:p>
          <w:p w14:paraId="586B14C1" w14:textId="77777777" w:rsidR="00F40E20" w:rsidRPr="001F23FC" w:rsidRDefault="00F40E20" w:rsidP="00F40E20">
            <w:pPr>
              <w:keepNext/>
              <w:keepLines/>
              <w:spacing w:after="0"/>
              <w:ind w:left="284"/>
              <w:rPr>
                <w:rFonts w:ascii="Arial" w:hAnsi="Arial" w:cs="Arial"/>
                <w:bCs/>
                <w:color w:val="000000"/>
                <w:sz w:val="18"/>
                <w:szCs w:val="18"/>
              </w:rPr>
            </w:pPr>
          </w:p>
          <w:p w14:paraId="1F08072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ETC</w:t>
            </w:r>
          </w:p>
          <w:p w14:paraId="12084C1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4.37 dB (FR2a 50 MHz)</w:t>
            </w:r>
          </w:p>
          <w:p w14:paraId="72DD0D9F" w14:textId="6C1F1FD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197B52A8" w14:textId="77777777" w:rsidR="00F40E20" w:rsidRPr="001F23FC" w:rsidRDefault="00F40E20" w:rsidP="00F40E20">
            <w:pPr>
              <w:pStyle w:val="TAL"/>
            </w:pPr>
          </w:p>
          <w:p w14:paraId="2B1EBDD7" w14:textId="77777777" w:rsidR="00F40E20" w:rsidRPr="001F23FC" w:rsidRDefault="00F40E20" w:rsidP="00F40E20">
            <w:pPr>
              <w:pStyle w:val="TAL"/>
            </w:pPr>
            <w:r w:rsidRPr="001F23FC">
              <w:t>R: Relaxation needed to limit influence of TE noise to 1 dB (specified in clause 6.3.1.5)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2B62B538"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04CEF6CB"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12DE8E3C"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2.71 dB</w:t>
            </w:r>
          </w:p>
          <w:p w14:paraId="7F034805"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08997200"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01B7128A"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674EF5DF"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proofErr w:type="spellStart"/>
            <w:r w:rsidRPr="001F23FC">
              <w:rPr>
                <w:rFonts w:cs="Arial"/>
              </w:rPr>
              <w:t>Δ</w:t>
            </w:r>
            <w:r w:rsidRPr="001F23FC">
              <w:t>SNR</w:t>
            </w:r>
            <w:r w:rsidRPr="001F23FC">
              <w:rPr>
                <w:vertAlign w:val="subscript"/>
              </w:rPr>
              <w:t>mr</w:t>
            </w:r>
            <w:proofErr w:type="spellEnd"/>
            <w:r w:rsidRPr="001F23FC">
              <w:t xml:space="preserve"> = 2.77 dB</w:t>
            </w:r>
          </w:p>
          <w:p w14:paraId="4BA719B9" w14:textId="5DAB7752" w:rsidR="00F40E20" w:rsidRPr="001F23FC" w:rsidRDefault="00F40E20" w:rsidP="00F40E20">
            <w:pPr>
              <w:pStyle w:val="TAL"/>
            </w:pPr>
            <w:r w:rsidRPr="001F23FC">
              <w:t xml:space="preserve">FR2c 100 MHz: </w:t>
            </w:r>
            <w:proofErr w:type="spellStart"/>
            <w:r w:rsidRPr="001F23FC">
              <w:rPr>
                <w:rFonts w:cs="Arial"/>
              </w:rPr>
              <w:t>Δ</w:t>
            </w:r>
            <w:r w:rsidRPr="001F23FC">
              <w:t>SNR</w:t>
            </w:r>
            <w:r w:rsidRPr="001F23FC">
              <w:rPr>
                <w:vertAlign w:val="subscript"/>
              </w:rPr>
              <w:t>mr</w:t>
            </w:r>
            <w:proofErr w:type="spellEnd"/>
            <w:r w:rsidRPr="001F23FC">
              <w:t xml:space="preserve"> = 4.44 dB</w:t>
            </w:r>
          </w:p>
          <w:p w14:paraId="6492AB0B" w14:textId="1ED3A009" w:rsidR="00F40E20" w:rsidRPr="001F23FC" w:rsidRDefault="00F40E20" w:rsidP="00F40E20">
            <w:pPr>
              <w:pStyle w:val="TAL"/>
            </w:pPr>
            <w:r w:rsidRPr="001F23FC">
              <w:t xml:space="preserve">FR2c 200 MHz: </w:t>
            </w:r>
            <w:proofErr w:type="spellStart"/>
            <w:r w:rsidRPr="001F23FC">
              <w:rPr>
                <w:rFonts w:cs="Arial"/>
              </w:rPr>
              <w:t>Δ</w:t>
            </w:r>
            <w:r w:rsidRPr="001F23FC">
              <w:t>SNR</w:t>
            </w:r>
            <w:r w:rsidRPr="001F23FC">
              <w:rPr>
                <w:vertAlign w:val="subscript"/>
              </w:rPr>
              <w:t>mr</w:t>
            </w:r>
            <w:proofErr w:type="spellEnd"/>
            <w:r w:rsidRPr="001F23FC">
              <w:t xml:space="preserve"> = 6.58 dB</w:t>
            </w:r>
          </w:p>
          <w:p w14:paraId="69B8A0DB" w14:textId="5870D4BE" w:rsidR="00F40E20" w:rsidRPr="001F23FC" w:rsidRDefault="00F40E20" w:rsidP="00F40E20">
            <w:pPr>
              <w:pStyle w:val="TAL"/>
            </w:pPr>
            <w:r w:rsidRPr="001F23FC">
              <w:t xml:space="preserve">FR2c 400 MHz: </w:t>
            </w:r>
            <w:proofErr w:type="spellStart"/>
            <w:r w:rsidRPr="001F23FC">
              <w:rPr>
                <w:rFonts w:cs="Arial"/>
              </w:rPr>
              <w:t>Δ</w:t>
            </w:r>
            <w:r w:rsidRPr="001F23FC">
              <w:t>SNR</w:t>
            </w:r>
            <w:r w:rsidRPr="001F23FC">
              <w:rPr>
                <w:vertAlign w:val="subscript"/>
              </w:rPr>
              <w:t>mr</w:t>
            </w:r>
            <w:proofErr w:type="spellEnd"/>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6E4DFB41"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0.3 dB</w:t>
            </w:r>
          </w:p>
          <w:p w14:paraId="40ACCC72" w14:textId="77777777"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PC5, PC6:</w:t>
            </w:r>
          </w:p>
          <w:p w14:paraId="0C5335FB"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0.19 dB</w:t>
            </w:r>
          </w:p>
          <w:p w14:paraId="6F4A9D32"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0.36 dB</w:t>
            </w:r>
          </w:p>
          <w:p w14:paraId="1C7D7E27"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0.70 dB</w:t>
            </w:r>
          </w:p>
          <w:p w14:paraId="496C0C55" w14:textId="155D62BB"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color w:val="000000"/>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7BA52CA4"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44B807FE" w14:textId="0AAE8DFC" w:rsidR="00F40E20" w:rsidRPr="001F23FC" w:rsidRDefault="00F40E20" w:rsidP="00F40E20">
            <w:pPr>
              <w:pStyle w:val="TAL"/>
              <w:rPr>
                <w:rFonts w:cs="Arial"/>
                <w:bCs/>
                <w:color w:val="000000"/>
                <w:szCs w:val="18"/>
              </w:rPr>
            </w:pPr>
            <w:r w:rsidRPr="001F23FC">
              <w:tab/>
              <w:t>Same as 6.2.1.1 (EIRP)</w:t>
            </w:r>
          </w:p>
          <w:p w14:paraId="16BB0249" w14:textId="6589C081"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01425104" w14:textId="70AB0B66" w:rsidR="00F40E20" w:rsidRPr="001F23FC" w:rsidRDefault="00F40E20" w:rsidP="00F40E20">
            <w:pPr>
              <w:pStyle w:val="TAL"/>
              <w:rPr>
                <w:rFonts w:cs="Arial"/>
                <w:bCs/>
                <w:color w:val="000000"/>
                <w:szCs w:val="18"/>
                <w:u w:val="single"/>
              </w:rPr>
            </w:pPr>
            <w:r w:rsidRPr="001F23FC">
              <w:tab/>
              <w:t>0 dB</w:t>
            </w:r>
          </w:p>
        </w:tc>
        <w:tc>
          <w:tcPr>
            <w:tcW w:w="3247" w:type="dxa"/>
          </w:tcPr>
          <w:p w14:paraId="2A13A2D6"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ON Power:</w:t>
            </w:r>
          </w:p>
          <w:p w14:paraId="4E5AB565" w14:textId="6CE12F87" w:rsidR="00F40E20" w:rsidRPr="001F23FC" w:rsidRDefault="00F40E20" w:rsidP="00F40E20">
            <w:pPr>
              <w:pStyle w:val="TAL"/>
              <w:rPr>
                <w:rFonts w:cs="Arial"/>
                <w:bCs/>
                <w:color w:val="000000"/>
                <w:szCs w:val="18"/>
              </w:rPr>
            </w:pPr>
            <w:r w:rsidRPr="001F23FC">
              <w:tab/>
              <w:t>Same as 6.2.1.1 (EIRP)</w:t>
            </w:r>
          </w:p>
          <w:p w14:paraId="08EDD2BD" w14:textId="15E94867" w:rsidR="00F40E20" w:rsidRPr="001F23FC" w:rsidRDefault="00F40E20" w:rsidP="00F40E20">
            <w:pPr>
              <w:pStyle w:val="TAL"/>
              <w:rPr>
                <w:rFonts w:cs="Arial"/>
                <w:bCs/>
                <w:color w:val="000000"/>
                <w:szCs w:val="18"/>
                <w:u w:val="single"/>
              </w:rPr>
            </w:pPr>
            <w:r w:rsidRPr="001F23FC">
              <w:rPr>
                <w:rFonts w:cs="Arial"/>
                <w:bCs/>
                <w:color w:val="000000"/>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689892E9" w14:textId="06CB9F8A"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4048D228" w14:textId="77777777" w:rsidR="00F40E20" w:rsidRPr="001F23FC" w:rsidRDefault="00F40E20" w:rsidP="00F40E20">
            <w:pPr>
              <w:pStyle w:val="TAL"/>
              <w:rPr>
                <w:rFonts w:cs="Arial"/>
                <w:bCs/>
                <w:color w:val="000000"/>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1AB97DF6" w14:textId="4CB41C3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color w:val="000000"/>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77777777" w:rsidR="00F40E20" w:rsidRPr="001F23FC" w:rsidRDefault="00F40E20" w:rsidP="00F40E20">
            <w:pPr>
              <w:keepNext/>
              <w:keepLines/>
              <w:spacing w:after="0"/>
              <w:rPr>
                <w:rFonts w:ascii="Arial" w:hAnsi="Arial" w:cs="Arial"/>
                <w:bCs/>
                <w:color w:val="000000"/>
                <w:sz w:val="18"/>
                <w:szCs w:val="18"/>
                <w:u w:val="single"/>
              </w:rPr>
            </w:pPr>
            <w:r w:rsidRPr="001F23FC">
              <w:rPr>
                <w:rFonts w:ascii="Arial" w:hAnsi="Arial" w:cs="Arial"/>
                <w:bCs/>
                <w:color w:val="000000"/>
                <w:sz w:val="18"/>
                <w:szCs w:val="18"/>
                <w:u w:val="single"/>
              </w:rPr>
              <w:t xml:space="preserve">PC3 </w:t>
            </w:r>
          </w:p>
          <w:p w14:paraId="660CAF42" w14:textId="77777777" w:rsidR="00F40E20" w:rsidRPr="001F23FC" w:rsidRDefault="00F40E20" w:rsidP="00F40E20">
            <w:pPr>
              <w:pStyle w:val="TAL"/>
              <w:rPr>
                <w:rFonts w:cs="Arial"/>
                <w:bCs/>
                <w:color w:val="000000"/>
                <w:szCs w:val="18"/>
              </w:rPr>
            </w:pPr>
            <w:r w:rsidRPr="001F23FC">
              <w:rPr>
                <w:rFonts w:cs="Arial"/>
                <w:bCs/>
                <w:color w:val="000000"/>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rPr>
                <w:lang w:eastAsia="ja-JP"/>
              </w:rPr>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7F6DD32F" w14:textId="34AB54D4"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334BB832" w14:textId="2BE2239B" w:rsidR="00F40E20" w:rsidRPr="001F23FC" w:rsidRDefault="00F40E20" w:rsidP="00F40E20">
            <w:pPr>
              <w:pStyle w:val="TAL"/>
              <w:rPr>
                <w:rFonts w:cs="Arial"/>
                <w:bCs/>
                <w:color w:val="000000"/>
                <w:szCs w:val="18"/>
              </w:rPr>
            </w:pPr>
            <w:r w:rsidRPr="001F23FC">
              <w:rPr>
                <w:rFonts w:cs="Arial"/>
                <w:bCs/>
                <w:color w:val="000000"/>
                <w:szCs w:val="18"/>
              </w:rPr>
              <w:t>[0.46 dB] (FR2a)</w:t>
            </w:r>
          </w:p>
          <w:p w14:paraId="4F1640CE" w14:textId="1D7CBBF1" w:rsidR="00F40E20" w:rsidRPr="001F23FC" w:rsidRDefault="00F40E20" w:rsidP="00F40E20">
            <w:pPr>
              <w:pStyle w:val="TAL"/>
              <w:rPr>
                <w:rFonts w:cs="v4.2.0"/>
              </w:rPr>
            </w:pPr>
            <w:r w:rsidRPr="001F23FC">
              <w:rPr>
                <w:rFonts w:cs="Arial"/>
                <w:bCs/>
                <w:color w:val="000000"/>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PC3</w:t>
            </w:r>
          </w:p>
          <w:p w14:paraId="2347DF05" w14:textId="5542BCBB"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17437A31" w14:textId="03214A2F" w:rsidR="00F40E20" w:rsidRPr="001F23FC" w:rsidRDefault="00F40E20" w:rsidP="00F40E20">
            <w:pPr>
              <w:pStyle w:val="TAL"/>
              <w:rPr>
                <w:rFonts w:cs="Arial"/>
                <w:bCs/>
                <w:color w:val="000000"/>
                <w:szCs w:val="18"/>
              </w:rPr>
            </w:pPr>
            <w:r w:rsidRPr="001F23FC">
              <w:rPr>
                <w:rFonts w:cs="Arial"/>
                <w:bCs/>
                <w:color w:val="000000"/>
                <w:szCs w:val="18"/>
              </w:rPr>
              <w:t>0.26 dB (FR2a)</w:t>
            </w:r>
          </w:p>
          <w:p w14:paraId="1475E9F3" w14:textId="1FD3C10D" w:rsidR="00F40E20" w:rsidRPr="001F23FC" w:rsidRDefault="00F40E20" w:rsidP="00F40E20">
            <w:pPr>
              <w:pStyle w:val="TAL"/>
              <w:rPr>
                <w:rFonts w:cs="v4.2.0"/>
              </w:rPr>
            </w:pPr>
            <w:r w:rsidRPr="001F23FC">
              <w:rPr>
                <w:rFonts w:cs="Arial"/>
                <w:bCs/>
                <w:color w:val="000000"/>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17A3A45" w14:textId="77777777" w:rsidR="00F40E20" w:rsidRPr="001F23FC" w:rsidRDefault="00F40E20" w:rsidP="00F40E20">
            <w:pPr>
              <w:pStyle w:val="TAL"/>
              <w:rPr>
                <w:rFonts w:cs="v4.2.0"/>
              </w:rPr>
            </w:pPr>
            <w:r w:rsidRPr="001F23FC">
              <w:rPr>
                <w:rFonts w:cs="v4.2.0"/>
              </w:rPr>
              <w:t xml:space="preserve">Same as 6.3.4.2 for each CC. </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A4CBCA1" w14:textId="77777777" w:rsidR="00F40E20" w:rsidRPr="001F23FC" w:rsidRDefault="00F40E20" w:rsidP="00F40E20">
            <w:pPr>
              <w:pStyle w:val="TAL"/>
              <w:rPr>
                <w:rFonts w:cs="v4.2.0"/>
              </w:rPr>
            </w:pPr>
            <w:r w:rsidRPr="001F23FC">
              <w:rPr>
                <w:rFonts w:cs="v4.2.0"/>
              </w:rPr>
              <w:t xml:space="preserve">Same as 6.3.4.2 for each CC. </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7FF0B5D" w14:textId="77777777" w:rsidR="00F40E20" w:rsidRPr="001F23FC" w:rsidRDefault="00F40E20" w:rsidP="00F40E20">
            <w:pPr>
              <w:pStyle w:val="TAL"/>
              <w:rPr>
                <w:rFonts w:cs="v4.2.0"/>
              </w:rPr>
            </w:pPr>
            <w:r w:rsidRPr="001F23FC">
              <w:rPr>
                <w:rFonts w:cs="v4.2.0"/>
              </w:rPr>
              <w:t xml:space="preserve">Same as 6.3.4.2 for each CC. </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0EDEF5E" w14:textId="77777777" w:rsidR="00F40E20" w:rsidRPr="001F23FC" w:rsidRDefault="00F40E20" w:rsidP="00F40E20">
            <w:pPr>
              <w:pStyle w:val="TAL"/>
              <w:rPr>
                <w:rFonts w:cs="v4.2.0"/>
              </w:rPr>
            </w:pPr>
            <w:r w:rsidRPr="001F23FC">
              <w:rPr>
                <w:rFonts w:cs="v4.2.0"/>
              </w:rPr>
              <w:t xml:space="preserve">Same as 6.3.4.2 for each CC. </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C98526" w14:textId="77777777" w:rsidR="00F40E20" w:rsidRPr="001F23FC" w:rsidRDefault="00F40E20" w:rsidP="00F40E20">
            <w:pPr>
              <w:pStyle w:val="TAL"/>
              <w:rPr>
                <w:rFonts w:cs="v4.2.0"/>
              </w:rPr>
            </w:pPr>
            <w:r w:rsidRPr="001F23FC">
              <w:rPr>
                <w:rFonts w:cs="v4.2.0"/>
              </w:rPr>
              <w:t xml:space="preserve">Same as 6.3.4.2 for each CC. </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59F754" w14:textId="77777777" w:rsidR="00F40E20" w:rsidRPr="001F23FC" w:rsidRDefault="00F40E20" w:rsidP="00F40E20">
            <w:pPr>
              <w:pStyle w:val="TAL"/>
              <w:rPr>
                <w:rFonts w:cs="v4.2.0"/>
              </w:rPr>
            </w:pPr>
            <w:r w:rsidRPr="001F23FC">
              <w:rPr>
                <w:rFonts w:cs="v4.2.0"/>
              </w:rPr>
              <w:t xml:space="preserve">Same as 6.3.4.2 for each CC. </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05BEEB0" w14:textId="77777777" w:rsidR="00F40E20" w:rsidRPr="001F23FC" w:rsidRDefault="00F40E20" w:rsidP="00F40E20">
            <w:pPr>
              <w:pStyle w:val="TAL"/>
              <w:rPr>
                <w:rFonts w:cs="v4.2.0"/>
              </w:rPr>
            </w:pPr>
            <w:r w:rsidRPr="001F23FC">
              <w:rPr>
                <w:rFonts w:cs="v4.2.0"/>
              </w:rPr>
              <w:t xml:space="preserve">Same as 6.3.4.2 for each CC. </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77777777" w:rsidR="00F40E20" w:rsidRPr="001F23FC" w:rsidRDefault="00F40E20" w:rsidP="00F40E20">
            <w:pPr>
              <w:pStyle w:val="TAL"/>
            </w:pPr>
            <w:r w:rsidRPr="001F23FC">
              <w:t xml:space="preserve">PC3: </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color w:val="000000"/>
                <w:sz w:val="18"/>
                <w:szCs w:val="18"/>
              </w:rPr>
            </w:pPr>
            <w:r w:rsidRPr="001F23FC">
              <w:rPr>
                <w:rFonts w:ascii="Arial" w:hAnsi="Arial" w:cs="Arial"/>
                <w:bCs/>
                <w:color w:val="000000"/>
                <w:sz w:val="18"/>
                <w:szCs w:val="18"/>
                <w:u w:val="single"/>
              </w:rPr>
              <w:t>PC1</w:t>
            </w:r>
          </w:p>
          <w:p w14:paraId="50046E18"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Minimum EIRP</w:t>
            </w:r>
          </w:p>
          <w:p w14:paraId="55007A8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NTC</w:t>
            </w:r>
          </w:p>
          <w:p w14:paraId="100C7DEA"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3.79 dB (FR2a &lt;=400 MHz)</w:t>
            </w:r>
          </w:p>
          <w:p w14:paraId="4A472F0F" w14:textId="77777777" w:rsidR="00F40E20" w:rsidRPr="001F23FC" w:rsidRDefault="00F40E20" w:rsidP="00F40E20">
            <w:pPr>
              <w:keepNext/>
              <w:keepLines/>
              <w:spacing w:after="0"/>
              <w:ind w:left="284"/>
              <w:rPr>
                <w:rFonts w:ascii="Arial" w:hAnsi="Arial" w:cs="Arial"/>
                <w:bCs/>
                <w:color w:val="000000"/>
                <w:sz w:val="18"/>
                <w:szCs w:val="18"/>
              </w:rPr>
            </w:pPr>
            <w:r w:rsidRPr="001F23FC">
              <w:rPr>
                <w:rFonts w:ascii="Arial" w:hAnsi="Arial" w:cs="Arial"/>
                <w:bCs/>
                <w:color w:val="000000"/>
                <w:sz w:val="18"/>
                <w:szCs w:val="18"/>
              </w:rPr>
              <w:t>4.09 dB (FR2b &lt;=400 MHz)</w:t>
            </w:r>
          </w:p>
          <w:p w14:paraId="27E51D01" w14:textId="77777777" w:rsidR="00F40E20" w:rsidRPr="001F23FC" w:rsidRDefault="00F40E20" w:rsidP="00F40E20">
            <w:pPr>
              <w:keepNext/>
              <w:keepLines/>
              <w:spacing w:after="0"/>
              <w:ind w:left="284"/>
              <w:rPr>
                <w:rFonts w:ascii="Arial" w:hAnsi="Arial" w:cs="Arial"/>
                <w:bCs/>
                <w:color w:val="000000"/>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3799577E" w14:textId="7D77F1DC" w:rsidR="00F40E20" w:rsidRPr="001F23FC" w:rsidRDefault="00F40E20" w:rsidP="00F40E20">
            <w:pPr>
              <w:pStyle w:val="TAL"/>
              <w:rPr>
                <w:rFonts w:cs="v4.2.0"/>
              </w:rPr>
            </w:pPr>
            <w:r w:rsidRPr="001F23FC">
              <w:rPr>
                <w:rFonts w:cs="v4.2.0"/>
              </w:rPr>
              <w:t>Same as 6.3.1 for PC5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77777777" w:rsidR="00F40E20" w:rsidRPr="001F23FC" w:rsidRDefault="00F40E20" w:rsidP="00F40E20">
            <w:pPr>
              <w:pStyle w:val="TAL"/>
            </w:pPr>
            <w:r w:rsidRPr="001F23FC">
              <w:t>R: Relaxation needed to limit influence of TE noise to 1 dB (specified in clause 6.3D.1.5)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41799CE1"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0.45 dB</w:t>
            </w:r>
          </w:p>
          <w:p w14:paraId="71844D3D"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7B940468"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787A15AB"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1.32 dB</w:t>
            </w:r>
          </w:p>
          <w:p w14:paraId="03DA76FE"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6F13B0F5"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6E9B6128"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4531866D"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0.15 dB</w:t>
            </w:r>
          </w:p>
          <w:p w14:paraId="3C25C105" w14:textId="68B0A0AA"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5BB3A9C5"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1684E048" w14:textId="77777777" w:rsidR="00F40E20" w:rsidRPr="001F23FC" w:rsidRDefault="00F40E20" w:rsidP="00F40E20">
            <w:pPr>
              <w:pStyle w:val="TAL"/>
              <w:rPr>
                <w:rFonts w:cs="Arial"/>
                <w:bCs/>
                <w:color w:val="000000"/>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0CD2DD11"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OFF Power </w:t>
            </w:r>
          </w:p>
          <w:p w14:paraId="450BF7CC"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772E36C1" w14:textId="77777777" w:rsidR="00F40E20" w:rsidRPr="001F23FC" w:rsidRDefault="00F40E20" w:rsidP="00F40E20">
            <w:pPr>
              <w:pStyle w:val="TAL"/>
              <w:rPr>
                <w:rFonts w:cs="Arial"/>
                <w:bCs/>
                <w:color w:val="000000"/>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 xml:space="preserve">ON Power </w:t>
            </w:r>
          </w:p>
          <w:p w14:paraId="6EB3D100" w14:textId="77777777" w:rsidR="00F40E20" w:rsidRPr="001F23FC" w:rsidRDefault="00F40E20" w:rsidP="00F40E20">
            <w:pPr>
              <w:pStyle w:val="TAL"/>
              <w:rPr>
                <w:rFonts w:cs="Arial"/>
                <w:bCs/>
                <w:color w:val="000000"/>
                <w:szCs w:val="18"/>
              </w:rPr>
            </w:pPr>
            <w:r w:rsidRPr="001F23FC">
              <w:t>Max Device size</w:t>
            </w:r>
            <w:r w:rsidRPr="001F23FC">
              <w:rPr>
                <w:b/>
              </w:rPr>
              <w:t xml:space="preserve"> </w:t>
            </w:r>
            <w:r w:rsidRPr="001F23FC">
              <w:rPr>
                <w:rFonts w:cs="Arial"/>
                <w:bCs/>
                <w:color w:val="000000"/>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color w:val="000000"/>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color w:val="000000"/>
                <w:sz w:val="18"/>
                <w:szCs w:val="18"/>
              </w:rPr>
            </w:pPr>
          </w:p>
          <w:p w14:paraId="3A2AAF27"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color w:val="000000"/>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color w:val="000000"/>
                <w:sz w:val="18"/>
                <w:szCs w:val="18"/>
                <w:u w:val="single"/>
              </w:rPr>
            </w:pPr>
          </w:p>
          <w:p w14:paraId="4D54E89B"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PC1, FR2a:</w:t>
            </w:r>
          </w:p>
          <w:p w14:paraId="4D6C63F1"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As defined in Table 6.4.2.1.5-4.</w:t>
            </w:r>
          </w:p>
          <w:p w14:paraId="5242E207" w14:textId="77777777" w:rsidR="007F45F2" w:rsidRPr="001F23FC" w:rsidRDefault="007F45F2" w:rsidP="007F45F2">
            <w:pPr>
              <w:keepNext/>
              <w:keepLines/>
              <w:spacing w:after="0"/>
              <w:rPr>
                <w:rFonts w:ascii="Arial" w:hAnsi="Arial" w:cs="Arial"/>
                <w:bCs/>
                <w:color w:val="000000"/>
                <w:sz w:val="18"/>
                <w:szCs w:val="18"/>
              </w:rPr>
            </w:pPr>
          </w:p>
          <w:p w14:paraId="6AE5F956"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PC1, FR2b:</w:t>
            </w:r>
          </w:p>
          <w:p w14:paraId="139B4D6F" w14:textId="77777777"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TBD</w:t>
            </w:r>
          </w:p>
          <w:p w14:paraId="47F65219" w14:textId="77777777" w:rsidR="007F45F2" w:rsidRPr="001F23FC" w:rsidRDefault="007F45F2" w:rsidP="007F45F2">
            <w:pPr>
              <w:keepNext/>
              <w:keepLines/>
              <w:spacing w:after="0"/>
              <w:rPr>
                <w:rFonts w:ascii="Arial" w:hAnsi="Arial" w:cs="Arial"/>
                <w:bCs/>
                <w:color w:val="000000"/>
                <w:sz w:val="18"/>
                <w:szCs w:val="18"/>
              </w:rPr>
            </w:pPr>
          </w:p>
          <w:p w14:paraId="4FB85A74" w14:textId="4D2429CC" w:rsidR="007F45F2" w:rsidRPr="001F23FC" w:rsidRDefault="007F45F2" w:rsidP="007F45F2">
            <w:pPr>
              <w:keepNext/>
              <w:keepLines/>
              <w:spacing w:after="0"/>
              <w:rPr>
                <w:rFonts w:ascii="Arial" w:hAnsi="Arial" w:cs="Arial"/>
                <w:bCs/>
                <w:color w:val="000000"/>
                <w:sz w:val="18"/>
                <w:szCs w:val="18"/>
              </w:rPr>
            </w:pPr>
            <w:r w:rsidRPr="001F23FC">
              <w:rPr>
                <w:rFonts w:ascii="Arial" w:hAnsi="Arial" w:cs="Arial"/>
                <w:bCs/>
                <w:color w:val="000000"/>
                <w:sz w:val="18"/>
                <w:szCs w:val="18"/>
              </w:rPr>
              <w:t>PUSCH, PC5,</w:t>
            </w:r>
            <w:r w:rsidR="00992A98" w:rsidRPr="001F23FC">
              <w:rPr>
                <w:rFonts w:ascii="Arial" w:hAnsi="Arial" w:cs="Arial"/>
                <w:bCs/>
                <w:color w:val="000000"/>
                <w:sz w:val="18"/>
                <w:szCs w:val="18"/>
              </w:rPr>
              <w:t xml:space="preserve"> PC6,</w:t>
            </w:r>
            <w:r w:rsidRPr="001F23FC">
              <w:rPr>
                <w:rFonts w:ascii="Arial" w:hAnsi="Arial" w:cs="Arial"/>
                <w:bCs/>
                <w:color w:val="000000"/>
                <w:sz w:val="18"/>
                <w:szCs w:val="18"/>
              </w:rPr>
              <w:t xml:space="preserve"> FR2a:</w:t>
            </w:r>
          </w:p>
          <w:p w14:paraId="6E72F804" w14:textId="77777777" w:rsidR="007F45F2" w:rsidRPr="001F23FC" w:rsidRDefault="007F45F2" w:rsidP="007F45F2">
            <w:pPr>
              <w:keepNext/>
              <w:keepLines/>
              <w:spacing w:after="0"/>
              <w:rPr>
                <w:rFonts w:ascii="Arial" w:hAnsi="Arial"/>
                <w:sz w:val="18"/>
                <w:lang w:eastAsia="ja-JP"/>
              </w:rPr>
            </w:pPr>
            <w:r w:rsidRPr="001F23FC">
              <w:rPr>
                <w:rFonts w:ascii="Arial" w:hAnsi="Arial" w:cs="Arial"/>
                <w:bCs/>
                <w:color w:val="000000"/>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lang w:eastAsia="ja-JP"/>
              </w:rPr>
            </w:pPr>
          </w:p>
          <w:p w14:paraId="15E4234D"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PUCCH:</w:t>
            </w:r>
          </w:p>
          <w:p w14:paraId="6C2AF4AC"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As defined in Table 6.4.2.1.5-6.</w:t>
            </w:r>
          </w:p>
          <w:p w14:paraId="46F95110" w14:textId="77777777" w:rsidR="007F45F2" w:rsidRPr="001F23FC" w:rsidRDefault="007F45F2" w:rsidP="007F45F2">
            <w:pPr>
              <w:keepNext/>
              <w:keepLines/>
              <w:spacing w:after="0"/>
              <w:rPr>
                <w:rFonts w:ascii="Arial" w:hAnsi="Arial" w:cs="Arial"/>
                <w:bCs/>
                <w:color w:val="000000"/>
                <w:sz w:val="18"/>
                <w:szCs w:val="18"/>
                <w:u w:val="single"/>
                <w:lang w:eastAsia="ja-JP"/>
              </w:rPr>
            </w:pPr>
          </w:p>
          <w:p w14:paraId="65A79FE9" w14:textId="77777777" w:rsidR="007F45F2" w:rsidRPr="001F23FC" w:rsidRDefault="007F45F2" w:rsidP="007F45F2">
            <w:pPr>
              <w:keepNext/>
              <w:keepLines/>
              <w:spacing w:after="0"/>
              <w:rPr>
                <w:rFonts w:ascii="Arial" w:hAnsi="Arial" w:cs="Arial"/>
                <w:bCs/>
                <w:color w:val="000000"/>
                <w:sz w:val="18"/>
                <w:szCs w:val="18"/>
                <w:u w:val="single"/>
                <w:lang w:eastAsia="ja-JP"/>
              </w:rPr>
            </w:pPr>
            <w:r w:rsidRPr="001F23FC">
              <w:rPr>
                <w:rFonts w:ascii="Arial" w:hAnsi="Arial" w:cs="Arial"/>
                <w:bCs/>
                <w:color w:val="000000"/>
                <w:sz w:val="18"/>
                <w:szCs w:val="18"/>
                <w:u w:val="single"/>
                <w:lang w:eastAsia="ja-JP"/>
              </w:rPr>
              <w:t>PRACH:</w:t>
            </w:r>
          </w:p>
          <w:p w14:paraId="321E6363" w14:textId="6AAEAA53" w:rsidR="00F40E20" w:rsidRPr="001F23FC" w:rsidRDefault="007F45F2" w:rsidP="007F45F2">
            <w:pPr>
              <w:pStyle w:val="TAL"/>
              <w:rPr>
                <w:rFonts w:cs="Arial"/>
                <w:bCs/>
                <w:color w:val="000000"/>
                <w:szCs w:val="18"/>
                <w:u w:val="single"/>
              </w:rPr>
            </w:pPr>
            <w:r w:rsidRPr="001F23FC">
              <w:rPr>
                <w:rFonts w:cs="Arial"/>
                <w:bCs/>
                <w:color w:val="000000"/>
                <w:szCs w:val="18"/>
                <w:u w:val="single"/>
                <w:lang w:eastAsia="ja-JP"/>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w:t>
            </w:r>
            <w:proofErr w:type="spellEnd"/>
            <w:r w:rsidRPr="001F23FC">
              <w:rPr>
                <w:rFonts w:ascii="Arial" w:hAnsi="Arial"/>
                <w:sz w:val="18"/>
              </w:rPr>
              <w:t xml:space="preserv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77777777"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EVM_meas_Increase_Relative</w:t>
            </w:r>
            <w:proofErr w:type="spellEnd"/>
            <w:r w:rsidRPr="001F23FC">
              <w:rPr>
                <w:rFonts w:ascii="Arial" w:hAnsi="Arial"/>
                <w:sz w:val="18"/>
              </w:rPr>
              <w:t xml:space="preserve"> = </w:t>
            </w:r>
            <w:proofErr w:type="spellStart"/>
            <w:r w:rsidRPr="001F23FC">
              <w:rPr>
                <w:rFonts w:ascii="Arial" w:hAnsi="Arial"/>
                <w:sz w:val="18"/>
              </w:rPr>
              <w:t>EVM_meas_Increase</w:t>
            </w:r>
            <w:proofErr w:type="spellEnd"/>
            <w:r w:rsidRPr="001F23FC">
              <w:rPr>
                <w:rFonts w:ascii="Arial" w:hAnsi="Arial"/>
                <w:sz w:val="18"/>
              </w:rPr>
              <w:t xml:space="preserve"> / Minimum requirement [%]</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w:t>
            </w:r>
            <w:proofErr w:type="spellStart"/>
            <w:r w:rsidRPr="001F23FC">
              <w:rPr>
                <w:rFonts w:ascii="Arial" w:hAnsi="Arial"/>
                <w:sz w:val="18"/>
              </w:rPr>
              <w:t>EVM_meas_Increase_Relative</w:t>
            </w:r>
            <w:proofErr w:type="spellEnd"/>
            <w:r w:rsidRPr="001F23FC">
              <w:rPr>
                <w:rFonts w:ascii="Arial" w:hAnsi="Arial"/>
                <w:sz w:val="18"/>
              </w:rPr>
              <w:t xml:space="preser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Else if (7.5% ≤ </w:t>
            </w:r>
            <w:proofErr w:type="spellStart"/>
            <w:r w:rsidRPr="001F23FC">
              <w:rPr>
                <w:rFonts w:ascii="Arial" w:hAnsi="Arial"/>
                <w:sz w:val="18"/>
              </w:rPr>
              <w:t>EVM_meas_Increase_Relative</w:t>
            </w:r>
            <w:proofErr w:type="spellEnd"/>
            <w:r w:rsidRPr="001F23FC">
              <w:rPr>
                <w:rFonts w:ascii="Arial" w:hAnsi="Arial"/>
                <w:sz w:val="18"/>
              </w:rPr>
              <w:t xml:space="preser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w:t>
            </w:r>
            <w:proofErr w:type="spellStart"/>
            <w:r w:rsidRPr="001F23FC">
              <w:rPr>
                <w:rFonts w:ascii="Arial" w:hAnsi="Arial"/>
                <w:sz w:val="18"/>
              </w:rPr>
              <w:t>EVM_meas_Increase</w:t>
            </w:r>
            <w:proofErr w:type="spellEnd"/>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color w:val="000000"/>
                <w:szCs w:val="18"/>
              </w:rPr>
            </w:pPr>
            <w:r w:rsidRPr="001F23FC">
              <w:rPr>
                <w:rFonts w:cs="Arial"/>
                <w:bCs/>
                <w:color w:val="000000"/>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color w:val="000000"/>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color w:val="000000"/>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color w:val="000000"/>
                <w:szCs w:val="18"/>
              </w:rPr>
            </w:pPr>
            <w:r w:rsidRPr="001F23FC">
              <w:rPr>
                <w:rFonts w:cs="Arial"/>
                <w:bCs/>
                <w:color w:val="000000"/>
                <w:szCs w:val="18"/>
              </w:rPr>
              <w:t>PC3</w:t>
            </w:r>
          </w:p>
          <w:p w14:paraId="1D6ED5AB" w14:textId="51E45393" w:rsidR="00F40E20" w:rsidRPr="001F23FC" w:rsidRDefault="00F40E20" w:rsidP="00F40E20">
            <w:pPr>
              <w:pStyle w:val="TAL"/>
              <w:rPr>
                <w:rFonts w:cs="Arial"/>
                <w:bCs/>
                <w:color w:val="000000"/>
                <w:szCs w:val="18"/>
                <w:u w:val="single"/>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4007B040" w14:textId="709F57B9" w:rsidR="00F40E20" w:rsidRPr="001F23FC" w:rsidRDefault="00F40E20" w:rsidP="00F40E20">
            <w:pPr>
              <w:pStyle w:val="TAL"/>
              <w:rPr>
                <w:rFonts w:cs="Arial"/>
                <w:bCs/>
                <w:color w:val="000000"/>
                <w:szCs w:val="18"/>
              </w:rPr>
            </w:pPr>
            <w:r w:rsidRPr="001F23FC">
              <w:rPr>
                <w:rFonts w:cs="Arial"/>
                <w:bCs/>
                <w:color w:val="000000"/>
                <w:szCs w:val="18"/>
              </w:rPr>
              <w:t>3.33 dB (FR2a)</w:t>
            </w:r>
          </w:p>
          <w:p w14:paraId="35D2078D" w14:textId="2BF54F3E" w:rsidR="00F40E20" w:rsidRPr="001F23FC" w:rsidRDefault="00F40E20" w:rsidP="00F40E20">
            <w:pPr>
              <w:pStyle w:val="TAL"/>
              <w:rPr>
                <w:rFonts w:cs="Arial"/>
                <w:bCs/>
                <w:color w:val="000000"/>
                <w:szCs w:val="18"/>
              </w:rPr>
            </w:pPr>
            <w:r w:rsidRPr="001F23FC">
              <w:rPr>
                <w:rFonts w:cs="Arial"/>
                <w:bCs/>
                <w:color w:val="000000"/>
                <w:szCs w:val="18"/>
              </w:rPr>
              <w:t>3.58 dB (FR2b)</w:t>
            </w:r>
          </w:p>
          <w:p w14:paraId="15859FCC" w14:textId="1FFABD1B" w:rsidR="00F40E20" w:rsidRPr="001F23FC" w:rsidRDefault="00F40E20" w:rsidP="00F40E20">
            <w:pPr>
              <w:pStyle w:val="TAL"/>
              <w:rPr>
                <w:rFonts w:cs="Arial"/>
                <w:bCs/>
                <w:color w:val="000000"/>
                <w:szCs w:val="18"/>
              </w:rPr>
            </w:pPr>
            <w:r w:rsidRPr="001F23FC">
              <w:rPr>
                <w:rFonts w:cs="Arial"/>
                <w:bCs/>
                <w:color w:val="000000"/>
                <w:szCs w:val="18"/>
              </w:rPr>
              <w:t>4.46 dB (FR2c)</w:t>
            </w:r>
          </w:p>
          <w:p w14:paraId="4250152C" w14:textId="77777777" w:rsidR="00F40E20" w:rsidRPr="001F23FC" w:rsidRDefault="00F40E20" w:rsidP="00F40E20">
            <w:pPr>
              <w:pStyle w:val="TAL"/>
              <w:rPr>
                <w:rFonts w:cs="Arial"/>
                <w:bCs/>
                <w:color w:val="000000"/>
                <w:szCs w:val="18"/>
              </w:rPr>
            </w:pPr>
          </w:p>
          <w:p w14:paraId="15491E71" w14:textId="77777777" w:rsidR="00F40E20" w:rsidRPr="001F23FC" w:rsidRDefault="00F40E20" w:rsidP="00F40E20">
            <w:pPr>
              <w:pStyle w:val="TAL"/>
              <w:rPr>
                <w:rFonts w:cs="Arial"/>
                <w:bCs/>
                <w:color w:val="000000"/>
                <w:szCs w:val="18"/>
              </w:rPr>
            </w:pPr>
            <w:r w:rsidRPr="001F23FC">
              <w:rPr>
                <w:rFonts w:cs="Arial"/>
                <w:bCs/>
                <w:color w:val="000000"/>
                <w:szCs w:val="18"/>
              </w:rPr>
              <w:t>PC1</w:t>
            </w:r>
          </w:p>
          <w:p w14:paraId="31218648"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6E293898" w14:textId="77777777" w:rsidR="00F40E20" w:rsidRPr="001F23FC" w:rsidRDefault="00F40E20" w:rsidP="00F40E20">
            <w:pPr>
              <w:pStyle w:val="TAL"/>
              <w:rPr>
                <w:rFonts w:cs="Arial"/>
                <w:bCs/>
                <w:color w:val="000000"/>
                <w:szCs w:val="18"/>
              </w:rPr>
            </w:pPr>
            <w:r w:rsidRPr="001F23FC">
              <w:rPr>
                <w:rFonts w:cs="Arial"/>
                <w:bCs/>
                <w:color w:val="000000"/>
                <w:szCs w:val="18"/>
              </w:rPr>
              <w:t>4.11 dB (FR2a)</w:t>
            </w:r>
          </w:p>
          <w:p w14:paraId="507A54EB" w14:textId="77777777" w:rsidR="00F40E20" w:rsidRPr="001F23FC" w:rsidRDefault="00F40E20" w:rsidP="00F40E20">
            <w:pPr>
              <w:pStyle w:val="TAL"/>
              <w:rPr>
                <w:rFonts w:cs="Arial"/>
                <w:bCs/>
                <w:color w:val="000000"/>
                <w:szCs w:val="18"/>
              </w:rPr>
            </w:pPr>
            <w:r w:rsidRPr="001F23FC">
              <w:rPr>
                <w:rFonts w:cs="Arial"/>
                <w:bCs/>
                <w:color w:val="000000"/>
                <w:szCs w:val="18"/>
              </w:rPr>
              <w:t>FFS dB (FR2b)</w:t>
            </w:r>
          </w:p>
          <w:p w14:paraId="0018ADF1" w14:textId="77777777" w:rsidR="00F40E20" w:rsidRPr="001F23FC" w:rsidRDefault="00F40E20" w:rsidP="00F40E20">
            <w:pPr>
              <w:pStyle w:val="TAL"/>
              <w:rPr>
                <w:rFonts w:cs="Arial"/>
                <w:bCs/>
                <w:color w:val="000000"/>
                <w:szCs w:val="18"/>
              </w:rPr>
            </w:pPr>
          </w:p>
          <w:p w14:paraId="4DD59F9C" w14:textId="0ECFD2BF" w:rsidR="00F40E20" w:rsidRPr="001F23FC" w:rsidRDefault="00F40E20" w:rsidP="00F40E20">
            <w:pPr>
              <w:pStyle w:val="TAL"/>
              <w:rPr>
                <w:rFonts w:cs="Arial"/>
                <w:bCs/>
                <w:color w:val="000000"/>
                <w:szCs w:val="18"/>
              </w:rPr>
            </w:pPr>
            <w:r w:rsidRPr="001F23FC">
              <w:rPr>
                <w:rFonts w:cs="Arial"/>
                <w:bCs/>
                <w:color w:val="000000"/>
                <w:szCs w:val="18"/>
              </w:rPr>
              <w:t>PC5, PC6</w:t>
            </w:r>
          </w:p>
          <w:p w14:paraId="17591232"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02016AC2" w14:textId="4E8AD168" w:rsidR="00F40E20" w:rsidRPr="001F23FC" w:rsidRDefault="00F40E20" w:rsidP="00F40E20">
            <w:pPr>
              <w:pStyle w:val="TAL"/>
              <w:rPr>
                <w:rFonts w:cs="Arial"/>
                <w:bCs/>
                <w:color w:val="000000"/>
                <w:szCs w:val="18"/>
              </w:rPr>
            </w:pPr>
            <w:r w:rsidRPr="001F23FC">
              <w:rPr>
                <w:rFonts w:cs="Arial"/>
                <w:bCs/>
                <w:color w:val="000000"/>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color w:val="000000"/>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lastRenderedPageBreak/>
              <w:t>6.5.2.3 Adjacent Channel Leakage Ratio</w:t>
            </w:r>
          </w:p>
        </w:tc>
        <w:tc>
          <w:tcPr>
            <w:tcW w:w="3875" w:type="dxa"/>
          </w:tcPr>
          <w:p w14:paraId="634ED8C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Absolute requirement</w:t>
            </w:r>
          </w:p>
          <w:p w14:paraId="62DFD88F" w14:textId="77777777" w:rsidR="00F40E20" w:rsidRPr="001F23FC" w:rsidRDefault="00F40E20" w:rsidP="00F40E20">
            <w:pPr>
              <w:pStyle w:val="TAL"/>
              <w:rPr>
                <w:rFonts w:cs="Arial"/>
                <w:bCs/>
                <w:color w:val="000000"/>
                <w:szCs w:val="18"/>
              </w:rPr>
            </w:pPr>
            <w:r w:rsidRPr="001F23FC">
              <w:rPr>
                <w:rFonts w:cs="Arial"/>
                <w:bCs/>
                <w:color w:val="000000"/>
                <w:szCs w:val="18"/>
              </w:rPr>
              <w:t>0 dB</w:t>
            </w:r>
          </w:p>
          <w:p w14:paraId="4083C69B" w14:textId="77777777" w:rsidR="00F40E20" w:rsidRPr="001F23FC" w:rsidRDefault="00F40E20" w:rsidP="00F40E20">
            <w:pPr>
              <w:pStyle w:val="TAL"/>
              <w:rPr>
                <w:rFonts w:cs="Arial"/>
                <w:bCs/>
                <w:color w:val="000000"/>
                <w:szCs w:val="18"/>
              </w:rPr>
            </w:pPr>
          </w:p>
          <w:p w14:paraId="1A670E4A"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Relative requirement</w:t>
            </w:r>
          </w:p>
          <w:p w14:paraId="7E9BE886" w14:textId="77777777" w:rsidR="00F40E20" w:rsidRPr="001F23FC" w:rsidRDefault="00F40E20" w:rsidP="00F40E20">
            <w:pPr>
              <w:pStyle w:val="TAL"/>
              <w:rPr>
                <w:rFonts w:cs="Arial"/>
                <w:bCs/>
                <w:color w:val="000000"/>
                <w:szCs w:val="18"/>
              </w:rPr>
            </w:pPr>
            <w:r w:rsidRPr="001F23FC">
              <w:rPr>
                <w:rFonts w:cs="Arial"/>
                <w:bCs/>
                <w:color w:val="000000"/>
                <w:szCs w:val="18"/>
              </w:rPr>
              <w:t>PC3</w:t>
            </w:r>
          </w:p>
          <w:p w14:paraId="3E344CFF"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5A262D37" w14:textId="158DF1F7" w:rsidR="00F40E20" w:rsidRPr="001F23FC" w:rsidRDefault="00F40E20" w:rsidP="00F40E20">
            <w:pPr>
              <w:pStyle w:val="TAL"/>
              <w:rPr>
                <w:rFonts w:cs="Arial"/>
                <w:bCs/>
                <w:color w:val="000000"/>
                <w:szCs w:val="18"/>
              </w:rPr>
            </w:pPr>
            <w:r w:rsidRPr="001F23FC">
              <w:rPr>
                <w:rFonts w:cs="Arial"/>
                <w:bCs/>
                <w:color w:val="000000"/>
                <w:szCs w:val="18"/>
              </w:rPr>
              <w:t>FR2a:</w:t>
            </w:r>
          </w:p>
          <w:p w14:paraId="05A17CE3"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1F40C524" w14:textId="77777777" w:rsidR="00F40E20" w:rsidRPr="001F23FC" w:rsidRDefault="00F40E20" w:rsidP="00F40E20">
            <w:pPr>
              <w:pStyle w:val="TAL"/>
              <w:rPr>
                <w:rFonts w:cs="Arial"/>
                <w:bCs/>
                <w:szCs w:val="18"/>
              </w:rPr>
            </w:pPr>
            <w:r w:rsidRPr="001F23FC">
              <w:rPr>
                <w:rFonts w:cs="Arial"/>
                <w:bCs/>
                <w:color w:val="000000"/>
                <w:szCs w:val="18"/>
                <w:lang w:eastAsia="ja-JP"/>
              </w:rPr>
              <w:t>4.10 dB (Test ID 1-2, 4-5)</w:t>
            </w:r>
          </w:p>
          <w:p w14:paraId="12D7C428" w14:textId="77777777" w:rsidR="00F40E20" w:rsidRPr="001F23FC" w:rsidRDefault="00F40E20" w:rsidP="00F40E20">
            <w:pPr>
              <w:pStyle w:val="TAL"/>
              <w:rPr>
                <w:rFonts w:cs="Arial"/>
                <w:bCs/>
                <w:szCs w:val="18"/>
              </w:rPr>
            </w:pPr>
            <w:r w:rsidRPr="001F23FC">
              <w:rPr>
                <w:rFonts w:cs="Arial"/>
                <w:bCs/>
                <w:color w:val="000000"/>
                <w:szCs w:val="18"/>
                <w:lang w:eastAsia="ja-JP"/>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w:t>
            </w:r>
            <w:r w:rsidRPr="001F23FC">
              <w:rPr>
                <w:rFonts w:cs="Arial"/>
                <w:bCs/>
                <w:szCs w:val="18"/>
                <w:lang w:eastAsia="ja-JP"/>
              </w:rPr>
              <w:t xml:space="preserve"> dB</w:t>
            </w:r>
            <w:r w:rsidRPr="001F23FC">
              <w:rPr>
                <w:rFonts w:cs="Arial"/>
                <w:bCs/>
                <w:color w:val="000000"/>
                <w:szCs w:val="18"/>
                <w:lang w:eastAsia="ja-JP"/>
              </w:rPr>
              <w:t xml:space="preserve"> (Test ID 7-9)</w:t>
            </w:r>
          </w:p>
          <w:p w14:paraId="0BED5A8E" w14:textId="77777777" w:rsidR="00F40E20" w:rsidRPr="001F23FC" w:rsidRDefault="00F40E20" w:rsidP="00F40E20">
            <w:pPr>
              <w:pStyle w:val="TAL"/>
              <w:rPr>
                <w:rFonts w:cs="Arial"/>
                <w:bCs/>
                <w:szCs w:val="18"/>
                <w:lang w:eastAsia="ja-JP"/>
              </w:rPr>
            </w:pPr>
            <w:r w:rsidRPr="001F23FC">
              <w:rPr>
                <w:rFonts w:cs="Arial"/>
                <w:bCs/>
                <w:szCs w:val="18"/>
                <w:lang w:eastAsia="ja-JP"/>
              </w:rPr>
              <w:t>4.36 dB</w:t>
            </w:r>
            <w:r w:rsidRPr="001F23FC">
              <w:rPr>
                <w:rFonts w:cs="Arial"/>
                <w:bCs/>
                <w:color w:val="000000"/>
                <w:szCs w:val="18"/>
                <w:lang w:eastAsia="ja-JP"/>
              </w:rPr>
              <w:t xml:space="preserve"> (Test ID 10-12)</w:t>
            </w:r>
          </w:p>
          <w:p w14:paraId="2BB7B35B" w14:textId="77777777" w:rsidR="00F40E20" w:rsidRPr="001F23FC" w:rsidRDefault="00F40E20" w:rsidP="00F40E20">
            <w:pPr>
              <w:pStyle w:val="TAL"/>
              <w:rPr>
                <w:rFonts w:cs="Arial"/>
                <w:bCs/>
                <w:szCs w:val="18"/>
                <w:lang w:eastAsia="ja-JP"/>
              </w:rPr>
            </w:pPr>
            <w:r w:rsidRPr="001F23FC">
              <w:rPr>
                <w:rFonts w:cs="Arial"/>
                <w:bCs/>
                <w:szCs w:val="18"/>
                <w:lang w:eastAsia="ja-JP"/>
              </w:rPr>
              <w:t>4.17 dB</w:t>
            </w:r>
            <w:r w:rsidRPr="001F23FC">
              <w:rPr>
                <w:rFonts w:cs="Arial"/>
                <w:bCs/>
                <w:color w:val="000000"/>
                <w:szCs w:val="18"/>
                <w:lang w:eastAsia="ja-JP"/>
              </w:rPr>
              <w:t xml:space="preserve"> (Test ID 13-15)</w:t>
            </w:r>
          </w:p>
          <w:p w14:paraId="4168859F"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61DAFD40" w14:textId="77777777" w:rsidR="00F40E20" w:rsidRPr="001F23FC" w:rsidRDefault="00F40E20" w:rsidP="00F40E20">
            <w:pPr>
              <w:pStyle w:val="TAL"/>
              <w:rPr>
                <w:rFonts w:cs="Arial"/>
                <w:bCs/>
                <w:szCs w:val="18"/>
                <w:lang w:eastAsia="ja-JP"/>
              </w:rPr>
            </w:pPr>
            <w:r w:rsidRPr="001F23FC">
              <w:rPr>
                <w:rFonts w:cs="Arial"/>
                <w:bCs/>
                <w:szCs w:val="18"/>
                <w:lang w:eastAsia="ja-JP"/>
              </w:rPr>
              <w:t>4.49 dB</w:t>
            </w:r>
            <w:r w:rsidRPr="001F23FC">
              <w:rPr>
                <w:rFonts w:cs="Arial"/>
                <w:bCs/>
                <w:color w:val="000000"/>
                <w:szCs w:val="18"/>
                <w:lang w:eastAsia="ja-JP"/>
              </w:rPr>
              <w:t xml:space="preserve"> (Test ID 1-2, 4-5)</w:t>
            </w:r>
          </w:p>
          <w:p w14:paraId="29326DF2" w14:textId="77777777" w:rsidR="00F40E20" w:rsidRPr="001F23FC" w:rsidRDefault="00F40E20" w:rsidP="00F40E20">
            <w:pPr>
              <w:pStyle w:val="TAL"/>
              <w:rPr>
                <w:rFonts w:cs="Arial"/>
                <w:bCs/>
                <w:szCs w:val="18"/>
                <w:lang w:eastAsia="ja-JP"/>
              </w:rPr>
            </w:pPr>
            <w:r w:rsidRPr="001F23FC">
              <w:rPr>
                <w:rFonts w:cs="Arial"/>
                <w:bCs/>
                <w:szCs w:val="18"/>
                <w:lang w:eastAsia="ja-JP"/>
              </w:rPr>
              <w:t>4.45 dB</w:t>
            </w:r>
            <w:r w:rsidRPr="001F23FC">
              <w:rPr>
                <w:rFonts w:cs="Arial"/>
                <w:bCs/>
                <w:color w:val="000000"/>
                <w:szCs w:val="18"/>
                <w:lang w:eastAsia="ja-JP"/>
              </w:rPr>
              <w:t xml:space="preserve"> (Test ID 3, 6)</w:t>
            </w:r>
          </w:p>
          <w:p w14:paraId="0EB0B3C2" w14:textId="77777777" w:rsidR="00F40E20" w:rsidRPr="001F23FC" w:rsidRDefault="00F40E20" w:rsidP="00F40E20">
            <w:pPr>
              <w:pStyle w:val="TAL"/>
              <w:rPr>
                <w:rFonts w:cs="Arial"/>
                <w:bCs/>
                <w:szCs w:val="18"/>
                <w:lang w:eastAsia="ja-JP"/>
              </w:rPr>
            </w:pPr>
            <w:r w:rsidRPr="001F23FC">
              <w:rPr>
                <w:rFonts w:cs="Arial"/>
                <w:bCs/>
                <w:szCs w:val="18"/>
                <w:lang w:eastAsia="ja-JP"/>
              </w:rPr>
              <w:t>4.59 dB</w:t>
            </w:r>
            <w:r w:rsidRPr="001F23FC">
              <w:rPr>
                <w:rFonts w:cs="Arial"/>
                <w:bCs/>
                <w:color w:val="000000"/>
                <w:szCs w:val="18"/>
                <w:lang w:eastAsia="ja-JP"/>
              </w:rPr>
              <w:t xml:space="preserve"> (Test ID 7-9)</w:t>
            </w:r>
          </w:p>
          <w:p w14:paraId="2BECE0F6" w14:textId="77777777" w:rsidR="00F40E20" w:rsidRPr="001F23FC" w:rsidRDefault="00F40E20" w:rsidP="00F40E20">
            <w:pPr>
              <w:pStyle w:val="TAL"/>
              <w:rPr>
                <w:rFonts w:cs="Arial"/>
                <w:bCs/>
                <w:szCs w:val="18"/>
                <w:lang w:eastAsia="ja-JP"/>
              </w:rPr>
            </w:pPr>
            <w:r w:rsidRPr="001F23FC">
              <w:rPr>
                <w:rFonts w:cs="Arial"/>
                <w:bCs/>
                <w:szCs w:val="18"/>
                <w:lang w:eastAsia="ja-JP"/>
              </w:rPr>
              <w:t>4.98 dB</w:t>
            </w:r>
            <w:r w:rsidRPr="001F23FC">
              <w:rPr>
                <w:rFonts w:cs="Arial"/>
                <w:bCs/>
                <w:color w:val="000000"/>
                <w:szCs w:val="18"/>
                <w:lang w:eastAsia="ja-JP"/>
              </w:rPr>
              <w:t xml:space="preserve"> (Test ID 10-12)</w:t>
            </w:r>
          </w:p>
          <w:p w14:paraId="397EFBC8" w14:textId="77777777" w:rsidR="00F40E20" w:rsidRPr="001F23FC" w:rsidRDefault="00F40E20" w:rsidP="00F40E20">
            <w:pPr>
              <w:pStyle w:val="TAL"/>
              <w:rPr>
                <w:rFonts w:cs="Arial"/>
                <w:bCs/>
                <w:szCs w:val="18"/>
                <w:lang w:eastAsia="ja-JP"/>
              </w:rPr>
            </w:pPr>
            <w:r w:rsidRPr="001F23FC">
              <w:rPr>
                <w:rFonts w:cs="Arial"/>
                <w:bCs/>
                <w:szCs w:val="18"/>
                <w:lang w:eastAsia="ja-JP"/>
              </w:rPr>
              <w:t>4.62 dB</w:t>
            </w:r>
            <w:r w:rsidRPr="001F23FC">
              <w:rPr>
                <w:rFonts w:cs="Arial"/>
                <w:bCs/>
                <w:color w:val="000000"/>
                <w:szCs w:val="18"/>
                <w:lang w:eastAsia="ja-JP"/>
              </w:rPr>
              <w:t xml:space="preserve"> (Test ID 13-15)</w:t>
            </w:r>
          </w:p>
          <w:p w14:paraId="578E0D42" w14:textId="77777777" w:rsidR="00F40E20" w:rsidRPr="001F23FC" w:rsidRDefault="00F40E20" w:rsidP="00F40E20">
            <w:pPr>
              <w:pStyle w:val="TAL"/>
              <w:rPr>
                <w:rFonts w:cs="Arial"/>
                <w:bCs/>
                <w:szCs w:val="18"/>
                <w:lang w:eastAsia="ja-JP"/>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7F9F8280" w14:textId="77777777" w:rsidR="00F40E20" w:rsidRPr="001F23FC" w:rsidRDefault="00F40E20" w:rsidP="00F40E20">
            <w:pPr>
              <w:pStyle w:val="TAL"/>
              <w:rPr>
                <w:rFonts w:cs="Arial"/>
                <w:bCs/>
                <w:szCs w:val="18"/>
                <w:lang w:eastAsia="ja-JP"/>
              </w:rPr>
            </w:pPr>
            <w:r w:rsidRPr="001F23FC">
              <w:rPr>
                <w:rFonts w:cs="Arial"/>
                <w:bCs/>
                <w:szCs w:val="18"/>
                <w:lang w:eastAsia="ja-JP"/>
              </w:rPr>
              <w:t>4.66 dB</w:t>
            </w:r>
            <w:r w:rsidRPr="001F23FC">
              <w:rPr>
                <w:rFonts w:cs="Arial"/>
                <w:bCs/>
                <w:color w:val="000000"/>
                <w:szCs w:val="18"/>
                <w:lang w:eastAsia="ja-JP"/>
              </w:rPr>
              <w:t xml:space="preserve"> (Test ID 1-2, 4-5)</w:t>
            </w:r>
          </w:p>
          <w:p w14:paraId="255E6D6D" w14:textId="77777777" w:rsidR="00F40E20" w:rsidRPr="001F23FC" w:rsidRDefault="00F40E20" w:rsidP="00F40E20">
            <w:pPr>
              <w:pStyle w:val="TAL"/>
              <w:rPr>
                <w:rFonts w:cs="Arial"/>
                <w:bCs/>
                <w:szCs w:val="18"/>
                <w:lang w:eastAsia="ja-JP"/>
              </w:rPr>
            </w:pPr>
            <w:r w:rsidRPr="001F23FC">
              <w:rPr>
                <w:rFonts w:cs="Arial"/>
                <w:bCs/>
                <w:szCs w:val="18"/>
                <w:lang w:eastAsia="ja-JP"/>
              </w:rPr>
              <w:t>4.59 dB</w:t>
            </w:r>
            <w:r w:rsidRPr="001F23FC">
              <w:rPr>
                <w:rFonts w:cs="Arial"/>
                <w:bCs/>
                <w:color w:val="000000"/>
                <w:szCs w:val="18"/>
                <w:lang w:eastAsia="ja-JP"/>
              </w:rPr>
              <w:t xml:space="preserve"> (Test ID 3, 6)</w:t>
            </w:r>
          </w:p>
          <w:p w14:paraId="3298AB11" w14:textId="77777777" w:rsidR="00F40E20" w:rsidRPr="001F23FC" w:rsidRDefault="00F40E20" w:rsidP="00F40E20">
            <w:pPr>
              <w:pStyle w:val="TAL"/>
              <w:rPr>
                <w:rFonts w:cs="Arial"/>
                <w:bCs/>
                <w:szCs w:val="18"/>
                <w:lang w:eastAsia="ja-JP"/>
              </w:rPr>
            </w:pPr>
            <w:r w:rsidRPr="001F23FC">
              <w:rPr>
                <w:rFonts w:cs="Arial"/>
                <w:bCs/>
                <w:szCs w:val="18"/>
                <w:lang w:eastAsia="ja-JP"/>
              </w:rPr>
              <w:t>4.85 dB</w:t>
            </w:r>
            <w:r w:rsidRPr="001F23FC">
              <w:rPr>
                <w:rFonts w:cs="Arial"/>
                <w:bCs/>
                <w:color w:val="000000"/>
                <w:szCs w:val="18"/>
                <w:lang w:eastAsia="ja-JP"/>
              </w:rPr>
              <w:t xml:space="preserve"> (Test ID 7-9)</w:t>
            </w:r>
          </w:p>
          <w:p w14:paraId="25E7750F" w14:textId="77777777" w:rsidR="00F40E20" w:rsidRPr="001F23FC" w:rsidRDefault="00F40E20" w:rsidP="00F40E20">
            <w:pPr>
              <w:pStyle w:val="TAL"/>
              <w:rPr>
                <w:rFonts w:cs="Arial"/>
                <w:bCs/>
                <w:szCs w:val="18"/>
                <w:lang w:eastAsia="ja-JP"/>
              </w:rPr>
            </w:pPr>
            <w:r w:rsidRPr="001F23FC">
              <w:rPr>
                <w:rFonts w:cs="Arial"/>
                <w:bCs/>
                <w:szCs w:val="18"/>
                <w:lang w:eastAsia="ja-JP"/>
              </w:rPr>
              <w:t>4.06 dB</w:t>
            </w:r>
            <w:r w:rsidRPr="001F23FC">
              <w:rPr>
                <w:rFonts w:cs="Arial"/>
                <w:bCs/>
                <w:color w:val="000000"/>
                <w:szCs w:val="18"/>
                <w:lang w:eastAsia="ja-JP"/>
              </w:rPr>
              <w:t xml:space="preserve"> (Test ID 10-12)</w:t>
            </w:r>
          </w:p>
          <w:p w14:paraId="3B8277AC" w14:textId="77777777" w:rsidR="00F40E20" w:rsidRPr="001F23FC" w:rsidRDefault="00F40E20" w:rsidP="00F40E20">
            <w:pPr>
              <w:pStyle w:val="TAL"/>
              <w:rPr>
                <w:rFonts w:cs="Arial"/>
                <w:bCs/>
                <w:szCs w:val="18"/>
                <w:lang w:eastAsia="ja-JP"/>
              </w:rPr>
            </w:pPr>
            <w:r w:rsidRPr="001F23FC">
              <w:rPr>
                <w:rFonts w:cs="Arial"/>
                <w:bCs/>
                <w:szCs w:val="18"/>
                <w:lang w:eastAsia="ja-JP"/>
              </w:rPr>
              <w:t>4.91 dB</w:t>
            </w:r>
            <w:r w:rsidRPr="001F23FC">
              <w:rPr>
                <w:rFonts w:cs="Arial"/>
                <w:bCs/>
                <w:color w:val="000000"/>
                <w:szCs w:val="18"/>
                <w:lang w:eastAsia="ja-JP"/>
              </w:rPr>
              <w:t xml:space="preserve"> (Test ID 13-15)</w:t>
            </w:r>
          </w:p>
          <w:p w14:paraId="1735D64E" w14:textId="77777777" w:rsidR="00F40E20" w:rsidRPr="001F23FC" w:rsidRDefault="00F40E20" w:rsidP="00F40E20">
            <w:pPr>
              <w:pStyle w:val="TAL"/>
              <w:rPr>
                <w:rFonts w:cs="Arial"/>
                <w:bCs/>
                <w:szCs w:val="18"/>
                <w:lang w:eastAsia="ja-JP"/>
              </w:rPr>
            </w:pPr>
            <w:r w:rsidRPr="001F23FC">
              <w:rPr>
                <w:rFonts w:cs="Arial"/>
                <w:bCs/>
                <w:color w:val="000000"/>
                <w:szCs w:val="18"/>
              </w:rPr>
              <w:t>200MHz &lt; BW ≤ 400MHz:</w:t>
            </w:r>
          </w:p>
          <w:p w14:paraId="076B397E" w14:textId="77777777" w:rsidR="00F40E20" w:rsidRPr="001F23FC" w:rsidRDefault="00F40E20" w:rsidP="00F40E20">
            <w:pPr>
              <w:pStyle w:val="TAL"/>
              <w:rPr>
                <w:rFonts w:cs="Arial"/>
                <w:bCs/>
                <w:szCs w:val="18"/>
                <w:lang w:eastAsia="ja-JP"/>
              </w:rPr>
            </w:pPr>
            <w:r w:rsidRPr="001F23FC">
              <w:rPr>
                <w:rFonts w:cs="Arial"/>
                <w:bCs/>
                <w:szCs w:val="18"/>
                <w:lang w:eastAsia="ja-JP"/>
              </w:rPr>
              <w:t>5.06 dB</w:t>
            </w:r>
            <w:r w:rsidRPr="001F23FC">
              <w:rPr>
                <w:rFonts w:cs="Arial"/>
                <w:bCs/>
                <w:color w:val="000000"/>
                <w:szCs w:val="18"/>
                <w:lang w:eastAsia="ja-JP"/>
              </w:rPr>
              <w:t xml:space="preserve"> (Test ID 1-6)</w:t>
            </w:r>
          </w:p>
          <w:p w14:paraId="3789515E" w14:textId="77777777" w:rsidR="00F40E20" w:rsidRPr="001F23FC" w:rsidRDefault="00F40E20" w:rsidP="00F40E20">
            <w:pPr>
              <w:pStyle w:val="TAL"/>
              <w:rPr>
                <w:rFonts w:cs="Arial"/>
                <w:bCs/>
                <w:szCs w:val="18"/>
                <w:lang w:eastAsia="ja-JP"/>
              </w:rPr>
            </w:pPr>
            <w:r w:rsidRPr="001F23FC">
              <w:rPr>
                <w:rFonts w:cs="Arial"/>
                <w:bCs/>
                <w:szCs w:val="18"/>
                <w:lang w:eastAsia="ja-JP"/>
              </w:rPr>
              <w:t>3.34 dB</w:t>
            </w:r>
            <w:r w:rsidRPr="001F23FC">
              <w:rPr>
                <w:rFonts w:cs="Arial"/>
                <w:bCs/>
                <w:color w:val="000000"/>
                <w:szCs w:val="18"/>
                <w:lang w:eastAsia="ja-JP"/>
              </w:rPr>
              <w:t xml:space="preserve"> (Test ID 7-9)</w:t>
            </w:r>
          </w:p>
          <w:p w14:paraId="2A035EA3" w14:textId="77777777" w:rsidR="00F40E20" w:rsidRPr="001F23FC" w:rsidRDefault="00F40E20" w:rsidP="00F40E20">
            <w:pPr>
              <w:pStyle w:val="TAL"/>
              <w:rPr>
                <w:rFonts w:cs="Arial"/>
                <w:bCs/>
                <w:szCs w:val="18"/>
                <w:lang w:eastAsia="ja-JP"/>
              </w:rPr>
            </w:pPr>
            <w:r w:rsidRPr="001F23FC">
              <w:rPr>
                <w:rFonts w:cs="Arial"/>
                <w:bCs/>
                <w:szCs w:val="18"/>
                <w:lang w:eastAsia="ja-JP"/>
              </w:rPr>
              <w:t>1.46 dB</w:t>
            </w:r>
            <w:r w:rsidRPr="001F23FC">
              <w:rPr>
                <w:rFonts w:cs="Arial"/>
                <w:bCs/>
                <w:color w:val="000000"/>
                <w:szCs w:val="18"/>
                <w:lang w:eastAsia="ja-JP"/>
              </w:rPr>
              <w:t xml:space="preserve"> (Test ID 10-12)</w:t>
            </w:r>
          </w:p>
          <w:p w14:paraId="5E5264BC" w14:textId="77777777" w:rsidR="00F40E20" w:rsidRPr="001F23FC" w:rsidRDefault="00F40E20" w:rsidP="00F40E20">
            <w:pPr>
              <w:pStyle w:val="TAL"/>
              <w:rPr>
                <w:rFonts w:cs="Arial"/>
                <w:bCs/>
                <w:color w:val="000000"/>
                <w:szCs w:val="18"/>
                <w:lang w:eastAsia="ja-JP"/>
              </w:rPr>
            </w:pPr>
            <w:r w:rsidRPr="001F23FC">
              <w:rPr>
                <w:rFonts w:cs="Arial"/>
                <w:bCs/>
                <w:szCs w:val="18"/>
                <w:lang w:eastAsia="ja-JP"/>
              </w:rPr>
              <w:t>2.99 dB</w:t>
            </w:r>
            <w:r w:rsidRPr="001F23FC">
              <w:rPr>
                <w:rFonts w:cs="Arial"/>
                <w:bCs/>
                <w:color w:val="000000"/>
                <w:szCs w:val="18"/>
                <w:lang w:eastAsia="ja-JP"/>
              </w:rPr>
              <w:t xml:space="preserve"> (Test ID 13-15)</w:t>
            </w:r>
          </w:p>
          <w:p w14:paraId="19EF721E" w14:textId="77777777" w:rsidR="00F40E20" w:rsidRPr="001F23FC" w:rsidRDefault="00F40E20" w:rsidP="00F40E20">
            <w:pPr>
              <w:pStyle w:val="TAL"/>
              <w:rPr>
                <w:rFonts w:cs="Arial"/>
                <w:bCs/>
                <w:color w:val="000000"/>
                <w:szCs w:val="18"/>
              </w:rPr>
            </w:pPr>
          </w:p>
          <w:p w14:paraId="4CC1BD78" w14:textId="1CC36FA0" w:rsidR="00F40E20" w:rsidRPr="001F23FC" w:rsidRDefault="00F40E20" w:rsidP="00F40E20">
            <w:pPr>
              <w:pStyle w:val="TAL"/>
              <w:rPr>
                <w:rFonts w:cs="Arial"/>
                <w:bCs/>
                <w:color w:val="000000"/>
                <w:szCs w:val="18"/>
              </w:rPr>
            </w:pPr>
            <w:r w:rsidRPr="001F23FC">
              <w:rPr>
                <w:rFonts w:cs="Arial"/>
                <w:bCs/>
                <w:color w:val="000000"/>
                <w:szCs w:val="18"/>
              </w:rPr>
              <w:t>FR2b:</w:t>
            </w:r>
          </w:p>
          <w:p w14:paraId="3F8E7717"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577B9222" w14:textId="77777777" w:rsidR="00F40E20" w:rsidRPr="001F23FC" w:rsidRDefault="00F40E20" w:rsidP="00F40E20">
            <w:pPr>
              <w:pStyle w:val="TAL"/>
              <w:rPr>
                <w:rFonts w:cs="Arial"/>
                <w:bCs/>
                <w:szCs w:val="18"/>
              </w:rPr>
            </w:pPr>
            <w:r w:rsidRPr="001F23FC">
              <w:rPr>
                <w:rFonts w:cs="Arial"/>
                <w:bCs/>
                <w:color w:val="000000"/>
                <w:szCs w:val="18"/>
                <w:lang w:eastAsia="ja-JP"/>
              </w:rPr>
              <w:t>4.48 dB (Test ID 1-2, 4-5)</w:t>
            </w:r>
          </w:p>
          <w:p w14:paraId="3AA207F4" w14:textId="77777777" w:rsidR="00F40E20" w:rsidRPr="001F23FC" w:rsidRDefault="00F40E20" w:rsidP="00F40E20">
            <w:pPr>
              <w:pStyle w:val="TAL"/>
              <w:rPr>
                <w:rFonts w:cs="Arial"/>
                <w:bCs/>
                <w:szCs w:val="18"/>
              </w:rPr>
            </w:pPr>
            <w:r w:rsidRPr="001F23FC">
              <w:rPr>
                <w:rFonts w:cs="Arial"/>
                <w:bCs/>
                <w:color w:val="000000"/>
                <w:szCs w:val="18"/>
                <w:lang w:eastAsia="ja-JP"/>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w:t>
            </w:r>
            <w:r w:rsidRPr="001F23FC">
              <w:rPr>
                <w:rFonts w:cs="Arial"/>
                <w:bCs/>
                <w:szCs w:val="18"/>
                <w:lang w:eastAsia="ja-JP"/>
              </w:rPr>
              <w:t xml:space="preserve"> dB</w:t>
            </w:r>
            <w:r w:rsidRPr="001F23FC">
              <w:rPr>
                <w:rFonts w:cs="Arial"/>
                <w:bCs/>
                <w:color w:val="000000"/>
                <w:szCs w:val="18"/>
                <w:lang w:eastAsia="ja-JP"/>
              </w:rPr>
              <w:t xml:space="preserve"> (Test ID 7-9)</w:t>
            </w:r>
          </w:p>
          <w:p w14:paraId="34F1AD2E" w14:textId="77777777" w:rsidR="00F40E20" w:rsidRPr="001F23FC" w:rsidRDefault="00F40E20" w:rsidP="00F40E20">
            <w:pPr>
              <w:pStyle w:val="TAL"/>
              <w:rPr>
                <w:rFonts w:cs="Arial"/>
                <w:bCs/>
                <w:szCs w:val="18"/>
                <w:lang w:eastAsia="ja-JP"/>
              </w:rPr>
            </w:pPr>
            <w:r w:rsidRPr="001F23FC">
              <w:rPr>
                <w:rFonts w:cs="Arial"/>
                <w:bCs/>
                <w:szCs w:val="18"/>
                <w:lang w:eastAsia="ja-JP"/>
              </w:rPr>
              <w:t>4.97 dB</w:t>
            </w:r>
            <w:r w:rsidRPr="001F23FC">
              <w:rPr>
                <w:rFonts w:cs="Arial"/>
                <w:bCs/>
                <w:color w:val="000000"/>
                <w:szCs w:val="18"/>
                <w:lang w:eastAsia="ja-JP"/>
              </w:rPr>
              <w:t xml:space="preserve"> (Test ID 10-12)</w:t>
            </w:r>
          </w:p>
          <w:p w14:paraId="368DA08B" w14:textId="77777777" w:rsidR="00F40E20" w:rsidRPr="001F23FC" w:rsidRDefault="00F40E20" w:rsidP="00F40E20">
            <w:pPr>
              <w:pStyle w:val="TAL"/>
              <w:rPr>
                <w:rFonts w:cs="Arial"/>
                <w:bCs/>
                <w:szCs w:val="18"/>
                <w:lang w:eastAsia="ja-JP"/>
              </w:rPr>
            </w:pPr>
            <w:r w:rsidRPr="001F23FC">
              <w:rPr>
                <w:rFonts w:cs="Arial"/>
                <w:bCs/>
                <w:szCs w:val="18"/>
                <w:lang w:eastAsia="ja-JP"/>
              </w:rPr>
              <w:t>4.62 dB</w:t>
            </w:r>
            <w:r w:rsidRPr="001F23FC">
              <w:rPr>
                <w:rFonts w:cs="Arial"/>
                <w:bCs/>
                <w:color w:val="000000"/>
                <w:szCs w:val="18"/>
                <w:lang w:eastAsia="ja-JP"/>
              </w:rPr>
              <w:t xml:space="preserve"> (Test ID 13-15)</w:t>
            </w:r>
          </w:p>
          <w:p w14:paraId="7254BE5F"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38184676" w14:textId="77777777" w:rsidR="00F40E20" w:rsidRPr="001F23FC" w:rsidRDefault="00F40E20" w:rsidP="00F40E20">
            <w:pPr>
              <w:pStyle w:val="TAL"/>
              <w:rPr>
                <w:rFonts w:cs="Arial"/>
                <w:bCs/>
                <w:szCs w:val="18"/>
                <w:lang w:eastAsia="ja-JP"/>
              </w:rPr>
            </w:pPr>
            <w:r w:rsidRPr="001F23FC">
              <w:rPr>
                <w:rFonts w:cs="Arial"/>
                <w:bCs/>
                <w:szCs w:val="18"/>
                <w:lang w:eastAsia="ja-JP"/>
              </w:rPr>
              <w:t>4.65 dB</w:t>
            </w:r>
            <w:r w:rsidRPr="001F23FC">
              <w:rPr>
                <w:rFonts w:cs="Arial"/>
                <w:bCs/>
                <w:color w:val="000000"/>
                <w:szCs w:val="18"/>
                <w:lang w:eastAsia="ja-JP"/>
              </w:rPr>
              <w:t xml:space="preserve"> (Test ID 1-2, 4-5)</w:t>
            </w:r>
          </w:p>
          <w:p w14:paraId="1653F1C4" w14:textId="77777777" w:rsidR="00F40E20" w:rsidRPr="001F23FC" w:rsidRDefault="00F40E20" w:rsidP="00F40E20">
            <w:pPr>
              <w:pStyle w:val="TAL"/>
              <w:rPr>
                <w:rFonts w:cs="Arial"/>
                <w:bCs/>
                <w:szCs w:val="18"/>
                <w:lang w:eastAsia="ja-JP"/>
              </w:rPr>
            </w:pPr>
            <w:r w:rsidRPr="001F23FC">
              <w:rPr>
                <w:rFonts w:cs="Arial"/>
                <w:bCs/>
                <w:szCs w:val="18"/>
                <w:lang w:eastAsia="ja-JP"/>
              </w:rPr>
              <w:t>4.58 dB</w:t>
            </w:r>
            <w:r w:rsidRPr="001F23FC">
              <w:rPr>
                <w:rFonts w:cs="Arial"/>
                <w:bCs/>
                <w:color w:val="000000"/>
                <w:szCs w:val="18"/>
                <w:lang w:eastAsia="ja-JP"/>
              </w:rPr>
              <w:t xml:space="preserve"> (Test ID 3, 6)</w:t>
            </w:r>
          </w:p>
          <w:p w14:paraId="2D6E97F6" w14:textId="77777777" w:rsidR="00F40E20" w:rsidRPr="001F23FC" w:rsidRDefault="00F40E20" w:rsidP="00F40E20">
            <w:pPr>
              <w:pStyle w:val="TAL"/>
              <w:rPr>
                <w:rFonts w:cs="Arial"/>
                <w:bCs/>
                <w:szCs w:val="18"/>
                <w:lang w:eastAsia="ja-JP"/>
              </w:rPr>
            </w:pPr>
            <w:r w:rsidRPr="001F23FC">
              <w:rPr>
                <w:rFonts w:cs="Arial"/>
                <w:bCs/>
                <w:szCs w:val="18"/>
                <w:lang w:eastAsia="ja-JP"/>
              </w:rPr>
              <w:t>4.84 dB</w:t>
            </w:r>
            <w:r w:rsidRPr="001F23FC">
              <w:rPr>
                <w:rFonts w:cs="Arial"/>
                <w:bCs/>
                <w:color w:val="000000"/>
                <w:szCs w:val="18"/>
                <w:lang w:eastAsia="ja-JP"/>
              </w:rPr>
              <w:t xml:space="preserve"> (Test ID 7-9)</w:t>
            </w:r>
          </w:p>
          <w:p w14:paraId="06C89535" w14:textId="77777777" w:rsidR="00F40E20" w:rsidRPr="001F23FC" w:rsidRDefault="00F40E20" w:rsidP="00F40E20">
            <w:pPr>
              <w:pStyle w:val="TAL"/>
              <w:rPr>
                <w:rFonts w:cs="Arial"/>
                <w:bCs/>
                <w:szCs w:val="18"/>
                <w:lang w:eastAsia="ja-JP"/>
              </w:rPr>
            </w:pPr>
            <w:r w:rsidRPr="001F23FC">
              <w:rPr>
                <w:rFonts w:cs="Arial"/>
                <w:bCs/>
                <w:szCs w:val="18"/>
                <w:lang w:eastAsia="ja-JP"/>
              </w:rPr>
              <w:t>4.90 dB</w:t>
            </w:r>
            <w:r w:rsidRPr="001F23FC">
              <w:rPr>
                <w:rFonts w:cs="Arial"/>
                <w:bCs/>
                <w:color w:val="000000"/>
                <w:szCs w:val="18"/>
                <w:lang w:eastAsia="ja-JP"/>
              </w:rPr>
              <w:t xml:space="preserve"> (Test ID 13-15)</w:t>
            </w:r>
          </w:p>
          <w:p w14:paraId="5810C7C0" w14:textId="77777777" w:rsidR="00F40E20" w:rsidRPr="001F23FC" w:rsidRDefault="00F40E20" w:rsidP="00F40E20">
            <w:pPr>
              <w:pStyle w:val="TAL"/>
              <w:rPr>
                <w:rFonts w:cs="Arial"/>
                <w:bCs/>
                <w:szCs w:val="18"/>
                <w:lang w:eastAsia="ja-JP"/>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16CC051E" w14:textId="77777777" w:rsidR="00F40E20" w:rsidRPr="001F23FC" w:rsidRDefault="00F40E20" w:rsidP="00F40E20">
            <w:pPr>
              <w:pStyle w:val="TAL"/>
              <w:rPr>
                <w:rFonts w:cs="Arial"/>
                <w:bCs/>
                <w:szCs w:val="18"/>
                <w:lang w:eastAsia="ja-JP"/>
              </w:rPr>
            </w:pPr>
            <w:r w:rsidRPr="001F23FC">
              <w:rPr>
                <w:rFonts w:cs="Arial"/>
                <w:bCs/>
                <w:szCs w:val="18"/>
                <w:lang w:eastAsia="ja-JP"/>
              </w:rPr>
              <w:t>4.97 dB</w:t>
            </w:r>
            <w:r w:rsidRPr="001F23FC">
              <w:rPr>
                <w:rFonts w:cs="Arial"/>
                <w:bCs/>
                <w:color w:val="000000"/>
                <w:szCs w:val="18"/>
                <w:lang w:eastAsia="ja-JP"/>
              </w:rPr>
              <w:t xml:space="preserve"> (Test ID 1-2, 4-5)</w:t>
            </w:r>
          </w:p>
          <w:p w14:paraId="2BED06BF" w14:textId="77777777" w:rsidR="00F40E20" w:rsidRPr="001F23FC" w:rsidRDefault="00F40E20" w:rsidP="00F40E20">
            <w:pPr>
              <w:pStyle w:val="TAL"/>
              <w:rPr>
                <w:rFonts w:cs="Arial"/>
                <w:bCs/>
                <w:szCs w:val="18"/>
                <w:lang w:eastAsia="ja-JP"/>
              </w:rPr>
            </w:pPr>
            <w:r w:rsidRPr="001F23FC">
              <w:rPr>
                <w:rFonts w:cs="Arial"/>
                <w:bCs/>
                <w:szCs w:val="18"/>
                <w:lang w:eastAsia="ja-JP"/>
              </w:rPr>
              <w:t>4.84 dB</w:t>
            </w:r>
            <w:r w:rsidRPr="001F23FC">
              <w:rPr>
                <w:rFonts w:cs="Arial"/>
                <w:bCs/>
                <w:color w:val="000000"/>
                <w:szCs w:val="18"/>
                <w:lang w:eastAsia="ja-JP"/>
              </w:rPr>
              <w:t xml:space="preserve"> (Test ID 3, 6)</w:t>
            </w:r>
          </w:p>
          <w:p w14:paraId="3F28A5BA" w14:textId="77777777" w:rsidR="00F40E20" w:rsidRPr="001F23FC" w:rsidRDefault="00F40E20" w:rsidP="00F40E20">
            <w:pPr>
              <w:pStyle w:val="TAL"/>
              <w:rPr>
                <w:rFonts w:cs="Arial"/>
                <w:bCs/>
                <w:szCs w:val="18"/>
                <w:lang w:eastAsia="ja-JP"/>
              </w:rPr>
            </w:pPr>
            <w:r w:rsidRPr="001F23FC">
              <w:rPr>
                <w:rFonts w:cs="Arial"/>
                <w:bCs/>
                <w:szCs w:val="18"/>
                <w:lang w:eastAsia="ja-JP"/>
              </w:rPr>
              <w:t>5.31 dB</w:t>
            </w:r>
            <w:r w:rsidRPr="001F23FC">
              <w:rPr>
                <w:rFonts w:cs="Arial"/>
                <w:bCs/>
                <w:color w:val="000000"/>
                <w:szCs w:val="18"/>
                <w:lang w:eastAsia="ja-JP"/>
              </w:rPr>
              <w:t xml:space="preserve"> (Test ID 7-9)</w:t>
            </w:r>
          </w:p>
          <w:p w14:paraId="156AB055" w14:textId="77777777" w:rsidR="00F40E20" w:rsidRPr="001F23FC" w:rsidRDefault="00F40E20" w:rsidP="00F40E20">
            <w:pPr>
              <w:pStyle w:val="TAL"/>
              <w:rPr>
                <w:rFonts w:cs="Arial"/>
                <w:bCs/>
                <w:color w:val="000000"/>
                <w:szCs w:val="18"/>
              </w:rPr>
            </w:pPr>
          </w:p>
          <w:p w14:paraId="63A11108" w14:textId="77777777" w:rsidR="00F40E20" w:rsidRPr="001F23FC" w:rsidRDefault="00F40E20" w:rsidP="00F40E20">
            <w:pPr>
              <w:pStyle w:val="TAL"/>
              <w:rPr>
                <w:rFonts w:cs="Arial"/>
                <w:bCs/>
                <w:color w:val="000000"/>
                <w:szCs w:val="18"/>
              </w:rPr>
            </w:pPr>
            <w:r w:rsidRPr="001F23FC">
              <w:rPr>
                <w:rFonts w:cs="Arial"/>
                <w:bCs/>
                <w:color w:val="000000"/>
                <w:szCs w:val="18"/>
              </w:rPr>
              <w:t>FR2</w:t>
            </w:r>
            <w:r w:rsidRPr="001F23FC">
              <w:rPr>
                <w:rFonts w:cs="Arial"/>
                <w:bCs/>
                <w:color w:val="000000"/>
                <w:szCs w:val="18"/>
                <w:lang w:eastAsia="ja-JP"/>
              </w:rPr>
              <w:t>c</w:t>
            </w:r>
            <w:r w:rsidRPr="001F23FC">
              <w:rPr>
                <w:rFonts w:cs="Arial"/>
                <w:bCs/>
                <w:color w:val="000000"/>
                <w:szCs w:val="18"/>
              </w:rPr>
              <w:t>:</w:t>
            </w:r>
          </w:p>
          <w:p w14:paraId="3517468F" w14:textId="77777777" w:rsidR="00F40E20" w:rsidRPr="001F23FC" w:rsidRDefault="00F40E20" w:rsidP="00F40E20">
            <w:pPr>
              <w:pStyle w:val="TAL"/>
              <w:rPr>
                <w:rFonts w:cs="Arial"/>
                <w:bCs/>
                <w:color w:val="000000"/>
                <w:szCs w:val="18"/>
                <w:lang w:eastAsia="ja-JP"/>
              </w:rPr>
            </w:pPr>
            <w:r w:rsidRPr="001F23FC">
              <w:rPr>
                <w:rFonts w:cs="Arial"/>
                <w:bCs/>
                <w:szCs w:val="18"/>
              </w:rPr>
              <w:t xml:space="preserve">BW </w:t>
            </w:r>
            <w:r w:rsidRPr="001F23FC">
              <w:rPr>
                <w:rFonts w:cs="Arial"/>
                <w:bCs/>
                <w:color w:val="000000"/>
                <w:szCs w:val="18"/>
              </w:rPr>
              <w:t xml:space="preserve">≤ </w:t>
            </w:r>
            <w:r w:rsidRPr="001F23FC">
              <w:rPr>
                <w:rFonts w:cs="Arial"/>
                <w:bCs/>
                <w:szCs w:val="18"/>
              </w:rPr>
              <w:t>50MHz:</w:t>
            </w:r>
          </w:p>
          <w:p w14:paraId="58FAAFF1" w14:textId="09063974" w:rsidR="00F40E20" w:rsidRPr="001F23FC" w:rsidRDefault="00F40E20" w:rsidP="00F40E20">
            <w:pPr>
              <w:pStyle w:val="TAL"/>
              <w:rPr>
                <w:rFonts w:cs="Arial"/>
                <w:bCs/>
                <w:szCs w:val="18"/>
              </w:rPr>
            </w:pPr>
            <w:r w:rsidRPr="001F23FC">
              <w:rPr>
                <w:rFonts w:cs="Arial"/>
                <w:bCs/>
                <w:color w:val="000000"/>
                <w:szCs w:val="18"/>
                <w:lang w:eastAsia="ja-JP"/>
              </w:rPr>
              <w:t>5.61 dB (Test ID 1-2, 4-5)</w:t>
            </w:r>
          </w:p>
          <w:p w14:paraId="243CA225" w14:textId="234FC83E" w:rsidR="00F40E20" w:rsidRPr="001F23FC" w:rsidRDefault="00F40E20" w:rsidP="00F40E20">
            <w:pPr>
              <w:pStyle w:val="TAL"/>
              <w:rPr>
                <w:rFonts w:cs="Arial"/>
                <w:bCs/>
                <w:szCs w:val="18"/>
              </w:rPr>
            </w:pPr>
            <w:r w:rsidRPr="001F23FC">
              <w:rPr>
                <w:rFonts w:cs="Arial"/>
                <w:bCs/>
                <w:color w:val="000000"/>
                <w:szCs w:val="18"/>
                <w:lang w:eastAsia="ja-JP"/>
              </w:rPr>
              <w:t>5.55 dB (Test ID 3, 6)</w:t>
            </w:r>
          </w:p>
          <w:p w14:paraId="45252701" w14:textId="1020C79F" w:rsidR="00F40E20" w:rsidRPr="001F23FC" w:rsidRDefault="00F40E20" w:rsidP="00F40E20">
            <w:pPr>
              <w:pStyle w:val="TAL"/>
              <w:rPr>
                <w:rFonts w:cs="Arial"/>
                <w:bCs/>
                <w:color w:val="000000"/>
                <w:szCs w:val="18"/>
                <w:lang w:eastAsia="ja-JP"/>
              </w:rPr>
            </w:pPr>
            <w:r w:rsidRPr="001F23FC">
              <w:rPr>
                <w:rFonts w:cs="Arial"/>
                <w:bCs/>
                <w:szCs w:val="18"/>
                <w:lang w:eastAsia="ja-JP"/>
              </w:rPr>
              <w:t>5.79 dB</w:t>
            </w:r>
            <w:r w:rsidRPr="001F23FC">
              <w:rPr>
                <w:rFonts w:cs="Arial"/>
                <w:bCs/>
                <w:color w:val="000000"/>
                <w:szCs w:val="18"/>
                <w:lang w:eastAsia="ja-JP"/>
              </w:rPr>
              <w:t xml:space="preserve"> (Test ID 7-9)</w:t>
            </w:r>
          </w:p>
          <w:p w14:paraId="3D5628BB" w14:textId="3917BF51" w:rsidR="00F40E20" w:rsidRPr="001F23FC" w:rsidRDefault="00F40E20" w:rsidP="00F40E20">
            <w:pPr>
              <w:pStyle w:val="TAL"/>
              <w:rPr>
                <w:rFonts w:cs="Arial"/>
                <w:bCs/>
                <w:szCs w:val="18"/>
                <w:lang w:eastAsia="ja-JP"/>
              </w:rPr>
            </w:pPr>
            <w:r w:rsidRPr="001F23FC">
              <w:rPr>
                <w:rFonts w:cs="Arial"/>
                <w:bCs/>
                <w:szCs w:val="18"/>
                <w:lang w:eastAsia="ja-JP"/>
              </w:rPr>
              <w:t>6.44 dB (Test ID 10-12)</w:t>
            </w:r>
          </w:p>
          <w:p w14:paraId="2D655FD5" w14:textId="02D73F9B" w:rsidR="00F40E20" w:rsidRPr="001F23FC" w:rsidRDefault="00F40E20" w:rsidP="00F40E20">
            <w:pPr>
              <w:pStyle w:val="TAL"/>
              <w:rPr>
                <w:rFonts w:cs="Arial"/>
                <w:bCs/>
                <w:szCs w:val="18"/>
                <w:lang w:eastAsia="ja-JP"/>
              </w:rPr>
            </w:pPr>
            <w:r w:rsidRPr="001F23FC">
              <w:rPr>
                <w:rFonts w:cs="Arial"/>
                <w:bCs/>
                <w:szCs w:val="18"/>
                <w:lang w:eastAsia="ja-JP"/>
              </w:rPr>
              <w:t>5.84 dB</w:t>
            </w:r>
            <w:r w:rsidRPr="001F23FC">
              <w:rPr>
                <w:rFonts w:cs="Arial"/>
                <w:bCs/>
                <w:color w:val="000000"/>
                <w:szCs w:val="18"/>
                <w:lang w:eastAsia="ja-JP"/>
              </w:rPr>
              <w:t xml:space="preserve"> (Test ID 13-15)</w:t>
            </w:r>
          </w:p>
          <w:p w14:paraId="251A3650" w14:textId="77777777" w:rsidR="00F40E20" w:rsidRPr="001F23FC" w:rsidRDefault="00F40E20" w:rsidP="00F40E20">
            <w:pPr>
              <w:pStyle w:val="TAL"/>
              <w:rPr>
                <w:rFonts w:cs="Arial"/>
                <w:bCs/>
                <w:szCs w:val="18"/>
                <w:lang w:eastAsia="ja-JP"/>
              </w:rPr>
            </w:pPr>
            <w:r w:rsidRPr="001F23FC">
              <w:rPr>
                <w:rFonts w:cs="Arial"/>
                <w:bCs/>
                <w:szCs w:val="18"/>
              </w:rPr>
              <w:t xml:space="preserve">50MHz &lt; BW </w:t>
            </w:r>
            <w:r w:rsidRPr="001F23FC">
              <w:rPr>
                <w:rFonts w:cs="Arial"/>
                <w:bCs/>
                <w:color w:val="000000"/>
                <w:szCs w:val="18"/>
              </w:rPr>
              <w:t xml:space="preserve">≤ </w:t>
            </w:r>
            <w:r w:rsidRPr="001F23FC">
              <w:rPr>
                <w:rFonts w:cs="Arial"/>
                <w:bCs/>
                <w:szCs w:val="18"/>
              </w:rPr>
              <w:t>100MHz:</w:t>
            </w:r>
          </w:p>
          <w:p w14:paraId="79A25CEC" w14:textId="73706F1A" w:rsidR="00F40E20" w:rsidRPr="001F23FC" w:rsidRDefault="00F40E20" w:rsidP="00F40E20">
            <w:pPr>
              <w:pStyle w:val="TAL"/>
              <w:rPr>
                <w:rFonts w:cs="Arial"/>
                <w:bCs/>
                <w:szCs w:val="18"/>
              </w:rPr>
            </w:pPr>
            <w:r w:rsidRPr="001F23FC">
              <w:rPr>
                <w:rFonts w:cs="Arial"/>
                <w:bCs/>
                <w:color w:val="000000"/>
                <w:szCs w:val="18"/>
                <w:lang w:eastAsia="ja-JP"/>
              </w:rPr>
              <w:t>5.91 dB (Test ID 1-2, 4-5)</w:t>
            </w:r>
          </w:p>
          <w:p w14:paraId="64D3BCF9" w14:textId="68616B66" w:rsidR="00F40E20" w:rsidRPr="001F23FC" w:rsidRDefault="00F40E20" w:rsidP="00F40E20">
            <w:pPr>
              <w:pStyle w:val="TAL"/>
              <w:rPr>
                <w:rFonts w:cs="Arial"/>
                <w:bCs/>
                <w:szCs w:val="18"/>
              </w:rPr>
            </w:pPr>
            <w:r w:rsidRPr="001F23FC">
              <w:rPr>
                <w:rFonts w:cs="Arial"/>
                <w:bCs/>
                <w:color w:val="000000"/>
                <w:szCs w:val="18"/>
                <w:lang w:eastAsia="ja-JP"/>
              </w:rPr>
              <w:t>5.79 dB (Test ID 3, 6)</w:t>
            </w:r>
          </w:p>
          <w:p w14:paraId="2A058462" w14:textId="57E9949C" w:rsidR="00F40E20" w:rsidRPr="001F23FC" w:rsidRDefault="00F40E20" w:rsidP="00F40E20">
            <w:pPr>
              <w:pStyle w:val="TAL"/>
              <w:rPr>
                <w:rFonts w:cs="Arial"/>
                <w:bCs/>
                <w:color w:val="000000"/>
                <w:szCs w:val="18"/>
                <w:lang w:eastAsia="ja-JP"/>
              </w:rPr>
            </w:pPr>
            <w:r w:rsidRPr="001F23FC">
              <w:rPr>
                <w:rFonts w:cs="Arial"/>
                <w:bCs/>
                <w:szCs w:val="18"/>
                <w:lang w:eastAsia="ja-JP"/>
              </w:rPr>
              <w:t>6.23 dB</w:t>
            </w:r>
            <w:r w:rsidRPr="001F23FC">
              <w:rPr>
                <w:rFonts w:cs="Arial"/>
                <w:bCs/>
                <w:color w:val="000000"/>
                <w:szCs w:val="18"/>
                <w:lang w:eastAsia="ja-JP"/>
              </w:rPr>
              <w:t xml:space="preserve"> (Test ID 7-9)</w:t>
            </w:r>
          </w:p>
          <w:p w14:paraId="30B47AF8" w14:textId="40434E96" w:rsidR="00F40E20" w:rsidRPr="001F23FC" w:rsidRDefault="00F40E20" w:rsidP="00F40E20">
            <w:pPr>
              <w:pStyle w:val="TAL"/>
              <w:rPr>
                <w:rFonts w:cs="Arial"/>
                <w:bCs/>
                <w:szCs w:val="18"/>
                <w:lang w:eastAsia="ja-JP"/>
              </w:rPr>
            </w:pPr>
            <w:r w:rsidRPr="001F23FC">
              <w:rPr>
                <w:rFonts w:cs="Arial"/>
                <w:bCs/>
                <w:szCs w:val="18"/>
                <w:lang w:eastAsia="ja-JP"/>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 xml:space="preserve">100MHz &lt; BW </w:t>
            </w:r>
            <w:r w:rsidRPr="001F23FC">
              <w:rPr>
                <w:rFonts w:cs="Arial"/>
                <w:bCs/>
                <w:color w:val="000000"/>
                <w:szCs w:val="18"/>
              </w:rPr>
              <w:t xml:space="preserve">≤ </w:t>
            </w:r>
            <w:r w:rsidRPr="001F23FC">
              <w:rPr>
                <w:rFonts w:cs="Arial"/>
                <w:bCs/>
                <w:szCs w:val="18"/>
              </w:rPr>
              <w:t>200MHz:</w:t>
            </w:r>
          </w:p>
          <w:p w14:paraId="6962D134" w14:textId="0A2EEF13" w:rsidR="00F40E20" w:rsidRPr="001F23FC" w:rsidRDefault="00F40E20" w:rsidP="00F40E20">
            <w:pPr>
              <w:pStyle w:val="TAL"/>
              <w:rPr>
                <w:rFonts w:cs="Arial"/>
                <w:bCs/>
                <w:szCs w:val="18"/>
                <w:lang w:eastAsia="ja-JP"/>
              </w:rPr>
            </w:pPr>
            <w:r w:rsidRPr="001F23FC">
              <w:rPr>
                <w:rFonts w:cs="Arial"/>
                <w:bCs/>
                <w:szCs w:val="18"/>
                <w:lang w:eastAsia="ja-JP"/>
              </w:rPr>
              <w:t>6.44 dB (Test ID 1-2, 4-5)</w:t>
            </w:r>
          </w:p>
          <w:p w14:paraId="0F00A01F" w14:textId="36CFC726" w:rsidR="00F40E20" w:rsidRPr="001F23FC" w:rsidRDefault="00F40E20" w:rsidP="00F40E20">
            <w:pPr>
              <w:pStyle w:val="TAL"/>
              <w:rPr>
                <w:rFonts w:cs="Arial"/>
                <w:bCs/>
                <w:szCs w:val="18"/>
              </w:rPr>
            </w:pPr>
            <w:r w:rsidRPr="001F23FC">
              <w:rPr>
                <w:rFonts w:cs="Arial"/>
                <w:bCs/>
                <w:color w:val="000000"/>
                <w:szCs w:val="18"/>
                <w:lang w:eastAsia="ja-JP"/>
              </w:rPr>
              <w:t>6.23 dB (Test ID 3, 6)</w:t>
            </w:r>
          </w:p>
          <w:p w14:paraId="260B6BC7" w14:textId="77777777" w:rsidR="00F40E20" w:rsidRPr="001F23FC" w:rsidRDefault="00F40E20" w:rsidP="00F40E20">
            <w:pPr>
              <w:pStyle w:val="TAL"/>
              <w:rPr>
                <w:rFonts w:cs="Arial"/>
                <w:bCs/>
                <w:color w:val="000000"/>
                <w:szCs w:val="18"/>
              </w:rPr>
            </w:pPr>
          </w:p>
          <w:p w14:paraId="38FB659A" w14:textId="77777777" w:rsidR="00F40E20" w:rsidRPr="001F23FC" w:rsidRDefault="00F40E20" w:rsidP="00F40E20">
            <w:pPr>
              <w:pStyle w:val="TAL"/>
              <w:rPr>
                <w:rFonts w:cs="Arial"/>
                <w:bCs/>
                <w:color w:val="000000"/>
                <w:szCs w:val="18"/>
              </w:rPr>
            </w:pPr>
            <w:r w:rsidRPr="001F23FC">
              <w:rPr>
                <w:rFonts w:cs="Arial"/>
                <w:bCs/>
                <w:color w:val="000000"/>
                <w:szCs w:val="18"/>
              </w:rPr>
              <w:t>PC1</w:t>
            </w:r>
          </w:p>
          <w:p w14:paraId="1F758BAE"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7B7C57AB" w14:textId="77777777" w:rsidR="00F40E20" w:rsidRPr="001F23FC" w:rsidRDefault="00F40E20" w:rsidP="00F40E20">
            <w:pPr>
              <w:pStyle w:val="TAL"/>
              <w:rPr>
                <w:rFonts w:cs="Arial"/>
                <w:bCs/>
                <w:color w:val="000000"/>
                <w:szCs w:val="18"/>
              </w:rPr>
            </w:pPr>
            <w:r w:rsidRPr="001F23FC">
              <w:rPr>
                <w:rFonts w:cs="Arial"/>
                <w:bCs/>
                <w:color w:val="000000"/>
                <w:szCs w:val="18"/>
              </w:rPr>
              <w:t>FR2a:</w:t>
            </w:r>
          </w:p>
          <w:p w14:paraId="6C3C2392" w14:textId="77777777" w:rsidR="00F40E20" w:rsidRPr="001F23FC" w:rsidRDefault="00F40E20" w:rsidP="00F40E20">
            <w:pPr>
              <w:pStyle w:val="TAL"/>
              <w:rPr>
                <w:rFonts w:cs="Arial"/>
                <w:bCs/>
                <w:color w:val="000000"/>
                <w:szCs w:val="18"/>
              </w:rPr>
            </w:pPr>
            <w:r w:rsidRPr="001F23FC">
              <w:rPr>
                <w:rFonts w:cs="Arial"/>
                <w:bCs/>
                <w:color w:val="000000"/>
                <w:szCs w:val="18"/>
              </w:rPr>
              <w:t>±5.26 dB (BW ≤ 400MHz)</w:t>
            </w:r>
          </w:p>
          <w:p w14:paraId="5A2D79F8" w14:textId="77777777" w:rsidR="00F40E20" w:rsidRPr="001F23FC" w:rsidRDefault="00F40E20" w:rsidP="00F40E20">
            <w:pPr>
              <w:pStyle w:val="TAL"/>
              <w:rPr>
                <w:rFonts w:cs="Arial"/>
                <w:bCs/>
                <w:color w:val="000000"/>
                <w:szCs w:val="18"/>
              </w:rPr>
            </w:pPr>
          </w:p>
          <w:p w14:paraId="1DAD0885" w14:textId="77777777" w:rsidR="00F40E20" w:rsidRPr="001F23FC" w:rsidRDefault="00F40E20" w:rsidP="00F40E20">
            <w:pPr>
              <w:pStyle w:val="TAL"/>
              <w:rPr>
                <w:rFonts w:cs="Arial"/>
                <w:bCs/>
                <w:color w:val="000000"/>
                <w:szCs w:val="18"/>
              </w:rPr>
            </w:pPr>
            <w:r w:rsidRPr="001F23FC">
              <w:rPr>
                <w:rFonts w:cs="Arial"/>
                <w:bCs/>
                <w:color w:val="000000"/>
                <w:szCs w:val="18"/>
              </w:rPr>
              <w:t>FR2b:</w:t>
            </w:r>
          </w:p>
          <w:p w14:paraId="159A734B" w14:textId="77777777" w:rsidR="00F40E20" w:rsidRPr="001F23FC" w:rsidRDefault="00F40E20" w:rsidP="00F40E20">
            <w:pPr>
              <w:pStyle w:val="TAL"/>
              <w:rPr>
                <w:rFonts w:cs="Arial"/>
                <w:bCs/>
                <w:color w:val="000000"/>
                <w:szCs w:val="18"/>
              </w:rPr>
            </w:pPr>
            <w:r w:rsidRPr="001F23FC">
              <w:rPr>
                <w:rFonts w:cs="Arial"/>
                <w:bCs/>
                <w:color w:val="000000"/>
                <w:szCs w:val="18"/>
              </w:rPr>
              <w:t>±5.26 dB (BW ≤ 400MHz)</w:t>
            </w:r>
          </w:p>
          <w:p w14:paraId="6145BC5E" w14:textId="77777777" w:rsidR="00F40E20" w:rsidRPr="001F23FC" w:rsidRDefault="00F40E20" w:rsidP="00F40E20">
            <w:pPr>
              <w:pStyle w:val="TAL"/>
              <w:rPr>
                <w:rFonts w:cs="Arial"/>
                <w:bCs/>
                <w:color w:val="000000"/>
                <w:szCs w:val="18"/>
              </w:rPr>
            </w:pPr>
          </w:p>
          <w:p w14:paraId="4B583DDC" w14:textId="1EB9F37E" w:rsidR="00F40E20" w:rsidRPr="001F23FC" w:rsidRDefault="00F40E20" w:rsidP="00F40E20">
            <w:pPr>
              <w:pStyle w:val="TAL"/>
              <w:rPr>
                <w:rFonts w:cs="Arial"/>
                <w:bCs/>
                <w:color w:val="000000"/>
                <w:szCs w:val="18"/>
              </w:rPr>
            </w:pPr>
            <w:r w:rsidRPr="001F23FC">
              <w:rPr>
                <w:rFonts w:cs="Arial"/>
                <w:bCs/>
                <w:color w:val="000000"/>
                <w:szCs w:val="18"/>
              </w:rPr>
              <w:t>PC5, PC6</w:t>
            </w:r>
          </w:p>
          <w:p w14:paraId="134A075A" w14:textId="77777777" w:rsidR="00F40E20" w:rsidRPr="001F23FC" w:rsidRDefault="00F40E20" w:rsidP="00F40E20">
            <w:pPr>
              <w:pStyle w:val="TAL"/>
              <w:rPr>
                <w:rFonts w:cs="Arial"/>
                <w:bCs/>
                <w:color w:val="000000"/>
                <w:szCs w:val="18"/>
              </w:rPr>
            </w:pPr>
            <w:r w:rsidRPr="001F23FC">
              <w:rPr>
                <w:rFonts w:cs="Arial"/>
                <w:bCs/>
                <w:color w:val="000000"/>
                <w:szCs w:val="18"/>
              </w:rPr>
              <w:t>IFF (Max Device size ≤ 30 cm)</w:t>
            </w:r>
          </w:p>
          <w:p w14:paraId="1A08C6CA" w14:textId="77777777" w:rsidR="00F40E20" w:rsidRPr="001F23FC" w:rsidRDefault="00F40E20" w:rsidP="00F40E20">
            <w:pPr>
              <w:pStyle w:val="TAL"/>
              <w:rPr>
                <w:rFonts w:cs="Arial"/>
                <w:bCs/>
                <w:color w:val="000000"/>
                <w:szCs w:val="18"/>
              </w:rPr>
            </w:pPr>
            <w:r w:rsidRPr="001F23FC">
              <w:rPr>
                <w:rFonts w:cs="Arial"/>
                <w:bCs/>
                <w:color w:val="000000"/>
                <w:szCs w:val="18"/>
              </w:rPr>
              <w:t>FR2a:</w:t>
            </w:r>
          </w:p>
          <w:p w14:paraId="324BF86E" w14:textId="22DE699E" w:rsidR="00F40E20" w:rsidRPr="001F23FC" w:rsidRDefault="00F40E20" w:rsidP="00F40E20">
            <w:pPr>
              <w:pStyle w:val="TAL"/>
              <w:rPr>
                <w:rFonts w:cs="Arial"/>
                <w:bCs/>
                <w:color w:val="000000"/>
                <w:szCs w:val="18"/>
              </w:rPr>
            </w:pPr>
            <w:r w:rsidRPr="001F23FC">
              <w:rPr>
                <w:rFonts w:cs="Arial"/>
                <w:bCs/>
                <w:color w:val="000000"/>
                <w:szCs w:val="18"/>
              </w:rPr>
              <w:t>±5.26 dB (BW ≤ 400MHz)</w:t>
            </w:r>
          </w:p>
        </w:tc>
        <w:tc>
          <w:tcPr>
            <w:tcW w:w="3247" w:type="dxa"/>
          </w:tcPr>
          <w:p w14:paraId="26C23C75" w14:textId="77777777" w:rsidR="00F40E20" w:rsidRPr="001F23FC" w:rsidRDefault="00F40E20" w:rsidP="00F40E20">
            <w:pPr>
              <w:pStyle w:val="TAL"/>
            </w:pPr>
            <w:r w:rsidRPr="001F23FC">
              <w:lastRenderedPageBreak/>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77777777" w:rsidR="00F40E20" w:rsidRPr="001F23FC" w:rsidRDefault="00F40E20" w:rsidP="00F40E20">
            <w:pPr>
              <w:pStyle w:val="TAL"/>
            </w:pPr>
            <w:r w:rsidRPr="001F23FC">
              <w:t>R: Relaxation needed to limit influence of TE noise to 1 dB (specified in clause 6.5.2.3.5)</w:t>
            </w:r>
          </w:p>
          <w:p w14:paraId="6BAAD944"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color w:val="000000"/>
                <w:szCs w:val="18"/>
                <w:u w:val="single"/>
              </w:rPr>
            </w:pPr>
            <w:r w:rsidRPr="001F23FC">
              <w:rPr>
                <w:rFonts w:cs="Arial"/>
                <w:bCs/>
                <w:color w:val="000000"/>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color w:val="000000"/>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color w:val="000000"/>
                <w:szCs w:val="18"/>
                <w:u w:val="single"/>
              </w:rPr>
            </w:pPr>
            <w:r w:rsidRPr="001F23FC">
              <w:rPr>
                <w:rFonts w:cs="Arial"/>
                <w:bCs/>
                <w:color w:val="000000"/>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color w:val="000000"/>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color w:val="000000"/>
                <w:szCs w:val="18"/>
              </w:rPr>
            </w:pPr>
            <w:r w:rsidRPr="001F23FC">
              <w:rPr>
                <w:bCs/>
                <w:color w:val="000000"/>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lastRenderedPageBreak/>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lastRenderedPageBreak/>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4500DB">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4500DB">
        <w:trPr>
          <w:jc w:val="center"/>
        </w:trPr>
        <w:tc>
          <w:tcPr>
            <w:tcW w:w="2587" w:type="dxa"/>
          </w:tcPr>
          <w:p w14:paraId="4EACF86A" w14:textId="77777777" w:rsidR="00F40E20" w:rsidRPr="001F23FC" w:rsidRDefault="00F40E20" w:rsidP="00F40E20">
            <w:pPr>
              <w:pStyle w:val="TAL"/>
              <w:rPr>
                <w:rFonts w:cs="v4.2.0"/>
              </w:rPr>
            </w:pPr>
            <w:r w:rsidRPr="001F23FC">
              <w:rPr>
                <w:rFonts w:cs="v4.2.0"/>
              </w:rPr>
              <w:lastRenderedPageBreak/>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4500DB">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4500DB">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4500DB">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4500DB">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4500DB">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4500DB">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4500DB">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4500DB">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color w:val="000000"/>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4500DB">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4500DB">
        <w:trPr>
          <w:jc w:val="center"/>
        </w:trPr>
        <w:tc>
          <w:tcPr>
            <w:tcW w:w="2587" w:type="dxa"/>
          </w:tcPr>
          <w:p w14:paraId="3B1ABAA3" w14:textId="77777777" w:rsidR="00F40E20" w:rsidRPr="001F23FC" w:rsidRDefault="00F40E20" w:rsidP="00F40E20">
            <w:pPr>
              <w:pStyle w:val="TAL"/>
              <w:rPr>
                <w:rFonts w:cs="v4.2.0"/>
              </w:rPr>
            </w:pPr>
            <w:r w:rsidRPr="001F23FC">
              <w:rPr>
                <w:rFonts w:cs="v4.2.0"/>
              </w:rPr>
              <w:lastRenderedPageBreak/>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4500DB">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4500DB">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4500DB">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77777777" w:rsidR="00F40E20" w:rsidRPr="001F23FC" w:rsidRDefault="00F40E20" w:rsidP="00F40E20">
            <w:pPr>
              <w:pStyle w:val="TAL"/>
            </w:pPr>
            <w:r w:rsidRPr="001F23FC">
              <w:t>TT = 0.60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 xml:space="preserve">) </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lastRenderedPageBreak/>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lastRenderedPageBreak/>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color w:val="000000"/>
                <w:szCs w:val="18"/>
              </w:rPr>
            </w:pPr>
            <w:r w:rsidRPr="001F23FC">
              <w:rPr>
                <w:rFonts w:cs="Arial"/>
                <w:u w:val="single"/>
              </w:rPr>
              <w:t>PC3</w:t>
            </w:r>
          </w:p>
          <w:p w14:paraId="7481AA73" w14:textId="77777777" w:rsidR="00654573" w:rsidRPr="001F23FC" w:rsidRDefault="00654573" w:rsidP="00654573">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2D74FF08" w14:textId="77777777" w:rsidR="00654573" w:rsidRPr="006A33BD" w:rsidRDefault="00654573" w:rsidP="00654573">
            <w:pPr>
              <w:pStyle w:val="TAL"/>
              <w:rPr>
                <w:rFonts w:cs="Arial"/>
                <w:bCs/>
                <w:color w:val="000000"/>
                <w:szCs w:val="18"/>
                <w:lang w:val="fr-FR"/>
              </w:rPr>
            </w:pPr>
            <w:r w:rsidRPr="006A33BD">
              <w:rPr>
                <w:rFonts w:cs="Arial"/>
                <w:bCs/>
                <w:color w:val="000000"/>
                <w:szCs w:val="18"/>
                <w:lang w:val="fr-FR"/>
              </w:rPr>
              <w:t>2.41 dB (FR2a, FR2b, NTC)</w:t>
            </w:r>
          </w:p>
          <w:p w14:paraId="7C68961E" w14:textId="77777777" w:rsidR="00654573" w:rsidRPr="006A33BD" w:rsidRDefault="00654573" w:rsidP="00654573">
            <w:pPr>
              <w:pStyle w:val="TAL"/>
              <w:rPr>
                <w:rFonts w:cs="Arial"/>
                <w:bCs/>
                <w:color w:val="000000"/>
                <w:szCs w:val="18"/>
                <w:lang w:val="fr-FR"/>
              </w:rPr>
            </w:pPr>
            <w:r w:rsidRPr="006A33BD">
              <w:rPr>
                <w:rFonts w:cs="Arial"/>
                <w:bCs/>
                <w:color w:val="000000"/>
                <w:szCs w:val="18"/>
                <w:lang w:val="fr-FR"/>
              </w:rPr>
              <w:t>2.52 dB (FR2a, FR2b, ETC)</w:t>
            </w:r>
          </w:p>
          <w:p w14:paraId="5353F04A" w14:textId="59F2834E" w:rsidR="00654573" w:rsidRPr="006A33BD" w:rsidRDefault="00654573" w:rsidP="00654573">
            <w:pPr>
              <w:pStyle w:val="TAL"/>
              <w:rPr>
                <w:rFonts w:cs="Arial"/>
                <w:bCs/>
                <w:color w:val="000000"/>
                <w:szCs w:val="18"/>
                <w:lang w:val="fr-FR"/>
              </w:rPr>
            </w:pPr>
            <w:r w:rsidRPr="006A33BD">
              <w:rPr>
                <w:rFonts w:cs="Arial"/>
                <w:bCs/>
                <w:color w:val="000000"/>
                <w:szCs w:val="18"/>
                <w:lang w:val="fr-FR"/>
              </w:rPr>
              <w:t>2.85 dB (FR2c, NTC)</w:t>
            </w:r>
          </w:p>
          <w:p w14:paraId="5636163B" w14:textId="47A43A20" w:rsidR="00654573" w:rsidRPr="006A33BD" w:rsidRDefault="00654573" w:rsidP="00654573">
            <w:pPr>
              <w:pStyle w:val="TAL"/>
              <w:rPr>
                <w:rFonts w:cs="Arial"/>
                <w:bCs/>
                <w:color w:val="000000"/>
                <w:szCs w:val="18"/>
                <w:lang w:val="fr-FR"/>
              </w:rPr>
            </w:pPr>
            <w:r w:rsidRPr="006A33BD">
              <w:rPr>
                <w:rFonts w:cs="Arial"/>
                <w:bCs/>
                <w:color w:val="000000"/>
                <w:szCs w:val="18"/>
                <w:lang w:val="fr-FR"/>
              </w:rPr>
              <w:t>2.92 (FR2c, ETC)</w:t>
            </w:r>
          </w:p>
          <w:p w14:paraId="73FFBCFB" w14:textId="77777777" w:rsidR="00654573" w:rsidRPr="006A33BD" w:rsidRDefault="00654573" w:rsidP="00654573">
            <w:pPr>
              <w:pStyle w:val="TAL"/>
              <w:rPr>
                <w:rFonts w:cs="Arial"/>
                <w:bCs/>
                <w:color w:val="000000"/>
                <w:szCs w:val="18"/>
                <w:lang w:val="fr-FR"/>
              </w:rPr>
            </w:pPr>
          </w:p>
          <w:p w14:paraId="3501EA70"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258B8AE7"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w:t>
            </w:r>
          </w:p>
          <w:p w14:paraId="755C8CF1" w14:textId="77777777" w:rsidR="00654573" w:rsidRPr="001F23FC" w:rsidRDefault="00654573" w:rsidP="00654573">
            <w:pPr>
              <w:pStyle w:val="TAL"/>
              <w:rPr>
                <w:rFonts w:cs="Arial"/>
                <w:bCs/>
                <w:color w:val="000000"/>
                <w:szCs w:val="18"/>
              </w:rPr>
            </w:pPr>
            <w:r w:rsidRPr="001F23FC">
              <w:rPr>
                <w:rFonts w:cs="Arial"/>
                <w:bCs/>
                <w:color w:val="000000"/>
                <w:szCs w:val="18"/>
              </w:rPr>
              <w:t>2.51 dB (FR2a, FR2b, NTC)</w:t>
            </w:r>
          </w:p>
          <w:p w14:paraId="7A97EF43" w14:textId="77777777" w:rsidR="00654573" w:rsidRPr="001F23FC" w:rsidRDefault="00654573" w:rsidP="00654573">
            <w:pPr>
              <w:pStyle w:val="TAL"/>
              <w:rPr>
                <w:rFonts w:cs="Arial"/>
                <w:bCs/>
                <w:color w:val="000000"/>
                <w:szCs w:val="18"/>
              </w:rPr>
            </w:pPr>
            <w:r w:rsidRPr="001F23FC">
              <w:rPr>
                <w:rFonts w:cs="Arial"/>
                <w:bCs/>
                <w:color w:val="000000"/>
                <w:szCs w:val="18"/>
              </w:rPr>
              <w:t>2.62 dB (FR2a, FR2b, ETC)</w:t>
            </w:r>
          </w:p>
          <w:p w14:paraId="31C2C4F8" w14:textId="77777777" w:rsidR="00654573" w:rsidRPr="001F23FC" w:rsidRDefault="00654573" w:rsidP="00654573">
            <w:pPr>
              <w:pStyle w:val="TAL"/>
              <w:rPr>
                <w:rFonts w:cs="Arial"/>
                <w:bCs/>
                <w:color w:val="000000"/>
                <w:szCs w:val="18"/>
              </w:rPr>
            </w:pPr>
          </w:p>
          <w:p w14:paraId="180B19AA"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7CE451BE"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w:t>
            </w:r>
          </w:p>
          <w:p w14:paraId="5E20CEB2" w14:textId="77777777" w:rsidR="00654573" w:rsidRPr="001F23FC" w:rsidRDefault="00654573" w:rsidP="00654573">
            <w:pPr>
              <w:pStyle w:val="TAL"/>
              <w:rPr>
                <w:rFonts w:cs="Arial"/>
                <w:bCs/>
                <w:color w:val="000000"/>
                <w:szCs w:val="18"/>
              </w:rPr>
            </w:pPr>
            <w:r w:rsidRPr="001F23FC">
              <w:rPr>
                <w:rFonts w:cs="Arial"/>
                <w:bCs/>
                <w:color w:val="000000"/>
                <w:szCs w:val="18"/>
              </w:rPr>
              <w:t>2.51 dB (FR2a, NTC)</w:t>
            </w:r>
          </w:p>
          <w:p w14:paraId="30EE521D" w14:textId="77777777" w:rsidR="00BF0EB9" w:rsidRPr="001F23FC" w:rsidRDefault="00654573" w:rsidP="00BF0EB9">
            <w:pPr>
              <w:pStyle w:val="TAL"/>
              <w:rPr>
                <w:rFonts w:cs="Arial"/>
                <w:bCs/>
                <w:color w:val="000000"/>
                <w:szCs w:val="18"/>
              </w:rPr>
            </w:pPr>
            <w:r w:rsidRPr="001F23FC">
              <w:rPr>
                <w:rFonts w:cs="Arial"/>
                <w:bCs/>
                <w:color w:val="000000"/>
                <w:szCs w:val="18"/>
              </w:rPr>
              <w:t>2.62 dB (FR2a, ETC)</w:t>
            </w:r>
          </w:p>
          <w:p w14:paraId="41D0F6AE" w14:textId="77777777" w:rsidR="00BF0EB9" w:rsidRPr="001F23FC" w:rsidRDefault="00BF0EB9" w:rsidP="00BF0EB9">
            <w:pPr>
              <w:pStyle w:val="TAL"/>
              <w:rPr>
                <w:rFonts w:cs="Arial"/>
                <w:bCs/>
                <w:color w:val="000000"/>
                <w:szCs w:val="18"/>
              </w:rPr>
            </w:pPr>
          </w:p>
          <w:p w14:paraId="08944A61" w14:textId="77777777" w:rsidR="00BF0EB9" w:rsidRPr="001F23FC" w:rsidRDefault="00BF0EB9" w:rsidP="00BF0EB9">
            <w:pPr>
              <w:pStyle w:val="TAL"/>
              <w:rPr>
                <w:rFonts w:cs="Arial"/>
                <w:bCs/>
                <w:color w:val="000000"/>
                <w:szCs w:val="18"/>
                <w:u w:val="single"/>
              </w:rPr>
            </w:pPr>
            <w:r w:rsidRPr="001F23FC">
              <w:rPr>
                <w:rFonts w:cs="Arial"/>
                <w:bCs/>
                <w:color w:val="000000"/>
                <w:szCs w:val="18"/>
                <w:u w:val="single"/>
              </w:rPr>
              <w:t>PC6</w:t>
            </w:r>
          </w:p>
          <w:p w14:paraId="3BF6248F" w14:textId="77777777" w:rsidR="00BF0EB9" w:rsidRPr="001F23FC" w:rsidRDefault="00BF0EB9" w:rsidP="00BF0EB9">
            <w:pPr>
              <w:pStyle w:val="TAL"/>
              <w:rPr>
                <w:rFonts w:cs="Arial"/>
                <w:bCs/>
                <w:color w:val="000000"/>
                <w:szCs w:val="18"/>
              </w:rPr>
            </w:pPr>
            <w:r w:rsidRPr="001F23FC">
              <w:rPr>
                <w:rFonts w:cs="Arial"/>
                <w:bCs/>
                <w:color w:val="000000"/>
                <w:szCs w:val="18"/>
              </w:rPr>
              <w:t>IFF (Max Device size ≤ 30 cm)</w:t>
            </w:r>
          </w:p>
          <w:p w14:paraId="6CE55A10" w14:textId="77777777" w:rsidR="00BF0EB9" w:rsidRPr="006A33BD" w:rsidRDefault="00BF0EB9" w:rsidP="00BF0EB9">
            <w:pPr>
              <w:pStyle w:val="TAL"/>
              <w:rPr>
                <w:rFonts w:cs="Arial"/>
                <w:bCs/>
                <w:color w:val="000000"/>
                <w:szCs w:val="18"/>
                <w:lang w:val="fr-FR"/>
              </w:rPr>
            </w:pPr>
            <w:r w:rsidRPr="006A33BD">
              <w:rPr>
                <w:rFonts w:cs="Arial"/>
                <w:bCs/>
                <w:color w:val="000000"/>
                <w:szCs w:val="18"/>
                <w:lang w:val="fr-FR"/>
              </w:rPr>
              <w:t>2.50 dB (FR2a, NTC)</w:t>
            </w:r>
          </w:p>
          <w:p w14:paraId="56D4454F" w14:textId="77777777" w:rsidR="00F40E20" w:rsidRPr="006A33BD" w:rsidRDefault="00BF0EB9" w:rsidP="00F40E20">
            <w:pPr>
              <w:pStyle w:val="TAL"/>
              <w:rPr>
                <w:rFonts w:cs="Arial"/>
                <w:bCs/>
                <w:color w:val="000000"/>
                <w:szCs w:val="18"/>
                <w:lang w:val="fr-FR"/>
              </w:rPr>
            </w:pPr>
            <w:r w:rsidRPr="006A33BD">
              <w:rPr>
                <w:rFonts w:cs="Arial"/>
                <w:bCs/>
                <w:color w:val="000000"/>
                <w:szCs w:val="18"/>
                <w:lang w:val="fr-FR"/>
              </w:rPr>
              <w:t>2.62 dB (FR2a, ETC)</w:t>
            </w:r>
          </w:p>
          <w:p w14:paraId="2873C270" w14:textId="77777777" w:rsidR="00F40E20" w:rsidRPr="006A33BD" w:rsidRDefault="00F40E20" w:rsidP="00F40E20">
            <w:pPr>
              <w:pStyle w:val="TAL"/>
              <w:rPr>
                <w:rFonts w:cs="Arial"/>
                <w:bCs/>
                <w:color w:val="000000"/>
                <w:szCs w:val="18"/>
                <w:lang w:val="fr-FR"/>
              </w:rPr>
            </w:pPr>
          </w:p>
          <w:p w14:paraId="7BF71B40" w14:textId="77777777" w:rsidR="00F40E20" w:rsidRPr="001F23FC" w:rsidRDefault="00F40E20" w:rsidP="00F40E20">
            <w:pPr>
              <w:pStyle w:val="TAL"/>
              <w:rPr>
                <w:rFonts w:cs="Arial"/>
                <w:bCs/>
                <w:color w:val="000000"/>
                <w:szCs w:val="18"/>
              </w:rPr>
            </w:pPr>
            <w:r w:rsidRPr="001F23FC">
              <w:rPr>
                <w:rFonts w:cs="Arial"/>
                <w:u w:val="single"/>
              </w:rPr>
              <w:t>PC7</w:t>
            </w:r>
          </w:p>
          <w:p w14:paraId="51DD5AEA"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w:t>
            </w:r>
          </w:p>
          <w:p w14:paraId="33F595CE" w14:textId="77777777" w:rsidR="00F40E20" w:rsidRPr="006A33BD" w:rsidRDefault="00F40E20" w:rsidP="00F40E20">
            <w:pPr>
              <w:pStyle w:val="TAL"/>
              <w:rPr>
                <w:rFonts w:cs="Arial"/>
                <w:bCs/>
                <w:color w:val="000000"/>
                <w:szCs w:val="18"/>
                <w:lang w:val="fr-FR"/>
              </w:rPr>
            </w:pPr>
            <w:r w:rsidRPr="006A33BD">
              <w:rPr>
                <w:rFonts w:cs="Arial"/>
                <w:bCs/>
                <w:color w:val="000000"/>
                <w:szCs w:val="18"/>
                <w:lang w:val="fr-FR"/>
              </w:rPr>
              <w:t>2.41 dB (FR2a, NTC)</w:t>
            </w:r>
          </w:p>
          <w:p w14:paraId="56A98653" w14:textId="671FEB17" w:rsidR="00654573" w:rsidRPr="006A33BD" w:rsidRDefault="00F40E20" w:rsidP="00BF0EB9">
            <w:pPr>
              <w:pStyle w:val="TAL"/>
              <w:rPr>
                <w:rFonts w:cs="Arial"/>
                <w:bCs/>
                <w:color w:val="000000"/>
                <w:szCs w:val="18"/>
                <w:lang w:val="fr-FR"/>
              </w:rPr>
            </w:pPr>
            <w:r w:rsidRPr="006A33BD">
              <w:rPr>
                <w:rFonts w:cs="Arial"/>
                <w:bCs/>
                <w:color w:val="000000"/>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PC3</w:t>
            </w:r>
          </w:p>
          <w:p w14:paraId="6C15C063" w14:textId="77777777" w:rsidR="00654573" w:rsidRPr="001F23FC" w:rsidRDefault="00654573" w:rsidP="00654573">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 FR2a, FR2b)</w:t>
            </w:r>
          </w:p>
          <w:p w14:paraId="19827773" w14:textId="77777777" w:rsidR="00654573" w:rsidRPr="001F23FC" w:rsidRDefault="00654573" w:rsidP="00654573">
            <w:pPr>
              <w:pStyle w:val="TAL"/>
              <w:rPr>
                <w:rFonts w:cs="Arial"/>
                <w:bCs/>
                <w:color w:val="000000"/>
                <w:szCs w:val="18"/>
              </w:rPr>
            </w:pPr>
            <w:r w:rsidRPr="001F23FC">
              <w:rPr>
                <w:rFonts w:cs="Arial"/>
                <w:bCs/>
                <w:color w:val="000000"/>
                <w:szCs w:val="18"/>
              </w:rPr>
              <w:t>2.28 dB</w:t>
            </w:r>
          </w:p>
          <w:p w14:paraId="3D2D3664"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FR2c)</w:t>
            </w:r>
          </w:p>
          <w:p w14:paraId="0A8C7C57" w14:textId="0256C1F5" w:rsidR="00654573" w:rsidRPr="001F23FC" w:rsidRDefault="00654573" w:rsidP="00654573">
            <w:pPr>
              <w:pStyle w:val="TAL"/>
              <w:rPr>
                <w:rFonts w:cs="Arial"/>
                <w:bCs/>
                <w:color w:val="000000"/>
                <w:szCs w:val="18"/>
              </w:rPr>
            </w:pPr>
            <w:r w:rsidRPr="001F23FC">
              <w:rPr>
                <w:rFonts w:cs="Arial"/>
                <w:bCs/>
                <w:color w:val="000000"/>
                <w:szCs w:val="18"/>
              </w:rPr>
              <w:t>2.72 dB</w:t>
            </w:r>
          </w:p>
          <w:p w14:paraId="4A8AB932" w14:textId="77777777" w:rsidR="00654573" w:rsidRPr="001F23FC" w:rsidRDefault="00654573" w:rsidP="00654573">
            <w:pPr>
              <w:pStyle w:val="TAL"/>
              <w:rPr>
                <w:rFonts w:cs="Arial"/>
                <w:bCs/>
                <w:color w:val="000000"/>
                <w:szCs w:val="18"/>
              </w:rPr>
            </w:pPr>
          </w:p>
          <w:p w14:paraId="46EF97B8"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PC1</w:t>
            </w:r>
          </w:p>
          <w:p w14:paraId="709C3E8A"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FR2a, FR2b)</w:t>
            </w:r>
          </w:p>
          <w:p w14:paraId="35182606" w14:textId="77777777" w:rsidR="00654573" w:rsidRPr="001F23FC" w:rsidRDefault="00654573" w:rsidP="00654573">
            <w:pPr>
              <w:pStyle w:val="TAL"/>
              <w:rPr>
                <w:rFonts w:cs="Arial"/>
                <w:bCs/>
                <w:color w:val="000000"/>
                <w:szCs w:val="18"/>
              </w:rPr>
            </w:pPr>
            <w:r w:rsidRPr="001F23FC">
              <w:rPr>
                <w:rFonts w:cs="Arial"/>
                <w:bCs/>
                <w:color w:val="000000"/>
                <w:szCs w:val="18"/>
              </w:rPr>
              <w:t>2.28 dB</w:t>
            </w:r>
          </w:p>
          <w:p w14:paraId="7A77919D" w14:textId="77777777" w:rsidR="00654573" w:rsidRPr="001F23FC" w:rsidRDefault="00654573" w:rsidP="00654573">
            <w:pPr>
              <w:pStyle w:val="TAL"/>
              <w:rPr>
                <w:rFonts w:cs="Arial"/>
                <w:bCs/>
                <w:color w:val="000000"/>
                <w:szCs w:val="18"/>
              </w:rPr>
            </w:pPr>
          </w:p>
          <w:p w14:paraId="581A2148"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PC5</w:t>
            </w:r>
          </w:p>
          <w:p w14:paraId="7D7B9AB3" w14:textId="77777777" w:rsidR="00654573" w:rsidRPr="001F23FC" w:rsidRDefault="00654573" w:rsidP="00654573">
            <w:pPr>
              <w:pStyle w:val="TAL"/>
              <w:rPr>
                <w:rFonts w:cs="Arial"/>
                <w:bCs/>
                <w:color w:val="000000"/>
                <w:szCs w:val="18"/>
              </w:rPr>
            </w:pPr>
            <w:r w:rsidRPr="001F23FC">
              <w:rPr>
                <w:rFonts w:cs="Arial"/>
                <w:bCs/>
                <w:color w:val="000000"/>
                <w:szCs w:val="18"/>
              </w:rPr>
              <w:t>IFF (Max Device size ≤ 30 cm, FR2a)</w:t>
            </w:r>
          </w:p>
          <w:p w14:paraId="27BE4431" w14:textId="77777777" w:rsidR="00F40E20" w:rsidRPr="001F23FC" w:rsidRDefault="00654573" w:rsidP="00F40E20">
            <w:pPr>
              <w:pStyle w:val="TAL"/>
              <w:rPr>
                <w:rFonts w:cs="Arial"/>
                <w:bCs/>
                <w:color w:val="000000"/>
                <w:szCs w:val="18"/>
              </w:rPr>
            </w:pPr>
            <w:r w:rsidRPr="001F23FC">
              <w:rPr>
                <w:rFonts w:cs="Arial"/>
                <w:bCs/>
                <w:color w:val="000000"/>
                <w:szCs w:val="18"/>
              </w:rPr>
              <w:t>2.28 dB</w:t>
            </w:r>
          </w:p>
          <w:p w14:paraId="494AD275" w14:textId="77777777" w:rsidR="00F40E20" w:rsidRPr="001F23FC" w:rsidRDefault="00F40E20" w:rsidP="00F40E20">
            <w:pPr>
              <w:pStyle w:val="TAL"/>
              <w:rPr>
                <w:rFonts w:cs="Arial"/>
                <w:bCs/>
                <w:color w:val="000000"/>
                <w:szCs w:val="18"/>
              </w:rPr>
            </w:pPr>
          </w:p>
          <w:p w14:paraId="5678B75B"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PC6</w:t>
            </w:r>
          </w:p>
          <w:p w14:paraId="701F0AA1" w14:textId="77777777" w:rsidR="00F40E20" w:rsidRPr="001F23FC" w:rsidRDefault="00F40E20" w:rsidP="00F40E20">
            <w:pPr>
              <w:pStyle w:val="TAL"/>
              <w:rPr>
                <w:rFonts w:cs="Arial"/>
                <w:bCs/>
                <w:color w:val="000000"/>
                <w:szCs w:val="18"/>
              </w:rPr>
            </w:pPr>
            <w:r w:rsidRPr="001F23FC">
              <w:rPr>
                <w:rFonts w:cs="Arial"/>
                <w:bCs/>
                <w:color w:val="000000"/>
                <w:szCs w:val="18"/>
              </w:rPr>
              <w:t>FFS</w:t>
            </w:r>
          </w:p>
          <w:p w14:paraId="71E7A3E4" w14:textId="77777777" w:rsidR="00F40E20" w:rsidRPr="001F23FC" w:rsidRDefault="00F40E20" w:rsidP="00F40E20">
            <w:pPr>
              <w:pStyle w:val="TAL"/>
              <w:rPr>
                <w:rFonts w:cs="Arial"/>
                <w:bCs/>
                <w:color w:val="000000"/>
                <w:szCs w:val="18"/>
              </w:rPr>
            </w:pPr>
          </w:p>
          <w:p w14:paraId="5E876720" w14:textId="77777777" w:rsidR="00F40E20" w:rsidRPr="001F23FC" w:rsidRDefault="00F40E20" w:rsidP="00F40E20">
            <w:pPr>
              <w:pStyle w:val="TAL"/>
              <w:rPr>
                <w:rFonts w:cs="Arial"/>
                <w:bCs/>
                <w:color w:val="000000"/>
                <w:szCs w:val="18"/>
                <w:u w:val="single"/>
              </w:rPr>
            </w:pPr>
            <w:r w:rsidRPr="001F23FC">
              <w:rPr>
                <w:rFonts w:cs="Arial"/>
                <w:bCs/>
                <w:color w:val="000000"/>
                <w:szCs w:val="18"/>
                <w:u w:val="single"/>
              </w:rPr>
              <w:t>PC7</w:t>
            </w:r>
          </w:p>
          <w:p w14:paraId="0B8C15DD" w14:textId="77777777" w:rsidR="00F40E20" w:rsidRPr="001F23FC" w:rsidRDefault="00F40E20" w:rsidP="00F40E20">
            <w:pPr>
              <w:pStyle w:val="TAL"/>
              <w:rPr>
                <w:rFonts w:cs="Arial"/>
                <w:bCs/>
                <w:color w:val="000000"/>
                <w:szCs w:val="18"/>
              </w:rPr>
            </w:pPr>
            <w:r w:rsidRPr="001F23FC">
              <w:rPr>
                <w:rFonts w:cs="Arial"/>
                <w:bCs/>
                <w:color w:val="000000"/>
                <w:szCs w:val="18"/>
              </w:rPr>
              <w:t>IFF (</w:t>
            </w:r>
            <w:r w:rsidRPr="001F23FC">
              <w:t>Max Device size</w:t>
            </w:r>
            <w:r w:rsidRPr="001F23FC">
              <w:rPr>
                <w:b/>
              </w:rPr>
              <w:t xml:space="preserve"> </w:t>
            </w:r>
            <w:r w:rsidRPr="001F23FC">
              <w:rPr>
                <w:rFonts w:cs="Arial"/>
                <w:bCs/>
                <w:color w:val="000000"/>
                <w:szCs w:val="18"/>
              </w:rPr>
              <w:t>≤ 30 cm, FR2a)</w:t>
            </w:r>
          </w:p>
          <w:p w14:paraId="7D5D58D4" w14:textId="33CD5418" w:rsidR="00654573" w:rsidRPr="001F23FC" w:rsidRDefault="00F40E20" w:rsidP="00654573">
            <w:pPr>
              <w:pStyle w:val="TAL"/>
              <w:rPr>
                <w:rFonts w:cs="Arial"/>
                <w:bCs/>
                <w:color w:val="000000"/>
                <w:szCs w:val="18"/>
              </w:rPr>
            </w:pPr>
            <w:r w:rsidRPr="001F23FC">
              <w:rPr>
                <w:rFonts w:cs="Arial"/>
                <w:bCs/>
                <w:color w:val="000000"/>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color w:val="000000"/>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color w:val="000000"/>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lastRenderedPageBreak/>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color w:val="000000"/>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color w:val="000000"/>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color w:val="000000"/>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color w:val="000000"/>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color w:val="000000"/>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color w:val="000000"/>
                <w:szCs w:val="18"/>
                <w:u w:val="single"/>
              </w:rPr>
            </w:pPr>
            <w:r w:rsidRPr="001F23FC">
              <w:rPr>
                <w:rFonts w:cs="Arial"/>
                <w:bCs/>
                <w:color w:val="000000"/>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77777777" w:rsidR="00B971AA" w:rsidRPr="001F23FC" w:rsidRDefault="00B971AA" w:rsidP="00B971AA">
      <w:pPr>
        <w:rPr>
          <w:lang w:eastAsia="ko-KR"/>
        </w:rPr>
      </w:pPr>
      <w:r w:rsidRPr="001F23FC">
        <w:rPr>
          <w:lang w:eastAsia="ko-KR"/>
        </w:rPr>
        <w:t>The method used to derive the uplink power window for NR FR2 is defined in TS 38.521-3 [14]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lastRenderedPageBreak/>
        <w:t>F.4.3</w:t>
      </w:r>
      <w:r w:rsidRPr="001F23FC">
        <w:rPr>
          <w:lang w:eastAsia="ko-KR"/>
        </w:rPr>
        <w:tab/>
      </w:r>
      <w:r w:rsidRPr="001F23FC">
        <w:rPr>
          <w:lang w:eastAsia="sv-SE"/>
        </w:rPr>
        <w:t>Setting the power window below a requirement</w:t>
      </w:r>
      <w:bookmarkEnd w:id="600"/>
      <w:bookmarkEnd w:id="601"/>
    </w:p>
    <w:p w14:paraId="376F7C0E" w14:textId="77777777" w:rsidR="00B971AA" w:rsidRPr="001F23FC" w:rsidRDefault="00B971AA" w:rsidP="00B971AA">
      <w:pPr>
        <w:rPr>
          <w:lang w:eastAsia="ko-KR"/>
        </w:rPr>
      </w:pPr>
      <w:r w:rsidRPr="001F23FC">
        <w:rPr>
          <w:lang w:eastAsia="ko-KR"/>
        </w:rPr>
        <w:t>The method used to derive the uplink power window for NR FR2 is defined in TS 38.521-3 [14] clause F.4.3.2.</w:t>
      </w:r>
    </w:p>
    <w:p w14:paraId="4AF70119" w14:textId="77777777" w:rsidR="00B971AA" w:rsidRPr="001F23FC" w:rsidRDefault="00B971AA" w:rsidP="00734697">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00E43A5B" w:rsidR="00B971AA" w:rsidRPr="001F23FC" w:rsidRDefault="00B971AA">
      <w:pPr>
        <w:rPr>
          <w:lang w:eastAsia="ko-KR"/>
        </w:rPr>
      </w:pPr>
      <w:r w:rsidRPr="001F23FC">
        <w:rPr>
          <w:lang w:eastAsia="ko-KR"/>
        </w:rPr>
        <w:t>The method used to derive the uplink power window for NR FR2 is defined in TS 38.521-3 [14] clause F.4.4.2.</w:t>
      </w:r>
    </w:p>
    <w:p w14:paraId="3D67E288" w14:textId="7135802F" w:rsidR="00CD0616" w:rsidRPr="001F23FC" w:rsidRDefault="0032234A" w:rsidP="00CD0616">
      <w:pPr>
        <w:pStyle w:val="Heading1"/>
        <w:rPr>
          <w:rFonts w:eastAsia="MS Mincho"/>
        </w:rPr>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lastRenderedPageBreak/>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Pr="001F23FC"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4F184878" w14:textId="25219F10" w:rsidR="0032234A" w:rsidRPr="001F23FC" w:rsidRDefault="0032234A" w:rsidP="00CD0616">
      <w:pPr>
        <w:pStyle w:val="Heading1"/>
      </w:pPr>
      <w:r w:rsidRPr="001F23FC">
        <w:t xml:space="preserve">Annex </w:t>
      </w:r>
      <w:r w:rsidRPr="001F23FC">
        <w:rPr>
          <w:rFonts w:eastAsia="SimSun"/>
        </w:rPr>
        <w:t>G</w:t>
      </w:r>
      <w:r w:rsidRPr="001F23FC">
        <w:t xml:space="preserve"> (normative): 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77777777" w:rsidR="0032234A" w:rsidRPr="001F23FC" w:rsidRDefault="0032234A">
      <w:r w:rsidRPr="001F23FC">
        <w:t>Please refer to Annex G.0 in TS 38.521-1 [13].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77777777" w:rsidR="0032234A" w:rsidRPr="001F23FC" w:rsidRDefault="0032234A">
      <w:r w:rsidRPr="001F23FC">
        <w:t>Please refer to Annex G.1 in TS 38.521-1 [13].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77777777" w:rsidR="0032234A" w:rsidRPr="001F23FC" w:rsidRDefault="0032234A">
      <w:r w:rsidRPr="001F23FC">
        <w:t>Please refer to Annex G.2 in TS 38.521-1 [13].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77777777" w:rsidR="0032234A" w:rsidRPr="001F23FC" w:rsidRDefault="0032234A">
      <w:r w:rsidRPr="001F23FC">
        <w:t>Please refer to Annex G.3 in TS 38.521-1 [13].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7777777" w:rsidR="0032234A" w:rsidRPr="001F23FC" w:rsidRDefault="0032234A">
      <w:r w:rsidRPr="001F23FC">
        <w:t>Please refer to Annex G.3.0 in TS 38.521-1 [13].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7777777" w:rsidR="0032234A" w:rsidRPr="001F23FC" w:rsidRDefault="0032234A">
      <w:r w:rsidRPr="001F23FC">
        <w:t>Please refer to Annex G.3.1 in TS 38.521-1 [13].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lastRenderedPageBreak/>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0"/>
      </w:pPr>
      <w:r w:rsidRPr="001F23FC">
        <w:t>1.</w:t>
      </w:r>
      <w:r w:rsidRPr="001F23FC">
        <w:tab/>
        <w:t>A signal or a combination of signals is offered to the RX port(s) of the receiver.</w:t>
      </w:r>
    </w:p>
    <w:p w14:paraId="299A32D7" w14:textId="77777777" w:rsidR="0032234A" w:rsidRPr="001F23FC" w:rsidRDefault="0032234A">
      <w:pPr>
        <w:pStyle w:val="B10"/>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77777777" w:rsidR="0032234A" w:rsidRPr="001F23FC" w:rsidRDefault="0032234A">
      <w:r w:rsidRPr="001F23FC">
        <w:t xml:space="preserve">All receiver tests are performed in static propagation conditions. No fading conditions are applied. </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0"/>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0"/>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0"/>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0"/>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0"/>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0"/>
      </w:pPr>
      <w:r w:rsidRPr="001F23FC">
        <w:t>f)</w:t>
      </w:r>
      <w:r w:rsidRPr="001F23FC">
        <w:tab/>
        <w:t>DTX-</w:t>
      </w:r>
      <w:r w:rsidR="00CF0C41" w:rsidRPr="001F23FC">
        <w:t>slots</w:t>
      </w:r>
      <w:r w:rsidRPr="001F23FC">
        <w:t xml:space="preserve"> may occur regularly according the applicable reference measurement channel (</w:t>
      </w:r>
      <w:proofErr w:type="spellStart"/>
      <w:r w:rsidRPr="001F23FC">
        <w:t>regDTX</w:t>
      </w:r>
      <w:proofErr w:type="spellEnd"/>
      <w:r w:rsidRPr="001F23FC">
        <w:t>).</w:t>
      </w:r>
      <w:r w:rsidRPr="001F23FC">
        <w:br/>
        <w:t xml:space="preserve">In real live networks this is the time when other UEs are served. In TDD these are the UL and special </w:t>
      </w:r>
      <w:r w:rsidR="00CF0C41" w:rsidRPr="001F23FC">
        <w:t>slots</w:t>
      </w:r>
      <w:r w:rsidRPr="001F23FC">
        <w:t>.</w:t>
      </w:r>
      <w:r w:rsidRPr="001F23FC">
        <w:br/>
      </w:r>
      <w:proofErr w:type="spellStart"/>
      <w:r w:rsidRPr="001F23FC">
        <w:t>regDTX</w:t>
      </w:r>
      <w:proofErr w:type="spellEnd"/>
      <w:r w:rsidRPr="001F23FC">
        <w:t xml:space="preserve"> vary from test to test but are fixed within the test.</w:t>
      </w:r>
    </w:p>
    <w:p w14:paraId="6951F8BE" w14:textId="03CDD8B1" w:rsidR="0032234A" w:rsidRPr="001F23FC" w:rsidRDefault="0032234A">
      <w:pPr>
        <w:pStyle w:val="B10"/>
      </w:pPr>
      <w:r w:rsidRPr="001F23FC">
        <w:t>g)</w:t>
      </w:r>
      <w:r w:rsidRPr="001F23FC">
        <w:tab/>
        <w:t>Additional DTX-</w:t>
      </w:r>
      <w:r w:rsidR="00CF0C41" w:rsidRPr="001F23FC">
        <w:t>slots</w:t>
      </w:r>
      <w:r w:rsidRPr="001F23FC">
        <w:t xml:space="preserve"> occur statistically when the UE is not responding ACK or NACK where it should. (</w:t>
      </w:r>
      <w:proofErr w:type="spellStart"/>
      <w:r w:rsidRPr="001F23FC">
        <w:t>statDTX</w:t>
      </w:r>
      <w:proofErr w:type="spellEnd"/>
      <w:r w:rsidRPr="001F23FC">
        <w:t>)</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0"/>
      </w:pPr>
      <w:r w:rsidRPr="001F23FC">
        <w:t>-</w:t>
      </w:r>
      <w:r w:rsidRPr="001F23FC">
        <w:tab/>
        <w:t>number of NACKs</w:t>
      </w:r>
    </w:p>
    <w:p w14:paraId="0460EB4C" w14:textId="77777777" w:rsidR="0032234A" w:rsidRPr="001F23FC" w:rsidRDefault="0032234A">
      <w:pPr>
        <w:pStyle w:val="B10"/>
      </w:pPr>
      <w:r w:rsidRPr="001F23FC">
        <w:t>-</w:t>
      </w:r>
      <w:r w:rsidRPr="001F23FC">
        <w:tab/>
        <w:t>number of ACKs and</w:t>
      </w:r>
    </w:p>
    <w:p w14:paraId="152F7E08" w14:textId="77777777" w:rsidR="0032234A" w:rsidRPr="001F23FC" w:rsidRDefault="0032234A">
      <w:pPr>
        <w:pStyle w:val="B10"/>
      </w:pPr>
      <w:r w:rsidRPr="001F23FC">
        <w:t>-</w:t>
      </w:r>
      <w:r w:rsidRPr="001F23FC">
        <w:tab/>
        <w:t xml:space="preserve">number of </w:t>
      </w:r>
      <w:proofErr w:type="spellStart"/>
      <w:r w:rsidRPr="001F23FC">
        <w:t>statDTXs</w:t>
      </w:r>
      <w:proofErr w:type="spellEnd"/>
      <w:r w:rsidRPr="001F23FC">
        <w:t xml:space="preserve"> (</w:t>
      </w:r>
      <w:proofErr w:type="spellStart"/>
      <w:r w:rsidRPr="001F23FC">
        <w:t>regDTX</w:t>
      </w:r>
      <w:proofErr w:type="spellEnd"/>
      <w:r w:rsidRPr="001F23FC">
        <w:t xml:space="preserve"> is implicitly known to the SS)</w:t>
      </w:r>
    </w:p>
    <w:p w14:paraId="5A02ADF4" w14:textId="77777777" w:rsidR="0032234A" w:rsidRPr="001F23FC" w:rsidRDefault="0032234A">
      <w:r w:rsidRPr="001F23FC">
        <w:lastRenderedPageBreak/>
        <w:t xml:space="preserve">The ratio </w:t>
      </w:r>
      <w:r w:rsidRPr="001F23FC">
        <w:rPr>
          <w:rFonts w:ascii="Courier New" w:hAnsi="Courier New"/>
          <w:sz w:val="18"/>
          <w:szCs w:val="18"/>
        </w:rPr>
        <w:t xml:space="preserve">(NACK +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)/(NACK+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0"/>
      </w:pPr>
      <w:r w:rsidRPr="001F23FC">
        <w:t>1.</w:t>
      </w:r>
      <w:r w:rsidRPr="001F23FC">
        <w:tab/>
        <w:t>The early decision concept is applied.</w:t>
      </w:r>
    </w:p>
    <w:p w14:paraId="28502375" w14:textId="77777777" w:rsidR="0032234A" w:rsidRPr="001F23FC" w:rsidRDefault="0032234A">
      <w:pPr>
        <w:pStyle w:val="B10"/>
      </w:pPr>
      <w:r w:rsidRPr="001F23FC">
        <w:t>2.</w:t>
      </w:r>
      <w:r w:rsidRPr="001F23FC">
        <w:tab/>
        <w:t>A second limit is introduced: Bad DUT factor M&gt;1</w:t>
      </w:r>
    </w:p>
    <w:p w14:paraId="256D00C5" w14:textId="77777777" w:rsidR="0032234A" w:rsidRPr="001F23FC" w:rsidRDefault="0032234A">
      <w:pPr>
        <w:pStyle w:val="B10"/>
      </w:pPr>
      <w:r w:rsidRPr="001F23FC">
        <w:t>3.</w:t>
      </w:r>
      <w:r w:rsidRPr="001F23FC">
        <w:tab/>
        <w:t>To decide the test pass:</w:t>
      </w:r>
    </w:p>
    <w:p w14:paraId="61C3410F" w14:textId="77777777" w:rsidR="0032234A" w:rsidRPr="001F23FC" w:rsidRDefault="0032234A">
      <w:pPr>
        <w:pStyle w:val="B20"/>
      </w:pPr>
      <w:r w:rsidRPr="001F23FC">
        <w:t>Supplier risk is applied based on the Bad DUT quality</w:t>
      </w:r>
    </w:p>
    <w:p w14:paraId="1AA3BED5" w14:textId="77777777" w:rsidR="0032234A" w:rsidRPr="001F23FC" w:rsidRDefault="0032234A">
      <w:pPr>
        <w:pStyle w:val="B20"/>
      </w:pPr>
      <w:r w:rsidRPr="001F23FC">
        <w:t>To decide the test fail</w:t>
      </w:r>
    </w:p>
    <w:p w14:paraId="16DCB7D0" w14:textId="77777777" w:rsidR="0032234A" w:rsidRPr="001F23FC" w:rsidRDefault="0032234A">
      <w:pPr>
        <w:pStyle w:val="B20"/>
      </w:pPr>
      <w:r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0"/>
      </w:pPr>
      <w:r w:rsidRPr="001F23FC">
        <w:t>1.</w:t>
      </w:r>
      <w:r w:rsidRPr="001F23FC">
        <w:tab/>
        <w:t>Limit ER = 0.05 (Throughput limit = 95%)</w:t>
      </w:r>
    </w:p>
    <w:p w14:paraId="1033CF2E" w14:textId="77777777" w:rsidR="0032234A" w:rsidRPr="001F23FC" w:rsidRDefault="0032234A">
      <w:pPr>
        <w:pStyle w:val="B10"/>
      </w:pPr>
      <w:r w:rsidRPr="001F23FC">
        <w:t>2.</w:t>
      </w:r>
      <w:r w:rsidRPr="001F23FC">
        <w:tab/>
        <w:t>Bad DUT factor M=1.5 (selectivity)</w:t>
      </w:r>
    </w:p>
    <w:p w14:paraId="2E9FDAEC" w14:textId="77777777" w:rsidR="0032234A" w:rsidRPr="001F23FC" w:rsidRDefault="0032234A">
      <w:pPr>
        <w:pStyle w:val="B10"/>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lastRenderedPageBreak/>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B50F0">
        <w:trPr>
          <w:trHeight w:val="270"/>
          <w:jc w:val="center"/>
        </w:trPr>
        <w:tc>
          <w:tcPr>
            <w:tcW w:w="0" w:type="auto"/>
            <w:shd w:val="clear" w:color="auto" w:fill="auto"/>
            <w:noWrap/>
          </w:tcPr>
          <w:p w14:paraId="1FFFFE30" w14:textId="77777777" w:rsidR="00D37270" w:rsidRPr="001F23FC" w:rsidRDefault="00D37270" w:rsidP="00BB50F0">
            <w:pPr>
              <w:pStyle w:val="TAH"/>
            </w:pPr>
            <w:r w:rsidRPr="001F23FC">
              <w:t>ne</w:t>
            </w:r>
          </w:p>
        </w:tc>
        <w:tc>
          <w:tcPr>
            <w:tcW w:w="0" w:type="auto"/>
            <w:shd w:val="clear" w:color="auto" w:fill="auto"/>
            <w:noWrap/>
          </w:tcPr>
          <w:p w14:paraId="3AC7358E" w14:textId="77777777" w:rsidR="00D37270" w:rsidRPr="001F23FC" w:rsidRDefault="00D37270" w:rsidP="00BB50F0">
            <w:pPr>
              <w:pStyle w:val="TAH"/>
            </w:pPr>
            <w:proofErr w:type="spellStart"/>
            <w:r w:rsidRPr="001F23FC">
              <w:t>ns</w:t>
            </w:r>
            <w:r w:rsidRPr="001F23FC">
              <w:rPr>
                <w:vertAlign w:val="subscript"/>
              </w:rPr>
              <w:t>p</w:t>
            </w:r>
            <w:proofErr w:type="spellEnd"/>
          </w:p>
        </w:tc>
        <w:tc>
          <w:tcPr>
            <w:tcW w:w="0" w:type="auto"/>
            <w:shd w:val="clear" w:color="auto" w:fill="auto"/>
            <w:noWrap/>
          </w:tcPr>
          <w:p w14:paraId="075E5252" w14:textId="77777777" w:rsidR="00D37270" w:rsidRPr="001F23FC" w:rsidRDefault="00D37270" w:rsidP="00BB50F0">
            <w:pPr>
              <w:pStyle w:val="TAH"/>
            </w:pPr>
            <w:proofErr w:type="spellStart"/>
            <w:r w:rsidRPr="001F23FC">
              <w:t>ns</w:t>
            </w:r>
            <w:r w:rsidRPr="001F23FC">
              <w:rPr>
                <w:vertAlign w:val="subscript"/>
              </w:rPr>
              <w:t>f</w:t>
            </w:r>
            <w:proofErr w:type="spellEnd"/>
          </w:p>
        </w:tc>
        <w:tc>
          <w:tcPr>
            <w:tcW w:w="0" w:type="auto"/>
            <w:shd w:val="clear" w:color="auto" w:fill="auto"/>
            <w:noWrap/>
          </w:tcPr>
          <w:p w14:paraId="4888BD13" w14:textId="77777777" w:rsidR="00D37270" w:rsidRPr="001F23FC" w:rsidRDefault="00D37270" w:rsidP="00BB50F0">
            <w:pPr>
              <w:pStyle w:val="TAH"/>
            </w:pPr>
            <w:r w:rsidRPr="001F23FC">
              <w:t>ne</w:t>
            </w:r>
          </w:p>
        </w:tc>
        <w:tc>
          <w:tcPr>
            <w:tcW w:w="0" w:type="auto"/>
            <w:shd w:val="clear" w:color="auto" w:fill="auto"/>
            <w:noWrap/>
          </w:tcPr>
          <w:p w14:paraId="40CA5EF7" w14:textId="77777777" w:rsidR="00D37270" w:rsidRPr="001F23FC" w:rsidRDefault="00D37270" w:rsidP="00BB50F0">
            <w:pPr>
              <w:pStyle w:val="TAH"/>
            </w:pPr>
            <w:proofErr w:type="spellStart"/>
            <w:r w:rsidRPr="001F23FC">
              <w:t>ns</w:t>
            </w:r>
            <w:r w:rsidRPr="001F23FC">
              <w:rPr>
                <w:vertAlign w:val="subscript"/>
              </w:rPr>
              <w:t>p</w:t>
            </w:r>
            <w:proofErr w:type="spellEnd"/>
          </w:p>
        </w:tc>
        <w:tc>
          <w:tcPr>
            <w:tcW w:w="0" w:type="auto"/>
            <w:shd w:val="clear" w:color="auto" w:fill="auto"/>
            <w:noWrap/>
          </w:tcPr>
          <w:p w14:paraId="2EA9F423" w14:textId="77777777" w:rsidR="00D37270" w:rsidRPr="001F23FC" w:rsidRDefault="00D37270" w:rsidP="00BB50F0">
            <w:pPr>
              <w:pStyle w:val="TAH"/>
            </w:pPr>
            <w:proofErr w:type="spellStart"/>
            <w:r w:rsidRPr="001F23FC">
              <w:t>ns</w:t>
            </w:r>
            <w:r w:rsidRPr="001F23FC">
              <w:rPr>
                <w:vertAlign w:val="subscript"/>
              </w:rPr>
              <w:t>f</w:t>
            </w:r>
            <w:proofErr w:type="spellEnd"/>
          </w:p>
        </w:tc>
        <w:tc>
          <w:tcPr>
            <w:tcW w:w="0" w:type="auto"/>
            <w:shd w:val="clear" w:color="auto" w:fill="auto"/>
            <w:noWrap/>
          </w:tcPr>
          <w:p w14:paraId="4907A45A" w14:textId="77777777" w:rsidR="00D37270" w:rsidRPr="001F23FC" w:rsidRDefault="00D37270" w:rsidP="00BB50F0">
            <w:pPr>
              <w:pStyle w:val="TAH"/>
            </w:pPr>
            <w:r w:rsidRPr="001F23FC">
              <w:t>ne</w:t>
            </w:r>
          </w:p>
        </w:tc>
        <w:tc>
          <w:tcPr>
            <w:tcW w:w="0" w:type="auto"/>
            <w:shd w:val="clear" w:color="auto" w:fill="auto"/>
            <w:noWrap/>
          </w:tcPr>
          <w:p w14:paraId="4538EF08" w14:textId="77777777" w:rsidR="00D37270" w:rsidRPr="001F23FC" w:rsidRDefault="00D37270" w:rsidP="00BB50F0">
            <w:pPr>
              <w:pStyle w:val="TAH"/>
            </w:pPr>
            <w:proofErr w:type="spellStart"/>
            <w:r w:rsidRPr="001F23FC">
              <w:t>ns</w:t>
            </w:r>
            <w:r w:rsidRPr="001F23FC">
              <w:rPr>
                <w:vertAlign w:val="subscript"/>
              </w:rPr>
              <w:t>p</w:t>
            </w:r>
            <w:proofErr w:type="spellEnd"/>
          </w:p>
        </w:tc>
        <w:tc>
          <w:tcPr>
            <w:tcW w:w="0" w:type="auto"/>
            <w:shd w:val="clear" w:color="auto" w:fill="auto"/>
            <w:noWrap/>
          </w:tcPr>
          <w:p w14:paraId="3436D3AF" w14:textId="77777777" w:rsidR="00D37270" w:rsidRPr="001F23FC" w:rsidRDefault="00D37270" w:rsidP="00BB50F0">
            <w:pPr>
              <w:pStyle w:val="TAH"/>
            </w:pPr>
            <w:proofErr w:type="spellStart"/>
            <w:r w:rsidRPr="001F23FC">
              <w:t>ns</w:t>
            </w:r>
            <w:r w:rsidRPr="001F23FC">
              <w:rPr>
                <w:vertAlign w:val="subscript"/>
              </w:rPr>
              <w:t>f</w:t>
            </w:r>
            <w:proofErr w:type="spellEnd"/>
          </w:p>
        </w:tc>
        <w:tc>
          <w:tcPr>
            <w:tcW w:w="0" w:type="auto"/>
            <w:shd w:val="clear" w:color="auto" w:fill="auto"/>
            <w:noWrap/>
          </w:tcPr>
          <w:p w14:paraId="3663A8E2" w14:textId="77777777" w:rsidR="00D37270" w:rsidRPr="001F23FC" w:rsidRDefault="00D37270" w:rsidP="00BB50F0">
            <w:pPr>
              <w:pStyle w:val="TAH"/>
            </w:pPr>
            <w:r w:rsidRPr="001F23FC">
              <w:t>ne</w:t>
            </w:r>
          </w:p>
        </w:tc>
        <w:tc>
          <w:tcPr>
            <w:tcW w:w="0" w:type="auto"/>
            <w:shd w:val="clear" w:color="auto" w:fill="auto"/>
            <w:noWrap/>
          </w:tcPr>
          <w:p w14:paraId="2852A472" w14:textId="77777777" w:rsidR="00D37270" w:rsidRPr="001F23FC" w:rsidRDefault="00D37270" w:rsidP="00BB50F0">
            <w:pPr>
              <w:pStyle w:val="TAH"/>
            </w:pPr>
            <w:proofErr w:type="spellStart"/>
            <w:r w:rsidRPr="001F23FC">
              <w:t>ns</w:t>
            </w:r>
            <w:r w:rsidRPr="001F23FC">
              <w:rPr>
                <w:vertAlign w:val="subscript"/>
              </w:rPr>
              <w:t>p</w:t>
            </w:r>
            <w:proofErr w:type="spellEnd"/>
          </w:p>
        </w:tc>
        <w:tc>
          <w:tcPr>
            <w:tcW w:w="0" w:type="auto"/>
            <w:shd w:val="clear" w:color="auto" w:fill="auto"/>
            <w:noWrap/>
          </w:tcPr>
          <w:p w14:paraId="057B61B0" w14:textId="77777777" w:rsidR="00D37270" w:rsidRPr="001F23FC" w:rsidRDefault="00D37270" w:rsidP="00BB50F0">
            <w:pPr>
              <w:pStyle w:val="TAH"/>
            </w:pPr>
            <w:proofErr w:type="spellStart"/>
            <w:r w:rsidRPr="001F23FC">
              <w:t>ns</w:t>
            </w:r>
            <w:r w:rsidRPr="001F23FC">
              <w:rPr>
                <w:vertAlign w:val="subscript"/>
              </w:rPr>
              <w:t>f</w:t>
            </w:r>
            <w:proofErr w:type="spellEnd"/>
          </w:p>
        </w:tc>
      </w:tr>
      <w:tr w:rsidR="00D37270" w:rsidRPr="001F23FC" w14:paraId="3311F15B" w14:textId="77777777" w:rsidTr="00BB50F0">
        <w:trPr>
          <w:trHeight w:val="270"/>
          <w:jc w:val="center"/>
        </w:trPr>
        <w:tc>
          <w:tcPr>
            <w:tcW w:w="0" w:type="auto"/>
            <w:shd w:val="clear" w:color="auto" w:fill="auto"/>
            <w:noWrap/>
            <w:vAlign w:val="center"/>
            <w:hideMark/>
          </w:tcPr>
          <w:p w14:paraId="0AFB48E5" w14:textId="77777777" w:rsidR="00D37270" w:rsidRPr="001F23FC" w:rsidRDefault="00D37270" w:rsidP="00BB50F0">
            <w:pPr>
              <w:pStyle w:val="TAC"/>
            </w:pPr>
            <w:r w:rsidRPr="001F23FC">
              <w:t>0</w:t>
            </w:r>
          </w:p>
        </w:tc>
        <w:tc>
          <w:tcPr>
            <w:tcW w:w="0" w:type="auto"/>
            <w:shd w:val="clear" w:color="auto" w:fill="auto"/>
            <w:noWrap/>
            <w:vAlign w:val="center"/>
            <w:hideMark/>
          </w:tcPr>
          <w:p w14:paraId="65283907" w14:textId="77777777" w:rsidR="00D37270" w:rsidRPr="001F23FC" w:rsidRDefault="00D37270" w:rsidP="00BB50F0">
            <w:pPr>
              <w:pStyle w:val="TAC"/>
            </w:pPr>
            <w:r w:rsidRPr="001F23FC">
              <w:t>67</w:t>
            </w:r>
          </w:p>
        </w:tc>
        <w:tc>
          <w:tcPr>
            <w:tcW w:w="0" w:type="auto"/>
            <w:shd w:val="clear" w:color="auto" w:fill="auto"/>
            <w:noWrap/>
            <w:vAlign w:val="center"/>
            <w:hideMark/>
          </w:tcPr>
          <w:p w14:paraId="5320B874" w14:textId="77777777" w:rsidR="00D37270" w:rsidRPr="001F23FC" w:rsidRDefault="00D37270" w:rsidP="00BB50F0">
            <w:pPr>
              <w:pStyle w:val="TAC"/>
            </w:pPr>
            <w:r w:rsidRPr="001F23FC">
              <w:t>NA</w:t>
            </w:r>
          </w:p>
        </w:tc>
        <w:tc>
          <w:tcPr>
            <w:tcW w:w="0" w:type="auto"/>
            <w:shd w:val="clear" w:color="auto" w:fill="auto"/>
            <w:noWrap/>
            <w:vAlign w:val="center"/>
          </w:tcPr>
          <w:p w14:paraId="29511E19" w14:textId="77777777" w:rsidR="00D37270" w:rsidRPr="001F23FC" w:rsidRDefault="00D37270" w:rsidP="00BB50F0">
            <w:pPr>
              <w:pStyle w:val="TAC"/>
            </w:pPr>
            <w:r w:rsidRPr="001F23FC">
              <w:t>37</w:t>
            </w:r>
          </w:p>
        </w:tc>
        <w:tc>
          <w:tcPr>
            <w:tcW w:w="0" w:type="auto"/>
            <w:shd w:val="clear" w:color="auto" w:fill="auto"/>
            <w:noWrap/>
            <w:vAlign w:val="center"/>
          </w:tcPr>
          <w:p w14:paraId="27FC6466" w14:textId="77777777" w:rsidR="00D37270" w:rsidRPr="001F23FC" w:rsidRDefault="00D37270" w:rsidP="00BB50F0">
            <w:pPr>
              <w:pStyle w:val="TAC"/>
            </w:pPr>
            <w:r w:rsidRPr="001F23FC">
              <w:t>715</w:t>
            </w:r>
          </w:p>
        </w:tc>
        <w:tc>
          <w:tcPr>
            <w:tcW w:w="0" w:type="auto"/>
            <w:shd w:val="clear" w:color="auto" w:fill="auto"/>
            <w:noWrap/>
            <w:vAlign w:val="center"/>
          </w:tcPr>
          <w:p w14:paraId="18A46331" w14:textId="77777777" w:rsidR="00D37270" w:rsidRPr="001F23FC" w:rsidRDefault="00D37270" w:rsidP="00BB50F0">
            <w:pPr>
              <w:pStyle w:val="TAC"/>
            </w:pPr>
            <w:r w:rsidRPr="001F23FC">
              <w:t>477</w:t>
            </w:r>
          </w:p>
        </w:tc>
        <w:tc>
          <w:tcPr>
            <w:tcW w:w="0" w:type="auto"/>
            <w:shd w:val="clear" w:color="auto" w:fill="auto"/>
            <w:noWrap/>
            <w:vAlign w:val="center"/>
          </w:tcPr>
          <w:p w14:paraId="757E02DF" w14:textId="77777777" w:rsidR="00D37270" w:rsidRPr="001F23FC" w:rsidRDefault="00D37270" w:rsidP="00BB50F0">
            <w:pPr>
              <w:pStyle w:val="TAC"/>
            </w:pPr>
            <w:r w:rsidRPr="001F23FC">
              <w:t>74</w:t>
            </w:r>
          </w:p>
        </w:tc>
        <w:tc>
          <w:tcPr>
            <w:tcW w:w="0" w:type="auto"/>
            <w:shd w:val="clear" w:color="auto" w:fill="auto"/>
            <w:noWrap/>
            <w:vAlign w:val="center"/>
          </w:tcPr>
          <w:p w14:paraId="7E412E6D" w14:textId="77777777" w:rsidR="00D37270" w:rsidRPr="001F23FC" w:rsidRDefault="00D37270" w:rsidP="00BB50F0">
            <w:pPr>
              <w:pStyle w:val="TAC"/>
            </w:pPr>
            <w:r w:rsidRPr="001F23FC">
              <w:t>1290</w:t>
            </w:r>
          </w:p>
        </w:tc>
        <w:tc>
          <w:tcPr>
            <w:tcW w:w="0" w:type="auto"/>
            <w:shd w:val="clear" w:color="auto" w:fill="auto"/>
            <w:noWrap/>
            <w:vAlign w:val="center"/>
          </w:tcPr>
          <w:p w14:paraId="259F10E6" w14:textId="77777777" w:rsidR="00D37270" w:rsidRPr="001F23FC" w:rsidRDefault="00D37270" w:rsidP="00BB50F0">
            <w:pPr>
              <w:pStyle w:val="TAC"/>
            </w:pPr>
            <w:r w:rsidRPr="001F23FC">
              <w:t>1093</w:t>
            </w:r>
          </w:p>
        </w:tc>
        <w:tc>
          <w:tcPr>
            <w:tcW w:w="0" w:type="auto"/>
            <w:shd w:val="clear" w:color="auto" w:fill="auto"/>
            <w:noWrap/>
            <w:vAlign w:val="center"/>
          </w:tcPr>
          <w:p w14:paraId="6258006C" w14:textId="77777777" w:rsidR="00D37270" w:rsidRPr="001F23FC" w:rsidRDefault="00D37270" w:rsidP="00BB50F0">
            <w:pPr>
              <w:pStyle w:val="TAC"/>
            </w:pPr>
            <w:r w:rsidRPr="001F23FC">
              <w:t>111</w:t>
            </w:r>
          </w:p>
        </w:tc>
        <w:tc>
          <w:tcPr>
            <w:tcW w:w="0" w:type="auto"/>
            <w:shd w:val="clear" w:color="auto" w:fill="auto"/>
            <w:noWrap/>
            <w:vAlign w:val="center"/>
          </w:tcPr>
          <w:p w14:paraId="65152A44" w14:textId="77777777" w:rsidR="00D37270" w:rsidRPr="001F23FC" w:rsidRDefault="00D37270" w:rsidP="00BB50F0">
            <w:pPr>
              <w:pStyle w:val="TAC"/>
            </w:pPr>
            <w:r w:rsidRPr="001F23FC">
              <w:t>1847</w:t>
            </w:r>
          </w:p>
        </w:tc>
        <w:tc>
          <w:tcPr>
            <w:tcW w:w="0" w:type="auto"/>
            <w:shd w:val="clear" w:color="auto" w:fill="auto"/>
            <w:noWrap/>
            <w:vAlign w:val="center"/>
          </w:tcPr>
          <w:p w14:paraId="78035648" w14:textId="77777777" w:rsidR="00D37270" w:rsidRPr="001F23FC" w:rsidRDefault="00D37270" w:rsidP="00BB50F0">
            <w:pPr>
              <w:pStyle w:val="TAC"/>
            </w:pPr>
            <w:r w:rsidRPr="001F23FC">
              <w:t>1739</w:t>
            </w:r>
          </w:p>
        </w:tc>
      </w:tr>
      <w:tr w:rsidR="00D37270" w:rsidRPr="001F23FC" w14:paraId="760B7418" w14:textId="77777777" w:rsidTr="00BB50F0">
        <w:trPr>
          <w:trHeight w:val="270"/>
          <w:jc w:val="center"/>
        </w:trPr>
        <w:tc>
          <w:tcPr>
            <w:tcW w:w="0" w:type="auto"/>
            <w:shd w:val="clear" w:color="auto" w:fill="auto"/>
            <w:noWrap/>
            <w:vAlign w:val="center"/>
            <w:hideMark/>
          </w:tcPr>
          <w:p w14:paraId="52650ACC" w14:textId="77777777" w:rsidR="00D37270" w:rsidRPr="001F23FC" w:rsidRDefault="00D37270" w:rsidP="00BB50F0">
            <w:pPr>
              <w:pStyle w:val="TAC"/>
            </w:pPr>
            <w:r w:rsidRPr="001F23FC">
              <w:t>1</w:t>
            </w:r>
          </w:p>
        </w:tc>
        <w:tc>
          <w:tcPr>
            <w:tcW w:w="0" w:type="auto"/>
            <w:shd w:val="clear" w:color="auto" w:fill="auto"/>
            <w:noWrap/>
            <w:vAlign w:val="center"/>
            <w:hideMark/>
          </w:tcPr>
          <w:p w14:paraId="095C0CAE" w14:textId="77777777" w:rsidR="00D37270" w:rsidRPr="001F23FC" w:rsidRDefault="00D37270" w:rsidP="00BB50F0">
            <w:pPr>
              <w:pStyle w:val="TAC"/>
            </w:pPr>
            <w:r w:rsidRPr="001F23FC">
              <w:t>67</w:t>
            </w:r>
          </w:p>
        </w:tc>
        <w:tc>
          <w:tcPr>
            <w:tcW w:w="0" w:type="auto"/>
            <w:shd w:val="clear" w:color="auto" w:fill="auto"/>
            <w:noWrap/>
            <w:vAlign w:val="center"/>
            <w:hideMark/>
          </w:tcPr>
          <w:p w14:paraId="2B5F1726" w14:textId="77777777" w:rsidR="00D37270" w:rsidRPr="001F23FC" w:rsidRDefault="00D37270" w:rsidP="00BB50F0">
            <w:pPr>
              <w:pStyle w:val="TAC"/>
            </w:pPr>
            <w:r w:rsidRPr="001F23FC">
              <w:t>NA</w:t>
            </w:r>
          </w:p>
        </w:tc>
        <w:tc>
          <w:tcPr>
            <w:tcW w:w="0" w:type="auto"/>
            <w:shd w:val="clear" w:color="auto" w:fill="auto"/>
            <w:noWrap/>
            <w:vAlign w:val="center"/>
          </w:tcPr>
          <w:p w14:paraId="7A07DF86" w14:textId="77777777" w:rsidR="00D37270" w:rsidRPr="001F23FC" w:rsidRDefault="00D37270" w:rsidP="00BB50F0">
            <w:pPr>
              <w:pStyle w:val="TAC"/>
            </w:pPr>
            <w:r w:rsidRPr="001F23FC">
              <w:t>38</w:t>
            </w:r>
          </w:p>
        </w:tc>
        <w:tc>
          <w:tcPr>
            <w:tcW w:w="0" w:type="auto"/>
            <w:shd w:val="clear" w:color="auto" w:fill="auto"/>
            <w:noWrap/>
            <w:vAlign w:val="center"/>
          </w:tcPr>
          <w:p w14:paraId="1B1705E7" w14:textId="77777777" w:rsidR="00D37270" w:rsidRPr="001F23FC" w:rsidRDefault="00D37270" w:rsidP="00BB50F0">
            <w:pPr>
              <w:pStyle w:val="TAC"/>
            </w:pPr>
            <w:r w:rsidRPr="001F23FC">
              <w:t>731</w:t>
            </w:r>
          </w:p>
        </w:tc>
        <w:tc>
          <w:tcPr>
            <w:tcW w:w="0" w:type="auto"/>
            <w:shd w:val="clear" w:color="auto" w:fill="auto"/>
            <w:noWrap/>
            <w:vAlign w:val="center"/>
          </w:tcPr>
          <w:p w14:paraId="5D4A29E3" w14:textId="77777777" w:rsidR="00D37270" w:rsidRPr="001F23FC" w:rsidRDefault="00D37270" w:rsidP="00BB50F0">
            <w:pPr>
              <w:pStyle w:val="TAC"/>
            </w:pPr>
            <w:r w:rsidRPr="001F23FC">
              <w:t>493</w:t>
            </w:r>
          </w:p>
        </w:tc>
        <w:tc>
          <w:tcPr>
            <w:tcW w:w="0" w:type="auto"/>
            <w:shd w:val="clear" w:color="auto" w:fill="auto"/>
            <w:noWrap/>
            <w:vAlign w:val="center"/>
          </w:tcPr>
          <w:p w14:paraId="0135C16F" w14:textId="77777777" w:rsidR="00D37270" w:rsidRPr="001F23FC" w:rsidRDefault="00D37270" w:rsidP="00BB50F0">
            <w:pPr>
              <w:pStyle w:val="TAC"/>
            </w:pPr>
            <w:r w:rsidRPr="001F23FC">
              <w:t>75</w:t>
            </w:r>
          </w:p>
        </w:tc>
        <w:tc>
          <w:tcPr>
            <w:tcW w:w="0" w:type="auto"/>
            <w:shd w:val="clear" w:color="auto" w:fill="auto"/>
            <w:noWrap/>
            <w:vAlign w:val="center"/>
          </w:tcPr>
          <w:p w14:paraId="064A7C3F" w14:textId="77777777" w:rsidR="00D37270" w:rsidRPr="001F23FC" w:rsidRDefault="00D37270" w:rsidP="00BB50F0">
            <w:pPr>
              <w:pStyle w:val="TAC"/>
            </w:pPr>
            <w:r w:rsidRPr="001F23FC">
              <w:t>1306</w:t>
            </w:r>
          </w:p>
        </w:tc>
        <w:tc>
          <w:tcPr>
            <w:tcW w:w="0" w:type="auto"/>
            <w:shd w:val="clear" w:color="auto" w:fill="auto"/>
            <w:noWrap/>
            <w:vAlign w:val="center"/>
          </w:tcPr>
          <w:p w14:paraId="728D23D9" w14:textId="77777777" w:rsidR="00D37270" w:rsidRPr="001F23FC" w:rsidRDefault="00D37270" w:rsidP="00BB50F0">
            <w:pPr>
              <w:pStyle w:val="TAC"/>
            </w:pPr>
            <w:r w:rsidRPr="001F23FC">
              <w:t>1110</w:t>
            </w:r>
          </w:p>
        </w:tc>
        <w:tc>
          <w:tcPr>
            <w:tcW w:w="0" w:type="auto"/>
            <w:shd w:val="clear" w:color="auto" w:fill="auto"/>
            <w:noWrap/>
            <w:vAlign w:val="center"/>
          </w:tcPr>
          <w:p w14:paraId="2BA5328E" w14:textId="77777777" w:rsidR="00D37270" w:rsidRPr="001F23FC" w:rsidRDefault="00D37270" w:rsidP="00BB50F0">
            <w:pPr>
              <w:pStyle w:val="TAC"/>
            </w:pPr>
            <w:r w:rsidRPr="001F23FC">
              <w:t>112</w:t>
            </w:r>
          </w:p>
        </w:tc>
        <w:tc>
          <w:tcPr>
            <w:tcW w:w="0" w:type="auto"/>
            <w:shd w:val="clear" w:color="auto" w:fill="auto"/>
            <w:noWrap/>
            <w:vAlign w:val="center"/>
          </w:tcPr>
          <w:p w14:paraId="7B912967" w14:textId="77777777" w:rsidR="00D37270" w:rsidRPr="001F23FC" w:rsidRDefault="00D37270" w:rsidP="00BB50F0">
            <w:pPr>
              <w:pStyle w:val="TAC"/>
            </w:pPr>
            <w:r w:rsidRPr="001F23FC">
              <w:t>1862</w:t>
            </w:r>
          </w:p>
        </w:tc>
        <w:tc>
          <w:tcPr>
            <w:tcW w:w="0" w:type="auto"/>
            <w:shd w:val="clear" w:color="auto" w:fill="auto"/>
            <w:noWrap/>
            <w:vAlign w:val="center"/>
          </w:tcPr>
          <w:p w14:paraId="0AEE60FD" w14:textId="77777777" w:rsidR="00D37270" w:rsidRPr="001F23FC" w:rsidRDefault="00D37270" w:rsidP="00BB50F0">
            <w:pPr>
              <w:pStyle w:val="TAC"/>
            </w:pPr>
            <w:r w:rsidRPr="001F23FC">
              <w:t>1756</w:t>
            </w:r>
          </w:p>
        </w:tc>
      </w:tr>
      <w:tr w:rsidR="00D37270" w:rsidRPr="001F23FC" w14:paraId="44862EE2" w14:textId="77777777" w:rsidTr="00BB50F0">
        <w:trPr>
          <w:trHeight w:val="270"/>
          <w:jc w:val="center"/>
        </w:trPr>
        <w:tc>
          <w:tcPr>
            <w:tcW w:w="0" w:type="auto"/>
            <w:shd w:val="clear" w:color="auto" w:fill="auto"/>
            <w:noWrap/>
            <w:vAlign w:val="center"/>
            <w:hideMark/>
          </w:tcPr>
          <w:p w14:paraId="3071A0AD" w14:textId="77777777" w:rsidR="00D37270" w:rsidRPr="001F23FC" w:rsidRDefault="00D37270" w:rsidP="00BB50F0">
            <w:pPr>
              <w:pStyle w:val="TAC"/>
            </w:pPr>
            <w:r w:rsidRPr="001F23FC">
              <w:t>2</w:t>
            </w:r>
          </w:p>
        </w:tc>
        <w:tc>
          <w:tcPr>
            <w:tcW w:w="0" w:type="auto"/>
            <w:shd w:val="clear" w:color="auto" w:fill="auto"/>
            <w:noWrap/>
            <w:vAlign w:val="center"/>
            <w:hideMark/>
          </w:tcPr>
          <w:p w14:paraId="122DCC51" w14:textId="77777777" w:rsidR="00D37270" w:rsidRPr="001F23FC" w:rsidRDefault="00D37270" w:rsidP="00BB50F0">
            <w:pPr>
              <w:pStyle w:val="TAC"/>
            </w:pPr>
            <w:r w:rsidRPr="001F23FC">
              <w:t>95</w:t>
            </w:r>
          </w:p>
        </w:tc>
        <w:tc>
          <w:tcPr>
            <w:tcW w:w="0" w:type="auto"/>
            <w:shd w:val="clear" w:color="auto" w:fill="auto"/>
            <w:noWrap/>
            <w:vAlign w:val="center"/>
            <w:hideMark/>
          </w:tcPr>
          <w:p w14:paraId="0203ED23" w14:textId="77777777" w:rsidR="00D37270" w:rsidRPr="001F23FC" w:rsidRDefault="00D37270" w:rsidP="00BB50F0">
            <w:pPr>
              <w:pStyle w:val="TAC"/>
            </w:pPr>
            <w:r w:rsidRPr="001F23FC">
              <w:t>NA</w:t>
            </w:r>
          </w:p>
        </w:tc>
        <w:tc>
          <w:tcPr>
            <w:tcW w:w="0" w:type="auto"/>
            <w:shd w:val="clear" w:color="auto" w:fill="auto"/>
            <w:noWrap/>
            <w:vAlign w:val="center"/>
          </w:tcPr>
          <w:p w14:paraId="6BAD038C" w14:textId="77777777" w:rsidR="00D37270" w:rsidRPr="001F23FC" w:rsidRDefault="00D37270" w:rsidP="00BB50F0">
            <w:pPr>
              <w:pStyle w:val="TAC"/>
            </w:pPr>
            <w:r w:rsidRPr="001F23FC">
              <w:t>39</w:t>
            </w:r>
          </w:p>
        </w:tc>
        <w:tc>
          <w:tcPr>
            <w:tcW w:w="0" w:type="auto"/>
            <w:shd w:val="clear" w:color="auto" w:fill="auto"/>
            <w:noWrap/>
            <w:vAlign w:val="center"/>
          </w:tcPr>
          <w:p w14:paraId="676DF5AA" w14:textId="77777777" w:rsidR="00D37270" w:rsidRPr="001F23FC" w:rsidRDefault="00D37270" w:rsidP="00BB50F0">
            <w:pPr>
              <w:pStyle w:val="TAC"/>
            </w:pPr>
            <w:r w:rsidRPr="001F23FC">
              <w:t>747</w:t>
            </w:r>
          </w:p>
        </w:tc>
        <w:tc>
          <w:tcPr>
            <w:tcW w:w="0" w:type="auto"/>
            <w:shd w:val="clear" w:color="auto" w:fill="auto"/>
            <w:noWrap/>
            <w:vAlign w:val="center"/>
          </w:tcPr>
          <w:p w14:paraId="00766995" w14:textId="77777777" w:rsidR="00D37270" w:rsidRPr="001F23FC" w:rsidRDefault="00D37270" w:rsidP="00BB50F0">
            <w:pPr>
              <w:pStyle w:val="TAC"/>
            </w:pPr>
            <w:r w:rsidRPr="001F23FC">
              <w:t>509</w:t>
            </w:r>
          </w:p>
        </w:tc>
        <w:tc>
          <w:tcPr>
            <w:tcW w:w="0" w:type="auto"/>
            <w:shd w:val="clear" w:color="auto" w:fill="auto"/>
            <w:noWrap/>
            <w:vAlign w:val="center"/>
          </w:tcPr>
          <w:p w14:paraId="59BD1F0B" w14:textId="77777777" w:rsidR="00D37270" w:rsidRPr="001F23FC" w:rsidRDefault="00D37270" w:rsidP="00BB50F0">
            <w:pPr>
              <w:pStyle w:val="TAC"/>
            </w:pPr>
            <w:r w:rsidRPr="001F23FC">
              <w:t>76</w:t>
            </w:r>
          </w:p>
        </w:tc>
        <w:tc>
          <w:tcPr>
            <w:tcW w:w="0" w:type="auto"/>
            <w:shd w:val="clear" w:color="auto" w:fill="auto"/>
            <w:noWrap/>
            <w:vAlign w:val="center"/>
          </w:tcPr>
          <w:p w14:paraId="475CBF64" w14:textId="77777777" w:rsidR="00D37270" w:rsidRPr="001F23FC" w:rsidRDefault="00D37270" w:rsidP="00BB50F0">
            <w:pPr>
              <w:pStyle w:val="TAC"/>
            </w:pPr>
            <w:r w:rsidRPr="001F23FC">
              <w:t>1321</w:t>
            </w:r>
          </w:p>
        </w:tc>
        <w:tc>
          <w:tcPr>
            <w:tcW w:w="0" w:type="auto"/>
            <w:shd w:val="clear" w:color="auto" w:fill="auto"/>
            <w:noWrap/>
            <w:vAlign w:val="center"/>
          </w:tcPr>
          <w:p w14:paraId="4C272ED4" w14:textId="77777777" w:rsidR="00D37270" w:rsidRPr="001F23FC" w:rsidRDefault="00D37270" w:rsidP="00BB50F0">
            <w:pPr>
              <w:pStyle w:val="TAC"/>
            </w:pPr>
            <w:r w:rsidRPr="001F23FC">
              <w:t>1128</w:t>
            </w:r>
          </w:p>
        </w:tc>
        <w:tc>
          <w:tcPr>
            <w:tcW w:w="0" w:type="auto"/>
            <w:shd w:val="clear" w:color="auto" w:fill="auto"/>
            <w:noWrap/>
            <w:vAlign w:val="center"/>
          </w:tcPr>
          <w:p w14:paraId="163C4A25" w14:textId="77777777" w:rsidR="00D37270" w:rsidRPr="001F23FC" w:rsidRDefault="00D37270" w:rsidP="00BB50F0">
            <w:pPr>
              <w:pStyle w:val="TAC"/>
            </w:pPr>
            <w:r w:rsidRPr="001F23FC">
              <w:t>113</w:t>
            </w:r>
          </w:p>
        </w:tc>
        <w:tc>
          <w:tcPr>
            <w:tcW w:w="0" w:type="auto"/>
            <w:shd w:val="clear" w:color="auto" w:fill="auto"/>
            <w:noWrap/>
            <w:vAlign w:val="center"/>
          </w:tcPr>
          <w:p w14:paraId="21F519BA" w14:textId="77777777" w:rsidR="00D37270" w:rsidRPr="001F23FC" w:rsidRDefault="00D37270" w:rsidP="00BB50F0">
            <w:pPr>
              <w:pStyle w:val="TAC"/>
            </w:pPr>
            <w:r w:rsidRPr="001F23FC">
              <w:t>1877</w:t>
            </w:r>
          </w:p>
        </w:tc>
        <w:tc>
          <w:tcPr>
            <w:tcW w:w="0" w:type="auto"/>
            <w:shd w:val="clear" w:color="auto" w:fill="auto"/>
            <w:noWrap/>
            <w:vAlign w:val="center"/>
          </w:tcPr>
          <w:p w14:paraId="52E8B575" w14:textId="77777777" w:rsidR="00D37270" w:rsidRPr="001F23FC" w:rsidRDefault="00D37270" w:rsidP="00BB50F0">
            <w:pPr>
              <w:pStyle w:val="TAC"/>
            </w:pPr>
            <w:r w:rsidRPr="001F23FC">
              <w:t>1774</w:t>
            </w:r>
          </w:p>
        </w:tc>
      </w:tr>
      <w:tr w:rsidR="00D37270" w:rsidRPr="001F23FC" w14:paraId="58AA3276" w14:textId="77777777" w:rsidTr="00BB50F0">
        <w:trPr>
          <w:trHeight w:val="270"/>
          <w:jc w:val="center"/>
        </w:trPr>
        <w:tc>
          <w:tcPr>
            <w:tcW w:w="0" w:type="auto"/>
            <w:shd w:val="clear" w:color="auto" w:fill="auto"/>
            <w:noWrap/>
            <w:vAlign w:val="center"/>
            <w:hideMark/>
          </w:tcPr>
          <w:p w14:paraId="6AC164B9" w14:textId="77777777" w:rsidR="00D37270" w:rsidRPr="001F23FC" w:rsidRDefault="00D37270" w:rsidP="00BB50F0">
            <w:pPr>
              <w:pStyle w:val="TAC"/>
            </w:pPr>
            <w:r w:rsidRPr="001F23FC">
              <w:t>3</w:t>
            </w:r>
          </w:p>
        </w:tc>
        <w:tc>
          <w:tcPr>
            <w:tcW w:w="0" w:type="auto"/>
            <w:shd w:val="clear" w:color="auto" w:fill="auto"/>
            <w:noWrap/>
            <w:vAlign w:val="center"/>
            <w:hideMark/>
          </w:tcPr>
          <w:p w14:paraId="1841F822" w14:textId="77777777" w:rsidR="00D37270" w:rsidRPr="001F23FC" w:rsidRDefault="00D37270" w:rsidP="00BB50F0">
            <w:pPr>
              <w:pStyle w:val="TAC"/>
            </w:pPr>
            <w:r w:rsidRPr="001F23FC">
              <w:t>119</w:t>
            </w:r>
          </w:p>
        </w:tc>
        <w:tc>
          <w:tcPr>
            <w:tcW w:w="0" w:type="auto"/>
            <w:shd w:val="clear" w:color="auto" w:fill="auto"/>
            <w:noWrap/>
            <w:vAlign w:val="center"/>
            <w:hideMark/>
          </w:tcPr>
          <w:p w14:paraId="35D8EB8C" w14:textId="77777777" w:rsidR="00D37270" w:rsidRPr="001F23FC" w:rsidRDefault="00D37270" w:rsidP="00BB50F0">
            <w:pPr>
              <w:pStyle w:val="TAC"/>
            </w:pPr>
            <w:r w:rsidRPr="001F23FC">
              <w:t>NA</w:t>
            </w:r>
          </w:p>
        </w:tc>
        <w:tc>
          <w:tcPr>
            <w:tcW w:w="0" w:type="auto"/>
            <w:shd w:val="clear" w:color="auto" w:fill="auto"/>
            <w:noWrap/>
            <w:vAlign w:val="center"/>
          </w:tcPr>
          <w:p w14:paraId="5DD1205E" w14:textId="77777777" w:rsidR="00D37270" w:rsidRPr="001F23FC" w:rsidRDefault="00D37270" w:rsidP="00BB50F0">
            <w:pPr>
              <w:pStyle w:val="TAC"/>
            </w:pPr>
            <w:r w:rsidRPr="001F23FC">
              <w:t>40</w:t>
            </w:r>
          </w:p>
        </w:tc>
        <w:tc>
          <w:tcPr>
            <w:tcW w:w="0" w:type="auto"/>
            <w:shd w:val="clear" w:color="auto" w:fill="auto"/>
            <w:noWrap/>
            <w:vAlign w:val="center"/>
          </w:tcPr>
          <w:p w14:paraId="3AD38D11" w14:textId="77777777" w:rsidR="00D37270" w:rsidRPr="001F23FC" w:rsidRDefault="00D37270" w:rsidP="00BB50F0">
            <w:pPr>
              <w:pStyle w:val="TAC"/>
            </w:pPr>
            <w:r w:rsidRPr="001F23FC">
              <w:t>763</w:t>
            </w:r>
          </w:p>
        </w:tc>
        <w:tc>
          <w:tcPr>
            <w:tcW w:w="0" w:type="auto"/>
            <w:shd w:val="clear" w:color="auto" w:fill="auto"/>
            <w:noWrap/>
            <w:vAlign w:val="center"/>
          </w:tcPr>
          <w:p w14:paraId="60D793A0" w14:textId="77777777" w:rsidR="00D37270" w:rsidRPr="001F23FC" w:rsidRDefault="00D37270" w:rsidP="00BB50F0">
            <w:pPr>
              <w:pStyle w:val="TAC"/>
            </w:pPr>
            <w:r w:rsidRPr="001F23FC">
              <w:t>525</w:t>
            </w:r>
          </w:p>
        </w:tc>
        <w:tc>
          <w:tcPr>
            <w:tcW w:w="0" w:type="auto"/>
            <w:shd w:val="clear" w:color="auto" w:fill="auto"/>
            <w:noWrap/>
            <w:vAlign w:val="center"/>
          </w:tcPr>
          <w:p w14:paraId="494741C8" w14:textId="77777777" w:rsidR="00D37270" w:rsidRPr="001F23FC" w:rsidRDefault="00D37270" w:rsidP="00BB50F0">
            <w:pPr>
              <w:pStyle w:val="TAC"/>
            </w:pPr>
            <w:r w:rsidRPr="001F23FC">
              <w:t>77</w:t>
            </w:r>
          </w:p>
        </w:tc>
        <w:tc>
          <w:tcPr>
            <w:tcW w:w="0" w:type="auto"/>
            <w:shd w:val="clear" w:color="auto" w:fill="auto"/>
            <w:noWrap/>
            <w:vAlign w:val="center"/>
          </w:tcPr>
          <w:p w14:paraId="4DB37BA2" w14:textId="77777777" w:rsidR="00D37270" w:rsidRPr="001F23FC" w:rsidRDefault="00D37270" w:rsidP="00BB50F0">
            <w:pPr>
              <w:pStyle w:val="TAC"/>
            </w:pPr>
            <w:r w:rsidRPr="001F23FC">
              <w:t>1336</w:t>
            </w:r>
          </w:p>
        </w:tc>
        <w:tc>
          <w:tcPr>
            <w:tcW w:w="0" w:type="auto"/>
            <w:shd w:val="clear" w:color="auto" w:fill="auto"/>
            <w:noWrap/>
            <w:vAlign w:val="center"/>
          </w:tcPr>
          <w:p w14:paraId="799AD7DB" w14:textId="77777777" w:rsidR="00D37270" w:rsidRPr="001F23FC" w:rsidRDefault="00D37270" w:rsidP="00BB50F0">
            <w:pPr>
              <w:pStyle w:val="TAC"/>
            </w:pPr>
            <w:r w:rsidRPr="001F23FC">
              <w:t>1145</w:t>
            </w:r>
          </w:p>
        </w:tc>
        <w:tc>
          <w:tcPr>
            <w:tcW w:w="0" w:type="auto"/>
            <w:shd w:val="clear" w:color="auto" w:fill="auto"/>
            <w:noWrap/>
            <w:vAlign w:val="center"/>
          </w:tcPr>
          <w:p w14:paraId="4457DCE0" w14:textId="77777777" w:rsidR="00D37270" w:rsidRPr="001F23FC" w:rsidRDefault="00D37270" w:rsidP="00BB50F0">
            <w:pPr>
              <w:pStyle w:val="TAC"/>
            </w:pPr>
            <w:r w:rsidRPr="001F23FC">
              <w:t>114</w:t>
            </w:r>
          </w:p>
        </w:tc>
        <w:tc>
          <w:tcPr>
            <w:tcW w:w="0" w:type="auto"/>
            <w:shd w:val="clear" w:color="auto" w:fill="auto"/>
            <w:noWrap/>
            <w:vAlign w:val="center"/>
          </w:tcPr>
          <w:p w14:paraId="79C16200" w14:textId="77777777" w:rsidR="00D37270" w:rsidRPr="001F23FC" w:rsidRDefault="00D37270" w:rsidP="00BB50F0">
            <w:pPr>
              <w:pStyle w:val="TAC"/>
            </w:pPr>
            <w:r w:rsidRPr="001F23FC">
              <w:t>1891</w:t>
            </w:r>
          </w:p>
        </w:tc>
        <w:tc>
          <w:tcPr>
            <w:tcW w:w="0" w:type="auto"/>
            <w:shd w:val="clear" w:color="auto" w:fill="auto"/>
            <w:noWrap/>
            <w:vAlign w:val="center"/>
          </w:tcPr>
          <w:p w14:paraId="0AD99808" w14:textId="77777777" w:rsidR="00D37270" w:rsidRPr="001F23FC" w:rsidRDefault="00D37270" w:rsidP="00BB50F0">
            <w:pPr>
              <w:pStyle w:val="TAC"/>
            </w:pPr>
            <w:r w:rsidRPr="001F23FC">
              <w:t>1792</w:t>
            </w:r>
          </w:p>
        </w:tc>
      </w:tr>
      <w:tr w:rsidR="00D37270" w:rsidRPr="001F23FC" w14:paraId="610A47FA" w14:textId="77777777" w:rsidTr="00BB50F0">
        <w:trPr>
          <w:trHeight w:val="270"/>
          <w:jc w:val="center"/>
        </w:trPr>
        <w:tc>
          <w:tcPr>
            <w:tcW w:w="0" w:type="auto"/>
            <w:shd w:val="clear" w:color="auto" w:fill="auto"/>
            <w:noWrap/>
            <w:vAlign w:val="center"/>
            <w:hideMark/>
          </w:tcPr>
          <w:p w14:paraId="145EC49E" w14:textId="77777777" w:rsidR="00D37270" w:rsidRPr="001F23FC" w:rsidRDefault="00D37270" w:rsidP="00BB50F0">
            <w:pPr>
              <w:pStyle w:val="TAC"/>
            </w:pPr>
            <w:r w:rsidRPr="001F23FC">
              <w:t>4</w:t>
            </w:r>
          </w:p>
        </w:tc>
        <w:tc>
          <w:tcPr>
            <w:tcW w:w="0" w:type="auto"/>
            <w:shd w:val="clear" w:color="auto" w:fill="auto"/>
            <w:noWrap/>
            <w:vAlign w:val="center"/>
            <w:hideMark/>
          </w:tcPr>
          <w:p w14:paraId="12A99C85" w14:textId="77777777" w:rsidR="00D37270" w:rsidRPr="001F23FC" w:rsidRDefault="00D37270" w:rsidP="00BB50F0">
            <w:pPr>
              <w:pStyle w:val="TAC"/>
            </w:pPr>
            <w:r w:rsidRPr="001F23FC">
              <w:t>141</w:t>
            </w:r>
          </w:p>
        </w:tc>
        <w:tc>
          <w:tcPr>
            <w:tcW w:w="0" w:type="auto"/>
            <w:shd w:val="clear" w:color="auto" w:fill="auto"/>
            <w:noWrap/>
            <w:vAlign w:val="center"/>
            <w:hideMark/>
          </w:tcPr>
          <w:p w14:paraId="0FE659DC" w14:textId="77777777" w:rsidR="00D37270" w:rsidRPr="001F23FC" w:rsidRDefault="00D37270" w:rsidP="00BB50F0">
            <w:pPr>
              <w:pStyle w:val="TAC"/>
            </w:pPr>
            <w:r w:rsidRPr="001F23FC">
              <w:t>NA</w:t>
            </w:r>
          </w:p>
        </w:tc>
        <w:tc>
          <w:tcPr>
            <w:tcW w:w="0" w:type="auto"/>
            <w:shd w:val="clear" w:color="auto" w:fill="auto"/>
            <w:noWrap/>
            <w:vAlign w:val="center"/>
          </w:tcPr>
          <w:p w14:paraId="13120199" w14:textId="77777777" w:rsidR="00D37270" w:rsidRPr="001F23FC" w:rsidRDefault="00D37270" w:rsidP="00BB50F0">
            <w:pPr>
              <w:pStyle w:val="TAC"/>
            </w:pPr>
            <w:r w:rsidRPr="001F23FC">
              <w:t>41</w:t>
            </w:r>
          </w:p>
        </w:tc>
        <w:tc>
          <w:tcPr>
            <w:tcW w:w="0" w:type="auto"/>
            <w:shd w:val="clear" w:color="auto" w:fill="auto"/>
            <w:noWrap/>
            <w:vAlign w:val="center"/>
          </w:tcPr>
          <w:p w14:paraId="34D418A9" w14:textId="77777777" w:rsidR="00D37270" w:rsidRPr="001F23FC" w:rsidRDefault="00D37270" w:rsidP="00BB50F0">
            <w:pPr>
              <w:pStyle w:val="TAC"/>
            </w:pPr>
            <w:r w:rsidRPr="001F23FC">
              <w:t>779</w:t>
            </w:r>
          </w:p>
        </w:tc>
        <w:tc>
          <w:tcPr>
            <w:tcW w:w="0" w:type="auto"/>
            <w:shd w:val="clear" w:color="auto" w:fill="auto"/>
            <w:noWrap/>
            <w:vAlign w:val="center"/>
          </w:tcPr>
          <w:p w14:paraId="47C2C936" w14:textId="77777777" w:rsidR="00D37270" w:rsidRPr="001F23FC" w:rsidRDefault="00D37270" w:rsidP="00BB50F0">
            <w:pPr>
              <w:pStyle w:val="TAC"/>
            </w:pPr>
            <w:r w:rsidRPr="001F23FC">
              <w:t>541</w:t>
            </w:r>
          </w:p>
        </w:tc>
        <w:tc>
          <w:tcPr>
            <w:tcW w:w="0" w:type="auto"/>
            <w:shd w:val="clear" w:color="auto" w:fill="auto"/>
            <w:noWrap/>
            <w:vAlign w:val="center"/>
          </w:tcPr>
          <w:p w14:paraId="16ADF0D7" w14:textId="77777777" w:rsidR="00D37270" w:rsidRPr="001F23FC" w:rsidRDefault="00D37270" w:rsidP="00BB50F0">
            <w:pPr>
              <w:pStyle w:val="TAC"/>
            </w:pPr>
            <w:r w:rsidRPr="001F23FC">
              <w:t>78</w:t>
            </w:r>
          </w:p>
        </w:tc>
        <w:tc>
          <w:tcPr>
            <w:tcW w:w="0" w:type="auto"/>
            <w:shd w:val="clear" w:color="auto" w:fill="auto"/>
            <w:noWrap/>
            <w:vAlign w:val="center"/>
          </w:tcPr>
          <w:p w14:paraId="29FD21E0" w14:textId="77777777" w:rsidR="00D37270" w:rsidRPr="001F23FC" w:rsidRDefault="00D37270" w:rsidP="00BB50F0">
            <w:pPr>
              <w:pStyle w:val="TAC"/>
            </w:pPr>
            <w:r w:rsidRPr="001F23FC">
              <w:t>1351</w:t>
            </w:r>
          </w:p>
        </w:tc>
        <w:tc>
          <w:tcPr>
            <w:tcW w:w="0" w:type="auto"/>
            <w:shd w:val="clear" w:color="auto" w:fill="auto"/>
            <w:noWrap/>
            <w:vAlign w:val="center"/>
          </w:tcPr>
          <w:p w14:paraId="6F0969EF" w14:textId="77777777" w:rsidR="00D37270" w:rsidRPr="001F23FC" w:rsidRDefault="00D37270" w:rsidP="00BB50F0">
            <w:pPr>
              <w:pStyle w:val="TAC"/>
            </w:pPr>
            <w:r w:rsidRPr="001F23FC">
              <w:t>1162</w:t>
            </w:r>
          </w:p>
        </w:tc>
        <w:tc>
          <w:tcPr>
            <w:tcW w:w="0" w:type="auto"/>
            <w:shd w:val="clear" w:color="auto" w:fill="auto"/>
            <w:noWrap/>
            <w:vAlign w:val="center"/>
          </w:tcPr>
          <w:p w14:paraId="5731F4AD" w14:textId="77777777" w:rsidR="00D37270" w:rsidRPr="001F23FC" w:rsidRDefault="00D37270" w:rsidP="00BB50F0">
            <w:pPr>
              <w:pStyle w:val="TAC"/>
            </w:pPr>
            <w:r w:rsidRPr="001F23FC">
              <w:t>115</w:t>
            </w:r>
          </w:p>
        </w:tc>
        <w:tc>
          <w:tcPr>
            <w:tcW w:w="0" w:type="auto"/>
            <w:shd w:val="clear" w:color="auto" w:fill="auto"/>
            <w:noWrap/>
            <w:vAlign w:val="center"/>
          </w:tcPr>
          <w:p w14:paraId="32847E9E" w14:textId="77777777" w:rsidR="00D37270" w:rsidRPr="001F23FC" w:rsidRDefault="00D37270" w:rsidP="00BB50F0">
            <w:pPr>
              <w:pStyle w:val="TAC"/>
            </w:pPr>
            <w:r w:rsidRPr="001F23FC">
              <w:t>1906</w:t>
            </w:r>
          </w:p>
        </w:tc>
        <w:tc>
          <w:tcPr>
            <w:tcW w:w="0" w:type="auto"/>
            <w:shd w:val="clear" w:color="auto" w:fill="auto"/>
            <w:noWrap/>
            <w:vAlign w:val="center"/>
          </w:tcPr>
          <w:p w14:paraId="1FFA5136" w14:textId="77777777" w:rsidR="00D37270" w:rsidRPr="001F23FC" w:rsidRDefault="00D37270" w:rsidP="00BB50F0">
            <w:pPr>
              <w:pStyle w:val="TAC"/>
            </w:pPr>
            <w:r w:rsidRPr="001F23FC">
              <w:t>1809</w:t>
            </w:r>
          </w:p>
        </w:tc>
      </w:tr>
      <w:tr w:rsidR="00D37270" w:rsidRPr="001F23FC" w14:paraId="275B0B3D" w14:textId="77777777" w:rsidTr="00BB50F0">
        <w:trPr>
          <w:trHeight w:val="270"/>
          <w:jc w:val="center"/>
        </w:trPr>
        <w:tc>
          <w:tcPr>
            <w:tcW w:w="0" w:type="auto"/>
            <w:shd w:val="clear" w:color="auto" w:fill="auto"/>
            <w:noWrap/>
            <w:vAlign w:val="center"/>
            <w:hideMark/>
          </w:tcPr>
          <w:p w14:paraId="627826F9" w14:textId="77777777" w:rsidR="00D37270" w:rsidRPr="001F23FC" w:rsidRDefault="00D37270" w:rsidP="00BB50F0">
            <w:pPr>
              <w:pStyle w:val="TAC"/>
            </w:pPr>
            <w:r w:rsidRPr="001F23FC">
              <w:t>5</w:t>
            </w:r>
          </w:p>
        </w:tc>
        <w:tc>
          <w:tcPr>
            <w:tcW w:w="0" w:type="auto"/>
            <w:shd w:val="clear" w:color="auto" w:fill="auto"/>
            <w:noWrap/>
            <w:vAlign w:val="center"/>
            <w:hideMark/>
          </w:tcPr>
          <w:p w14:paraId="367C008A" w14:textId="77777777" w:rsidR="00D37270" w:rsidRPr="001F23FC" w:rsidRDefault="00D37270" w:rsidP="00BB50F0">
            <w:pPr>
              <w:pStyle w:val="TAC"/>
            </w:pPr>
            <w:r w:rsidRPr="001F23FC">
              <w:t>162</w:t>
            </w:r>
          </w:p>
        </w:tc>
        <w:tc>
          <w:tcPr>
            <w:tcW w:w="0" w:type="auto"/>
            <w:shd w:val="clear" w:color="auto" w:fill="auto"/>
            <w:noWrap/>
            <w:vAlign w:val="center"/>
            <w:hideMark/>
          </w:tcPr>
          <w:p w14:paraId="4E2D7F0E" w14:textId="77777777" w:rsidR="00D37270" w:rsidRPr="001F23FC" w:rsidRDefault="00D37270" w:rsidP="00BB50F0">
            <w:pPr>
              <w:pStyle w:val="TAC"/>
            </w:pPr>
            <w:r w:rsidRPr="001F23FC">
              <w:t>NA</w:t>
            </w:r>
          </w:p>
        </w:tc>
        <w:tc>
          <w:tcPr>
            <w:tcW w:w="0" w:type="auto"/>
            <w:shd w:val="clear" w:color="auto" w:fill="auto"/>
            <w:noWrap/>
            <w:vAlign w:val="center"/>
          </w:tcPr>
          <w:p w14:paraId="42701C85" w14:textId="77777777" w:rsidR="00D37270" w:rsidRPr="001F23FC" w:rsidRDefault="00D37270" w:rsidP="00BB50F0">
            <w:pPr>
              <w:pStyle w:val="TAC"/>
            </w:pPr>
            <w:r w:rsidRPr="001F23FC">
              <w:t>42</w:t>
            </w:r>
          </w:p>
        </w:tc>
        <w:tc>
          <w:tcPr>
            <w:tcW w:w="0" w:type="auto"/>
            <w:shd w:val="clear" w:color="auto" w:fill="auto"/>
            <w:noWrap/>
            <w:vAlign w:val="center"/>
          </w:tcPr>
          <w:p w14:paraId="6202EB63" w14:textId="77777777" w:rsidR="00D37270" w:rsidRPr="001F23FC" w:rsidRDefault="00D37270" w:rsidP="00BB50F0">
            <w:pPr>
              <w:pStyle w:val="TAC"/>
            </w:pPr>
            <w:r w:rsidRPr="001F23FC">
              <w:t>795</w:t>
            </w:r>
          </w:p>
        </w:tc>
        <w:tc>
          <w:tcPr>
            <w:tcW w:w="0" w:type="auto"/>
            <w:shd w:val="clear" w:color="auto" w:fill="auto"/>
            <w:noWrap/>
            <w:vAlign w:val="center"/>
          </w:tcPr>
          <w:p w14:paraId="250D2356" w14:textId="77777777" w:rsidR="00D37270" w:rsidRPr="001F23FC" w:rsidRDefault="00D37270" w:rsidP="00BB50F0">
            <w:pPr>
              <w:pStyle w:val="TAC"/>
            </w:pPr>
            <w:r w:rsidRPr="001F23FC">
              <w:t>557</w:t>
            </w:r>
          </w:p>
        </w:tc>
        <w:tc>
          <w:tcPr>
            <w:tcW w:w="0" w:type="auto"/>
            <w:shd w:val="clear" w:color="auto" w:fill="auto"/>
            <w:noWrap/>
            <w:vAlign w:val="center"/>
          </w:tcPr>
          <w:p w14:paraId="04116314" w14:textId="77777777" w:rsidR="00D37270" w:rsidRPr="001F23FC" w:rsidRDefault="00D37270" w:rsidP="00BB50F0">
            <w:pPr>
              <w:pStyle w:val="TAC"/>
            </w:pPr>
            <w:r w:rsidRPr="001F23FC">
              <w:t>79</w:t>
            </w:r>
          </w:p>
        </w:tc>
        <w:tc>
          <w:tcPr>
            <w:tcW w:w="0" w:type="auto"/>
            <w:shd w:val="clear" w:color="auto" w:fill="auto"/>
            <w:noWrap/>
            <w:vAlign w:val="center"/>
          </w:tcPr>
          <w:p w14:paraId="2A1298A9" w14:textId="77777777" w:rsidR="00D37270" w:rsidRPr="001F23FC" w:rsidRDefault="00D37270" w:rsidP="00BB50F0">
            <w:pPr>
              <w:pStyle w:val="TAC"/>
            </w:pPr>
            <w:r w:rsidRPr="001F23FC">
              <w:t>1366</w:t>
            </w:r>
          </w:p>
        </w:tc>
        <w:tc>
          <w:tcPr>
            <w:tcW w:w="0" w:type="auto"/>
            <w:shd w:val="clear" w:color="auto" w:fill="auto"/>
            <w:noWrap/>
            <w:vAlign w:val="center"/>
          </w:tcPr>
          <w:p w14:paraId="26774D2F" w14:textId="77777777" w:rsidR="00D37270" w:rsidRPr="001F23FC" w:rsidRDefault="00D37270" w:rsidP="00BB50F0">
            <w:pPr>
              <w:pStyle w:val="TAC"/>
            </w:pPr>
            <w:r w:rsidRPr="001F23FC">
              <w:t>1179</w:t>
            </w:r>
          </w:p>
        </w:tc>
        <w:tc>
          <w:tcPr>
            <w:tcW w:w="0" w:type="auto"/>
            <w:shd w:val="clear" w:color="auto" w:fill="auto"/>
            <w:noWrap/>
            <w:vAlign w:val="center"/>
          </w:tcPr>
          <w:p w14:paraId="49D8C9FB" w14:textId="77777777" w:rsidR="00D37270" w:rsidRPr="001F23FC" w:rsidRDefault="00D37270" w:rsidP="00BB50F0">
            <w:pPr>
              <w:pStyle w:val="TAC"/>
            </w:pPr>
            <w:r w:rsidRPr="001F23FC">
              <w:t>116</w:t>
            </w:r>
          </w:p>
        </w:tc>
        <w:tc>
          <w:tcPr>
            <w:tcW w:w="0" w:type="auto"/>
            <w:shd w:val="clear" w:color="auto" w:fill="auto"/>
            <w:noWrap/>
            <w:vAlign w:val="center"/>
          </w:tcPr>
          <w:p w14:paraId="1CC98E15" w14:textId="77777777" w:rsidR="00D37270" w:rsidRPr="001F23FC" w:rsidRDefault="00D37270" w:rsidP="00BB50F0">
            <w:pPr>
              <w:pStyle w:val="TAC"/>
            </w:pPr>
            <w:r w:rsidRPr="001F23FC">
              <w:t>1921</w:t>
            </w:r>
          </w:p>
        </w:tc>
        <w:tc>
          <w:tcPr>
            <w:tcW w:w="0" w:type="auto"/>
            <w:shd w:val="clear" w:color="auto" w:fill="auto"/>
            <w:noWrap/>
            <w:vAlign w:val="center"/>
          </w:tcPr>
          <w:p w14:paraId="7B5C84AE" w14:textId="77777777" w:rsidR="00D37270" w:rsidRPr="001F23FC" w:rsidRDefault="00D37270" w:rsidP="00BB50F0">
            <w:pPr>
              <w:pStyle w:val="TAC"/>
            </w:pPr>
            <w:r w:rsidRPr="001F23FC">
              <w:t>1827</w:t>
            </w:r>
          </w:p>
        </w:tc>
      </w:tr>
      <w:tr w:rsidR="00D37270" w:rsidRPr="001F23FC" w14:paraId="0311DACC" w14:textId="77777777" w:rsidTr="00BB50F0">
        <w:trPr>
          <w:trHeight w:val="270"/>
          <w:jc w:val="center"/>
        </w:trPr>
        <w:tc>
          <w:tcPr>
            <w:tcW w:w="0" w:type="auto"/>
            <w:shd w:val="clear" w:color="auto" w:fill="auto"/>
            <w:noWrap/>
            <w:vAlign w:val="center"/>
            <w:hideMark/>
          </w:tcPr>
          <w:p w14:paraId="6ACAD8BB" w14:textId="77777777" w:rsidR="00D37270" w:rsidRPr="001F23FC" w:rsidRDefault="00D37270" w:rsidP="00BB50F0">
            <w:pPr>
              <w:pStyle w:val="TAC"/>
            </w:pPr>
            <w:r w:rsidRPr="001F23FC">
              <w:t>6</w:t>
            </w:r>
          </w:p>
        </w:tc>
        <w:tc>
          <w:tcPr>
            <w:tcW w:w="0" w:type="auto"/>
            <w:shd w:val="clear" w:color="auto" w:fill="auto"/>
            <w:noWrap/>
            <w:vAlign w:val="center"/>
            <w:hideMark/>
          </w:tcPr>
          <w:p w14:paraId="02E97945" w14:textId="77777777" w:rsidR="00D37270" w:rsidRPr="001F23FC" w:rsidRDefault="00D37270" w:rsidP="00BB50F0">
            <w:pPr>
              <w:pStyle w:val="TAC"/>
            </w:pPr>
            <w:r w:rsidRPr="001F23FC">
              <w:t>183</w:t>
            </w:r>
          </w:p>
        </w:tc>
        <w:tc>
          <w:tcPr>
            <w:tcW w:w="0" w:type="auto"/>
            <w:shd w:val="clear" w:color="auto" w:fill="auto"/>
            <w:noWrap/>
            <w:vAlign w:val="center"/>
            <w:hideMark/>
          </w:tcPr>
          <w:p w14:paraId="51DDFEF1" w14:textId="77777777" w:rsidR="00D37270" w:rsidRPr="001F23FC" w:rsidRDefault="00D37270" w:rsidP="00BB50F0">
            <w:pPr>
              <w:pStyle w:val="TAC"/>
            </w:pPr>
            <w:r w:rsidRPr="001F23FC">
              <w:t>NA</w:t>
            </w:r>
          </w:p>
        </w:tc>
        <w:tc>
          <w:tcPr>
            <w:tcW w:w="0" w:type="auto"/>
            <w:shd w:val="clear" w:color="auto" w:fill="auto"/>
            <w:noWrap/>
            <w:vAlign w:val="center"/>
          </w:tcPr>
          <w:p w14:paraId="4C8A4A34" w14:textId="77777777" w:rsidR="00D37270" w:rsidRPr="001F23FC" w:rsidRDefault="00D37270" w:rsidP="00BB50F0">
            <w:pPr>
              <w:pStyle w:val="TAC"/>
            </w:pPr>
            <w:r w:rsidRPr="001F23FC">
              <w:t>43</w:t>
            </w:r>
          </w:p>
        </w:tc>
        <w:tc>
          <w:tcPr>
            <w:tcW w:w="0" w:type="auto"/>
            <w:shd w:val="clear" w:color="auto" w:fill="auto"/>
            <w:noWrap/>
            <w:vAlign w:val="center"/>
          </w:tcPr>
          <w:p w14:paraId="704D97E3" w14:textId="77777777" w:rsidR="00D37270" w:rsidRPr="001F23FC" w:rsidRDefault="00D37270" w:rsidP="00BB50F0">
            <w:pPr>
              <w:pStyle w:val="TAC"/>
            </w:pPr>
            <w:r w:rsidRPr="001F23FC">
              <w:t>810</w:t>
            </w:r>
          </w:p>
        </w:tc>
        <w:tc>
          <w:tcPr>
            <w:tcW w:w="0" w:type="auto"/>
            <w:shd w:val="clear" w:color="auto" w:fill="auto"/>
            <w:noWrap/>
            <w:vAlign w:val="center"/>
          </w:tcPr>
          <w:p w14:paraId="6BC8C7FD" w14:textId="77777777" w:rsidR="00D37270" w:rsidRPr="001F23FC" w:rsidRDefault="00D37270" w:rsidP="00BB50F0">
            <w:pPr>
              <w:pStyle w:val="TAC"/>
            </w:pPr>
            <w:r w:rsidRPr="001F23FC">
              <w:t>573</w:t>
            </w:r>
          </w:p>
        </w:tc>
        <w:tc>
          <w:tcPr>
            <w:tcW w:w="0" w:type="auto"/>
            <w:shd w:val="clear" w:color="auto" w:fill="auto"/>
            <w:noWrap/>
            <w:vAlign w:val="center"/>
          </w:tcPr>
          <w:p w14:paraId="10AD1DBD" w14:textId="77777777" w:rsidR="00D37270" w:rsidRPr="001F23FC" w:rsidRDefault="00D37270" w:rsidP="00BB50F0">
            <w:pPr>
              <w:pStyle w:val="TAC"/>
            </w:pPr>
            <w:r w:rsidRPr="001F23FC">
              <w:t>80</w:t>
            </w:r>
          </w:p>
        </w:tc>
        <w:tc>
          <w:tcPr>
            <w:tcW w:w="0" w:type="auto"/>
            <w:shd w:val="clear" w:color="auto" w:fill="auto"/>
            <w:noWrap/>
            <w:vAlign w:val="center"/>
          </w:tcPr>
          <w:p w14:paraId="5C5A93A1" w14:textId="77777777" w:rsidR="00D37270" w:rsidRPr="001F23FC" w:rsidRDefault="00D37270" w:rsidP="00BB50F0">
            <w:pPr>
              <w:pStyle w:val="TAC"/>
            </w:pPr>
            <w:r w:rsidRPr="001F23FC">
              <w:t>1382</w:t>
            </w:r>
          </w:p>
        </w:tc>
        <w:tc>
          <w:tcPr>
            <w:tcW w:w="0" w:type="auto"/>
            <w:shd w:val="clear" w:color="auto" w:fill="auto"/>
            <w:noWrap/>
            <w:vAlign w:val="center"/>
          </w:tcPr>
          <w:p w14:paraId="19DE7BA1" w14:textId="77777777" w:rsidR="00D37270" w:rsidRPr="001F23FC" w:rsidRDefault="00D37270" w:rsidP="00BB50F0">
            <w:pPr>
              <w:pStyle w:val="TAC"/>
            </w:pPr>
            <w:r w:rsidRPr="001F23FC">
              <w:t>1197</w:t>
            </w:r>
          </w:p>
        </w:tc>
        <w:tc>
          <w:tcPr>
            <w:tcW w:w="0" w:type="auto"/>
            <w:shd w:val="clear" w:color="auto" w:fill="auto"/>
            <w:noWrap/>
            <w:vAlign w:val="center"/>
          </w:tcPr>
          <w:p w14:paraId="073997CC" w14:textId="77777777" w:rsidR="00D37270" w:rsidRPr="001F23FC" w:rsidRDefault="00D37270" w:rsidP="00BB50F0">
            <w:pPr>
              <w:pStyle w:val="TAC"/>
            </w:pPr>
            <w:r w:rsidRPr="001F23FC">
              <w:t>117</w:t>
            </w:r>
          </w:p>
        </w:tc>
        <w:tc>
          <w:tcPr>
            <w:tcW w:w="0" w:type="auto"/>
            <w:shd w:val="clear" w:color="auto" w:fill="auto"/>
            <w:noWrap/>
            <w:vAlign w:val="center"/>
          </w:tcPr>
          <w:p w14:paraId="47812B73" w14:textId="77777777" w:rsidR="00D37270" w:rsidRPr="001F23FC" w:rsidRDefault="00D37270" w:rsidP="00BB50F0">
            <w:pPr>
              <w:pStyle w:val="TAC"/>
            </w:pPr>
            <w:r w:rsidRPr="001F23FC">
              <w:t>1936</w:t>
            </w:r>
          </w:p>
        </w:tc>
        <w:tc>
          <w:tcPr>
            <w:tcW w:w="0" w:type="auto"/>
            <w:shd w:val="clear" w:color="auto" w:fill="auto"/>
            <w:noWrap/>
            <w:vAlign w:val="center"/>
          </w:tcPr>
          <w:p w14:paraId="416CB969" w14:textId="77777777" w:rsidR="00D37270" w:rsidRPr="001F23FC" w:rsidRDefault="00D37270" w:rsidP="00BB50F0">
            <w:pPr>
              <w:pStyle w:val="TAC"/>
            </w:pPr>
            <w:r w:rsidRPr="001F23FC">
              <w:t>1845</w:t>
            </w:r>
          </w:p>
        </w:tc>
      </w:tr>
      <w:tr w:rsidR="00D37270" w:rsidRPr="001F23FC" w14:paraId="709FD48C" w14:textId="77777777" w:rsidTr="00BB50F0">
        <w:trPr>
          <w:trHeight w:val="270"/>
          <w:jc w:val="center"/>
        </w:trPr>
        <w:tc>
          <w:tcPr>
            <w:tcW w:w="0" w:type="auto"/>
            <w:shd w:val="clear" w:color="auto" w:fill="auto"/>
            <w:noWrap/>
            <w:vAlign w:val="center"/>
            <w:hideMark/>
          </w:tcPr>
          <w:p w14:paraId="5F037BEE" w14:textId="77777777" w:rsidR="00D37270" w:rsidRPr="001F23FC" w:rsidRDefault="00D37270" w:rsidP="00BB50F0">
            <w:pPr>
              <w:pStyle w:val="TAC"/>
            </w:pPr>
            <w:r w:rsidRPr="001F23FC">
              <w:t>7</w:t>
            </w:r>
          </w:p>
        </w:tc>
        <w:tc>
          <w:tcPr>
            <w:tcW w:w="0" w:type="auto"/>
            <w:shd w:val="clear" w:color="auto" w:fill="auto"/>
            <w:noWrap/>
            <w:vAlign w:val="center"/>
            <w:hideMark/>
          </w:tcPr>
          <w:p w14:paraId="23B63FAB" w14:textId="77777777" w:rsidR="00D37270" w:rsidRPr="001F23FC" w:rsidRDefault="00D37270" w:rsidP="00BB50F0">
            <w:pPr>
              <w:pStyle w:val="TAC"/>
            </w:pPr>
            <w:r w:rsidRPr="001F23FC">
              <w:t>203</w:t>
            </w:r>
          </w:p>
        </w:tc>
        <w:tc>
          <w:tcPr>
            <w:tcW w:w="0" w:type="auto"/>
            <w:shd w:val="clear" w:color="auto" w:fill="auto"/>
            <w:noWrap/>
            <w:vAlign w:val="center"/>
            <w:hideMark/>
          </w:tcPr>
          <w:p w14:paraId="21B54450" w14:textId="77777777" w:rsidR="00D37270" w:rsidRPr="001F23FC" w:rsidRDefault="00D37270" w:rsidP="00BB50F0">
            <w:pPr>
              <w:pStyle w:val="TAC"/>
            </w:pPr>
            <w:r w:rsidRPr="001F23FC">
              <w:t>NA</w:t>
            </w:r>
          </w:p>
        </w:tc>
        <w:tc>
          <w:tcPr>
            <w:tcW w:w="0" w:type="auto"/>
            <w:shd w:val="clear" w:color="auto" w:fill="auto"/>
            <w:noWrap/>
            <w:vAlign w:val="center"/>
          </w:tcPr>
          <w:p w14:paraId="420A6596" w14:textId="77777777" w:rsidR="00D37270" w:rsidRPr="001F23FC" w:rsidRDefault="00D37270" w:rsidP="00BB50F0">
            <w:pPr>
              <w:pStyle w:val="TAC"/>
            </w:pPr>
            <w:r w:rsidRPr="001F23FC">
              <w:t>44</w:t>
            </w:r>
          </w:p>
        </w:tc>
        <w:tc>
          <w:tcPr>
            <w:tcW w:w="0" w:type="auto"/>
            <w:shd w:val="clear" w:color="auto" w:fill="auto"/>
            <w:noWrap/>
            <w:vAlign w:val="center"/>
          </w:tcPr>
          <w:p w14:paraId="23E811FF" w14:textId="77777777" w:rsidR="00D37270" w:rsidRPr="001F23FC" w:rsidRDefault="00D37270" w:rsidP="00BB50F0">
            <w:pPr>
              <w:pStyle w:val="TAC"/>
            </w:pPr>
            <w:r w:rsidRPr="001F23FC">
              <w:t>826</w:t>
            </w:r>
          </w:p>
        </w:tc>
        <w:tc>
          <w:tcPr>
            <w:tcW w:w="0" w:type="auto"/>
            <w:shd w:val="clear" w:color="auto" w:fill="auto"/>
            <w:noWrap/>
            <w:vAlign w:val="center"/>
          </w:tcPr>
          <w:p w14:paraId="190729B3" w14:textId="77777777" w:rsidR="00D37270" w:rsidRPr="001F23FC" w:rsidRDefault="00D37270" w:rsidP="00BB50F0">
            <w:pPr>
              <w:pStyle w:val="TAC"/>
            </w:pPr>
            <w:r w:rsidRPr="001F23FC">
              <w:t>590</w:t>
            </w:r>
          </w:p>
        </w:tc>
        <w:tc>
          <w:tcPr>
            <w:tcW w:w="0" w:type="auto"/>
            <w:shd w:val="clear" w:color="auto" w:fill="auto"/>
            <w:noWrap/>
            <w:vAlign w:val="center"/>
          </w:tcPr>
          <w:p w14:paraId="42D76522" w14:textId="77777777" w:rsidR="00D37270" w:rsidRPr="001F23FC" w:rsidRDefault="00D37270" w:rsidP="00BB50F0">
            <w:pPr>
              <w:pStyle w:val="TAC"/>
            </w:pPr>
            <w:r w:rsidRPr="001F23FC">
              <w:t>81</w:t>
            </w:r>
          </w:p>
        </w:tc>
        <w:tc>
          <w:tcPr>
            <w:tcW w:w="0" w:type="auto"/>
            <w:shd w:val="clear" w:color="auto" w:fill="auto"/>
            <w:noWrap/>
            <w:vAlign w:val="center"/>
          </w:tcPr>
          <w:p w14:paraId="5C4FB087" w14:textId="77777777" w:rsidR="00D37270" w:rsidRPr="001F23FC" w:rsidRDefault="00D37270" w:rsidP="00BB50F0">
            <w:pPr>
              <w:pStyle w:val="TAC"/>
            </w:pPr>
            <w:r w:rsidRPr="001F23FC">
              <w:t>1397</w:t>
            </w:r>
          </w:p>
        </w:tc>
        <w:tc>
          <w:tcPr>
            <w:tcW w:w="0" w:type="auto"/>
            <w:shd w:val="clear" w:color="auto" w:fill="auto"/>
            <w:noWrap/>
            <w:vAlign w:val="center"/>
          </w:tcPr>
          <w:p w14:paraId="78340973" w14:textId="77777777" w:rsidR="00D37270" w:rsidRPr="001F23FC" w:rsidRDefault="00D37270" w:rsidP="00BB50F0">
            <w:pPr>
              <w:pStyle w:val="TAC"/>
            </w:pPr>
            <w:r w:rsidRPr="001F23FC">
              <w:t>1214</w:t>
            </w:r>
          </w:p>
        </w:tc>
        <w:tc>
          <w:tcPr>
            <w:tcW w:w="0" w:type="auto"/>
            <w:shd w:val="clear" w:color="auto" w:fill="auto"/>
            <w:noWrap/>
            <w:vAlign w:val="center"/>
          </w:tcPr>
          <w:p w14:paraId="7F5B7BE2" w14:textId="77777777" w:rsidR="00D37270" w:rsidRPr="001F23FC" w:rsidRDefault="00D37270" w:rsidP="00BB50F0">
            <w:pPr>
              <w:pStyle w:val="TAC"/>
            </w:pPr>
            <w:r w:rsidRPr="001F23FC">
              <w:t>118</w:t>
            </w:r>
          </w:p>
        </w:tc>
        <w:tc>
          <w:tcPr>
            <w:tcW w:w="0" w:type="auto"/>
            <w:shd w:val="clear" w:color="auto" w:fill="auto"/>
            <w:noWrap/>
            <w:vAlign w:val="center"/>
          </w:tcPr>
          <w:p w14:paraId="73AC77B9" w14:textId="77777777" w:rsidR="00D37270" w:rsidRPr="001F23FC" w:rsidRDefault="00D37270" w:rsidP="00BB50F0">
            <w:pPr>
              <w:pStyle w:val="TAC"/>
            </w:pPr>
            <w:r w:rsidRPr="001F23FC">
              <w:t>1951</w:t>
            </w:r>
          </w:p>
        </w:tc>
        <w:tc>
          <w:tcPr>
            <w:tcW w:w="0" w:type="auto"/>
            <w:shd w:val="clear" w:color="auto" w:fill="auto"/>
            <w:noWrap/>
            <w:vAlign w:val="center"/>
          </w:tcPr>
          <w:p w14:paraId="3A79E054" w14:textId="77777777" w:rsidR="00D37270" w:rsidRPr="001F23FC" w:rsidRDefault="00D37270" w:rsidP="00BB50F0">
            <w:pPr>
              <w:pStyle w:val="TAC"/>
            </w:pPr>
            <w:r w:rsidRPr="001F23FC">
              <w:t>1863</w:t>
            </w:r>
          </w:p>
        </w:tc>
      </w:tr>
      <w:tr w:rsidR="00D37270" w:rsidRPr="001F23FC" w14:paraId="79516CAE" w14:textId="77777777" w:rsidTr="00BB50F0">
        <w:trPr>
          <w:trHeight w:val="270"/>
          <w:jc w:val="center"/>
        </w:trPr>
        <w:tc>
          <w:tcPr>
            <w:tcW w:w="0" w:type="auto"/>
            <w:shd w:val="clear" w:color="auto" w:fill="auto"/>
            <w:noWrap/>
            <w:vAlign w:val="center"/>
            <w:hideMark/>
          </w:tcPr>
          <w:p w14:paraId="3EA9FD7D" w14:textId="77777777" w:rsidR="00D37270" w:rsidRPr="001F23FC" w:rsidRDefault="00D37270" w:rsidP="00BB50F0">
            <w:pPr>
              <w:pStyle w:val="TAC"/>
            </w:pPr>
            <w:r w:rsidRPr="001F23FC">
              <w:t>8</w:t>
            </w:r>
          </w:p>
        </w:tc>
        <w:tc>
          <w:tcPr>
            <w:tcW w:w="0" w:type="auto"/>
            <w:shd w:val="clear" w:color="auto" w:fill="auto"/>
            <w:noWrap/>
            <w:vAlign w:val="center"/>
            <w:hideMark/>
          </w:tcPr>
          <w:p w14:paraId="1A6E7D5A" w14:textId="77777777" w:rsidR="00D37270" w:rsidRPr="001F23FC" w:rsidRDefault="00D37270" w:rsidP="00BB50F0">
            <w:pPr>
              <w:pStyle w:val="TAC"/>
            </w:pPr>
            <w:r w:rsidRPr="001F23FC">
              <w:t>222</w:t>
            </w:r>
          </w:p>
        </w:tc>
        <w:tc>
          <w:tcPr>
            <w:tcW w:w="0" w:type="auto"/>
            <w:shd w:val="clear" w:color="auto" w:fill="auto"/>
            <w:noWrap/>
            <w:vAlign w:val="center"/>
            <w:hideMark/>
          </w:tcPr>
          <w:p w14:paraId="1BCBB07A" w14:textId="77777777" w:rsidR="00D37270" w:rsidRPr="001F23FC" w:rsidRDefault="00D37270" w:rsidP="00BB50F0">
            <w:pPr>
              <w:pStyle w:val="TAC"/>
            </w:pPr>
            <w:r w:rsidRPr="001F23FC">
              <w:t>NA</w:t>
            </w:r>
          </w:p>
        </w:tc>
        <w:tc>
          <w:tcPr>
            <w:tcW w:w="0" w:type="auto"/>
            <w:shd w:val="clear" w:color="auto" w:fill="auto"/>
            <w:noWrap/>
            <w:vAlign w:val="center"/>
          </w:tcPr>
          <w:p w14:paraId="703DF66F" w14:textId="77777777" w:rsidR="00D37270" w:rsidRPr="001F23FC" w:rsidRDefault="00D37270" w:rsidP="00BB50F0">
            <w:pPr>
              <w:pStyle w:val="TAC"/>
            </w:pPr>
            <w:r w:rsidRPr="001F23FC">
              <w:t>45</w:t>
            </w:r>
          </w:p>
        </w:tc>
        <w:tc>
          <w:tcPr>
            <w:tcW w:w="0" w:type="auto"/>
            <w:shd w:val="clear" w:color="auto" w:fill="auto"/>
            <w:noWrap/>
            <w:vAlign w:val="center"/>
          </w:tcPr>
          <w:p w14:paraId="1423F06C" w14:textId="77777777" w:rsidR="00D37270" w:rsidRPr="001F23FC" w:rsidRDefault="00D37270" w:rsidP="00BB50F0">
            <w:pPr>
              <w:pStyle w:val="TAC"/>
            </w:pPr>
            <w:r w:rsidRPr="001F23FC">
              <w:t>842</w:t>
            </w:r>
          </w:p>
        </w:tc>
        <w:tc>
          <w:tcPr>
            <w:tcW w:w="0" w:type="auto"/>
            <w:shd w:val="clear" w:color="auto" w:fill="auto"/>
            <w:noWrap/>
            <w:vAlign w:val="center"/>
          </w:tcPr>
          <w:p w14:paraId="41CB0885" w14:textId="77777777" w:rsidR="00D37270" w:rsidRPr="001F23FC" w:rsidRDefault="00D37270" w:rsidP="00BB50F0">
            <w:pPr>
              <w:pStyle w:val="TAC"/>
            </w:pPr>
            <w:r w:rsidRPr="001F23FC">
              <w:t>606</w:t>
            </w:r>
          </w:p>
        </w:tc>
        <w:tc>
          <w:tcPr>
            <w:tcW w:w="0" w:type="auto"/>
            <w:shd w:val="clear" w:color="auto" w:fill="auto"/>
            <w:noWrap/>
            <w:vAlign w:val="center"/>
          </w:tcPr>
          <w:p w14:paraId="2512B361" w14:textId="77777777" w:rsidR="00D37270" w:rsidRPr="001F23FC" w:rsidRDefault="00D37270" w:rsidP="00BB50F0">
            <w:pPr>
              <w:pStyle w:val="TAC"/>
            </w:pPr>
            <w:r w:rsidRPr="001F23FC">
              <w:t>82</w:t>
            </w:r>
          </w:p>
        </w:tc>
        <w:tc>
          <w:tcPr>
            <w:tcW w:w="0" w:type="auto"/>
            <w:shd w:val="clear" w:color="auto" w:fill="auto"/>
            <w:noWrap/>
            <w:vAlign w:val="center"/>
          </w:tcPr>
          <w:p w14:paraId="59785AA4" w14:textId="77777777" w:rsidR="00D37270" w:rsidRPr="001F23FC" w:rsidRDefault="00D37270" w:rsidP="00BB50F0">
            <w:pPr>
              <w:pStyle w:val="TAC"/>
            </w:pPr>
            <w:r w:rsidRPr="001F23FC">
              <w:t>1412</w:t>
            </w:r>
          </w:p>
        </w:tc>
        <w:tc>
          <w:tcPr>
            <w:tcW w:w="0" w:type="auto"/>
            <w:shd w:val="clear" w:color="auto" w:fill="auto"/>
            <w:noWrap/>
            <w:vAlign w:val="center"/>
          </w:tcPr>
          <w:p w14:paraId="793A2D93" w14:textId="77777777" w:rsidR="00D37270" w:rsidRPr="001F23FC" w:rsidRDefault="00D37270" w:rsidP="00BB50F0">
            <w:pPr>
              <w:pStyle w:val="TAC"/>
            </w:pPr>
            <w:r w:rsidRPr="001F23FC">
              <w:t>1231</w:t>
            </w:r>
          </w:p>
        </w:tc>
        <w:tc>
          <w:tcPr>
            <w:tcW w:w="0" w:type="auto"/>
            <w:shd w:val="clear" w:color="auto" w:fill="auto"/>
            <w:noWrap/>
            <w:vAlign w:val="center"/>
          </w:tcPr>
          <w:p w14:paraId="47F3651A" w14:textId="77777777" w:rsidR="00D37270" w:rsidRPr="001F23FC" w:rsidRDefault="00D37270" w:rsidP="00BB50F0">
            <w:pPr>
              <w:pStyle w:val="TAC"/>
            </w:pPr>
            <w:r w:rsidRPr="001F23FC">
              <w:t>119</w:t>
            </w:r>
          </w:p>
        </w:tc>
        <w:tc>
          <w:tcPr>
            <w:tcW w:w="0" w:type="auto"/>
            <w:shd w:val="clear" w:color="auto" w:fill="auto"/>
            <w:noWrap/>
            <w:vAlign w:val="center"/>
          </w:tcPr>
          <w:p w14:paraId="5F7A644B" w14:textId="77777777" w:rsidR="00D37270" w:rsidRPr="001F23FC" w:rsidRDefault="00D37270" w:rsidP="00BB50F0">
            <w:pPr>
              <w:pStyle w:val="TAC"/>
            </w:pPr>
            <w:r w:rsidRPr="001F23FC">
              <w:t>1966</w:t>
            </w:r>
          </w:p>
        </w:tc>
        <w:tc>
          <w:tcPr>
            <w:tcW w:w="0" w:type="auto"/>
            <w:shd w:val="clear" w:color="auto" w:fill="auto"/>
            <w:noWrap/>
            <w:vAlign w:val="center"/>
          </w:tcPr>
          <w:p w14:paraId="756686E1" w14:textId="77777777" w:rsidR="00D37270" w:rsidRPr="001F23FC" w:rsidRDefault="00D37270" w:rsidP="00BB50F0">
            <w:pPr>
              <w:pStyle w:val="TAC"/>
            </w:pPr>
            <w:r w:rsidRPr="001F23FC">
              <w:t>1880</w:t>
            </w:r>
          </w:p>
        </w:tc>
      </w:tr>
      <w:tr w:rsidR="00D37270" w:rsidRPr="001F23FC" w14:paraId="4BCBC6AC" w14:textId="77777777" w:rsidTr="00BB50F0">
        <w:trPr>
          <w:trHeight w:val="270"/>
          <w:jc w:val="center"/>
        </w:trPr>
        <w:tc>
          <w:tcPr>
            <w:tcW w:w="0" w:type="auto"/>
            <w:shd w:val="clear" w:color="auto" w:fill="auto"/>
            <w:noWrap/>
            <w:vAlign w:val="center"/>
            <w:hideMark/>
          </w:tcPr>
          <w:p w14:paraId="43C354A9" w14:textId="77777777" w:rsidR="00D37270" w:rsidRPr="001F23FC" w:rsidRDefault="00D37270" w:rsidP="00BB50F0">
            <w:pPr>
              <w:pStyle w:val="TAC"/>
            </w:pPr>
            <w:r w:rsidRPr="001F23FC">
              <w:t>9</w:t>
            </w:r>
          </w:p>
        </w:tc>
        <w:tc>
          <w:tcPr>
            <w:tcW w:w="0" w:type="auto"/>
            <w:shd w:val="clear" w:color="auto" w:fill="auto"/>
            <w:noWrap/>
            <w:vAlign w:val="center"/>
            <w:hideMark/>
          </w:tcPr>
          <w:p w14:paraId="37939E34" w14:textId="77777777" w:rsidR="00D37270" w:rsidRPr="001F23FC" w:rsidRDefault="00D37270" w:rsidP="00BB50F0">
            <w:pPr>
              <w:pStyle w:val="TAC"/>
            </w:pPr>
            <w:r w:rsidRPr="001F23FC">
              <w:t>241</w:t>
            </w:r>
          </w:p>
        </w:tc>
        <w:tc>
          <w:tcPr>
            <w:tcW w:w="0" w:type="auto"/>
            <w:shd w:val="clear" w:color="auto" w:fill="auto"/>
            <w:noWrap/>
            <w:vAlign w:val="center"/>
            <w:hideMark/>
          </w:tcPr>
          <w:p w14:paraId="3528FD52" w14:textId="77777777" w:rsidR="00D37270" w:rsidRPr="001F23FC" w:rsidRDefault="00D37270" w:rsidP="00BB50F0">
            <w:pPr>
              <w:pStyle w:val="TAC"/>
            </w:pPr>
            <w:r w:rsidRPr="001F23FC">
              <w:t>67</w:t>
            </w:r>
          </w:p>
        </w:tc>
        <w:tc>
          <w:tcPr>
            <w:tcW w:w="0" w:type="auto"/>
            <w:shd w:val="clear" w:color="auto" w:fill="auto"/>
            <w:noWrap/>
            <w:vAlign w:val="center"/>
          </w:tcPr>
          <w:p w14:paraId="008AF0C2" w14:textId="77777777" w:rsidR="00D37270" w:rsidRPr="001F23FC" w:rsidRDefault="00D37270" w:rsidP="00BB50F0">
            <w:pPr>
              <w:pStyle w:val="TAC"/>
            </w:pPr>
            <w:r w:rsidRPr="001F23FC">
              <w:t>46</w:t>
            </w:r>
          </w:p>
        </w:tc>
        <w:tc>
          <w:tcPr>
            <w:tcW w:w="0" w:type="auto"/>
            <w:shd w:val="clear" w:color="auto" w:fill="auto"/>
            <w:noWrap/>
            <w:vAlign w:val="center"/>
          </w:tcPr>
          <w:p w14:paraId="6D42FE44" w14:textId="77777777" w:rsidR="00D37270" w:rsidRPr="001F23FC" w:rsidRDefault="00D37270" w:rsidP="00BB50F0">
            <w:pPr>
              <w:pStyle w:val="TAC"/>
            </w:pPr>
            <w:r w:rsidRPr="001F23FC">
              <w:t>858</w:t>
            </w:r>
          </w:p>
        </w:tc>
        <w:tc>
          <w:tcPr>
            <w:tcW w:w="0" w:type="auto"/>
            <w:shd w:val="clear" w:color="auto" w:fill="auto"/>
            <w:noWrap/>
            <w:vAlign w:val="center"/>
          </w:tcPr>
          <w:p w14:paraId="3E2174F5" w14:textId="77777777" w:rsidR="00D37270" w:rsidRPr="001F23FC" w:rsidRDefault="00D37270" w:rsidP="00BB50F0">
            <w:pPr>
              <w:pStyle w:val="TAC"/>
            </w:pPr>
            <w:r w:rsidRPr="001F23FC">
              <w:t>622</w:t>
            </w:r>
          </w:p>
        </w:tc>
        <w:tc>
          <w:tcPr>
            <w:tcW w:w="0" w:type="auto"/>
            <w:shd w:val="clear" w:color="auto" w:fill="auto"/>
            <w:noWrap/>
            <w:vAlign w:val="center"/>
          </w:tcPr>
          <w:p w14:paraId="2490C2EE" w14:textId="77777777" w:rsidR="00D37270" w:rsidRPr="001F23FC" w:rsidRDefault="00D37270" w:rsidP="00BB50F0">
            <w:pPr>
              <w:pStyle w:val="TAC"/>
            </w:pPr>
            <w:r w:rsidRPr="001F23FC">
              <w:t>83</w:t>
            </w:r>
          </w:p>
        </w:tc>
        <w:tc>
          <w:tcPr>
            <w:tcW w:w="0" w:type="auto"/>
            <w:shd w:val="clear" w:color="auto" w:fill="auto"/>
            <w:noWrap/>
            <w:vAlign w:val="center"/>
          </w:tcPr>
          <w:p w14:paraId="6092FBD3" w14:textId="77777777" w:rsidR="00D37270" w:rsidRPr="001F23FC" w:rsidRDefault="00D37270" w:rsidP="00BB50F0">
            <w:pPr>
              <w:pStyle w:val="TAC"/>
            </w:pPr>
            <w:r w:rsidRPr="001F23FC">
              <w:t>1427</w:t>
            </w:r>
          </w:p>
        </w:tc>
        <w:tc>
          <w:tcPr>
            <w:tcW w:w="0" w:type="auto"/>
            <w:shd w:val="clear" w:color="auto" w:fill="auto"/>
            <w:noWrap/>
            <w:vAlign w:val="center"/>
          </w:tcPr>
          <w:p w14:paraId="01D3C5EB" w14:textId="77777777" w:rsidR="00D37270" w:rsidRPr="001F23FC" w:rsidRDefault="00D37270" w:rsidP="00BB50F0">
            <w:pPr>
              <w:pStyle w:val="TAC"/>
            </w:pPr>
            <w:r w:rsidRPr="001F23FC">
              <w:t>1248</w:t>
            </w:r>
          </w:p>
        </w:tc>
        <w:tc>
          <w:tcPr>
            <w:tcW w:w="0" w:type="auto"/>
            <w:shd w:val="clear" w:color="auto" w:fill="auto"/>
            <w:noWrap/>
            <w:vAlign w:val="center"/>
          </w:tcPr>
          <w:p w14:paraId="345C69F1" w14:textId="77777777" w:rsidR="00D37270" w:rsidRPr="001F23FC" w:rsidRDefault="00D37270" w:rsidP="00BB50F0">
            <w:pPr>
              <w:pStyle w:val="TAC"/>
            </w:pPr>
            <w:r w:rsidRPr="001F23FC">
              <w:t>120</w:t>
            </w:r>
          </w:p>
        </w:tc>
        <w:tc>
          <w:tcPr>
            <w:tcW w:w="0" w:type="auto"/>
            <w:shd w:val="clear" w:color="auto" w:fill="auto"/>
            <w:noWrap/>
            <w:vAlign w:val="center"/>
          </w:tcPr>
          <w:p w14:paraId="5859046A" w14:textId="77777777" w:rsidR="00D37270" w:rsidRPr="001F23FC" w:rsidRDefault="00D37270" w:rsidP="00BB50F0">
            <w:pPr>
              <w:pStyle w:val="TAC"/>
            </w:pPr>
            <w:r w:rsidRPr="001F23FC">
              <w:t>1981</w:t>
            </w:r>
          </w:p>
        </w:tc>
        <w:tc>
          <w:tcPr>
            <w:tcW w:w="0" w:type="auto"/>
            <w:shd w:val="clear" w:color="auto" w:fill="auto"/>
            <w:noWrap/>
            <w:vAlign w:val="center"/>
          </w:tcPr>
          <w:p w14:paraId="6A0B3A63" w14:textId="77777777" w:rsidR="00D37270" w:rsidRPr="001F23FC" w:rsidRDefault="00D37270" w:rsidP="00BB50F0">
            <w:pPr>
              <w:pStyle w:val="TAC"/>
            </w:pPr>
            <w:r w:rsidRPr="001F23FC">
              <w:t>1898</w:t>
            </w:r>
          </w:p>
        </w:tc>
      </w:tr>
      <w:tr w:rsidR="00D37270" w:rsidRPr="001F23FC" w14:paraId="5032DCDA" w14:textId="77777777" w:rsidTr="00BB50F0">
        <w:trPr>
          <w:trHeight w:val="270"/>
          <w:jc w:val="center"/>
        </w:trPr>
        <w:tc>
          <w:tcPr>
            <w:tcW w:w="0" w:type="auto"/>
            <w:shd w:val="clear" w:color="auto" w:fill="auto"/>
            <w:noWrap/>
            <w:vAlign w:val="center"/>
            <w:hideMark/>
          </w:tcPr>
          <w:p w14:paraId="6391A51A" w14:textId="77777777" w:rsidR="00D37270" w:rsidRPr="001F23FC" w:rsidRDefault="00D37270" w:rsidP="00BB50F0">
            <w:pPr>
              <w:pStyle w:val="TAC"/>
            </w:pPr>
            <w:r w:rsidRPr="001F23FC">
              <w:t>10</w:t>
            </w:r>
          </w:p>
        </w:tc>
        <w:tc>
          <w:tcPr>
            <w:tcW w:w="0" w:type="auto"/>
            <w:shd w:val="clear" w:color="auto" w:fill="auto"/>
            <w:noWrap/>
            <w:vAlign w:val="center"/>
            <w:hideMark/>
          </w:tcPr>
          <w:p w14:paraId="6577B082" w14:textId="77777777" w:rsidR="00D37270" w:rsidRPr="001F23FC" w:rsidRDefault="00D37270" w:rsidP="00BB50F0">
            <w:pPr>
              <w:pStyle w:val="TAC"/>
            </w:pPr>
            <w:r w:rsidRPr="001F23FC">
              <w:t>259</w:t>
            </w:r>
          </w:p>
        </w:tc>
        <w:tc>
          <w:tcPr>
            <w:tcW w:w="0" w:type="auto"/>
            <w:shd w:val="clear" w:color="auto" w:fill="auto"/>
            <w:noWrap/>
            <w:vAlign w:val="center"/>
            <w:hideMark/>
          </w:tcPr>
          <w:p w14:paraId="3BBB51CE" w14:textId="77777777" w:rsidR="00D37270" w:rsidRPr="001F23FC" w:rsidRDefault="00D37270" w:rsidP="00BB50F0">
            <w:pPr>
              <w:pStyle w:val="TAC"/>
            </w:pPr>
            <w:r w:rsidRPr="001F23FC">
              <w:t>80</w:t>
            </w:r>
          </w:p>
        </w:tc>
        <w:tc>
          <w:tcPr>
            <w:tcW w:w="0" w:type="auto"/>
            <w:shd w:val="clear" w:color="auto" w:fill="auto"/>
            <w:noWrap/>
            <w:vAlign w:val="center"/>
          </w:tcPr>
          <w:p w14:paraId="1C3E18DD" w14:textId="77777777" w:rsidR="00D37270" w:rsidRPr="001F23FC" w:rsidRDefault="00D37270" w:rsidP="00BB50F0">
            <w:pPr>
              <w:pStyle w:val="TAC"/>
            </w:pPr>
            <w:r w:rsidRPr="001F23FC">
              <w:t>47</w:t>
            </w:r>
          </w:p>
        </w:tc>
        <w:tc>
          <w:tcPr>
            <w:tcW w:w="0" w:type="auto"/>
            <w:shd w:val="clear" w:color="auto" w:fill="auto"/>
            <w:noWrap/>
            <w:vAlign w:val="center"/>
          </w:tcPr>
          <w:p w14:paraId="154CA5A3" w14:textId="77777777" w:rsidR="00D37270" w:rsidRPr="001F23FC" w:rsidRDefault="00D37270" w:rsidP="00BB50F0">
            <w:pPr>
              <w:pStyle w:val="TAC"/>
            </w:pPr>
            <w:r w:rsidRPr="001F23FC">
              <w:t>873</w:t>
            </w:r>
          </w:p>
        </w:tc>
        <w:tc>
          <w:tcPr>
            <w:tcW w:w="0" w:type="auto"/>
            <w:shd w:val="clear" w:color="auto" w:fill="auto"/>
            <w:noWrap/>
            <w:vAlign w:val="center"/>
          </w:tcPr>
          <w:p w14:paraId="387B1F67" w14:textId="77777777" w:rsidR="00D37270" w:rsidRPr="001F23FC" w:rsidRDefault="00D37270" w:rsidP="00BB50F0">
            <w:pPr>
              <w:pStyle w:val="TAC"/>
            </w:pPr>
            <w:r w:rsidRPr="001F23FC">
              <w:t>639</w:t>
            </w:r>
          </w:p>
        </w:tc>
        <w:tc>
          <w:tcPr>
            <w:tcW w:w="0" w:type="auto"/>
            <w:shd w:val="clear" w:color="auto" w:fill="auto"/>
            <w:noWrap/>
            <w:vAlign w:val="center"/>
          </w:tcPr>
          <w:p w14:paraId="66708D4E" w14:textId="77777777" w:rsidR="00D37270" w:rsidRPr="001F23FC" w:rsidRDefault="00D37270" w:rsidP="00BB50F0">
            <w:pPr>
              <w:pStyle w:val="TAC"/>
            </w:pPr>
            <w:r w:rsidRPr="001F23FC">
              <w:t>84</w:t>
            </w:r>
          </w:p>
        </w:tc>
        <w:tc>
          <w:tcPr>
            <w:tcW w:w="0" w:type="auto"/>
            <w:shd w:val="clear" w:color="auto" w:fill="auto"/>
            <w:noWrap/>
            <w:vAlign w:val="center"/>
          </w:tcPr>
          <w:p w14:paraId="06E9CFD7" w14:textId="77777777" w:rsidR="00D37270" w:rsidRPr="001F23FC" w:rsidRDefault="00D37270" w:rsidP="00BB50F0">
            <w:pPr>
              <w:pStyle w:val="TAC"/>
            </w:pPr>
            <w:r w:rsidRPr="001F23FC">
              <w:t>1442</w:t>
            </w:r>
          </w:p>
        </w:tc>
        <w:tc>
          <w:tcPr>
            <w:tcW w:w="0" w:type="auto"/>
            <w:shd w:val="clear" w:color="auto" w:fill="auto"/>
            <w:noWrap/>
            <w:vAlign w:val="center"/>
          </w:tcPr>
          <w:p w14:paraId="52D7312A" w14:textId="77777777" w:rsidR="00D37270" w:rsidRPr="001F23FC" w:rsidRDefault="00D37270" w:rsidP="00BB50F0">
            <w:pPr>
              <w:pStyle w:val="TAC"/>
            </w:pPr>
            <w:r w:rsidRPr="001F23FC">
              <w:t>1266</w:t>
            </w:r>
          </w:p>
        </w:tc>
        <w:tc>
          <w:tcPr>
            <w:tcW w:w="0" w:type="auto"/>
            <w:shd w:val="clear" w:color="auto" w:fill="auto"/>
            <w:noWrap/>
            <w:vAlign w:val="center"/>
          </w:tcPr>
          <w:p w14:paraId="2485EBBB" w14:textId="77777777" w:rsidR="00D37270" w:rsidRPr="001F23FC" w:rsidRDefault="00D37270" w:rsidP="00BB50F0">
            <w:pPr>
              <w:pStyle w:val="TAC"/>
            </w:pPr>
            <w:r w:rsidRPr="001F23FC">
              <w:t>121</w:t>
            </w:r>
          </w:p>
        </w:tc>
        <w:tc>
          <w:tcPr>
            <w:tcW w:w="0" w:type="auto"/>
            <w:shd w:val="clear" w:color="auto" w:fill="auto"/>
            <w:noWrap/>
            <w:vAlign w:val="center"/>
          </w:tcPr>
          <w:p w14:paraId="40B125BF" w14:textId="77777777" w:rsidR="00D37270" w:rsidRPr="001F23FC" w:rsidRDefault="00D37270" w:rsidP="00BB50F0">
            <w:pPr>
              <w:pStyle w:val="TAC"/>
            </w:pPr>
            <w:r w:rsidRPr="001F23FC">
              <w:t>1995</w:t>
            </w:r>
          </w:p>
        </w:tc>
        <w:tc>
          <w:tcPr>
            <w:tcW w:w="0" w:type="auto"/>
            <w:shd w:val="clear" w:color="auto" w:fill="auto"/>
            <w:noWrap/>
            <w:vAlign w:val="center"/>
          </w:tcPr>
          <w:p w14:paraId="6701EECB" w14:textId="77777777" w:rsidR="00D37270" w:rsidRPr="001F23FC" w:rsidRDefault="00D37270" w:rsidP="00BB50F0">
            <w:pPr>
              <w:pStyle w:val="TAC"/>
            </w:pPr>
            <w:r w:rsidRPr="001F23FC">
              <w:t>1916</w:t>
            </w:r>
          </w:p>
        </w:tc>
      </w:tr>
      <w:tr w:rsidR="00D37270" w:rsidRPr="001F23FC" w14:paraId="3CA3867F" w14:textId="77777777" w:rsidTr="00BB50F0">
        <w:trPr>
          <w:trHeight w:val="270"/>
          <w:jc w:val="center"/>
        </w:trPr>
        <w:tc>
          <w:tcPr>
            <w:tcW w:w="0" w:type="auto"/>
            <w:shd w:val="clear" w:color="auto" w:fill="auto"/>
            <w:noWrap/>
            <w:vAlign w:val="center"/>
            <w:hideMark/>
          </w:tcPr>
          <w:p w14:paraId="4A4F81BE" w14:textId="77777777" w:rsidR="00D37270" w:rsidRPr="001F23FC" w:rsidRDefault="00D37270" w:rsidP="00BB50F0">
            <w:pPr>
              <w:pStyle w:val="TAC"/>
            </w:pPr>
            <w:r w:rsidRPr="001F23FC">
              <w:t>11</w:t>
            </w:r>
          </w:p>
        </w:tc>
        <w:tc>
          <w:tcPr>
            <w:tcW w:w="0" w:type="auto"/>
            <w:shd w:val="clear" w:color="auto" w:fill="auto"/>
            <w:noWrap/>
            <w:vAlign w:val="center"/>
            <w:hideMark/>
          </w:tcPr>
          <w:p w14:paraId="67313B1A" w14:textId="77777777" w:rsidR="00D37270" w:rsidRPr="001F23FC" w:rsidRDefault="00D37270" w:rsidP="00BB50F0">
            <w:pPr>
              <w:pStyle w:val="TAC"/>
            </w:pPr>
            <w:r w:rsidRPr="001F23FC">
              <w:t>278</w:t>
            </w:r>
          </w:p>
        </w:tc>
        <w:tc>
          <w:tcPr>
            <w:tcW w:w="0" w:type="auto"/>
            <w:shd w:val="clear" w:color="auto" w:fill="auto"/>
            <w:noWrap/>
            <w:vAlign w:val="center"/>
            <w:hideMark/>
          </w:tcPr>
          <w:p w14:paraId="66B52F8E" w14:textId="77777777" w:rsidR="00D37270" w:rsidRPr="001F23FC" w:rsidRDefault="00D37270" w:rsidP="00BB50F0">
            <w:pPr>
              <w:pStyle w:val="TAC"/>
            </w:pPr>
            <w:r w:rsidRPr="001F23FC">
              <w:t>92</w:t>
            </w:r>
          </w:p>
        </w:tc>
        <w:tc>
          <w:tcPr>
            <w:tcW w:w="0" w:type="auto"/>
            <w:shd w:val="clear" w:color="auto" w:fill="auto"/>
            <w:noWrap/>
            <w:vAlign w:val="center"/>
          </w:tcPr>
          <w:p w14:paraId="4FEE55FE" w14:textId="77777777" w:rsidR="00D37270" w:rsidRPr="001F23FC" w:rsidRDefault="00D37270" w:rsidP="00BB50F0">
            <w:pPr>
              <w:pStyle w:val="TAC"/>
            </w:pPr>
            <w:r w:rsidRPr="001F23FC">
              <w:t>48</w:t>
            </w:r>
          </w:p>
        </w:tc>
        <w:tc>
          <w:tcPr>
            <w:tcW w:w="0" w:type="auto"/>
            <w:shd w:val="clear" w:color="auto" w:fill="auto"/>
            <w:noWrap/>
            <w:vAlign w:val="center"/>
          </w:tcPr>
          <w:p w14:paraId="0565D156" w14:textId="77777777" w:rsidR="00D37270" w:rsidRPr="001F23FC" w:rsidRDefault="00D37270" w:rsidP="00BB50F0">
            <w:pPr>
              <w:pStyle w:val="TAC"/>
            </w:pPr>
            <w:r w:rsidRPr="001F23FC">
              <w:t>889</w:t>
            </w:r>
          </w:p>
        </w:tc>
        <w:tc>
          <w:tcPr>
            <w:tcW w:w="0" w:type="auto"/>
            <w:shd w:val="clear" w:color="auto" w:fill="auto"/>
            <w:noWrap/>
            <w:vAlign w:val="center"/>
          </w:tcPr>
          <w:p w14:paraId="2E1C7E79" w14:textId="77777777" w:rsidR="00D37270" w:rsidRPr="001F23FC" w:rsidRDefault="00D37270" w:rsidP="00BB50F0">
            <w:pPr>
              <w:pStyle w:val="TAC"/>
            </w:pPr>
            <w:r w:rsidRPr="001F23FC">
              <w:t>655</w:t>
            </w:r>
          </w:p>
        </w:tc>
        <w:tc>
          <w:tcPr>
            <w:tcW w:w="0" w:type="auto"/>
            <w:shd w:val="clear" w:color="auto" w:fill="auto"/>
            <w:noWrap/>
            <w:vAlign w:val="center"/>
          </w:tcPr>
          <w:p w14:paraId="162CC492" w14:textId="77777777" w:rsidR="00D37270" w:rsidRPr="001F23FC" w:rsidRDefault="00D37270" w:rsidP="00BB50F0">
            <w:pPr>
              <w:pStyle w:val="TAC"/>
            </w:pPr>
            <w:r w:rsidRPr="001F23FC">
              <w:t>85</w:t>
            </w:r>
          </w:p>
        </w:tc>
        <w:tc>
          <w:tcPr>
            <w:tcW w:w="0" w:type="auto"/>
            <w:shd w:val="clear" w:color="auto" w:fill="auto"/>
            <w:noWrap/>
            <w:vAlign w:val="center"/>
          </w:tcPr>
          <w:p w14:paraId="4E7DDBFF" w14:textId="77777777" w:rsidR="00D37270" w:rsidRPr="001F23FC" w:rsidRDefault="00D37270" w:rsidP="00BB50F0">
            <w:pPr>
              <w:pStyle w:val="TAC"/>
            </w:pPr>
            <w:r w:rsidRPr="001F23FC">
              <w:t>1457</w:t>
            </w:r>
          </w:p>
        </w:tc>
        <w:tc>
          <w:tcPr>
            <w:tcW w:w="0" w:type="auto"/>
            <w:shd w:val="clear" w:color="auto" w:fill="auto"/>
            <w:noWrap/>
            <w:vAlign w:val="center"/>
          </w:tcPr>
          <w:p w14:paraId="4D6DA000" w14:textId="77777777" w:rsidR="00D37270" w:rsidRPr="001F23FC" w:rsidRDefault="00D37270" w:rsidP="00BB50F0">
            <w:pPr>
              <w:pStyle w:val="TAC"/>
            </w:pPr>
            <w:r w:rsidRPr="001F23FC">
              <w:t>1283</w:t>
            </w:r>
          </w:p>
        </w:tc>
        <w:tc>
          <w:tcPr>
            <w:tcW w:w="0" w:type="auto"/>
            <w:shd w:val="clear" w:color="auto" w:fill="auto"/>
            <w:noWrap/>
            <w:vAlign w:val="center"/>
          </w:tcPr>
          <w:p w14:paraId="019FFC17" w14:textId="77777777" w:rsidR="00D37270" w:rsidRPr="001F23FC" w:rsidRDefault="00D37270" w:rsidP="00BB50F0">
            <w:pPr>
              <w:pStyle w:val="TAC"/>
            </w:pPr>
            <w:r w:rsidRPr="001F23FC">
              <w:t>122</w:t>
            </w:r>
          </w:p>
        </w:tc>
        <w:tc>
          <w:tcPr>
            <w:tcW w:w="0" w:type="auto"/>
            <w:shd w:val="clear" w:color="auto" w:fill="auto"/>
            <w:noWrap/>
            <w:vAlign w:val="center"/>
          </w:tcPr>
          <w:p w14:paraId="7196BAE5" w14:textId="77777777" w:rsidR="00D37270" w:rsidRPr="001F23FC" w:rsidRDefault="00D37270" w:rsidP="00BB50F0">
            <w:pPr>
              <w:pStyle w:val="TAC"/>
            </w:pPr>
            <w:r w:rsidRPr="001F23FC">
              <w:t>2010</w:t>
            </w:r>
          </w:p>
        </w:tc>
        <w:tc>
          <w:tcPr>
            <w:tcW w:w="0" w:type="auto"/>
            <w:shd w:val="clear" w:color="auto" w:fill="auto"/>
            <w:noWrap/>
            <w:vAlign w:val="center"/>
          </w:tcPr>
          <w:p w14:paraId="3E8CDA67" w14:textId="77777777" w:rsidR="00D37270" w:rsidRPr="001F23FC" w:rsidRDefault="00D37270" w:rsidP="00BB50F0">
            <w:pPr>
              <w:pStyle w:val="TAC"/>
            </w:pPr>
            <w:r w:rsidRPr="001F23FC">
              <w:t>1934</w:t>
            </w:r>
          </w:p>
        </w:tc>
      </w:tr>
      <w:tr w:rsidR="00D37270" w:rsidRPr="001F23FC" w14:paraId="644AB14D" w14:textId="77777777" w:rsidTr="00BB50F0">
        <w:trPr>
          <w:trHeight w:val="270"/>
          <w:jc w:val="center"/>
        </w:trPr>
        <w:tc>
          <w:tcPr>
            <w:tcW w:w="0" w:type="auto"/>
            <w:shd w:val="clear" w:color="auto" w:fill="auto"/>
            <w:noWrap/>
            <w:vAlign w:val="center"/>
            <w:hideMark/>
          </w:tcPr>
          <w:p w14:paraId="686B913F" w14:textId="77777777" w:rsidR="00D37270" w:rsidRPr="001F23FC" w:rsidRDefault="00D37270" w:rsidP="00BB50F0">
            <w:pPr>
              <w:pStyle w:val="TAC"/>
            </w:pPr>
            <w:r w:rsidRPr="001F23FC">
              <w:t>12</w:t>
            </w:r>
          </w:p>
        </w:tc>
        <w:tc>
          <w:tcPr>
            <w:tcW w:w="0" w:type="auto"/>
            <w:shd w:val="clear" w:color="auto" w:fill="auto"/>
            <w:noWrap/>
            <w:vAlign w:val="center"/>
            <w:hideMark/>
          </w:tcPr>
          <w:p w14:paraId="01B0194C" w14:textId="77777777" w:rsidR="00D37270" w:rsidRPr="001F23FC" w:rsidRDefault="00D37270" w:rsidP="00BB50F0">
            <w:pPr>
              <w:pStyle w:val="TAC"/>
            </w:pPr>
            <w:r w:rsidRPr="001F23FC">
              <w:t>296</w:t>
            </w:r>
          </w:p>
        </w:tc>
        <w:tc>
          <w:tcPr>
            <w:tcW w:w="0" w:type="auto"/>
            <w:shd w:val="clear" w:color="auto" w:fill="auto"/>
            <w:noWrap/>
            <w:vAlign w:val="center"/>
            <w:hideMark/>
          </w:tcPr>
          <w:p w14:paraId="5BC7324E" w14:textId="77777777" w:rsidR="00D37270" w:rsidRPr="001F23FC" w:rsidRDefault="00D37270" w:rsidP="00BB50F0">
            <w:pPr>
              <w:pStyle w:val="TAC"/>
            </w:pPr>
            <w:r w:rsidRPr="001F23FC">
              <w:t>105</w:t>
            </w:r>
          </w:p>
        </w:tc>
        <w:tc>
          <w:tcPr>
            <w:tcW w:w="0" w:type="auto"/>
            <w:shd w:val="clear" w:color="auto" w:fill="auto"/>
            <w:noWrap/>
            <w:vAlign w:val="center"/>
          </w:tcPr>
          <w:p w14:paraId="03E1AEF0" w14:textId="77777777" w:rsidR="00D37270" w:rsidRPr="001F23FC" w:rsidRDefault="00D37270" w:rsidP="00BB50F0">
            <w:pPr>
              <w:pStyle w:val="TAC"/>
            </w:pPr>
            <w:r w:rsidRPr="001F23FC">
              <w:t>49</w:t>
            </w:r>
          </w:p>
        </w:tc>
        <w:tc>
          <w:tcPr>
            <w:tcW w:w="0" w:type="auto"/>
            <w:shd w:val="clear" w:color="auto" w:fill="auto"/>
            <w:noWrap/>
            <w:vAlign w:val="center"/>
          </w:tcPr>
          <w:p w14:paraId="0400D414" w14:textId="77777777" w:rsidR="00D37270" w:rsidRPr="001F23FC" w:rsidRDefault="00D37270" w:rsidP="00BB50F0">
            <w:pPr>
              <w:pStyle w:val="TAC"/>
            </w:pPr>
            <w:r w:rsidRPr="001F23FC">
              <w:t>905</w:t>
            </w:r>
          </w:p>
        </w:tc>
        <w:tc>
          <w:tcPr>
            <w:tcW w:w="0" w:type="auto"/>
            <w:shd w:val="clear" w:color="auto" w:fill="auto"/>
            <w:noWrap/>
            <w:vAlign w:val="center"/>
          </w:tcPr>
          <w:p w14:paraId="2ED4C128" w14:textId="77777777" w:rsidR="00D37270" w:rsidRPr="001F23FC" w:rsidRDefault="00D37270" w:rsidP="00BB50F0">
            <w:pPr>
              <w:pStyle w:val="TAC"/>
            </w:pPr>
            <w:r w:rsidRPr="001F23FC">
              <w:t>672</w:t>
            </w:r>
          </w:p>
        </w:tc>
        <w:tc>
          <w:tcPr>
            <w:tcW w:w="0" w:type="auto"/>
            <w:shd w:val="clear" w:color="auto" w:fill="auto"/>
            <w:noWrap/>
            <w:vAlign w:val="center"/>
          </w:tcPr>
          <w:p w14:paraId="3302F6B8" w14:textId="77777777" w:rsidR="00D37270" w:rsidRPr="001F23FC" w:rsidRDefault="00D37270" w:rsidP="00BB50F0">
            <w:pPr>
              <w:pStyle w:val="TAC"/>
            </w:pPr>
            <w:r w:rsidRPr="001F23FC">
              <w:t>86</w:t>
            </w:r>
          </w:p>
        </w:tc>
        <w:tc>
          <w:tcPr>
            <w:tcW w:w="0" w:type="auto"/>
            <w:shd w:val="clear" w:color="auto" w:fill="auto"/>
            <w:noWrap/>
            <w:vAlign w:val="center"/>
          </w:tcPr>
          <w:p w14:paraId="13BFCCDC" w14:textId="77777777" w:rsidR="00D37270" w:rsidRPr="001F23FC" w:rsidRDefault="00D37270" w:rsidP="00BB50F0">
            <w:pPr>
              <w:pStyle w:val="TAC"/>
            </w:pPr>
            <w:r w:rsidRPr="001F23FC">
              <w:t>1472</w:t>
            </w:r>
          </w:p>
        </w:tc>
        <w:tc>
          <w:tcPr>
            <w:tcW w:w="0" w:type="auto"/>
            <w:shd w:val="clear" w:color="auto" w:fill="auto"/>
            <w:noWrap/>
            <w:vAlign w:val="center"/>
          </w:tcPr>
          <w:p w14:paraId="4022C97F" w14:textId="77777777" w:rsidR="00D37270" w:rsidRPr="001F23FC" w:rsidRDefault="00D37270" w:rsidP="00BB50F0">
            <w:pPr>
              <w:pStyle w:val="TAC"/>
            </w:pPr>
            <w:r w:rsidRPr="001F23FC">
              <w:t>1300</w:t>
            </w:r>
          </w:p>
        </w:tc>
        <w:tc>
          <w:tcPr>
            <w:tcW w:w="0" w:type="auto"/>
            <w:shd w:val="clear" w:color="auto" w:fill="auto"/>
            <w:noWrap/>
            <w:vAlign w:val="center"/>
          </w:tcPr>
          <w:p w14:paraId="1198E21C" w14:textId="77777777" w:rsidR="00D37270" w:rsidRPr="001F23FC" w:rsidRDefault="00D37270" w:rsidP="00BB50F0">
            <w:pPr>
              <w:pStyle w:val="TAC"/>
            </w:pPr>
            <w:r w:rsidRPr="001F23FC">
              <w:t>123</w:t>
            </w:r>
          </w:p>
        </w:tc>
        <w:tc>
          <w:tcPr>
            <w:tcW w:w="0" w:type="auto"/>
            <w:shd w:val="clear" w:color="auto" w:fill="auto"/>
            <w:noWrap/>
            <w:vAlign w:val="center"/>
          </w:tcPr>
          <w:p w14:paraId="3126FEE6" w14:textId="77777777" w:rsidR="00D37270" w:rsidRPr="001F23FC" w:rsidRDefault="00D37270" w:rsidP="00BB50F0">
            <w:pPr>
              <w:pStyle w:val="TAC"/>
            </w:pPr>
            <w:r w:rsidRPr="001F23FC">
              <w:t>2025</w:t>
            </w:r>
          </w:p>
        </w:tc>
        <w:tc>
          <w:tcPr>
            <w:tcW w:w="0" w:type="auto"/>
            <w:shd w:val="clear" w:color="auto" w:fill="auto"/>
            <w:noWrap/>
            <w:vAlign w:val="center"/>
          </w:tcPr>
          <w:p w14:paraId="400D9645" w14:textId="77777777" w:rsidR="00D37270" w:rsidRPr="001F23FC" w:rsidRDefault="00D37270" w:rsidP="00BB50F0">
            <w:pPr>
              <w:pStyle w:val="TAC"/>
            </w:pPr>
            <w:r w:rsidRPr="001F23FC">
              <w:t>1951</w:t>
            </w:r>
          </w:p>
        </w:tc>
      </w:tr>
      <w:tr w:rsidR="00D37270" w:rsidRPr="001F23FC" w14:paraId="637D148D" w14:textId="77777777" w:rsidTr="00BB50F0">
        <w:trPr>
          <w:trHeight w:val="270"/>
          <w:jc w:val="center"/>
        </w:trPr>
        <w:tc>
          <w:tcPr>
            <w:tcW w:w="0" w:type="auto"/>
            <w:shd w:val="clear" w:color="auto" w:fill="auto"/>
            <w:noWrap/>
            <w:vAlign w:val="center"/>
            <w:hideMark/>
          </w:tcPr>
          <w:p w14:paraId="2080C7D1" w14:textId="77777777" w:rsidR="00D37270" w:rsidRPr="001F23FC" w:rsidRDefault="00D37270" w:rsidP="00BB50F0">
            <w:pPr>
              <w:pStyle w:val="TAC"/>
            </w:pPr>
            <w:r w:rsidRPr="001F23FC">
              <w:t>13</w:t>
            </w:r>
          </w:p>
        </w:tc>
        <w:tc>
          <w:tcPr>
            <w:tcW w:w="0" w:type="auto"/>
            <w:shd w:val="clear" w:color="auto" w:fill="auto"/>
            <w:noWrap/>
            <w:vAlign w:val="center"/>
            <w:hideMark/>
          </w:tcPr>
          <w:p w14:paraId="077E6589" w14:textId="77777777" w:rsidR="00D37270" w:rsidRPr="001F23FC" w:rsidRDefault="00D37270" w:rsidP="00BB50F0">
            <w:pPr>
              <w:pStyle w:val="TAC"/>
            </w:pPr>
            <w:r w:rsidRPr="001F23FC">
              <w:t>314</w:t>
            </w:r>
          </w:p>
        </w:tc>
        <w:tc>
          <w:tcPr>
            <w:tcW w:w="0" w:type="auto"/>
            <w:shd w:val="clear" w:color="auto" w:fill="auto"/>
            <w:noWrap/>
            <w:vAlign w:val="center"/>
            <w:hideMark/>
          </w:tcPr>
          <w:p w14:paraId="1709EC9F" w14:textId="77777777" w:rsidR="00D37270" w:rsidRPr="001F23FC" w:rsidRDefault="00D37270" w:rsidP="00BB50F0">
            <w:pPr>
              <w:pStyle w:val="TAC"/>
            </w:pPr>
            <w:r w:rsidRPr="001F23FC">
              <w:t>118</w:t>
            </w:r>
          </w:p>
        </w:tc>
        <w:tc>
          <w:tcPr>
            <w:tcW w:w="0" w:type="auto"/>
            <w:shd w:val="clear" w:color="auto" w:fill="auto"/>
            <w:noWrap/>
            <w:vAlign w:val="center"/>
          </w:tcPr>
          <w:p w14:paraId="72C75DE9" w14:textId="77777777" w:rsidR="00D37270" w:rsidRPr="001F23FC" w:rsidRDefault="00D37270" w:rsidP="00BB50F0">
            <w:pPr>
              <w:pStyle w:val="TAC"/>
            </w:pPr>
            <w:r w:rsidRPr="001F23FC">
              <w:t>50</w:t>
            </w:r>
          </w:p>
        </w:tc>
        <w:tc>
          <w:tcPr>
            <w:tcW w:w="0" w:type="auto"/>
            <w:shd w:val="clear" w:color="auto" w:fill="auto"/>
            <w:noWrap/>
            <w:vAlign w:val="center"/>
          </w:tcPr>
          <w:p w14:paraId="656A9ECA" w14:textId="77777777" w:rsidR="00D37270" w:rsidRPr="001F23FC" w:rsidRDefault="00D37270" w:rsidP="00BB50F0">
            <w:pPr>
              <w:pStyle w:val="TAC"/>
            </w:pPr>
            <w:r w:rsidRPr="001F23FC">
              <w:t>920</w:t>
            </w:r>
          </w:p>
        </w:tc>
        <w:tc>
          <w:tcPr>
            <w:tcW w:w="0" w:type="auto"/>
            <w:shd w:val="clear" w:color="auto" w:fill="auto"/>
            <w:noWrap/>
            <w:vAlign w:val="center"/>
          </w:tcPr>
          <w:p w14:paraId="465AA1FF" w14:textId="77777777" w:rsidR="00D37270" w:rsidRPr="001F23FC" w:rsidRDefault="00D37270" w:rsidP="00BB50F0">
            <w:pPr>
              <w:pStyle w:val="TAC"/>
            </w:pPr>
            <w:r w:rsidRPr="001F23FC">
              <w:t>688</w:t>
            </w:r>
          </w:p>
        </w:tc>
        <w:tc>
          <w:tcPr>
            <w:tcW w:w="0" w:type="auto"/>
            <w:shd w:val="clear" w:color="auto" w:fill="auto"/>
            <w:noWrap/>
            <w:vAlign w:val="center"/>
          </w:tcPr>
          <w:p w14:paraId="1E057BB8" w14:textId="77777777" w:rsidR="00D37270" w:rsidRPr="001F23FC" w:rsidRDefault="00D37270" w:rsidP="00BB50F0">
            <w:pPr>
              <w:pStyle w:val="TAC"/>
            </w:pPr>
            <w:r w:rsidRPr="001F23FC">
              <w:t>87</w:t>
            </w:r>
          </w:p>
        </w:tc>
        <w:tc>
          <w:tcPr>
            <w:tcW w:w="0" w:type="auto"/>
            <w:shd w:val="clear" w:color="auto" w:fill="auto"/>
            <w:noWrap/>
            <w:vAlign w:val="center"/>
          </w:tcPr>
          <w:p w14:paraId="536811A4" w14:textId="77777777" w:rsidR="00D37270" w:rsidRPr="001F23FC" w:rsidRDefault="00D37270" w:rsidP="00BB50F0">
            <w:pPr>
              <w:pStyle w:val="TAC"/>
            </w:pPr>
            <w:r w:rsidRPr="001F23FC">
              <w:t>1487</w:t>
            </w:r>
          </w:p>
        </w:tc>
        <w:tc>
          <w:tcPr>
            <w:tcW w:w="0" w:type="auto"/>
            <w:shd w:val="clear" w:color="auto" w:fill="auto"/>
            <w:noWrap/>
            <w:vAlign w:val="center"/>
          </w:tcPr>
          <w:p w14:paraId="5A79AB93" w14:textId="77777777" w:rsidR="00D37270" w:rsidRPr="001F23FC" w:rsidRDefault="00D37270" w:rsidP="00BB50F0">
            <w:pPr>
              <w:pStyle w:val="TAC"/>
            </w:pPr>
            <w:r w:rsidRPr="001F23FC">
              <w:t>1318</w:t>
            </w:r>
          </w:p>
        </w:tc>
        <w:tc>
          <w:tcPr>
            <w:tcW w:w="0" w:type="auto"/>
            <w:shd w:val="clear" w:color="auto" w:fill="auto"/>
            <w:noWrap/>
            <w:vAlign w:val="center"/>
          </w:tcPr>
          <w:p w14:paraId="08B80EEE" w14:textId="77777777" w:rsidR="00D37270" w:rsidRPr="001F23FC" w:rsidRDefault="00D37270" w:rsidP="00BB50F0">
            <w:pPr>
              <w:pStyle w:val="TAC"/>
            </w:pPr>
            <w:r w:rsidRPr="001F23FC">
              <w:t>124</w:t>
            </w:r>
          </w:p>
        </w:tc>
        <w:tc>
          <w:tcPr>
            <w:tcW w:w="0" w:type="auto"/>
            <w:shd w:val="clear" w:color="auto" w:fill="auto"/>
            <w:noWrap/>
            <w:vAlign w:val="center"/>
          </w:tcPr>
          <w:p w14:paraId="182182DA" w14:textId="77777777" w:rsidR="00D37270" w:rsidRPr="001F23FC" w:rsidRDefault="00D37270" w:rsidP="00BB50F0">
            <w:pPr>
              <w:pStyle w:val="TAC"/>
            </w:pPr>
            <w:r w:rsidRPr="001F23FC">
              <w:t>2040</w:t>
            </w:r>
          </w:p>
        </w:tc>
        <w:tc>
          <w:tcPr>
            <w:tcW w:w="0" w:type="auto"/>
            <w:shd w:val="clear" w:color="auto" w:fill="auto"/>
            <w:noWrap/>
            <w:vAlign w:val="center"/>
          </w:tcPr>
          <w:p w14:paraId="58A5961F" w14:textId="77777777" w:rsidR="00D37270" w:rsidRPr="001F23FC" w:rsidRDefault="00D37270" w:rsidP="00BB50F0">
            <w:pPr>
              <w:pStyle w:val="TAC"/>
            </w:pPr>
            <w:r w:rsidRPr="001F23FC">
              <w:t>1969</w:t>
            </w:r>
          </w:p>
        </w:tc>
      </w:tr>
      <w:tr w:rsidR="00D37270" w:rsidRPr="001F23FC" w14:paraId="5366CFB4" w14:textId="77777777" w:rsidTr="00BB50F0">
        <w:trPr>
          <w:trHeight w:val="270"/>
          <w:jc w:val="center"/>
        </w:trPr>
        <w:tc>
          <w:tcPr>
            <w:tcW w:w="0" w:type="auto"/>
            <w:shd w:val="clear" w:color="auto" w:fill="auto"/>
            <w:noWrap/>
            <w:vAlign w:val="center"/>
            <w:hideMark/>
          </w:tcPr>
          <w:p w14:paraId="508A57A3" w14:textId="77777777" w:rsidR="00D37270" w:rsidRPr="001F23FC" w:rsidRDefault="00D37270" w:rsidP="00BB50F0">
            <w:pPr>
              <w:pStyle w:val="TAC"/>
            </w:pPr>
            <w:r w:rsidRPr="001F23FC">
              <w:t>14</w:t>
            </w:r>
          </w:p>
        </w:tc>
        <w:tc>
          <w:tcPr>
            <w:tcW w:w="0" w:type="auto"/>
            <w:shd w:val="clear" w:color="auto" w:fill="auto"/>
            <w:noWrap/>
            <w:vAlign w:val="center"/>
            <w:hideMark/>
          </w:tcPr>
          <w:p w14:paraId="6650F010" w14:textId="77777777" w:rsidR="00D37270" w:rsidRPr="001F23FC" w:rsidRDefault="00D37270" w:rsidP="00BB50F0">
            <w:pPr>
              <w:pStyle w:val="TAC"/>
            </w:pPr>
            <w:r w:rsidRPr="001F23FC">
              <w:t>332</w:t>
            </w:r>
          </w:p>
        </w:tc>
        <w:tc>
          <w:tcPr>
            <w:tcW w:w="0" w:type="auto"/>
            <w:shd w:val="clear" w:color="auto" w:fill="auto"/>
            <w:noWrap/>
            <w:vAlign w:val="center"/>
            <w:hideMark/>
          </w:tcPr>
          <w:p w14:paraId="4A168C93" w14:textId="77777777" w:rsidR="00D37270" w:rsidRPr="001F23FC" w:rsidRDefault="00D37270" w:rsidP="00BB50F0">
            <w:pPr>
              <w:pStyle w:val="TAC"/>
            </w:pPr>
            <w:r w:rsidRPr="001F23FC">
              <w:t>131</w:t>
            </w:r>
          </w:p>
        </w:tc>
        <w:tc>
          <w:tcPr>
            <w:tcW w:w="0" w:type="auto"/>
            <w:shd w:val="clear" w:color="auto" w:fill="auto"/>
            <w:noWrap/>
            <w:vAlign w:val="center"/>
          </w:tcPr>
          <w:p w14:paraId="5E1BB96B" w14:textId="77777777" w:rsidR="00D37270" w:rsidRPr="001F23FC" w:rsidRDefault="00D37270" w:rsidP="00BB50F0">
            <w:pPr>
              <w:pStyle w:val="TAC"/>
            </w:pPr>
            <w:r w:rsidRPr="001F23FC">
              <w:t>51</w:t>
            </w:r>
          </w:p>
        </w:tc>
        <w:tc>
          <w:tcPr>
            <w:tcW w:w="0" w:type="auto"/>
            <w:shd w:val="clear" w:color="auto" w:fill="auto"/>
            <w:noWrap/>
            <w:vAlign w:val="center"/>
          </w:tcPr>
          <w:p w14:paraId="68A52BCA" w14:textId="77777777" w:rsidR="00D37270" w:rsidRPr="001F23FC" w:rsidRDefault="00D37270" w:rsidP="00BB50F0">
            <w:pPr>
              <w:pStyle w:val="TAC"/>
            </w:pPr>
            <w:r w:rsidRPr="001F23FC">
              <w:t>936</w:t>
            </w:r>
          </w:p>
        </w:tc>
        <w:tc>
          <w:tcPr>
            <w:tcW w:w="0" w:type="auto"/>
            <w:shd w:val="clear" w:color="auto" w:fill="auto"/>
            <w:noWrap/>
            <w:vAlign w:val="center"/>
          </w:tcPr>
          <w:p w14:paraId="238DD022" w14:textId="77777777" w:rsidR="00D37270" w:rsidRPr="001F23FC" w:rsidRDefault="00D37270" w:rsidP="00BB50F0">
            <w:pPr>
              <w:pStyle w:val="TAC"/>
            </w:pPr>
            <w:r w:rsidRPr="001F23FC">
              <w:t>705</w:t>
            </w:r>
          </w:p>
        </w:tc>
        <w:tc>
          <w:tcPr>
            <w:tcW w:w="0" w:type="auto"/>
            <w:shd w:val="clear" w:color="auto" w:fill="auto"/>
            <w:noWrap/>
            <w:vAlign w:val="center"/>
          </w:tcPr>
          <w:p w14:paraId="12766379" w14:textId="77777777" w:rsidR="00D37270" w:rsidRPr="001F23FC" w:rsidRDefault="00D37270" w:rsidP="00BB50F0">
            <w:pPr>
              <w:pStyle w:val="TAC"/>
            </w:pPr>
            <w:r w:rsidRPr="001F23FC">
              <w:t>88</w:t>
            </w:r>
          </w:p>
        </w:tc>
        <w:tc>
          <w:tcPr>
            <w:tcW w:w="0" w:type="auto"/>
            <w:shd w:val="clear" w:color="auto" w:fill="auto"/>
            <w:noWrap/>
            <w:vAlign w:val="center"/>
          </w:tcPr>
          <w:p w14:paraId="62D2D87F" w14:textId="77777777" w:rsidR="00D37270" w:rsidRPr="001F23FC" w:rsidRDefault="00D37270" w:rsidP="00BB50F0">
            <w:pPr>
              <w:pStyle w:val="TAC"/>
            </w:pPr>
            <w:r w:rsidRPr="001F23FC">
              <w:t>1503</w:t>
            </w:r>
          </w:p>
        </w:tc>
        <w:tc>
          <w:tcPr>
            <w:tcW w:w="0" w:type="auto"/>
            <w:shd w:val="clear" w:color="auto" w:fill="auto"/>
            <w:noWrap/>
            <w:vAlign w:val="center"/>
          </w:tcPr>
          <w:p w14:paraId="4DC85B2D" w14:textId="77777777" w:rsidR="00D37270" w:rsidRPr="001F23FC" w:rsidRDefault="00D37270" w:rsidP="00BB50F0">
            <w:pPr>
              <w:pStyle w:val="TAC"/>
            </w:pPr>
            <w:r w:rsidRPr="001F23FC">
              <w:t>1335</w:t>
            </w:r>
          </w:p>
        </w:tc>
        <w:tc>
          <w:tcPr>
            <w:tcW w:w="0" w:type="auto"/>
            <w:shd w:val="clear" w:color="auto" w:fill="auto"/>
            <w:noWrap/>
            <w:vAlign w:val="center"/>
          </w:tcPr>
          <w:p w14:paraId="1A5E9B6D" w14:textId="77777777" w:rsidR="00D37270" w:rsidRPr="001F23FC" w:rsidRDefault="00D37270" w:rsidP="00BB50F0">
            <w:pPr>
              <w:pStyle w:val="TAC"/>
            </w:pPr>
            <w:r w:rsidRPr="001F23FC">
              <w:t>125</w:t>
            </w:r>
          </w:p>
        </w:tc>
        <w:tc>
          <w:tcPr>
            <w:tcW w:w="0" w:type="auto"/>
            <w:shd w:val="clear" w:color="auto" w:fill="auto"/>
            <w:noWrap/>
            <w:vAlign w:val="center"/>
          </w:tcPr>
          <w:p w14:paraId="3A7D626A" w14:textId="77777777" w:rsidR="00D37270" w:rsidRPr="001F23FC" w:rsidRDefault="00D37270" w:rsidP="00BB50F0">
            <w:pPr>
              <w:pStyle w:val="TAC"/>
            </w:pPr>
            <w:r w:rsidRPr="001F23FC">
              <w:t>2055</w:t>
            </w:r>
          </w:p>
        </w:tc>
        <w:tc>
          <w:tcPr>
            <w:tcW w:w="0" w:type="auto"/>
            <w:shd w:val="clear" w:color="auto" w:fill="auto"/>
            <w:noWrap/>
            <w:vAlign w:val="center"/>
          </w:tcPr>
          <w:p w14:paraId="773550B9" w14:textId="77777777" w:rsidR="00D37270" w:rsidRPr="001F23FC" w:rsidRDefault="00D37270" w:rsidP="00BB50F0">
            <w:pPr>
              <w:pStyle w:val="TAC"/>
            </w:pPr>
            <w:r w:rsidRPr="001F23FC">
              <w:t>1987</w:t>
            </w:r>
          </w:p>
        </w:tc>
      </w:tr>
      <w:tr w:rsidR="00D37270" w:rsidRPr="001F23FC" w14:paraId="5D6C0D3B" w14:textId="77777777" w:rsidTr="00BB50F0">
        <w:trPr>
          <w:trHeight w:val="270"/>
          <w:jc w:val="center"/>
        </w:trPr>
        <w:tc>
          <w:tcPr>
            <w:tcW w:w="0" w:type="auto"/>
            <w:shd w:val="clear" w:color="auto" w:fill="auto"/>
            <w:noWrap/>
            <w:vAlign w:val="center"/>
            <w:hideMark/>
          </w:tcPr>
          <w:p w14:paraId="2A3B0808" w14:textId="77777777" w:rsidR="00D37270" w:rsidRPr="001F23FC" w:rsidRDefault="00D37270" w:rsidP="00BB50F0">
            <w:pPr>
              <w:pStyle w:val="TAC"/>
            </w:pPr>
            <w:r w:rsidRPr="001F23FC">
              <w:t>15</w:t>
            </w:r>
          </w:p>
        </w:tc>
        <w:tc>
          <w:tcPr>
            <w:tcW w:w="0" w:type="auto"/>
            <w:shd w:val="clear" w:color="auto" w:fill="auto"/>
            <w:noWrap/>
            <w:vAlign w:val="center"/>
            <w:hideMark/>
          </w:tcPr>
          <w:p w14:paraId="35AFD401" w14:textId="77777777" w:rsidR="00D37270" w:rsidRPr="001F23FC" w:rsidRDefault="00D37270" w:rsidP="00BB50F0">
            <w:pPr>
              <w:pStyle w:val="TAC"/>
            </w:pPr>
            <w:r w:rsidRPr="001F23FC">
              <w:t>349</w:t>
            </w:r>
          </w:p>
        </w:tc>
        <w:tc>
          <w:tcPr>
            <w:tcW w:w="0" w:type="auto"/>
            <w:shd w:val="clear" w:color="auto" w:fill="auto"/>
            <w:noWrap/>
            <w:vAlign w:val="center"/>
            <w:hideMark/>
          </w:tcPr>
          <w:p w14:paraId="3564ED93" w14:textId="77777777" w:rsidR="00D37270" w:rsidRPr="001F23FC" w:rsidRDefault="00D37270" w:rsidP="00BB50F0">
            <w:pPr>
              <w:pStyle w:val="TAC"/>
            </w:pPr>
            <w:r w:rsidRPr="001F23FC">
              <w:t>145</w:t>
            </w:r>
          </w:p>
        </w:tc>
        <w:tc>
          <w:tcPr>
            <w:tcW w:w="0" w:type="auto"/>
            <w:shd w:val="clear" w:color="auto" w:fill="auto"/>
            <w:noWrap/>
            <w:vAlign w:val="center"/>
          </w:tcPr>
          <w:p w14:paraId="7BFAF79E" w14:textId="77777777" w:rsidR="00D37270" w:rsidRPr="001F23FC" w:rsidRDefault="00D37270" w:rsidP="00BB50F0">
            <w:pPr>
              <w:pStyle w:val="TAC"/>
            </w:pPr>
            <w:r w:rsidRPr="001F23FC">
              <w:t>52</w:t>
            </w:r>
          </w:p>
        </w:tc>
        <w:tc>
          <w:tcPr>
            <w:tcW w:w="0" w:type="auto"/>
            <w:shd w:val="clear" w:color="auto" w:fill="auto"/>
            <w:noWrap/>
            <w:vAlign w:val="center"/>
          </w:tcPr>
          <w:p w14:paraId="65FA52B8" w14:textId="77777777" w:rsidR="00D37270" w:rsidRPr="001F23FC" w:rsidRDefault="00D37270" w:rsidP="00BB50F0">
            <w:pPr>
              <w:pStyle w:val="TAC"/>
            </w:pPr>
            <w:r w:rsidRPr="001F23FC">
              <w:t>952</w:t>
            </w:r>
          </w:p>
        </w:tc>
        <w:tc>
          <w:tcPr>
            <w:tcW w:w="0" w:type="auto"/>
            <w:shd w:val="clear" w:color="auto" w:fill="auto"/>
            <w:noWrap/>
            <w:vAlign w:val="center"/>
          </w:tcPr>
          <w:p w14:paraId="4F445374" w14:textId="77777777" w:rsidR="00D37270" w:rsidRPr="001F23FC" w:rsidRDefault="00D37270" w:rsidP="00BB50F0">
            <w:pPr>
              <w:pStyle w:val="TAC"/>
            </w:pPr>
            <w:r w:rsidRPr="001F23FC">
              <w:t>721</w:t>
            </w:r>
          </w:p>
        </w:tc>
        <w:tc>
          <w:tcPr>
            <w:tcW w:w="0" w:type="auto"/>
            <w:shd w:val="clear" w:color="auto" w:fill="auto"/>
            <w:noWrap/>
            <w:vAlign w:val="center"/>
          </w:tcPr>
          <w:p w14:paraId="0B427797" w14:textId="77777777" w:rsidR="00D37270" w:rsidRPr="001F23FC" w:rsidRDefault="00D37270" w:rsidP="00BB50F0">
            <w:pPr>
              <w:pStyle w:val="TAC"/>
            </w:pPr>
            <w:r w:rsidRPr="001F23FC">
              <w:t>89</w:t>
            </w:r>
          </w:p>
        </w:tc>
        <w:tc>
          <w:tcPr>
            <w:tcW w:w="0" w:type="auto"/>
            <w:shd w:val="clear" w:color="auto" w:fill="auto"/>
            <w:noWrap/>
            <w:vAlign w:val="center"/>
          </w:tcPr>
          <w:p w14:paraId="0FF2854B" w14:textId="77777777" w:rsidR="00D37270" w:rsidRPr="001F23FC" w:rsidRDefault="00D37270" w:rsidP="00BB50F0">
            <w:pPr>
              <w:pStyle w:val="TAC"/>
            </w:pPr>
            <w:r w:rsidRPr="001F23FC">
              <w:t>1518</w:t>
            </w:r>
          </w:p>
        </w:tc>
        <w:tc>
          <w:tcPr>
            <w:tcW w:w="0" w:type="auto"/>
            <w:shd w:val="clear" w:color="auto" w:fill="auto"/>
            <w:noWrap/>
            <w:vAlign w:val="center"/>
          </w:tcPr>
          <w:p w14:paraId="65F052E1" w14:textId="77777777" w:rsidR="00D37270" w:rsidRPr="001F23FC" w:rsidRDefault="00D37270" w:rsidP="00BB50F0">
            <w:pPr>
              <w:pStyle w:val="TAC"/>
            </w:pPr>
            <w:r w:rsidRPr="001F23FC">
              <w:t>1353</w:t>
            </w:r>
          </w:p>
        </w:tc>
        <w:tc>
          <w:tcPr>
            <w:tcW w:w="0" w:type="auto"/>
            <w:shd w:val="clear" w:color="auto" w:fill="auto"/>
            <w:noWrap/>
            <w:vAlign w:val="center"/>
          </w:tcPr>
          <w:p w14:paraId="4FA86A43" w14:textId="77777777" w:rsidR="00D37270" w:rsidRPr="001F23FC" w:rsidRDefault="00D37270" w:rsidP="00BB50F0">
            <w:pPr>
              <w:pStyle w:val="TAC"/>
            </w:pPr>
            <w:r w:rsidRPr="001F23FC">
              <w:t>126</w:t>
            </w:r>
          </w:p>
        </w:tc>
        <w:tc>
          <w:tcPr>
            <w:tcW w:w="0" w:type="auto"/>
            <w:shd w:val="clear" w:color="auto" w:fill="auto"/>
            <w:noWrap/>
            <w:vAlign w:val="center"/>
          </w:tcPr>
          <w:p w14:paraId="0B017518" w14:textId="77777777" w:rsidR="00D37270" w:rsidRPr="001F23FC" w:rsidRDefault="00D37270" w:rsidP="00BB50F0">
            <w:pPr>
              <w:pStyle w:val="TAC"/>
            </w:pPr>
            <w:r w:rsidRPr="001F23FC">
              <w:t>2069</w:t>
            </w:r>
          </w:p>
        </w:tc>
        <w:tc>
          <w:tcPr>
            <w:tcW w:w="0" w:type="auto"/>
            <w:shd w:val="clear" w:color="auto" w:fill="auto"/>
            <w:noWrap/>
            <w:vAlign w:val="center"/>
          </w:tcPr>
          <w:p w14:paraId="51F5CAA5" w14:textId="77777777" w:rsidR="00D37270" w:rsidRPr="001F23FC" w:rsidRDefault="00D37270" w:rsidP="00BB50F0">
            <w:pPr>
              <w:pStyle w:val="TAC"/>
            </w:pPr>
            <w:r w:rsidRPr="001F23FC">
              <w:t>2005</w:t>
            </w:r>
          </w:p>
        </w:tc>
      </w:tr>
      <w:tr w:rsidR="00D37270" w:rsidRPr="001F23FC" w14:paraId="6615CF33" w14:textId="77777777" w:rsidTr="00BB50F0">
        <w:trPr>
          <w:trHeight w:val="270"/>
          <w:jc w:val="center"/>
        </w:trPr>
        <w:tc>
          <w:tcPr>
            <w:tcW w:w="0" w:type="auto"/>
            <w:shd w:val="clear" w:color="auto" w:fill="auto"/>
            <w:noWrap/>
            <w:vAlign w:val="center"/>
            <w:hideMark/>
          </w:tcPr>
          <w:p w14:paraId="154482DA" w14:textId="77777777" w:rsidR="00D37270" w:rsidRPr="001F23FC" w:rsidRDefault="00D37270" w:rsidP="00BB50F0">
            <w:pPr>
              <w:pStyle w:val="TAC"/>
            </w:pPr>
            <w:r w:rsidRPr="001F23FC">
              <w:t>16</w:t>
            </w:r>
          </w:p>
        </w:tc>
        <w:tc>
          <w:tcPr>
            <w:tcW w:w="0" w:type="auto"/>
            <w:shd w:val="clear" w:color="auto" w:fill="auto"/>
            <w:noWrap/>
            <w:vAlign w:val="center"/>
            <w:hideMark/>
          </w:tcPr>
          <w:p w14:paraId="005CA6B0" w14:textId="77777777" w:rsidR="00D37270" w:rsidRPr="001F23FC" w:rsidRDefault="00D37270" w:rsidP="00BB50F0">
            <w:pPr>
              <w:pStyle w:val="TAC"/>
            </w:pPr>
            <w:r w:rsidRPr="001F23FC">
              <w:t>367</w:t>
            </w:r>
          </w:p>
        </w:tc>
        <w:tc>
          <w:tcPr>
            <w:tcW w:w="0" w:type="auto"/>
            <w:shd w:val="clear" w:color="auto" w:fill="auto"/>
            <w:noWrap/>
            <w:vAlign w:val="center"/>
            <w:hideMark/>
          </w:tcPr>
          <w:p w14:paraId="7D7357F8" w14:textId="77777777" w:rsidR="00D37270" w:rsidRPr="001F23FC" w:rsidRDefault="00D37270" w:rsidP="00BB50F0">
            <w:pPr>
              <w:pStyle w:val="TAC"/>
            </w:pPr>
            <w:r w:rsidRPr="001F23FC">
              <w:t>159</w:t>
            </w:r>
          </w:p>
        </w:tc>
        <w:tc>
          <w:tcPr>
            <w:tcW w:w="0" w:type="auto"/>
            <w:shd w:val="clear" w:color="auto" w:fill="auto"/>
            <w:noWrap/>
            <w:vAlign w:val="center"/>
          </w:tcPr>
          <w:p w14:paraId="4D02C17A" w14:textId="77777777" w:rsidR="00D37270" w:rsidRPr="001F23FC" w:rsidRDefault="00D37270" w:rsidP="00BB50F0">
            <w:pPr>
              <w:pStyle w:val="TAC"/>
            </w:pPr>
            <w:r w:rsidRPr="001F23FC">
              <w:t>53</w:t>
            </w:r>
          </w:p>
        </w:tc>
        <w:tc>
          <w:tcPr>
            <w:tcW w:w="0" w:type="auto"/>
            <w:shd w:val="clear" w:color="auto" w:fill="auto"/>
            <w:noWrap/>
            <w:vAlign w:val="center"/>
          </w:tcPr>
          <w:p w14:paraId="7DC53B42" w14:textId="77777777" w:rsidR="00D37270" w:rsidRPr="001F23FC" w:rsidRDefault="00D37270" w:rsidP="00BB50F0">
            <w:pPr>
              <w:pStyle w:val="TAC"/>
            </w:pPr>
            <w:r w:rsidRPr="001F23FC">
              <w:t>967</w:t>
            </w:r>
          </w:p>
        </w:tc>
        <w:tc>
          <w:tcPr>
            <w:tcW w:w="0" w:type="auto"/>
            <w:shd w:val="clear" w:color="auto" w:fill="auto"/>
            <w:noWrap/>
            <w:vAlign w:val="center"/>
          </w:tcPr>
          <w:p w14:paraId="127F604B" w14:textId="77777777" w:rsidR="00D37270" w:rsidRPr="001F23FC" w:rsidRDefault="00D37270" w:rsidP="00BB50F0">
            <w:pPr>
              <w:pStyle w:val="TAC"/>
            </w:pPr>
            <w:r w:rsidRPr="001F23FC">
              <w:t>738</w:t>
            </w:r>
          </w:p>
        </w:tc>
        <w:tc>
          <w:tcPr>
            <w:tcW w:w="0" w:type="auto"/>
            <w:shd w:val="clear" w:color="auto" w:fill="auto"/>
            <w:noWrap/>
            <w:vAlign w:val="center"/>
          </w:tcPr>
          <w:p w14:paraId="3B9DE6E7" w14:textId="77777777" w:rsidR="00D37270" w:rsidRPr="001F23FC" w:rsidRDefault="00D37270" w:rsidP="00BB50F0">
            <w:pPr>
              <w:pStyle w:val="TAC"/>
            </w:pPr>
            <w:r w:rsidRPr="001F23FC">
              <w:t>90</w:t>
            </w:r>
          </w:p>
        </w:tc>
        <w:tc>
          <w:tcPr>
            <w:tcW w:w="0" w:type="auto"/>
            <w:shd w:val="clear" w:color="auto" w:fill="auto"/>
            <w:noWrap/>
            <w:vAlign w:val="center"/>
          </w:tcPr>
          <w:p w14:paraId="33AFF499" w14:textId="77777777" w:rsidR="00D37270" w:rsidRPr="001F23FC" w:rsidRDefault="00D37270" w:rsidP="00BB50F0">
            <w:pPr>
              <w:pStyle w:val="TAC"/>
            </w:pPr>
            <w:r w:rsidRPr="001F23FC">
              <w:t>1533</w:t>
            </w:r>
          </w:p>
        </w:tc>
        <w:tc>
          <w:tcPr>
            <w:tcW w:w="0" w:type="auto"/>
            <w:shd w:val="clear" w:color="auto" w:fill="auto"/>
            <w:noWrap/>
            <w:vAlign w:val="center"/>
          </w:tcPr>
          <w:p w14:paraId="004772C5" w14:textId="77777777" w:rsidR="00D37270" w:rsidRPr="001F23FC" w:rsidRDefault="00D37270" w:rsidP="00BB50F0">
            <w:pPr>
              <w:pStyle w:val="TAC"/>
            </w:pPr>
            <w:r w:rsidRPr="001F23FC">
              <w:t>1370</w:t>
            </w:r>
          </w:p>
        </w:tc>
        <w:tc>
          <w:tcPr>
            <w:tcW w:w="0" w:type="auto"/>
            <w:shd w:val="clear" w:color="auto" w:fill="auto"/>
            <w:noWrap/>
            <w:vAlign w:val="center"/>
          </w:tcPr>
          <w:p w14:paraId="500A933B" w14:textId="77777777" w:rsidR="00D37270" w:rsidRPr="001F23FC" w:rsidRDefault="00D37270" w:rsidP="00BB50F0">
            <w:pPr>
              <w:pStyle w:val="TAC"/>
            </w:pPr>
            <w:r w:rsidRPr="001F23FC">
              <w:t>127</w:t>
            </w:r>
          </w:p>
        </w:tc>
        <w:tc>
          <w:tcPr>
            <w:tcW w:w="0" w:type="auto"/>
            <w:shd w:val="clear" w:color="auto" w:fill="auto"/>
            <w:noWrap/>
            <w:vAlign w:val="center"/>
          </w:tcPr>
          <w:p w14:paraId="40BF29F5" w14:textId="77777777" w:rsidR="00D37270" w:rsidRPr="001F23FC" w:rsidRDefault="00D37270" w:rsidP="00BB50F0">
            <w:pPr>
              <w:pStyle w:val="TAC"/>
            </w:pPr>
            <w:r w:rsidRPr="001F23FC">
              <w:t>2084</w:t>
            </w:r>
          </w:p>
        </w:tc>
        <w:tc>
          <w:tcPr>
            <w:tcW w:w="0" w:type="auto"/>
            <w:shd w:val="clear" w:color="auto" w:fill="auto"/>
            <w:noWrap/>
            <w:vAlign w:val="center"/>
          </w:tcPr>
          <w:p w14:paraId="00B976F9" w14:textId="77777777" w:rsidR="00D37270" w:rsidRPr="001F23FC" w:rsidRDefault="00D37270" w:rsidP="00BB50F0">
            <w:pPr>
              <w:pStyle w:val="TAC"/>
            </w:pPr>
            <w:r w:rsidRPr="001F23FC">
              <w:t>2023</w:t>
            </w:r>
          </w:p>
        </w:tc>
      </w:tr>
      <w:tr w:rsidR="00D37270" w:rsidRPr="001F23FC" w14:paraId="1E8B192A" w14:textId="77777777" w:rsidTr="00BB50F0">
        <w:trPr>
          <w:trHeight w:val="270"/>
          <w:jc w:val="center"/>
        </w:trPr>
        <w:tc>
          <w:tcPr>
            <w:tcW w:w="0" w:type="auto"/>
            <w:shd w:val="clear" w:color="auto" w:fill="auto"/>
            <w:noWrap/>
            <w:vAlign w:val="center"/>
            <w:hideMark/>
          </w:tcPr>
          <w:p w14:paraId="6DBABFD4" w14:textId="77777777" w:rsidR="00D37270" w:rsidRPr="001F23FC" w:rsidRDefault="00D37270" w:rsidP="00BB50F0">
            <w:pPr>
              <w:pStyle w:val="TAC"/>
            </w:pPr>
            <w:r w:rsidRPr="001F23FC">
              <w:t>17</w:t>
            </w:r>
          </w:p>
        </w:tc>
        <w:tc>
          <w:tcPr>
            <w:tcW w:w="0" w:type="auto"/>
            <w:shd w:val="clear" w:color="auto" w:fill="auto"/>
            <w:noWrap/>
            <w:vAlign w:val="center"/>
            <w:hideMark/>
          </w:tcPr>
          <w:p w14:paraId="305E0753" w14:textId="77777777" w:rsidR="00D37270" w:rsidRPr="001F23FC" w:rsidRDefault="00D37270" w:rsidP="00BB50F0">
            <w:pPr>
              <w:pStyle w:val="TAC"/>
            </w:pPr>
            <w:r w:rsidRPr="001F23FC">
              <w:t>384</w:t>
            </w:r>
          </w:p>
        </w:tc>
        <w:tc>
          <w:tcPr>
            <w:tcW w:w="0" w:type="auto"/>
            <w:shd w:val="clear" w:color="auto" w:fill="auto"/>
            <w:noWrap/>
            <w:vAlign w:val="center"/>
            <w:hideMark/>
          </w:tcPr>
          <w:p w14:paraId="224BD6CB" w14:textId="77777777" w:rsidR="00D37270" w:rsidRPr="001F23FC" w:rsidRDefault="00D37270" w:rsidP="00BB50F0">
            <w:pPr>
              <w:pStyle w:val="TAC"/>
            </w:pPr>
            <w:r w:rsidRPr="001F23FC">
              <w:t>173</w:t>
            </w:r>
          </w:p>
        </w:tc>
        <w:tc>
          <w:tcPr>
            <w:tcW w:w="0" w:type="auto"/>
            <w:shd w:val="clear" w:color="auto" w:fill="auto"/>
            <w:noWrap/>
            <w:vAlign w:val="center"/>
          </w:tcPr>
          <w:p w14:paraId="527BE2D7" w14:textId="77777777" w:rsidR="00D37270" w:rsidRPr="001F23FC" w:rsidRDefault="00D37270" w:rsidP="00BB50F0">
            <w:pPr>
              <w:pStyle w:val="TAC"/>
            </w:pPr>
            <w:r w:rsidRPr="001F23FC">
              <w:t>54</w:t>
            </w:r>
          </w:p>
        </w:tc>
        <w:tc>
          <w:tcPr>
            <w:tcW w:w="0" w:type="auto"/>
            <w:shd w:val="clear" w:color="auto" w:fill="auto"/>
            <w:noWrap/>
            <w:vAlign w:val="center"/>
          </w:tcPr>
          <w:p w14:paraId="75BA3BAD" w14:textId="77777777" w:rsidR="00D37270" w:rsidRPr="001F23FC" w:rsidRDefault="00D37270" w:rsidP="00BB50F0">
            <w:pPr>
              <w:pStyle w:val="TAC"/>
            </w:pPr>
            <w:r w:rsidRPr="001F23FC">
              <w:t>983</w:t>
            </w:r>
          </w:p>
        </w:tc>
        <w:tc>
          <w:tcPr>
            <w:tcW w:w="0" w:type="auto"/>
            <w:shd w:val="clear" w:color="auto" w:fill="auto"/>
            <w:noWrap/>
            <w:vAlign w:val="center"/>
          </w:tcPr>
          <w:p w14:paraId="0490596E" w14:textId="77777777" w:rsidR="00D37270" w:rsidRPr="001F23FC" w:rsidRDefault="00D37270" w:rsidP="00BB50F0">
            <w:pPr>
              <w:pStyle w:val="TAC"/>
            </w:pPr>
            <w:r w:rsidRPr="001F23FC">
              <w:t>755</w:t>
            </w:r>
          </w:p>
        </w:tc>
        <w:tc>
          <w:tcPr>
            <w:tcW w:w="0" w:type="auto"/>
            <w:shd w:val="clear" w:color="auto" w:fill="auto"/>
            <w:noWrap/>
            <w:vAlign w:val="center"/>
          </w:tcPr>
          <w:p w14:paraId="30C394EC" w14:textId="77777777" w:rsidR="00D37270" w:rsidRPr="001F23FC" w:rsidRDefault="00D37270" w:rsidP="00BB50F0">
            <w:pPr>
              <w:pStyle w:val="TAC"/>
            </w:pPr>
            <w:r w:rsidRPr="001F23FC">
              <w:t>91</w:t>
            </w:r>
          </w:p>
        </w:tc>
        <w:tc>
          <w:tcPr>
            <w:tcW w:w="0" w:type="auto"/>
            <w:shd w:val="clear" w:color="auto" w:fill="auto"/>
            <w:noWrap/>
            <w:vAlign w:val="center"/>
          </w:tcPr>
          <w:p w14:paraId="5A34F1E8" w14:textId="77777777" w:rsidR="00D37270" w:rsidRPr="001F23FC" w:rsidRDefault="00D37270" w:rsidP="00BB50F0">
            <w:pPr>
              <w:pStyle w:val="TAC"/>
            </w:pPr>
            <w:r w:rsidRPr="001F23FC">
              <w:t>1548</w:t>
            </w:r>
          </w:p>
        </w:tc>
        <w:tc>
          <w:tcPr>
            <w:tcW w:w="0" w:type="auto"/>
            <w:shd w:val="clear" w:color="auto" w:fill="auto"/>
            <w:noWrap/>
            <w:vAlign w:val="center"/>
          </w:tcPr>
          <w:p w14:paraId="3C3138C2" w14:textId="77777777" w:rsidR="00D37270" w:rsidRPr="001F23FC" w:rsidRDefault="00D37270" w:rsidP="00BB50F0">
            <w:pPr>
              <w:pStyle w:val="TAC"/>
            </w:pPr>
            <w:r w:rsidRPr="001F23FC">
              <w:t>1387</w:t>
            </w:r>
          </w:p>
        </w:tc>
        <w:tc>
          <w:tcPr>
            <w:tcW w:w="0" w:type="auto"/>
            <w:shd w:val="clear" w:color="auto" w:fill="auto"/>
            <w:noWrap/>
            <w:vAlign w:val="center"/>
          </w:tcPr>
          <w:p w14:paraId="475B3E65" w14:textId="77777777" w:rsidR="00D37270" w:rsidRPr="001F23FC" w:rsidRDefault="00D37270" w:rsidP="00BB50F0">
            <w:pPr>
              <w:pStyle w:val="TAC"/>
            </w:pPr>
            <w:r w:rsidRPr="001F23FC">
              <w:t>128</w:t>
            </w:r>
          </w:p>
        </w:tc>
        <w:tc>
          <w:tcPr>
            <w:tcW w:w="0" w:type="auto"/>
            <w:shd w:val="clear" w:color="auto" w:fill="auto"/>
            <w:noWrap/>
            <w:vAlign w:val="center"/>
          </w:tcPr>
          <w:p w14:paraId="12759351" w14:textId="77777777" w:rsidR="00D37270" w:rsidRPr="001F23FC" w:rsidRDefault="00D37270" w:rsidP="00BB50F0">
            <w:pPr>
              <w:pStyle w:val="TAC"/>
            </w:pPr>
            <w:r w:rsidRPr="001F23FC">
              <w:t>2099</w:t>
            </w:r>
          </w:p>
        </w:tc>
        <w:tc>
          <w:tcPr>
            <w:tcW w:w="0" w:type="auto"/>
            <w:shd w:val="clear" w:color="auto" w:fill="auto"/>
            <w:noWrap/>
            <w:vAlign w:val="center"/>
          </w:tcPr>
          <w:p w14:paraId="43A1501C" w14:textId="77777777" w:rsidR="00D37270" w:rsidRPr="001F23FC" w:rsidRDefault="00D37270" w:rsidP="00BB50F0">
            <w:pPr>
              <w:pStyle w:val="TAC"/>
            </w:pPr>
            <w:r w:rsidRPr="001F23FC">
              <w:t>2041</w:t>
            </w:r>
          </w:p>
        </w:tc>
      </w:tr>
      <w:tr w:rsidR="00D37270" w:rsidRPr="001F23FC" w14:paraId="10546F4A" w14:textId="77777777" w:rsidTr="00BB50F0">
        <w:trPr>
          <w:trHeight w:val="270"/>
          <w:jc w:val="center"/>
        </w:trPr>
        <w:tc>
          <w:tcPr>
            <w:tcW w:w="0" w:type="auto"/>
            <w:shd w:val="clear" w:color="auto" w:fill="auto"/>
            <w:noWrap/>
            <w:vAlign w:val="center"/>
            <w:hideMark/>
          </w:tcPr>
          <w:p w14:paraId="595135AD" w14:textId="77777777" w:rsidR="00D37270" w:rsidRPr="001F23FC" w:rsidRDefault="00D37270" w:rsidP="00BB50F0">
            <w:pPr>
              <w:pStyle w:val="TAC"/>
            </w:pPr>
            <w:r w:rsidRPr="001F23FC">
              <w:t>18</w:t>
            </w:r>
          </w:p>
        </w:tc>
        <w:tc>
          <w:tcPr>
            <w:tcW w:w="0" w:type="auto"/>
            <w:shd w:val="clear" w:color="auto" w:fill="auto"/>
            <w:noWrap/>
            <w:vAlign w:val="center"/>
            <w:hideMark/>
          </w:tcPr>
          <w:p w14:paraId="1B850A63" w14:textId="77777777" w:rsidR="00D37270" w:rsidRPr="001F23FC" w:rsidRDefault="00D37270" w:rsidP="00BB50F0">
            <w:pPr>
              <w:pStyle w:val="TAC"/>
            </w:pPr>
            <w:r w:rsidRPr="001F23FC">
              <w:t>401</w:t>
            </w:r>
          </w:p>
        </w:tc>
        <w:tc>
          <w:tcPr>
            <w:tcW w:w="0" w:type="auto"/>
            <w:shd w:val="clear" w:color="auto" w:fill="auto"/>
            <w:noWrap/>
            <w:vAlign w:val="center"/>
            <w:hideMark/>
          </w:tcPr>
          <w:p w14:paraId="59EC37F4" w14:textId="77777777" w:rsidR="00D37270" w:rsidRPr="001F23FC" w:rsidRDefault="00D37270" w:rsidP="00BB50F0">
            <w:pPr>
              <w:pStyle w:val="TAC"/>
            </w:pPr>
            <w:r w:rsidRPr="001F23FC">
              <w:t>187</w:t>
            </w:r>
          </w:p>
        </w:tc>
        <w:tc>
          <w:tcPr>
            <w:tcW w:w="0" w:type="auto"/>
            <w:shd w:val="clear" w:color="auto" w:fill="auto"/>
            <w:noWrap/>
            <w:vAlign w:val="center"/>
          </w:tcPr>
          <w:p w14:paraId="562B6A20" w14:textId="77777777" w:rsidR="00D37270" w:rsidRPr="001F23FC" w:rsidRDefault="00D37270" w:rsidP="00BB50F0">
            <w:pPr>
              <w:pStyle w:val="TAC"/>
            </w:pPr>
            <w:r w:rsidRPr="001F23FC">
              <w:t>55</w:t>
            </w:r>
          </w:p>
        </w:tc>
        <w:tc>
          <w:tcPr>
            <w:tcW w:w="0" w:type="auto"/>
            <w:shd w:val="clear" w:color="auto" w:fill="auto"/>
            <w:noWrap/>
            <w:vAlign w:val="center"/>
          </w:tcPr>
          <w:p w14:paraId="5A932956" w14:textId="77777777" w:rsidR="00D37270" w:rsidRPr="001F23FC" w:rsidRDefault="00D37270" w:rsidP="00BB50F0">
            <w:pPr>
              <w:pStyle w:val="TAC"/>
            </w:pPr>
            <w:r w:rsidRPr="001F23FC">
              <w:t>998</w:t>
            </w:r>
          </w:p>
        </w:tc>
        <w:tc>
          <w:tcPr>
            <w:tcW w:w="0" w:type="auto"/>
            <w:shd w:val="clear" w:color="auto" w:fill="auto"/>
            <w:noWrap/>
            <w:vAlign w:val="center"/>
          </w:tcPr>
          <w:p w14:paraId="5AA5AEAB" w14:textId="77777777" w:rsidR="00D37270" w:rsidRPr="001F23FC" w:rsidRDefault="00D37270" w:rsidP="00BB50F0">
            <w:pPr>
              <w:pStyle w:val="TAC"/>
            </w:pPr>
            <w:r w:rsidRPr="001F23FC">
              <w:t>771</w:t>
            </w:r>
          </w:p>
        </w:tc>
        <w:tc>
          <w:tcPr>
            <w:tcW w:w="0" w:type="auto"/>
            <w:shd w:val="clear" w:color="auto" w:fill="auto"/>
            <w:noWrap/>
            <w:vAlign w:val="center"/>
          </w:tcPr>
          <w:p w14:paraId="212ABB94" w14:textId="77777777" w:rsidR="00D37270" w:rsidRPr="001F23FC" w:rsidRDefault="00D37270" w:rsidP="00BB50F0">
            <w:pPr>
              <w:pStyle w:val="TAC"/>
            </w:pPr>
            <w:r w:rsidRPr="001F23FC">
              <w:t>92</w:t>
            </w:r>
          </w:p>
        </w:tc>
        <w:tc>
          <w:tcPr>
            <w:tcW w:w="0" w:type="auto"/>
            <w:shd w:val="clear" w:color="auto" w:fill="auto"/>
            <w:noWrap/>
            <w:vAlign w:val="center"/>
          </w:tcPr>
          <w:p w14:paraId="7F6ACDFD" w14:textId="77777777" w:rsidR="00D37270" w:rsidRPr="001F23FC" w:rsidRDefault="00D37270" w:rsidP="00BB50F0">
            <w:pPr>
              <w:pStyle w:val="TAC"/>
            </w:pPr>
            <w:r w:rsidRPr="001F23FC">
              <w:t>1563</w:t>
            </w:r>
          </w:p>
        </w:tc>
        <w:tc>
          <w:tcPr>
            <w:tcW w:w="0" w:type="auto"/>
            <w:shd w:val="clear" w:color="auto" w:fill="auto"/>
            <w:noWrap/>
            <w:vAlign w:val="center"/>
          </w:tcPr>
          <w:p w14:paraId="3F6D7013" w14:textId="77777777" w:rsidR="00D37270" w:rsidRPr="001F23FC" w:rsidRDefault="00D37270" w:rsidP="00BB50F0">
            <w:pPr>
              <w:pStyle w:val="TAC"/>
            </w:pPr>
            <w:r w:rsidRPr="001F23FC">
              <w:t>1405</w:t>
            </w:r>
          </w:p>
        </w:tc>
        <w:tc>
          <w:tcPr>
            <w:tcW w:w="0" w:type="auto"/>
            <w:shd w:val="clear" w:color="auto" w:fill="auto"/>
            <w:noWrap/>
            <w:vAlign w:val="center"/>
          </w:tcPr>
          <w:p w14:paraId="64716AD5" w14:textId="77777777" w:rsidR="00D37270" w:rsidRPr="001F23FC" w:rsidRDefault="00D37270" w:rsidP="00BB50F0">
            <w:pPr>
              <w:pStyle w:val="TAC"/>
            </w:pPr>
            <w:r w:rsidRPr="001F23FC">
              <w:t>129</w:t>
            </w:r>
          </w:p>
        </w:tc>
        <w:tc>
          <w:tcPr>
            <w:tcW w:w="0" w:type="auto"/>
            <w:shd w:val="clear" w:color="auto" w:fill="auto"/>
            <w:noWrap/>
            <w:vAlign w:val="center"/>
          </w:tcPr>
          <w:p w14:paraId="6E1C56BA" w14:textId="77777777" w:rsidR="00D37270" w:rsidRPr="001F23FC" w:rsidRDefault="00D37270" w:rsidP="00BB50F0">
            <w:pPr>
              <w:pStyle w:val="TAC"/>
            </w:pPr>
            <w:r w:rsidRPr="001F23FC">
              <w:t>2114</w:t>
            </w:r>
          </w:p>
        </w:tc>
        <w:tc>
          <w:tcPr>
            <w:tcW w:w="0" w:type="auto"/>
            <w:shd w:val="clear" w:color="auto" w:fill="auto"/>
            <w:noWrap/>
            <w:vAlign w:val="center"/>
          </w:tcPr>
          <w:p w14:paraId="5038063F" w14:textId="77777777" w:rsidR="00D37270" w:rsidRPr="001F23FC" w:rsidRDefault="00D37270" w:rsidP="00BB50F0">
            <w:pPr>
              <w:pStyle w:val="TAC"/>
            </w:pPr>
            <w:r w:rsidRPr="001F23FC">
              <w:t>2058</w:t>
            </w:r>
          </w:p>
        </w:tc>
      </w:tr>
      <w:tr w:rsidR="00D37270" w:rsidRPr="001F23FC" w14:paraId="07725D40" w14:textId="77777777" w:rsidTr="00BB50F0">
        <w:trPr>
          <w:trHeight w:val="270"/>
          <w:jc w:val="center"/>
        </w:trPr>
        <w:tc>
          <w:tcPr>
            <w:tcW w:w="0" w:type="auto"/>
            <w:shd w:val="clear" w:color="auto" w:fill="auto"/>
            <w:noWrap/>
            <w:vAlign w:val="center"/>
            <w:hideMark/>
          </w:tcPr>
          <w:p w14:paraId="123E198A" w14:textId="77777777" w:rsidR="00D37270" w:rsidRPr="001F23FC" w:rsidRDefault="00D37270" w:rsidP="00BB50F0">
            <w:pPr>
              <w:pStyle w:val="TAC"/>
            </w:pPr>
            <w:r w:rsidRPr="001F23FC">
              <w:t>19</w:t>
            </w:r>
          </w:p>
        </w:tc>
        <w:tc>
          <w:tcPr>
            <w:tcW w:w="0" w:type="auto"/>
            <w:shd w:val="clear" w:color="auto" w:fill="auto"/>
            <w:noWrap/>
            <w:vAlign w:val="center"/>
            <w:hideMark/>
          </w:tcPr>
          <w:p w14:paraId="73668AB0" w14:textId="77777777" w:rsidR="00D37270" w:rsidRPr="001F23FC" w:rsidRDefault="00D37270" w:rsidP="00BB50F0">
            <w:pPr>
              <w:pStyle w:val="TAC"/>
            </w:pPr>
            <w:r w:rsidRPr="001F23FC">
              <w:t>419</w:t>
            </w:r>
          </w:p>
        </w:tc>
        <w:tc>
          <w:tcPr>
            <w:tcW w:w="0" w:type="auto"/>
            <w:shd w:val="clear" w:color="auto" w:fill="auto"/>
            <w:noWrap/>
            <w:vAlign w:val="center"/>
            <w:hideMark/>
          </w:tcPr>
          <w:p w14:paraId="3FE36DAF" w14:textId="77777777" w:rsidR="00D37270" w:rsidRPr="001F23FC" w:rsidRDefault="00D37270" w:rsidP="00BB50F0">
            <w:pPr>
              <w:pStyle w:val="TAC"/>
            </w:pPr>
            <w:r w:rsidRPr="001F23FC">
              <w:t>201</w:t>
            </w:r>
          </w:p>
        </w:tc>
        <w:tc>
          <w:tcPr>
            <w:tcW w:w="0" w:type="auto"/>
            <w:shd w:val="clear" w:color="auto" w:fill="auto"/>
            <w:noWrap/>
            <w:vAlign w:val="center"/>
          </w:tcPr>
          <w:p w14:paraId="12F3B435" w14:textId="77777777" w:rsidR="00D37270" w:rsidRPr="001F23FC" w:rsidRDefault="00D37270" w:rsidP="00BB50F0">
            <w:pPr>
              <w:pStyle w:val="TAC"/>
            </w:pPr>
            <w:r w:rsidRPr="001F23FC">
              <w:t>56</w:t>
            </w:r>
          </w:p>
        </w:tc>
        <w:tc>
          <w:tcPr>
            <w:tcW w:w="0" w:type="auto"/>
            <w:shd w:val="clear" w:color="auto" w:fill="auto"/>
            <w:noWrap/>
            <w:vAlign w:val="center"/>
          </w:tcPr>
          <w:p w14:paraId="2A5522BB" w14:textId="77777777" w:rsidR="00D37270" w:rsidRPr="001F23FC" w:rsidRDefault="00D37270" w:rsidP="00BB50F0">
            <w:pPr>
              <w:pStyle w:val="TAC"/>
            </w:pPr>
            <w:r w:rsidRPr="001F23FC">
              <w:t>1014</w:t>
            </w:r>
          </w:p>
        </w:tc>
        <w:tc>
          <w:tcPr>
            <w:tcW w:w="0" w:type="auto"/>
            <w:shd w:val="clear" w:color="auto" w:fill="auto"/>
            <w:noWrap/>
            <w:vAlign w:val="center"/>
          </w:tcPr>
          <w:p w14:paraId="1F2232BB" w14:textId="77777777" w:rsidR="00D37270" w:rsidRPr="001F23FC" w:rsidRDefault="00D37270" w:rsidP="00BB50F0">
            <w:pPr>
              <w:pStyle w:val="TAC"/>
            </w:pPr>
            <w:r w:rsidRPr="001F23FC">
              <w:t>788</w:t>
            </w:r>
          </w:p>
        </w:tc>
        <w:tc>
          <w:tcPr>
            <w:tcW w:w="0" w:type="auto"/>
            <w:shd w:val="clear" w:color="auto" w:fill="auto"/>
            <w:noWrap/>
            <w:vAlign w:val="center"/>
          </w:tcPr>
          <w:p w14:paraId="7E00FEC1" w14:textId="77777777" w:rsidR="00D37270" w:rsidRPr="001F23FC" w:rsidRDefault="00D37270" w:rsidP="00BB50F0">
            <w:pPr>
              <w:pStyle w:val="TAC"/>
            </w:pPr>
            <w:r w:rsidRPr="001F23FC">
              <w:t>93</w:t>
            </w:r>
          </w:p>
        </w:tc>
        <w:tc>
          <w:tcPr>
            <w:tcW w:w="0" w:type="auto"/>
            <w:shd w:val="clear" w:color="auto" w:fill="auto"/>
            <w:noWrap/>
            <w:vAlign w:val="center"/>
          </w:tcPr>
          <w:p w14:paraId="073A359E" w14:textId="77777777" w:rsidR="00D37270" w:rsidRPr="001F23FC" w:rsidRDefault="00D37270" w:rsidP="00BB50F0">
            <w:pPr>
              <w:pStyle w:val="TAC"/>
            </w:pPr>
            <w:r w:rsidRPr="001F23FC">
              <w:t>1578</w:t>
            </w:r>
          </w:p>
        </w:tc>
        <w:tc>
          <w:tcPr>
            <w:tcW w:w="0" w:type="auto"/>
            <w:shd w:val="clear" w:color="auto" w:fill="auto"/>
            <w:noWrap/>
            <w:vAlign w:val="center"/>
          </w:tcPr>
          <w:p w14:paraId="5F27997B" w14:textId="77777777" w:rsidR="00D37270" w:rsidRPr="001F23FC" w:rsidRDefault="00D37270" w:rsidP="00BB50F0">
            <w:pPr>
              <w:pStyle w:val="TAC"/>
            </w:pPr>
            <w:r w:rsidRPr="001F23FC">
              <w:t>1422</w:t>
            </w:r>
          </w:p>
        </w:tc>
        <w:tc>
          <w:tcPr>
            <w:tcW w:w="0" w:type="auto"/>
            <w:shd w:val="clear" w:color="auto" w:fill="auto"/>
            <w:noWrap/>
            <w:vAlign w:val="center"/>
          </w:tcPr>
          <w:p w14:paraId="0D37EE89" w14:textId="77777777" w:rsidR="00D37270" w:rsidRPr="001F23FC" w:rsidRDefault="00D37270" w:rsidP="00BB50F0">
            <w:pPr>
              <w:pStyle w:val="TAC"/>
            </w:pPr>
            <w:r w:rsidRPr="001F23FC">
              <w:t>130</w:t>
            </w:r>
          </w:p>
        </w:tc>
        <w:tc>
          <w:tcPr>
            <w:tcW w:w="0" w:type="auto"/>
            <w:shd w:val="clear" w:color="auto" w:fill="auto"/>
            <w:noWrap/>
            <w:vAlign w:val="center"/>
          </w:tcPr>
          <w:p w14:paraId="35C6B1FF" w14:textId="77777777" w:rsidR="00D37270" w:rsidRPr="001F23FC" w:rsidRDefault="00D37270" w:rsidP="00BB50F0">
            <w:pPr>
              <w:pStyle w:val="TAC"/>
            </w:pPr>
            <w:r w:rsidRPr="001F23FC">
              <w:t>2128</w:t>
            </w:r>
          </w:p>
        </w:tc>
        <w:tc>
          <w:tcPr>
            <w:tcW w:w="0" w:type="auto"/>
            <w:shd w:val="clear" w:color="auto" w:fill="auto"/>
            <w:noWrap/>
            <w:vAlign w:val="center"/>
          </w:tcPr>
          <w:p w14:paraId="22A74E44" w14:textId="77777777" w:rsidR="00D37270" w:rsidRPr="001F23FC" w:rsidRDefault="00D37270" w:rsidP="00BB50F0">
            <w:pPr>
              <w:pStyle w:val="TAC"/>
            </w:pPr>
            <w:r w:rsidRPr="001F23FC">
              <w:t>2076</w:t>
            </w:r>
          </w:p>
        </w:tc>
      </w:tr>
      <w:tr w:rsidR="00D37270" w:rsidRPr="001F23FC" w14:paraId="695881CC" w14:textId="77777777" w:rsidTr="00BB50F0">
        <w:trPr>
          <w:trHeight w:val="270"/>
          <w:jc w:val="center"/>
        </w:trPr>
        <w:tc>
          <w:tcPr>
            <w:tcW w:w="0" w:type="auto"/>
            <w:shd w:val="clear" w:color="auto" w:fill="auto"/>
            <w:noWrap/>
            <w:vAlign w:val="center"/>
            <w:hideMark/>
          </w:tcPr>
          <w:p w14:paraId="49700BDC" w14:textId="77777777" w:rsidR="00D37270" w:rsidRPr="001F23FC" w:rsidRDefault="00D37270" w:rsidP="00BB50F0">
            <w:pPr>
              <w:pStyle w:val="TAC"/>
            </w:pPr>
            <w:r w:rsidRPr="001F23FC">
              <w:t>20</w:t>
            </w:r>
          </w:p>
        </w:tc>
        <w:tc>
          <w:tcPr>
            <w:tcW w:w="0" w:type="auto"/>
            <w:shd w:val="clear" w:color="auto" w:fill="auto"/>
            <w:noWrap/>
            <w:vAlign w:val="center"/>
            <w:hideMark/>
          </w:tcPr>
          <w:p w14:paraId="6A83C5D2" w14:textId="77777777" w:rsidR="00D37270" w:rsidRPr="001F23FC" w:rsidRDefault="00D37270" w:rsidP="00BB50F0">
            <w:pPr>
              <w:pStyle w:val="TAC"/>
            </w:pPr>
            <w:r w:rsidRPr="001F23FC">
              <w:t>436</w:t>
            </w:r>
          </w:p>
        </w:tc>
        <w:tc>
          <w:tcPr>
            <w:tcW w:w="0" w:type="auto"/>
            <w:shd w:val="clear" w:color="auto" w:fill="auto"/>
            <w:noWrap/>
            <w:vAlign w:val="center"/>
            <w:hideMark/>
          </w:tcPr>
          <w:p w14:paraId="5C48ED64" w14:textId="77777777" w:rsidR="00D37270" w:rsidRPr="001F23FC" w:rsidRDefault="00D37270" w:rsidP="00BB50F0">
            <w:pPr>
              <w:pStyle w:val="TAC"/>
            </w:pPr>
            <w:r w:rsidRPr="001F23FC">
              <w:t>216</w:t>
            </w:r>
          </w:p>
        </w:tc>
        <w:tc>
          <w:tcPr>
            <w:tcW w:w="0" w:type="auto"/>
            <w:shd w:val="clear" w:color="auto" w:fill="auto"/>
            <w:noWrap/>
            <w:vAlign w:val="center"/>
          </w:tcPr>
          <w:p w14:paraId="74C808F1" w14:textId="77777777" w:rsidR="00D37270" w:rsidRPr="001F23FC" w:rsidRDefault="00D37270" w:rsidP="00BB50F0">
            <w:pPr>
              <w:pStyle w:val="TAC"/>
            </w:pPr>
            <w:r w:rsidRPr="001F23FC">
              <w:t>57</w:t>
            </w:r>
          </w:p>
        </w:tc>
        <w:tc>
          <w:tcPr>
            <w:tcW w:w="0" w:type="auto"/>
            <w:shd w:val="clear" w:color="auto" w:fill="auto"/>
            <w:noWrap/>
            <w:vAlign w:val="center"/>
          </w:tcPr>
          <w:p w14:paraId="390BE9CE" w14:textId="77777777" w:rsidR="00D37270" w:rsidRPr="001F23FC" w:rsidRDefault="00D37270" w:rsidP="00BB50F0">
            <w:pPr>
              <w:pStyle w:val="TAC"/>
            </w:pPr>
            <w:r w:rsidRPr="001F23FC">
              <w:t>1029</w:t>
            </w:r>
          </w:p>
        </w:tc>
        <w:tc>
          <w:tcPr>
            <w:tcW w:w="0" w:type="auto"/>
            <w:shd w:val="clear" w:color="auto" w:fill="auto"/>
            <w:noWrap/>
            <w:vAlign w:val="center"/>
          </w:tcPr>
          <w:p w14:paraId="19155F2D" w14:textId="77777777" w:rsidR="00D37270" w:rsidRPr="001F23FC" w:rsidRDefault="00D37270" w:rsidP="00BB50F0">
            <w:pPr>
              <w:pStyle w:val="TAC"/>
            </w:pPr>
            <w:r w:rsidRPr="001F23FC">
              <w:t>805</w:t>
            </w:r>
          </w:p>
        </w:tc>
        <w:tc>
          <w:tcPr>
            <w:tcW w:w="0" w:type="auto"/>
            <w:shd w:val="clear" w:color="auto" w:fill="auto"/>
            <w:noWrap/>
            <w:vAlign w:val="center"/>
          </w:tcPr>
          <w:p w14:paraId="63F104EE" w14:textId="77777777" w:rsidR="00D37270" w:rsidRPr="001F23FC" w:rsidRDefault="00D37270" w:rsidP="00BB50F0">
            <w:pPr>
              <w:pStyle w:val="TAC"/>
            </w:pPr>
            <w:r w:rsidRPr="001F23FC">
              <w:t>94</w:t>
            </w:r>
          </w:p>
        </w:tc>
        <w:tc>
          <w:tcPr>
            <w:tcW w:w="0" w:type="auto"/>
            <w:shd w:val="clear" w:color="auto" w:fill="auto"/>
            <w:noWrap/>
            <w:vAlign w:val="center"/>
          </w:tcPr>
          <w:p w14:paraId="30571885" w14:textId="77777777" w:rsidR="00D37270" w:rsidRPr="001F23FC" w:rsidRDefault="00D37270" w:rsidP="00BB50F0">
            <w:pPr>
              <w:pStyle w:val="TAC"/>
            </w:pPr>
            <w:r w:rsidRPr="001F23FC">
              <w:t>1593</w:t>
            </w:r>
          </w:p>
        </w:tc>
        <w:tc>
          <w:tcPr>
            <w:tcW w:w="0" w:type="auto"/>
            <w:shd w:val="clear" w:color="auto" w:fill="auto"/>
            <w:noWrap/>
            <w:vAlign w:val="center"/>
          </w:tcPr>
          <w:p w14:paraId="18547C0A" w14:textId="77777777" w:rsidR="00D37270" w:rsidRPr="001F23FC" w:rsidRDefault="00D37270" w:rsidP="00BB50F0">
            <w:pPr>
              <w:pStyle w:val="TAC"/>
            </w:pPr>
            <w:r w:rsidRPr="001F23FC">
              <w:t>1440</w:t>
            </w:r>
          </w:p>
        </w:tc>
        <w:tc>
          <w:tcPr>
            <w:tcW w:w="0" w:type="auto"/>
            <w:shd w:val="clear" w:color="auto" w:fill="auto"/>
            <w:noWrap/>
            <w:vAlign w:val="center"/>
          </w:tcPr>
          <w:p w14:paraId="7C273750" w14:textId="77777777" w:rsidR="00D37270" w:rsidRPr="001F23FC" w:rsidRDefault="00D37270" w:rsidP="00BB50F0">
            <w:pPr>
              <w:pStyle w:val="TAC"/>
            </w:pPr>
            <w:r w:rsidRPr="001F23FC">
              <w:t>131</w:t>
            </w:r>
          </w:p>
        </w:tc>
        <w:tc>
          <w:tcPr>
            <w:tcW w:w="0" w:type="auto"/>
            <w:shd w:val="clear" w:color="auto" w:fill="auto"/>
            <w:noWrap/>
            <w:vAlign w:val="center"/>
          </w:tcPr>
          <w:p w14:paraId="0781F44C" w14:textId="77777777" w:rsidR="00D37270" w:rsidRPr="001F23FC" w:rsidRDefault="00D37270" w:rsidP="00BB50F0">
            <w:pPr>
              <w:pStyle w:val="TAC"/>
            </w:pPr>
            <w:r w:rsidRPr="001F23FC">
              <w:t>2143</w:t>
            </w:r>
          </w:p>
        </w:tc>
        <w:tc>
          <w:tcPr>
            <w:tcW w:w="0" w:type="auto"/>
            <w:shd w:val="clear" w:color="auto" w:fill="auto"/>
            <w:noWrap/>
            <w:vAlign w:val="center"/>
          </w:tcPr>
          <w:p w14:paraId="1F85C162" w14:textId="77777777" w:rsidR="00D37270" w:rsidRPr="001F23FC" w:rsidRDefault="00D37270" w:rsidP="00BB50F0">
            <w:pPr>
              <w:pStyle w:val="TAC"/>
            </w:pPr>
            <w:r w:rsidRPr="001F23FC">
              <w:t>2094</w:t>
            </w:r>
          </w:p>
        </w:tc>
      </w:tr>
      <w:tr w:rsidR="00D37270" w:rsidRPr="001F23FC" w14:paraId="5F73C74A" w14:textId="77777777" w:rsidTr="00BB50F0">
        <w:trPr>
          <w:trHeight w:val="270"/>
          <w:jc w:val="center"/>
        </w:trPr>
        <w:tc>
          <w:tcPr>
            <w:tcW w:w="0" w:type="auto"/>
            <w:shd w:val="clear" w:color="auto" w:fill="auto"/>
            <w:noWrap/>
            <w:vAlign w:val="center"/>
            <w:hideMark/>
          </w:tcPr>
          <w:p w14:paraId="03786DF8" w14:textId="77777777" w:rsidR="00D37270" w:rsidRPr="001F23FC" w:rsidRDefault="00D37270" w:rsidP="00BB50F0">
            <w:pPr>
              <w:pStyle w:val="TAC"/>
            </w:pPr>
            <w:r w:rsidRPr="001F23FC">
              <w:t>21</w:t>
            </w:r>
          </w:p>
        </w:tc>
        <w:tc>
          <w:tcPr>
            <w:tcW w:w="0" w:type="auto"/>
            <w:shd w:val="clear" w:color="auto" w:fill="auto"/>
            <w:noWrap/>
            <w:vAlign w:val="center"/>
            <w:hideMark/>
          </w:tcPr>
          <w:p w14:paraId="3E1F6410" w14:textId="77777777" w:rsidR="00D37270" w:rsidRPr="001F23FC" w:rsidRDefault="00D37270" w:rsidP="00BB50F0">
            <w:pPr>
              <w:pStyle w:val="TAC"/>
            </w:pPr>
            <w:r w:rsidRPr="001F23FC">
              <w:t>453</w:t>
            </w:r>
          </w:p>
        </w:tc>
        <w:tc>
          <w:tcPr>
            <w:tcW w:w="0" w:type="auto"/>
            <w:shd w:val="clear" w:color="auto" w:fill="auto"/>
            <w:noWrap/>
            <w:vAlign w:val="center"/>
            <w:hideMark/>
          </w:tcPr>
          <w:p w14:paraId="554E90A7" w14:textId="77777777" w:rsidR="00D37270" w:rsidRPr="001F23FC" w:rsidRDefault="00D37270" w:rsidP="00BB50F0">
            <w:pPr>
              <w:pStyle w:val="TAC"/>
            </w:pPr>
            <w:r w:rsidRPr="001F23FC">
              <w:t>230</w:t>
            </w:r>
          </w:p>
        </w:tc>
        <w:tc>
          <w:tcPr>
            <w:tcW w:w="0" w:type="auto"/>
            <w:shd w:val="clear" w:color="auto" w:fill="auto"/>
            <w:noWrap/>
            <w:vAlign w:val="center"/>
          </w:tcPr>
          <w:p w14:paraId="42104483" w14:textId="77777777" w:rsidR="00D37270" w:rsidRPr="001F23FC" w:rsidRDefault="00D37270" w:rsidP="00BB50F0">
            <w:pPr>
              <w:pStyle w:val="TAC"/>
            </w:pPr>
            <w:r w:rsidRPr="001F23FC">
              <w:t>58</w:t>
            </w:r>
          </w:p>
        </w:tc>
        <w:tc>
          <w:tcPr>
            <w:tcW w:w="0" w:type="auto"/>
            <w:shd w:val="clear" w:color="auto" w:fill="auto"/>
            <w:noWrap/>
            <w:vAlign w:val="center"/>
          </w:tcPr>
          <w:p w14:paraId="05213A5F" w14:textId="77777777" w:rsidR="00D37270" w:rsidRPr="001F23FC" w:rsidRDefault="00D37270" w:rsidP="00BB50F0">
            <w:pPr>
              <w:pStyle w:val="TAC"/>
            </w:pPr>
            <w:r w:rsidRPr="001F23FC">
              <w:t>1045</w:t>
            </w:r>
          </w:p>
        </w:tc>
        <w:tc>
          <w:tcPr>
            <w:tcW w:w="0" w:type="auto"/>
            <w:shd w:val="clear" w:color="auto" w:fill="auto"/>
            <w:noWrap/>
            <w:vAlign w:val="center"/>
          </w:tcPr>
          <w:p w14:paraId="66C90DC0" w14:textId="77777777" w:rsidR="00D37270" w:rsidRPr="001F23FC" w:rsidRDefault="00D37270" w:rsidP="00BB50F0">
            <w:pPr>
              <w:pStyle w:val="TAC"/>
            </w:pPr>
            <w:r w:rsidRPr="001F23FC">
              <w:t>822</w:t>
            </w:r>
          </w:p>
        </w:tc>
        <w:tc>
          <w:tcPr>
            <w:tcW w:w="0" w:type="auto"/>
            <w:shd w:val="clear" w:color="auto" w:fill="auto"/>
            <w:noWrap/>
            <w:vAlign w:val="center"/>
          </w:tcPr>
          <w:p w14:paraId="4A216447" w14:textId="77777777" w:rsidR="00D37270" w:rsidRPr="001F23FC" w:rsidRDefault="00D37270" w:rsidP="00BB50F0">
            <w:pPr>
              <w:pStyle w:val="TAC"/>
            </w:pPr>
            <w:r w:rsidRPr="001F23FC">
              <w:t>95</w:t>
            </w:r>
          </w:p>
        </w:tc>
        <w:tc>
          <w:tcPr>
            <w:tcW w:w="0" w:type="auto"/>
            <w:shd w:val="clear" w:color="auto" w:fill="auto"/>
            <w:noWrap/>
            <w:vAlign w:val="center"/>
          </w:tcPr>
          <w:p w14:paraId="7E10D659" w14:textId="77777777" w:rsidR="00D37270" w:rsidRPr="001F23FC" w:rsidRDefault="00D37270" w:rsidP="00BB50F0">
            <w:pPr>
              <w:pStyle w:val="TAC"/>
            </w:pPr>
            <w:r w:rsidRPr="001F23FC">
              <w:t>1608</w:t>
            </w:r>
          </w:p>
        </w:tc>
        <w:tc>
          <w:tcPr>
            <w:tcW w:w="0" w:type="auto"/>
            <w:shd w:val="clear" w:color="auto" w:fill="auto"/>
            <w:noWrap/>
            <w:vAlign w:val="center"/>
          </w:tcPr>
          <w:p w14:paraId="66FC1D60" w14:textId="77777777" w:rsidR="00D37270" w:rsidRPr="001F23FC" w:rsidRDefault="00D37270" w:rsidP="00BB50F0">
            <w:pPr>
              <w:pStyle w:val="TAC"/>
            </w:pPr>
            <w:r w:rsidRPr="001F23FC">
              <w:t>1457</w:t>
            </w:r>
          </w:p>
        </w:tc>
        <w:tc>
          <w:tcPr>
            <w:tcW w:w="0" w:type="auto"/>
            <w:shd w:val="clear" w:color="auto" w:fill="auto"/>
            <w:noWrap/>
            <w:vAlign w:val="center"/>
          </w:tcPr>
          <w:p w14:paraId="70FFCE41" w14:textId="77777777" w:rsidR="00D37270" w:rsidRPr="001F23FC" w:rsidRDefault="00D37270" w:rsidP="00BB50F0">
            <w:pPr>
              <w:pStyle w:val="TAC"/>
            </w:pPr>
            <w:r w:rsidRPr="001F23FC">
              <w:t>132</w:t>
            </w:r>
          </w:p>
        </w:tc>
        <w:tc>
          <w:tcPr>
            <w:tcW w:w="0" w:type="auto"/>
            <w:shd w:val="clear" w:color="auto" w:fill="auto"/>
            <w:noWrap/>
            <w:vAlign w:val="center"/>
          </w:tcPr>
          <w:p w14:paraId="20988069" w14:textId="77777777" w:rsidR="00D37270" w:rsidRPr="001F23FC" w:rsidRDefault="00D37270" w:rsidP="00BB50F0">
            <w:pPr>
              <w:pStyle w:val="TAC"/>
            </w:pPr>
            <w:r w:rsidRPr="001F23FC">
              <w:t>2158</w:t>
            </w:r>
          </w:p>
        </w:tc>
        <w:tc>
          <w:tcPr>
            <w:tcW w:w="0" w:type="auto"/>
            <w:shd w:val="clear" w:color="auto" w:fill="auto"/>
            <w:noWrap/>
            <w:vAlign w:val="center"/>
          </w:tcPr>
          <w:p w14:paraId="15830C19" w14:textId="77777777" w:rsidR="00D37270" w:rsidRPr="001F23FC" w:rsidRDefault="00D37270" w:rsidP="00BB50F0">
            <w:pPr>
              <w:pStyle w:val="TAC"/>
            </w:pPr>
            <w:r w:rsidRPr="001F23FC">
              <w:t>2112</w:t>
            </w:r>
          </w:p>
        </w:tc>
      </w:tr>
      <w:tr w:rsidR="00D37270" w:rsidRPr="001F23FC" w14:paraId="79F92024" w14:textId="77777777" w:rsidTr="00BB50F0">
        <w:trPr>
          <w:trHeight w:val="270"/>
          <w:jc w:val="center"/>
        </w:trPr>
        <w:tc>
          <w:tcPr>
            <w:tcW w:w="0" w:type="auto"/>
            <w:shd w:val="clear" w:color="auto" w:fill="auto"/>
            <w:noWrap/>
            <w:vAlign w:val="center"/>
            <w:hideMark/>
          </w:tcPr>
          <w:p w14:paraId="77B1422A" w14:textId="77777777" w:rsidR="00D37270" w:rsidRPr="001F23FC" w:rsidRDefault="00D37270" w:rsidP="00BB50F0">
            <w:pPr>
              <w:pStyle w:val="TAC"/>
            </w:pPr>
            <w:r w:rsidRPr="001F23FC">
              <w:t>22</w:t>
            </w:r>
          </w:p>
        </w:tc>
        <w:tc>
          <w:tcPr>
            <w:tcW w:w="0" w:type="auto"/>
            <w:shd w:val="clear" w:color="auto" w:fill="auto"/>
            <w:noWrap/>
            <w:vAlign w:val="center"/>
            <w:hideMark/>
          </w:tcPr>
          <w:p w14:paraId="66442EC1" w14:textId="77777777" w:rsidR="00D37270" w:rsidRPr="001F23FC" w:rsidRDefault="00D37270" w:rsidP="00BB50F0">
            <w:pPr>
              <w:pStyle w:val="TAC"/>
            </w:pPr>
            <w:r w:rsidRPr="001F23FC">
              <w:t>469</w:t>
            </w:r>
          </w:p>
        </w:tc>
        <w:tc>
          <w:tcPr>
            <w:tcW w:w="0" w:type="auto"/>
            <w:shd w:val="clear" w:color="auto" w:fill="auto"/>
            <w:noWrap/>
            <w:vAlign w:val="center"/>
            <w:hideMark/>
          </w:tcPr>
          <w:p w14:paraId="60C298B9" w14:textId="77777777" w:rsidR="00D37270" w:rsidRPr="001F23FC" w:rsidRDefault="00D37270" w:rsidP="00BB50F0">
            <w:pPr>
              <w:pStyle w:val="TAC"/>
            </w:pPr>
            <w:r w:rsidRPr="001F23FC">
              <w:t>245</w:t>
            </w:r>
          </w:p>
        </w:tc>
        <w:tc>
          <w:tcPr>
            <w:tcW w:w="0" w:type="auto"/>
            <w:shd w:val="clear" w:color="auto" w:fill="auto"/>
            <w:noWrap/>
            <w:vAlign w:val="center"/>
          </w:tcPr>
          <w:p w14:paraId="2469DFA7" w14:textId="77777777" w:rsidR="00D37270" w:rsidRPr="001F23FC" w:rsidRDefault="00D37270" w:rsidP="00BB50F0">
            <w:pPr>
              <w:pStyle w:val="TAC"/>
            </w:pPr>
            <w:r w:rsidRPr="001F23FC">
              <w:t>59</w:t>
            </w:r>
          </w:p>
        </w:tc>
        <w:tc>
          <w:tcPr>
            <w:tcW w:w="0" w:type="auto"/>
            <w:shd w:val="clear" w:color="auto" w:fill="auto"/>
            <w:noWrap/>
            <w:vAlign w:val="center"/>
          </w:tcPr>
          <w:p w14:paraId="0CB5D978" w14:textId="77777777" w:rsidR="00D37270" w:rsidRPr="001F23FC" w:rsidRDefault="00D37270" w:rsidP="00BB50F0">
            <w:pPr>
              <w:pStyle w:val="TAC"/>
            </w:pPr>
            <w:r w:rsidRPr="001F23FC">
              <w:t>1060</w:t>
            </w:r>
          </w:p>
        </w:tc>
        <w:tc>
          <w:tcPr>
            <w:tcW w:w="0" w:type="auto"/>
            <w:shd w:val="clear" w:color="auto" w:fill="auto"/>
            <w:noWrap/>
            <w:vAlign w:val="center"/>
          </w:tcPr>
          <w:p w14:paraId="3764953B" w14:textId="77777777" w:rsidR="00D37270" w:rsidRPr="001F23FC" w:rsidRDefault="00D37270" w:rsidP="00BB50F0">
            <w:pPr>
              <w:pStyle w:val="TAC"/>
            </w:pPr>
            <w:r w:rsidRPr="001F23FC">
              <w:t>838</w:t>
            </w:r>
          </w:p>
        </w:tc>
        <w:tc>
          <w:tcPr>
            <w:tcW w:w="0" w:type="auto"/>
            <w:shd w:val="clear" w:color="auto" w:fill="auto"/>
            <w:noWrap/>
            <w:vAlign w:val="center"/>
          </w:tcPr>
          <w:p w14:paraId="28BDBA99" w14:textId="77777777" w:rsidR="00D37270" w:rsidRPr="001F23FC" w:rsidRDefault="00D37270" w:rsidP="00BB50F0">
            <w:pPr>
              <w:pStyle w:val="TAC"/>
            </w:pPr>
            <w:r w:rsidRPr="001F23FC">
              <w:t>96</w:t>
            </w:r>
          </w:p>
        </w:tc>
        <w:tc>
          <w:tcPr>
            <w:tcW w:w="0" w:type="auto"/>
            <w:shd w:val="clear" w:color="auto" w:fill="auto"/>
            <w:noWrap/>
            <w:vAlign w:val="center"/>
          </w:tcPr>
          <w:p w14:paraId="11AC41F9" w14:textId="77777777" w:rsidR="00D37270" w:rsidRPr="001F23FC" w:rsidRDefault="00D37270" w:rsidP="00BB50F0">
            <w:pPr>
              <w:pStyle w:val="TAC"/>
            </w:pPr>
            <w:r w:rsidRPr="001F23FC">
              <w:t>1623</w:t>
            </w:r>
          </w:p>
        </w:tc>
        <w:tc>
          <w:tcPr>
            <w:tcW w:w="0" w:type="auto"/>
            <w:shd w:val="clear" w:color="auto" w:fill="auto"/>
            <w:noWrap/>
            <w:vAlign w:val="center"/>
          </w:tcPr>
          <w:p w14:paraId="186B9E63" w14:textId="77777777" w:rsidR="00D37270" w:rsidRPr="001F23FC" w:rsidRDefault="00D37270" w:rsidP="00BB50F0">
            <w:pPr>
              <w:pStyle w:val="TAC"/>
            </w:pPr>
            <w:r w:rsidRPr="001F23FC">
              <w:t>1475</w:t>
            </w:r>
          </w:p>
        </w:tc>
        <w:tc>
          <w:tcPr>
            <w:tcW w:w="0" w:type="auto"/>
            <w:shd w:val="clear" w:color="auto" w:fill="auto"/>
            <w:noWrap/>
            <w:vAlign w:val="center"/>
          </w:tcPr>
          <w:p w14:paraId="73A806E4" w14:textId="77777777" w:rsidR="00D37270" w:rsidRPr="001F23FC" w:rsidRDefault="00D37270" w:rsidP="00BB50F0">
            <w:pPr>
              <w:pStyle w:val="TAC"/>
            </w:pPr>
            <w:r w:rsidRPr="001F23FC">
              <w:t>133</w:t>
            </w:r>
          </w:p>
        </w:tc>
        <w:tc>
          <w:tcPr>
            <w:tcW w:w="0" w:type="auto"/>
            <w:shd w:val="clear" w:color="auto" w:fill="auto"/>
            <w:noWrap/>
            <w:vAlign w:val="center"/>
          </w:tcPr>
          <w:p w14:paraId="101D4B3F" w14:textId="77777777" w:rsidR="00D37270" w:rsidRPr="001F23FC" w:rsidRDefault="00D37270" w:rsidP="00BB50F0">
            <w:pPr>
              <w:pStyle w:val="TAC"/>
            </w:pPr>
            <w:r w:rsidRPr="001F23FC">
              <w:t>2173</w:t>
            </w:r>
          </w:p>
        </w:tc>
        <w:tc>
          <w:tcPr>
            <w:tcW w:w="0" w:type="auto"/>
            <w:shd w:val="clear" w:color="auto" w:fill="auto"/>
            <w:noWrap/>
            <w:vAlign w:val="center"/>
          </w:tcPr>
          <w:p w14:paraId="4EDC7173" w14:textId="77777777" w:rsidR="00D37270" w:rsidRPr="001F23FC" w:rsidRDefault="00D37270" w:rsidP="00BB50F0">
            <w:pPr>
              <w:pStyle w:val="TAC"/>
            </w:pPr>
            <w:r w:rsidRPr="001F23FC">
              <w:t>2130</w:t>
            </w:r>
          </w:p>
        </w:tc>
      </w:tr>
      <w:tr w:rsidR="00D37270" w:rsidRPr="001F23FC" w14:paraId="67A8AD67" w14:textId="77777777" w:rsidTr="00BB50F0">
        <w:trPr>
          <w:trHeight w:val="270"/>
          <w:jc w:val="center"/>
        </w:trPr>
        <w:tc>
          <w:tcPr>
            <w:tcW w:w="0" w:type="auto"/>
            <w:shd w:val="clear" w:color="auto" w:fill="auto"/>
            <w:noWrap/>
            <w:vAlign w:val="center"/>
            <w:hideMark/>
          </w:tcPr>
          <w:p w14:paraId="6552FD56" w14:textId="77777777" w:rsidR="00D37270" w:rsidRPr="001F23FC" w:rsidRDefault="00D37270" w:rsidP="00BB50F0">
            <w:pPr>
              <w:pStyle w:val="TAC"/>
            </w:pPr>
            <w:r w:rsidRPr="001F23FC">
              <w:t>23</w:t>
            </w:r>
          </w:p>
        </w:tc>
        <w:tc>
          <w:tcPr>
            <w:tcW w:w="0" w:type="auto"/>
            <w:shd w:val="clear" w:color="auto" w:fill="auto"/>
            <w:noWrap/>
            <w:vAlign w:val="center"/>
            <w:hideMark/>
          </w:tcPr>
          <w:p w14:paraId="3BCDBA9D" w14:textId="77777777" w:rsidR="00D37270" w:rsidRPr="001F23FC" w:rsidRDefault="00D37270" w:rsidP="00BB50F0">
            <w:pPr>
              <w:pStyle w:val="TAC"/>
            </w:pPr>
            <w:r w:rsidRPr="001F23FC">
              <w:t>486</w:t>
            </w:r>
          </w:p>
        </w:tc>
        <w:tc>
          <w:tcPr>
            <w:tcW w:w="0" w:type="auto"/>
            <w:shd w:val="clear" w:color="auto" w:fill="auto"/>
            <w:noWrap/>
            <w:vAlign w:val="center"/>
            <w:hideMark/>
          </w:tcPr>
          <w:p w14:paraId="5E7CE1DD" w14:textId="77777777" w:rsidR="00D37270" w:rsidRPr="001F23FC" w:rsidRDefault="00D37270" w:rsidP="00BB50F0">
            <w:pPr>
              <w:pStyle w:val="TAC"/>
            </w:pPr>
            <w:r w:rsidRPr="001F23FC">
              <w:t>260</w:t>
            </w:r>
          </w:p>
        </w:tc>
        <w:tc>
          <w:tcPr>
            <w:tcW w:w="0" w:type="auto"/>
            <w:shd w:val="clear" w:color="auto" w:fill="auto"/>
            <w:noWrap/>
            <w:vAlign w:val="center"/>
          </w:tcPr>
          <w:p w14:paraId="77F1CA67" w14:textId="77777777" w:rsidR="00D37270" w:rsidRPr="001F23FC" w:rsidRDefault="00D37270" w:rsidP="00BB50F0">
            <w:pPr>
              <w:pStyle w:val="TAC"/>
            </w:pPr>
            <w:r w:rsidRPr="001F23FC">
              <w:t>60</w:t>
            </w:r>
          </w:p>
        </w:tc>
        <w:tc>
          <w:tcPr>
            <w:tcW w:w="0" w:type="auto"/>
            <w:shd w:val="clear" w:color="auto" w:fill="auto"/>
            <w:noWrap/>
            <w:vAlign w:val="center"/>
          </w:tcPr>
          <w:p w14:paraId="11EEB992" w14:textId="77777777" w:rsidR="00D37270" w:rsidRPr="001F23FC" w:rsidRDefault="00D37270" w:rsidP="00BB50F0">
            <w:pPr>
              <w:pStyle w:val="TAC"/>
            </w:pPr>
            <w:r w:rsidRPr="001F23FC">
              <w:t>1076</w:t>
            </w:r>
          </w:p>
        </w:tc>
        <w:tc>
          <w:tcPr>
            <w:tcW w:w="0" w:type="auto"/>
            <w:shd w:val="clear" w:color="auto" w:fill="auto"/>
            <w:noWrap/>
            <w:vAlign w:val="center"/>
          </w:tcPr>
          <w:p w14:paraId="0E51DC1A" w14:textId="77777777" w:rsidR="00D37270" w:rsidRPr="001F23FC" w:rsidRDefault="00D37270" w:rsidP="00BB50F0">
            <w:pPr>
              <w:pStyle w:val="TAC"/>
            </w:pPr>
            <w:r w:rsidRPr="001F23FC">
              <w:t>855</w:t>
            </w:r>
          </w:p>
        </w:tc>
        <w:tc>
          <w:tcPr>
            <w:tcW w:w="0" w:type="auto"/>
            <w:shd w:val="clear" w:color="auto" w:fill="auto"/>
            <w:noWrap/>
            <w:vAlign w:val="center"/>
          </w:tcPr>
          <w:p w14:paraId="75757E8D" w14:textId="77777777" w:rsidR="00D37270" w:rsidRPr="001F23FC" w:rsidRDefault="00D37270" w:rsidP="00BB50F0">
            <w:pPr>
              <w:pStyle w:val="TAC"/>
            </w:pPr>
            <w:r w:rsidRPr="001F23FC">
              <w:t>97</w:t>
            </w:r>
          </w:p>
        </w:tc>
        <w:tc>
          <w:tcPr>
            <w:tcW w:w="0" w:type="auto"/>
            <w:shd w:val="clear" w:color="auto" w:fill="auto"/>
            <w:noWrap/>
            <w:vAlign w:val="center"/>
          </w:tcPr>
          <w:p w14:paraId="3784CE66" w14:textId="77777777" w:rsidR="00D37270" w:rsidRPr="001F23FC" w:rsidRDefault="00D37270" w:rsidP="00BB50F0">
            <w:pPr>
              <w:pStyle w:val="TAC"/>
            </w:pPr>
            <w:r w:rsidRPr="001F23FC">
              <w:t>1638</w:t>
            </w:r>
          </w:p>
        </w:tc>
        <w:tc>
          <w:tcPr>
            <w:tcW w:w="0" w:type="auto"/>
            <w:shd w:val="clear" w:color="auto" w:fill="auto"/>
            <w:noWrap/>
            <w:vAlign w:val="center"/>
          </w:tcPr>
          <w:p w14:paraId="7CEEFD89" w14:textId="77777777" w:rsidR="00D37270" w:rsidRPr="001F23FC" w:rsidRDefault="00D37270" w:rsidP="00BB50F0">
            <w:pPr>
              <w:pStyle w:val="TAC"/>
            </w:pPr>
            <w:r w:rsidRPr="001F23FC">
              <w:t>1492</w:t>
            </w:r>
          </w:p>
        </w:tc>
        <w:tc>
          <w:tcPr>
            <w:tcW w:w="0" w:type="auto"/>
            <w:shd w:val="clear" w:color="auto" w:fill="auto"/>
            <w:noWrap/>
            <w:vAlign w:val="center"/>
          </w:tcPr>
          <w:p w14:paraId="778172D8" w14:textId="77777777" w:rsidR="00D37270" w:rsidRPr="001F23FC" w:rsidRDefault="00D37270" w:rsidP="00BB50F0">
            <w:pPr>
              <w:pStyle w:val="TAC"/>
            </w:pPr>
            <w:r w:rsidRPr="001F23FC">
              <w:t>134</w:t>
            </w:r>
          </w:p>
        </w:tc>
        <w:tc>
          <w:tcPr>
            <w:tcW w:w="0" w:type="auto"/>
            <w:shd w:val="clear" w:color="auto" w:fill="auto"/>
            <w:noWrap/>
            <w:vAlign w:val="center"/>
          </w:tcPr>
          <w:p w14:paraId="3C1FAEE5" w14:textId="77777777" w:rsidR="00D37270" w:rsidRPr="001F23FC" w:rsidRDefault="00D37270" w:rsidP="00BB50F0">
            <w:pPr>
              <w:pStyle w:val="TAC"/>
            </w:pPr>
            <w:r w:rsidRPr="001F23FC">
              <w:t>2187</w:t>
            </w:r>
          </w:p>
        </w:tc>
        <w:tc>
          <w:tcPr>
            <w:tcW w:w="0" w:type="auto"/>
            <w:shd w:val="clear" w:color="auto" w:fill="auto"/>
            <w:noWrap/>
            <w:vAlign w:val="center"/>
          </w:tcPr>
          <w:p w14:paraId="26856CB9" w14:textId="77777777" w:rsidR="00D37270" w:rsidRPr="001F23FC" w:rsidRDefault="00D37270" w:rsidP="00BB50F0">
            <w:pPr>
              <w:pStyle w:val="TAC"/>
            </w:pPr>
            <w:r w:rsidRPr="001F23FC">
              <w:t>2148</w:t>
            </w:r>
          </w:p>
        </w:tc>
      </w:tr>
      <w:tr w:rsidR="00D37270" w:rsidRPr="001F23FC" w14:paraId="0C5AD151" w14:textId="77777777" w:rsidTr="00BB50F0">
        <w:trPr>
          <w:trHeight w:val="270"/>
          <w:jc w:val="center"/>
        </w:trPr>
        <w:tc>
          <w:tcPr>
            <w:tcW w:w="0" w:type="auto"/>
            <w:shd w:val="clear" w:color="auto" w:fill="auto"/>
            <w:noWrap/>
            <w:vAlign w:val="center"/>
            <w:hideMark/>
          </w:tcPr>
          <w:p w14:paraId="4D112B19" w14:textId="77777777" w:rsidR="00D37270" w:rsidRPr="001F23FC" w:rsidRDefault="00D37270" w:rsidP="00BB50F0">
            <w:pPr>
              <w:pStyle w:val="TAC"/>
            </w:pPr>
            <w:r w:rsidRPr="001F23FC">
              <w:t>24</w:t>
            </w:r>
          </w:p>
        </w:tc>
        <w:tc>
          <w:tcPr>
            <w:tcW w:w="0" w:type="auto"/>
            <w:shd w:val="clear" w:color="auto" w:fill="auto"/>
            <w:noWrap/>
            <w:vAlign w:val="center"/>
            <w:hideMark/>
          </w:tcPr>
          <w:p w14:paraId="26AF4064" w14:textId="77777777" w:rsidR="00D37270" w:rsidRPr="001F23FC" w:rsidRDefault="00D37270" w:rsidP="00BB50F0">
            <w:pPr>
              <w:pStyle w:val="TAC"/>
            </w:pPr>
            <w:r w:rsidRPr="001F23FC">
              <w:t>503</w:t>
            </w:r>
          </w:p>
        </w:tc>
        <w:tc>
          <w:tcPr>
            <w:tcW w:w="0" w:type="auto"/>
            <w:shd w:val="clear" w:color="auto" w:fill="auto"/>
            <w:noWrap/>
            <w:vAlign w:val="center"/>
            <w:hideMark/>
          </w:tcPr>
          <w:p w14:paraId="2C45FBCB" w14:textId="77777777" w:rsidR="00D37270" w:rsidRPr="001F23FC" w:rsidRDefault="00D37270" w:rsidP="00BB50F0">
            <w:pPr>
              <w:pStyle w:val="TAC"/>
            </w:pPr>
            <w:r w:rsidRPr="001F23FC">
              <w:t>275</w:t>
            </w:r>
          </w:p>
        </w:tc>
        <w:tc>
          <w:tcPr>
            <w:tcW w:w="0" w:type="auto"/>
            <w:shd w:val="clear" w:color="auto" w:fill="auto"/>
            <w:noWrap/>
            <w:vAlign w:val="center"/>
          </w:tcPr>
          <w:p w14:paraId="13D96ED2" w14:textId="77777777" w:rsidR="00D37270" w:rsidRPr="001F23FC" w:rsidRDefault="00D37270" w:rsidP="00BB50F0">
            <w:pPr>
              <w:pStyle w:val="TAC"/>
            </w:pPr>
            <w:r w:rsidRPr="001F23FC">
              <w:t>61</w:t>
            </w:r>
          </w:p>
        </w:tc>
        <w:tc>
          <w:tcPr>
            <w:tcW w:w="0" w:type="auto"/>
            <w:shd w:val="clear" w:color="auto" w:fill="auto"/>
            <w:noWrap/>
            <w:vAlign w:val="center"/>
          </w:tcPr>
          <w:p w14:paraId="177D1A20" w14:textId="77777777" w:rsidR="00D37270" w:rsidRPr="001F23FC" w:rsidRDefault="00D37270" w:rsidP="00BB50F0">
            <w:pPr>
              <w:pStyle w:val="TAC"/>
            </w:pPr>
            <w:r w:rsidRPr="001F23FC">
              <w:t>1091</w:t>
            </w:r>
          </w:p>
        </w:tc>
        <w:tc>
          <w:tcPr>
            <w:tcW w:w="0" w:type="auto"/>
            <w:shd w:val="clear" w:color="auto" w:fill="auto"/>
            <w:noWrap/>
            <w:vAlign w:val="center"/>
          </w:tcPr>
          <w:p w14:paraId="355FFB11" w14:textId="77777777" w:rsidR="00D37270" w:rsidRPr="001F23FC" w:rsidRDefault="00D37270" w:rsidP="00BB50F0">
            <w:pPr>
              <w:pStyle w:val="TAC"/>
            </w:pPr>
            <w:r w:rsidRPr="001F23FC">
              <w:t>872</w:t>
            </w:r>
          </w:p>
        </w:tc>
        <w:tc>
          <w:tcPr>
            <w:tcW w:w="0" w:type="auto"/>
            <w:shd w:val="clear" w:color="auto" w:fill="auto"/>
            <w:noWrap/>
            <w:vAlign w:val="center"/>
          </w:tcPr>
          <w:p w14:paraId="3E2F92EB" w14:textId="77777777" w:rsidR="00D37270" w:rsidRPr="001F23FC" w:rsidRDefault="00D37270" w:rsidP="00BB50F0">
            <w:pPr>
              <w:pStyle w:val="TAC"/>
            </w:pPr>
            <w:r w:rsidRPr="001F23FC">
              <w:t>98</w:t>
            </w:r>
          </w:p>
        </w:tc>
        <w:tc>
          <w:tcPr>
            <w:tcW w:w="0" w:type="auto"/>
            <w:shd w:val="clear" w:color="auto" w:fill="auto"/>
            <w:noWrap/>
            <w:vAlign w:val="center"/>
          </w:tcPr>
          <w:p w14:paraId="42240FBF" w14:textId="77777777" w:rsidR="00D37270" w:rsidRPr="001F23FC" w:rsidRDefault="00D37270" w:rsidP="00BB50F0">
            <w:pPr>
              <w:pStyle w:val="TAC"/>
            </w:pPr>
            <w:r w:rsidRPr="001F23FC">
              <w:t>1653</w:t>
            </w:r>
          </w:p>
        </w:tc>
        <w:tc>
          <w:tcPr>
            <w:tcW w:w="0" w:type="auto"/>
            <w:shd w:val="clear" w:color="auto" w:fill="auto"/>
            <w:noWrap/>
            <w:vAlign w:val="center"/>
          </w:tcPr>
          <w:p w14:paraId="7C7CEC13" w14:textId="77777777" w:rsidR="00D37270" w:rsidRPr="001F23FC" w:rsidRDefault="00D37270" w:rsidP="00BB50F0">
            <w:pPr>
              <w:pStyle w:val="TAC"/>
            </w:pPr>
            <w:r w:rsidRPr="001F23FC">
              <w:t>1510</w:t>
            </w:r>
          </w:p>
        </w:tc>
        <w:tc>
          <w:tcPr>
            <w:tcW w:w="0" w:type="auto"/>
            <w:shd w:val="clear" w:color="auto" w:fill="auto"/>
            <w:noWrap/>
            <w:vAlign w:val="center"/>
          </w:tcPr>
          <w:p w14:paraId="5F797F00" w14:textId="77777777" w:rsidR="00D37270" w:rsidRPr="001F23FC" w:rsidRDefault="00D37270" w:rsidP="00BB50F0">
            <w:pPr>
              <w:pStyle w:val="TAC"/>
            </w:pPr>
            <w:r w:rsidRPr="001F23FC">
              <w:t>135</w:t>
            </w:r>
          </w:p>
        </w:tc>
        <w:tc>
          <w:tcPr>
            <w:tcW w:w="0" w:type="auto"/>
            <w:shd w:val="clear" w:color="auto" w:fill="auto"/>
            <w:noWrap/>
            <w:vAlign w:val="center"/>
          </w:tcPr>
          <w:p w14:paraId="530A04A1" w14:textId="77777777" w:rsidR="00D37270" w:rsidRPr="001F23FC" w:rsidRDefault="00D37270" w:rsidP="00BB50F0">
            <w:pPr>
              <w:pStyle w:val="TAC"/>
            </w:pPr>
            <w:r w:rsidRPr="001F23FC">
              <w:t>2202</w:t>
            </w:r>
          </w:p>
        </w:tc>
        <w:tc>
          <w:tcPr>
            <w:tcW w:w="0" w:type="auto"/>
            <w:shd w:val="clear" w:color="auto" w:fill="auto"/>
            <w:noWrap/>
            <w:vAlign w:val="center"/>
          </w:tcPr>
          <w:p w14:paraId="42608854" w14:textId="77777777" w:rsidR="00D37270" w:rsidRPr="001F23FC" w:rsidRDefault="00D37270" w:rsidP="00BB50F0">
            <w:pPr>
              <w:pStyle w:val="TAC"/>
            </w:pPr>
            <w:r w:rsidRPr="001F23FC">
              <w:t>2166</w:t>
            </w:r>
          </w:p>
        </w:tc>
      </w:tr>
      <w:tr w:rsidR="00D37270" w:rsidRPr="001F23FC" w14:paraId="3AA6F688" w14:textId="77777777" w:rsidTr="00BB50F0">
        <w:trPr>
          <w:trHeight w:val="270"/>
          <w:jc w:val="center"/>
        </w:trPr>
        <w:tc>
          <w:tcPr>
            <w:tcW w:w="0" w:type="auto"/>
            <w:shd w:val="clear" w:color="auto" w:fill="auto"/>
            <w:noWrap/>
            <w:vAlign w:val="center"/>
            <w:hideMark/>
          </w:tcPr>
          <w:p w14:paraId="131CB8E4" w14:textId="77777777" w:rsidR="00D37270" w:rsidRPr="001F23FC" w:rsidRDefault="00D37270" w:rsidP="00BB50F0">
            <w:pPr>
              <w:pStyle w:val="TAC"/>
            </w:pPr>
            <w:r w:rsidRPr="001F23FC">
              <w:t>25</w:t>
            </w:r>
          </w:p>
        </w:tc>
        <w:tc>
          <w:tcPr>
            <w:tcW w:w="0" w:type="auto"/>
            <w:shd w:val="clear" w:color="auto" w:fill="auto"/>
            <w:noWrap/>
            <w:vAlign w:val="center"/>
            <w:hideMark/>
          </w:tcPr>
          <w:p w14:paraId="4FEDB99A" w14:textId="77777777" w:rsidR="00D37270" w:rsidRPr="001F23FC" w:rsidRDefault="00D37270" w:rsidP="00BB50F0">
            <w:pPr>
              <w:pStyle w:val="TAC"/>
            </w:pPr>
            <w:r w:rsidRPr="001F23FC">
              <w:t>520</w:t>
            </w:r>
          </w:p>
        </w:tc>
        <w:tc>
          <w:tcPr>
            <w:tcW w:w="0" w:type="auto"/>
            <w:shd w:val="clear" w:color="auto" w:fill="auto"/>
            <w:noWrap/>
            <w:vAlign w:val="center"/>
            <w:hideMark/>
          </w:tcPr>
          <w:p w14:paraId="6DF61A51" w14:textId="77777777" w:rsidR="00D37270" w:rsidRPr="001F23FC" w:rsidRDefault="00D37270" w:rsidP="00BB50F0">
            <w:pPr>
              <w:pStyle w:val="TAC"/>
            </w:pPr>
            <w:r w:rsidRPr="001F23FC">
              <w:t>290</w:t>
            </w:r>
          </w:p>
        </w:tc>
        <w:tc>
          <w:tcPr>
            <w:tcW w:w="0" w:type="auto"/>
            <w:shd w:val="clear" w:color="auto" w:fill="auto"/>
            <w:noWrap/>
            <w:vAlign w:val="center"/>
          </w:tcPr>
          <w:p w14:paraId="155C794F" w14:textId="77777777" w:rsidR="00D37270" w:rsidRPr="001F23FC" w:rsidRDefault="00D37270" w:rsidP="00BB50F0">
            <w:pPr>
              <w:pStyle w:val="TAC"/>
            </w:pPr>
            <w:r w:rsidRPr="001F23FC">
              <w:t>62</w:t>
            </w:r>
          </w:p>
        </w:tc>
        <w:tc>
          <w:tcPr>
            <w:tcW w:w="0" w:type="auto"/>
            <w:shd w:val="clear" w:color="auto" w:fill="auto"/>
            <w:noWrap/>
            <w:vAlign w:val="center"/>
          </w:tcPr>
          <w:p w14:paraId="17A6841F" w14:textId="77777777" w:rsidR="00D37270" w:rsidRPr="001F23FC" w:rsidRDefault="00D37270" w:rsidP="00BB50F0">
            <w:pPr>
              <w:pStyle w:val="TAC"/>
            </w:pPr>
            <w:r w:rsidRPr="001F23FC">
              <w:t>1107</w:t>
            </w:r>
          </w:p>
        </w:tc>
        <w:tc>
          <w:tcPr>
            <w:tcW w:w="0" w:type="auto"/>
            <w:shd w:val="clear" w:color="auto" w:fill="auto"/>
            <w:noWrap/>
            <w:vAlign w:val="center"/>
          </w:tcPr>
          <w:p w14:paraId="6A276A7B" w14:textId="77777777" w:rsidR="00D37270" w:rsidRPr="001F23FC" w:rsidRDefault="00D37270" w:rsidP="00BB50F0">
            <w:pPr>
              <w:pStyle w:val="TAC"/>
            </w:pPr>
            <w:r w:rsidRPr="001F23FC">
              <w:t>889</w:t>
            </w:r>
          </w:p>
        </w:tc>
        <w:tc>
          <w:tcPr>
            <w:tcW w:w="0" w:type="auto"/>
            <w:shd w:val="clear" w:color="auto" w:fill="auto"/>
            <w:noWrap/>
            <w:vAlign w:val="center"/>
          </w:tcPr>
          <w:p w14:paraId="052CECFE" w14:textId="77777777" w:rsidR="00D37270" w:rsidRPr="001F23FC" w:rsidRDefault="00D37270" w:rsidP="00BB50F0">
            <w:pPr>
              <w:pStyle w:val="TAC"/>
            </w:pPr>
            <w:r w:rsidRPr="001F23FC">
              <w:t>99</w:t>
            </w:r>
          </w:p>
        </w:tc>
        <w:tc>
          <w:tcPr>
            <w:tcW w:w="0" w:type="auto"/>
            <w:shd w:val="clear" w:color="auto" w:fill="auto"/>
            <w:noWrap/>
            <w:vAlign w:val="center"/>
          </w:tcPr>
          <w:p w14:paraId="278C8CDD" w14:textId="77777777" w:rsidR="00D37270" w:rsidRPr="001F23FC" w:rsidRDefault="00D37270" w:rsidP="00BB50F0">
            <w:pPr>
              <w:pStyle w:val="TAC"/>
            </w:pPr>
            <w:r w:rsidRPr="001F23FC">
              <w:t>1668</w:t>
            </w:r>
          </w:p>
        </w:tc>
        <w:tc>
          <w:tcPr>
            <w:tcW w:w="0" w:type="auto"/>
            <w:shd w:val="clear" w:color="auto" w:fill="auto"/>
            <w:noWrap/>
            <w:vAlign w:val="center"/>
          </w:tcPr>
          <w:p w14:paraId="5604C3CA" w14:textId="77777777" w:rsidR="00D37270" w:rsidRPr="001F23FC" w:rsidRDefault="00D37270" w:rsidP="00BB50F0">
            <w:pPr>
              <w:pStyle w:val="TAC"/>
            </w:pPr>
            <w:r w:rsidRPr="001F23FC">
              <w:t>1527</w:t>
            </w:r>
          </w:p>
        </w:tc>
        <w:tc>
          <w:tcPr>
            <w:tcW w:w="0" w:type="auto"/>
            <w:shd w:val="clear" w:color="auto" w:fill="auto"/>
            <w:noWrap/>
            <w:vAlign w:val="center"/>
          </w:tcPr>
          <w:p w14:paraId="0FD7FD7E" w14:textId="77777777" w:rsidR="00D37270" w:rsidRPr="001F23FC" w:rsidRDefault="00D37270" w:rsidP="00BB50F0">
            <w:pPr>
              <w:pStyle w:val="TAC"/>
            </w:pPr>
            <w:r w:rsidRPr="001F23FC">
              <w:t>136</w:t>
            </w:r>
          </w:p>
        </w:tc>
        <w:tc>
          <w:tcPr>
            <w:tcW w:w="0" w:type="auto"/>
            <w:shd w:val="clear" w:color="auto" w:fill="auto"/>
            <w:noWrap/>
            <w:vAlign w:val="center"/>
          </w:tcPr>
          <w:p w14:paraId="6C248DD5" w14:textId="77777777" w:rsidR="00D37270" w:rsidRPr="001F23FC" w:rsidRDefault="00D37270" w:rsidP="00BB50F0">
            <w:pPr>
              <w:pStyle w:val="TAC"/>
            </w:pPr>
            <w:r w:rsidRPr="001F23FC">
              <w:t>2217</w:t>
            </w:r>
          </w:p>
        </w:tc>
        <w:tc>
          <w:tcPr>
            <w:tcW w:w="0" w:type="auto"/>
            <w:shd w:val="clear" w:color="auto" w:fill="auto"/>
            <w:noWrap/>
            <w:vAlign w:val="center"/>
          </w:tcPr>
          <w:p w14:paraId="51621405" w14:textId="77777777" w:rsidR="00D37270" w:rsidRPr="001F23FC" w:rsidRDefault="00D37270" w:rsidP="00BB50F0">
            <w:pPr>
              <w:pStyle w:val="TAC"/>
            </w:pPr>
            <w:r w:rsidRPr="001F23FC">
              <w:t>2183</w:t>
            </w:r>
          </w:p>
        </w:tc>
      </w:tr>
      <w:tr w:rsidR="00D37270" w:rsidRPr="001F23FC" w14:paraId="151B49AF" w14:textId="77777777" w:rsidTr="00BB50F0">
        <w:trPr>
          <w:trHeight w:val="270"/>
          <w:jc w:val="center"/>
        </w:trPr>
        <w:tc>
          <w:tcPr>
            <w:tcW w:w="0" w:type="auto"/>
            <w:shd w:val="clear" w:color="auto" w:fill="auto"/>
            <w:noWrap/>
            <w:vAlign w:val="center"/>
            <w:hideMark/>
          </w:tcPr>
          <w:p w14:paraId="324C9CC5" w14:textId="77777777" w:rsidR="00D37270" w:rsidRPr="001F23FC" w:rsidRDefault="00D37270" w:rsidP="00BB50F0">
            <w:pPr>
              <w:pStyle w:val="TAC"/>
            </w:pPr>
            <w:r w:rsidRPr="001F23FC">
              <w:t>26</w:t>
            </w:r>
          </w:p>
        </w:tc>
        <w:tc>
          <w:tcPr>
            <w:tcW w:w="0" w:type="auto"/>
            <w:shd w:val="clear" w:color="auto" w:fill="auto"/>
            <w:noWrap/>
            <w:vAlign w:val="center"/>
            <w:hideMark/>
          </w:tcPr>
          <w:p w14:paraId="4026F17B" w14:textId="77777777" w:rsidR="00D37270" w:rsidRPr="001F23FC" w:rsidRDefault="00D37270" w:rsidP="00BB50F0">
            <w:pPr>
              <w:pStyle w:val="TAC"/>
            </w:pPr>
            <w:r w:rsidRPr="001F23FC">
              <w:t>536</w:t>
            </w:r>
          </w:p>
        </w:tc>
        <w:tc>
          <w:tcPr>
            <w:tcW w:w="0" w:type="auto"/>
            <w:shd w:val="clear" w:color="auto" w:fill="auto"/>
            <w:noWrap/>
            <w:vAlign w:val="center"/>
            <w:hideMark/>
          </w:tcPr>
          <w:p w14:paraId="310AD333" w14:textId="77777777" w:rsidR="00D37270" w:rsidRPr="001F23FC" w:rsidRDefault="00D37270" w:rsidP="00BB50F0">
            <w:pPr>
              <w:pStyle w:val="TAC"/>
            </w:pPr>
            <w:r w:rsidRPr="001F23FC">
              <w:t>305</w:t>
            </w:r>
          </w:p>
        </w:tc>
        <w:tc>
          <w:tcPr>
            <w:tcW w:w="0" w:type="auto"/>
            <w:shd w:val="clear" w:color="auto" w:fill="auto"/>
            <w:noWrap/>
            <w:vAlign w:val="center"/>
          </w:tcPr>
          <w:p w14:paraId="07552B5D" w14:textId="77777777" w:rsidR="00D37270" w:rsidRPr="001F23FC" w:rsidRDefault="00D37270" w:rsidP="00BB50F0">
            <w:pPr>
              <w:pStyle w:val="TAC"/>
            </w:pPr>
            <w:r w:rsidRPr="001F23FC">
              <w:t>63</w:t>
            </w:r>
          </w:p>
        </w:tc>
        <w:tc>
          <w:tcPr>
            <w:tcW w:w="0" w:type="auto"/>
            <w:shd w:val="clear" w:color="auto" w:fill="auto"/>
            <w:noWrap/>
            <w:vAlign w:val="center"/>
          </w:tcPr>
          <w:p w14:paraId="696D4E79" w14:textId="77777777" w:rsidR="00D37270" w:rsidRPr="001F23FC" w:rsidRDefault="00D37270" w:rsidP="00BB50F0">
            <w:pPr>
              <w:pStyle w:val="TAC"/>
            </w:pPr>
            <w:r w:rsidRPr="001F23FC">
              <w:t>1122</w:t>
            </w:r>
          </w:p>
        </w:tc>
        <w:tc>
          <w:tcPr>
            <w:tcW w:w="0" w:type="auto"/>
            <w:shd w:val="clear" w:color="auto" w:fill="auto"/>
            <w:noWrap/>
            <w:vAlign w:val="center"/>
          </w:tcPr>
          <w:p w14:paraId="216860EF" w14:textId="77777777" w:rsidR="00D37270" w:rsidRPr="001F23FC" w:rsidRDefault="00D37270" w:rsidP="00BB50F0">
            <w:pPr>
              <w:pStyle w:val="TAC"/>
            </w:pPr>
            <w:r w:rsidRPr="001F23FC">
              <w:t>906</w:t>
            </w:r>
          </w:p>
        </w:tc>
        <w:tc>
          <w:tcPr>
            <w:tcW w:w="0" w:type="auto"/>
            <w:shd w:val="clear" w:color="auto" w:fill="auto"/>
            <w:noWrap/>
            <w:vAlign w:val="center"/>
          </w:tcPr>
          <w:p w14:paraId="3C5B76A8" w14:textId="77777777" w:rsidR="00D37270" w:rsidRPr="001F23FC" w:rsidRDefault="00D37270" w:rsidP="00BB50F0">
            <w:pPr>
              <w:pStyle w:val="TAC"/>
            </w:pPr>
            <w:r w:rsidRPr="001F23FC">
              <w:t>100</w:t>
            </w:r>
          </w:p>
        </w:tc>
        <w:tc>
          <w:tcPr>
            <w:tcW w:w="0" w:type="auto"/>
            <w:shd w:val="clear" w:color="auto" w:fill="auto"/>
            <w:noWrap/>
            <w:vAlign w:val="center"/>
          </w:tcPr>
          <w:p w14:paraId="1BE3EFF6" w14:textId="77777777" w:rsidR="00D37270" w:rsidRPr="001F23FC" w:rsidRDefault="00D37270" w:rsidP="00BB50F0">
            <w:pPr>
              <w:pStyle w:val="TAC"/>
            </w:pPr>
            <w:r w:rsidRPr="001F23FC">
              <w:t>1683</w:t>
            </w:r>
          </w:p>
        </w:tc>
        <w:tc>
          <w:tcPr>
            <w:tcW w:w="0" w:type="auto"/>
            <w:shd w:val="clear" w:color="auto" w:fill="auto"/>
            <w:noWrap/>
            <w:vAlign w:val="center"/>
          </w:tcPr>
          <w:p w14:paraId="12797D8C" w14:textId="77777777" w:rsidR="00D37270" w:rsidRPr="001F23FC" w:rsidRDefault="00D37270" w:rsidP="00BB50F0">
            <w:pPr>
              <w:pStyle w:val="TAC"/>
            </w:pPr>
            <w:r w:rsidRPr="001F23FC">
              <w:t>1545</w:t>
            </w:r>
          </w:p>
        </w:tc>
        <w:tc>
          <w:tcPr>
            <w:tcW w:w="0" w:type="auto"/>
            <w:shd w:val="clear" w:color="auto" w:fill="auto"/>
            <w:noWrap/>
            <w:vAlign w:val="center"/>
          </w:tcPr>
          <w:p w14:paraId="59D21AC8" w14:textId="77777777" w:rsidR="00D37270" w:rsidRPr="001F23FC" w:rsidRDefault="00D37270" w:rsidP="00BB50F0">
            <w:pPr>
              <w:pStyle w:val="TAC"/>
            </w:pPr>
            <w:r w:rsidRPr="001F23FC">
              <w:t>137</w:t>
            </w:r>
          </w:p>
        </w:tc>
        <w:tc>
          <w:tcPr>
            <w:tcW w:w="0" w:type="auto"/>
            <w:shd w:val="clear" w:color="auto" w:fill="auto"/>
            <w:noWrap/>
            <w:vAlign w:val="center"/>
          </w:tcPr>
          <w:p w14:paraId="6C5A49F6" w14:textId="77777777" w:rsidR="00D37270" w:rsidRPr="001F23FC" w:rsidRDefault="00D37270" w:rsidP="00BB50F0">
            <w:pPr>
              <w:pStyle w:val="TAC"/>
            </w:pPr>
            <w:r w:rsidRPr="001F23FC">
              <w:t>2232</w:t>
            </w:r>
          </w:p>
        </w:tc>
        <w:tc>
          <w:tcPr>
            <w:tcW w:w="0" w:type="auto"/>
            <w:shd w:val="clear" w:color="auto" w:fill="auto"/>
            <w:noWrap/>
            <w:vAlign w:val="center"/>
          </w:tcPr>
          <w:p w14:paraId="5ED4645E" w14:textId="77777777" w:rsidR="00D37270" w:rsidRPr="001F23FC" w:rsidRDefault="00D37270" w:rsidP="00BB50F0">
            <w:pPr>
              <w:pStyle w:val="TAC"/>
            </w:pPr>
            <w:r w:rsidRPr="001F23FC">
              <w:t>2201</w:t>
            </w:r>
          </w:p>
        </w:tc>
      </w:tr>
      <w:tr w:rsidR="00D37270" w:rsidRPr="001F23FC" w14:paraId="5BAA925A" w14:textId="77777777" w:rsidTr="00BB50F0">
        <w:trPr>
          <w:trHeight w:val="270"/>
          <w:jc w:val="center"/>
        </w:trPr>
        <w:tc>
          <w:tcPr>
            <w:tcW w:w="0" w:type="auto"/>
            <w:shd w:val="clear" w:color="auto" w:fill="auto"/>
            <w:noWrap/>
            <w:vAlign w:val="center"/>
            <w:hideMark/>
          </w:tcPr>
          <w:p w14:paraId="52E688C1" w14:textId="77777777" w:rsidR="00D37270" w:rsidRPr="001F23FC" w:rsidRDefault="00D37270" w:rsidP="00BB50F0">
            <w:pPr>
              <w:pStyle w:val="TAC"/>
            </w:pPr>
            <w:r w:rsidRPr="001F23FC">
              <w:t>27</w:t>
            </w:r>
          </w:p>
        </w:tc>
        <w:tc>
          <w:tcPr>
            <w:tcW w:w="0" w:type="auto"/>
            <w:shd w:val="clear" w:color="auto" w:fill="auto"/>
            <w:noWrap/>
            <w:vAlign w:val="center"/>
            <w:hideMark/>
          </w:tcPr>
          <w:p w14:paraId="71192735" w14:textId="77777777" w:rsidR="00D37270" w:rsidRPr="001F23FC" w:rsidRDefault="00D37270" w:rsidP="00BB50F0">
            <w:pPr>
              <w:pStyle w:val="TAC"/>
            </w:pPr>
            <w:r w:rsidRPr="001F23FC">
              <w:t>553</w:t>
            </w:r>
          </w:p>
        </w:tc>
        <w:tc>
          <w:tcPr>
            <w:tcW w:w="0" w:type="auto"/>
            <w:shd w:val="clear" w:color="auto" w:fill="auto"/>
            <w:noWrap/>
            <w:vAlign w:val="center"/>
            <w:hideMark/>
          </w:tcPr>
          <w:p w14:paraId="6D0206F3" w14:textId="77777777" w:rsidR="00D37270" w:rsidRPr="001F23FC" w:rsidRDefault="00D37270" w:rsidP="00BB50F0">
            <w:pPr>
              <w:pStyle w:val="TAC"/>
            </w:pPr>
            <w:r w:rsidRPr="001F23FC">
              <w:t>320</w:t>
            </w:r>
          </w:p>
        </w:tc>
        <w:tc>
          <w:tcPr>
            <w:tcW w:w="0" w:type="auto"/>
            <w:shd w:val="clear" w:color="auto" w:fill="auto"/>
            <w:noWrap/>
            <w:vAlign w:val="center"/>
          </w:tcPr>
          <w:p w14:paraId="01D18B4C" w14:textId="77777777" w:rsidR="00D37270" w:rsidRPr="001F23FC" w:rsidRDefault="00D37270" w:rsidP="00BB50F0">
            <w:pPr>
              <w:pStyle w:val="TAC"/>
            </w:pPr>
            <w:r w:rsidRPr="001F23FC">
              <w:t>64</w:t>
            </w:r>
          </w:p>
        </w:tc>
        <w:tc>
          <w:tcPr>
            <w:tcW w:w="0" w:type="auto"/>
            <w:shd w:val="clear" w:color="auto" w:fill="auto"/>
            <w:noWrap/>
            <w:vAlign w:val="center"/>
          </w:tcPr>
          <w:p w14:paraId="5ED98F31" w14:textId="77777777" w:rsidR="00D37270" w:rsidRPr="001F23FC" w:rsidRDefault="00D37270" w:rsidP="00BB50F0">
            <w:pPr>
              <w:pStyle w:val="TAC"/>
            </w:pPr>
            <w:r w:rsidRPr="001F23FC">
              <w:t>1137</w:t>
            </w:r>
          </w:p>
        </w:tc>
        <w:tc>
          <w:tcPr>
            <w:tcW w:w="0" w:type="auto"/>
            <w:shd w:val="clear" w:color="auto" w:fill="auto"/>
            <w:noWrap/>
            <w:vAlign w:val="center"/>
          </w:tcPr>
          <w:p w14:paraId="5B572790" w14:textId="77777777" w:rsidR="00D37270" w:rsidRPr="001F23FC" w:rsidRDefault="00D37270" w:rsidP="00BB50F0">
            <w:pPr>
              <w:pStyle w:val="TAC"/>
            </w:pPr>
            <w:r w:rsidRPr="001F23FC">
              <w:t>923</w:t>
            </w:r>
          </w:p>
        </w:tc>
        <w:tc>
          <w:tcPr>
            <w:tcW w:w="0" w:type="auto"/>
            <w:shd w:val="clear" w:color="auto" w:fill="auto"/>
            <w:noWrap/>
            <w:vAlign w:val="center"/>
          </w:tcPr>
          <w:p w14:paraId="3995AB36" w14:textId="77777777" w:rsidR="00D37270" w:rsidRPr="001F23FC" w:rsidRDefault="00D37270" w:rsidP="00BB50F0">
            <w:pPr>
              <w:pStyle w:val="TAC"/>
            </w:pPr>
            <w:r w:rsidRPr="001F23FC">
              <w:t>101</w:t>
            </w:r>
          </w:p>
        </w:tc>
        <w:tc>
          <w:tcPr>
            <w:tcW w:w="0" w:type="auto"/>
            <w:shd w:val="clear" w:color="auto" w:fill="auto"/>
            <w:noWrap/>
            <w:vAlign w:val="center"/>
          </w:tcPr>
          <w:p w14:paraId="3DD5FFAC" w14:textId="77777777" w:rsidR="00D37270" w:rsidRPr="001F23FC" w:rsidRDefault="00D37270" w:rsidP="00BB50F0">
            <w:pPr>
              <w:pStyle w:val="TAC"/>
            </w:pPr>
            <w:r w:rsidRPr="001F23FC">
              <w:t>1698</w:t>
            </w:r>
          </w:p>
        </w:tc>
        <w:tc>
          <w:tcPr>
            <w:tcW w:w="0" w:type="auto"/>
            <w:shd w:val="clear" w:color="auto" w:fill="auto"/>
            <w:noWrap/>
            <w:vAlign w:val="center"/>
          </w:tcPr>
          <w:p w14:paraId="55BE4725" w14:textId="77777777" w:rsidR="00D37270" w:rsidRPr="001F23FC" w:rsidRDefault="00D37270" w:rsidP="00BB50F0">
            <w:pPr>
              <w:pStyle w:val="TAC"/>
            </w:pPr>
            <w:r w:rsidRPr="001F23FC">
              <w:t>1562</w:t>
            </w:r>
          </w:p>
        </w:tc>
        <w:tc>
          <w:tcPr>
            <w:tcW w:w="0" w:type="auto"/>
            <w:shd w:val="clear" w:color="auto" w:fill="auto"/>
            <w:noWrap/>
            <w:vAlign w:val="center"/>
          </w:tcPr>
          <w:p w14:paraId="7FBC323A" w14:textId="77777777" w:rsidR="00D37270" w:rsidRPr="001F23FC" w:rsidRDefault="00D37270" w:rsidP="00BB50F0">
            <w:pPr>
              <w:pStyle w:val="TAC"/>
            </w:pPr>
            <w:r w:rsidRPr="001F23FC">
              <w:t>138</w:t>
            </w:r>
          </w:p>
        </w:tc>
        <w:tc>
          <w:tcPr>
            <w:tcW w:w="0" w:type="auto"/>
            <w:shd w:val="clear" w:color="auto" w:fill="auto"/>
            <w:noWrap/>
            <w:vAlign w:val="center"/>
          </w:tcPr>
          <w:p w14:paraId="71DFC877" w14:textId="77777777" w:rsidR="00D37270" w:rsidRPr="001F23FC" w:rsidRDefault="00D37270" w:rsidP="00BB50F0">
            <w:pPr>
              <w:pStyle w:val="TAC"/>
            </w:pPr>
            <w:r w:rsidRPr="001F23FC">
              <w:t>2246</w:t>
            </w:r>
          </w:p>
        </w:tc>
        <w:tc>
          <w:tcPr>
            <w:tcW w:w="0" w:type="auto"/>
            <w:shd w:val="clear" w:color="auto" w:fill="auto"/>
            <w:noWrap/>
            <w:vAlign w:val="center"/>
          </w:tcPr>
          <w:p w14:paraId="311A5E90" w14:textId="77777777" w:rsidR="00D37270" w:rsidRPr="001F23FC" w:rsidRDefault="00D37270" w:rsidP="00BB50F0">
            <w:pPr>
              <w:pStyle w:val="TAC"/>
            </w:pPr>
            <w:r w:rsidRPr="001F23FC">
              <w:t>2219</w:t>
            </w:r>
          </w:p>
        </w:tc>
      </w:tr>
      <w:tr w:rsidR="00D37270" w:rsidRPr="001F23FC" w14:paraId="53126F37" w14:textId="77777777" w:rsidTr="00BB50F0">
        <w:trPr>
          <w:trHeight w:val="270"/>
          <w:jc w:val="center"/>
        </w:trPr>
        <w:tc>
          <w:tcPr>
            <w:tcW w:w="0" w:type="auto"/>
            <w:shd w:val="clear" w:color="auto" w:fill="auto"/>
            <w:noWrap/>
            <w:vAlign w:val="center"/>
            <w:hideMark/>
          </w:tcPr>
          <w:p w14:paraId="39BD70F2" w14:textId="77777777" w:rsidR="00D37270" w:rsidRPr="001F23FC" w:rsidRDefault="00D37270" w:rsidP="00BB50F0">
            <w:pPr>
              <w:pStyle w:val="TAC"/>
            </w:pPr>
            <w:r w:rsidRPr="001F23FC">
              <w:t>28</w:t>
            </w:r>
          </w:p>
        </w:tc>
        <w:tc>
          <w:tcPr>
            <w:tcW w:w="0" w:type="auto"/>
            <w:shd w:val="clear" w:color="auto" w:fill="auto"/>
            <w:noWrap/>
            <w:vAlign w:val="center"/>
            <w:hideMark/>
          </w:tcPr>
          <w:p w14:paraId="33A2BD1F" w14:textId="77777777" w:rsidR="00D37270" w:rsidRPr="001F23FC" w:rsidRDefault="00D37270" w:rsidP="00BB50F0">
            <w:pPr>
              <w:pStyle w:val="TAC"/>
            </w:pPr>
            <w:r w:rsidRPr="001F23FC">
              <w:t>569</w:t>
            </w:r>
          </w:p>
        </w:tc>
        <w:tc>
          <w:tcPr>
            <w:tcW w:w="0" w:type="auto"/>
            <w:shd w:val="clear" w:color="auto" w:fill="auto"/>
            <w:noWrap/>
            <w:vAlign w:val="center"/>
            <w:hideMark/>
          </w:tcPr>
          <w:p w14:paraId="053E1380" w14:textId="77777777" w:rsidR="00D37270" w:rsidRPr="001F23FC" w:rsidRDefault="00D37270" w:rsidP="00BB50F0">
            <w:pPr>
              <w:pStyle w:val="TAC"/>
            </w:pPr>
            <w:r w:rsidRPr="001F23FC">
              <w:t>335</w:t>
            </w:r>
          </w:p>
        </w:tc>
        <w:tc>
          <w:tcPr>
            <w:tcW w:w="0" w:type="auto"/>
            <w:shd w:val="clear" w:color="auto" w:fill="auto"/>
            <w:noWrap/>
            <w:vAlign w:val="center"/>
          </w:tcPr>
          <w:p w14:paraId="397EC2AF" w14:textId="77777777" w:rsidR="00D37270" w:rsidRPr="001F23FC" w:rsidRDefault="00D37270" w:rsidP="00BB50F0">
            <w:pPr>
              <w:pStyle w:val="TAC"/>
            </w:pPr>
            <w:r w:rsidRPr="001F23FC">
              <w:t>65</w:t>
            </w:r>
          </w:p>
        </w:tc>
        <w:tc>
          <w:tcPr>
            <w:tcW w:w="0" w:type="auto"/>
            <w:shd w:val="clear" w:color="auto" w:fill="auto"/>
            <w:noWrap/>
            <w:vAlign w:val="center"/>
          </w:tcPr>
          <w:p w14:paraId="4EFF7B5B" w14:textId="77777777" w:rsidR="00D37270" w:rsidRPr="001F23FC" w:rsidRDefault="00D37270" w:rsidP="00BB50F0">
            <w:pPr>
              <w:pStyle w:val="TAC"/>
            </w:pPr>
            <w:r w:rsidRPr="001F23FC">
              <w:t>1153</w:t>
            </w:r>
          </w:p>
        </w:tc>
        <w:tc>
          <w:tcPr>
            <w:tcW w:w="0" w:type="auto"/>
            <w:shd w:val="clear" w:color="auto" w:fill="auto"/>
            <w:noWrap/>
            <w:vAlign w:val="center"/>
          </w:tcPr>
          <w:p w14:paraId="3A2C2C59" w14:textId="77777777" w:rsidR="00D37270" w:rsidRPr="001F23FC" w:rsidRDefault="00D37270" w:rsidP="00BB50F0">
            <w:pPr>
              <w:pStyle w:val="TAC"/>
            </w:pPr>
            <w:r w:rsidRPr="001F23FC">
              <w:t>940</w:t>
            </w:r>
          </w:p>
        </w:tc>
        <w:tc>
          <w:tcPr>
            <w:tcW w:w="0" w:type="auto"/>
            <w:shd w:val="clear" w:color="auto" w:fill="auto"/>
            <w:noWrap/>
            <w:vAlign w:val="center"/>
          </w:tcPr>
          <w:p w14:paraId="4BAE2773" w14:textId="77777777" w:rsidR="00D37270" w:rsidRPr="001F23FC" w:rsidRDefault="00D37270" w:rsidP="00BB50F0">
            <w:pPr>
              <w:pStyle w:val="TAC"/>
            </w:pPr>
            <w:r w:rsidRPr="001F23FC">
              <w:t>102</w:t>
            </w:r>
          </w:p>
        </w:tc>
        <w:tc>
          <w:tcPr>
            <w:tcW w:w="0" w:type="auto"/>
            <w:shd w:val="clear" w:color="auto" w:fill="auto"/>
            <w:noWrap/>
            <w:vAlign w:val="center"/>
          </w:tcPr>
          <w:p w14:paraId="732C4DCD" w14:textId="77777777" w:rsidR="00D37270" w:rsidRPr="001F23FC" w:rsidRDefault="00D37270" w:rsidP="00BB50F0">
            <w:pPr>
              <w:pStyle w:val="TAC"/>
            </w:pPr>
            <w:r w:rsidRPr="001F23FC">
              <w:t>1713</w:t>
            </w:r>
          </w:p>
        </w:tc>
        <w:tc>
          <w:tcPr>
            <w:tcW w:w="0" w:type="auto"/>
            <w:shd w:val="clear" w:color="auto" w:fill="auto"/>
            <w:noWrap/>
            <w:vAlign w:val="center"/>
          </w:tcPr>
          <w:p w14:paraId="05B1A850" w14:textId="77777777" w:rsidR="00D37270" w:rsidRPr="001F23FC" w:rsidRDefault="00D37270" w:rsidP="00BB50F0">
            <w:pPr>
              <w:pStyle w:val="TAC"/>
            </w:pPr>
            <w:r w:rsidRPr="001F23FC">
              <w:t>1580</w:t>
            </w:r>
          </w:p>
        </w:tc>
        <w:tc>
          <w:tcPr>
            <w:tcW w:w="0" w:type="auto"/>
            <w:shd w:val="clear" w:color="auto" w:fill="auto"/>
            <w:noWrap/>
            <w:vAlign w:val="center"/>
          </w:tcPr>
          <w:p w14:paraId="0B92BBD7" w14:textId="77777777" w:rsidR="00D37270" w:rsidRPr="001F23FC" w:rsidRDefault="00D37270" w:rsidP="00BB50F0">
            <w:pPr>
              <w:pStyle w:val="TAC"/>
            </w:pPr>
            <w:r w:rsidRPr="001F23FC">
              <w:t>139</w:t>
            </w:r>
          </w:p>
        </w:tc>
        <w:tc>
          <w:tcPr>
            <w:tcW w:w="0" w:type="auto"/>
            <w:shd w:val="clear" w:color="auto" w:fill="auto"/>
            <w:noWrap/>
            <w:vAlign w:val="center"/>
          </w:tcPr>
          <w:p w14:paraId="173CD21E" w14:textId="77777777" w:rsidR="00D37270" w:rsidRPr="001F23FC" w:rsidRDefault="00D37270" w:rsidP="00BB50F0">
            <w:pPr>
              <w:pStyle w:val="TAC"/>
            </w:pPr>
            <w:r w:rsidRPr="001F23FC">
              <w:t>2261</w:t>
            </w:r>
          </w:p>
        </w:tc>
        <w:tc>
          <w:tcPr>
            <w:tcW w:w="0" w:type="auto"/>
            <w:shd w:val="clear" w:color="auto" w:fill="auto"/>
            <w:noWrap/>
            <w:vAlign w:val="center"/>
          </w:tcPr>
          <w:p w14:paraId="1355866B" w14:textId="77777777" w:rsidR="00D37270" w:rsidRPr="001F23FC" w:rsidRDefault="00D37270" w:rsidP="00BB50F0">
            <w:pPr>
              <w:pStyle w:val="TAC"/>
            </w:pPr>
            <w:r w:rsidRPr="001F23FC">
              <w:t>2237</w:t>
            </w:r>
          </w:p>
        </w:tc>
      </w:tr>
      <w:tr w:rsidR="00D37270" w:rsidRPr="001F23FC" w14:paraId="0A05EE4F" w14:textId="77777777" w:rsidTr="00BB50F0">
        <w:trPr>
          <w:trHeight w:val="270"/>
          <w:jc w:val="center"/>
        </w:trPr>
        <w:tc>
          <w:tcPr>
            <w:tcW w:w="0" w:type="auto"/>
            <w:shd w:val="clear" w:color="auto" w:fill="auto"/>
            <w:noWrap/>
            <w:vAlign w:val="center"/>
            <w:hideMark/>
          </w:tcPr>
          <w:p w14:paraId="0541819A" w14:textId="77777777" w:rsidR="00D37270" w:rsidRPr="001F23FC" w:rsidRDefault="00D37270" w:rsidP="00BB50F0">
            <w:pPr>
              <w:pStyle w:val="TAC"/>
            </w:pPr>
            <w:r w:rsidRPr="001F23FC">
              <w:t>29</w:t>
            </w:r>
          </w:p>
        </w:tc>
        <w:tc>
          <w:tcPr>
            <w:tcW w:w="0" w:type="auto"/>
            <w:shd w:val="clear" w:color="auto" w:fill="auto"/>
            <w:noWrap/>
            <w:vAlign w:val="center"/>
            <w:hideMark/>
          </w:tcPr>
          <w:p w14:paraId="3D15A4A5" w14:textId="77777777" w:rsidR="00D37270" w:rsidRPr="001F23FC" w:rsidRDefault="00D37270" w:rsidP="00BB50F0">
            <w:pPr>
              <w:pStyle w:val="TAC"/>
            </w:pPr>
            <w:r w:rsidRPr="001F23FC">
              <w:t>585</w:t>
            </w:r>
          </w:p>
        </w:tc>
        <w:tc>
          <w:tcPr>
            <w:tcW w:w="0" w:type="auto"/>
            <w:shd w:val="clear" w:color="auto" w:fill="auto"/>
            <w:noWrap/>
            <w:vAlign w:val="center"/>
            <w:hideMark/>
          </w:tcPr>
          <w:p w14:paraId="025A3486" w14:textId="77777777" w:rsidR="00D37270" w:rsidRPr="001F23FC" w:rsidRDefault="00D37270" w:rsidP="00BB50F0">
            <w:pPr>
              <w:pStyle w:val="TAC"/>
            </w:pPr>
            <w:r w:rsidRPr="001F23FC">
              <w:t>351</w:t>
            </w:r>
          </w:p>
        </w:tc>
        <w:tc>
          <w:tcPr>
            <w:tcW w:w="0" w:type="auto"/>
            <w:shd w:val="clear" w:color="auto" w:fill="auto"/>
            <w:noWrap/>
            <w:vAlign w:val="center"/>
          </w:tcPr>
          <w:p w14:paraId="599D9F57" w14:textId="77777777" w:rsidR="00D37270" w:rsidRPr="001F23FC" w:rsidRDefault="00D37270" w:rsidP="00BB50F0">
            <w:pPr>
              <w:pStyle w:val="TAC"/>
            </w:pPr>
            <w:r w:rsidRPr="001F23FC">
              <w:t>66</w:t>
            </w:r>
          </w:p>
        </w:tc>
        <w:tc>
          <w:tcPr>
            <w:tcW w:w="0" w:type="auto"/>
            <w:shd w:val="clear" w:color="auto" w:fill="auto"/>
            <w:noWrap/>
            <w:vAlign w:val="center"/>
          </w:tcPr>
          <w:p w14:paraId="0EF6C253" w14:textId="77777777" w:rsidR="00D37270" w:rsidRPr="001F23FC" w:rsidRDefault="00D37270" w:rsidP="00BB50F0">
            <w:pPr>
              <w:pStyle w:val="TAC"/>
            </w:pPr>
            <w:r w:rsidRPr="001F23FC">
              <w:t>1168</w:t>
            </w:r>
          </w:p>
        </w:tc>
        <w:tc>
          <w:tcPr>
            <w:tcW w:w="0" w:type="auto"/>
            <w:shd w:val="clear" w:color="auto" w:fill="auto"/>
            <w:noWrap/>
            <w:vAlign w:val="center"/>
          </w:tcPr>
          <w:p w14:paraId="2B899BFB" w14:textId="77777777" w:rsidR="00D37270" w:rsidRPr="001F23FC" w:rsidRDefault="00D37270" w:rsidP="00BB50F0">
            <w:pPr>
              <w:pStyle w:val="TAC"/>
            </w:pPr>
            <w:r w:rsidRPr="001F23FC">
              <w:t>957</w:t>
            </w:r>
          </w:p>
        </w:tc>
        <w:tc>
          <w:tcPr>
            <w:tcW w:w="0" w:type="auto"/>
            <w:shd w:val="clear" w:color="auto" w:fill="auto"/>
            <w:noWrap/>
            <w:vAlign w:val="center"/>
          </w:tcPr>
          <w:p w14:paraId="5931BE01" w14:textId="77777777" w:rsidR="00D37270" w:rsidRPr="001F23FC" w:rsidRDefault="00D37270" w:rsidP="00BB50F0">
            <w:pPr>
              <w:pStyle w:val="TAC"/>
            </w:pPr>
            <w:r w:rsidRPr="001F23FC">
              <w:t>103</w:t>
            </w:r>
          </w:p>
        </w:tc>
        <w:tc>
          <w:tcPr>
            <w:tcW w:w="0" w:type="auto"/>
            <w:shd w:val="clear" w:color="auto" w:fill="auto"/>
            <w:noWrap/>
            <w:vAlign w:val="center"/>
          </w:tcPr>
          <w:p w14:paraId="645313B0" w14:textId="77777777" w:rsidR="00D37270" w:rsidRPr="001F23FC" w:rsidRDefault="00D37270" w:rsidP="00BB50F0">
            <w:pPr>
              <w:pStyle w:val="TAC"/>
            </w:pPr>
            <w:r w:rsidRPr="001F23FC">
              <w:t>1728</w:t>
            </w:r>
          </w:p>
        </w:tc>
        <w:tc>
          <w:tcPr>
            <w:tcW w:w="0" w:type="auto"/>
            <w:shd w:val="clear" w:color="auto" w:fill="auto"/>
            <w:noWrap/>
            <w:vAlign w:val="center"/>
          </w:tcPr>
          <w:p w14:paraId="62273348" w14:textId="77777777" w:rsidR="00D37270" w:rsidRPr="001F23FC" w:rsidRDefault="00D37270" w:rsidP="00BB50F0">
            <w:pPr>
              <w:pStyle w:val="TAC"/>
            </w:pPr>
            <w:r w:rsidRPr="001F23FC">
              <w:t>1598</w:t>
            </w:r>
          </w:p>
        </w:tc>
        <w:tc>
          <w:tcPr>
            <w:tcW w:w="0" w:type="auto"/>
            <w:shd w:val="clear" w:color="auto" w:fill="auto"/>
            <w:noWrap/>
            <w:vAlign w:val="center"/>
          </w:tcPr>
          <w:p w14:paraId="14E74406" w14:textId="77777777" w:rsidR="00D37270" w:rsidRPr="001F23FC" w:rsidRDefault="00D37270" w:rsidP="00BB50F0">
            <w:pPr>
              <w:pStyle w:val="TAC"/>
            </w:pPr>
            <w:r w:rsidRPr="001F23FC">
              <w:t>140</w:t>
            </w:r>
          </w:p>
        </w:tc>
        <w:tc>
          <w:tcPr>
            <w:tcW w:w="0" w:type="auto"/>
            <w:shd w:val="clear" w:color="auto" w:fill="auto"/>
            <w:noWrap/>
            <w:vAlign w:val="center"/>
          </w:tcPr>
          <w:p w14:paraId="07295F1E" w14:textId="77777777" w:rsidR="00D37270" w:rsidRPr="001F23FC" w:rsidRDefault="00D37270" w:rsidP="00BB50F0">
            <w:pPr>
              <w:pStyle w:val="TAC"/>
            </w:pPr>
            <w:r w:rsidRPr="001F23FC">
              <w:t>2276</w:t>
            </w:r>
          </w:p>
        </w:tc>
        <w:tc>
          <w:tcPr>
            <w:tcW w:w="0" w:type="auto"/>
            <w:shd w:val="clear" w:color="auto" w:fill="auto"/>
            <w:noWrap/>
            <w:vAlign w:val="center"/>
          </w:tcPr>
          <w:p w14:paraId="5932B992" w14:textId="77777777" w:rsidR="00D37270" w:rsidRPr="001F23FC" w:rsidRDefault="00D37270" w:rsidP="00BB50F0">
            <w:pPr>
              <w:pStyle w:val="TAC"/>
            </w:pPr>
            <w:r w:rsidRPr="001F23FC">
              <w:t>2255</w:t>
            </w:r>
          </w:p>
        </w:tc>
      </w:tr>
      <w:tr w:rsidR="00D37270" w:rsidRPr="001F23FC" w14:paraId="5397A635" w14:textId="77777777" w:rsidTr="00BB50F0">
        <w:trPr>
          <w:trHeight w:val="270"/>
          <w:jc w:val="center"/>
        </w:trPr>
        <w:tc>
          <w:tcPr>
            <w:tcW w:w="0" w:type="auto"/>
            <w:shd w:val="clear" w:color="auto" w:fill="auto"/>
            <w:noWrap/>
            <w:vAlign w:val="center"/>
            <w:hideMark/>
          </w:tcPr>
          <w:p w14:paraId="2093FF21" w14:textId="77777777" w:rsidR="00D37270" w:rsidRPr="001F23FC" w:rsidRDefault="00D37270" w:rsidP="00BB50F0">
            <w:pPr>
              <w:pStyle w:val="TAC"/>
            </w:pPr>
            <w:r w:rsidRPr="001F23FC">
              <w:t>30</w:t>
            </w:r>
          </w:p>
        </w:tc>
        <w:tc>
          <w:tcPr>
            <w:tcW w:w="0" w:type="auto"/>
            <w:shd w:val="clear" w:color="auto" w:fill="auto"/>
            <w:noWrap/>
            <w:vAlign w:val="center"/>
            <w:hideMark/>
          </w:tcPr>
          <w:p w14:paraId="68AF51D4" w14:textId="77777777" w:rsidR="00D37270" w:rsidRPr="001F23FC" w:rsidRDefault="00D37270" w:rsidP="00BB50F0">
            <w:pPr>
              <w:pStyle w:val="TAC"/>
            </w:pPr>
            <w:r w:rsidRPr="001F23FC">
              <w:t>602</w:t>
            </w:r>
          </w:p>
        </w:tc>
        <w:tc>
          <w:tcPr>
            <w:tcW w:w="0" w:type="auto"/>
            <w:shd w:val="clear" w:color="auto" w:fill="auto"/>
            <w:noWrap/>
            <w:vAlign w:val="center"/>
            <w:hideMark/>
          </w:tcPr>
          <w:p w14:paraId="28E31EBD" w14:textId="77777777" w:rsidR="00D37270" w:rsidRPr="001F23FC" w:rsidRDefault="00D37270" w:rsidP="00BB50F0">
            <w:pPr>
              <w:pStyle w:val="TAC"/>
            </w:pPr>
            <w:r w:rsidRPr="001F23FC">
              <w:t>366</w:t>
            </w:r>
          </w:p>
        </w:tc>
        <w:tc>
          <w:tcPr>
            <w:tcW w:w="0" w:type="auto"/>
            <w:shd w:val="clear" w:color="auto" w:fill="auto"/>
            <w:noWrap/>
            <w:vAlign w:val="center"/>
          </w:tcPr>
          <w:p w14:paraId="2C1F01A4" w14:textId="77777777" w:rsidR="00D37270" w:rsidRPr="001F23FC" w:rsidRDefault="00D37270" w:rsidP="00BB50F0">
            <w:pPr>
              <w:pStyle w:val="TAC"/>
            </w:pPr>
            <w:r w:rsidRPr="001F23FC">
              <w:t>67</w:t>
            </w:r>
          </w:p>
        </w:tc>
        <w:tc>
          <w:tcPr>
            <w:tcW w:w="0" w:type="auto"/>
            <w:shd w:val="clear" w:color="auto" w:fill="auto"/>
            <w:noWrap/>
            <w:vAlign w:val="center"/>
          </w:tcPr>
          <w:p w14:paraId="3C8EC745" w14:textId="77777777" w:rsidR="00D37270" w:rsidRPr="001F23FC" w:rsidRDefault="00D37270" w:rsidP="00BB50F0">
            <w:pPr>
              <w:pStyle w:val="TAC"/>
            </w:pPr>
            <w:r w:rsidRPr="001F23FC">
              <w:t>1184</w:t>
            </w:r>
          </w:p>
        </w:tc>
        <w:tc>
          <w:tcPr>
            <w:tcW w:w="0" w:type="auto"/>
            <w:shd w:val="clear" w:color="auto" w:fill="auto"/>
            <w:noWrap/>
            <w:vAlign w:val="center"/>
          </w:tcPr>
          <w:p w14:paraId="4C7F81F9" w14:textId="77777777" w:rsidR="00D37270" w:rsidRPr="001F23FC" w:rsidRDefault="00D37270" w:rsidP="00BB50F0">
            <w:pPr>
              <w:pStyle w:val="TAC"/>
            </w:pPr>
            <w:r w:rsidRPr="001F23FC">
              <w:t>974</w:t>
            </w:r>
          </w:p>
        </w:tc>
        <w:tc>
          <w:tcPr>
            <w:tcW w:w="0" w:type="auto"/>
            <w:shd w:val="clear" w:color="auto" w:fill="auto"/>
            <w:noWrap/>
            <w:vAlign w:val="center"/>
          </w:tcPr>
          <w:p w14:paraId="52AA1A7A" w14:textId="77777777" w:rsidR="00D37270" w:rsidRPr="001F23FC" w:rsidRDefault="00D37270" w:rsidP="00BB50F0">
            <w:pPr>
              <w:pStyle w:val="TAC"/>
            </w:pPr>
            <w:r w:rsidRPr="001F23FC">
              <w:t>104</w:t>
            </w:r>
          </w:p>
        </w:tc>
        <w:tc>
          <w:tcPr>
            <w:tcW w:w="0" w:type="auto"/>
            <w:shd w:val="clear" w:color="auto" w:fill="auto"/>
            <w:noWrap/>
            <w:vAlign w:val="center"/>
          </w:tcPr>
          <w:p w14:paraId="62C69F2C" w14:textId="77777777" w:rsidR="00D37270" w:rsidRPr="001F23FC" w:rsidRDefault="00D37270" w:rsidP="00BB50F0">
            <w:pPr>
              <w:pStyle w:val="TAC"/>
            </w:pPr>
            <w:r w:rsidRPr="001F23FC">
              <w:t>1742</w:t>
            </w:r>
          </w:p>
        </w:tc>
        <w:tc>
          <w:tcPr>
            <w:tcW w:w="0" w:type="auto"/>
            <w:shd w:val="clear" w:color="auto" w:fill="auto"/>
            <w:noWrap/>
            <w:vAlign w:val="center"/>
          </w:tcPr>
          <w:p w14:paraId="78D5478D" w14:textId="77777777" w:rsidR="00D37270" w:rsidRPr="001F23FC" w:rsidRDefault="00D37270" w:rsidP="00BB50F0">
            <w:pPr>
              <w:pStyle w:val="TAC"/>
            </w:pPr>
            <w:r w:rsidRPr="001F23FC">
              <w:t>1615</w:t>
            </w:r>
          </w:p>
        </w:tc>
        <w:tc>
          <w:tcPr>
            <w:tcW w:w="0" w:type="auto"/>
            <w:shd w:val="clear" w:color="auto" w:fill="auto"/>
            <w:noWrap/>
            <w:vAlign w:val="center"/>
          </w:tcPr>
          <w:p w14:paraId="2926F3FF" w14:textId="77777777" w:rsidR="00D37270" w:rsidRPr="001F23FC" w:rsidRDefault="00D37270" w:rsidP="00BB50F0">
            <w:pPr>
              <w:pStyle w:val="TAC"/>
            </w:pPr>
            <w:r w:rsidRPr="001F23FC">
              <w:t>141</w:t>
            </w:r>
          </w:p>
        </w:tc>
        <w:tc>
          <w:tcPr>
            <w:tcW w:w="0" w:type="auto"/>
            <w:shd w:val="clear" w:color="auto" w:fill="auto"/>
            <w:noWrap/>
            <w:vAlign w:val="center"/>
          </w:tcPr>
          <w:p w14:paraId="566B3635" w14:textId="77777777" w:rsidR="00D37270" w:rsidRPr="001F23FC" w:rsidRDefault="00D37270" w:rsidP="00BB50F0">
            <w:pPr>
              <w:pStyle w:val="TAC"/>
            </w:pPr>
            <w:r w:rsidRPr="001F23FC">
              <w:t>2291</w:t>
            </w:r>
          </w:p>
        </w:tc>
        <w:tc>
          <w:tcPr>
            <w:tcW w:w="0" w:type="auto"/>
            <w:shd w:val="clear" w:color="auto" w:fill="auto"/>
            <w:noWrap/>
            <w:vAlign w:val="center"/>
          </w:tcPr>
          <w:p w14:paraId="6A0B6E69" w14:textId="77777777" w:rsidR="00D37270" w:rsidRPr="001F23FC" w:rsidRDefault="00D37270" w:rsidP="00BB50F0">
            <w:pPr>
              <w:pStyle w:val="TAC"/>
            </w:pPr>
            <w:r w:rsidRPr="001F23FC">
              <w:t>2273</w:t>
            </w:r>
          </w:p>
        </w:tc>
      </w:tr>
      <w:tr w:rsidR="00D37270" w:rsidRPr="001F23FC" w14:paraId="571AF26E" w14:textId="77777777" w:rsidTr="00BB50F0">
        <w:trPr>
          <w:trHeight w:val="270"/>
          <w:jc w:val="center"/>
        </w:trPr>
        <w:tc>
          <w:tcPr>
            <w:tcW w:w="0" w:type="auto"/>
            <w:shd w:val="clear" w:color="auto" w:fill="auto"/>
            <w:noWrap/>
            <w:vAlign w:val="center"/>
            <w:hideMark/>
          </w:tcPr>
          <w:p w14:paraId="7BD026F4" w14:textId="77777777" w:rsidR="00D37270" w:rsidRPr="001F23FC" w:rsidRDefault="00D37270" w:rsidP="00BB50F0">
            <w:pPr>
              <w:pStyle w:val="TAC"/>
            </w:pPr>
            <w:r w:rsidRPr="001F23FC">
              <w:t>31</w:t>
            </w:r>
          </w:p>
        </w:tc>
        <w:tc>
          <w:tcPr>
            <w:tcW w:w="0" w:type="auto"/>
            <w:shd w:val="clear" w:color="auto" w:fill="auto"/>
            <w:noWrap/>
            <w:vAlign w:val="center"/>
            <w:hideMark/>
          </w:tcPr>
          <w:p w14:paraId="7B734776" w14:textId="77777777" w:rsidR="00D37270" w:rsidRPr="001F23FC" w:rsidRDefault="00D37270" w:rsidP="00BB50F0">
            <w:pPr>
              <w:pStyle w:val="TAC"/>
            </w:pPr>
            <w:r w:rsidRPr="001F23FC">
              <w:t>618</w:t>
            </w:r>
          </w:p>
        </w:tc>
        <w:tc>
          <w:tcPr>
            <w:tcW w:w="0" w:type="auto"/>
            <w:shd w:val="clear" w:color="auto" w:fill="auto"/>
            <w:noWrap/>
            <w:vAlign w:val="center"/>
            <w:hideMark/>
          </w:tcPr>
          <w:p w14:paraId="10897E92" w14:textId="77777777" w:rsidR="00D37270" w:rsidRPr="001F23FC" w:rsidRDefault="00D37270" w:rsidP="00BB50F0">
            <w:pPr>
              <w:pStyle w:val="TAC"/>
            </w:pPr>
            <w:r w:rsidRPr="001F23FC">
              <w:t>382</w:t>
            </w:r>
          </w:p>
        </w:tc>
        <w:tc>
          <w:tcPr>
            <w:tcW w:w="0" w:type="auto"/>
            <w:shd w:val="clear" w:color="auto" w:fill="auto"/>
            <w:noWrap/>
            <w:vAlign w:val="center"/>
          </w:tcPr>
          <w:p w14:paraId="05C94E88" w14:textId="77777777" w:rsidR="00D37270" w:rsidRPr="001F23FC" w:rsidRDefault="00D37270" w:rsidP="00BB50F0">
            <w:pPr>
              <w:pStyle w:val="TAC"/>
            </w:pPr>
            <w:r w:rsidRPr="001F23FC">
              <w:t>68</w:t>
            </w:r>
          </w:p>
        </w:tc>
        <w:tc>
          <w:tcPr>
            <w:tcW w:w="0" w:type="auto"/>
            <w:shd w:val="clear" w:color="auto" w:fill="auto"/>
            <w:noWrap/>
            <w:vAlign w:val="center"/>
          </w:tcPr>
          <w:p w14:paraId="16D66052" w14:textId="77777777" w:rsidR="00D37270" w:rsidRPr="001F23FC" w:rsidRDefault="00D37270" w:rsidP="00BB50F0">
            <w:pPr>
              <w:pStyle w:val="TAC"/>
            </w:pPr>
            <w:r w:rsidRPr="001F23FC">
              <w:t>1199</w:t>
            </w:r>
          </w:p>
        </w:tc>
        <w:tc>
          <w:tcPr>
            <w:tcW w:w="0" w:type="auto"/>
            <w:shd w:val="clear" w:color="auto" w:fill="auto"/>
            <w:noWrap/>
            <w:vAlign w:val="center"/>
          </w:tcPr>
          <w:p w14:paraId="3939E402" w14:textId="77777777" w:rsidR="00D37270" w:rsidRPr="001F23FC" w:rsidRDefault="00D37270" w:rsidP="00BB50F0">
            <w:pPr>
              <w:pStyle w:val="TAC"/>
            </w:pPr>
            <w:r w:rsidRPr="001F23FC">
              <w:t>991</w:t>
            </w:r>
          </w:p>
        </w:tc>
        <w:tc>
          <w:tcPr>
            <w:tcW w:w="0" w:type="auto"/>
            <w:shd w:val="clear" w:color="auto" w:fill="auto"/>
            <w:noWrap/>
            <w:vAlign w:val="center"/>
          </w:tcPr>
          <w:p w14:paraId="7CECFFBB" w14:textId="77777777" w:rsidR="00D37270" w:rsidRPr="001F23FC" w:rsidRDefault="00D37270" w:rsidP="00BB50F0">
            <w:pPr>
              <w:pStyle w:val="TAC"/>
            </w:pPr>
            <w:r w:rsidRPr="001F23FC">
              <w:t>105</w:t>
            </w:r>
          </w:p>
        </w:tc>
        <w:tc>
          <w:tcPr>
            <w:tcW w:w="0" w:type="auto"/>
            <w:shd w:val="clear" w:color="auto" w:fill="auto"/>
            <w:noWrap/>
            <w:vAlign w:val="center"/>
          </w:tcPr>
          <w:p w14:paraId="2B1BB56D" w14:textId="77777777" w:rsidR="00D37270" w:rsidRPr="001F23FC" w:rsidRDefault="00D37270" w:rsidP="00BB50F0">
            <w:pPr>
              <w:pStyle w:val="TAC"/>
            </w:pPr>
            <w:r w:rsidRPr="001F23FC">
              <w:t>1757</w:t>
            </w:r>
          </w:p>
        </w:tc>
        <w:tc>
          <w:tcPr>
            <w:tcW w:w="0" w:type="auto"/>
            <w:shd w:val="clear" w:color="auto" w:fill="auto"/>
            <w:noWrap/>
            <w:vAlign w:val="center"/>
          </w:tcPr>
          <w:p w14:paraId="610BE040" w14:textId="77777777" w:rsidR="00D37270" w:rsidRPr="001F23FC" w:rsidRDefault="00D37270" w:rsidP="00BB50F0">
            <w:pPr>
              <w:pStyle w:val="TAC"/>
            </w:pPr>
            <w:r w:rsidRPr="001F23FC">
              <w:t>1633</w:t>
            </w:r>
          </w:p>
        </w:tc>
        <w:tc>
          <w:tcPr>
            <w:tcW w:w="0" w:type="auto"/>
            <w:shd w:val="clear" w:color="auto" w:fill="auto"/>
            <w:noWrap/>
            <w:vAlign w:val="center"/>
          </w:tcPr>
          <w:p w14:paraId="1FA6E64C" w14:textId="77777777" w:rsidR="00D37270" w:rsidRPr="001F23FC" w:rsidRDefault="00D37270" w:rsidP="00BB50F0">
            <w:pPr>
              <w:pStyle w:val="TAC"/>
            </w:pPr>
            <w:r w:rsidRPr="001F23FC">
              <w:t>142</w:t>
            </w:r>
          </w:p>
        </w:tc>
        <w:tc>
          <w:tcPr>
            <w:tcW w:w="0" w:type="auto"/>
            <w:shd w:val="clear" w:color="auto" w:fill="auto"/>
            <w:noWrap/>
            <w:vAlign w:val="center"/>
          </w:tcPr>
          <w:p w14:paraId="60DDAC6D" w14:textId="77777777" w:rsidR="00D37270" w:rsidRPr="001F23FC" w:rsidRDefault="00D37270" w:rsidP="00BB50F0">
            <w:pPr>
              <w:pStyle w:val="TAC"/>
            </w:pPr>
            <w:r w:rsidRPr="001F23FC">
              <w:t>2305</w:t>
            </w:r>
          </w:p>
        </w:tc>
        <w:tc>
          <w:tcPr>
            <w:tcW w:w="0" w:type="auto"/>
            <w:shd w:val="clear" w:color="auto" w:fill="auto"/>
            <w:noWrap/>
            <w:vAlign w:val="center"/>
          </w:tcPr>
          <w:p w14:paraId="332CC1FE" w14:textId="77777777" w:rsidR="00D37270" w:rsidRPr="001F23FC" w:rsidRDefault="00D37270" w:rsidP="00BB50F0">
            <w:pPr>
              <w:pStyle w:val="TAC"/>
            </w:pPr>
            <w:r w:rsidRPr="001F23FC">
              <w:t>2291</w:t>
            </w:r>
          </w:p>
        </w:tc>
      </w:tr>
      <w:tr w:rsidR="00D37270" w:rsidRPr="001F23FC" w14:paraId="28B84B68" w14:textId="77777777" w:rsidTr="00BB50F0">
        <w:trPr>
          <w:trHeight w:val="270"/>
          <w:jc w:val="center"/>
        </w:trPr>
        <w:tc>
          <w:tcPr>
            <w:tcW w:w="0" w:type="auto"/>
            <w:shd w:val="clear" w:color="auto" w:fill="auto"/>
            <w:noWrap/>
            <w:vAlign w:val="center"/>
            <w:hideMark/>
          </w:tcPr>
          <w:p w14:paraId="3FD358E7" w14:textId="77777777" w:rsidR="00D37270" w:rsidRPr="001F23FC" w:rsidRDefault="00D37270" w:rsidP="00BB50F0">
            <w:pPr>
              <w:pStyle w:val="TAC"/>
            </w:pPr>
            <w:r w:rsidRPr="001F23FC">
              <w:t>32</w:t>
            </w:r>
          </w:p>
        </w:tc>
        <w:tc>
          <w:tcPr>
            <w:tcW w:w="0" w:type="auto"/>
            <w:shd w:val="clear" w:color="auto" w:fill="auto"/>
            <w:noWrap/>
            <w:vAlign w:val="center"/>
            <w:hideMark/>
          </w:tcPr>
          <w:p w14:paraId="2A0661D2" w14:textId="77777777" w:rsidR="00D37270" w:rsidRPr="001F23FC" w:rsidRDefault="00D37270" w:rsidP="00BB50F0">
            <w:pPr>
              <w:pStyle w:val="TAC"/>
            </w:pPr>
            <w:r w:rsidRPr="001F23FC">
              <w:t>634</w:t>
            </w:r>
          </w:p>
        </w:tc>
        <w:tc>
          <w:tcPr>
            <w:tcW w:w="0" w:type="auto"/>
            <w:shd w:val="clear" w:color="auto" w:fill="auto"/>
            <w:noWrap/>
            <w:vAlign w:val="center"/>
            <w:hideMark/>
          </w:tcPr>
          <w:p w14:paraId="51E38F34" w14:textId="77777777" w:rsidR="00D37270" w:rsidRPr="001F23FC" w:rsidRDefault="00D37270" w:rsidP="00BB50F0">
            <w:pPr>
              <w:pStyle w:val="TAC"/>
            </w:pPr>
            <w:r w:rsidRPr="001F23FC">
              <w:t>398</w:t>
            </w:r>
          </w:p>
        </w:tc>
        <w:tc>
          <w:tcPr>
            <w:tcW w:w="0" w:type="auto"/>
            <w:shd w:val="clear" w:color="auto" w:fill="auto"/>
            <w:noWrap/>
            <w:vAlign w:val="center"/>
          </w:tcPr>
          <w:p w14:paraId="21F99688" w14:textId="77777777" w:rsidR="00D37270" w:rsidRPr="001F23FC" w:rsidRDefault="00D37270" w:rsidP="00BB50F0">
            <w:pPr>
              <w:pStyle w:val="TAC"/>
            </w:pPr>
            <w:r w:rsidRPr="001F23FC">
              <w:t>69</w:t>
            </w:r>
          </w:p>
        </w:tc>
        <w:tc>
          <w:tcPr>
            <w:tcW w:w="0" w:type="auto"/>
            <w:shd w:val="clear" w:color="auto" w:fill="auto"/>
            <w:noWrap/>
            <w:vAlign w:val="center"/>
          </w:tcPr>
          <w:p w14:paraId="7F10B4AC" w14:textId="77777777" w:rsidR="00D37270" w:rsidRPr="001F23FC" w:rsidRDefault="00D37270" w:rsidP="00BB50F0">
            <w:pPr>
              <w:pStyle w:val="TAC"/>
            </w:pPr>
            <w:r w:rsidRPr="001F23FC">
              <w:t>1214</w:t>
            </w:r>
          </w:p>
        </w:tc>
        <w:tc>
          <w:tcPr>
            <w:tcW w:w="0" w:type="auto"/>
            <w:shd w:val="clear" w:color="auto" w:fill="auto"/>
            <w:noWrap/>
            <w:vAlign w:val="center"/>
          </w:tcPr>
          <w:p w14:paraId="3EF01F73" w14:textId="77777777" w:rsidR="00D37270" w:rsidRPr="001F23FC" w:rsidRDefault="00D37270" w:rsidP="00BB50F0">
            <w:pPr>
              <w:pStyle w:val="TAC"/>
            </w:pPr>
            <w:r w:rsidRPr="001F23FC">
              <w:t>1008</w:t>
            </w:r>
          </w:p>
        </w:tc>
        <w:tc>
          <w:tcPr>
            <w:tcW w:w="0" w:type="auto"/>
            <w:shd w:val="clear" w:color="auto" w:fill="auto"/>
            <w:noWrap/>
            <w:vAlign w:val="center"/>
          </w:tcPr>
          <w:p w14:paraId="1CF34716" w14:textId="77777777" w:rsidR="00D37270" w:rsidRPr="001F23FC" w:rsidRDefault="00D37270" w:rsidP="00BB50F0">
            <w:pPr>
              <w:pStyle w:val="TAC"/>
            </w:pPr>
            <w:r w:rsidRPr="001F23FC">
              <w:t>106</w:t>
            </w:r>
          </w:p>
        </w:tc>
        <w:tc>
          <w:tcPr>
            <w:tcW w:w="0" w:type="auto"/>
            <w:shd w:val="clear" w:color="auto" w:fill="auto"/>
            <w:noWrap/>
            <w:vAlign w:val="center"/>
          </w:tcPr>
          <w:p w14:paraId="3BFAD555" w14:textId="77777777" w:rsidR="00D37270" w:rsidRPr="001F23FC" w:rsidRDefault="00D37270" w:rsidP="00BB50F0">
            <w:pPr>
              <w:pStyle w:val="TAC"/>
            </w:pPr>
            <w:r w:rsidRPr="001F23FC">
              <w:t>1772</w:t>
            </w:r>
          </w:p>
        </w:tc>
        <w:tc>
          <w:tcPr>
            <w:tcW w:w="0" w:type="auto"/>
            <w:shd w:val="clear" w:color="auto" w:fill="auto"/>
            <w:noWrap/>
            <w:vAlign w:val="center"/>
          </w:tcPr>
          <w:p w14:paraId="20D6FC84" w14:textId="77777777" w:rsidR="00D37270" w:rsidRPr="001F23FC" w:rsidRDefault="00D37270" w:rsidP="00BB50F0">
            <w:pPr>
              <w:pStyle w:val="TAC"/>
            </w:pPr>
            <w:r w:rsidRPr="001F23FC">
              <w:t>1650</w:t>
            </w:r>
          </w:p>
        </w:tc>
        <w:tc>
          <w:tcPr>
            <w:tcW w:w="0" w:type="auto"/>
            <w:shd w:val="clear" w:color="auto" w:fill="auto"/>
            <w:noWrap/>
            <w:vAlign w:val="center"/>
          </w:tcPr>
          <w:p w14:paraId="72A2173C" w14:textId="77777777" w:rsidR="00D37270" w:rsidRPr="001F23FC" w:rsidRDefault="00D37270" w:rsidP="00BB50F0">
            <w:pPr>
              <w:pStyle w:val="TAC"/>
            </w:pPr>
            <w:r w:rsidRPr="001F23FC">
              <w:t>143</w:t>
            </w:r>
          </w:p>
        </w:tc>
        <w:tc>
          <w:tcPr>
            <w:tcW w:w="0" w:type="auto"/>
            <w:shd w:val="clear" w:color="auto" w:fill="auto"/>
            <w:noWrap/>
            <w:vAlign w:val="center"/>
          </w:tcPr>
          <w:p w14:paraId="4F625D58" w14:textId="77777777" w:rsidR="00D37270" w:rsidRPr="001F23FC" w:rsidRDefault="00D37270" w:rsidP="00BB50F0">
            <w:pPr>
              <w:pStyle w:val="TAC"/>
            </w:pPr>
            <w:r w:rsidRPr="001F23FC">
              <w:t>2320</w:t>
            </w:r>
          </w:p>
        </w:tc>
        <w:tc>
          <w:tcPr>
            <w:tcW w:w="0" w:type="auto"/>
            <w:shd w:val="clear" w:color="auto" w:fill="auto"/>
            <w:noWrap/>
            <w:vAlign w:val="center"/>
          </w:tcPr>
          <w:p w14:paraId="0BA3DF40" w14:textId="77777777" w:rsidR="00D37270" w:rsidRPr="001F23FC" w:rsidRDefault="00D37270" w:rsidP="00BB50F0">
            <w:pPr>
              <w:pStyle w:val="TAC"/>
            </w:pPr>
            <w:r w:rsidRPr="001F23FC">
              <w:t>2309</w:t>
            </w:r>
          </w:p>
        </w:tc>
      </w:tr>
      <w:tr w:rsidR="00D37270" w:rsidRPr="001F23FC" w14:paraId="7537FE9F" w14:textId="77777777" w:rsidTr="00BB50F0">
        <w:trPr>
          <w:trHeight w:val="270"/>
          <w:jc w:val="center"/>
        </w:trPr>
        <w:tc>
          <w:tcPr>
            <w:tcW w:w="0" w:type="auto"/>
            <w:shd w:val="clear" w:color="auto" w:fill="auto"/>
            <w:noWrap/>
            <w:vAlign w:val="center"/>
            <w:hideMark/>
          </w:tcPr>
          <w:p w14:paraId="41318E40" w14:textId="77777777" w:rsidR="00D37270" w:rsidRPr="001F23FC" w:rsidRDefault="00D37270" w:rsidP="00BB50F0">
            <w:pPr>
              <w:pStyle w:val="TAC"/>
            </w:pPr>
            <w:r w:rsidRPr="001F23FC">
              <w:t>33</w:t>
            </w:r>
          </w:p>
        </w:tc>
        <w:tc>
          <w:tcPr>
            <w:tcW w:w="0" w:type="auto"/>
            <w:shd w:val="clear" w:color="auto" w:fill="auto"/>
            <w:noWrap/>
            <w:vAlign w:val="center"/>
            <w:hideMark/>
          </w:tcPr>
          <w:p w14:paraId="252B134E" w14:textId="77777777" w:rsidR="00D37270" w:rsidRPr="001F23FC" w:rsidRDefault="00D37270" w:rsidP="00BB50F0">
            <w:pPr>
              <w:pStyle w:val="TAC"/>
            </w:pPr>
            <w:r w:rsidRPr="001F23FC">
              <w:t>651</w:t>
            </w:r>
          </w:p>
        </w:tc>
        <w:tc>
          <w:tcPr>
            <w:tcW w:w="0" w:type="auto"/>
            <w:shd w:val="clear" w:color="auto" w:fill="auto"/>
            <w:noWrap/>
            <w:vAlign w:val="center"/>
            <w:hideMark/>
          </w:tcPr>
          <w:p w14:paraId="009059F4" w14:textId="77777777" w:rsidR="00D37270" w:rsidRPr="001F23FC" w:rsidRDefault="00D37270" w:rsidP="00BB50F0">
            <w:pPr>
              <w:pStyle w:val="TAC"/>
            </w:pPr>
            <w:r w:rsidRPr="001F23FC">
              <w:t>413</w:t>
            </w:r>
          </w:p>
        </w:tc>
        <w:tc>
          <w:tcPr>
            <w:tcW w:w="0" w:type="auto"/>
            <w:shd w:val="clear" w:color="auto" w:fill="auto"/>
            <w:noWrap/>
            <w:vAlign w:val="center"/>
          </w:tcPr>
          <w:p w14:paraId="3CD7851C" w14:textId="77777777" w:rsidR="00D37270" w:rsidRPr="001F23FC" w:rsidRDefault="00D37270" w:rsidP="00BB50F0">
            <w:pPr>
              <w:pStyle w:val="TAC"/>
            </w:pPr>
            <w:r w:rsidRPr="001F23FC">
              <w:t>70</w:t>
            </w:r>
          </w:p>
        </w:tc>
        <w:tc>
          <w:tcPr>
            <w:tcW w:w="0" w:type="auto"/>
            <w:shd w:val="clear" w:color="auto" w:fill="auto"/>
            <w:noWrap/>
            <w:vAlign w:val="center"/>
          </w:tcPr>
          <w:p w14:paraId="331A681A" w14:textId="77777777" w:rsidR="00D37270" w:rsidRPr="001F23FC" w:rsidRDefault="00D37270" w:rsidP="00BB50F0">
            <w:pPr>
              <w:pStyle w:val="TAC"/>
            </w:pPr>
            <w:r w:rsidRPr="001F23FC">
              <w:t>1229</w:t>
            </w:r>
          </w:p>
        </w:tc>
        <w:tc>
          <w:tcPr>
            <w:tcW w:w="0" w:type="auto"/>
            <w:shd w:val="clear" w:color="auto" w:fill="auto"/>
            <w:noWrap/>
            <w:vAlign w:val="center"/>
          </w:tcPr>
          <w:p w14:paraId="17188617" w14:textId="77777777" w:rsidR="00D37270" w:rsidRPr="001F23FC" w:rsidRDefault="00D37270" w:rsidP="00BB50F0">
            <w:pPr>
              <w:pStyle w:val="TAC"/>
            </w:pPr>
            <w:r w:rsidRPr="001F23FC">
              <w:t>1025</w:t>
            </w:r>
          </w:p>
        </w:tc>
        <w:tc>
          <w:tcPr>
            <w:tcW w:w="0" w:type="auto"/>
            <w:shd w:val="clear" w:color="auto" w:fill="auto"/>
            <w:noWrap/>
            <w:vAlign w:val="center"/>
          </w:tcPr>
          <w:p w14:paraId="22DCCF43" w14:textId="77777777" w:rsidR="00D37270" w:rsidRPr="001F23FC" w:rsidRDefault="00D37270" w:rsidP="00BB50F0">
            <w:pPr>
              <w:pStyle w:val="TAC"/>
            </w:pPr>
            <w:r w:rsidRPr="001F23FC">
              <w:t>107</w:t>
            </w:r>
          </w:p>
        </w:tc>
        <w:tc>
          <w:tcPr>
            <w:tcW w:w="0" w:type="auto"/>
            <w:shd w:val="clear" w:color="auto" w:fill="auto"/>
            <w:noWrap/>
            <w:vAlign w:val="center"/>
          </w:tcPr>
          <w:p w14:paraId="0C080BF1" w14:textId="77777777" w:rsidR="00D37270" w:rsidRPr="001F23FC" w:rsidRDefault="00D37270" w:rsidP="00BB50F0">
            <w:pPr>
              <w:pStyle w:val="TAC"/>
            </w:pPr>
            <w:r w:rsidRPr="001F23FC">
              <w:t>1787</w:t>
            </w:r>
          </w:p>
        </w:tc>
        <w:tc>
          <w:tcPr>
            <w:tcW w:w="0" w:type="auto"/>
            <w:shd w:val="clear" w:color="auto" w:fill="auto"/>
            <w:noWrap/>
            <w:vAlign w:val="center"/>
          </w:tcPr>
          <w:p w14:paraId="2BBEE4C9" w14:textId="77777777" w:rsidR="00D37270" w:rsidRPr="001F23FC" w:rsidRDefault="00D37270" w:rsidP="00BB50F0">
            <w:pPr>
              <w:pStyle w:val="TAC"/>
            </w:pPr>
            <w:r w:rsidRPr="001F23FC">
              <w:t>1668</w:t>
            </w:r>
          </w:p>
        </w:tc>
        <w:tc>
          <w:tcPr>
            <w:tcW w:w="0" w:type="auto"/>
            <w:shd w:val="clear" w:color="auto" w:fill="auto"/>
            <w:noWrap/>
            <w:vAlign w:val="center"/>
          </w:tcPr>
          <w:p w14:paraId="555BAA64" w14:textId="77777777" w:rsidR="00D37270" w:rsidRPr="001F23FC" w:rsidRDefault="00D37270" w:rsidP="00BB50F0">
            <w:pPr>
              <w:pStyle w:val="TAC"/>
            </w:pPr>
            <w:r w:rsidRPr="001F23FC">
              <w:t>144</w:t>
            </w:r>
          </w:p>
        </w:tc>
        <w:tc>
          <w:tcPr>
            <w:tcW w:w="0" w:type="auto"/>
            <w:shd w:val="clear" w:color="auto" w:fill="auto"/>
            <w:noWrap/>
            <w:vAlign w:val="center"/>
          </w:tcPr>
          <w:p w14:paraId="38A4A116" w14:textId="77777777" w:rsidR="00D37270" w:rsidRPr="001F23FC" w:rsidRDefault="00D37270" w:rsidP="00BB50F0">
            <w:pPr>
              <w:pStyle w:val="TAC"/>
            </w:pPr>
            <w:r w:rsidRPr="001F23FC">
              <w:t>2335</w:t>
            </w:r>
          </w:p>
        </w:tc>
        <w:tc>
          <w:tcPr>
            <w:tcW w:w="0" w:type="auto"/>
            <w:shd w:val="clear" w:color="auto" w:fill="auto"/>
            <w:noWrap/>
            <w:vAlign w:val="center"/>
          </w:tcPr>
          <w:p w14:paraId="1EC48BE8" w14:textId="77777777" w:rsidR="00D37270" w:rsidRPr="001F23FC" w:rsidRDefault="00D37270" w:rsidP="00BB50F0">
            <w:pPr>
              <w:pStyle w:val="TAC"/>
            </w:pPr>
            <w:r w:rsidRPr="001F23FC">
              <w:t>2327</w:t>
            </w:r>
          </w:p>
        </w:tc>
      </w:tr>
      <w:tr w:rsidR="00D37270" w:rsidRPr="001F23FC" w14:paraId="48C4A545" w14:textId="77777777" w:rsidTr="00BB50F0">
        <w:trPr>
          <w:trHeight w:val="270"/>
          <w:jc w:val="center"/>
        </w:trPr>
        <w:tc>
          <w:tcPr>
            <w:tcW w:w="0" w:type="auto"/>
            <w:shd w:val="clear" w:color="auto" w:fill="auto"/>
            <w:noWrap/>
            <w:vAlign w:val="center"/>
            <w:hideMark/>
          </w:tcPr>
          <w:p w14:paraId="00301493" w14:textId="77777777" w:rsidR="00D37270" w:rsidRPr="001F23FC" w:rsidRDefault="00D37270" w:rsidP="00BB50F0">
            <w:pPr>
              <w:pStyle w:val="TAC"/>
            </w:pPr>
            <w:r w:rsidRPr="001F23FC">
              <w:t>34</w:t>
            </w:r>
          </w:p>
        </w:tc>
        <w:tc>
          <w:tcPr>
            <w:tcW w:w="0" w:type="auto"/>
            <w:shd w:val="clear" w:color="auto" w:fill="auto"/>
            <w:noWrap/>
            <w:vAlign w:val="center"/>
            <w:hideMark/>
          </w:tcPr>
          <w:p w14:paraId="4F91F3CA" w14:textId="77777777" w:rsidR="00D37270" w:rsidRPr="001F23FC" w:rsidRDefault="00D37270" w:rsidP="00BB50F0">
            <w:pPr>
              <w:pStyle w:val="TAC"/>
            </w:pPr>
            <w:r w:rsidRPr="001F23FC">
              <w:t>667</w:t>
            </w:r>
          </w:p>
        </w:tc>
        <w:tc>
          <w:tcPr>
            <w:tcW w:w="0" w:type="auto"/>
            <w:shd w:val="clear" w:color="auto" w:fill="auto"/>
            <w:noWrap/>
            <w:vAlign w:val="center"/>
            <w:hideMark/>
          </w:tcPr>
          <w:p w14:paraId="2D42628E" w14:textId="77777777" w:rsidR="00D37270" w:rsidRPr="001F23FC" w:rsidRDefault="00D37270" w:rsidP="00BB50F0">
            <w:pPr>
              <w:pStyle w:val="TAC"/>
            </w:pPr>
            <w:r w:rsidRPr="001F23FC">
              <w:t>429</w:t>
            </w:r>
          </w:p>
        </w:tc>
        <w:tc>
          <w:tcPr>
            <w:tcW w:w="0" w:type="auto"/>
            <w:shd w:val="clear" w:color="auto" w:fill="auto"/>
            <w:noWrap/>
            <w:vAlign w:val="center"/>
          </w:tcPr>
          <w:p w14:paraId="66CB9F1A" w14:textId="77777777" w:rsidR="00D37270" w:rsidRPr="001F23FC" w:rsidRDefault="00D37270" w:rsidP="00BB50F0">
            <w:pPr>
              <w:pStyle w:val="TAC"/>
            </w:pPr>
            <w:r w:rsidRPr="001F23FC">
              <w:t>71</w:t>
            </w:r>
          </w:p>
        </w:tc>
        <w:tc>
          <w:tcPr>
            <w:tcW w:w="0" w:type="auto"/>
            <w:shd w:val="clear" w:color="auto" w:fill="auto"/>
            <w:noWrap/>
            <w:vAlign w:val="center"/>
          </w:tcPr>
          <w:p w14:paraId="2CA38728" w14:textId="77777777" w:rsidR="00D37270" w:rsidRPr="001F23FC" w:rsidRDefault="00D37270" w:rsidP="00BB50F0">
            <w:pPr>
              <w:pStyle w:val="TAC"/>
            </w:pPr>
            <w:r w:rsidRPr="001F23FC">
              <w:t>1245</w:t>
            </w:r>
          </w:p>
        </w:tc>
        <w:tc>
          <w:tcPr>
            <w:tcW w:w="0" w:type="auto"/>
            <w:shd w:val="clear" w:color="auto" w:fill="auto"/>
            <w:noWrap/>
            <w:vAlign w:val="center"/>
          </w:tcPr>
          <w:p w14:paraId="1884D3CA" w14:textId="77777777" w:rsidR="00D37270" w:rsidRPr="001F23FC" w:rsidRDefault="00D37270" w:rsidP="00BB50F0">
            <w:pPr>
              <w:pStyle w:val="TAC"/>
            </w:pPr>
            <w:r w:rsidRPr="001F23FC">
              <w:t>1042</w:t>
            </w:r>
          </w:p>
        </w:tc>
        <w:tc>
          <w:tcPr>
            <w:tcW w:w="0" w:type="auto"/>
            <w:shd w:val="clear" w:color="auto" w:fill="auto"/>
            <w:noWrap/>
            <w:vAlign w:val="center"/>
          </w:tcPr>
          <w:p w14:paraId="3ABDA016" w14:textId="77777777" w:rsidR="00D37270" w:rsidRPr="001F23FC" w:rsidRDefault="00D37270" w:rsidP="00BB50F0">
            <w:pPr>
              <w:pStyle w:val="TAC"/>
            </w:pPr>
            <w:r w:rsidRPr="001F23FC">
              <w:t>108</w:t>
            </w:r>
          </w:p>
        </w:tc>
        <w:tc>
          <w:tcPr>
            <w:tcW w:w="0" w:type="auto"/>
            <w:shd w:val="clear" w:color="auto" w:fill="auto"/>
            <w:noWrap/>
            <w:vAlign w:val="center"/>
          </w:tcPr>
          <w:p w14:paraId="17B32C35" w14:textId="77777777" w:rsidR="00D37270" w:rsidRPr="001F23FC" w:rsidRDefault="00D37270" w:rsidP="00BB50F0">
            <w:pPr>
              <w:pStyle w:val="TAC"/>
            </w:pPr>
            <w:r w:rsidRPr="001F23FC">
              <w:t>1802</w:t>
            </w:r>
          </w:p>
        </w:tc>
        <w:tc>
          <w:tcPr>
            <w:tcW w:w="0" w:type="auto"/>
            <w:shd w:val="clear" w:color="auto" w:fill="auto"/>
            <w:noWrap/>
            <w:vAlign w:val="center"/>
          </w:tcPr>
          <w:p w14:paraId="4FB3BA48" w14:textId="77777777" w:rsidR="00D37270" w:rsidRPr="001F23FC" w:rsidRDefault="00D37270" w:rsidP="00BB50F0">
            <w:pPr>
              <w:pStyle w:val="TAC"/>
            </w:pPr>
            <w:r w:rsidRPr="001F23FC">
              <w:t>1686</w:t>
            </w:r>
          </w:p>
        </w:tc>
        <w:tc>
          <w:tcPr>
            <w:tcW w:w="0" w:type="auto"/>
            <w:shd w:val="clear" w:color="auto" w:fill="auto"/>
            <w:noWrap/>
            <w:vAlign w:val="center"/>
          </w:tcPr>
          <w:p w14:paraId="3CFE2B81" w14:textId="77777777" w:rsidR="00D37270" w:rsidRPr="001F23FC" w:rsidRDefault="00D37270" w:rsidP="00BB50F0">
            <w:pPr>
              <w:pStyle w:val="TAC"/>
            </w:pPr>
            <w:r w:rsidRPr="001F23FC">
              <w:t>145</w:t>
            </w:r>
          </w:p>
        </w:tc>
        <w:tc>
          <w:tcPr>
            <w:tcW w:w="0" w:type="auto"/>
            <w:shd w:val="clear" w:color="auto" w:fill="auto"/>
            <w:noWrap/>
            <w:vAlign w:val="center"/>
          </w:tcPr>
          <w:p w14:paraId="7DD7DB69" w14:textId="77777777" w:rsidR="00D37270" w:rsidRPr="001F23FC" w:rsidRDefault="00D37270" w:rsidP="00BB50F0">
            <w:pPr>
              <w:pStyle w:val="TAC"/>
            </w:pPr>
            <w:r w:rsidRPr="001F23FC">
              <w:t>2349</w:t>
            </w:r>
          </w:p>
        </w:tc>
        <w:tc>
          <w:tcPr>
            <w:tcW w:w="0" w:type="auto"/>
            <w:shd w:val="clear" w:color="auto" w:fill="auto"/>
            <w:noWrap/>
            <w:vAlign w:val="center"/>
          </w:tcPr>
          <w:p w14:paraId="5D094C65" w14:textId="77777777" w:rsidR="00D37270" w:rsidRPr="001F23FC" w:rsidRDefault="00D37270" w:rsidP="00BB50F0">
            <w:pPr>
              <w:pStyle w:val="TAC"/>
            </w:pPr>
            <w:r w:rsidRPr="001F23FC">
              <w:t>2345</w:t>
            </w:r>
          </w:p>
        </w:tc>
      </w:tr>
      <w:tr w:rsidR="00D37270" w:rsidRPr="001F23FC" w14:paraId="6F44457D" w14:textId="77777777" w:rsidTr="00BB50F0">
        <w:trPr>
          <w:trHeight w:val="270"/>
          <w:jc w:val="center"/>
        </w:trPr>
        <w:tc>
          <w:tcPr>
            <w:tcW w:w="0" w:type="auto"/>
            <w:shd w:val="clear" w:color="auto" w:fill="auto"/>
            <w:noWrap/>
            <w:vAlign w:val="center"/>
            <w:hideMark/>
          </w:tcPr>
          <w:p w14:paraId="3B051518" w14:textId="77777777" w:rsidR="00D37270" w:rsidRPr="001F23FC" w:rsidRDefault="00D37270" w:rsidP="00BB50F0">
            <w:pPr>
              <w:pStyle w:val="TAC"/>
            </w:pPr>
            <w:r w:rsidRPr="001F23FC">
              <w:t>35</w:t>
            </w:r>
          </w:p>
        </w:tc>
        <w:tc>
          <w:tcPr>
            <w:tcW w:w="0" w:type="auto"/>
            <w:shd w:val="clear" w:color="auto" w:fill="auto"/>
            <w:noWrap/>
            <w:vAlign w:val="center"/>
            <w:hideMark/>
          </w:tcPr>
          <w:p w14:paraId="4D070911" w14:textId="77777777" w:rsidR="00D37270" w:rsidRPr="001F23FC" w:rsidRDefault="00D37270" w:rsidP="00BB50F0">
            <w:pPr>
              <w:pStyle w:val="TAC"/>
            </w:pPr>
            <w:r w:rsidRPr="001F23FC">
              <w:t>683</w:t>
            </w:r>
          </w:p>
        </w:tc>
        <w:tc>
          <w:tcPr>
            <w:tcW w:w="0" w:type="auto"/>
            <w:shd w:val="clear" w:color="auto" w:fill="auto"/>
            <w:noWrap/>
            <w:vAlign w:val="center"/>
            <w:hideMark/>
          </w:tcPr>
          <w:p w14:paraId="21F3B8BB" w14:textId="77777777" w:rsidR="00D37270" w:rsidRPr="001F23FC" w:rsidRDefault="00D37270" w:rsidP="00BB50F0">
            <w:pPr>
              <w:pStyle w:val="TAC"/>
            </w:pPr>
            <w:r w:rsidRPr="001F23FC">
              <w:t>445</w:t>
            </w:r>
          </w:p>
        </w:tc>
        <w:tc>
          <w:tcPr>
            <w:tcW w:w="0" w:type="auto"/>
            <w:shd w:val="clear" w:color="auto" w:fill="auto"/>
            <w:noWrap/>
            <w:vAlign w:val="center"/>
          </w:tcPr>
          <w:p w14:paraId="1E029276" w14:textId="77777777" w:rsidR="00D37270" w:rsidRPr="001F23FC" w:rsidRDefault="00D37270" w:rsidP="00BB50F0">
            <w:pPr>
              <w:pStyle w:val="TAC"/>
            </w:pPr>
            <w:r w:rsidRPr="001F23FC">
              <w:t>72</w:t>
            </w:r>
          </w:p>
        </w:tc>
        <w:tc>
          <w:tcPr>
            <w:tcW w:w="0" w:type="auto"/>
            <w:shd w:val="clear" w:color="auto" w:fill="auto"/>
            <w:noWrap/>
            <w:vAlign w:val="center"/>
          </w:tcPr>
          <w:p w14:paraId="63B97901" w14:textId="77777777" w:rsidR="00D37270" w:rsidRPr="001F23FC" w:rsidRDefault="00D37270" w:rsidP="00BB50F0">
            <w:pPr>
              <w:pStyle w:val="TAC"/>
            </w:pPr>
            <w:r w:rsidRPr="001F23FC">
              <w:t>1260</w:t>
            </w:r>
          </w:p>
        </w:tc>
        <w:tc>
          <w:tcPr>
            <w:tcW w:w="0" w:type="auto"/>
            <w:shd w:val="clear" w:color="auto" w:fill="auto"/>
            <w:noWrap/>
            <w:vAlign w:val="center"/>
          </w:tcPr>
          <w:p w14:paraId="5D6407C8" w14:textId="77777777" w:rsidR="00D37270" w:rsidRPr="001F23FC" w:rsidRDefault="00D37270" w:rsidP="00BB50F0">
            <w:pPr>
              <w:pStyle w:val="TAC"/>
            </w:pPr>
            <w:r w:rsidRPr="001F23FC">
              <w:t>1059</w:t>
            </w:r>
          </w:p>
        </w:tc>
        <w:tc>
          <w:tcPr>
            <w:tcW w:w="0" w:type="auto"/>
            <w:shd w:val="clear" w:color="auto" w:fill="auto"/>
            <w:noWrap/>
            <w:vAlign w:val="center"/>
          </w:tcPr>
          <w:p w14:paraId="618B7D7D" w14:textId="77777777" w:rsidR="00D37270" w:rsidRPr="001F23FC" w:rsidRDefault="00D37270" w:rsidP="00BB50F0">
            <w:pPr>
              <w:pStyle w:val="TAC"/>
            </w:pPr>
            <w:r w:rsidRPr="001F23FC">
              <w:t>109</w:t>
            </w:r>
          </w:p>
        </w:tc>
        <w:tc>
          <w:tcPr>
            <w:tcW w:w="0" w:type="auto"/>
            <w:shd w:val="clear" w:color="auto" w:fill="auto"/>
            <w:noWrap/>
            <w:vAlign w:val="center"/>
          </w:tcPr>
          <w:p w14:paraId="3F5A0B96" w14:textId="77777777" w:rsidR="00D37270" w:rsidRPr="001F23FC" w:rsidRDefault="00D37270" w:rsidP="00BB50F0">
            <w:pPr>
              <w:pStyle w:val="TAC"/>
            </w:pPr>
            <w:r w:rsidRPr="001F23FC">
              <w:t>1817</w:t>
            </w:r>
          </w:p>
        </w:tc>
        <w:tc>
          <w:tcPr>
            <w:tcW w:w="0" w:type="auto"/>
            <w:shd w:val="clear" w:color="auto" w:fill="auto"/>
            <w:noWrap/>
            <w:vAlign w:val="center"/>
          </w:tcPr>
          <w:p w14:paraId="7C7B57E6" w14:textId="77777777" w:rsidR="00D37270" w:rsidRPr="001F23FC" w:rsidRDefault="00D37270" w:rsidP="00BB50F0">
            <w:pPr>
              <w:pStyle w:val="TAC"/>
            </w:pPr>
            <w:r w:rsidRPr="001F23FC">
              <w:t>1703</w:t>
            </w:r>
          </w:p>
        </w:tc>
        <w:tc>
          <w:tcPr>
            <w:tcW w:w="0" w:type="auto"/>
            <w:shd w:val="clear" w:color="auto" w:fill="auto"/>
            <w:noWrap/>
            <w:vAlign w:val="center"/>
          </w:tcPr>
          <w:p w14:paraId="22E80DAA" w14:textId="77777777" w:rsidR="00D37270" w:rsidRPr="001F23FC" w:rsidRDefault="00D37270" w:rsidP="00BB50F0">
            <w:pPr>
              <w:pStyle w:val="TAC"/>
            </w:pPr>
            <w:r w:rsidRPr="001F23FC">
              <w:t>146</w:t>
            </w:r>
          </w:p>
        </w:tc>
        <w:tc>
          <w:tcPr>
            <w:tcW w:w="0" w:type="auto"/>
            <w:shd w:val="clear" w:color="auto" w:fill="auto"/>
            <w:noWrap/>
            <w:vAlign w:val="center"/>
          </w:tcPr>
          <w:p w14:paraId="3B60F705" w14:textId="77777777" w:rsidR="00D37270" w:rsidRPr="001F23FC" w:rsidRDefault="00D37270" w:rsidP="00BB50F0">
            <w:pPr>
              <w:pStyle w:val="TAC"/>
            </w:pPr>
            <w:r w:rsidRPr="001F23FC">
              <w:t>2364</w:t>
            </w:r>
          </w:p>
        </w:tc>
        <w:tc>
          <w:tcPr>
            <w:tcW w:w="0" w:type="auto"/>
            <w:shd w:val="clear" w:color="auto" w:fill="auto"/>
            <w:noWrap/>
            <w:vAlign w:val="center"/>
          </w:tcPr>
          <w:p w14:paraId="11F14081" w14:textId="77777777" w:rsidR="00D37270" w:rsidRPr="001F23FC" w:rsidRDefault="00D37270" w:rsidP="00BB50F0">
            <w:pPr>
              <w:pStyle w:val="TAC"/>
            </w:pPr>
            <w:r w:rsidRPr="001F23FC">
              <w:t>2363</w:t>
            </w:r>
          </w:p>
        </w:tc>
      </w:tr>
      <w:tr w:rsidR="00D37270" w:rsidRPr="001F23FC" w14:paraId="123F3352" w14:textId="77777777" w:rsidTr="00BB50F0">
        <w:trPr>
          <w:trHeight w:val="270"/>
          <w:jc w:val="center"/>
        </w:trPr>
        <w:tc>
          <w:tcPr>
            <w:tcW w:w="0" w:type="auto"/>
            <w:shd w:val="clear" w:color="auto" w:fill="auto"/>
            <w:noWrap/>
            <w:vAlign w:val="center"/>
          </w:tcPr>
          <w:p w14:paraId="292AC832" w14:textId="77777777" w:rsidR="00D37270" w:rsidRPr="001F23FC" w:rsidRDefault="00D37270" w:rsidP="00BB50F0">
            <w:pPr>
              <w:pStyle w:val="TAC"/>
            </w:pPr>
            <w:r w:rsidRPr="001F23FC">
              <w:t>36</w:t>
            </w:r>
          </w:p>
        </w:tc>
        <w:tc>
          <w:tcPr>
            <w:tcW w:w="0" w:type="auto"/>
            <w:shd w:val="clear" w:color="auto" w:fill="auto"/>
            <w:noWrap/>
            <w:vAlign w:val="center"/>
          </w:tcPr>
          <w:p w14:paraId="694EDC56" w14:textId="77777777" w:rsidR="00D37270" w:rsidRPr="001F23FC" w:rsidRDefault="00D37270" w:rsidP="00BB50F0">
            <w:pPr>
              <w:pStyle w:val="TAC"/>
            </w:pPr>
            <w:r w:rsidRPr="001F23FC">
              <w:t>699</w:t>
            </w:r>
          </w:p>
        </w:tc>
        <w:tc>
          <w:tcPr>
            <w:tcW w:w="0" w:type="auto"/>
            <w:shd w:val="clear" w:color="auto" w:fill="auto"/>
            <w:noWrap/>
            <w:vAlign w:val="center"/>
          </w:tcPr>
          <w:p w14:paraId="1167B599" w14:textId="77777777" w:rsidR="00D37270" w:rsidRPr="001F23FC" w:rsidRDefault="00D37270" w:rsidP="00BB50F0">
            <w:pPr>
              <w:pStyle w:val="TAC"/>
            </w:pPr>
            <w:r w:rsidRPr="001F23FC">
              <w:t>461</w:t>
            </w:r>
          </w:p>
        </w:tc>
        <w:tc>
          <w:tcPr>
            <w:tcW w:w="0" w:type="auto"/>
            <w:shd w:val="clear" w:color="auto" w:fill="auto"/>
            <w:noWrap/>
            <w:vAlign w:val="center"/>
          </w:tcPr>
          <w:p w14:paraId="52AE66B4" w14:textId="77777777" w:rsidR="00D37270" w:rsidRPr="001F23FC" w:rsidRDefault="00D37270" w:rsidP="00BB50F0">
            <w:pPr>
              <w:pStyle w:val="TAC"/>
            </w:pPr>
            <w:r w:rsidRPr="001F23FC">
              <w:t>73</w:t>
            </w:r>
          </w:p>
        </w:tc>
        <w:tc>
          <w:tcPr>
            <w:tcW w:w="0" w:type="auto"/>
            <w:shd w:val="clear" w:color="auto" w:fill="auto"/>
            <w:noWrap/>
            <w:vAlign w:val="center"/>
          </w:tcPr>
          <w:p w14:paraId="07A6E31B" w14:textId="77777777" w:rsidR="00D37270" w:rsidRPr="001F23FC" w:rsidRDefault="00D37270" w:rsidP="00BB50F0">
            <w:pPr>
              <w:pStyle w:val="TAC"/>
            </w:pPr>
            <w:r w:rsidRPr="001F23FC">
              <w:t>1275</w:t>
            </w:r>
          </w:p>
        </w:tc>
        <w:tc>
          <w:tcPr>
            <w:tcW w:w="0" w:type="auto"/>
            <w:shd w:val="clear" w:color="auto" w:fill="auto"/>
            <w:noWrap/>
            <w:vAlign w:val="center"/>
          </w:tcPr>
          <w:p w14:paraId="286342E0" w14:textId="77777777" w:rsidR="00D37270" w:rsidRPr="001F23FC" w:rsidRDefault="00D37270" w:rsidP="00BB50F0">
            <w:pPr>
              <w:pStyle w:val="TAC"/>
            </w:pPr>
            <w:r w:rsidRPr="001F23FC">
              <w:t>1076</w:t>
            </w:r>
          </w:p>
        </w:tc>
        <w:tc>
          <w:tcPr>
            <w:tcW w:w="0" w:type="auto"/>
            <w:shd w:val="clear" w:color="auto" w:fill="auto"/>
            <w:noWrap/>
            <w:vAlign w:val="center"/>
          </w:tcPr>
          <w:p w14:paraId="03094A78" w14:textId="77777777" w:rsidR="00D37270" w:rsidRPr="001F23FC" w:rsidRDefault="00D37270" w:rsidP="00BB50F0">
            <w:pPr>
              <w:pStyle w:val="TAC"/>
            </w:pPr>
            <w:r w:rsidRPr="001F23FC">
              <w:t>110</w:t>
            </w:r>
          </w:p>
        </w:tc>
        <w:tc>
          <w:tcPr>
            <w:tcW w:w="0" w:type="auto"/>
            <w:shd w:val="clear" w:color="auto" w:fill="auto"/>
            <w:noWrap/>
            <w:vAlign w:val="center"/>
          </w:tcPr>
          <w:p w14:paraId="167A8ED3" w14:textId="77777777" w:rsidR="00D37270" w:rsidRPr="001F23FC" w:rsidRDefault="00D37270" w:rsidP="00BB50F0">
            <w:pPr>
              <w:pStyle w:val="TAC"/>
            </w:pPr>
            <w:r w:rsidRPr="001F23FC">
              <w:t>1832</w:t>
            </w:r>
          </w:p>
        </w:tc>
        <w:tc>
          <w:tcPr>
            <w:tcW w:w="0" w:type="auto"/>
            <w:shd w:val="clear" w:color="auto" w:fill="auto"/>
            <w:noWrap/>
            <w:vAlign w:val="center"/>
          </w:tcPr>
          <w:p w14:paraId="76C5F517" w14:textId="77777777" w:rsidR="00D37270" w:rsidRPr="001F23FC" w:rsidRDefault="00D37270" w:rsidP="00BB50F0">
            <w:pPr>
              <w:pStyle w:val="TAC"/>
            </w:pPr>
            <w:r w:rsidRPr="001F23FC">
              <w:t>1721</w:t>
            </w:r>
          </w:p>
        </w:tc>
        <w:tc>
          <w:tcPr>
            <w:tcW w:w="0" w:type="auto"/>
            <w:gridSpan w:val="3"/>
            <w:shd w:val="clear" w:color="auto" w:fill="auto"/>
            <w:noWrap/>
            <w:vAlign w:val="center"/>
          </w:tcPr>
          <w:p w14:paraId="23586C4B" w14:textId="77777777" w:rsidR="00D37270" w:rsidRPr="001F23FC" w:rsidRDefault="00D37270" w:rsidP="00BB50F0">
            <w:pPr>
              <w:pStyle w:val="TAC"/>
            </w:pPr>
            <w:r w:rsidRPr="001F23FC">
              <w:t>*) note 2 in H.2.5</w:t>
            </w:r>
          </w:p>
        </w:tc>
      </w:tr>
    </w:tbl>
    <w:p w14:paraId="75A73257" w14:textId="77777777" w:rsidR="0032234A" w:rsidRPr="001F23FC" w:rsidRDefault="0032234A">
      <w:pPr>
        <w:pStyle w:val="NO"/>
      </w:pPr>
      <w:r w:rsidRPr="001F23FC">
        <w:t>NOTE 1:</w:t>
      </w:r>
      <w:r w:rsidRPr="001F23FC">
        <w:tab/>
        <w:t xml:space="preserve">The first column is the number of errors (ne = number of NACK + </w:t>
      </w:r>
      <w:proofErr w:type="spellStart"/>
      <w:r w:rsidRPr="001F23FC">
        <w:t>statDTX</w:t>
      </w:r>
      <w:proofErr w:type="spellEnd"/>
      <w:r w:rsidRPr="001F23FC">
        <w:t>)</w:t>
      </w:r>
    </w:p>
    <w:p w14:paraId="2A432234" w14:textId="77777777" w:rsidR="0032234A" w:rsidRPr="001F23FC" w:rsidRDefault="0032234A">
      <w:pPr>
        <w:pStyle w:val="NO"/>
      </w:pPr>
      <w:r w:rsidRPr="001F23FC">
        <w:t>NOTE 2:</w:t>
      </w:r>
      <w:r w:rsidRPr="001F23FC">
        <w:tab/>
        <w:t>The second column is the number of samples for the pass limit (</w:t>
      </w:r>
      <w:proofErr w:type="spellStart"/>
      <w:r w:rsidRPr="001F23FC">
        <w:t>ns</w:t>
      </w:r>
      <w:r w:rsidRPr="001F23FC">
        <w:rPr>
          <w:vertAlign w:val="subscript"/>
        </w:rPr>
        <w:t>p</w:t>
      </w:r>
      <w:proofErr w:type="spellEnd"/>
      <w:r w:rsidRPr="001F23FC">
        <w:t>, ns=Number of Samples= number of</w:t>
      </w:r>
      <w:r w:rsidRPr="001F23FC">
        <w:rPr>
          <w:rFonts w:ascii="Courier New" w:hAnsi="Courier New"/>
          <w:szCs w:val="18"/>
        </w:rPr>
        <w:t xml:space="preserve"> NACK + </w:t>
      </w:r>
      <w:proofErr w:type="spellStart"/>
      <w:r w:rsidRPr="001F23FC">
        <w:rPr>
          <w:rFonts w:ascii="Courier New" w:hAnsi="Courier New"/>
          <w:szCs w:val="18"/>
        </w:rPr>
        <w:t>statDTX</w:t>
      </w:r>
      <w:proofErr w:type="spellEnd"/>
      <w:r w:rsidRPr="001F23FC">
        <w:rPr>
          <w:rFonts w:ascii="Courier New" w:hAnsi="Courier New"/>
          <w:szCs w:val="18"/>
        </w:rPr>
        <w:t xml:space="preserve">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w:t>
      </w:r>
      <w:proofErr w:type="spellStart"/>
      <w:r w:rsidRPr="001F23FC">
        <w:t>ns</w:t>
      </w:r>
      <w:r w:rsidRPr="001F23FC">
        <w:rPr>
          <w:vertAlign w:val="subscript"/>
        </w:rPr>
        <w:t>f</w:t>
      </w:r>
      <w:proofErr w:type="spellEnd"/>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 xml:space="preserve">The UE could be decided as early pass/fail when at least 67 samples are received. The </w:t>
      </w:r>
      <w:proofErr w:type="spellStart"/>
      <w:r w:rsidRPr="001F23FC">
        <w:t>ns</w:t>
      </w:r>
      <w:r w:rsidRPr="001F23FC">
        <w:rPr>
          <w:vertAlign w:val="subscript"/>
        </w:rPr>
        <w:t>f</w:t>
      </w:r>
      <w:proofErr w:type="spellEnd"/>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lastRenderedPageBreak/>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rPr>
          <w:lang w:eastAsia="ja-JP"/>
        </w:rPr>
        <w:t>95</w:t>
      </w:r>
      <w:r w:rsidRPr="001F23FC">
        <w:rPr>
          <w:rFonts w:eastAsia="Batang"/>
        </w:rPr>
        <w:t>+    samples,                                                 otherwise continue</w:t>
      </w:r>
    </w:p>
    <w:p w14:paraId="42CE4032" w14:textId="14EEB134" w:rsidR="0032234A" w:rsidRPr="001F23FC" w:rsidRDefault="007A6731" w:rsidP="007A6731">
      <w:r w:rsidRPr="001F23FC">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77777777" w:rsidR="00D37270" w:rsidRPr="001F23FC" w:rsidRDefault="00D37270" w:rsidP="00D37270">
      <w:pPr>
        <w:pStyle w:val="EditorsNote"/>
      </w:pPr>
      <w:r w:rsidRPr="001F23FC">
        <w:t>Editor's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proofErr w:type="spellStart"/>
      <w:r w:rsidRPr="001F23FC">
        <w:t>oppsite</w:t>
      </w:r>
      <w:proofErr w:type="spellEnd"/>
      <w:r w:rsidRPr="001F23FC">
        <w:t xml:space="preserve"> decision. The Confidence Level (CL) describes the probability that the decision is a correct one. The complement is the wrong decision probability (risk) D = 1-CL.</w:t>
      </w:r>
    </w:p>
    <w:p w14:paraId="659DCD9C" w14:textId="77777777" w:rsidR="00D37270" w:rsidRPr="001F23FC" w:rsidRDefault="00D37270" w:rsidP="00D37270">
      <w:r w:rsidRPr="001F23FC">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0"/>
      </w:pPr>
      <w:r w:rsidRPr="001F23FC">
        <w:t>-</w:t>
      </w:r>
      <w:r w:rsidRPr="001F23FC">
        <w:tab/>
        <w:t>Parameter: d (per step decision probability).</w:t>
      </w:r>
    </w:p>
    <w:p w14:paraId="5249302E" w14:textId="77777777" w:rsidR="00D37270" w:rsidRPr="001F23FC" w:rsidRDefault="00D37270" w:rsidP="00D37270">
      <w:pPr>
        <w:pStyle w:val="B10"/>
      </w:pPr>
      <w:r w:rsidRPr="001F23FC">
        <w:lastRenderedPageBreak/>
        <w:t>-</w:t>
      </w:r>
      <w:r w:rsidRPr="001F23FC">
        <w:tab/>
        <w:t>Variable: ne (number of observed errors).</w:t>
      </w:r>
    </w:p>
    <w:p w14:paraId="5CCA40D5" w14:textId="77777777" w:rsidR="00D37270" w:rsidRPr="001F23FC" w:rsidRDefault="00D37270" w:rsidP="00D37270">
      <w:pPr>
        <w:pStyle w:val="B10"/>
      </w:pPr>
      <w:r w:rsidRPr="001F23FC">
        <w:t>-</w:t>
      </w:r>
      <w:r w:rsidRPr="001F23FC">
        <w:tab/>
        <w:t>Result: ns (number of expected samples for pass/fail, depending on which one is calculated).</w:t>
      </w:r>
    </w:p>
    <w:p w14:paraId="56260957" w14:textId="77777777" w:rsidR="00D37270" w:rsidRPr="001F23FC" w:rsidRDefault="00D37270" w:rsidP="00D37270">
      <w:r w:rsidRPr="001F23FC">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1F23FC" w:rsidRDefault="00D37270" w:rsidP="00D37270">
      <w:r w:rsidRPr="001F23FC">
        <w:t xml:space="preserve">It should be noted that d is determined separately considering early pass and early fail testing. </w:t>
      </w:r>
    </w:p>
    <w:p w14:paraId="3971BDD4" w14:textId="77777777" w:rsidR="00D37270" w:rsidRPr="001F23FC" w:rsidRDefault="00D37270" w:rsidP="00D37270">
      <w:r w:rsidRPr="001F23FC">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 xml:space="preserve">As per the description in H.2.2, the 95% throughput measurement is mapped to ER=0.05, where ER is (NACK + </w:t>
      </w:r>
      <w:proofErr w:type="spellStart"/>
      <w:r w:rsidRPr="001F23FC">
        <w:t>statDTX</w:t>
      </w:r>
      <w:proofErr w:type="spellEnd"/>
      <w:r w:rsidRPr="001F23FC">
        <w:t xml:space="preserve">)/(NACK+ </w:t>
      </w:r>
      <w:proofErr w:type="spellStart"/>
      <w:r w:rsidRPr="001F23FC">
        <w:t>statDTX</w:t>
      </w:r>
      <w:proofErr w:type="spellEnd"/>
      <w:r w:rsidRPr="001F23FC">
        <w:t xml:space="preserve">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3AF6B49" w:rsidR="00D37270" w:rsidRPr="001F23FC" w:rsidRDefault="00D37270" w:rsidP="00443851">
      <w:pPr>
        <w:jc w:val="center"/>
      </w:pPr>
      <w:r w:rsidRPr="001F23FC">
        <w:rPr>
          <w:noProof/>
        </w:rPr>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0"/>
      </w:pPr>
      <w:r w:rsidRPr="001F23FC">
        <w:t>-</w:t>
      </w:r>
      <w:r w:rsidRPr="001F23FC">
        <w:tab/>
        <w:t>fail(..) is the error ratio for the fail limit.</w:t>
      </w:r>
    </w:p>
    <w:p w14:paraId="496928EE" w14:textId="77777777" w:rsidR="00D37270" w:rsidRPr="001F23FC" w:rsidRDefault="00D37270" w:rsidP="00D37270">
      <w:pPr>
        <w:pStyle w:val="B10"/>
      </w:pPr>
      <w:r w:rsidRPr="001F23FC">
        <w:t>-</w:t>
      </w:r>
      <w:r w:rsidRPr="001F23FC">
        <w:tab/>
        <w:t>pass(..) is the error ratio for the pass limit.</w:t>
      </w:r>
    </w:p>
    <w:p w14:paraId="62541D02" w14:textId="77777777" w:rsidR="00D37270" w:rsidRPr="001F23FC" w:rsidRDefault="00D37270" w:rsidP="00D37270">
      <w:pPr>
        <w:pStyle w:val="B10"/>
      </w:pPr>
      <w:r w:rsidRPr="001F23FC">
        <w:t>-</w:t>
      </w:r>
      <w:r w:rsidRPr="001F23FC">
        <w:tab/>
        <w:t>ER is the specified error ratio 5%.</w:t>
      </w:r>
    </w:p>
    <w:p w14:paraId="4FE9BACE" w14:textId="77777777" w:rsidR="00D37270" w:rsidRPr="001F23FC" w:rsidRDefault="00D37270" w:rsidP="00D37270">
      <w:pPr>
        <w:pStyle w:val="B10"/>
      </w:pPr>
      <w:r w:rsidRPr="001F23FC">
        <w:t>-</w:t>
      </w:r>
      <w:r w:rsidRPr="001F23FC">
        <w:tab/>
        <w:t>ne is the number of bad results. This is the variable in both equations.</w:t>
      </w:r>
    </w:p>
    <w:p w14:paraId="54B04BF3" w14:textId="77777777" w:rsidR="00D37270" w:rsidRPr="001F23FC" w:rsidRDefault="00D37270" w:rsidP="00D37270">
      <w:pPr>
        <w:pStyle w:val="B10"/>
      </w:pPr>
      <w:r w:rsidRPr="001F23FC">
        <w:t>-</w:t>
      </w:r>
      <w:r w:rsidRPr="001F23FC">
        <w:tab/>
        <w:t>M is the Bad DUT factor M=1.5.</w:t>
      </w:r>
    </w:p>
    <w:p w14:paraId="0A5E7E53" w14:textId="77777777" w:rsidR="00D37270" w:rsidRPr="001F23FC" w:rsidRDefault="00D37270" w:rsidP="00D37270">
      <w:pPr>
        <w:pStyle w:val="B10"/>
      </w:pPr>
      <w:r w:rsidRPr="001F23FC">
        <w:t>-</w:t>
      </w:r>
      <w:r w:rsidRPr="001F23FC">
        <w:tab/>
      </w:r>
      <w:proofErr w:type="spellStart"/>
      <w:r w:rsidRPr="001F23FC">
        <w:t>d</w:t>
      </w:r>
      <w:r w:rsidRPr="001F23FC">
        <w:rPr>
          <w:vertAlign w:val="subscript"/>
        </w:rPr>
        <w:t>f</w:t>
      </w:r>
      <w:proofErr w:type="spellEnd"/>
      <w:r w:rsidRPr="001F23FC">
        <w:t xml:space="preserve"> is the wrong decision probability of a single (ne, ns) co-ordinate for the fail limit.</w:t>
      </w:r>
      <w:r w:rsidRPr="001F23FC">
        <w:br/>
        <w:t xml:space="preserve">It is found by simulation to be </w:t>
      </w:r>
      <w:proofErr w:type="spellStart"/>
      <w:r w:rsidRPr="001F23FC">
        <w:t>d</w:t>
      </w:r>
      <w:r w:rsidRPr="001F23FC">
        <w:rPr>
          <w:vertAlign w:val="subscript"/>
        </w:rPr>
        <w:t>f</w:t>
      </w:r>
      <w:proofErr w:type="spellEnd"/>
      <w:r w:rsidRPr="001F23FC">
        <w:t xml:space="preserve"> = 0.006.</w:t>
      </w:r>
    </w:p>
    <w:p w14:paraId="6620EFD8" w14:textId="77777777" w:rsidR="00D37270" w:rsidRPr="001F23FC" w:rsidRDefault="00D37270" w:rsidP="00D37270">
      <w:pPr>
        <w:pStyle w:val="B10"/>
      </w:pPr>
      <w:r w:rsidRPr="001F23FC">
        <w:t>-</w:t>
      </w:r>
      <w:r w:rsidRPr="001F23FC">
        <w:tab/>
      </w:r>
      <w:proofErr w:type="spellStart"/>
      <w:r w:rsidRPr="001F23FC">
        <w:t>cl</w:t>
      </w:r>
      <w:r w:rsidRPr="001F23FC">
        <w:rPr>
          <w:vertAlign w:val="subscript"/>
        </w:rPr>
        <w:t>p</w:t>
      </w:r>
      <w:proofErr w:type="spellEnd"/>
      <w:r w:rsidRPr="001F23FC">
        <w:t xml:space="preserve"> is the confidence level of a single (ne, ns) co-ordinate for the pass limit.</w:t>
      </w:r>
      <w:r w:rsidRPr="001F23FC">
        <w:br/>
        <w:t xml:space="preserve">It is found by simulation to be </w:t>
      </w:r>
      <w:proofErr w:type="spellStart"/>
      <w:r w:rsidRPr="001F23FC">
        <w:t>cl</w:t>
      </w:r>
      <w:r w:rsidRPr="001F23FC">
        <w:rPr>
          <w:vertAlign w:val="subscript"/>
        </w:rPr>
        <w:t>p</w:t>
      </w:r>
      <w:proofErr w:type="spellEnd"/>
      <w:r w:rsidRPr="001F23FC">
        <w:t xml:space="preserve"> = 0.9945.</w:t>
      </w:r>
    </w:p>
    <w:p w14:paraId="189E2C6E" w14:textId="77777777" w:rsidR="00D37270" w:rsidRPr="001F23FC" w:rsidRDefault="00D37270" w:rsidP="00D37270">
      <w:pPr>
        <w:pStyle w:val="B10"/>
      </w:pPr>
      <w:r w:rsidRPr="001F23FC">
        <w:t>-</w:t>
      </w:r>
      <w:r w:rsidRPr="001F23FC">
        <w:tab/>
      </w:r>
      <w:proofErr w:type="spellStart"/>
      <w:r w:rsidRPr="001F23FC">
        <w:t>qnbinom</w:t>
      </w:r>
      <w:proofErr w:type="spellEnd"/>
      <w:r w:rsidRPr="001F23FC">
        <w:t>(..):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0"/>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0"/>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passes and D (5 %) of the population fails.</w:t>
      </w:r>
    </w:p>
    <w:p w14:paraId="3AFC2C4A" w14:textId="77777777" w:rsidR="00D37270" w:rsidRPr="001F23FC" w:rsidRDefault="00D37270" w:rsidP="00D37270">
      <w:pPr>
        <w:pStyle w:val="B10"/>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0"/>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fails and D (5 %) of the population passes.</w:t>
      </w:r>
    </w:p>
    <w:p w14:paraId="52512E3C" w14:textId="77777777" w:rsidR="00D37270" w:rsidRPr="001F23FC" w:rsidRDefault="00D37270" w:rsidP="00D37270">
      <w:pPr>
        <w:pStyle w:val="B10"/>
      </w:pPr>
      <w:r w:rsidRPr="001F23FC">
        <w:lastRenderedPageBreak/>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0FB539AD" w14:textId="77777777" w:rsidR="00D37270" w:rsidRPr="001F23FC" w:rsidRDefault="00D37270" w:rsidP="00D37270"/>
    <w:p w14:paraId="24D66CDD" w14:textId="77777777"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lastRenderedPageBreak/>
        <w:t>Annex I:V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lastRenderedPageBreak/>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6716E3">
        <w:tc>
          <w:tcPr>
            <w:tcW w:w="1492" w:type="dxa"/>
            <w:vMerge w:val="restart"/>
            <w:shd w:val="clear" w:color="auto" w:fill="auto"/>
          </w:tcPr>
          <w:p w14:paraId="6C12CBE8" w14:textId="2FF33A8E" w:rsidR="005F5104" w:rsidRPr="001F23FC" w:rsidRDefault="005F5104" w:rsidP="006716E3">
            <w:pPr>
              <w:pStyle w:val="TAH"/>
            </w:pPr>
            <w:r w:rsidRPr="001F23FC">
              <w:t>Test Metric</w:t>
            </w:r>
          </w:p>
        </w:tc>
        <w:tc>
          <w:tcPr>
            <w:tcW w:w="1784" w:type="dxa"/>
            <w:shd w:val="clear" w:color="auto" w:fill="auto"/>
          </w:tcPr>
          <w:p w14:paraId="28257147" w14:textId="77777777" w:rsidR="005F5104" w:rsidRPr="001F23FC" w:rsidRDefault="005F5104" w:rsidP="006716E3">
            <w:pPr>
              <w:pStyle w:val="TAH"/>
            </w:pPr>
            <w:r w:rsidRPr="001F23FC">
              <w:t>No DUT antenna configuration declaration</w:t>
            </w:r>
          </w:p>
        </w:tc>
        <w:tc>
          <w:tcPr>
            <w:tcW w:w="6579" w:type="dxa"/>
            <w:gridSpan w:val="3"/>
            <w:shd w:val="clear" w:color="auto" w:fill="auto"/>
          </w:tcPr>
          <w:p w14:paraId="3F777D25" w14:textId="77777777" w:rsidR="005F5104" w:rsidRPr="001F23FC" w:rsidRDefault="005F5104" w:rsidP="006716E3">
            <w:pPr>
              <w:pStyle w:val="TAH"/>
            </w:pPr>
            <w:r w:rsidRPr="001F23FC">
              <w:t>DUT antenna configuration declaration</w:t>
            </w:r>
          </w:p>
        </w:tc>
      </w:tr>
      <w:tr w:rsidR="005F5104" w:rsidRPr="001F23FC" w14:paraId="5E405E33" w14:textId="77777777" w:rsidTr="006716E3">
        <w:tc>
          <w:tcPr>
            <w:tcW w:w="1492" w:type="dxa"/>
            <w:vMerge/>
            <w:shd w:val="clear" w:color="auto" w:fill="auto"/>
          </w:tcPr>
          <w:p w14:paraId="7B658BBF" w14:textId="77777777" w:rsidR="005F5104" w:rsidRPr="001F23FC" w:rsidRDefault="005F5104" w:rsidP="009A4211">
            <w:pPr>
              <w:pStyle w:val="TAH"/>
            </w:pPr>
          </w:p>
        </w:tc>
        <w:tc>
          <w:tcPr>
            <w:tcW w:w="1784" w:type="dxa"/>
            <w:shd w:val="clear" w:color="auto" w:fill="auto"/>
          </w:tcPr>
          <w:p w14:paraId="01AF1C45" w14:textId="77777777" w:rsidR="005F5104" w:rsidRPr="001F23FC" w:rsidRDefault="005F5104" w:rsidP="006716E3">
            <w:pPr>
              <w:pStyle w:val="TAH"/>
            </w:pPr>
          </w:p>
        </w:tc>
        <w:tc>
          <w:tcPr>
            <w:tcW w:w="2502" w:type="dxa"/>
            <w:shd w:val="clear" w:color="auto" w:fill="auto"/>
          </w:tcPr>
          <w:p w14:paraId="35DC3C8A" w14:textId="77777777" w:rsidR="005F5104" w:rsidRPr="001F23FC" w:rsidRDefault="005F5104" w:rsidP="006716E3">
            <w:pPr>
              <w:pStyle w:val="TAH"/>
            </w:pPr>
            <w:r w:rsidRPr="001F23FC">
              <w:t>Configuration 1</w:t>
            </w:r>
          </w:p>
          <w:p w14:paraId="5D0B39D3" w14:textId="77777777" w:rsidR="005F5104" w:rsidRPr="001F23FC" w:rsidRDefault="005F5104" w:rsidP="006716E3">
            <w:pPr>
              <w:pStyle w:val="TAH"/>
            </w:pPr>
            <w:r w:rsidRPr="001F23FC">
              <w:t>(one antenna panel with D ≤ 5 cm active at any one time)</w:t>
            </w:r>
          </w:p>
        </w:tc>
        <w:tc>
          <w:tcPr>
            <w:tcW w:w="2520" w:type="dxa"/>
            <w:shd w:val="clear" w:color="auto" w:fill="auto"/>
          </w:tcPr>
          <w:p w14:paraId="12B62D45" w14:textId="77777777" w:rsidR="005F5104" w:rsidRPr="001F23FC" w:rsidRDefault="005F5104" w:rsidP="006716E3">
            <w:pPr>
              <w:pStyle w:val="TAH"/>
            </w:pPr>
            <w:r w:rsidRPr="001F23FC">
              <w:t>Configuration 2</w:t>
            </w:r>
          </w:p>
          <w:p w14:paraId="71F36CD5" w14:textId="77777777" w:rsidR="005F5104" w:rsidRPr="001F23FC" w:rsidRDefault="005F5104" w:rsidP="006716E3">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6716E3">
            <w:pPr>
              <w:pStyle w:val="TAH"/>
            </w:pPr>
            <w:r w:rsidRPr="001F23FC">
              <w:t>Configuration 3</w:t>
            </w:r>
          </w:p>
          <w:p w14:paraId="643B9E9A" w14:textId="77777777" w:rsidR="005F5104" w:rsidRPr="001F23FC" w:rsidRDefault="005F5104" w:rsidP="006716E3">
            <w:pPr>
              <w:pStyle w:val="TAH"/>
            </w:pPr>
            <w:r w:rsidRPr="001F23FC">
              <w:t>(Any phase coherent antenna panel of any size)</w:t>
            </w:r>
          </w:p>
        </w:tc>
      </w:tr>
      <w:tr w:rsidR="005F5104" w:rsidRPr="001F23FC" w14:paraId="2BDFDC58" w14:textId="77777777" w:rsidTr="006716E3">
        <w:tc>
          <w:tcPr>
            <w:tcW w:w="1492" w:type="dxa"/>
            <w:shd w:val="clear" w:color="auto" w:fill="auto"/>
          </w:tcPr>
          <w:p w14:paraId="666AA5B7" w14:textId="211A1DFF" w:rsidR="005F5104" w:rsidRPr="001F23FC" w:rsidRDefault="005F5104" w:rsidP="006716E3">
            <w:pPr>
              <w:pStyle w:val="TAL"/>
            </w:pPr>
            <w:r w:rsidRPr="001F23FC">
              <w:rPr>
                <w:rFonts w:ascii="Times New Roman" w:hAnsi="Times New Roman"/>
                <w:sz w:val="20"/>
              </w:rPr>
              <w:t xml:space="preserve"> </w:t>
            </w:r>
            <w:r w:rsidRPr="001F23FC">
              <w:t>EIRP, TRP</w:t>
            </w:r>
          </w:p>
        </w:tc>
        <w:tc>
          <w:tcPr>
            <w:tcW w:w="1784" w:type="dxa"/>
            <w:shd w:val="clear" w:color="auto" w:fill="auto"/>
          </w:tcPr>
          <w:p w14:paraId="2464397F" w14:textId="77777777" w:rsidR="005F5104" w:rsidRPr="001F23FC" w:rsidRDefault="005F5104" w:rsidP="006716E3">
            <w:pPr>
              <w:pStyle w:val="TAC"/>
            </w:pPr>
            <w:r w:rsidRPr="001F23FC">
              <w:t>IFF, Enhanced IFF, DFF+IFF (Note 1)</w:t>
            </w:r>
          </w:p>
        </w:tc>
        <w:tc>
          <w:tcPr>
            <w:tcW w:w="2502" w:type="dxa"/>
            <w:shd w:val="clear" w:color="auto" w:fill="auto"/>
          </w:tcPr>
          <w:p w14:paraId="33FE72B6" w14:textId="77777777" w:rsidR="005F5104" w:rsidRPr="001F23FC" w:rsidRDefault="005F5104" w:rsidP="006716E3">
            <w:pPr>
              <w:pStyle w:val="TAC"/>
            </w:pPr>
            <w:r w:rsidRPr="001F23FC">
              <w:t>DFF, DFF simplification, IFF, Enhanced IFF, DFF+IFF (Note 2), NFTF</w:t>
            </w:r>
          </w:p>
        </w:tc>
        <w:tc>
          <w:tcPr>
            <w:tcW w:w="2520" w:type="dxa"/>
            <w:shd w:val="clear" w:color="auto" w:fill="auto"/>
          </w:tcPr>
          <w:p w14:paraId="43838516" w14:textId="77777777" w:rsidR="005F5104" w:rsidRPr="001F23FC" w:rsidRDefault="005F5104" w:rsidP="006716E3">
            <w:pPr>
              <w:pStyle w:val="TAC"/>
            </w:pPr>
            <w:r w:rsidRPr="001F23FC">
              <w:t>DFF, DFF simplification, IFF, Enhanced IFF, DFF+IFF (Note 2), NFTF</w:t>
            </w:r>
          </w:p>
        </w:tc>
        <w:tc>
          <w:tcPr>
            <w:tcW w:w="1557" w:type="dxa"/>
          </w:tcPr>
          <w:p w14:paraId="27957615" w14:textId="77777777" w:rsidR="005F5104" w:rsidRPr="001F23FC" w:rsidRDefault="005F5104" w:rsidP="006716E3">
            <w:pPr>
              <w:pStyle w:val="TAC"/>
            </w:pPr>
            <w:r w:rsidRPr="001F23FC">
              <w:t>IFF, Enhanced IFF, DFF+IFF (Note 1)</w:t>
            </w:r>
          </w:p>
        </w:tc>
      </w:tr>
      <w:tr w:rsidR="005F5104" w:rsidRPr="001F23FC" w14:paraId="51C1E6A6" w14:textId="77777777" w:rsidTr="006716E3">
        <w:tc>
          <w:tcPr>
            <w:tcW w:w="1492" w:type="dxa"/>
            <w:shd w:val="clear" w:color="auto" w:fill="auto"/>
          </w:tcPr>
          <w:p w14:paraId="4614F835" w14:textId="01FD9343" w:rsidR="005F5104" w:rsidRPr="001F23FC" w:rsidRDefault="005F5104" w:rsidP="006716E3">
            <w:pPr>
              <w:pStyle w:val="TAL"/>
            </w:pPr>
            <w:r w:rsidRPr="001F23FC">
              <w:t>EIS, Frequency Error, EVM, Carrier Leakage, In-Band Emission, EVM SF, OBW</w:t>
            </w:r>
          </w:p>
        </w:tc>
        <w:tc>
          <w:tcPr>
            <w:tcW w:w="1784" w:type="dxa"/>
            <w:shd w:val="clear" w:color="auto" w:fill="auto"/>
          </w:tcPr>
          <w:p w14:paraId="2D82D3BC" w14:textId="77777777" w:rsidR="005F5104" w:rsidRPr="001F23FC" w:rsidRDefault="005F5104" w:rsidP="006716E3">
            <w:pPr>
              <w:pStyle w:val="TAC"/>
            </w:pPr>
            <w:r w:rsidRPr="001F23FC">
              <w:t>IFF, Enhanced IFF, DFF+IFF (Note 1)</w:t>
            </w:r>
          </w:p>
        </w:tc>
        <w:tc>
          <w:tcPr>
            <w:tcW w:w="2502" w:type="dxa"/>
            <w:shd w:val="clear" w:color="auto" w:fill="auto"/>
          </w:tcPr>
          <w:p w14:paraId="0F019BE8" w14:textId="4372CABE" w:rsidR="005F5104" w:rsidRPr="001F23FC" w:rsidRDefault="005F5104" w:rsidP="006716E3">
            <w:pPr>
              <w:pStyle w:val="TAC"/>
            </w:pPr>
            <w:r w:rsidRPr="001F23FC">
              <w:t>DFF, DFF simplification, IFF, Enhanced IFF, DFF+IFF (Note 2)</w:t>
            </w:r>
          </w:p>
        </w:tc>
        <w:tc>
          <w:tcPr>
            <w:tcW w:w="2520" w:type="dxa"/>
            <w:shd w:val="clear" w:color="auto" w:fill="auto"/>
          </w:tcPr>
          <w:p w14:paraId="4BC6C722" w14:textId="02AE35D8" w:rsidR="005F5104" w:rsidRPr="001F23FC" w:rsidRDefault="005F5104" w:rsidP="006716E3">
            <w:pPr>
              <w:pStyle w:val="TAC"/>
            </w:pPr>
            <w:r w:rsidRPr="001F23FC">
              <w:t>DFF, DFF simplification, IFF, Enhanced IFF, DFF+IFF (Note 2)</w:t>
            </w:r>
          </w:p>
        </w:tc>
        <w:tc>
          <w:tcPr>
            <w:tcW w:w="1557" w:type="dxa"/>
          </w:tcPr>
          <w:p w14:paraId="23D23181" w14:textId="77777777" w:rsidR="005F5104" w:rsidRPr="001F23FC" w:rsidRDefault="005F5104" w:rsidP="006716E3">
            <w:pPr>
              <w:pStyle w:val="TAC"/>
            </w:pPr>
            <w:r w:rsidRPr="001F23FC">
              <w:t>IFF, Enhanced IFF, DFF+IFF (Note 1)</w:t>
            </w:r>
          </w:p>
        </w:tc>
      </w:tr>
      <w:tr w:rsidR="005F5104" w:rsidRPr="001F23FC" w14:paraId="2B6078F2" w14:textId="77777777" w:rsidTr="006716E3">
        <w:tc>
          <w:tcPr>
            <w:tcW w:w="9855" w:type="dxa"/>
            <w:gridSpan w:val="5"/>
            <w:shd w:val="clear" w:color="auto" w:fill="auto"/>
          </w:tcPr>
          <w:p w14:paraId="5B1A2DDA" w14:textId="77777777" w:rsidR="005F5104" w:rsidRPr="001F23FC" w:rsidRDefault="005F5104" w:rsidP="006716E3">
            <w:pPr>
              <w:pStyle w:val="TAN"/>
            </w:pPr>
            <w:r w:rsidRPr="001F23FC">
              <w:t>NOTE:</w:t>
            </w:r>
            <w:r w:rsidRPr="001F23FC">
              <w:tab/>
              <w:t>D = DUT radiating aperture declared by UE vendor.</w:t>
            </w:r>
          </w:p>
          <w:p w14:paraId="165DE7A1" w14:textId="77777777" w:rsidR="005F5104" w:rsidRPr="001F23FC" w:rsidRDefault="005F5104" w:rsidP="006716E3">
            <w:pPr>
              <w:pStyle w:val="TAN"/>
            </w:pPr>
            <w:r w:rsidRPr="001F23FC">
              <w:t>Note 1: Only the IFF probe(s) are applicable</w:t>
            </w:r>
          </w:p>
          <w:p w14:paraId="2B8BC064" w14:textId="77777777" w:rsidR="005F5104" w:rsidRPr="001F23FC" w:rsidRDefault="005F5104" w:rsidP="006716E3">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lastRenderedPageBreak/>
        <w:t>Annex K (normative):</w:t>
      </w:r>
      <w:r w:rsidRPr="001F23FC">
        <w:br/>
        <w:t>EIRP, TRP, and EIS measurement procedures</w:t>
      </w:r>
      <w:bookmarkEnd w:id="700"/>
      <w:bookmarkEnd w:id="701"/>
      <w:bookmarkEnd w:id="702"/>
      <w:bookmarkEnd w:id="703"/>
    </w:p>
    <w:p w14:paraId="594EACB9" w14:textId="77777777"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proofErr w:type="spellStart"/>
      <w:r w:rsidR="005241B7" w:rsidRPr="001F23FC">
        <w:rPr>
          <w:i/>
        </w:rPr>
        <w:t>beamCorrespondenceWithoutUL-BeamSweeping</w:t>
      </w:r>
      <w:proofErr w:type="spellEnd"/>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28566B51" w:rsidR="0032234A" w:rsidRPr="001F23FC" w:rsidRDefault="0032234A" w:rsidP="00C16FE6">
      <w:pPr>
        <w:pStyle w:val="B10"/>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Pr="001F23FC">
        <w:t xml:space="preserve"> [3] to mount the DUT inside the QZ. </w:t>
      </w:r>
    </w:p>
    <w:p w14:paraId="35817268" w14:textId="71310C52" w:rsidR="0032234A" w:rsidRPr="001F23FC" w:rsidRDefault="0032234A" w:rsidP="00C16FE6">
      <w:pPr>
        <w:pStyle w:val="B10"/>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Pr="001F23FC">
        <w:t xml:space="preserve"> [3]. </w:t>
      </w:r>
    </w:p>
    <w:p w14:paraId="420EC910" w14:textId="01B290A4" w:rsidR="0032234A" w:rsidRPr="001F23FC" w:rsidRDefault="0032234A" w:rsidP="00C16FE6">
      <w:pPr>
        <w:pStyle w:val="B10"/>
        <w:rPr>
          <w:rFonts w:eastAsia="SimSun"/>
        </w:rPr>
      </w:pPr>
      <w:r w:rsidRPr="001F23FC">
        <w:t xml:space="preserve">3) </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 </w:t>
      </w:r>
    </w:p>
    <w:p w14:paraId="4C443704" w14:textId="3A6397F4" w:rsidR="00C510B5" w:rsidRPr="001F23FC" w:rsidRDefault="00C510B5" w:rsidP="00C16FE6">
      <w:pPr>
        <w:pStyle w:val="B10"/>
        <w:rPr>
          <w:rFonts w:eastAsia="SimSun"/>
        </w:rPr>
      </w:pPr>
      <w:r w:rsidRPr="001F23FC">
        <w:t>4)</w:t>
      </w:r>
      <w:r w:rsidRPr="001F23FC">
        <w:tab/>
        <w:t>Send continuously uplink power control "up"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0D9D6692" w:rsidR="005241B7" w:rsidRPr="001F23FC" w:rsidRDefault="005241B7" w:rsidP="005241B7">
      <w:pPr>
        <w:pStyle w:val="B10"/>
      </w:pPr>
      <w:r w:rsidRPr="001F23FC">
        <w:rPr>
          <w:rFonts w:eastAsia="SimSun"/>
        </w:rPr>
        <w:t>5)</w:t>
      </w:r>
      <w:r w:rsidRPr="001F23FC">
        <w:rPr>
          <w:rFonts w:eastAsia="SimSun"/>
        </w:rPr>
        <w:tab/>
      </w:r>
      <w:r w:rsidRPr="001F23FC">
        <w:t>Through its beam correspondence procedure, DUT refines its TX beam toward that direction depending on DUT’s beam correspondence capability which shall match OEM declaration:</w:t>
      </w:r>
    </w:p>
    <w:p w14:paraId="60A120B2" w14:textId="4446FDF5" w:rsidR="005241B7" w:rsidRPr="001F23FC" w:rsidRDefault="005241B7" w:rsidP="00734697">
      <w:pPr>
        <w:pStyle w:val="B20"/>
      </w:pPr>
      <w:r w:rsidRPr="001F23FC">
        <w:lastRenderedPageBreak/>
        <w:t>-</w:t>
      </w:r>
      <w:r w:rsidRPr="001F23FC">
        <w:tab/>
        <w:t xml:space="preserve">If the DUT’s beam correspondence capability </w:t>
      </w:r>
      <w:proofErr w:type="spellStart"/>
      <w:r w:rsidRPr="001F23FC">
        <w:rPr>
          <w:i/>
        </w:rPr>
        <w:t>beamCorrespondenceWithoutUL-BeamSweeping</w:t>
      </w:r>
      <w:proofErr w:type="spellEnd"/>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1F23FC" w:rsidRDefault="005241B7" w:rsidP="00734697">
      <w:pPr>
        <w:pStyle w:val="B20"/>
      </w:pPr>
      <w:r w:rsidRPr="001F23FC">
        <w:t>-</w:t>
      </w:r>
      <w:r w:rsidRPr="001F23FC">
        <w:tab/>
        <w:t xml:space="preserve">If the DUT’s beam correspondence capability </w:t>
      </w:r>
      <w:proofErr w:type="spellStart"/>
      <w:r w:rsidRPr="001F23FC">
        <w:rPr>
          <w:i/>
        </w:rPr>
        <w:t>beamCorrespondenceWithoutUL-BeamSweeping</w:t>
      </w:r>
      <w:proofErr w:type="spellEnd"/>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1F23FC" w:rsidRDefault="00C510B5" w:rsidP="005241B7">
      <w:pPr>
        <w:pStyle w:val="B10"/>
      </w:pPr>
      <w:r w:rsidRPr="001F23FC">
        <w:t>6</w:t>
      </w:r>
      <w:r w:rsidR="0032234A" w:rsidRPr="001F23FC">
        <w:t>)</w:t>
      </w:r>
      <w:r w:rsidR="0032234A" w:rsidRPr="001F23FC">
        <w:tab/>
        <w:t xml:space="preserve">SS activates the UE </w:t>
      </w:r>
      <w:proofErr w:type="spellStart"/>
      <w:r w:rsidR="0032234A" w:rsidRPr="001F23FC">
        <w:t>Beamlock</w:t>
      </w:r>
      <w:proofErr w:type="spellEnd"/>
      <w:r w:rsidR="0032234A" w:rsidRPr="001F23FC">
        <w:t xml:space="preserve"> Function (UBF) by performing the procedure as specified in TS 38.508-1 [10] clause 4.9.2 using condition Tx only.</w:t>
      </w:r>
    </w:p>
    <w:p w14:paraId="3A890609" w14:textId="77777777" w:rsidR="0032234A" w:rsidRPr="001F23FC" w:rsidRDefault="00C510B5">
      <w:pPr>
        <w:pStyle w:val="B10"/>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vertAlign w:val="subscript"/>
          <w:lang w:eastAsia="x-none"/>
        </w:rPr>
        <w:t xml:space="preserve"> </w:t>
      </w:r>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of the modulated signal arriving at the power measurement equipment (such as a spectrum analyser, power meter, or </w:t>
      </w:r>
      <w:proofErr w:type="spellStart"/>
      <w:r w:rsidR="0032234A" w:rsidRPr="001F23FC">
        <w:rPr>
          <w:rFonts w:eastAsia="SimSun"/>
          <w:lang w:eastAsia="x-none"/>
        </w:rPr>
        <w:t>gNB</w:t>
      </w:r>
      <w:proofErr w:type="spellEnd"/>
      <w:r w:rsidR="0032234A" w:rsidRPr="001F23FC">
        <w:rPr>
          <w:rFonts w:eastAsia="SimSun"/>
          <w:lang w:eastAsia="x-none"/>
        </w:rPr>
        <w:t xml:space="preserve"> emulator).</w:t>
      </w:r>
    </w:p>
    <w:p w14:paraId="35B94EC1" w14:textId="77777777" w:rsidR="0032234A" w:rsidRPr="001F23FC" w:rsidRDefault="00C510B5">
      <w:pPr>
        <w:pStyle w:val="B10"/>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EIRP,θ</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0"/>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0"/>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by adding the composite losses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EIRP,φ</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0"/>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77777777" w:rsidR="0032234A" w:rsidRPr="001F23FC" w:rsidRDefault="0032234A">
      <w:pPr>
        <w:pStyle w:val="B10"/>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TS 38.508-1 [10] clause 4.9.3.</w:t>
      </w:r>
    </w:p>
    <w:p w14:paraId="0C9CA91F" w14:textId="77777777" w:rsidR="00BD7B7E" w:rsidRPr="001F23FC" w:rsidRDefault="0032234A" w:rsidP="00BD7B7E">
      <w:pPr>
        <w:pStyle w:val="B10"/>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 xml:space="preserve">Connect the SS (System Simulator) with the DUT through the measurement antenna with </w:t>
      </w:r>
      <w:proofErr w:type="spellStart"/>
      <w:r w:rsidRPr="001F23FC">
        <w:rPr>
          <w:rFonts w:eastAsia="SimSun"/>
        </w:rPr>
        <w:t>Pol</w:t>
      </w:r>
      <w:r w:rsidRPr="001F23FC">
        <w:rPr>
          <w:rFonts w:eastAsia="SimSun"/>
          <w:vertAlign w:val="subscript"/>
        </w:rPr>
        <w:t>Link</w:t>
      </w:r>
      <w:proofErr w:type="spellEnd"/>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0"/>
        <w:rPr>
          <w:rFonts w:eastAsia="SimSun"/>
        </w:rPr>
      </w:pPr>
      <w:r w:rsidRPr="001F23FC">
        <w:t>14)</w:t>
      </w:r>
      <w:r w:rsidRPr="001F23FC">
        <w:tab/>
        <w:t xml:space="preserve">Repeat steps 4 through 12 and get the result of </w:t>
      </w:r>
      <w:r w:rsidRPr="001F23FC">
        <w:rPr>
          <w:lang w:eastAsia="x-none"/>
        </w:rPr>
        <w:t>total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0"/>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1BB2599B" w:rsidR="0032234A" w:rsidRPr="001F23FC" w:rsidRDefault="0032234A" w:rsidP="00C16FE6">
      <w:pPr>
        <w:pStyle w:val="B10"/>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 </w:t>
      </w:r>
    </w:p>
    <w:p w14:paraId="77648A91" w14:textId="3C132507" w:rsidR="0032234A" w:rsidRPr="001F23FC" w:rsidRDefault="0032234A" w:rsidP="00C16FE6">
      <w:pPr>
        <w:pStyle w:val="B20"/>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Pr="001F23FC">
        <w:t xml:space="preserve"> [3]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 xml:space="preserve">. </w:t>
      </w:r>
    </w:p>
    <w:p w14:paraId="6724C5DF" w14:textId="7C173AE8" w:rsidR="0032234A" w:rsidRPr="001F23FC" w:rsidRDefault="0032234A" w:rsidP="00C16FE6">
      <w:pPr>
        <w:pStyle w:val="B20"/>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proofErr w:type="spellStart"/>
      <w:r w:rsidR="00972F23" w:rsidRPr="001F23FC">
        <w:rPr>
          <w:i/>
        </w:rPr>
        <w:t>beamCorrespondenceWithoutUL-BeamSweeping</w:t>
      </w:r>
      <w:proofErr w:type="spellEnd"/>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77777777" w:rsidR="0032234A" w:rsidRPr="001F23FC" w:rsidRDefault="00695970" w:rsidP="00C16FE6">
      <w:pPr>
        <w:pStyle w:val="B10"/>
      </w:pPr>
      <w:r w:rsidRPr="001F23FC">
        <w:t>5</w:t>
      </w:r>
      <w:r w:rsidR="0032234A" w:rsidRPr="001F23FC">
        <w:t xml:space="preserve">.1) DUT uses downlink reference signals to select proper RX beam and uses autonomous beam correspondence to select the TX beam. </w:t>
      </w:r>
    </w:p>
    <w:p w14:paraId="4B6425BF" w14:textId="77777777" w:rsidR="0032234A" w:rsidRPr="001F23FC" w:rsidRDefault="00695970" w:rsidP="00C16FE6">
      <w:pPr>
        <w:pStyle w:val="B10"/>
      </w:pPr>
      <w:r w:rsidRPr="001F23FC">
        <w:t>5</w:t>
      </w:r>
      <w:r w:rsidR="0032234A" w:rsidRPr="001F23FC">
        <w:t xml:space="preserve">.2) SS configures M=8 SRS resources to DUT, with the field </w:t>
      </w:r>
      <w:proofErr w:type="spellStart"/>
      <w:r w:rsidR="0032234A" w:rsidRPr="001F23FC">
        <w:rPr>
          <w:i/>
        </w:rPr>
        <w:t>spatialRelationInfo</w:t>
      </w:r>
      <w:proofErr w:type="spellEnd"/>
      <w:r w:rsidR="0032234A" w:rsidRPr="001F23FC">
        <w:t xml:space="preserve"> omitted</w:t>
      </w:r>
      <w:r w:rsidR="00F613AC" w:rsidRPr="001F23FC">
        <w:t xml:space="preserve"> and the field </w:t>
      </w:r>
      <w:r w:rsidR="00F613AC" w:rsidRPr="001F23FC">
        <w:rPr>
          <w:i/>
        </w:rPr>
        <w:t>usage</w:t>
      </w:r>
      <w:r w:rsidR="00F613AC" w:rsidRPr="001F23FC">
        <w:t xml:space="preserve"> set as ‘</w:t>
      </w:r>
      <w:proofErr w:type="spellStart"/>
      <w:r w:rsidR="00F613AC" w:rsidRPr="001F23FC">
        <w:t>beamManagement</w:t>
      </w:r>
      <w:proofErr w:type="spellEnd"/>
      <w:r w:rsidR="00F613AC" w:rsidRPr="001F23FC">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'codebook'.</w:t>
      </w:r>
    </w:p>
    <w:p w14:paraId="5C08E32E" w14:textId="77777777" w:rsidR="0032234A" w:rsidRPr="001F23FC" w:rsidRDefault="00695970" w:rsidP="00C16FE6">
      <w:pPr>
        <w:pStyle w:val="B10"/>
      </w:pPr>
      <w:r w:rsidRPr="001F23FC">
        <w:t>5</w:t>
      </w:r>
      <w:r w:rsidR="0032234A" w:rsidRPr="001F23FC">
        <w:t xml:space="preserve">.3) Based on the TX beam autonomously selected by DUT, DUT chooses TX beams to transmit SRS-resources configured by SS. </w:t>
      </w:r>
    </w:p>
    <w:p w14:paraId="5C0050E6" w14:textId="77777777" w:rsidR="0032234A" w:rsidRPr="001F23FC" w:rsidRDefault="00695970" w:rsidP="00C16FE6">
      <w:pPr>
        <w:pStyle w:val="B10"/>
      </w:pPr>
      <w:r w:rsidRPr="001F23FC">
        <w:lastRenderedPageBreak/>
        <w:t>5</w:t>
      </w:r>
      <w:r w:rsidR="0032234A" w:rsidRPr="001F23FC">
        <w:t xml:space="preserve">.4) </w:t>
      </w:r>
      <w:r w:rsidR="00A43D6A" w:rsidRPr="001F23FC">
        <w:t xml:space="preserve">Based on measurement of the received </w:t>
      </w:r>
      <w:proofErr w:type="spellStart"/>
      <w:r w:rsidR="00A43D6A" w:rsidRPr="001F23FC">
        <w:rPr>
          <w:i/>
        </w:rPr>
        <w:t>beamManagement</w:t>
      </w:r>
      <w:proofErr w:type="spellEnd"/>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proofErr w:type="spellStart"/>
      <w:r w:rsidR="00A43D6A" w:rsidRPr="001F23FC">
        <w:rPr>
          <w:i/>
        </w:rPr>
        <w:t>beamManagement</w:t>
      </w:r>
      <w:proofErr w:type="spellEnd"/>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0"/>
      </w:pPr>
      <w:r w:rsidRPr="001F23FC">
        <w:t>5</w:t>
      </w:r>
      <w:r w:rsidR="0032234A" w:rsidRPr="001F23FC">
        <w:t>.5) DUT transmits PUSCH corresponding to the SRS resource indicated by the SRI.</w:t>
      </w:r>
    </w:p>
    <w:p w14:paraId="291FABAD" w14:textId="77777777" w:rsidR="0032234A" w:rsidRPr="001F23FC" w:rsidRDefault="0032234A">
      <w:pPr>
        <w:pStyle w:val="B10"/>
        <w:rPr>
          <w:rFonts w:eastAsia="SimSun"/>
        </w:rPr>
      </w:pPr>
    </w:p>
    <w:p w14:paraId="3F09C95D" w14:textId="6D7977F4" w:rsidR="0032234A" w:rsidRPr="001F23FC" w:rsidRDefault="0032234A">
      <w:r w:rsidRPr="001F23FC">
        <w:t xml:space="preserve">The TX beam peak direction is where the maximum total component of </w:t>
      </w:r>
      <w:r w:rsidRPr="001F23FC">
        <w:rPr>
          <w:lang w:eastAsia="x-none"/>
        </w:rPr>
        <w:t>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or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proofErr w:type="spellStart"/>
      <w:r w:rsidR="005241B7" w:rsidRPr="001F23FC">
        <w:rPr>
          <w:i/>
        </w:rPr>
        <w:t>beamCorrespondenceWithoutUL-BeamSweeping</w:t>
      </w:r>
      <w:proofErr w:type="spellEnd"/>
      <w:r w:rsidR="005241B7" w:rsidRPr="001F23FC">
        <w:rPr>
          <w:i/>
        </w:rPr>
        <w:t>,</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B2F6048" w:rsidR="0032234A" w:rsidRPr="001F23FC" w:rsidRDefault="0032234A">
      <w:pPr>
        <w:pStyle w:val="NO"/>
      </w:pPr>
      <w:r w:rsidRPr="001F23FC">
        <w:t xml:space="preserve">NOTE 2: </w:t>
      </w:r>
      <w:r w:rsidRPr="001F23FC">
        <w:tab/>
      </w:r>
      <w:r w:rsidR="005241B7" w:rsidRPr="001F23FC">
        <w:t>VOID</w:t>
      </w:r>
      <w:r w:rsidRPr="001F23FC">
        <w:t>.</w:t>
      </w:r>
    </w:p>
    <w:p w14:paraId="6C8A13CF" w14:textId="77777777"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p>
    <w:p w14:paraId="0826E80F" w14:textId="4580513D" w:rsidR="00E214F9" w:rsidRPr="001F23FC" w:rsidRDefault="00E214F9" w:rsidP="009A4211">
      <w:pPr>
        <w:pStyle w:val="NO"/>
        <w:ind w:left="568"/>
      </w:pPr>
      <w:r w:rsidRPr="001F23FC">
        <w:t xml:space="preserve">In order to allow the UE to carry out its </w:t>
      </w:r>
      <w:proofErr w:type="spellStart"/>
      <w:r w:rsidRPr="001F23FC">
        <w:t>Rel</w:t>
      </w:r>
      <w:proofErr w:type="spellEnd"/>
      <w:r w:rsidRPr="001F23FC">
        <w:t xml:space="preserve">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9A4211">
      <w:pPr>
        <w:pStyle w:val="NO"/>
        <w:ind w:left="568"/>
      </w:pPr>
      <w:r w:rsidRPr="001F23FC">
        <w:t>For Release 16 and forward UEs: unless otherwise stated within the test case, the following side conditions are applied for the enhanced beam correspondence procedure, depending on the UE capability</w:t>
      </w:r>
    </w:p>
    <w:p w14:paraId="60D416F5" w14:textId="77777777" w:rsidR="00E214F9" w:rsidRPr="001F23FC" w:rsidRDefault="00E214F9" w:rsidP="00E214F9">
      <w:pPr>
        <w:pStyle w:val="ListParagraph"/>
        <w:numPr>
          <w:ilvl w:val="1"/>
          <w:numId w:val="34"/>
        </w:numPr>
        <w:rPr>
          <w:lang w:val="en-GB"/>
        </w:rPr>
      </w:pPr>
      <w:r w:rsidRPr="001F23FC">
        <w:rPr>
          <w:rFonts w:ascii="Times New Roman" w:hAnsi="Times New Roman"/>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is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43818FBE" w14:textId="77777777" w:rsidR="00E214F9" w:rsidRPr="001F23FC" w:rsidRDefault="00E214F9" w:rsidP="00E214F9">
      <w:pPr>
        <w:pStyle w:val="ListParagraph"/>
        <w:numPr>
          <w:ilvl w:val="1"/>
          <w:numId w:val="34"/>
        </w:numPr>
        <w:rPr>
          <w:rFonts w:ascii="Times New Roman" w:hAnsi="Times New Roman"/>
          <w:i/>
          <w:iCs/>
          <w:sz w:val="20"/>
          <w:szCs w:val="20"/>
          <w:lang w:val="en-GB"/>
        </w:rPr>
      </w:pPr>
      <w:r w:rsidRPr="001F23FC">
        <w:rPr>
          <w:rFonts w:ascii="Times New Roman" w:hAnsi="Times New Roman"/>
          <w:sz w:val="20"/>
          <w:szCs w:val="20"/>
          <w:lang w:val="en-GB"/>
        </w:rPr>
        <w:t>If</w:t>
      </w:r>
      <w:r w:rsidRPr="001F23FC">
        <w:rPr>
          <w:rFonts w:ascii="Times New Roman" w:hAnsi="Times New Roman"/>
          <w:i/>
          <w:iCs/>
          <w:sz w:val="20"/>
          <w:szCs w:val="20"/>
          <w:lang w:val="en-GB"/>
        </w:rPr>
        <w:t xml:space="preserve">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i/>
          <w:iCs/>
          <w:sz w:val="20"/>
          <w:szCs w:val="20"/>
          <w:lang w:val="en-GB"/>
        </w:rPr>
        <w:t xml:space="preserve"> </w:t>
      </w:r>
      <w:r w:rsidRPr="001F23FC">
        <w:rPr>
          <w:rFonts w:ascii="Times New Roman" w:hAnsi="Times New Roman"/>
          <w:sz w:val="20"/>
          <w:szCs w:val="20"/>
          <w:lang w:val="en-GB"/>
        </w:rPr>
        <w:t>is NOT supported, and</w:t>
      </w:r>
      <w:r w:rsidRPr="001F23FC">
        <w:rPr>
          <w:rFonts w:ascii="Times New Roman" w:hAnsi="Times New Roman"/>
          <w:i/>
          <w:iCs/>
          <w:sz w:val="20"/>
          <w:szCs w:val="20"/>
          <w:lang w:val="en-GB"/>
        </w:rPr>
        <w:t xml:space="preserve"> beamCorrespondenceCSI-RS-based-r16 </w:t>
      </w:r>
      <w:r w:rsidRPr="001F23FC">
        <w:rPr>
          <w:rFonts w:ascii="Times New Roman" w:hAnsi="Times New Roman"/>
          <w:sz w:val="20"/>
          <w:szCs w:val="20"/>
          <w:lang w:val="en-GB"/>
        </w:rPr>
        <w:t>is supported: use side conditions defined in Table 6.6.2.3.3-1</w:t>
      </w:r>
    </w:p>
    <w:p w14:paraId="5C744496"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73782327"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sz w:val="20"/>
          <w:szCs w:val="20"/>
          <w:lang w:val="en-GB"/>
        </w:rPr>
        <w:t xml:space="preserve"> is NOT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NOT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r w:rsidRPr="001F23FC">
        <w:rPr>
          <w:lang w:val="en-GB"/>
        </w:rPr>
        <w:t xml:space="preserve"> </w:t>
      </w:r>
      <w:r w:rsidRPr="001F23FC">
        <w:rPr>
          <w:rFonts w:ascii="Times New Roman" w:eastAsia="Times New Roman" w:hAnsi="Times New Roman"/>
          <w:sz w:val="20"/>
          <w:szCs w:val="20"/>
          <w:lang w:val="en-GB" w:eastAsia="en-US"/>
        </w:rPr>
        <w:t>and Table 6.6.1.3.3.1.1-2.</w:t>
      </w:r>
    </w:p>
    <w:p w14:paraId="62E98840" w14:textId="77777777" w:rsidR="00E214F9" w:rsidRPr="001F23FC" w:rsidRDefault="00E214F9" w:rsidP="00E214F9">
      <w:pPr>
        <w:pStyle w:val="ListParagraph"/>
        <w:numPr>
          <w:ilvl w:val="1"/>
          <w:numId w:val="34"/>
        </w:numPr>
        <w:rPr>
          <w:i/>
          <w:iCs/>
          <w:lang w:val="en-GB"/>
        </w:rPr>
      </w:pPr>
      <w:r w:rsidRPr="001F23FC">
        <w:rPr>
          <w:rFonts w:ascii="Times New Roman" w:hAnsi="Times New Roman"/>
          <w:i/>
          <w:iCs/>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i/>
          <w:iCs/>
          <w:sz w:val="20"/>
          <w:szCs w:val="20"/>
          <w:lang w:val="en-GB"/>
        </w:rPr>
        <w:t xml:space="preserve"> is supported and beamCorrespondenceSSB-based-r16 is supported: use</w:t>
      </w:r>
      <w:r w:rsidRPr="001F23FC">
        <w:rPr>
          <w:i/>
          <w:iCs/>
          <w:lang w:val="en-GB"/>
        </w:rPr>
        <w:t xml:space="preserve"> </w:t>
      </w:r>
      <w:r w:rsidRPr="001F23FC">
        <w:rPr>
          <w:rFonts w:ascii="Times New Roman" w:eastAsia="Times New Roman" w:hAnsi="Times New Roman"/>
          <w:i/>
          <w:iCs/>
          <w:sz w:val="20"/>
          <w:szCs w:val="20"/>
          <w:lang w:val="en-GB" w:eastAsia="en-US"/>
        </w:rPr>
        <w:t>side conditions defined in Table 6.6.1.3.3.1.1-1</w:t>
      </w:r>
    </w:p>
    <w:p w14:paraId="341CED78" w14:textId="77777777" w:rsidR="00E214F9" w:rsidRPr="001F23FC" w:rsidRDefault="00E214F9" w:rsidP="00E214F9">
      <w:pPr>
        <w:pStyle w:val="ListParagraph"/>
        <w:numPr>
          <w:ilvl w:val="1"/>
          <w:numId w:val="34"/>
        </w:numPr>
        <w:rPr>
          <w:i/>
          <w:iCs/>
          <w:lang w:val="en-GB"/>
        </w:rPr>
      </w:pPr>
      <w:r w:rsidRPr="001F23FC">
        <w:rPr>
          <w:rFonts w:ascii="Times New Roman" w:hAnsi="Times New Roman"/>
          <w:i/>
          <w:iCs/>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i/>
          <w:iCs/>
          <w:sz w:val="20"/>
          <w:szCs w:val="20"/>
          <w:lang w:val="en-GB"/>
        </w:rPr>
        <w:t xml:space="preserve"> is supported, and beamCorrespondenceCSI-RS-based-r16 is supported: use side conditions defined in Table 6.6.2.3.3-1</w:t>
      </w:r>
    </w:p>
    <w:p w14:paraId="54CEF5DA" w14:textId="77777777" w:rsidR="00E214F9" w:rsidRPr="001F23FC" w:rsidRDefault="00E214F9" w:rsidP="00E214F9">
      <w:pPr>
        <w:pStyle w:val="ListParagraph"/>
        <w:numPr>
          <w:ilvl w:val="1"/>
          <w:numId w:val="34"/>
        </w:numPr>
        <w:rPr>
          <w:i/>
          <w:iCs/>
          <w:lang w:val="en-GB"/>
        </w:rPr>
      </w:pPr>
      <w:r w:rsidRPr="001F23FC">
        <w:rPr>
          <w:rFonts w:ascii="Times New Roman" w:hAnsi="Times New Roman"/>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sz w:val="20"/>
          <w:szCs w:val="20"/>
          <w:lang w:val="en-GB"/>
        </w:rPr>
        <w:t xml:space="preserve"> is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p>
    <w:p w14:paraId="22BA7D32" w14:textId="77777777" w:rsidR="00E214F9" w:rsidRPr="001F23FC" w:rsidRDefault="00E214F9" w:rsidP="009A4211">
      <w:pPr>
        <w:pStyle w:val="ListParagraph"/>
        <w:numPr>
          <w:ilvl w:val="1"/>
          <w:numId w:val="34"/>
        </w:numPr>
        <w:rPr>
          <w:i/>
          <w:iCs/>
          <w:lang w:val="en-GB"/>
        </w:rPr>
      </w:pPr>
      <w:r w:rsidRPr="001F23FC">
        <w:rPr>
          <w:rFonts w:ascii="Times New Roman" w:hAnsi="Times New Roman"/>
          <w:sz w:val="20"/>
          <w:szCs w:val="20"/>
          <w:lang w:val="en-GB"/>
        </w:rPr>
        <w:t xml:space="preserve">If </w:t>
      </w:r>
      <w:proofErr w:type="spellStart"/>
      <w:r w:rsidRPr="001F23FC">
        <w:rPr>
          <w:rFonts w:ascii="Times New Roman" w:hAnsi="Times New Roman"/>
          <w:i/>
          <w:iCs/>
          <w:sz w:val="20"/>
          <w:szCs w:val="20"/>
          <w:lang w:val="en-GB"/>
        </w:rPr>
        <w:t>beamCorrespondenceWithoutUL-BeamSweeping</w:t>
      </w:r>
      <w:proofErr w:type="spellEnd"/>
      <w:r w:rsidRPr="001F23FC">
        <w:rPr>
          <w:rFonts w:ascii="Times New Roman" w:hAnsi="Times New Roman"/>
          <w:sz w:val="20"/>
          <w:szCs w:val="20"/>
          <w:lang w:val="en-GB"/>
        </w:rPr>
        <w:t xml:space="preserve"> is supported and </w:t>
      </w:r>
      <w:r w:rsidRPr="001F23FC">
        <w:rPr>
          <w:rFonts w:ascii="Times New Roman" w:hAnsi="Times New Roman"/>
          <w:i/>
          <w:iCs/>
          <w:sz w:val="20"/>
          <w:szCs w:val="20"/>
          <w:lang w:val="en-GB"/>
        </w:rPr>
        <w:t>beamCorrespondenceSSB-based-r16</w:t>
      </w:r>
      <w:r w:rsidRPr="001F23FC">
        <w:rPr>
          <w:rFonts w:ascii="Times New Roman" w:hAnsi="Times New Roman"/>
          <w:sz w:val="20"/>
          <w:szCs w:val="20"/>
          <w:lang w:val="en-GB"/>
        </w:rPr>
        <w:t xml:space="preserve"> and </w:t>
      </w:r>
      <w:r w:rsidRPr="001F23FC">
        <w:rPr>
          <w:rFonts w:ascii="Times New Roman" w:hAnsi="Times New Roman"/>
          <w:i/>
          <w:iCs/>
          <w:sz w:val="20"/>
          <w:szCs w:val="20"/>
          <w:lang w:val="en-GB"/>
        </w:rPr>
        <w:t>beamCorrespondenceCSI-RS-based-r16 are</w:t>
      </w:r>
      <w:r w:rsidRPr="001F23FC">
        <w:rPr>
          <w:rFonts w:ascii="Times New Roman" w:hAnsi="Times New Roman"/>
          <w:sz w:val="20"/>
          <w:szCs w:val="20"/>
          <w:lang w:val="en-GB"/>
        </w:rPr>
        <w:t xml:space="preserve"> NOT supported: use</w:t>
      </w:r>
      <w:r w:rsidRPr="001F23FC">
        <w:rPr>
          <w:lang w:val="en-GB"/>
        </w:rPr>
        <w:t xml:space="preserve"> </w:t>
      </w:r>
      <w:r w:rsidRPr="001F23FC">
        <w:rPr>
          <w:rFonts w:ascii="Times New Roman" w:eastAsia="Times New Roman" w:hAnsi="Times New Roman"/>
          <w:sz w:val="20"/>
          <w:szCs w:val="20"/>
          <w:lang w:val="en-GB" w:eastAsia="en-US"/>
        </w:rPr>
        <w:t>side conditions defined in Table 6.6.1.3.3.1.1-1</w:t>
      </w:r>
      <w:r w:rsidRPr="001F23FC">
        <w:rPr>
          <w:lang w:val="en-GB"/>
        </w:rPr>
        <w:t xml:space="preserve"> </w:t>
      </w:r>
      <w:r w:rsidRPr="001F23FC">
        <w:rPr>
          <w:rFonts w:ascii="Times New Roman" w:eastAsia="Times New Roman" w:hAnsi="Times New Roman"/>
          <w:sz w:val="20"/>
          <w:szCs w:val="20"/>
          <w:lang w:val="en-GB"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77777777" w:rsidR="000F098F" w:rsidRPr="001F23FC" w:rsidRDefault="000F098F" w:rsidP="000F098F">
      <w:pPr>
        <w:pStyle w:val="EditorsNote"/>
      </w:pPr>
      <w:r w:rsidRPr="001F23FC">
        <w:t>Editor’s note: 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5E9D068F" w:rsidR="0032234A" w:rsidRPr="001F23FC" w:rsidRDefault="0032234A" w:rsidP="00C16FE6">
      <w:pPr>
        <w:pStyle w:val="B10"/>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Pr="001F23FC">
        <w:t xml:space="preserve"> [3] to mount the DUT inside the QZ. </w:t>
      </w:r>
    </w:p>
    <w:p w14:paraId="7D5AC9D6" w14:textId="3F6D5D36" w:rsidR="0032234A" w:rsidRPr="001F23FC" w:rsidRDefault="0032234A" w:rsidP="00C16FE6">
      <w:pPr>
        <w:pStyle w:val="B10"/>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Pr="001F23FC">
        <w:t xml:space="preserve"> [3]. </w:t>
      </w:r>
    </w:p>
    <w:p w14:paraId="1EFE0650" w14:textId="7A9C90F5" w:rsidR="0032234A" w:rsidRPr="001F23FC" w:rsidRDefault="0032234A" w:rsidP="00483933">
      <w:pPr>
        <w:pStyle w:val="B1s"/>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00BB3C18" w:rsidRPr="001F23FC">
        <w:rPr>
          <w:rFonts w:ascii="Symbol" w:hAnsi="Symbol"/>
        </w:rPr>
        <w:t></w:t>
      </w:r>
      <w:r w:rsidRPr="001F23FC">
        <w:t xml:space="preserve"> polarization to form the RX beam towards the </w:t>
      </w:r>
      <w:r w:rsidR="00BD7B7E" w:rsidRPr="001F23FC">
        <w:t>DUT</w:t>
      </w:r>
      <w:r w:rsidRPr="001F23FC">
        <w:t xml:space="preserve">. Allow at least BEAM_SELECT_WAIT_TIME  for the UE RX beam selection to complete. </w:t>
      </w:r>
    </w:p>
    <w:p w14:paraId="1244F060" w14:textId="71CC8E06" w:rsidR="0032234A" w:rsidRPr="001F23FC" w:rsidRDefault="0032234A">
      <w:pPr>
        <w:pStyle w:val="B10"/>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0"/>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0"/>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0"/>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77777777" w:rsidR="0032234A" w:rsidRPr="001F23FC" w:rsidRDefault="0032234A" w:rsidP="00C16FE6">
      <w:pPr>
        <w:pStyle w:val="B10"/>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 </w:t>
      </w:r>
    </w:p>
    <w:p w14:paraId="63AFF089" w14:textId="315E2817" w:rsidR="0032234A" w:rsidRPr="001F23FC" w:rsidRDefault="0032234A" w:rsidP="00C16FE6">
      <w:pPr>
        <w:pStyle w:val="B20"/>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Pr="001F23FC">
        <w:t xml:space="preserve"> [3]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0"/>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77777777" w:rsidR="0032234A" w:rsidRPr="001F23FC" w:rsidRDefault="0032234A">
      <w:pPr>
        <w:pStyle w:val="B10"/>
      </w:pPr>
      <w:r w:rsidRPr="001F23FC">
        <w:t>9)</w:t>
      </w:r>
      <w:r w:rsidRPr="001F23FC">
        <w:tab/>
        <w:t xml:space="preserve">Calculate the resulting </w:t>
      </w:r>
      <w:r w:rsidR="00BE5897" w:rsidRPr="001F23FC">
        <w:t>“</w:t>
      </w:r>
      <w:r w:rsidRPr="001F23FC">
        <w:t>averaged EIS” as:</w:t>
      </w:r>
    </w:p>
    <w:p w14:paraId="7EBC1A72" w14:textId="77777777" w:rsidR="0032234A" w:rsidRPr="001F23FC" w:rsidRDefault="0032234A">
      <w:pPr>
        <w:ind w:left="568" w:hanging="284"/>
        <w:jc w:val="center"/>
        <w:rPr>
          <w:vertAlign w:val="superscript"/>
          <w:lang w:eastAsia="x-none"/>
        </w:rPr>
      </w:pPr>
      <w:r w:rsidRPr="001F23FC">
        <w:rPr>
          <w:lang w:eastAsia="x-none"/>
        </w:rPr>
        <w:t>averaged EIS = 2*[1/EIS(</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+1/EIS(</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w:t>
      </w:r>
      <w:r w:rsidRPr="001F23FC">
        <w:rPr>
          <w:vertAlign w:val="superscript"/>
          <w:lang w:eastAsia="x-none"/>
        </w:rPr>
        <w:t>-1</w:t>
      </w:r>
    </w:p>
    <w:p w14:paraId="371FB0B7" w14:textId="77777777" w:rsidR="000F098F" w:rsidRPr="001F23FC" w:rsidRDefault="0032234A" w:rsidP="000F098F">
      <w:r w:rsidRPr="001F23FC">
        <w:t xml:space="preserve">The RX beam peak direction is where the minimum </w:t>
      </w:r>
      <w:r w:rsidR="00BE5897" w:rsidRPr="001F23FC">
        <w:t>“</w:t>
      </w:r>
      <w:r w:rsidRPr="001F23FC">
        <w:t>averaged EIS” is found.</w:t>
      </w:r>
    </w:p>
    <w:p w14:paraId="08343AF3" w14:textId="77777777" w:rsidR="00465892" w:rsidRPr="001F23FC" w:rsidRDefault="00465892" w:rsidP="004B4BE9">
      <w:r w:rsidRPr="001F23FC">
        <w:lastRenderedPageBreak/>
        <w:t>Alternatively, the RX beam peak direction for single carrier could be determined following the procedure described in Annex K.1.11.</w:t>
      </w:r>
    </w:p>
    <w:p w14:paraId="41FDBEED" w14:textId="3BE62C09" w:rsidR="004B4BE9" w:rsidRPr="001F23FC" w:rsidRDefault="000F098F" w:rsidP="004B4BE9">
      <w:r w:rsidRPr="001F23FC">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3E92708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5FCF897C" w:rsidR="0032234A" w:rsidRPr="001F23FC" w:rsidRDefault="0032234A" w:rsidP="00C16FE6">
      <w:pPr>
        <w:pStyle w:val="B10"/>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Pr="001F23FC">
        <w:t xml:space="preserve"> [3] to mount the DUT inside the QZ. </w:t>
      </w:r>
    </w:p>
    <w:p w14:paraId="4FF6693E" w14:textId="77777777" w:rsidR="0032234A" w:rsidRPr="001F23FC" w:rsidRDefault="0032234A" w:rsidP="00C16FE6">
      <w:pPr>
        <w:pStyle w:val="B10"/>
      </w:pPr>
      <w:r w:rsidRPr="001F23FC">
        <w:t>2)</w:t>
      </w:r>
      <w:r w:rsidRPr="001F23FC">
        <w:tab/>
        <w:t xml:space="preserve">If the re-positioning concept is not applied to the TX test cases, position the device in DUT Orientation 1. If the re-positioning concept is applied to the TX test cases, </w:t>
      </w:r>
    </w:p>
    <w:p w14:paraId="3B30604B" w14:textId="4C5DF699" w:rsidR="0032234A" w:rsidRPr="001F23FC" w:rsidRDefault="0032234A" w:rsidP="00C16FE6">
      <w:pPr>
        <w:pStyle w:val="B20"/>
      </w:pPr>
      <w:r w:rsidRPr="001F23FC">
        <w:t xml:space="preserve">a) position the device in DUT Orientation 1 from Tables </w:t>
      </w:r>
      <w:r w:rsidR="00BD7B7E" w:rsidRPr="001F23FC">
        <w:t>N.2</w:t>
      </w:r>
      <w:r w:rsidRPr="001F23FC">
        <w:t xml:space="preserve">-1 through </w:t>
      </w:r>
      <w:r w:rsidR="00BD7B7E"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24E7F376" w:rsidR="0032234A" w:rsidRPr="001F23FC" w:rsidRDefault="0032234A" w:rsidP="00C16FE6">
      <w:pPr>
        <w:pStyle w:val="B20"/>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0"/>
      </w:pPr>
      <w:r w:rsidRPr="001F23FC">
        <w:t>3)</w:t>
      </w:r>
      <w:r w:rsidRPr="001F23FC">
        <w:tab/>
        <w:t xml:space="preserve">Connect the SS (System Simulator) with the DUT through the measurement antenna with polarization reference </w:t>
      </w:r>
      <w:proofErr w:type="spellStart"/>
      <w:r w:rsidRPr="001F23FC">
        <w:t>Pol</w:t>
      </w:r>
      <w:r w:rsidRPr="001F23FC">
        <w:rPr>
          <w:vertAlign w:val="subscript"/>
        </w:rPr>
        <w:t>Link</w:t>
      </w:r>
      <w:proofErr w:type="spellEnd"/>
      <w:r w:rsidRPr="001F23FC">
        <w:t xml:space="preserve"> to form the TX beam towards the TX beam peak direction and respective polarization. Allow at least BEAM_SELECT_WAIT_TIME for the UE TX beam selection to complete.</w:t>
      </w:r>
    </w:p>
    <w:p w14:paraId="7C4E3076" w14:textId="77777777" w:rsidR="0032234A" w:rsidRPr="001F23FC" w:rsidRDefault="0032234A">
      <w:pPr>
        <w:pStyle w:val="B10"/>
      </w:pPr>
      <w:r w:rsidRPr="001F23FC">
        <w:t>4)</w:t>
      </w:r>
      <w:r w:rsidRPr="001F23FC">
        <w:tab/>
        <w:t xml:space="preserve">SS activates the UE </w:t>
      </w:r>
      <w:proofErr w:type="spellStart"/>
      <w:r w:rsidRPr="001F23FC">
        <w:t>Beamlock</w:t>
      </w:r>
      <w:proofErr w:type="spellEnd"/>
      <w:r w:rsidRPr="001F23FC">
        <w:t xml:space="preserve"> Function (UBF) by performing the procedure as specified in TS 38.508-1 [10] clause 4.9.2 using condition Tx only.</w:t>
      </w:r>
    </w:p>
    <w:p w14:paraId="5EA60D89" w14:textId="77777777" w:rsidR="0032234A" w:rsidRPr="001F23FC" w:rsidRDefault="0032234A">
      <w:pPr>
        <w:pStyle w:val="B10"/>
      </w:pPr>
      <w:r w:rsidRPr="001F23FC">
        <w:t>5)</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 (such as a spectrum analyser, power meter, or </w:t>
      </w:r>
      <w:proofErr w:type="spellStart"/>
      <w:r w:rsidRPr="001F23FC">
        <w:t>gNB</w:t>
      </w:r>
      <w:proofErr w:type="spellEnd"/>
      <w:r w:rsidRPr="001F23FC">
        <w:t xml:space="preserve"> emulator).</w:t>
      </w:r>
    </w:p>
    <w:p w14:paraId="2362258D" w14:textId="77777777" w:rsidR="0032234A" w:rsidRPr="001F23FC" w:rsidRDefault="0032234A">
      <w:pPr>
        <w:pStyle w:val="B10"/>
      </w:pPr>
      <w:r w:rsidRPr="001F23FC">
        <w:t>6)</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xml:space="preserve"> by adding the composite loss of the entire transmission path for utilized signal path, </w:t>
      </w:r>
      <w:proofErr w:type="spellStart"/>
      <w:r w:rsidRPr="001F23FC">
        <w:t>L</w:t>
      </w:r>
      <w:r w:rsidRPr="001F23FC">
        <w:rPr>
          <w:vertAlign w:val="subscript"/>
        </w:rPr>
        <w:t>EIRP,θ</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0"/>
      </w:pPr>
      <w:r w:rsidRPr="001F23FC">
        <w:t>7)</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0"/>
      </w:pPr>
      <w:r w:rsidRPr="001F23FC">
        <w:t>8)</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t xml:space="preserve"> by adding the composite losses of the entire transmission path for utilized signal path, </w:t>
      </w:r>
      <w:proofErr w:type="spellStart"/>
      <w:r w:rsidRPr="001F23FC">
        <w:t>L</w:t>
      </w:r>
      <w:r w:rsidRPr="001F23FC">
        <w:rPr>
          <w:vertAlign w:val="subscript"/>
        </w:rPr>
        <w:t>EIRP,φ</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p>
    <w:p w14:paraId="4BFB5E40" w14:textId="77777777" w:rsidR="0032234A" w:rsidRPr="001F23FC" w:rsidRDefault="0032234A">
      <w:pPr>
        <w:pStyle w:val="B10"/>
      </w:pPr>
      <w:r w:rsidRPr="001F23FC">
        <w:t>9)</w:t>
      </w:r>
      <w:r w:rsidRPr="001F23FC">
        <w:tab/>
        <w:t xml:space="preserve">Calculate the resulting </w:t>
      </w:r>
      <w:r w:rsidR="00BE5897" w:rsidRPr="001F23FC">
        <w:t>“</w:t>
      </w:r>
      <w:r w:rsidRPr="001F23FC">
        <w:t>total EIRP(</w:t>
      </w:r>
      <w:proofErr w:type="spellStart"/>
      <w:r w:rsidRPr="001F23FC">
        <w:rPr>
          <w:lang w:eastAsia="x-none"/>
        </w:rPr>
        <w:t>Pol</w:t>
      </w:r>
      <w:r w:rsidRPr="001F23FC">
        <w:rPr>
          <w:vertAlign w:val="subscript"/>
          <w:lang w:eastAsia="x-none"/>
        </w:rPr>
        <w:t>Link</w:t>
      </w:r>
      <w:proofErr w:type="spellEnd"/>
      <w:r w:rsidRPr="001F23FC">
        <w:t xml:space="preserve">)”, for the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77777777" w:rsidR="00553CBF" w:rsidRPr="001F23FC" w:rsidRDefault="0032234A" w:rsidP="00553CBF">
      <w:pPr>
        <w:pStyle w:val="EQ"/>
        <w:jc w:val="center"/>
        <w:rPr>
          <w:rFonts w:ascii="Symbol" w:hAnsi="Symbol"/>
          <w:noProof w:val="0"/>
        </w:rPr>
      </w:pPr>
      <w:r w:rsidRPr="001F23FC">
        <w:rPr>
          <w:noProof w:val="0"/>
        </w:rPr>
        <w:t>total EIRP (</w:t>
      </w:r>
      <w:proofErr w:type="spellStart"/>
      <w:r w:rsidRPr="001F23FC">
        <w:rPr>
          <w:noProof w:val="0"/>
        </w:rPr>
        <w:t>Pol</w:t>
      </w:r>
      <w:r w:rsidRPr="001F23FC">
        <w:rPr>
          <w:noProof w:val="0"/>
          <w:vertAlign w:val="subscript"/>
        </w:rPr>
        <w:t>Link</w:t>
      </w:r>
      <w:proofErr w:type="spellEnd"/>
      <w:r w:rsidRPr="001F23FC">
        <w:rPr>
          <w:rFonts w:ascii="Symbol" w:hAnsi="Symbol"/>
          <w:noProof w:val="0"/>
        </w:rPr>
        <w:t></w:t>
      </w:r>
      <w:r w:rsidRPr="001F23FC">
        <w:rPr>
          <w:noProof w:val="0"/>
        </w:rPr>
        <w:t xml:space="preserve"> = EIRP(</w:t>
      </w:r>
      <w:proofErr w:type="spellStart"/>
      <w:r w:rsidRPr="001F23FC">
        <w:rPr>
          <w:noProof w:val="0"/>
        </w:rPr>
        <w:t>Pol</w:t>
      </w:r>
      <w:r w:rsidRPr="001F23FC">
        <w:rPr>
          <w:noProof w:val="0"/>
          <w:vertAlign w:val="subscript"/>
        </w:rPr>
        <w:t>Meas</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w:t>
      </w:r>
      <w:proofErr w:type="spellStart"/>
      <w:r w:rsidRPr="001F23FC">
        <w:rPr>
          <w:noProof w:val="0"/>
        </w:rPr>
        <w:t>Pol</w:t>
      </w:r>
      <w:r w:rsidRPr="001F23FC">
        <w:rPr>
          <w:noProof w:val="0"/>
          <w:vertAlign w:val="subscript"/>
        </w:rPr>
        <w:t>Link</w:t>
      </w:r>
      <w:proofErr w:type="spellEnd"/>
      <w:r w:rsidRPr="001F23FC">
        <w:rPr>
          <w:rFonts w:ascii="Symbol" w:hAnsi="Symbol"/>
          <w:noProof w:val="0"/>
        </w:rPr>
        <w:t></w:t>
      </w:r>
      <w:r w:rsidRPr="001F23FC">
        <w:rPr>
          <w:noProof w:val="0"/>
        </w:rPr>
        <w:t xml:space="preserve"> + EIRP(</w:t>
      </w:r>
      <w:proofErr w:type="spellStart"/>
      <w:r w:rsidRPr="001F23FC">
        <w:rPr>
          <w:noProof w:val="0"/>
        </w:rPr>
        <w:t>Pol</w:t>
      </w:r>
      <w:r w:rsidRPr="001F23FC">
        <w:rPr>
          <w:noProof w:val="0"/>
          <w:vertAlign w:val="subscript"/>
        </w:rPr>
        <w:t>Meas</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w:t>
      </w:r>
      <w:proofErr w:type="spellStart"/>
      <w:r w:rsidRPr="001F23FC">
        <w:rPr>
          <w:noProof w:val="0"/>
        </w:rPr>
        <w:t>Pol</w:t>
      </w:r>
      <w:r w:rsidRPr="001F23FC">
        <w:rPr>
          <w:noProof w:val="0"/>
          <w:vertAlign w:val="subscript"/>
        </w:rPr>
        <w:t>Link</w:t>
      </w:r>
      <w:proofErr w:type="spellEnd"/>
      <w:r w:rsidRPr="001F23FC">
        <w:rPr>
          <w:rFonts w:ascii="Symbol" w:hAnsi="Symbol"/>
          <w:noProof w:val="0"/>
        </w:rPr>
        <w:t></w:t>
      </w:r>
    </w:p>
    <w:p w14:paraId="055B9FEF" w14:textId="32B17865" w:rsidR="0032234A" w:rsidRPr="001F23FC" w:rsidRDefault="00553CBF" w:rsidP="00283426">
      <w:pPr>
        <w:pStyle w:val="B10"/>
        <w:rPr>
          <w:vertAlign w:val="subscript"/>
        </w:rPr>
      </w:pPr>
      <w:r w:rsidRPr="001F23FC">
        <w:rPr>
          <w:rFonts w:eastAsia="SimSun"/>
        </w:rPr>
        <w:t>10)</w:t>
      </w:r>
      <w:r w:rsidRPr="001F23FC">
        <w:rPr>
          <w:rFonts w:eastAsia="SimSun"/>
        </w:rPr>
        <w:tab/>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TS 38.508-1 [10] clause 4.9.3.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lastRenderedPageBreak/>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D2E1F0C" w:rsidR="0032234A" w:rsidRPr="001F23FC" w:rsidRDefault="0032234A" w:rsidP="00C16FE6">
      <w:pPr>
        <w:pStyle w:val="B10"/>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Pr="001F23FC">
        <w:t xml:space="preserve"> [3] to mount the DUT inside the QZ. </w:t>
      </w:r>
    </w:p>
    <w:p w14:paraId="7DE09041" w14:textId="77777777" w:rsidR="0032234A" w:rsidRPr="001F23FC" w:rsidRDefault="0032234A" w:rsidP="00C16FE6">
      <w:pPr>
        <w:pStyle w:val="B10"/>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0CB563B"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2F2A2738" w:rsidR="0032234A" w:rsidRPr="001F23FC" w:rsidRDefault="0032234A" w:rsidP="00C16FE6">
      <w:pPr>
        <w:pStyle w:val="B20"/>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7F2F6236" w:rsidR="0032234A" w:rsidRPr="001F23FC" w:rsidRDefault="0032234A">
      <w:pPr>
        <w:pStyle w:val="B10"/>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 </w:t>
      </w:r>
    </w:p>
    <w:p w14:paraId="11606CE6" w14:textId="77777777" w:rsidR="0032234A" w:rsidRPr="001F23FC" w:rsidRDefault="0032234A">
      <w:pPr>
        <w:pStyle w:val="B10"/>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0"/>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0"/>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0"/>
      </w:pPr>
      <w:r w:rsidRPr="001F23FC">
        <w:t>7)</w:t>
      </w:r>
      <w:r w:rsidRPr="001F23FC">
        <w:tab/>
        <w:t>Calculate the resulting averaged EIS as:</w:t>
      </w:r>
    </w:p>
    <w:p w14:paraId="71F9A4DB" w14:textId="63330901" w:rsidR="0032234A" w:rsidRPr="001F23FC" w:rsidRDefault="0032234A">
      <w:pPr>
        <w:pStyle w:val="EQ"/>
        <w:jc w:val="center"/>
        <w:rPr>
          <w:noProof w:val="0"/>
          <w:vertAlign w:val="superscript"/>
        </w:rPr>
      </w:pPr>
      <w:r w:rsidRPr="001F23FC">
        <w:rPr>
          <w:noProof w:val="0"/>
        </w:rPr>
        <w:t>EIS = 2*[1/EIS(</w:t>
      </w:r>
      <w:proofErr w:type="spellStart"/>
      <w:r w:rsidRPr="001F23FC">
        <w:rPr>
          <w:noProof w:val="0"/>
        </w:rPr>
        <w:t>Pol</w:t>
      </w:r>
      <w:r w:rsidRPr="001F23FC">
        <w:rPr>
          <w:noProof w:val="0"/>
          <w:vertAlign w:val="subscript"/>
        </w:rPr>
        <w:t>Me</w:t>
      </w:r>
      <w:r w:rsidR="004F6DEC" w:rsidRPr="001F23FC">
        <w:rPr>
          <w:noProof w:val="0"/>
          <w:vertAlign w:val="subscript"/>
        </w:rPr>
        <w:t>a</w:t>
      </w:r>
      <w:r w:rsidRPr="001F23FC">
        <w:rPr>
          <w:noProof w:val="0"/>
          <w:vertAlign w:val="subscript"/>
        </w:rPr>
        <w:t>s</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w:t>
      </w:r>
      <w:proofErr w:type="spellStart"/>
      <w:r w:rsidRPr="001F23FC">
        <w:rPr>
          <w:noProof w:val="0"/>
        </w:rPr>
        <w:t>Pol</w:t>
      </w:r>
      <w:r w:rsidRPr="001F23FC">
        <w:rPr>
          <w:noProof w:val="0"/>
          <w:vertAlign w:val="subscript"/>
        </w:rPr>
        <w:t>Link</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+1/EIS(</w:t>
      </w:r>
      <w:proofErr w:type="spellStart"/>
      <w:r w:rsidRPr="001F23FC">
        <w:rPr>
          <w:noProof w:val="0"/>
        </w:rPr>
        <w:t>Pol</w:t>
      </w:r>
      <w:r w:rsidRPr="001F23FC">
        <w:rPr>
          <w:noProof w:val="0"/>
          <w:vertAlign w:val="subscript"/>
        </w:rPr>
        <w:t>Meas</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 xml:space="preserve"> </w:t>
      </w:r>
      <w:proofErr w:type="spellStart"/>
      <w:r w:rsidRPr="001F23FC">
        <w:rPr>
          <w:noProof w:val="0"/>
        </w:rPr>
        <w:t>Pol</w:t>
      </w:r>
      <w:r w:rsidRPr="001F23FC">
        <w:rPr>
          <w:noProof w:val="0"/>
          <w:vertAlign w:val="subscript"/>
        </w:rPr>
        <w:t>Link</w:t>
      </w:r>
      <w:proofErr w:type="spellEnd"/>
      <w:r w:rsidRPr="001F23FC">
        <w:rPr>
          <w:noProof w:val="0"/>
        </w:rPr>
        <w:t>=</w:t>
      </w:r>
      <w:r w:rsidRPr="001F23FC">
        <w:rPr>
          <w:rFonts w:ascii="Symbol" w:hAnsi="Symbol"/>
          <w:noProof w:val="0"/>
        </w:rPr>
        <w:t></w:t>
      </w:r>
      <w:r w:rsidRPr="001F23FC">
        <w:rPr>
          <w:rFonts w:ascii="Symbol" w:hAnsi="Symbol"/>
          <w:noProof w:val="0"/>
        </w:rPr>
        <w:t></w:t>
      </w:r>
      <w:r w:rsidRPr="001F23FC">
        <w:rPr>
          <w:noProof w:val="0"/>
        </w:rPr>
        <w:t>]</w:t>
      </w:r>
      <w:r w:rsidRPr="001F23FC">
        <w:rPr>
          <w:noProof w:val="0"/>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77777777"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 </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60C06E02"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r w:rsidRPr="001F23FC">
        <w:rPr>
          <w:bCs/>
        </w:rPr>
        <w:t xml:space="preserve"> </w:t>
      </w:r>
    </w:p>
    <w:p w14:paraId="0093E83D" w14:textId="26F25524" w:rsidR="0032234A" w:rsidRPr="001F23FC" w:rsidRDefault="0032234A">
      <w:r w:rsidRPr="001F23FC">
        <w:t xml:space="preserve">The </w:t>
      </w:r>
      <w:proofErr w:type="spellStart"/>
      <w:r w:rsidRPr="001F23FC">
        <w:t>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maximum(EIRP(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lastRenderedPageBreak/>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77777777" w:rsidR="005F5104" w:rsidRPr="001F23FC" w:rsidRDefault="005F5104" w:rsidP="005F5104">
      <w:r w:rsidRPr="001F23FC">
        <w:t xml:space="preserve">To use this method, apply the following steps </w:t>
      </w:r>
    </w:p>
    <w:p w14:paraId="3CB11C95" w14:textId="77777777" w:rsidR="005F5104" w:rsidRPr="001F23FC" w:rsidRDefault="005F5104" w:rsidP="005F5104">
      <w:pPr>
        <w:pStyle w:val="B10"/>
      </w:pPr>
      <w:r w:rsidRPr="001F23FC">
        <w:t>1)</w:t>
      </w:r>
      <w:r w:rsidRPr="001F23FC">
        <w:tab/>
        <w:t xml:space="preserve">During the EIRP Spherical coverage measurements, calculate the EIRP result for the grid point as </w:t>
      </w:r>
      <w:proofErr w:type="spellStart"/>
      <w:r w:rsidRPr="001F23FC">
        <w:t>EIRP</w:t>
      </w:r>
      <w:r w:rsidRPr="001F23FC">
        <w:rPr>
          <w:vertAlign w:val="subscript"/>
        </w:rPr>
        <w:t>spherical</w:t>
      </w:r>
      <w:proofErr w:type="spellEnd"/>
      <w:r w:rsidRPr="001F23FC">
        <w:t xml:space="preserve"> = Max(EIRP(</w:t>
      </w:r>
      <w:proofErr w:type="spellStart"/>
      <w:r w:rsidRPr="001F23FC">
        <w:t>Pol</w:t>
      </w:r>
      <w:r w:rsidRPr="001F23FC">
        <w:rPr>
          <w:vertAlign w:val="subscript"/>
        </w:rPr>
        <w:t>Link</w:t>
      </w:r>
      <w:proofErr w:type="spellEnd"/>
      <w:r w:rsidRPr="001F23FC">
        <w:t>= θ), EIRP(</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 xml:space="preserve">))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w:t>
      </w:r>
      <w:proofErr w:type="spellStart"/>
      <w:r w:rsidRPr="001F23FC">
        <w:t>EIRP</w:t>
      </w:r>
      <w:r w:rsidRPr="001F23FC">
        <w:rPr>
          <w:vertAlign w:val="subscript"/>
        </w:rPr>
        <w:t>spherical</w:t>
      </w:r>
      <w:proofErr w:type="spellEnd"/>
      <w:r w:rsidRPr="001F23FC">
        <w:t xml:space="preserve"> value is above the Min EIRP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71A25C5D" w14:textId="77777777" w:rsidR="005F5104" w:rsidRPr="001F23FC" w:rsidRDefault="005F5104" w:rsidP="005F5104">
      <w:pPr>
        <w:pStyle w:val="B10"/>
      </w:pPr>
      <w:r w:rsidRPr="001F23FC">
        <w:t>2)</w:t>
      </w:r>
      <w:r w:rsidRPr="001F23FC">
        <w:tab/>
        <w:t xml:space="preserve">Calculate the percentage of total grid points measured thus far above the EIRP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7CBE4CA0" w14:textId="3FA1DD68" w:rsidR="005F5104" w:rsidRPr="001F23FC" w:rsidRDefault="005F5104" w:rsidP="005F5104">
      <w:pPr>
        <w:pStyle w:val="B10"/>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0"/>
      </w:pPr>
      <w:r w:rsidRPr="001F23FC">
        <w:t>4)</w:t>
      </w:r>
      <w:r w:rsidRPr="001F23FC">
        <w:tab/>
        <w:t>Advance to the next grid point and repeat the steps until measurements within zenith range 0º≤ θ ≤[90]º have been completed</w:t>
      </w:r>
    </w:p>
    <w:p w14:paraId="3264315A" w14:textId="77777777" w:rsidR="00913AF1" w:rsidRPr="001F23FC" w:rsidRDefault="005F5104" w:rsidP="00913AF1">
      <w:pPr>
        <w:rPr>
          <w:lang w:eastAsia="en-US"/>
        </w:rPr>
      </w:pPr>
      <w:r w:rsidRPr="001F23FC">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1F23FC"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F23FC">
        <w:rPr>
          <w:rFonts w:ascii="Arial" w:hAnsi="Arial"/>
          <w:sz w:val="24"/>
          <w:lang w:eastAsia="en-US"/>
        </w:rPr>
        <w:t>K.1.5.1.3</w:t>
      </w:r>
      <w:r w:rsidRPr="001F23FC">
        <w:rPr>
          <w:rFonts w:ascii="Arial" w:hAnsi="Arial"/>
          <w:sz w:val="24"/>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77777777" w:rsidR="0032234A" w:rsidRPr="001F23FC" w:rsidRDefault="0032234A">
      <w:r w:rsidRPr="001F23FC">
        <w:t xml:space="preserve">The EIS results from the RX beam peak search procedures of K.1.2, using the minimum number of grid points as described in Annex M.2.2 can be re-used for EIS spherical coverage. </w:t>
      </w:r>
    </w:p>
    <w:p w14:paraId="3929B97F" w14:textId="77777777"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r w:rsidRPr="001F23FC">
        <w:t xml:space="preserve"> </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The EIS</w:t>
      </w:r>
      <w:r w:rsidRPr="001F23FC">
        <w:rPr>
          <w:vertAlign w:val="subscript"/>
        </w:rPr>
        <w:t>target-CDF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lastRenderedPageBreak/>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0"/>
      </w:pPr>
      <w:r w:rsidRPr="001F23FC">
        <w:t>1)</w:t>
      </w:r>
      <w:r w:rsidRPr="001F23FC">
        <w:tab/>
        <w:t>During the EIS Spherical coverage measurements, calculate the averaged EIS as: EIS = 2*[1/EIS(</w:t>
      </w:r>
      <w:proofErr w:type="spellStart"/>
      <w:r w:rsidRPr="001F23FC">
        <w:t>Pol</w:t>
      </w:r>
      <w:r w:rsidRPr="001F23FC">
        <w:rPr>
          <w:vertAlign w:val="subscript"/>
        </w:rPr>
        <w:t>Meas</w:t>
      </w:r>
      <w:proofErr w:type="spellEnd"/>
      <w:r w:rsidRPr="001F23FC">
        <w:t xml:space="preserve">= θ </w:t>
      </w:r>
      <w:proofErr w:type="spellStart"/>
      <w:r w:rsidRPr="001F23FC">
        <w:t>Pol</w:t>
      </w:r>
      <w:r w:rsidRPr="001F23FC">
        <w:rPr>
          <w:vertAlign w:val="subscript"/>
        </w:rPr>
        <w:t>Link</w:t>
      </w:r>
      <w:proofErr w:type="spellEnd"/>
      <w:r w:rsidRPr="001F23FC">
        <w:t>= θ) +1/EIS(</w:t>
      </w:r>
      <w:proofErr w:type="spellStart"/>
      <w:r w:rsidRPr="001F23FC">
        <w:t>Pol</w:t>
      </w:r>
      <w:r w:rsidRPr="001F23FC">
        <w:rPr>
          <w:vertAlign w:val="subscript"/>
        </w:rPr>
        <w:t>Meas</w:t>
      </w:r>
      <w:proofErr w:type="spellEnd"/>
      <w:r w:rsidRPr="001F23FC">
        <w:t xml:space="preserve">= </w:t>
      </w:r>
      <w:r w:rsidRPr="001F23FC">
        <w:rPr>
          <w:rFonts w:ascii="Arial" w:hAnsi="Arial" w:cs="Arial"/>
        </w:rPr>
        <w:t>ϕ</w:t>
      </w:r>
      <w:r w:rsidRPr="001F23FC">
        <w:t xml:space="preserve"> </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EIS value is below the EIS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5A3F4E74" w14:textId="77777777" w:rsidR="005F5104" w:rsidRPr="001F23FC" w:rsidRDefault="005F5104" w:rsidP="005F5104">
      <w:pPr>
        <w:pStyle w:val="B10"/>
      </w:pPr>
      <w:r w:rsidRPr="001F23FC">
        <w:t>2)</w:t>
      </w:r>
      <w:r w:rsidRPr="001F23FC">
        <w:tab/>
        <w:t xml:space="preserve">Calculate the percentage of total grid points measured thus far above the EIS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49B18D55" w14:textId="7C130925" w:rsidR="005F5104" w:rsidRPr="001F23FC" w:rsidRDefault="005F5104" w:rsidP="005F5104">
      <w:pPr>
        <w:pStyle w:val="B10"/>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0"/>
      </w:pPr>
      <w:r w:rsidRPr="001F23FC">
        <w:t>4)</w:t>
      </w:r>
      <w:r w:rsidRPr="001F23FC">
        <w:tab/>
        <w:t>Advance to the next grid point and repeat the steps until measurements within zenith range 0º≤ θ ≤[90]º have been completed.</w:t>
      </w:r>
    </w:p>
    <w:p w14:paraId="35332342" w14:textId="3D2CDE93" w:rsidR="005F5104" w:rsidRPr="001F23FC" w:rsidRDefault="005F5104">
      <w:r w:rsidRPr="001F23FC">
        <w:t>NOTE 1: Same as NOTE 1 in Annex K.1.5.1.2.</w:t>
      </w:r>
    </w:p>
    <w:p w14:paraId="4B767565" w14:textId="77777777" w:rsidR="00913AF1" w:rsidRPr="001F23FC"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F23FC">
        <w:rPr>
          <w:rFonts w:ascii="Arial" w:hAnsi="Arial"/>
          <w:sz w:val="24"/>
          <w:lang w:eastAsia="en-US"/>
        </w:rPr>
        <w:t>K.1.6.1.3</w:t>
      </w:r>
      <w:r w:rsidRPr="001F23FC">
        <w:rPr>
          <w:rFonts w:ascii="Arial" w:hAnsi="Arial"/>
          <w:sz w:val="24"/>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08325E06" w:rsidR="0032234A" w:rsidRPr="001F23FC" w:rsidRDefault="0032234A" w:rsidP="00C16FE6">
      <w:pPr>
        <w:pStyle w:val="B10"/>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Pr="001F23FC">
        <w:t xml:space="preserve"> [3] to mount the DUT inside the QZ.</w:t>
      </w:r>
    </w:p>
    <w:p w14:paraId="4067BBB9" w14:textId="77777777" w:rsidR="0032234A" w:rsidRPr="001F23FC" w:rsidRDefault="0032234A" w:rsidP="00C16FE6">
      <w:pPr>
        <w:pStyle w:val="B10"/>
      </w:pPr>
      <w:r w:rsidRPr="001F23FC">
        <w:t>2)</w:t>
      </w:r>
      <w:r w:rsidRPr="001F23FC">
        <w:tab/>
        <w:t>If the re-positioning concept is not applied to the TX test cases, position the device in DUT Orientation 1. If the re-positioning concept is applied to the TX test cases</w:t>
      </w:r>
    </w:p>
    <w:p w14:paraId="66996D5D" w14:textId="1096DB6C"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0C7DC053" w:rsidR="0032234A" w:rsidRPr="001F23FC" w:rsidRDefault="0032234A" w:rsidP="00C16FE6">
      <w:pPr>
        <w:pStyle w:val="B20"/>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 </w:t>
      </w:r>
    </w:p>
    <w:p w14:paraId="18685A7A" w14:textId="1233FD57" w:rsidR="0032234A" w:rsidRPr="001F23FC" w:rsidRDefault="0032234A">
      <w:pPr>
        <w:pStyle w:val="B10"/>
      </w:pPr>
      <w:r w:rsidRPr="001F23FC">
        <w:t>3)</w:t>
      </w:r>
      <w:r w:rsidRPr="001F23FC">
        <w:tab/>
        <w:t xml:space="preserve">Connect the SS with the DUT through the </w:t>
      </w:r>
      <w:r w:rsidR="00553CBF" w:rsidRPr="001F23FC">
        <w:t>measurement</w:t>
      </w:r>
      <w:r w:rsidRPr="001F23FC">
        <w:t xml:space="preserve"> antenna with desired polarization reference </w:t>
      </w:r>
      <w:proofErr w:type="spellStart"/>
      <w:r w:rsidRPr="001F23FC">
        <w:t>Pol</w:t>
      </w:r>
      <w:r w:rsidRPr="001F23FC">
        <w:rPr>
          <w:vertAlign w:val="subscript"/>
        </w:rPr>
        <w:t>Link</w:t>
      </w:r>
      <w:proofErr w:type="spellEnd"/>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339C961D" w:rsidR="0032234A" w:rsidRPr="001F23FC" w:rsidRDefault="0032234A">
      <w:pPr>
        <w:pStyle w:val="B10"/>
      </w:pPr>
      <w:r w:rsidRPr="001F23FC">
        <w:t>4)</w:t>
      </w:r>
      <w:r w:rsidRPr="001F23FC">
        <w:tab/>
      </w:r>
      <w:r w:rsidR="00553CBF" w:rsidRPr="001F23FC">
        <w:t xml:space="preserve">SS activates the UE </w:t>
      </w:r>
      <w:proofErr w:type="spellStart"/>
      <w:r w:rsidR="00553CBF" w:rsidRPr="001F23FC">
        <w:t>Beamlock</w:t>
      </w:r>
      <w:proofErr w:type="spellEnd"/>
      <w:r w:rsidR="00553CBF" w:rsidRPr="001F23FC">
        <w:t xml:space="preserve"> Function (UBF) by performing the procedure as specified in TS 38.508-1 [10] clause 4.9.2 using condition Tx only.</w:t>
      </w:r>
    </w:p>
    <w:p w14:paraId="69121CA6" w14:textId="5FE7D6B7" w:rsidR="0032234A" w:rsidRPr="001F23FC" w:rsidRDefault="0032234A">
      <w:pPr>
        <w:pStyle w:val="B10"/>
      </w:pPr>
      <w:r w:rsidRPr="001F23FC">
        <w:t>5)</w:t>
      </w:r>
      <w:r w:rsidRPr="001F23FC">
        <w:tab/>
        <w:t xml:space="preserve">For each measurement </w:t>
      </w:r>
      <w:r w:rsidR="00553CBF" w:rsidRPr="001F23FC">
        <w:t xml:space="preserve">grid </w:t>
      </w:r>
      <w:r w:rsidRPr="001F23FC">
        <w:t xml:space="preserve">point, measure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lang w:eastAsia="x-none"/>
        </w:rPr>
        <w:t xml:space="preserve"> and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The angle between the measurement antenna and the DUT (</w:t>
      </w:r>
      <w:proofErr w:type="spellStart"/>
      <w:r w:rsidRPr="001F23FC">
        <w:t>θ</w:t>
      </w:r>
      <w:r w:rsidRPr="001F23FC">
        <w:rPr>
          <w:vertAlign w:val="subscript"/>
        </w:rPr>
        <w:t>Meas</w:t>
      </w:r>
      <w:proofErr w:type="spellEnd"/>
      <w:r w:rsidRPr="001F23FC">
        <w:t xml:space="preserve">, </w:t>
      </w:r>
      <w:proofErr w:type="spellStart"/>
      <w:r w:rsidRPr="001F23FC">
        <w:t>φ</w:t>
      </w:r>
      <w:r w:rsidRPr="001F23FC">
        <w:rPr>
          <w:vertAlign w:val="subscript"/>
        </w:rPr>
        <w:t>Meas</w:t>
      </w:r>
      <w:proofErr w:type="spellEnd"/>
      <w:r w:rsidRPr="001F23FC">
        <w:t xml:space="preserve">) is achieved by rotating the measurement antenna and the DUT (based on system architecture). </w:t>
      </w:r>
    </w:p>
    <w:p w14:paraId="76E20802" w14:textId="77777777" w:rsidR="0032234A" w:rsidRPr="001F23FC" w:rsidRDefault="0032234A">
      <w:pPr>
        <w:pStyle w:val="B10"/>
      </w:pPr>
      <w:r w:rsidRPr="001F23FC">
        <w:lastRenderedPageBreak/>
        <w:t>6)</w:t>
      </w:r>
      <w:r w:rsidRPr="001F23FC">
        <w:tab/>
        <w:t>Calculate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and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by adding the composite loss of the entire transmission path for utilized signal paths, </w:t>
      </w:r>
      <w:proofErr w:type="spellStart"/>
      <w:r w:rsidRPr="001F23FC">
        <w:t>L</w:t>
      </w:r>
      <w:r w:rsidRPr="001F23FC">
        <w:rPr>
          <w:vertAlign w:val="subscript"/>
        </w:rPr>
        <w:t>EIRP,θ</w:t>
      </w:r>
      <w:proofErr w:type="spellEnd"/>
      <w:r w:rsidRPr="001F23FC">
        <w:t xml:space="preserve">, </w:t>
      </w:r>
      <w:proofErr w:type="spellStart"/>
      <w:r w:rsidRPr="001F23FC">
        <w:t>L</w:t>
      </w:r>
      <w:r w:rsidRPr="001F23FC">
        <w:rPr>
          <w:vertAlign w:val="subscript"/>
        </w:rPr>
        <w:t>EIRP,φ</w:t>
      </w:r>
      <w:proofErr w:type="spellEnd"/>
      <w:r w:rsidRPr="001F23FC">
        <w:t xml:space="preserve"> and frequency to the respective measured powers </w:t>
      </w:r>
      <w:proofErr w:type="spellStart"/>
      <w:r w:rsidRPr="001F23FC">
        <w:t>P</w:t>
      </w:r>
      <w:r w:rsidRPr="001F23FC">
        <w:rPr>
          <w:vertAlign w:val="subscript"/>
        </w:rPr>
        <w:t>meas</w:t>
      </w:r>
      <w:proofErr w:type="spellEnd"/>
      <w:r w:rsidRPr="001F23FC">
        <w:t>.</w:t>
      </w:r>
    </w:p>
    <w:p w14:paraId="5C8F16BB" w14:textId="77777777" w:rsidR="00553CBF" w:rsidRPr="001F23FC" w:rsidRDefault="0032234A" w:rsidP="00553CBF">
      <w:pPr>
        <w:pStyle w:val="B10"/>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7867ED0E" w:rsidR="0032234A" w:rsidRPr="001F23FC" w:rsidRDefault="00553CBF" w:rsidP="00553CBF">
      <w:pPr>
        <w:pStyle w:val="B10"/>
        <w:rPr>
          <w:lang w:eastAsia="x-none"/>
        </w:rPr>
      </w:pPr>
      <w:r w:rsidRPr="001F23FC">
        <w:rPr>
          <w:rFonts w:eastAsia="SimSun"/>
        </w:rPr>
        <w:t>8)</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TS 38.508-1 [10] clause 4.9.3.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083127A8" w:rsidR="0032234A" w:rsidRPr="001F23FC" w:rsidRDefault="0032234A" w:rsidP="00C16FE6">
      <w:pPr>
        <w:pStyle w:val="B10"/>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 </w:t>
      </w:r>
    </w:p>
    <w:p w14:paraId="3DFE8669" w14:textId="77777777" w:rsidR="0032234A" w:rsidRPr="001F23FC" w:rsidRDefault="0032234A" w:rsidP="00C16FE6">
      <w:pPr>
        <w:pStyle w:val="B10"/>
      </w:pPr>
      <w:r w:rsidRPr="001F23FC">
        <w:t>2)</w:t>
      </w:r>
      <w:r w:rsidRPr="001F23FC">
        <w:tab/>
        <w:t>If the re-positioning concept is not applied to the RX test cases, position the device in DUT Orientation 1. If the re-positioning concept is applied to the RX test cases</w:t>
      </w:r>
    </w:p>
    <w:p w14:paraId="68775092" w14:textId="6607289B" w:rsidR="0032234A" w:rsidRPr="001F23FC" w:rsidRDefault="0032234A" w:rsidP="00C16FE6">
      <w:pPr>
        <w:pStyle w:val="B20"/>
      </w:pPr>
      <w:r w:rsidRPr="001F23FC">
        <w:t xml:space="preserve">a) position the device in DUT Orientation 1 from Tables </w:t>
      </w:r>
      <w:r w:rsidR="00553CBF" w:rsidRPr="001F23FC">
        <w:t>N.2</w:t>
      </w:r>
      <w:r w:rsidRPr="001F23FC">
        <w:t xml:space="preserve">-1 through </w:t>
      </w:r>
      <w:r w:rsidR="00553CBF" w:rsidRPr="001F23FC">
        <w:t>N.2-7</w:t>
      </w:r>
      <w:r w:rsidRPr="001F23FC">
        <w:t xml:space="preserve"> [3]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131A7821" w:rsidR="0032234A" w:rsidRPr="001F23FC" w:rsidRDefault="0032234A" w:rsidP="00C16FE6">
      <w:pPr>
        <w:pStyle w:val="B20"/>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Pr="001F23FC">
        <w:t xml:space="preserve"> [3]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0"/>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0"/>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0"/>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0"/>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0"/>
      </w:pPr>
      <w:r w:rsidRPr="001F23FC">
        <w:t>7)</w:t>
      </w:r>
      <w:r w:rsidRPr="001F23FC">
        <w:tab/>
        <w:t>Measure the throughput of the downlink signal on the θ-polarization.</w:t>
      </w:r>
    </w:p>
    <w:p w14:paraId="55FD0028" w14:textId="77777777" w:rsidR="0032234A" w:rsidRPr="001F23FC" w:rsidRDefault="0032234A" w:rsidP="00C16FE6">
      <w:pPr>
        <w:pStyle w:val="B10"/>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0"/>
      </w:pPr>
      <w:r w:rsidRPr="001F23FC">
        <w:t>9)</w:t>
      </w:r>
      <w:r w:rsidRPr="001F23FC">
        <w:tab/>
        <w:t>Repeat steps 3 to 7 on the φ-polarization.</w:t>
      </w:r>
    </w:p>
    <w:p w14:paraId="0DCA5698" w14:textId="77777777" w:rsidR="0032234A" w:rsidRPr="001F23FC" w:rsidRDefault="0032234A">
      <w:pPr>
        <w:pStyle w:val="B10"/>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proofErr w:type="spellStart"/>
      <w:r w:rsidR="0032287D" w:rsidRPr="001F23FC">
        <w:rPr>
          <w:i/>
        </w:rPr>
        <w:t>beamCorrespondenceWithoutUL-BeamSweeping</w:t>
      </w:r>
      <w:proofErr w:type="spellEnd"/>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77777777" w:rsidR="0032234A" w:rsidRPr="001F23FC" w:rsidRDefault="0032234A">
      <w:pPr>
        <w:pStyle w:val="B10"/>
      </w:pPr>
      <w:r w:rsidRPr="001F23FC">
        <w:t>1)</w:t>
      </w:r>
      <w:r w:rsidRPr="001F23FC">
        <w:tab/>
        <w:t>Follow the test procedures specified in subclause K.1.5 with uplink beam sweeping disabled, obtain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3C66D1FA" w14:textId="77777777" w:rsidR="0032234A" w:rsidRPr="001F23FC" w:rsidRDefault="0032234A">
      <w:pPr>
        <w:pStyle w:val="B10"/>
      </w:pPr>
      <w:r w:rsidRPr="001F23FC">
        <w:lastRenderedPageBreak/>
        <w:t>2)</w:t>
      </w:r>
      <w:r w:rsidRPr="001F23FC">
        <w:tab/>
        <w:t>Follow the test procedures specified in subclause K.1.5, with uplink beam sweeping enabled (SS does not configure the</w:t>
      </w:r>
      <w:r w:rsidRPr="001F23FC">
        <w:rPr>
          <w:i/>
        </w:rPr>
        <w:t xml:space="preserve"> </w:t>
      </w:r>
      <w:proofErr w:type="spellStart"/>
      <w:r w:rsidRPr="001F23FC">
        <w:rPr>
          <w:i/>
        </w:rPr>
        <w:t>spatialRelationInfo</w:t>
      </w:r>
      <w:proofErr w:type="spellEnd"/>
      <w:r w:rsidRPr="001F23FC">
        <w:t xml:space="preserve"> to DUT) during DUT TX beam refinement, obtain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0"/>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 xml:space="preserve">The </w:t>
      </w:r>
      <w:proofErr w:type="spellStart"/>
      <w:r w:rsidRPr="001F23FC">
        <w:t>ΔEIRP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2CE404A3"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77777777" w:rsidR="005F5104" w:rsidRPr="001F23FC" w:rsidRDefault="005F5104" w:rsidP="005F5104">
      <w:pPr>
        <w:pStyle w:val="EditorsNote"/>
      </w:pPr>
      <w:r w:rsidRPr="001F23FC">
        <w:t xml:space="preserve">Editor’s Note: This clause is incomplete. The following aspects are not determined. </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77777777" w:rsidR="005F5104" w:rsidRPr="001F23FC" w:rsidRDefault="005F5104" w:rsidP="005F5104">
      <w:r w:rsidRPr="001F23FC">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1F23FC" w:rsidRDefault="005F5104" w:rsidP="005F5104">
      <w:r w:rsidRPr="001F23FC">
        <w:t>The measurement procedure includes the following steps:</w:t>
      </w:r>
    </w:p>
    <w:p w14:paraId="498A651E" w14:textId="77777777" w:rsidR="005F5104" w:rsidRPr="001F23FC" w:rsidRDefault="005F5104" w:rsidP="005F5104">
      <w:pPr>
        <w:pStyle w:val="B10"/>
      </w:pPr>
      <w:r w:rsidRPr="001F23FC">
        <w:t>1)</w:t>
      </w:r>
      <w:r w:rsidRPr="001F23FC">
        <w:tab/>
        <w:t xml:space="preserve">Select any of the three Alignment Options (1, 2, or 3) from Tables N.2-1 through N.2-3 [3] to mount the DUT inside the QZ. </w:t>
      </w:r>
    </w:p>
    <w:p w14:paraId="5D561A5F" w14:textId="77777777" w:rsidR="005F5104" w:rsidRPr="001F23FC" w:rsidRDefault="005F5104" w:rsidP="005F5104">
      <w:pPr>
        <w:pStyle w:val="B10"/>
      </w:pPr>
      <w:r w:rsidRPr="001F23FC">
        <w:t>2)</w:t>
      </w:r>
      <w:r w:rsidRPr="001F23FC">
        <w:tab/>
        <w:t xml:space="preserve">Position the DUT in DUT Orientation 1 or 2 from Tables N.2-1 through N.2-3 [3]. </w:t>
      </w:r>
    </w:p>
    <w:p w14:paraId="4B3E8C9F" w14:textId="77777777" w:rsidR="005F5104" w:rsidRPr="001F23FC" w:rsidRDefault="005F5104" w:rsidP="005F5104">
      <w:pPr>
        <w:pStyle w:val="B10"/>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 </w:t>
      </w:r>
    </w:p>
    <w:p w14:paraId="1F6BA14F" w14:textId="15859258" w:rsidR="005F5104" w:rsidRPr="001F23FC" w:rsidRDefault="005F5104" w:rsidP="005F5104">
      <w:pPr>
        <w:pStyle w:val="B10"/>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condition reported by UE. </w:t>
      </w:r>
    </w:p>
    <w:p w14:paraId="7F1810EA" w14:textId="77777777" w:rsidR="005F5104" w:rsidRPr="001F23FC" w:rsidRDefault="005F5104" w:rsidP="005F5104">
      <w:pPr>
        <w:pStyle w:val="B10"/>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 </w:t>
      </w:r>
    </w:p>
    <w:p w14:paraId="594DCA35" w14:textId="77777777" w:rsidR="005F5104" w:rsidRPr="001F23FC" w:rsidRDefault="005F5104" w:rsidP="005F5104">
      <w:pPr>
        <w:pStyle w:val="B10"/>
      </w:pPr>
      <w:r w:rsidRPr="001F23FC">
        <w:t>6)</w:t>
      </w:r>
      <w:r w:rsidRPr="001F23FC">
        <w:tab/>
        <w:t xml:space="preserve">Set the same DL power as the one in step 4.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0"/>
      </w:pPr>
      <w:r w:rsidRPr="001F23FC">
        <w:t>7)</w:t>
      </w:r>
      <w:r w:rsidRPr="001F23FC">
        <w:tab/>
        <w:t>Advance to the next grid point and repeat steps 3 through 6 until measurements within the full 3D scan have been completed.</w:t>
      </w:r>
    </w:p>
    <w:p w14:paraId="4A1841D7" w14:textId="77777777" w:rsidR="005F5104" w:rsidRPr="001F23FC" w:rsidRDefault="005F5104" w:rsidP="005F5104">
      <w:pPr>
        <w:pStyle w:val="B10"/>
      </w:pPr>
      <w:r w:rsidRPr="001F23FC">
        <w:lastRenderedPageBreak/>
        <w:t>8)</w:t>
      </w:r>
      <w:r w:rsidRPr="001F23FC">
        <w:tab/>
        <w:t xml:space="preserve">Data processing the linear sum of four reported RSRPBs. How to calculate the reported RSRPs is FFS. </w:t>
      </w:r>
    </w:p>
    <w:p w14:paraId="1FA2A368" w14:textId="77777777" w:rsidR="005F5104" w:rsidRPr="001F23FC" w:rsidRDefault="005F5104" w:rsidP="005F5104">
      <w:r w:rsidRPr="001F23FC">
        <w:t>To guarantee RSRP(B) accuracy, SNR side condition configuration can refer to the minimum SSB_RP specified for beam correspondence defined in Table K.1.11-1 (from TS 38.101-2 [3]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1F23FC" w:rsidRDefault="005F5104" w:rsidP="006716E3">
            <w:pPr>
              <w:pStyle w:val="TAH"/>
            </w:pPr>
            <w:r w:rsidRPr="001F23FC">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1F23FC" w:rsidRDefault="005F5104" w:rsidP="006716E3">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6716E3">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6716E3">
            <w:pPr>
              <w:pStyle w:val="TAH"/>
            </w:pPr>
            <w:r w:rsidRPr="001F23FC">
              <w:t xml:space="preserve">SSB </w:t>
            </w:r>
            <w:proofErr w:type="spellStart"/>
            <w:r w:rsidRPr="001F23FC">
              <w:t>Ês</w:t>
            </w:r>
            <w:proofErr w:type="spellEnd"/>
            <w:r w:rsidRPr="001F23FC">
              <w:t>/</w:t>
            </w:r>
            <w:proofErr w:type="spellStart"/>
            <w:r w:rsidRPr="001F23FC">
              <w:t>Iot</w:t>
            </w:r>
            <w:proofErr w:type="spellEnd"/>
          </w:p>
        </w:tc>
      </w:tr>
      <w:tr w:rsidR="005F5104" w:rsidRPr="001F23FC"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1F23FC"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1F23FC"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6716E3">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1F23FC" w:rsidRDefault="005F5104" w:rsidP="006716E3">
            <w:pPr>
              <w:pStyle w:val="TAH"/>
            </w:pPr>
            <w:r w:rsidRPr="001F23FC">
              <w:t>dB</w:t>
            </w:r>
          </w:p>
        </w:tc>
      </w:tr>
      <w:tr w:rsidR="005F5104" w:rsidRPr="001F23FC"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1F23FC"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1F23FC"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6716E3">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1F23FC" w:rsidRDefault="005F5104" w:rsidP="006716E3">
            <w:pPr>
              <w:pStyle w:val="TAH"/>
            </w:pPr>
          </w:p>
        </w:tc>
      </w:tr>
      <w:tr w:rsidR="005F5104" w:rsidRPr="001F23FC"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1F23FC" w:rsidRDefault="005F5104" w:rsidP="006716E3">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6716E3">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6716E3">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1F23FC" w:rsidRDefault="005F5104" w:rsidP="006716E3">
            <w:pPr>
              <w:pStyle w:val="TAC"/>
              <w:rPr>
                <w:rFonts w:eastAsia="Yu Mincho"/>
                <w:lang w:eastAsia="ja-JP"/>
              </w:rPr>
            </w:pPr>
            <w:r w:rsidRPr="001F23FC">
              <w:rPr>
                <w:rFonts w:eastAsia="Yu Mincho"/>
                <w:lang w:eastAsia="ja-JP"/>
              </w:rPr>
              <w:t>≥6</w:t>
            </w:r>
          </w:p>
        </w:tc>
      </w:tr>
      <w:tr w:rsidR="005F5104" w:rsidRPr="001F23FC"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6716E3">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6716E3">
            <w:pPr>
              <w:pStyle w:val="TAC"/>
            </w:pPr>
            <w:r w:rsidRPr="001F23FC">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1F23FC" w:rsidRDefault="005F5104" w:rsidP="006716E3">
            <w:pPr>
              <w:pStyle w:val="TAC"/>
              <w:rPr>
                <w:rFonts w:eastAsia="Yu Mincho"/>
                <w:lang w:eastAsia="ja-JP"/>
              </w:rPr>
            </w:pPr>
          </w:p>
        </w:tc>
      </w:tr>
      <w:tr w:rsidR="005F5104" w:rsidRPr="001F23FC"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6716E3">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6716E3">
            <w:pPr>
              <w:pStyle w:val="TAC"/>
              <w:rPr>
                <w:szCs w:val="18"/>
              </w:rPr>
            </w:pPr>
            <w:r w:rsidRPr="001F23FC">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1F23FC" w:rsidRDefault="005F5104" w:rsidP="006716E3">
            <w:pPr>
              <w:pStyle w:val="TAC"/>
              <w:rPr>
                <w:rFonts w:eastAsia="Yu Mincho"/>
                <w:lang w:eastAsia="ja-JP"/>
              </w:rPr>
            </w:pPr>
          </w:p>
        </w:tc>
      </w:tr>
      <w:tr w:rsidR="005F5104" w:rsidRPr="001F23FC"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6716E3">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6716E3">
            <w:pPr>
              <w:pStyle w:val="TAC"/>
            </w:pPr>
            <w:r w:rsidRPr="001F23FC">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1F23FC" w:rsidRDefault="005F5104" w:rsidP="006716E3">
            <w:pPr>
              <w:pStyle w:val="TAC"/>
              <w:rPr>
                <w:rFonts w:eastAsia="Yu Mincho"/>
                <w:lang w:eastAsia="ja-JP"/>
              </w:rPr>
            </w:pPr>
          </w:p>
        </w:tc>
      </w:tr>
      <w:tr w:rsidR="005F5104" w:rsidRPr="001F23FC"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6716E3">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6716E3">
            <w:pPr>
              <w:pStyle w:val="TAC"/>
            </w:pPr>
            <w:r w:rsidRPr="001F23FC">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1F23FC" w:rsidRDefault="005F5104" w:rsidP="006716E3">
            <w:pPr>
              <w:pStyle w:val="TAC"/>
              <w:rPr>
                <w:rFonts w:eastAsia="Yu Mincho"/>
                <w:lang w:eastAsia="ja-JP"/>
              </w:rPr>
            </w:pPr>
          </w:p>
        </w:tc>
      </w:tr>
      <w:tr w:rsidR="005F5104" w:rsidRPr="001F23FC"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1F23FC"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6716E3">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6716E3">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1F23FC" w:rsidRDefault="005F5104" w:rsidP="006716E3">
            <w:pPr>
              <w:pStyle w:val="TAC"/>
              <w:rPr>
                <w:rFonts w:eastAsia="Yu Mincho"/>
                <w:lang w:eastAsia="ja-JP"/>
              </w:rPr>
            </w:pPr>
          </w:p>
        </w:tc>
      </w:tr>
      <w:tr w:rsidR="005F5104" w:rsidRPr="001F23FC"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1F23FC" w:rsidRDefault="005F5104" w:rsidP="006716E3">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proofErr w:type="spellStart"/>
            <w:r w:rsidRPr="001F23FC">
              <w:rPr>
                <w:szCs w:val="18"/>
              </w:rPr>
              <w:t>MB</w:t>
            </w:r>
            <w:r w:rsidRPr="001F23FC">
              <w:rPr>
                <w:szCs w:val="18"/>
                <w:vertAlign w:val="subscript"/>
              </w:rPr>
              <w:t>S,n</w:t>
            </w:r>
            <w:proofErr w:type="spellEnd"/>
            <w:r w:rsidRPr="001F23FC">
              <w:rPr>
                <w:iCs/>
              </w:rPr>
              <w:t xml:space="preserve">, the </w:t>
            </w:r>
            <w:r w:rsidRPr="001F23FC">
              <w:t>UE multi-band relaxation factor</w:t>
            </w:r>
            <w:r w:rsidRPr="001F23FC">
              <w:rPr>
                <w:iCs/>
              </w:rPr>
              <w:t xml:space="preserve"> in dB specified in </w:t>
            </w:r>
            <w:r w:rsidRPr="001F23FC">
              <w:t>clause 6.2.1.</w:t>
            </w:r>
          </w:p>
          <w:p w14:paraId="2DA62DD9" w14:textId="77777777" w:rsidR="005F5104" w:rsidRPr="001F23FC" w:rsidRDefault="005F5104" w:rsidP="006716E3">
            <w:pPr>
              <w:pStyle w:val="TAN"/>
              <w:rPr>
                <w:rFonts w:eastAsia="Yu Mincho"/>
                <w:lang w:eastAsia="ja-JP"/>
              </w:rPr>
            </w:pPr>
            <w:r w:rsidRPr="001F23FC">
              <w:t>NOTE 2:</w:t>
            </w:r>
            <w:r w:rsidRPr="001F23FC">
              <w:tab/>
              <w:t xml:space="preserve">Values specified at the radiated requirements reference point to give minimum SSB </w:t>
            </w:r>
            <w:proofErr w:type="spellStart"/>
            <w:r w:rsidRPr="001F23FC">
              <w:t>Ês</w:t>
            </w:r>
            <w:proofErr w:type="spellEnd"/>
            <w:r w:rsidRPr="001F23FC">
              <w:t>/</w:t>
            </w:r>
            <w:proofErr w:type="spellStart"/>
            <w:r w:rsidRPr="001F23FC">
              <w:t>Iot</w:t>
            </w:r>
            <w:proofErr w:type="spellEnd"/>
            <w:r w:rsidRPr="001F23FC">
              <w:t>, with no applied noise.</w:t>
            </w:r>
          </w:p>
        </w:tc>
      </w:tr>
    </w:tbl>
    <w:p w14:paraId="50F1AB86" w14:textId="77777777" w:rsidR="005F5104" w:rsidRPr="001F23FC" w:rsidRDefault="005F5104" w:rsidP="005F5104"/>
    <w:p w14:paraId="3442286C" w14:textId="77777777" w:rsidR="005F5104" w:rsidRPr="001F23FC" w:rsidRDefault="005F5104" w:rsidP="005F5104">
      <w:pPr>
        <w:pStyle w:val="Heading2"/>
      </w:pPr>
      <w:r w:rsidRPr="001F23FC">
        <w:t>K.1.12</w:t>
      </w:r>
      <w:r w:rsidRPr="001F23FC">
        <w:rPr>
          <w:rFonts w:eastAsia="PMingLiU"/>
        </w:rPr>
        <w:tab/>
        <w:t xml:space="preserve">Enhanced test method for EIRP measurements </w:t>
      </w:r>
    </w:p>
    <w:p w14:paraId="691585C2" w14:textId="77777777" w:rsidR="005F5104" w:rsidRPr="001F23FC" w:rsidRDefault="005F5104" w:rsidP="005F5104">
      <w:pPr>
        <w:pStyle w:val="EditorsNote"/>
      </w:pPr>
      <w:r w:rsidRPr="001F23FC">
        <w:t xml:space="preserve">Editor’s Note: This clause is incomplete. The following aspects are not determined. </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77777777"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6716E3">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6716E3">
        <w:trPr>
          <w:jc w:val="center"/>
        </w:trPr>
        <w:tc>
          <w:tcPr>
            <w:tcW w:w="1229" w:type="dxa"/>
            <w:shd w:val="clear" w:color="auto" w:fill="auto"/>
          </w:tcPr>
          <w:p w14:paraId="2817EC91" w14:textId="77777777" w:rsidR="005F5104" w:rsidRPr="001F23FC" w:rsidRDefault="005F5104" w:rsidP="006716E3">
            <w:pPr>
              <w:pStyle w:val="TAC"/>
              <w:rPr>
                <w:rFonts w:eastAsia="Batang"/>
              </w:rPr>
            </w:pPr>
            <w:r w:rsidRPr="001F23FC">
              <w:rPr>
                <w:rFonts w:eastAsia="Batang"/>
              </w:rPr>
              <w:t>0 – 5</w:t>
            </w:r>
          </w:p>
        </w:tc>
        <w:tc>
          <w:tcPr>
            <w:tcW w:w="876" w:type="dxa"/>
            <w:shd w:val="clear" w:color="auto" w:fill="auto"/>
          </w:tcPr>
          <w:p w14:paraId="38DB4ECB" w14:textId="63A6D6D4"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1F23F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1F23FC" w:rsidRDefault="005F5104" w:rsidP="006716E3">
            <w:pPr>
              <w:pStyle w:val="TAC"/>
              <w:rPr>
                <w:rFonts w:eastAsia="Batang"/>
              </w:rPr>
            </w:pPr>
            <w:r w:rsidRPr="001F23FC">
              <w:t>-</w:t>
            </w:r>
          </w:p>
        </w:tc>
        <w:tc>
          <w:tcPr>
            <w:tcW w:w="1140" w:type="dxa"/>
            <w:shd w:val="clear" w:color="auto" w:fill="auto"/>
            <w:vAlign w:val="center"/>
          </w:tcPr>
          <w:p w14:paraId="595DFB00" w14:textId="77777777" w:rsidR="005F5104" w:rsidRPr="001F23FC" w:rsidRDefault="005F5104" w:rsidP="006716E3">
            <w:pPr>
              <w:pStyle w:val="TAC"/>
              <w:rPr>
                <w:rFonts w:eastAsia="Batang"/>
              </w:rPr>
            </w:pPr>
            <w:r w:rsidRPr="001F23FC">
              <w:t>-</w:t>
            </w:r>
          </w:p>
        </w:tc>
      </w:tr>
    </w:tbl>
    <w:p w14:paraId="2CEFA632" w14:textId="77777777" w:rsidR="005F5104" w:rsidRPr="001F23FC" w:rsidRDefault="005F5104" w:rsidP="005F5104"/>
    <w:p w14:paraId="00C79DD7" w14:textId="77777777" w:rsidR="005F5104" w:rsidRPr="001F23FC" w:rsidRDefault="005F5104" w:rsidP="005F5104">
      <w:r w:rsidRPr="001F23FC">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1F23FC" w:rsidRDefault="005F5104" w:rsidP="005F5104">
      <w:pPr>
        <w:pStyle w:val="B10"/>
      </w:pPr>
      <w:r w:rsidRPr="001F23FC">
        <w:t>-</w:t>
      </w:r>
      <w:r w:rsidRPr="001F23FC">
        <w:tab/>
        <w:t>Peak EIRP Measurement Procedure</w:t>
      </w:r>
    </w:p>
    <w:p w14:paraId="43E88A94" w14:textId="77777777" w:rsidR="005F5104" w:rsidRPr="001F23FC" w:rsidRDefault="005F5104" w:rsidP="005F5104">
      <w:pPr>
        <w:pStyle w:val="B10"/>
      </w:pPr>
      <w:r w:rsidRPr="001F23FC">
        <w:t>-</w:t>
      </w:r>
      <w:r w:rsidRPr="001F23FC">
        <w:tab/>
        <w:t xml:space="preserve">TRP Measurement Procedure </w:t>
      </w:r>
    </w:p>
    <w:p w14:paraId="4B192704" w14:textId="77777777" w:rsidR="005F5104" w:rsidRPr="001F23FC" w:rsidRDefault="005F5104" w:rsidP="005F5104">
      <w:pPr>
        <w:pStyle w:val="B10"/>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lastRenderedPageBreak/>
        <w:t>K.1.12.1</w:t>
      </w:r>
      <w:r w:rsidRPr="001F23FC">
        <w:tab/>
        <w:t>Applicability of TPMI side condition method</w:t>
      </w:r>
      <w:bookmarkEnd w:id="753"/>
    </w:p>
    <w:p w14:paraId="0E91E0B1" w14:textId="77777777"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1F23FC">
        <w:rPr>
          <w:i/>
        </w:rPr>
        <w:t>nrofSRS</w:t>
      </w:r>
      <w:proofErr w:type="spellEnd"/>
      <w:r w:rsidRPr="001F23FC">
        <w:rPr>
          <w:i/>
        </w:rPr>
        <w:t>-Ports</w:t>
      </w:r>
      <w:r w:rsidRPr="001F23FC">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shd w:val="clear" w:color="auto" w:fill="auto"/>
          </w:tcPr>
          <w:p w14:paraId="0D6590B7" w14:textId="77777777" w:rsidR="005F5104" w:rsidRPr="001F23FC" w:rsidRDefault="005F5104" w:rsidP="006716E3">
            <w:pPr>
              <w:rPr>
                <w:rFonts w:ascii="CG Times (WN)" w:hAnsi="CG Times (WN)"/>
              </w:rPr>
            </w:pPr>
            <w:r w:rsidRPr="001F23FC">
              <w:rPr>
                <w:rFonts w:ascii="CG Times (WN)" w:hAnsi="CG Times (WN)"/>
              </w:rPr>
              <w:t xml:space="preserve">For a UE that supports 'UL full power transmission' and is configured to transmit a single layer with </w:t>
            </w:r>
            <w:proofErr w:type="spellStart"/>
            <w:r w:rsidRPr="001F23FC">
              <w:rPr>
                <w:rFonts w:ascii="CG Times (WN)" w:hAnsi="CG Times (WN)"/>
                <w:i/>
              </w:rPr>
              <w:t>nrofSRS</w:t>
            </w:r>
            <w:proofErr w:type="spellEnd"/>
            <w:r w:rsidRPr="001F23FC">
              <w:rPr>
                <w:rFonts w:ascii="CG Times (WN)" w:hAnsi="CG Times (WN)"/>
                <w:i/>
              </w:rPr>
              <w:t>-Ports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6716E3">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0"/>
      </w:pPr>
      <w:r w:rsidRPr="001F23FC">
        <w:t>-</w:t>
      </w:r>
      <w:r w:rsidRPr="001F23FC">
        <w:tab/>
        <w:t xml:space="preserve">Rel-15 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3545D6B5" w14:textId="691C4987" w:rsidR="005F5104" w:rsidRPr="001F23FC" w:rsidRDefault="005F5104" w:rsidP="005F5104">
      <w:pPr>
        <w:pStyle w:val="B10"/>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534AA9BB" w14:textId="588166DF" w:rsidR="005F5104" w:rsidRPr="001F23FC" w:rsidRDefault="005F5104" w:rsidP="005F5104">
      <w:pPr>
        <w:pStyle w:val="B10"/>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w:t>
      </w:r>
      <w:proofErr w:type="spellStart"/>
      <w:r w:rsidRPr="001F23FC">
        <w:rPr>
          <w:i/>
        </w:rPr>
        <w:t>FullPowerTransmission</w:t>
      </w:r>
      <w:proofErr w:type="spellEnd"/>
      <w:r w:rsidRPr="001F23FC">
        <w:t xml:space="preserve"> = </w:t>
      </w:r>
      <w:r w:rsidRPr="001F23FC">
        <w:rPr>
          <w:i/>
        </w:rPr>
        <w:t>fullpowerMode1</w:t>
      </w:r>
      <w:r w:rsidRPr="001F23FC">
        <w:t>)</w:t>
      </w:r>
      <w:r w:rsidR="00BF15C2" w:rsidRPr="001F23FC">
        <w:t>.</w:t>
      </w:r>
    </w:p>
    <w:p w14:paraId="0EBA3ABB" w14:textId="77777777" w:rsidR="00BF15C2" w:rsidRPr="001F23FC" w:rsidRDefault="005F5104" w:rsidP="00BF15C2">
      <w:pPr>
        <w:pStyle w:val="B10"/>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BF15C2">
      <w:pPr>
        <w:outlineLvl w:val="0"/>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77777777" w:rsidR="0032234A" w:rsidRPr="001F23FC" w:rsidRDefault="0032234A">
      <w:r w:rsidRPr="001F23FC">
        <w:t xml:space="preserve">Same measurement procedure as in clause K.1.4. </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77777777" w:rsidR="0032234A" w:rsidRPr="001F23FC" w:rsidRDefault="0032234A">
      <w:r w:rsidRPr="001F23FC">
        <w:t xml:space="preserve">Same measurement procedure as in clause K.1.5. </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lastRenderedPageBreak/>
        <w:t>K.2.6</w:t>
      </w:r>
      <w:r w:rsidRPr="001F23FC">
        <w:tab/>
        <w:t>EIS spherical coverage</w:t>
      </w:r>
      <w:bookmarkEnd w:id="778"/>
      <w:bookmarkEnd w:id="779"/>
      <w:bookmarkEnd w:id="780"/>
      <w:bookmarkEnd w:id="781"/>
    </w:p>
    <w:p w14:paraId="7204E3A2" w14:textId="77777777" w:rsidR="0032234A" w:rsidRPr="001F23FC" w:rsidRDefault="0032234A">
      <w:r w:rsidRPr="001F23FC">
        <w:t xml:space="preserve">Same measurement procedure as in clause K.1.6. </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77777777" w:rsidR="0032234A" w:rsidRPr="001F23FC" w:rsidRDefault="0032234A">
      <w:r w:rsidRPr="001F23FC">
        <w:t xml:space="preserve">Same measurement procedure as in clause K.1.7. </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77777777" w:rsidR="0032234A" w:rsidRPr="001F23FC" w:rsidRDefault="0032234A">
      <w:r w:rsidRPr="001F23FC">
        <w:t xml:space="preserve">Same measurement procedure as in clause K.1.4. </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77777777" w:rsidR="0032234A" w:rsidRPr="001F23FC" w:rsidRDefault="0032234A">
      <w:r w:rsidRPr="001F23FC">
        <w:t xml:space="preserve">Same measurement procedure as in clause K.1.5. </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77777777" w:rsidR="0032234A" w:rsidRPr="001F23FC" w:rsidRDefault="0032234A">
      <w:r w:rsidRPr="001F23FC">
        <w:t xml:space="preserve">Same measurement procedure as in clause K.1.6. </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lastRenderedPageBreak/>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1F23FC" w:rsidRDefault="0032234A">
      <w:r w:rsidRPr="001F23FC">
        <w:t>FFS</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77777777" w:rsidR="0032234A" w:rsidRPr="001F23FC" w:rsidRDefault="0032234A">
      <w:r w:rsidRPr="001F23FC">
        <w:t xml:space="preserve">Not applicable for NFTF method. </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0"/>
      </w:pPr>
      <w:r w:rsidRPr="001F23FC">
        <w:t>1)</w:t>
      </w:r>
      <w:r w:rsidRPr="001F23FC">
        <w:tab/>
        <w:t xml:space="preserve">Connect the SS (System Simulator)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3F6BC37B" w14:textId="77777777" w:rsidR="0032234A" w:rsidRPr="001F23FC" w:rsidRDefault="0032234A">
      <w:pPr>
        <w:pStyle w:val="B10"/>
      </w:pPr>
      <w:r w:rsidRPr="001F23FC">
        <w:t>2)</w:t>
      </w:r>
      <w:r w:rsidRPr="001F23FC">
        <w:tab/>
        <w:t>Lock the beam toward that direction for the entire duration of the test.</w:t>
      </w:r>
    </w:p>
    <w:p w14:paraId="24372478" w14:textId="77777777" w:rsidR="0032234A" w:rsidRPr="001F23FC" w:rsidRDefault="0032234A">
      <w:pPr>
        <w:pStyle w:val="B10"/>
      </w:pPr>
      <w:r w:rsidRPr="001F23FC">
        <w:t>3)</w:t>
      </w:r>
      <w:r w:rsidRPr="001F23FC">
        <w:tab/>
        <w:t>Perform a 3D pattern measurement (amplitude and phase) with the DUT sending a modulated signal.</w:t>
      </w:r>
    </w:p>
    <w:p w14:paraId="727EE0D0" w14:textId="77777777" w:rsidR="0032234A" w:rsidRPr="001F23FC" w:rsidRDefault="0032234A">
      <w:pPr>
        <w:pStyle w:val="B10"/>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77777777" w:rsidR="0032234A" w:rsidRPr="001F23FC" w:rsidRDefault="0032234A">
      <w:r w:rsidRPr="001F23FC">
        <w:t xml:space="preserve">Same measurement procedure as in clause K.1.5. </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0"/>
      </w:pPr>
      <w:r w:rsidRPr="001F23FC">
        <w:t>1)</w:t>
      </w:r>
      <w:r w:rsidRPr="001F23FC">
        <w:tab/>
        <w:t xml:space="preserve">Connect the SS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662EE5DE" w14:textId="77777777" w:rsidR="0032234A" w:rsidRPr="001F23FC" w:rsidRDefault="0032234A">
      <w:pPr>
        <w:pStyle w:val="B10"/>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0"/>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0"/>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0"/>
        <w:spacing w:after="160" w:line="256" w:lineRule="auto"/>
        <w:ind w:left="284" w:firstLine="0"/>
      </w:pPr>
      <w:r w:rsidRPr="001F23FC">
        <w:lastRenderedPageBreak/>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77777777" w:rsidR="0032234A" w:rsidRPr="001F23FC" w:rsidRDefault="0032234A">
      <w:pPr>
        <w:pStyle w:val="Heading8"/>
      </w:pPr>
      <w:r w:rsidRPr="001F23FC">
        <w:br w:type="page"/>
      </w:r>
      <w:bookmarkStart w:id="864" w:name="_Toc21026890"/>
      <w:bookmarkStart w:id="865" w:name="_Toc27744188"/>
      <w:bookmarkStart w:id="866" w:name="_Toc36197359"/>
      <w:bookmarkStart w:id="867" w:name="_Toc36198051"/>
      <w:r w:rsidRPr="001F23FC">
        <w:lastRenderedPageBreak/>
        <w:t>Annex L (normative): Void</w:t>
      </w:r>
      <w:bookmarkEnd w:id="864"/>
      <w:bookmarkEnd w:id="865"/>
      <w:bookmarkEnd w:id="866"/>
      <w:bookmarkEnd w:id="867"/>
    </w:p>
    <w:p w14:paraId="41FB8260" w14:textId="77777777" w:rsidR="0032234A" w:rsidRPr="001F23FC" w:rsidRDefault="0032234A">
      <w:pPr>
        <w:pStyle w:val="Heading8"/>
      </w:pPr>
      <w:bookmarkStart w:id="868" w:name="_Toc21026891"/>
      <w:bookmarkStart w:id="869" w:name="_Toc27744189"/>
      <w:bookmarkStart w:id="870" w:name="_Toc36197360"/>
      <w:bookmarkStart w:id="871" w:name="_Toc36198052"/>
      <w:r w:rsidRPr="001F23FC">
        <w:t>Annex M:(normative)</w:t>
      </w:r>
      <w:r w:rsidRPr="001F23FC">
        <w:br/>
        <w:t>Measurement grids</w:t>
      </w:r>
      <w:bookmarkEnd w:id="868"/>
      <w:bookmarkEnd w:id="869"/>
      <w:bookmarkEnd w:id="870"/>
      <w:bookmarkEnd w:id="871"/>
    </w:p>
    <w:p w14:paraId="68C57E48" w14:textId="77777777" w:rsidR="0032234A" w:rsidRPr="001F23FC" w:rsidRDefault="0032234A">
      <w:r w:rsidRPr="001F23FC">
        <w:t>This appendix describes the assumptions and definition of the minimum number of measurement grid points for various grid types. Further details can be found in [5].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0"/>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0"/>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0"/>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0"/>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0EA09241" w14:textId="77777777" w:rsidR="0032234A" w:rsidRPr="001F23FC" w:rsidRDefault="0032234A"/>
    <w:p w14:paraId="411791A5" w14:textId="055FA24C" w:rsidR="0032234A" w:rsidRPr="001F23FC" w:rsidRDefault="00404AAC">
      <w:pPr>
        <w:pStyle w:val="TH"/>
      </w:pPr>
      <w:r w:rsidRPr="001F23FC">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3917AE06" w14:textId="77777777" w:rsidR="0032234A" w:rsidRPr="001F23FC" w:rsidRDefault="0032234A"/>
    <w:p w14:paraId="5C7BE815" w14:textId="77777777" w:rsidR="0032234A" w:rsidRPr="001F23FC" w:rsidRDefault="0032234A">
      <w:pPr>
        <w:pStyle w:val="B10"/>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1979ABFC" w14:textId="77777777" w:rsidR="0032234A" w:rsidRPr="001F23FC" w:rsidRDefault="0032234A"/>
    <w:p w14:paraId="6BC7B14B" w14:textId="2ADEDF2E" w:rsidR="0032234A" w:rsidRPr="001F23FC" w:rsidRDefault="00404AAC">
      <w:pPr>
        <w:pStyle w:val="TH"/>
      </w:pPr>
      <w:r w:rsidRPr="001F23FC">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27E455F0" w14:textId="77777777" w:rsidR="0032234A" w:rsidRPr="001F23FC" w:rsidRDefault="0032234A"/>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77777777" w:rsidR="0032234A" w:rsidRPr="001F23FC" w:rsidRDefault="0032234A" w:rsidP="00BE5897">
      <w:pPr>
        <w:pStyle w:val="EditorsNote"/>
      </w:pPr>
      <w:r w:rsidRPr="001F23FC">
        <w:t>Editor’s note:</w:t>
      </w:r>
      <w:r w:rsidR="00BE5897" w:rsidRPr="001F23FC">
        <w:t xml:space="preserve"> </w:t>
      </w:r>
      <w:r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pPr>
        <w:rPr>
          <w:lang w:eastAsia="ja-JP"/>
        </w:rPr>
      </w:pPr>
      <w:r w:rsidRPr="001F23FC">
        <w:rPr>
          <w:lang w:eastAsia="ja-JP"/>
        </w:rPr>
        <w:t>The antenna array assumptions for the MU simulations are outlined in Table M.2.1.1-0 and M.2.1.1-0a for PC1.</w:t>
      </w:r>
    </w:p>
    <w:p w14:paraId="57808F74" w14:textId="77777777" w:rsidR="00DF6027" w:rsidRPr="001F23FC" w:rsidRDefault="00DF6027" w:rsidP="00D15858">
      <w:pPr>
        <w:pStyle w:val="TH"/>
        <w:rPr>
          <w:lang w:eastAsia="ja-JP"/>
        </w:rPr>
      </w:pPr>
      <w:bookmarkStart w:id="892" w:name="_Ref6898985"/>
      <w:r w:rsidRPr="001F23FC">
        <w:lastRenderedPageBreak/>
        <w:t>Table</w:t>
      </w:r>
      <w:bookmarkEnd w:id="892"/>
      <w:r w:rsidRPr="001F23FC">
        <w:rPr>
          <w:lang w:eastAsia="ja-JP"/>
        </w:rPr>
        <w:t xml:space="preserve"> M.2.1.1-0</w:t>
      </w:r>
      <w:r w:rsidRPr="001F23FC">
        <w:t>: Single Antenna Element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CB2247">
        <w:trPr>
          <w:jc w:val="center"/>
        </w:trPr>
        <w:tc>
          <w:tcPr>
            <w:tcW w:w="2689" w:type="dxa"/>
            <w:shd w:val="clear" w:color="auto" w:fill="auto"/>
            <w:vAlign w:val="center"/>
          </w:tcPr>
          <w:p w14:paraId="7A0C2DED"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404AE6AB"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rPr>
                <w:lang w:eastAsia="ja-JP"/>
              </w:rPr>
              <w:t>A</w:t>
            </w:r>
            <w:r w:rsidR="00DF6027" w:rsidRPr="001F23FC">
              <w:rPr>
                <w:vertAlign w:val="subscript"/>
                <w:lang w:eastAsia="ja-JP"/>
              </w:rPr>
              <w:t>m</w:t>
            </w:r>
            <w:r w:rsidR="00DF6027" w:rsidRPr="001F23FC">
              <w:t xml:space="preserve"> =25 dB</w:t>
            </w:r>
          </w:p>
        </w:tc>
      </w:tr>
      <w:tr w:rsidR="00DF6027" w:rsidRPr="001F23FC" w14:paraId="01261EB1" w14:textId="77777777" w:rsidTr="00CB2247">
        <w:trPr>
          <w:jc w:val="center"/>
        </w:trPr>
        <w:tc>
          <w:tcPr>
            <w:tcW w:w="2689" w:type="dxa"/>
            <w:shd w:val="clear" w:color="auto" w:fill="auto"/>
            <w:vAlign w:val="center"/>
          </w:tcPr>
          <w:p w14:paraId="0BD2DBAB"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3341DF73" w14:textId="77777777" w:rsidR="00DF6027" w:rsidRPr="001F23FC" w:rsidRDefault="00000000"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rPr>
                <w:lang w:eastAsia="ja-JP"/>
              </w:rPr>
              <w:t xml:space="preserve"> </w:t>
            </w:r>
          </w:p>
        </w:tc>
      </w:tr>
      <w:tr w:rsidR="00DF6027" w:rsidRPr="001F23FC" w14:paraId="5C86929C" w14:textId="77777777" w:rsidTr="00CB2247">
        <w:trPr>
          <w:jc w:val="center"/>
        </w:trPr>
        <w:tc>
          <w:tcPr>
            <w:tcW w:w="2689" w:type="dxa"/>
            <w:shd w:val="clear" w:color="auto" w:fill="auto"/>
            <w:vAlign w:val="center"/>
          </w:tcPr>
          <w:p w14:paraId="2E740C99"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35140813"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CB2247">
        <w:trPr>
          <w:jc w:val="center"/>
        </w:trPr>
        <w:tc>
          <w:tcPr>
            <w:tcW w:w="2689" w:type="dxa"/>
            <w:shd w:val="clear" w:color="auto" w:fill="auto"/>
            <w:vAlign w:val="center"/>
          </w:tcPr>
          <w:p w14:paraId="31B35ABA"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48AC70E1" w14:textId="77777777" w:rsidR="00DF6027" w:rsidRPr="001F23FC" w:rsidRDefault="00000000"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CB2247">
        <w:trPr>
          <w:jc w:val="center"/>
        </w:trPr>
        <w:tc>
          <w:tcPr>
            <w:tcW w:w="2689" w:type="dxa"/>
            <w:shd w:val="clear" w:color="auto" w:fill="auto"/>
            <w:vAlign w:val="center"/>
          </w:tcPr>
          <w:p w14:paraId="52EC9955"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59C33B74" w14:textId="77777777" w:rsidR="00DF6027" w:rsidRPr="001F23FC" w:rsidRDefault="00DF6027" w:rsidP="00CB2247">
            <w:pPr>
              <w:pStyle w:val="TAL"/>
              <w:rPr>
                <w:kern w:val="2"/>
                <w:lang w:eastAsia="zh-CN"/>
              </w:rPr>
            </w:pPr>
            <w:r w:rsidRPr="001F23FC">
              <w:rPr>
                <w:position w:val="-18"/>
                <w:lang w:eastAsia="zh-CN"/>
              </w:rPr>
              <w:object w:dxaOrig="5100" w:dyaOrig="480" w14:anchorId="5ECE5517">
                <v:shape id="_x0000_i1194" type="#_x0000_t75" style="width:210.55pt;height:20.4pt" o:ole="">
                  <v:imagedata r:id="rId283" o:title=""/>
                </v:shape>
                <o:OLEObject Type="Embed" ProgID="Equation.DSMT4" ShapeID="_x0000_i1194" DrawAspect="Content" ObjectID="_1813070205" r:id="rId284"/>
              </w:object>
            </w:r>
          </w:p>
        </w:tc>
      </w:tr>
      <w:tr w:rsidR="00DF6027" w:rsidRPr="001F23FC" w14:paraId="7232B367" w14:textId="77777777" w:rsidTr="00CB2247">
        <w:trPr>
          <w:jc w:val="center"/>
        </w:trPr>
        <w:tc>
          <w:tcPr>
            <w:tcW w:w="2689" w:type="dxa"/>
            <w:shd w:val="clear" w:color="auto" w:fill="auto"/>
            <w:vAlign w:val="center"/>
          </w:tcPr>
          <w:p w14:paraId="13639563"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6E66A0C6" w14:textId="77777777" w:rsidR="00DF6027" w:rsidRPr="001F23FC" w:rsidRDefault="00DF6027" w:rsidP="00CB2247">
            <w:pPr>
              <w:pStyle w:val="TAL"/>
              <w:rPr>
                <w:lang w:eastAsia="ja-JP"/>
              </w:rPr>
            </w:pPr>
            <w:proofErr w:type="spellStart"/>
            <w:r w:rsidRPr="001F23FC">
              <w:rPr>
                <w:lang w:eastAsia="ja-JP"/>
              </w:rPr>
              <w:t>G</w:t>
            </w:r>
            <w:r w:rsidRPr="001F23FC">
              <w:rPr>
                <w:vertAlign w:val="subscript"/>
                <w:lang w:eastAsia="ja-JP"/>
              </w:rPr>
              <w:t>E,max</w:t>
            </w:r>
            <w:proofErr w:type="spellEnd"/>
            <w:r w:rsidRPr="001F23FC">
              <w:rPr>
                <w:vertAlign w:val="subscript"/>
                <w:lang w:eastAsia="ja-JP"/>
              </w:rPr>
              <w:t xml:space="preserve"> </w:t>
            </w:r>
            <w:r w:rsidRPr="001F23FC">
              <w:rPr>
                <w:lang w:eastAsia="ja-JP"/>
              </w:rPr>
              <w:t>= 5 </w:t>
            </w:r>
            <w:proofErr w:type="spellStart"/>
            <w:r w:rsidRPr="001F23FC">
              <w:rPr>
                <w:lang w:eastAsia="ja-JP"/>
              </w:rPr>
              <w:t>dBi</w:t>
            </w:r>
            <w:proofErr w:type="spellEnd"/>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rPr>
          <w:lang w:eastAsia="ja-JP"/>
        </w:rPr>
      </w:pPr>
      <w:bookmarkStart w:id="893" w:name="_Ref117065301"/>
      <w:r w:rsidRPr="001F23FC">
        <w:t xml:space="preserve">Table </w:t>
      </w:r>
      <w:bookmarkEnd w:id="893"/>
      <w:r w:rsidRPr="001F23FC">
        <w:rPr>
          <w:lang w:eastAsia="ja-JP"/>
        </w:rPr>
        <w:t>M.2.1.1-0a</w:t>
      </w:r>
      <w:r w:rsidRPr="001F23FC">
        <w:t>: Composite Antenna Array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CB2247">
        <w:trPr>
          <w:jc w:val="center"/>
        </w:trPr>
        <w:tc>
          <w:tcPr>
            <w:tcW w:w="2660" w:type="dxa"/>
            <w:vAlign w:val="center"/>
          </w:tcPr>
          <w:p w14:paraId="4695AF1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5" type="#_x0000_t75" style="width:36.7pt;height:14.95pt" o:ole="">
                  <v:imagedata r:id="rId285" o:title=""/>
                </v:shape>
                <o:OLEObject Type="Embed" ProgID="Equation.3" ShapeID="_x0000_i1195" DrawAspect="Content" ObjectID="_1813070206" r:id="rId286"/>
              </w:object>
            </w:r>
          </w:p>
        </w:tc>
        <w:tc>
          <w:tcPr>
            <w:tcW w:w="7087" w:type="dxa"/>
            <w:vAlign w:val="center"/>
          </w:tcPr>
          <w:p w14:paraId="776BBEC7" w14:textId="77777777" w:rsidR="00DF6027" w:rsidRPr="001F23FC" w:rsidRDefault="00DF6027" w:rsidP="00CB2247">
            <w:pPr>
              <w:pStyle w:val="TAL"/>
              <w:rPr>
                <w:position w:val="-38"/>
                <w:lang w:eastAsia="zh-CN"/>
              </w:rPr>
            </w:pPr>
            <w:r w:rsidRPr="001F23FC">
              <w:rPr>
                <w:position w:val="-38"/>
              </w:rPr>
              <w:object w:dxaOrig="5500" w:dyaOrig="880" w14:anchorId="0D0F1190">
                <v:shape id="_x0000_i1196" type="#_x0000_t75" style="width:243.15pt;height:38.05pt" o:ole="">
                  <v:imagedata r:id="rId287" o:title=""/>
                </v:shape>
                <o:OLEObject Type="Embed" ProgID="Equation.3" ShapeID="_x0000_i1196" DrawAspect="Content" ObjectID="_1813070207" r:id="rId288"/>
              </w:object>
            </w:r>
          </w:p>
          <w:p w14:paraId="7B82D0ED"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CB2247">
            <w:pPr>
              <w:pStyle w:val="TAL"/>
              <w:rPr>
                <w:lang w:eastAsia="zh-CN"/>
              </w:rPr>
            </w:pPr>
            <w:r w:rsidRPr="001F23FC">
              <w:rPr>
                <w:position w:val="-50"/>
              </w:rPr>
              <w:object w:dxaOrig="6780" w:dyaOrig="1120" w14:anchorId="16216774">
                <v:shape id="_x0000_i1197" type="#_x0000_t75" style="width:283.25pt;height:44.85pt" o:ole="">
                  <v:imagedata r:id="rId289" o:title=""/>
                </v:shape>
                <o:OLEObject Type="Embed" ProgID="Equation.3" ShapeID="_x0000_i1197" DrawAspect="Content" ObjectID="_1813070208" r:id="rId290"/>
              </w:object>
            </w:r>
          </w:p>
          <w:p w14:paraId="69654472" w14:textId="77777777" w:rsidR="00DF6027" w:rsidRPr="001F23FC" w:rsidRDefault="00DF6027" w:rsidP="00CB2247">
            <w:pPr>
              <w:pStyle w:val="TAL"/>
              <w:rPr>
                <w:lang w:eastAsia="zh-CN"/>
              </w:rPr>
            </w:pPr>
            <w:r w:rsidRPr="001F23FC">
              <w:t>the weighting is given by:</w:t>
            </w:r>
          </w:p>
          <w:p w14:paraId="6CFFBD40" w14:textId="77777777" w:rsidR="00DF6027" w:rsidRPr="001F23FC" w:rsidRDefault="00DF6027" w:rsidP="00CB2247">
            <w:pPr>
              <w:pStyle w:val="TAL"/>
              <w:rPr>
                <w:position w:val="-28"/>
                <w:lang w:eastAsia="zh-CN"/>
              </w:rPr>
            </w:pPr>
            <w:r w:rsidRPr="001F23FC">
              <w:rPr>
                <w:position w:val="-34"/>
              </w:rPr>
              <w:object w:dxaOrig="8660" w:dyaOrig="760" w14:anchorId="1A8A9214">
                <v:shape id="_x0000_i1198" type="#_x0000_t75" style="width:343pt;height:29.2pt" o:ole="">
                  <v:imagedata r:id="rId291" o:title=""/>
                </v:shape>
                <o:OLEObject Type="Embed" ProgID="Equation.3" ShapeID="_x0000_i1198" DrawAspect="Content" ObjectID="_1813070209" r:id="rId292"/>
              </w:object>
            </w:r>
          </w:p>
        </w:tc>
      </w:tr>
      <w:tr w:rsidR="00DF6027" w:rsidRPr="001F23FC" w14:paraId="02A214B3" w14:textId="77777777" w:rsidTr="00CB2247">
        <w:trPr>
          <w:jc w:val="center"/>
        </w:trPr>
        <w:tc>
          <w:tcPr>
            <w:tcW w:w="2660" w:type="dxa"/>
            <w:vAlign w:val="center"/>
          </w:tcPr>
          <w:p w14:paraId="3203400C" w14:textId="77777777" w:rsidR="00DF6027" w:rsidRPr="001F23FC" w:rsidRDefault="00DF6027" w:rsidP="00CB2247">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41BCCA1A" w14:textId="77777777" w:rsidR="00DF6027" w:rsidRPr="001F23FC" w:rsidRDefault="00DF6027" w:rsidP="00CB2247">
            <w:pPr>
              <w:pStyle w:val="TAL"/>
              <w:rPr>
                <w:lang w:eastAsia="ja-JP"/>
              </w:rPr>
            </w:pPr>
            <w:r w:rsidRPr="001F23FC">
              <w:t xml:space="preserve">12 </w:t>
            </w:r>
            <w:r w:rsidRPr="001F23FC">
              <w:rPr>
                <w:lang w:eastAsia="ja-JP"/>
              </w:rPr>
              <w:t>x</w:t>
            </w:r>
            <w:r w:rsidRPr="001F23FC">
              <w:t xml:space="preserve"> 12</w:t>
            </w:r>
            <w:r w:rsidRPr="001F23FC">
              <w:rPr>
                <w:lang w:eastAsia="ja-JP"/>
              </w:rPr>
              <w:t xml:space="preserve"> (default), 6 x 6 (optional for PC5)</w:t>
            </w:r>
          </w:p>
        </w:tc>
      </w:tr>
      <w:tr w:rsidR="00DF6027" w:rsidRPr="001F23FC" w14:paraId="3E6F5EF7" w14:textId="77777777" w:rsidTr="00CB2247">
        <w:trPr>
          <w:jc w:val="center"/>
        </w:trPr>
        <w:tc>
          <w:tcPr>
            <w:tcW w:w="2660" w:type="dxa"/>
            <w:vAlign w:val="center"/>
          </w:tcPr>
          <w:p w14:paraId="1F00D4EC" w14:textId="77777777" w:rsidR="00DF6027" w:rsidRPr="001F23FC" w:rsidRDefault="00DF6027" w:rsidP="00CB2247">
            <w:pPr>
              <w:pStyle w:val="TAL"/>
              <w:rPr>
                <w:lang w:eastAsia="zh-CN"/>
              </w:rPr>
            </w:pPr>
            <w:r w:rsidRPr="001F23FC">
              <w:rPr>
                <w:lang w:eastAsia="ja-JP"/>
              </w:rPr>
              <w:t xml:space="preserve">Horizontal radiating element spacing </w:t>
            </w:r>
          </w:p>
        </w:tc>
        <w:tc>
          <w:tcPr>
            <w:tcW w:w="7087" w:type="dxa"/>
            <w:vAlign w:val="center"/>
          </w:tcPr>
          <w:p w14:paraId="7DF5168F" w14:textId="77777777" w:rsidR="00DF6027" w:rsidRPr="001F23FC" w:rsidRDefault="00DF6027" w:rsidP="00CB2247">
            <w:pPr>
              <w:pStyle w:val="TAL"/>
            </w:pPr>
            <w:r w:rsidRPr="001F23FC">
              <w:rPr>
                <w:lang w:eastAsia="ja-JP"/>
              </w:rPr>
              <w:t>d</w:t>
            </w:r>
            <w:r w:rsidRPr="001F23FC">
              <w:rPr>
                <w:vertAlign w:val="subscript"/>
                <w:lang w:eastAsia="ja-JP"/>
              </w:rPr>
              <w:t>h</w:t>
            </w:r>
            <w:r w:rsidRPr="001F23FC">
              <w:rPr>
                <w:lang w:eastAsia="ja-JP"/>
              </w:rPr>
              <w:t>/λ = 0.5</w:t>
            </w:r>
          </w:p>
        </w:tc>
      </w:tr>
      <w:tr w:rsidR="00DF6027" w:rsidRPr="001F23FC" w14:paraId="3CCD1691" w14:textId="77777777" w:rsidTr="00CB2247">
        <w:trPr>
          <w:jc w:val="center"/>
        </w:trPr>
        <w:tc>
          <w:tcPr>
            <w:tcW w:w="2660" w:type="dxa"/>
            <w:vAlign w:val="center"/>
          </w:tcPr>
          <w:p w14:paraId="519AFCAD" w14:textId="77777777" w:rsidR="00DF6027" w:rsidRPr="001F23FC" w:rsidRDefault="00DF6027" w:rsidP="00CB2247">
            <w:pPr>
              <w:pStyle w:val="TAL"/>
              <w:rPr>
                <w:lang w:eastAsia="ja-JP"/>
              </w:rPr>
            </w:pPr>
            <w:r w:rsidRPr="001F23FC">
              <w:rPr>
                <w:lang w:eastAsia="ja-JP"/>
              </w:rPr>
              <w:t xml:space="preserve">Vertical radiating element spacing </w:t>
            </w:r>
          </w:p>
        </w:tc>
        <w:tc>
          <w:tcPr>
            <w:tcW w:w="7087" w:type="dxa"/>
            <w:vAlign w:val="center"/>
          </w:tcPr>
          <w:p w14:paraId="41DC559C" w14:textId="77777777" w:rsidR="00DF6027" w:rsidRPr="001F23FC" w:rsidRDefault="00DF6027" w:rsidP="00CB2247">
            <w:pPr>
              <w:pStyle w:val="TAL"/>
            </w:pPr>
            <w:r w:rsidRPr="001F23FC">
              <w:rPr>
                <w:lang w:eastAsia="ja-JP"/>
              </w:rPr>
              <w:t>d</w:t>
            </w:r>
            <w:r w:rsidRPr="001F23FC">
              <w:rPr>
                <w:vertAlign w:val="subscript"/>
                <w:lang w:eastAsia="ja-JP"/>
              </w:rPr>
              <w:t>v</w:t>
            </w:r>
            <w:r w:rsidRPr="001F23FC">
              <w:rPr>
                <w:lang w:eastAsia="ja-JP"/>
              </w:rPr>
              <w:t>/λ = 0.5</w:t>
            </w:r>
          </w:p>
        </w:tc>
      </w:tr>
    </w:tbl>
    <w:p w14:paraId="5AA9394E" w14:textId="77777777" w:rsidR="00DF6027" w:rsidRPr="001F23FC" w:rsidRDefault="00DF6027" w:rsidP="004D5E83"/>
    <w:p w14:paraId="7AF8259C" w14:textId="7B7FC6E8"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E5897" w:rsidRPr="001F23FC">
        <w:t>“</w:t>
      </w:r>
      <w:r w:rsidRPr="001F23FC">
        <w:t xml:space="preserve">Beam Peak Search” of 0.7 dB: </w:t>
      </w:r>
    </w:p>
    <w:p w14:paraId="1CC7BD1F" w14:textId="77777777" w:rsidR="004D5E83" w:rsidRPr="001F23FC" w:rsidRDefault="004D5E83" w:rsidP="004D5E83">
      <w:pPr>
        <w:pStyle w:val="B10"/>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0"/>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F23FC" w:rsidRDefault="004D5E83" w:rsidP="00B57601">
            <w:pPr>
              <w:pStyle w:val="TAH"/>
            </w:pPr>
            <w:r w:rsidRPr="001F23FC">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lastRenderedPageBreak/>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pPr>
        <w:rPr>
          <w:lang w:eastAsia="ja-JP"/>
        </w:rPr>
      </w:pPr>
      <w:r w:rsidRPr="001F23FC">
        <w:rPr>
          <w:lang w:eastAsia="ja-JP"/>
        </w:rPr>
        <w:t>The antenna array assumptions for the MU simulations are outlined in Table M.2.1.3-0 and M.2.1.3-0a for PC3.</w:t>
      </w:r>
    </w:p>
    <w:p w14:paraId="08271A95" w14:textId="77777777" w:rsidR="00DF6027" w:rsidRPr="001F23FC" w:rsidRDefault="00DF6027" w:rsidP="00DF6027">
      <w:pPr>
        <w:pStyle w:val="TH"/>
        <w:rPr>
          <w:lang w:eastAsia="ja-JP"/>
        </w:rPr>
      </w:pPr>
      <w:r w:rsidRPr="001F23FC">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w:t>
      </w:r>
      <w:r w:rsidRPr="001F23FC">
        <w:t>: Single Antenna Element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CB2247">
        <w:trPr>
          <w:jc w:val="center"/>
        </w:trPr>
        <w:tc>
          <w:tcPr>
            <w:tcW w:w="2689" w:type="dxa"/>
            <w:shd w:val="clear" w:color="auto" w:fill="auto"/>
            <w:vAlign w:val="center"/>
          </w:tcPr>
          <w:p w14:paraId="5F337FF9"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55C155FD" w14:textId="77777777" w:rsidR="00DF6027" w:rsidRPr="001F23FC" w:rsidRDefault="00DF6027" w:rsidP="00CB2247">
            <w:pPr>
              <w:pStyle w:val="TAL"/>
            </w:pPr>
            <w:r w:rsidRPr="001F23FC">
              <w:object w:dxaOrig="3480" w:dyaOrig="880" w14:anchorId="29DEB10B">
                <v:shape id="_x0000_i1199" type="#_x0000_t75" style="width:147.4pt;height:37.35pt" o:ole="">
                  <v:imagedata r:id="rId293" o:title=""/>
                </v:shape>
                <o:OLEObject Type="Embed" ProgID="Equation.3" ShapeID="_x0000_i1199" DrawAspect="Content" ObjectID="_1813070210" r:id="rId294"/>
              </w:object>
            </w:r>
            <w:r w:rsidRPr="001F23FC">
              <w:t xml:space="preserve">, </w:t>
            </w:r>
            <w:r w:rsidRPr="001F23FC">
              <w:rPr>
                <w:lang w:eastAsia="ja-JP"/>
              </w:rPr>
              <w:t>A</w:t>
            </w:r>
            <w:r w:rsidRPr="001F23FC">
              <w:rPr>
                <w:vertAlign w:val="subscript"/>
                <w:lang w:eastAsia="ja-JP"/>
              </w:rPr>
              <w:t>m</w:t>
            </w:r>
            <w:r w:rsidRPr="001F23FC">
              <w:t xml:space="preserve"> =30 dB</w:t>
            </w:r>
          </w:p>
        </w:tc>
      </w:tr>
      <w:tr w:rsidR="00DF6027" w:rsidRPr="001F23FC" w14:paraId="59A2746B" w14:textId="77777777" w:rsidTr="00CB2247">
        <w:trPr>
          <w:jc w:val="center"/>
        </w:trPr>
        <w:tc>
          <w:tcPr>
            <w:tcW w:w="2689" w:type="dxa"/>
            <w:shd w:val="clear" w:color="auto" w:fill="auto"/>
            <w:vAlign w:val="center"/>
          </w:tcPr>
          <w:p w14:paraId="004754DE"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4B8F75AE" w14:textId="77777777" w:rsidR="00DF6027" w:rsidRPr="001F23FC" w:rsidRDefault="00DF6027" w:rsidP="00CB2247">
            <w:pPr>
              <w:pStyle w:val="TAL"/>
              <w:rPr>
                <w:lang w:eastAsia="ja-JP"/>
              </w:rPr>
            </w:pPr>
            <w:r w:rsidRPr="001F23FC">
              <w:rPr>
                <w:position w:val="-18"/>
              </w:rPr>
              <w:t>260°</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1A309619" w14:textId="77777777" w:rsidTr="00CB2247">
        <w:trPr>
          <w:jc w:val="center"/>
        </w:trPr>
        <w:tc>
          <w:tcPr>
            <w:tcW w:w="2689" w:type="dxa"/>
            <w:shd w:val="clear" w:color="auto" w:fill="auto"/>
            <w:vAlign w:val="center"/>
          </w:tcPr>
          <w:p w14:paraId="48591DCA"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1DD89DF6" w14:textId="77777777" w:rsidR="00DF6027" w:rsidRPr="001F23FC" w:rsidRDefault="00DF6027" w:rsidP="00CB2247">
            <w:pPr>
              <w:pStyle w:val="TAL"/>
            </w:pPr>
            <w:r w:rsidRPr="001F23FC">
              <w:object w:dxaOrig="3620" w:dyaOrig="880" w14:anchorId="5F3AB2AF">
                <v:shape id="_x0000_i1200" type="#_x0000_t75" style="width:149.45pt;height:37.35pt" o:ole="">
                  <v:imagedata r:id="rId295" o:title=""/>
                </v:shape>
                <o:OLEObject Type="Embed" ProgID="Equation.3" ShapeID="_x0000_i1200" DrawAspect="Content" ObjectID="_1813070211" r:id="rId296"/>
              </w:object>
            </w:r>
            <w:r w:rsidRPr="001F23FC">
              <w:t xml:space="preserve">, </w:t>
            </w:r>
            <w:proofErr w:type="spellStart"/>
            <w:r w:rsidRPr="001F23FC">
              <w:t>SLAv</w:t>
            </w:r>
            <w:proofErr w:type="spellEnd"/>
            <w:r w:rsidRPr="001F23FC">
              <w:t xml:space="preserve"> =30 dB</w:t>
            </w:r>
          </w:p>
        </w:tc>
      </w:tr>
      <w:tr w:rsidR="00DF6027" w:rsidRPr="001F23FC" w14:paraId="197152AF" w14:textId="77777777" w:rsidTr="00CB2247">
        <w:trPr>
          <w:jc w:val="center"/>
        </w:trPr>
        <w:tc>
          <w:tcPr>
            <w:tcW w:w="2689" w:type="dxa"/>
            <w:shd w:val="clear" w:color="auto" w:fill="auto"/>
            <w:vAlign w:val="center"/>
          </w:tcPr>
          <w:p w14:paraId="54FB0B9B"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3DF920EF" w14:textId="77777777" w:rsidR="00DF6027" w:rsidRPr="001F23FC" w:rsidRDefault="00DF6027" w:rsidP="00CB2247">
            <w:pPr>
              <w:pStyle w:val="TAL"/>
            </w:pPr>
            <w:r w:rsidRPr="001F23FC">
              <w:rPr>
                <w:position w:val="-18"/>
              </w:rPr>
              <w:t>130º</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3ABC069E" w14:textId="77777777" w:rsidTr="00CB2247">
        <w:trPr>
          <w:jc w:val="center"/>
        </w:trPr>
        <w:tc>
          <w:tcPr>
            <w:tcW w:w="2689" w:type="dxa"/>
            <w:shd w:val="clear" w:color="auto" w:fill="auto"/>
            <w:vAlign w:val="center"/>
          </w:tcPr>
          <w:p w14:paraId="2B7DBF98"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122BF0A8" w14:textId="77777777" w:rsidR="00DF6027" w:rsidRPr="001F23FC" w:rsidRDefault="00DF6027" w:rsidP="00CB2247">
            <w:pPr>
              <w:pStyle w:val="TAL"/>
              <w:rPr>
                <w:kern w:val="2"/>
                <w:lang w:eastAsia="zh-CN"/>
              </w:rPr>
            </w:pPr>
            <w:r w:rsidRPr="001F23FC">
              <w:rPr>
                <w:position w:val="-18"/>
                <w:lang w:eastAsia="zh-CN"/>
              </w:rPr>
              <w:object w:dxaOrig="5100" w:dyaOrig="480" w14:anchorId="69E5CC8C">
                <v:shape id="_x0000_i1201" type="#_x0000_t75" style="width:210.55pt;height:20.4pt" o:ole="">
                  <v:imagedata r:id="rId283" o:title=""/>
                </v:shape>
                <o:OLEObject Type="Embed" ProgID="Equation.DSMT4" ShapeID="_x0000_i1201" DrawAspect="Content" ObjectID="_1813070212" r:id="rId297"/>
              </w:object>
            </w:r>
          </w:p>
        </w:tc>
      </w:tr>
      <w:tr w:rsidR="00DF6027" w:rsidRPr="001F23FC" w14:paraId="688BC35F" w14:textId="77777777" w:rsidTr="00CB2247">
        <w:trPr>
          <w:jc w:val="center"/>
        </w:trPr>
        <w:tc>
          <w:tcPr>
            <w:tcW w:w="2689" w:type="dxa"/>
            <w:shd w:val="clear" w:color="auto" w:fill="auto"/>
            <w:vAlign w:val="center"/>
          </w:tcPr>
          <w:p w14:paraId="5A56ADF8"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4A5CE360" w14:textId="77777777" w:rsidR="00DF6027" w:rsidRPr="001F23FC" w:rsidRDefault="00DF6027" w:rsidP="00CB2247">
            <w:pPr>
              <w:pStyle w:val="TAL"/>
              <w:rPr>
                <w:lang w:eastAsia="ja-JP"/>
              </w:rPr>
            </w:pPr>
            <w:proofErr w:type="spellStart"/>
            <w:r w:rsidRPr="001F23FC">
              <w:rPr>
                <w:lang w:eastAsia="ja-JP"/>
              </w:rPr>
              <w:t>G</w:t>
            </w:r>
            <w:r w:rsidRPr="001F23FC">
              <w:rPr>
                <w:vertAlign w:val="subscript"/>
                <w:lang w:eastAsia="ja-JP"/>
              </w:rPr>
              <w:t>E,max</w:t>
            </w:r>
            <w:proofErr w:type="spellEnd"/>
            <w:r w:rsidRPr="001F23FC">
              <w:rPr>
                <w:vertAlign w:val="subscript"/>
                <w:lang w:eastAsia="ja-JP"/>
              </w:rPr>
              <w:t xml:space="preserve"> </w:t>
            </w:r>
            <w:r w:rsidRPr="001F23FC">
              <w:rPr>
                <w:lang w:eastAsia="ja-JP"/>
              </w:rPr>
              <w:t>= 1.5 </w:t>
            </w:r>
            <w:proofErr w:type="spellStart"/>
            <w:r w:rsidRPr="001F23FC">
              <w:rPr>
                <w:lang w:eastAsia="ja-JP"/>
              </w:rPr>
              <w:t>dBi</w:t>
            </w:r>
            <w:proofErr w:type="spellEnd"/>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rPr>
          <w:lang w:eastAsia="ja-JP"/>
        </w:rPr>
      </w:pPr>
      <w:r w:rsidRPr="001F23FC">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0a</w:t>
      </w:r>
      <w:r w:rsidRPr="001F23FC">
        <w:t>: Composite Antenna Array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CB2247">
        <w:trPr>
          <w:jc w:val="center"/>
        </w:trPr>
        <w:tc>
          <w:tcPr>
            <w:tcW w:w="2660" w:type="dxa"/>
            <w:vAlign w:val="center"/>
          </w:tcPr>
          <w:p w14:paraId="6A71308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2" type="#_x0000_t75" style="width:36.7pt;height:14.95pt" o:ole="">
                  <v:imagedata r:id="rId285" o:title=""/>
                </v:shape>
                <o:OLEObject Type="Embed" ProgID="Equation.3" ShapeID="_x0000_i1202" DrawAspect="Content" ObjectID="_1813070213" r:id="rId298"/>
              </w:object>
            </w:r>
          </w:p>
        </w:tc>
        <w:tc>
          <w:tcPr>
            <w:tcW w:w="7087" w:type="dxa"/>
            <w:vAlign w:val="center"/>
          </w:tcPr>
          <w:p w14:paraId="13607C39" w14:textId="77777777" w:rsidR="00DF6027" w:rsidRPr="001F23FC" w:rsidRDefault="00DF6027" w:rsidP="00CB2247">
            <w:pPr>
              <w:pStyle w:val="TAL"/>
              <w:rPr>
                <w:position w:val="-38"/>
                <w:lang w:eastAsia="zh-CN"/>
              </w:rPr>
            </w:pPr>
            <w:r w:rsidRPr="001F23FC">
              <w:rPr>
                <w:position w:val="-38"/>
              </w:rPr>
              <w:object w:dxaOrig="5500" w:dyaOrig="880" w14:anchorId="7FB31503">
                <v:shape id="_x0000_i1203" type="#_x0000_t75" style="width:244.55pt;height:40.1pt" o:ole="">
                  <v:imagedata r:id="rId287" o:title=""/>
                </v:shape>
                <o:OLEObject Type="Embed" ProgID="Equation.3" ShapeID="_x0000_i1203" DrawAspect="Content" ObjectID="_1813070214" r:id="rId299"/>
              </w:object>
            </w:r>
          </w:p>
          <w:p w14:paraId="778A58DE"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CB2247">
            <w:pPr>
              <w:pStyle w:val="TAL"/>
              <w:rPr>
                <w:lang w:eastAsia="zh-CN"/>
              </w:rPr>
            </w:pPr>
            <w:r w:rsidRPr="001F23FC">
              <w:rPr>
                <w:position w:val="-50"/>
              </w:rPr>
              <w:object w:dxaOrig="6780" w:dyaOrig="1120" w14:anchorId="143A07A2">
                <v:shape id="_x0000_i1204" type="#_x0000_t75" style="width:283.25pt;height:44.85pt" o:ole="">
                  <v:imagedata r:id="rId289" o:title=""/>
                </v:shape>
                <o:OLEObject Type="Embed" ProgID="Equation.3" ShapeID="_x0000_i1204" DrawAspect="Content" ObjectID="_1813070215" r:id="rId300"/>
              </w:object>
            </w:r>
          </w:p>
          <w:p w14:paraId="7C27917E" w14:textId="77777777" w:rsidR="00DF6027" w:rsidRPr="001F23FC" w:rsidRDefault="00DF6027" w:rsidP="00CB2247">
            <w:pPr>
              <w:pStyle w:val="TAL"/>
              <w:rPr>
                <w:lang w:eastAsia="zh-CN"/>
              </w:rPr>
            </w:pPr>
            <w:r w:rsidRPr="001F23FC">
              <w:t>the weighting is given by:</w:t>
            </w:r>
          </w:p>
          <w:p w14:paraId="15058E01" w14:textId="77777777" w:rsidR="00DF6027" w:rsidRPr="001F23FC" w:rsidRDefault="00DF6027" w:rsidP="00CB2247">
            <w:pPr>
              <w:pStyle w:val="TAL"/>
              <w:rPr>
                <w:position w:val="-28"/>
                <w:lang w:eastAsia="zh-CN"/>
              </w:rPr>
            </w:pPr>
            <w:r w:rsidRPr="001F23FC">
              <w:rPr>
                <w:position w:val="-34"/>
              </w:rPr>
              <w:object w:dxaOrig="8660" w:dyaOrig="760" w14:anchorId="114388ED">
                <v:shape id="_x0000_i1205" type="#_x0000_t75" style="width:343pt;height:29.2pt" o:ole="">
                  <v:imagedata r:id="rId291" o:title=""/>
                </v:shape>
                <o:OLEObject Type="Embed" ProgID="Equation.3" ShapeID="_x0000_i1205" DrawAspect="Content" ObjectID="_1813070216" r:id="rId301"/>
              </w:object>
            </w:r>
          </w:p>
        </w:tc>
      </w:tr>
      <w:tr w:rsidR="00DF6027" w:rsidRPr="001F23FC" w14:paraId="03124F69" w14:textId="77777777" w:rsidTr="00CB2247">
        <w:trPr>
          <w:jc w:val="center"/>
        </w:trPr>
        <w:tc>
          <w:tcPr>
            <w:tcW w:w="2660" w:type="dxa"/>
            <w:vAlign w:val="center"/>
          </w:tcPr>
          <w:p w14:paraId="66B8C053" w14:textId="77777777" w:rsidR="00DF6027" w:rsidRPr="001F23FC" w:rsidRDefault="00DF6027" w:rsidP="00CB2247">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58B717A1" w14:textId="77777777" w:rsidR="00DF6027" w:rsidRPr="001F23FC" w:rsidRDefault="00DF6027" w:rsidP="00CB2247">
            <w:pPr>
              <w:pStyle w:val="TAL"/>
              <w:rPr>
                <w:lang w:eastAsia="ja-JP"/>
              </w:rPr>
            </w:pPr>
            <w:r w:rsidRPr="001F23FC">
              <w:t>8 </w:t>
            </w:r>
            <w:r w:rsidRPr="001F23FC">
              <w:rPr>
                <w:lang w:eastAsia="ja-JP"/>
              </w:rPr>
              <w:t>x</w:t>
            </w:r>
            <w:r w:rsidRPr="001F23FC">
              <w:t> 2</w:t>
            </w:r>
            <w:r w:rsidRPr="001F23FC">
              <w:rPr>
                <w:lang w:eastAsia="ja-JP"/>
              </w:rPr>
              <w:t xml:space="preserve"> (default), 4 x 2 (optional), 6 x 2 (optional)</w:t>
            </w:r>
          </w:p>
        </w:tc>
      </w:tr>
      <w:tr w:rsidR="00DF6027" w:rsidRPr="001F23FC" w14:paraId="77E1DD4C" w14:textId="77777777" w:rsidTr="00CB2247">
        <w:trPr>
          <w:jc w:val="center"/>
        </w:trPr>
        <w:tc>
          <w:tcPr>
            <w:tcW w:w="2660" w:type="dxa"/>
            <w:vAlign w:val="center"/>
          </w:tcPr>
          <w:p w14:paraId="707D3367" w14:textId="77777777" w:rsidR="00DF6027" w:rsidRPr="001F23FC" w:rsidRDefault="00DF6027" w:rsidP="00CB2247">
            <w:pPr>
              <w:pStyle w:val="TAL"/>
              <w:rPr>
                <w:lang w:eastAsia="zh-CN"/>
              </w:rPr>
            </w:pPr>
            <w:r w:rsidRPr="001F23FC">
              <w:rPr>
                <w:lang w:eastAsia="ja-JP"/>
              </w:rPr>
              <w:t>Horizontal radiating element spacing d</w:t>
            </w:r>
            <w:r w:rsidRPr="001F23FC">
              <w:rPr>
                <w:vertAlign w:val="subscript"/>
                <w:lang w:eastAsia="ja-JP"/>
              </w:rPr>
              <w:t>h</w:t>
            </w:r>
            <w:r w:rsidRPr="001F23FC">
              <w:rPr>
                <w:lang w:eastAsia="ja-JP"/>
              </w:rPr>
              <w:t>/λ</w:t>
            </w:r>
          </w:p>
        </w:tc>
        <w:tc>
          <w:tcPr>
            <w:tcW w:w="7087" w:type="dxa"/>
            <w:vAlign w:val="center"/>
          </w:tcPr>
          <w:p w14:paraId="0E29E278" w14:textId="77777777" w:rsidR="00DF6027" w:rsidRPr="001F23FC" w:rsidRDefault="00DF6027" w:rsidP="00CB2247">
            <w:pPr>
              <w:pStyle w:val="TAL"/>
            </w:pPr>
            <w:r w:rsidRPr="001F23FC">
              <w:t>0.5</w:t>
            </w:r>
          </w:p>
        </w:tc>
      </w:tr>
      <w:tr w:rsidR="00DF6027" w:rsidRPr="001F23FC" w14:paraId="1EFECFB3" w14:textId="77777777" w:rsidTr="00CB2247">
        <w:trPr>
          <w:jc w:val="center"/>
        </w:trPr>
        <w:tc>
          <w:tcPr>
            <w:tcW w:w="2660" w:type="dxa"/>
            <w:vAlign w:val="center"/>
          </w:tcPr>
          <w:p w14:paraId="2EF3A64B" w14:textId="77777777" w:rsidR="00DF6027" w:rsidRPr="001F23FC" w:rsidRDefault="00DF6027" w:rsidP="00CB2247">
            <w:pPr>
              <w:pStyle w:val="TAL"/>
              <w:rPr>
                <w:lang w:eastAsia="ja-JP"/>
              </w:rPr>
            </w:pPr>
            <w:r w:rsidRPr="001F23FC">
              <w:rPr>
                <w:lang w:eastAsia="ja-JP"/>
              </w:rPr>
              <w:t>Vertical radiating element spacing d</w:t>
            </w:r>
            <w:r w:rsidRPr="001F23FC">
              <w:rPr>
                <w:vertAlign w:val="subscript"/>
                <w:lang w:eastAsia="ja-JP"/>
              </w:rPr>
              <w:t>v</w:t>
            </w:r>
            <w:r w:rsidRPr="001F23FC">
              <w:rPr>
                <w:lang w:eastAsia="ja-JP"/>
              </w:rPr>
              <w:t>/λ</w:t>
            </w:r>
          </w:p>
        </w:tc>
        <w:tc>
          <w:tcPr>
            <w:tcW w:w="7087" w:type="dxa"/>
            <w:vAlign w:val="center"/>
          </w:tcPr>
          <w:p w14:paraId="543F647C" w14:textId="77777777" w:rsidR="00DF6027" w:rsidRPr="001F23FC" w:rsidRDefault="00DF6027" w:rsidP="00CB2247">
            <w:pPr>
              <w:pStyle w:val="TAL"/>
            </w:pPr>
            <w:r w:rsidRPr="001F23FC">
              <w:t>0.5</w:t>
            </w:r>
          </w:p>
        </w:tc>
      </w:tr>
    </w:tbl>
    <w:p w14:paraId="16D69E2C" w14:textId="77777777" w:rsidR="00DF6027" w:rsidRPr="001F23FC" w:rsidRDefault="00DF6027"/>
    <w:p w14:paraId="028BAD77" w14:textId="1D105697" w:rsidR="0032234A" w:rsidRPr="001F23FC" w:rsidRDefault="0032234A">
      <w:r w:rsidRPr="001F23FC">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lastRenderedPageBreak/>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F23FC" w:rsidRDefault="0032234A">
            <w:pPr>
              <w:pStyle w:val="TAH"/>
            </w:pPr>
            <w:r w:rsidRPr="001F23FC">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rPr>
                <w:color w:val="000000"/>
              </w:rPr>
            </w:pPr>
            <w:r w:rsidRPr="001F23FC">
              <w:rPr>
                <w:color w:val="000000"/>
              </w:rPr>
              <w:t>2522 (5</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rPr>
                <w:color w:val="000000"/>
              </w:rPr>
            </w:pPr>
            <w:r w:rsidRPr="001F23FC">
              <w:rPr>
                <w:color w:val="000000"/>
              </w:rPr>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rPr>
                <w:color w:val="000000"/>
              </w:rPr>
              <w:t>1742 (6</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rPr>
                <w:color w:val="000000"/>
              </w:rPr>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rPr>
                <w:color w:val="000000"/>
              </w:rPr>
            </w:pPr>
            <w:r w:rsidRPr="001F23FC">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rPr>
                <w:color w:val="000000"/>
              </w:rPr>
            </w:pPr>
            <w:r w:rsidRPr="001F23FC">
              <w:rPr>
                <w:color w:val="000000"/>
              </w:rPr>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rPr>
                <w:color w:val="000000"/>
              </w:rPr>
            </w:pPr>
            <w:r w:rsidRPr="001F23FC">
              <w:rPr>
                <w:color w:val="000000"/>
              </w:rPr>
              <w:t>1106 (7.5</w:t>
            </w:r>
            <w:r w:rsidRPr="001F23FC">
              <w:rPr>
                <w:color w:val="000000"/>
                <w:vertAlign w:val="superscript"/>
              </w:rPr>
              <w:t>o</w:t>
            </w:r>
            <w:r w:rsidRPr="001F23FC">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rPr>
                <w:color w:val="000000"/>
              </w:rPr>
            </w:pPr>
            <w:r w:rsidRPr="001F23FC">
              <w:rPr>
                <w:color w:val="000000"/>
              </w:rPr>
              <w:t>800</w:t>
            </w:r>
          </w:p>
        </w:tc>
      </w:tr>
    </w:tbl>
    <w:p w14:paraId="0BD2358D" w14:textId="77777777" w:rsidR="000A2134" w:rsidRPr="001F23FC" w:rsidRDefault="000A2134" w:rsidP="000A2134"/>
    <w:p w14:paraId="1A5D182C" w14:textId="33179DE4" w:rsidR="000A2134" w:rsidRPr="001F23FC" w:rsidRDefault="000A2134" w:rsidP="000A2134">
      <w:r w:rsidRPr="001F23FC">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with the same systematic error of ‘Beam Peak Search’ of 0.5dB for beam peak search procedures:</w:t>
      </w:r>
    </w:p>
    <w:p w14:paraId="00752170" w14:textId="042C4B21" w:rsidR="000A2134" w:rsidRPr="001F23FC" w:rsidRDefault="000A2134" w:rsidP="00D15F21">
      <w:pPr>
        <w:pStyle w:val="B10"/>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0"/>
      </w:pPr>
      <w:r w:rsidRPr="001F23FC">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with the same systematic error of ‘Beam Peak Search’ of 0.5dB for beam peak search procedures:</w:t>
      </w:r>
    </w:p>
    <w:p w14:paraId="543629C7" w14:textId="77777777" w:rsidR="00706821" w:rsidRPr="001F23FC" w:rsidRDefault="00706821" w:rsidP="00706821">
      <w:pPr>
        <w:pStyle w:val="B10"/>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0"/>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4E1E2F3D" w:rsidR="004378F5" w:rsidRPr="001F23FC" w:rsidRDefault="004378F5" w:rsidP="004378F5">
      <w:r w:rsidRPr="001F23FC">
        <w:t xml:space="preserve">The same </w:t>
      </w:r>
      <w:r w:rsidR="00DF6027" w:rsidRPr="001F23FC">
        <w:rPr>
          <w:lang w:eastAsia="ja-JP"/>
        </w:rPr>
        <w:t>antenna array assumptions</w:t>
      </w:r>
      <w:r w:rsidR="00DF6027" w:rsidRPr="001F23FC">
        <w:t xml:space="preserve"> </w:t>
      </w:r>
      <w:r w:rsidR="00DF6027" w:rsidRPr="001F23FC">
        <w:rPr>
          <w:lang w:eastAsia="ja-JP"/>
        </w:rPr>
        <w:t xml:space="preserve">and </w:t>
      </w:r>
      <w:r w:rsidRPr="001F23FC">
        <w:t>measurement grids as in Clause M.2.1.1 apply.</w:t>
      </w:r>
    </w:p>
    <w:p w14:paraId="45326DAA" w14:textId="5D378A47" w:rsidR="004378F5" w:rsidRPr="001F23FC" w:rsidRDefault="004378F5" w:rsidP="004378F5">
      <w:r w:rsidRPr="001F23FC">
        <w:t>Based on an optional vendor declaration with respect to the antenna array configuration</w:t>
      </w:r>
      <w:r w:rsidR="00706821" w:rsidRPr="001F23FC">
        <w:t>, see Table A.4.3.9-10a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with the same systematic error of ‘Beam Peak Search’ of 0.7dB for beam peak search procedures:</w:t>
      </w:r>
    </w:p>
    <w:p w14:paraId="3AA5E016" w14:textId="7B2AC344" w:rsidR="004378F5" w:rsidRPr="001F23FC" w:rsidRDefault="004378F5" w:rsidP="004378F5">
      <w:pPr>
        <w:pStyle w:val="B10"/>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0"/>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M.2.1.1 with an antenna array configuration of 6 x 6 apply.</w:t>
      </w:r>
    </w:p>
    <w:p w14:paraId="08B0A319" w14:textId="7777777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1F23FC" w:rsidRDefault="0067538E" w:rsidP="0067538E">
      <w:pPr>
        <w:pStyle w:val="B10"/>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0"/>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lastRenderedPageBreak/>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w:t>
      </w:r>
      <w:proofErr w:type="spellStart"/>
      <w:r w:rsidR="00377338" w:rsidRPr="001F23FC">
        <w:t>EIS.For</w:t>
      </w:r>
      <w:proofErr w:type="spellEnd"/>
      <w:r w:rsidR="00377338" w:rsidRPr="001F23FC">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1F23FC" w:rsidRDefault="0032234A"/>
    <w:p w14:paraId="38C73CAC" w14:textId="77777777"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 </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77777777" w:rsidR="00377338" w:rsidRPr="001F23FC" w:rsidRDefault="00377338" w:rsidP="00377338">
      <w:r w:rsidRPr="001F23FC">
        <w:lastRenderedPageBreak/>
        <w:t xml:space="preserve">In order to maintain the same MU as the fine beam peak search measurement grids in Clause 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w:t>
      </w:r>
      <w:proofErr w:type="spellStart"/>
      <w:r w:rsidRPr="001F23FC">
        <w:t>coarse&amp;fine</w:t>
      </w:r>
      <w:proofErr w:type="spellEnd"/>
      <w:r w:rsidRPr="001F23FC">
        <w:t xml:space="preserve"> search for PC3 UEs. The results presented in these tables utilize coarse measurement grids that match the spherical coverage grids from Clause M.3. </w:t>
      </w:r>
    </w:p>
    <w:p w14:paraId="38619311" w14:textId="77777777" w:rsidR="00377338" w:rsidRPr="001F23FC" w:rsidRDefault="00377338" w:rsidP="00052581">
      <w:pPr>
        <w:pStyle w:val="TH"/>
      </w:pPr>
      <w:r w:rsidRPr="001F23FC">
        <w:t xml:space="preserve">Table M.2.2-1: Measurement grid parameters for the constant step-size </w:t>
      </w:r>
      <w:proofErr w:type="spellStart"/>
      <w:r w:rsidRPr="001F23FC">
        <w:t>coarse&amp;fine</w:t>
      </w:r>
      <w:proofErr w:type="spellEnd"/>
      <w:r w:rsidRPr="001F23FC">
        <w:t xml:space="preserv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052581">
        <w:trPr>
          <w:trHeight w:val="860"/>
          <w:jc w:val="center"/>
        </w:trPr>
        <w:tc>
          <w:tcPr>
            <w:tcW w:w="2425" w:type="dxa"/>
            <w:tcBorders>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vAlign w:val="center"/>
          </w:tcPr>
          <w:p w14:paraId="63AFB68A" w14:textId="77777777" w:rsidR="00377338" w:rsidRPr="001F23FC" w:rsidRDefault="00377338" w:rsidP="00052581">
            <w:pPr>
              <w:pStyle w:val="TAH"/>
            </w:pPr>
            <w:r w:rsidRPr="001F23FC">
              <w:t>8x2</w:t>
            </w:r>
          </w:p>
        </w:tc>
        <w:tc>
          <w:tcPr>
            <w:tcW w:w="1914" w:type="dxa"/>
            <w:vAlign w:val="center"/>
          </w:tcPr>
          <w:p w14:paraId="66FAAB71" w14:textId="77777777" w:rsidR="00377338" w:rsidRPr="001F23FC" w:rsidRDefault="00377338" w:rsidP="00052581">
            <w:pPr>
              <w:pStyle w:val="TAH"/>
            </w:pPr>
            <w:r w:rsidRPr="001F23FC">
              <w:t>6x2</w:t>
            </w:r>
          </w:p>
        </w:tc>
        <w:tc>
          <w:tcPr>
            <w:tcW w:w="1914" w:type="dxa"/>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052581">
        <w:trPr>
          <w:jc w:val="center"/>
        </w:trPr>
        <w:tc>
          <w:tcPr>
            <w:tcW w:w="2425" w:type="dxa"/>
            <w:vAlign w:val="center"/>
          </w:tcPr>
          <w:p w14:paraId="13BAE045"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bottom w:val="single" w:sz="4" w:space="0" w:color="auto"/>
            </w:tcBorders>
            <w:vAlign w:val="center"/>
          </w:tcPr>
          <w:p w14:paraId="033A67EC" w14:textId="77777777" w:rsidR="00377338" w:rsidRPr="001F23FC" w:rsidRDefault="00377338" w:rsidP="00052581">
            <w:pPr>
              <w:pStyle w:val="TAC"/>
            </w:pPr>
            <w:r w:rsidRPr="001F23FC">
              <w:t>2.5</w:t>
            </w:r>
          </w:p>
        </w:tc>
        <w:tc>
          <w:tcPr>
            <w:tcW w:w="1914" w:type="dxa"/>
            <w:vAlign w:val="center"/>
          </w:tcPr>
          <w:p w14:paraId="72B18CB1" w14:textId="77777777" w:rsidR="00377338" w:rsidRPr="001F23FC" w:rsidRDefault="00377338" w:rsidP="00052581">
            <w:pPr>
              <w:pStyle w:val="TAC"/>
            </w:pPr>
            <w:r w:rsidRPr="001F23FC">
              <w:t>1.5</w:t>
            </w:r>
          </w:p>
        </w:tc>
        <w:tc>
          <w:tcPr>
            <w:tcW w:w="1914" w:type="dxa"/>
            <w:tcBorders>
              <w:bottom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052581">
        <w:trPr>
          <w:jc w:val="center"/>
        </w:trPr>
        <w:tc>
          <w:tcPr>
            <w:tcW w:w="2425" w:type="dxa"/>
            <w:vAlign w:val="center"/>
          </w:tcPr>
          <w:p w14:paraId="7E3B1D6D"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bottom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052581">
        <w:trPr>
          <w:jc w:val="center"/>
        </w:trPr>
        <w:tc>
          <w:tcPr>
            <w:tcW w:w="2425" w:type="dxa"/>
            <w:vAlign w:val="center"/>
          </w:tcPr>
          <w:p w14:paraId="11566DB0"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052581">
        <w:trPr>
          <w:jc w:val="center"/>
        </w:trPr>
        <w:tc>
          <w:tcPr>
            <w:tcW w:w="2425" w:type="dxa"/>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r2bl w:val="nil"/>
            </w:tcBorders>
            <w:vAlign w:val="center"/>
          </w:tcPr>
          <w:p w14:paraId="2222FDAB" w14:textId="77777777" w:rsidR="00377338" w:rsidRPr="001F23FC" w:rsidRDefault="00377338" w:rsidP="00052581">
            <w:pPr>
              <w:pStyle w:val="TAC"/>
            </w:pPr>
            <w:r w:rsidRPr="001F23FC">
              <w:t>15</w:t>
            </w:r>
          </w:p>
        </w:tc>
        <w:tc>
          <w:tcPr>
            <w:tcW w:w="1914" w:type="dxa"/>
            <w:tcBorders>
              <w:tr2bl w:val="nil"/>
            </w:tcBorders>
            <w:vAlign w:val="center"/>
          </w:tcPr>
          <w:p w14:paraId="336A5A92" w14:textId="77777777" w:rsidR="00377338" w:rsidRPr="001F23FC" w:rsidRDefault="00377338" w:rsidP="00052581">
            <w:pPr>
              <w:pStyle w:val="TAC"/>
            </w:pPr>
            <w:r w:rsidRPr="001F23FC">
              <w:t>15</w:t>
            </w:r>
          </w:p>
        </w:tc>
        <w:tc>
          <w:tcPr>
            <w:tcW w:w="1914" w:type="dxa"/>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052581">
        <w:trPr>
          <w:jc w:val="center"/>
        </w:trPr>
        <w:tc>
          <w:tcPr>
            <w:tcW w:w="8167" w:type="dxa"/>
            <w:gridSpan w:val="4"/>
            <w:vAlign w:val="center"/>
          </w:tcPr>
          <w:p w14:paraId="1BF043B3" w14:textId="0E556161" w:rsidR="00377338" w:rsidRPr="001F23FC" w:rsidRDefault="00377338" w:rsidP="00052581">
            <w:pPr>
              <w:pStyle w:val="TAN"/>
              <w:jc w:val="center"/>
            </w:pPr>
            <w:r w:rsidRPr="001F23FC">
              <w:t xml:space="preserve">Note 1: Local searches in the “fine search region”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7C858879" w:rsidR="00377338" w:rsidRPr="001F23FC" w:rsidRDefault="00377338" w:rsidP="00052581">
            <w:pPr>
              <w:pStyle w:val="TAN"/>
              <w:jc w:val="center"/>
            </w:pPr>
            <w:r w:rsidRPr="001F23FC">
              <w:t xml:space="preserve">Note 2: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 xml:space="preserve">Table M.2.2-2: Measurement grid parameters for the constant-density </w:t>
      </w:r>
      <w:proofErr w:type="spellStart"/>
      <w:r w:rsidRPr="001F23FC">
        <w:t>coarse&amp;fine</w:t>
      </w:r>
      <w:proofErr w:type="spellEnd"/>
      <w:r w:rsidRPr="001F23FC">
        <w:t xml:space="preserv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1F23FC" w:rsidRDefault="00377338" w:rsidP="000640F8">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0640F8">
            <w:pPr>
              <w:pStyle w:val="TAH"/>
              <w:keepNext w:val="0"/>
            </w:pPr>
          </w:p>
          <w:p w14:paraId="721301BA" w14:textId="77777777" w:rsidR="00377338" w:rsidRPr="001F23FC" w:rsidRDefault="00377338" w:rsidP="000640F8">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0640F8">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0640F8">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0640F8">
            <w:pPr>
              <w:pStyle w:val="TAH"/>
              <w:keepNext w:val="0"/>
            </w:pPr>
            <w:r w:rsidRPr="001F23FC">
              <w:t xml:space="preserve">4x2 </w:t>
            </w:r>
          </w:p>
        </w:tc>
      </w:tr>
      <w:tr w:rsidR="00377338" w:rsidRPr="001F23FC" w14:paraId="4ECA1516" w14:textId="77777777" w:rsidTr="000640F8">
        <w:trPr>
          <w:jc w:val="center"/>
        </w:trPr>
        <w:tc>
          <w:tcPr>
            <w:tcW w:w="2425" w:type="dxa"/>
            <w:vAlign w:val="center"/>
          </w:tcPr>
          <w:p w14:paraId="2907FC0D" w14:textId="77777777" w:rsidR="00377338" w:rsidRPr="001F23FC" w:rsidRDefault="00377338" w:rsidP="000640F8">
            <w:pPr>
              <w:pStyle w:val="TAC"/>
            </w:pPr>
            <w:r w:rsidRPr="001F23FC">
              <w:rPr>
                <w:rFonts w:ascii="Symbol" w:hAnsi="Symbol"/>
              </w:rPr>
              <w:t>D</w:t>
            </w:r>
            <w:r w:rsidRPr="001F23FC">
              <w:rPr>
                <w:vertAlign w:val="subscript"/>
              </w:rPr>
              <w:t>FS</w:t>
            </w:r>
            <w:r w:rsidRPr="001F23FC">
              <w:t xml:space="preserve"> [dB]</w:t>
            </w:r>
          </w:p>
        </w:tc>
        <w:tc>
          <w:tcPr>
            <w:tcW w:w="1370" w:type="dxa"/>
            <w:tcBorders>
              <w:top w:val="single" w:sz="4" w:space="0" w:color="auto"/>
            </w:tcBorders>
            <w:vAlign w:val="center"/>
          </w:tcPr>
          <w:p w14:paraId="325D3499" w14:textId="77777777" w:rsidR="00377338" w:rsidRPr="001F23FC" w:rsidRDefault="00377338" w:rsidP="000640F8">
            <w:pPr>
              <w:pStyle w:val="TAC"/>
            </w:pPr>
            <w:r w:rsidRPr="001F23FC">
              <w:t>3</w:t>
            </w:r>
          </w:p>
        </w:tc>
        <w:tc>
          <w:tcPr>
            <w:tcW w:w="1640" w:type="dxa"/>
            <w:tcBorders>
              <w:top w:val="single" w:sz="4" w:space="0" w:color="auto"/>
            </w:tcBorders>
            <w:vAlign w:val="center"/>
          </w:tcPr>
          <w:p w14:paraId="3CB79C10" w14:textId="77777777" w:rsidR="00377338" w:rsidRPr="001F23FC" w:rsidRDefault="00377338" w:rsidP="000640F8">
            <w:pPr>
              <w:pStyle w:val="TAC"/>
            </w:pPr>
            <w:r w:rsidRPr="001F23FC">
              <w:t>1.5</w:t>
            </w:r>
          </w:p>
        </w:tc>
        <w:tc>
          <w:tcPr>
            <w:tcW w:w="1641" w:type="dxa"/>
            <w:tcBorders>
              <w:top w:val="single" w:sz="4" w:space="0" w:color="auto"/>
            </w:tcBorders>
            <w:vAlign w:val="center"/>
          </w:tcPr>
          <w:p w14:paraId="6AEADA6A" w14:textId="77777777" w:rsidR="00377338" w:rsidRPr="001F23FC" w:rsidRDefault="00377338" w:rsidP="000640F8">
            <w:pPr>
              <w:pStyle w:val="TAC"/>
            </w:pPr>
            <w:r w:rsidRPr="001F23FC">
              <w:t>0.5</w:t>
            </w:r>
          </w:p>
        </w:tc>
      </w:tr>
      <w:tr w:rsidR="00377338" w:rsidRPr="001F23FC" w14:paraId="695A1807" w14:textId="77777777" w:rsidTr="000640F8">
        <w:trPr>
          <w:jc w:val="center"/>
        </w:trPr>
        <w:tc>
          <w:tcPr>
            <w:tcW w:w="2425" w:type="dxa"/>
            <w:vAlign w:val="center"/>
          </w:tcPr>
          <w:p w14:paraId="3997BB25" w14:textId="77777777" w:rsidR="00377338" w:rsidRPr="001F23FC" w:rsidRDefault="00377338" w:rsidP="000640F8">
            <w:pPr>
              <w:pStyle w:val="TAC"/>
            </w:pPr>
            <w:r w:rsidRPr="001F23FC">
              <w:t>Number of Unique Grid Points (fine grid)</w:t>
            </w:r>
          </w:p>
        </w:tc>
        <w:tc>
          <w:tcPr>
            <w:tcW w:w="1370" w:type="dxa"/>
            <w:vAlign w:val="center"/>
          </w:tcPr>
          <w:p w14:paraId="0CF33F3B" w14:textId="77777777" w:rsidR="00377338" w:rsidRPr="001F23FC" w:rsidRDefault="00377338" w:rsidP="000640F8">
            <w:pPr>
              <w:pStyle w:val="TAC"/>
            </w:pPr>
            <w:r w:rsidRPr="001F23FC">
              <w:t>800</w:t>
            </w:r>
          </w:p>
        </w:tc>
        <w:tc>
          <w:tcPr>
            <w:tcW w:w="1640" w:type="dxa"/>
            <w:vAlign w:val="center"/>
          </w:tcPr>
          <w:p w14:paraId="6ACD642B" w14:textId="77777777" w:rsidR="00377338" w:rsidRPr="001F23FC" w:rsidRDefault="00377338" w:rsidP="000640F8">
            <w:pPr>
              <w:pStyle w:val="TAC"/>
            </w:pPr>
            <w:r w:rsidRPr="001F23FC">
              <w:t>575</w:t>
            </w:r>
          </w:p>
        </w:tc>
        <w:tc>
          <w:tcPr>
            <w:tcW w:w="1641" w:type="dxa"/>
            <w:vAlign w:val="center"/>
          </w:tcPr>
          <w:p w14:paraId="6488A620" w14:textId="77777777" w:rsidR="00377338" w:rsidRPr="001F23FC" w:rsidRDefault="00377338" w:rsidP="000640F8">
            <w:pPr>
              <w:pStyle w:val="TAC"/>
            </w:pPr>
            <w:r w:rsidRPr="001F23FC">
              <w:t>310</w:t>
            </w:r>
          </w:p>
        </w:tc>
      </w:tr>
      <w:tr w:rsidR="00377338" w:rsidRPr="001F23FC" w14:paraId="293F4884" w14:textId="77777777" w:rsidTr="000640F8">
        <w:trPr>
          <w:jc w:val="center"/>
        </w:trPr>
        <w:tc>
          <w:tcPr>
            <w:tcW w:w="2425" w:type="dxa"/>
            <w:vAlign w:val="center"/>
          </w:tcPr>
          <w:p w14:paraId="4058AECB" w14:textId="77777777" w:rsidR="00377338" w:rsidRPr="001F23FC" w:rsidRDefault="00377338" w:rsidP="000640F8">
            <w:pPr>
              <w:pStyle w:val="TAC"/>
            </w:pPr>
            <w:r w:rsidRPr="001F23FC">
              <w:t>Number of Unique Grid Points (coarse grid)</w:t>
            </w:r>
          </w:p>
        </w:tc>
        <w:tc>
          <w:tcPr>
            <w:tcW w:w="1370" w:type="dxa"/>
            <w:vAlign w:val="center"/>
          </w:tcPr>
          <w:p w14:paraId="25366AF4" w14:textId="77777777" w:rsidR="00377338" w:rsidRPr="001F23FC" w:rsidRDefault="00377338" w:rsidP="000640F8">
            <w:pPr>
              <w:pStyle w:val="TAC"/>
            </w:pPr>
            <w:r w:rsidRPr="001F23FC">
              <w:t>200</w:t>
            </w:r>
          </w:p>
        </w:tc>
        <w:tc>
          <w:tcPr>
            <w:tcW w:w="1640" w:type="dxa"/>
            <w:vAlign w:val="center"/>
          </w:tcPr>
          <w:p w14:paraId="33B1D7E0" w14:textId="77777777" w:rsidR="00377338" w:rsidRPr="001F23FC" w:rsidRDefault="00377338" w:rsidP="000640F8">
            <w:pPr>
              <w:pStyle w:val="TAC"/>
            </w:pPr>
            <w:r w:rsidRPr="001F23FC">
              <w:t>200</w:t>
            </w:r>
          </w:p>
        </w:tc>
        <w:tc>
          <w:tcPr>
            <w:tcW w:w="1641" w:type="dxa"/>
            <w:vAlign w:val="center"/>
          </w:tcPr>
          <w:p w14:paraId="48B37FEB" w14:textId="77777777" w:rsidR="00377338" w:rsidRPr="001F23FC" w:rsidRDefault="00377338" w:rsidP="000640F8">
            <w:pPr>
              <w:pStyle w:val="TAC"/>
            </w:pPr>
            <w:r w:rsidRPr="001F23FC">
              <w:t>200</w:t>
            </w:r>
          </w:p>
        </w:tc>
      </w:tr>
      <w:tr w:rsidR="00377338" w:rsidRPr="001F23FC" w14:paraId="4E2BC6A4" w14:textId="77777777" w:rsidTr="000640F8">
        <w:trPr>
          <w:jc w:val="center"/>
        </w:trPr>
        <w:tc>
          <w:tcPr>
            <w:tcW w:w="2425" w:type="dxa"/>
            <w:vAlign w:val="center"/>
          </w:tcPr>
          <w:p w14:paraId="7BCDCA3D" w14:textId="77777777" w:rsidR="00377338" w:rsidRPr="001F23FC" w:rsidRDefault="00377338" w:rsidP="000640F8">
            <w:pPr>
              <w:pStyle w:val="TAC"/>
            </w:pPr>
            <w:r w:rsidRPr="001F23FC">
              <w:t>Min. Conical Region (Half Angle) Surrounding Coarse Gird Point to Identify Fine Grid Points [°] (Note 1)</w:t>
            </w:r>
          </w:p>
        </w:tc>
        <w:tc>
          <w:tcPr>
            <w:tcW w:w="1370" w:type="dxa"/>
            <w:vAlign w:val="center"/>
          </w:tcPr>
          <w:p w14:paraId="20D481A5" w14:textId="77777777" w:rsidR="00377338" w:rsidRPr="001F23FC" w:rsidRDefault="00377338" w:rsidP="000640F8">
            <w:pPr>
              <w:pStyle w:val="TAC"/>
            </w:pPr>
            <w:r w:rsidRPr="001F23FC">
              <w:t>11.25</w:t>
            </w:r>
          </w:p>
        </w:tc>
        <w:tc>
          <w:tcPr>
            <w:tcW w:w="1640" w:type="dxa"/>
            <w:vAlign w:val="center"/>
          </w:tcPr>
          <w:p w14:paraId="137E579C" w14:textId="77777777" w:rsidR="00377338" w:rsidRPr="001F23FC" w:rsidRDefault="00377338" w:rsidP="000640F8">
            <w:pPr>
              <w:pStyle w:val="TAC"/>
            </w:pPr>
            <w:r w:rsidRPr="001F23FC">
              <w:t>13.7</w:t>
            </w:r>
          </w:p>
        </w:tc>
        <w:tc>
          <w:tcPr>
            <w:tcW w:w="1641" w:type="dxa"/>
            <w:vAlign w:val="center"/>
          </w:tcPr>
          <w:p w14:paraId="70F3A5C7" w14:textId="77777777" w:rsidR="00377338" w:rsidRPr="001F23FC" w:rsidRDefault="00377338" w:rsidP="000640F8">
            <w:pPr>
              <w:pStyle w:val="TAC"/>
            </w:pPr>
            <w:r w:rsidRPr="001F23FC">
              <w:t>19.3</w:t>
            </w:r>
          </w:p>
        </w:tc>
      </w:tr>
      <w:tr w:rsidR="00377338" w:rsidRPr="001F23FC" w14:paraId="73D70DDD" w14:textId="77777777" w:rsidTr="000640F8">
        <w:trPr>
          <w:jc w:val="center"/>
        </w:trPr>
        <w:tc>
          <w:tcPr>
            <w:tcW w:w="7076" w:type="dxa"/>
            <w:gridSpan w:val="4"/>
            <w:vAlign w:val="center"/>
          </w:tcPr>
          <w:p w14:paraId="00706B75" w14:textId="77777777" w:rsidR="00377338" w:rsidRPr="001F23FC" w:rsidRDefault="00377338" w:rsidP="00052581">
            <w:pPr>
              <w:pStyle w:val="TAN"/>
            </w:pPr>
            <w:r w:rsidRPr="001F23FC">
              <w:t xml:space="preserve">Note 1: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w:t>
      </w:r>
      <w:proofErr w:type="spellStart"/>
      <w:r w:rsidRPr="001F23FC">
        <w:t>coarse&amp;fine</w:t>
      </w:r>
      <w:proofErr w:type="spellEnd"/>
      <w:r w:rsidRPr="001F23FC">
        <w:t xml:space="preserv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67E892F9" w:rsidR="0032234A" w:rsidRPr="001F23FC" w:rsidRDefault="00377338" w:rsidP="00377338">
      <w:r w:rsidRPr="001F23FC">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 </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50479B12" w14:textId="77777777" w:rsidR="00052581" w:rsidRPr="001F23FC" w:rsidRDefault="00052581" w:rsidP="00052581"/>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46B66341" w14:textId="77777777" w:rsidR="00377338" w:rsidRPr="001F23FC" w:rsidRDefault="00377338" w:rsidP="00377338"/>
    <w:p w14:paraId="5E0AA05C" w14:textId="62A22D6C" w:rsidR="00377338" w:rsidRPr="001F23FC" w:rsidRDefault="00377338" w:rsidP="00377338">
      <w:pPr>
        <w:pStyle w:val="TH"/>
      </w:pPr>
      <w:r w:rsidRPr="001F23F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7792E5D1" w14:textId="77777777" w:rsidR="00377338" w:rsidRPr="001F23FC" w:rsidRDefault="00377338" w:rsidP="00377338"/>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lastRenderedPageBreak/>
        <w:t>M.3</w:t>
      </w:r>
      <w:r w:rsidRPr="001F23FC">
        <w:tab/>
        <w:t>Spherical Coverage Grid</w:t>
      </w:r>
      <w:bookmarkEnd w:id="922"/>
      <w:bookmarkEnd w:id="923"/>
      <w:bookmarkEnd w:id="924"/>
      <w:bookmarkEnd w:id="925"/>
    </w:p>
    <w:p w14:paraId="63C471C6" w14:textId="77777777" w:rsidR="0032234A" w:rsidRPr="001F23FC" w:rsidRDefault="0032234A">
      <w:pPr>
        <w:pStyle w:val="EditorsNote"/>
        <w:keepLines w:val="0"/>
        <w:ind w:left="100" w:firstLine="0"/>
      </w:pPr>
      <w:r w:rsidRPr="001F23FC">
        <w:t>Editor’s note: 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M.2.1.1 apply.</w:t>
      </w:r>
      <w:r w:rsidR="004768F6" w:rsidRPr="001F23FC">
        <w:t xml:space="preserve"> Additionally, the following assumptions apply:</w:t>
      </w:r>
    </w:p>
    <w:p w14:paraId="16C87F61" w14:textId="77777777" w:rsidR="004768F6" w:rsidRPr="001F23FC" w:rsidRDefault="004768F6" w:rsidP="004768F6">
      <w:r w:rsidRPr="001F23FC">
        <w:t>- two antenna arrays integrated inside DUT, one in the front and one in the back</w:t>
      </w:r>
    </w:p>
    <w:p w14:paraId="24CB77FE" w14:textId="77777777" w:rsidR="004768F6" w:rsidRPr="001F23FC" w:rsidRDefault="004768F6" w:rsidP="004768F6">
      <w:r w:rsidRPr="001F23FC">
        <w:t>- the implementation loss for the antenna near the front is 5dB less than that for the antenna near the back</w:t>
      </w:r>
    </w:p>
    <w:p w14:paraId="2CC71741" w14:textId="77777777" w:rsidR="004768F6" w:rsidRPr="001F23FC" w:rsidRDefault="004768F6" w:rsidP="004768F6">
      <w:r w:rsidRPr="001F23FC">
        <w:t>- beam steering assumptions as follows:</w:t>
      </w:r>
    </w:p>
    <w:p w14:paraId="6CD3D321" w14:textId="77777777" w:rsidR="004768F6" w:rsidRPr="001F23FC" w:rsidRDefault="004768F6" w:rsidP="004768F6">
      <w:r w:rsidRPr="001F23FC">
        <w:t>-</w:t>
      </w:r>
      <w:r w:rsidRPr="001F23FC">
        <w:tab/>
        <w:t xml:space="preserve">In the </w:t>
      </w:r>
      <w:proofErr w:type="spellStart"/>
      <w:r w:rsidRPr="001F23FC">
        <w:t>xz</w:t>
      </w:r>
      <w:proofErr w:type="spellEnd"/>
      <w:r w:rsidRPr="001F23FC">
        <w:t xml:space="preserve"> plane, 45° beam steering granularity (from 45° to 135°) </w:t>
      </w:r>
    </w:p>
    <w:p w14:paraId="5ACF1F7A" w14:textId="155793E0" w:rsidR="00DF6027" w:rsidRPr="001F23FC" w:rsidRDefault="004768F6" w:rsidP="004768F6">
      <w:r w:rsidRPr="001F23FC">
        <w:t>-</w:t>
      </w:r>
      <w:r w:rsidRPr="001F23FC">
        <w:tab/>
        <w:t xml:space="preserve">In the </w:t>
      </w:r>
      <w:proofErr w:type="spellStart"/>
      <w:r w:rsidRPr="001F23FC">
        <w:t>xy</w:t>
      </w:r>
      <w:proofErr w:type="spellEnd"/>
      <w:r w:rsidRPr="001F23FC">
        <w:t xml:space="preserve"> plane, 25° beam steering granularity (from -90° to 90°)</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8C6531" w:rsidRPr="001F23FC">
        <w:t>13dB</w:t>
      </w:r>
      <w:r w:rsidR="004D5E83" w:rsidRPr="001F23FC">
        <w:t xml:space="preserve"> and 0.0</w:t>
      </w:r>
      <w:r w:rsidR="008C6531" w:rsidRPr="001F23FC">
        <w:t>4</w:t>
      </w:r>
      <w:r w:rsidR="004D5E83" w:rsidRPr="001F23FC">
        <w:t>dB Mean Error</w:t>
      </w:r>
    </w:p>
    <w:p w14:paraId="45B0D8E7" w14:textId="6E8D4823"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Step Size [</w:t>
            </w:r>
            <w:r w:rsidRPr="001F23FC">
              <w:rPr>
                <w:rFonts w:ascii="Arial" w:hAnsi="Arial" w:cs="Arial"/>
                <w:b/>
                <w:bCs/>
                <w:color w:val="000000"/>
                <w:sz w:val="18"/>
                <w:szCs w:val="18"/>
                <w:vertAlign w:val="superscript"/>
              </w:rPr>
              <w:t>o</w:t>
            </w:r>
            <w:r w:rsidRPr="001F23FC">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|Mean Error| [dB]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lastRenderedPageBreak/>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F23FC" w:rsidRDefault="004D5E83" w:rsidP="00B57601">
            <w:pPr>
              <w:pStyle w:val="TAH"/>
            </w:pPr>
            <w:r w:rsidRPr="001F23FC">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F23FC" w:rsidRDefault="004D5E83" w:rsidP="00B57601">
            <w:pPr>
              <w:pStyle w:val="TAH"/>
            </w:pPr>
            <w:r w:rsidRPr="001F23FC">
              <w:t>|Mean Error| [dB]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77777777" w:rsidR="0032234A" w:rsidRPr="001F23FC" w:rsidRDefault="0032234A">
      <w:r w:rsidRPr="001F23FC">
        <w:t>TBD</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w:t>
      </w:r>
      <w:r w:rsidRPr="001F23FC">
        <w:rPr>
          <w:lang w:eastAsia="ja-JP"/>
        </w:rPr>
        <w:t>3</w:t>
      </w:r>
      <w:r w:rsidRPr="001F23FC">
        <w:t xml:space="preserve"> apply.</w:t>
      </w:r>
      <w:r w:rsidR="004768F6" w:rsidRPr="001F23FC">
        <w:t xml:space="preserve"> Additionally, the following assumptions apply:</w:t>
      </w:r>
    </w:p>
    <w:p w14:paraId="2BCB90BB" w14:textId="77777777" w:rsidR="004768F6" w:rsidRPr="001F23FC" w:rsidRDefault="004768F6" w:rsidP="004768F6">
      <w:r w:rsidRPr="001F23FC">
        <w:t>- two antenna arrays integrated inside DUT, one in the front and one in the back</w:t>
      </w:r>
    </w:p>
    <w:p w14:paraId="3B7C1240" w14:textId="77777777" w:rsidR="004768F6" w:rsidRPr="001F23FC" w:rsidRDefault="004768F6" w:rsidP="004768F6">
      <w:r w:rsidRPr="001F23FC">
        <w:t>- the implementation loss for the antenna near the front is 5dB less than that for the antenna near the back</w:t>
      </w:r>
    </w:p>
    <w:p w14:paraId="21D5038F" w14:textId="77777777" w:rsidR="004768F6" w:rsidRPr="001F23FC" w:rsidRDefault="004768F6" w:rsidP="004768F6">
      <w:r w:rsidRPr="001F23FC">
        <w:t>- beam steering assumptions as follows:</w:t>
      </w:r>
    </w:p>
    <w:p w14:paraId="03F6446B" w14:textId="77777777" w:rsidR="004768F6" w:rsidRPr="001F23FC" w:rsidRDefault="004768F6" w:rsidP="004768F6">
      <w:pPr>
        <w:pStyle w:val="B20"/>
      </w:pPr>
      <w:r w:rsidRPr="001F23FC">
        <w:t>-</w:t>
      </w:r>
      <w:r w:rsidRPr="001F23FC">
        <w:tab/>
        <w:t xml:space="preserve">In the </w:t>
      </w:r>
      <w:proofErr w:type="spellStart"/>
      <w:r w:rsidRPr="001F23FC">
        <w:rPr>
          <w:i/>
          <w:iCs/>
        </w:rPr>
        <w:t>xz</w:t>
      </w:r>
      <w:proofErr w:type="spellEnd"/>
      <w:r w:rsidRPr="001F23FC">
        <w:t xml:space="preserve"> plane, 45° beam steering granularity (from 45° to 135°) </w:t>
      </w:r>
    </w:p>
    <w:p w14:paraId="5BD44318" w14:textId="56C004FA" w:rsidR="00DF6027" w:rsidRPr="001F23FC" w:rsidRDefault="004768F6" w:rsidP="00FD53C7">
      <w:pPr>
        <w:pStyle w:val="B20"/>
      </w:pPr>
      <w:r w:rsidRPr="001F23FC">
        <w:t>-</w:t>
      </w:r>
      <w:r w:rsidRPr="001F23FC">
        <w:tab/>
        <w:t xml:space="preserve">In the </w:t>
      </w:r>
      <w:proofErr w:type="spellStart"/>
      <w:r w:rsidRPr="001F23FC">
        <w:rPr>
          <w:i/>
          <w:iCs/>
        </w:rPr>
        <w:t>xy</w:t>
      </w:r>
      <w:proofErr w:type="spellEnd"/>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F23FC" w:rsidRDefault="0032234A">
            <w:pPr>
              <w:pStyle w:val="TAH"/>
            </w:pPr>
            <w:r w:rsidRPr="001F23FC">
              <w:t>|Mean Error| [dB]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F23FC" w:rsidRDefault="0032234A">
            <w:pPr>
              <w:pStyle w:val="TAH"/>
            </w:pPr>
            <w:r w:rsidRPr="001F23FC">
              <w:t>Step Size [</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F23FC" w:rsidRDefault="0032234A">
            <w:pPr>
              <w:pStyle w:val="TAH"/>
            </w:pPr>
            <w:r w:rsidRPr="001F23FC">
              <w:t>|Mean Error| [dB]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0E06011C" w:rsidR="000A2134" w:rsidRPr="001F23FC" w:rsidRDefault="000A2134" w:rsidP="000A2134">
      <w:r w:rsidRPr="001F23FC">
        <w:lastRenderedPageBreak/>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77777777" w:rsidR="004378F5" w:rsidRPr="001F23FC" w:rsidRDefault="0032234A" w:rsidP="004378F5">
      <w:r w:rsidRPr="001F23FC">
        <w:t>TBD</w:t>
      </w:r>
    </w:p>
    <w:p w14:paraId="5B4747EA" w14:textId="77777777" w:rsidR="004378F5" w:rsidRPr="001F23FC" w:rsidRDefault="004378F5" w:rsidP="004378F5">
      <w:pPr>
        <w:pStyle w:val="Heading4"/>
      </w:pPr>
      <w:r w:rsidRPr="001F23FC">
        <w:t>M.3.1.1.5</w:t>
      </w:r>
      <w:r w:rsidRPr="001F23FC">
        <w:tab/>
        <w:t>Power class 5 devices</w:t>
      </w:r>
    </w:p>
    <w:p w14:paraId="589EB313" w14:textId="65D639FD" w:rsidR="004378F5" w:rsidRPr="001F23FC" w:rsidRDefault="004378F5" w:rsidP="004378F5">
      <w:r w:rsidRPr="001F23FC">
        <w:t xml:space="preserve">The same </w:t>
      </w:r>
      <w:r w:rsidR="00DF6027" w:rsidRPr="001F23FC">
        <w:rPr>
          <w:lang w:eastAsia="ja-JP"/>
        </w:rPr>
        <w:t>antenna array</w:t>
      </w:r>
      <w:r w:rsidR="004768F6" w:rsidRPr="001F23FC">
        <w:rPr>
          <w:lang w:eastAsia="ja-JP"/>
        </w:rPr>
        <w:t xml:space="preserve"> and integration</w:t>
      </w:r>
      <w:r w:rsidR="00DF6027" w:rsidRPr="001F23FC">
        <w:rPr>
          <w:lang w:eastAsia="ja-JP"/>
        </w:rPr>
        <w:t xml:space="preserve"> assumptions</w:t>
      </w:r>
      <w:r w:rsidR="00DF6027" w:rsidRPr="001F23FC">
        <w:t xml:space="preserve"> </w:t>
      </w:r>
      <w:r w:rsidR="00DF6027" w:rsidRPr="001F23FC">
        <w:rPr>
          <w:lang w:eastAsia="ja-JP"/>
        </w:rPr>
        <w:t xml:space="preserve">and </w:t>
      </w:r>
      <w:r w:rsidRPr="001F23FC">
        <w:t>measurement grids as in Clause M.3.1.1.1 apply.</w:t>
      </w:r>
    </w:p>
    <w:p w14:paraId="5B48BC4A" w14:textId="65ADF59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4667551B" w:rsidR="004378F5" w:rsidRPr="001F23FC" w:rsidRDefault="00E067D3" w:rsidP="00E067D3">
      <w:pPr>
        <w:pStyle w:val="B10"/>
        <w:ind w:left="0" w:firstLine="0"/>
      </w:pPr>
      <w:r w:rsidRPr="001F23FC">
        <w:t>-</w:t>
      </w:r>
      <w:r w:rsidRPr="001F23FC">
        <w:tab/>
      </w:r>
      <w:r w:rsidR="004378F5" w:rsidRPr="001F23FC">
        <w:t>constant density grid (using the charged particle implementation) with at least 200 grid points: standard deviation (MU element ‘Influence of spherical coverage grid’) of 0.13dB</w:t>
      </w:r>
      <w:r w:rsidRPr="001F23FC">
        <w:t>.</w:t>
      </w:r>
    </w:p>
    <w:p w14:paraId="232BB957" w14:textId="61582783"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18852CAE" w14:textId="5F71F334" w:rsidR="0032234A" w:rsidRPr="001F23FC" w:rsidRDefault="0032234A"/>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451CF1C"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M.3.1.1.1 with an antenna array configuration of 6 x 6 apply.</w:t>
      </w:r>
    </w:p>
    <w:p w14:paraId="11833FEA" w14:textId="77777777" w:rsidR="0067538E" w:rsidRPr="001F23FC" w:rsidRDefault="0067538E" w:rsidP="0067538E">
      <w:r w:rsidRPr="001F23FC">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1F23FC" w:rsidRDefault="0067538E" w:rsidP="0067538E">
      <w:pPr>
        <w:pStyle w:val="B10"/>
        <w:ind w:left="0" w:firstLine="0"/>
      </w:pPr>
      <w:r w:rsidRPr="001F23FC">
        <w:t>-</w:t>
      </w:r>
      <w:r w:rsidRPr="001F23FC">
        <w:tab/>
        <w:t>constant density grid (using the charged particle implementation) with at least 200 grid points: standard deviation (MU element ‘Influence of spherical coverage grid’) of 0.13dB.</w:t>
      </w:r>
    </w:p>
    <w:p w14:paraId="38F033EB" w14:textId="77777777" w:rsidR="0067538E" w:rsidRPr="001F23FC"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480FCE3A" w14:textId="77777777" w:rsidR="0032234A" w:rsidRPr="001F23FC" w:rsidRDefault="0032234A">
      <w:pPr>
        <w:pStyle w:val="Heading2"/>
      </w:pPr>
      <w:r w:rsidRPr="001F23FC">
        <w:t>M.3.2</w:t>
      </w:r>
      <w:r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07932C92"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M.2.1.1 apply.</w:t>
      </w:r>
    </w:p>
    <w:p w14:paraId="418DC844" w14:textId="77777777" w:rsidR="004D5E83" w:rsidRPr="001F23FC" w:rsidRDefault="004D5E83" w:rsidP="004D5E83">
      <w:pPr>
        <w:rPr>
          <w:b/>
        </w:rPr>
      </w:pPr>
      <w:r w:rsidRPr="001F23FC">
        <w:lastRenderedPageBreak/>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9E5DEC" w:rsidRPr="001F23FC">
        <w:t>13dB</w:t>
      </w:r>
      <w:r w:rsidR="004D5E83" w:rsidRPr="001F23FC">
        <w:t xml:space="preserve"> and 0.</w:t>
      </w:r>
      <w:r w:rsidR="009E5DEC" w:rsidRPr="001F23FC">
        <w:t>04dB</w:t>
      </w:r>
      <w:r w:rsidR="004D5E83" w:rsidRPr="001F23FC">
        <w:t xml:space="preserve"> Mean Error</w:t>
      </w:r>
    </w:p>
    <w:p w14:paraId="3810B189" w14:textId="7D904FDF"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9E5DEC" w:rsidRPr="001F23FC">
        <w:t>12dB</w:t>
      </w:r>
      <w:r w:rsidR="004D5E83" w:rsidRPr="001F23FC">
        <w:t xml:space="preserve"> and 0.</w:t>
      </w:r>
      <w:r w:rsidR="009E5DEC" w:rsidRPr="001F23FC">
        <w:t>06dB</w:t>
      </w:r>
      <w:r w:rsidR="004D5E83" w:rsidRPr="001F23FC">
        <w:t xml:space="preserve"> Mean Error</w:t>
      </w:r>
    </w:p>
    <w:p w14:paraId="7377A337" w14:textId="77777777" w:rsidR="004D5E83" w:rsidRPr="001F23FC" w:rsidRDefault="00AB50BA" w:rsidP="00AB50BA">
      <w:pPr>
        <w:pStyle w:val="B10"/>
      </w:pPr>
      <w:r w:rsidRPr="001F23FC">
        <w:t>-</w:t>
      </w:r>
      <w:r w:rsidRPr="001F23FC">
        <w:tab/>
      </w:r>
      <w:r w:rsidR="004D5E83" w:rsidRPr="001F23FC">
        <w:t>the MU element ‘Systematic error related to EIS spherical coverage’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77777777" w:rsidR="0032234A" w:rsidRPr="001F23FC" w:rsidRDefault="0032234A">
      <w:r w:rsidRPr="001F23FC">
        <w:t>TBD</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7FC02F8F"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w:t>
      </w:r>
      <w:r w:rsidRPr="001F23FC">
        <w:rPr>
          <w:lang w:eastAsia="ja-JP"/>
        </w:rPr>
        <w:t>3</w:t>
      </w:r>
      <w:r w:rsidRPr="001F23FC">
        <w:t xml:space="preserve">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F23FC" w:rsidRDefault="0032234A">
            <w:pPr>
              <w:pStyle w:val="TAH"/>
            </w:pPr>
            <w:r w:rsidRPr="001F23FC">
              <w:t>Step Size [</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F23FC" w:rsidRDefault="0032234A">
            <w:pPr>
              <w:pStyle w:val="TAH"/>
              <w:rPr>
                <w:szCs w:val="22"/>
              </w:rPr>
            </w:pPr>
            <w:r w:rsidRPr="001F23FC">
              <w:rPr>
                <w:szCs w:val="22"/>
              </w:rPr>
              <w:t>|Mean Error| [dB]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lastRenderedPageBreak/>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F23FC" w:rsidRDefault="0032234A">
            <w:pPr>
              <w:pStyle w:val="TAH"/>
            </w:pPr>
            <w:r w:rsidRPr="001F23FC">
              <w:t xml:space="preserve">DL Power Step Size: </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F23FC" w:rsidRDefault="0032234A">
            <w:pPr>
              <w:pStyle w:val="TAH"/>
            </w:pPr>
            <w:r w:rsidRPr="001F23FC">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F23FC" w:rsidRDefault="0032234A">
            <w:pPr>
              <w:pStyle w:val="TAH"/>
              <w:rPr>
                <w:strike/>
                <w:szCs w:val="22"/>
                <w:highlight w:val="yellow"/>
              </w:rPr>
            </w:pPr>
            <w:r w:rsidRPr="001F23FC">
              <w:rPr>
                <w:szCs w:val="22"/>
              </w:rPr>
              <w:t>|Mean Error| [dB]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43570FC" w:rsidR="000A2134" w:rsidRPr="001F23FC" w:rsidRDefault="000A2134" w:rsidP="000A2134">
      <w:r w:rsidRPr="001F23FC">
        <w:t>Based on an optional vendor declaration with respect to the antenna array configuration</w:t>
      </w:r>
      <w:r w:rsidR="00DF6027" w:rsidRPr="001F23FC">
        <w:rPr>
          <w:lang w:eastAsia="ja-JP"/>
        </w:rPr>
        <w:t>,</w:t>
      </w:r>
      <w:r w:rsidR="005D2F87" w:rsidRPr="001F23FC">
        <w:t xml:space="preserve"> </w:t>
      </w:r>
      <w:r w:rsidR="00706821" w:rsidRPr="001F23FC">
        <w:t xml:space="preserve">see Table A.4.3.9-10 of </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77777777" w:rsidR="004378F5" w:rsidRPr="001F23FC" w:rsidRDefault="0032234A" w:rsidP="004378F5">
      <w:r w:rsidRPr="001F23FC">
        <w:t>TBD</w:t>
      </w:r>
    </w:p>
    <w:p w14:paraId="5288656A" w14:textId="77777777" w:rsidR="004378F5" w:rsidRPr="001F23FC" w:rsidRDefault="004378F5" w:rsidP="004378F5">
      <w:pPr>
        <w:pStyle w:val="Heading4"/>
      </w:pPr>
      <w:r w:rsidRPr="001F23FC">
        <w:t>M.3.2.1.5</w:t>
      </w:r>
      <w:r w:rsidRPr="001F23FC">
        <w:tab/>
        <w:t>Power class 5 devices</w:t>
      </w:r>
    </w:p>
    <w:p w14:paraId="55A76687" w14:textId="4BCEB77A" w:rsidR="004378F5" w:rsidRPr="001F23FC" w:rsidRDefault="004378F5" w:rsidP="004378F5">
      <w:r w:rsidRPr="001F23FC">
        <w:t xml:space="preserve">The same </w:t>
      </w:r>
      <w:r w:rsidR="00DF6027" w:rsidRPr="001F23FC">
        <w:rPr>
          <w:lang w:eastAsia="ja-JP"/>
        </w:rPr>
        <w:t xml:space="preserve">antenna array </w:t>
      </w:r>
      <w:r w:rsidR="004768F6" w:rsidRPr="001F23FC">
        <w:rPr>
          <w:lang w:eastAsia="ja-JP"/>
        </w:rPr>
        <w:t xml:space="preserve">and integration </w:t>
      </w:r>
      <w:r w:rsidR="00DF6027" w:rsidRPr="001F23FC">
        <w:rPr>
          <w:lang w:eastAsia="ja-JP"/>
        </w:rPr>
        <w:t>assumptions</w:t>
      </w:r>
      <w:r w:rsidR="00DF6027" w:rsidRPr="001F23FC">
        <w:t xml:space="preserve"> </w:t>
      </w:r>
      <w:r w:rsidR="00DF6027" w:rsidRPr="001F23FC">
        <w:rPr>
          <w:lang w:eastAsia="ja-JP"/>
        </w:rPr>
        <w:t xml:space="preserve">and </w:t>
      </w:r>
      <w:r w:rsidRPr="001F23FC">
        <w:t>measurement grids as in Clause M.3.2.1.1 apply.</w:t>
      </w:r>
    </w:p>
    <w:p w14:paraId="12152CC7" w14:textId="16AAB66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38083EFF" w:rsidR="004378F5" w:rsidRPr="001F23FC" w:rsidRDefault="00E067D3" w:rsidP="00E067D3">
      <w:pPr>
        <w:pStyle w:val="B10"/>
        <w:ind w:left="0" w:firstLine="0"/>
      </w:pPr>
      <w:r w:rsidRPr="001F23FC">
        <w:t>-</w:t>
      </w:r>
      <w:r w:rsidRPr="001F23FC">
        <w:tab/>
      </w:r>
      <w:r w:rsidR="004378F5" w:rsidRPr="001F23FC">
        <w:t xml:space="preserve">constant density grid (using the charged particle implementation) with at least 200 grid points: standard deviation (MU element ‘Influence of spherical coverage grid’) of 0.13dB </w:t>
      </w:r>
    </w:p>
    <w:p w14:paraId="701A63E2" w14:textId="04822494"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5219F7D7" w14:textId="5228CC6B" w:rsidR="0032234A" w:rsidRPr="001F23FC" w:rsidRDefault="00E067D3" w:rsidP="00E067D3">
      <w:pPr>
        <w:pStyle w:val="B10"/>
        <w:ind w:left="0" w:firstLine="0"/>
      </w:pPr>
      <w:r w:rsidRPr="001F23FC">
        <w:t>-</w:t>
      </w:r>
      <w:r w:rsidRPr="001F23FC">
        <w:tab/>
      </w:r>
      <w:r w:rsidR="004378F5" w:rsidRPr="001F23FC">
        <w:t>the MU element ‘Systematic error related to EIS spherical coverage’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574044B0"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M.3.2.1.1 with an antenna array configuration of 6 x 6 apply.</w:t>
      </w:r>
    </w:p>
    <w:p w14:paraId="5797EA41" w14:textId="77777777" w:rsidR="0067538E" w:rsidRPr="001F23FC" w:rsidRDefault="0067538E" w:rsidP="0067538E">
      <w:pPr>
        <w:rPr>
          <w:b/>
        </w:rPr>
      </w:pPr>
      <w:r w:rsidRPr="001F23FC">
        <w:lastRenderedPageBreak/>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1F23FC" w:rsidRDefault="0067538E" w:rsidP="0067538E">
      <w:pPr>
        <w:pStyle w:val="B10"/>
        <w:ind w:left="0" w:firstLine="0"/>
      </w:pPr>
      <w:r w:rsidRPr="001F23FC">
        <w:t>-</w:t>
      </w:r>
      <w:r w:rsidRPr="001F23FC">
        <w:tab/>
        <w:t xml:space="preserve">constant density grid (using the charged particle implementation) with at least 200 grid points: standard deviation (MU element ‘Influence of spherical coverage grid’) of 0.13dB </w:t>
      </w:r>
    </w:p>
    <w:p w14:paraId="5235B842" w14:textId="77777777" w:rsidR="0067538E" w:rsidRPr="001F23FC"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71EA9F1B" w14:textId="77777777" w:rsidR="0067538E" w:rsidRPr="001F23FC" w:rsidRDefault="0067538E" w:rsidP="0067538E">
      <w:pPr>
        <w:pStyle w:val="B10"/>
        <w:ind w:left="0" w:firstLine="0"/>
      </w:pPr>
      <w:r w:rsidRPr="001F23FC">
        <w:t>-</w:t>
      </w:r>
      <w:r w:rsidRPr="001F23FC">
        <w:tab/>
        <w:t>the MU element ‘Systematic error related to EIS spherical coverage’ is the DL step size, i.e., 0.2dB</w:t>
      </w:r>
    </w:p>
    <w:p w14:paraId="50E6B48F" w14:textId="77777777" w:rsidR="0067538E" w:rsidRPr="001F23FC" w:rsidRDefault="0067538E" w:rsidP="0067538E">
      <w:r w:rsidRPr="001F23FC">
        <w:t>Choice of grids among these 2 types of grids is up to test system implementation.</w:t>
      </w:r>
    </w:p>
    <w:p w14:paraId="3DA9C590" w14:textId="77777777" w:rsidR="0067538E" w:rsidRPr="001F23FC" w:rsidRDefault="0067538E" w:rsidP="0067538E">
      <w:r w:rsidRPr="001F23FC">
        <w:t>There is no need to have the Rx beam peak placed on a measurement grid point.</w:t>
      </w:r>
    </w:p>
    <w:p w14:paraId="350D0991" w14:textId="77777777" w:rsidR="0067538E" w:rsidRPr="001F23FC" w:rsidRDefault="0067538E" w:rsidP="0067538E">
      <w:r w:rsidRPr="001F23FC">
        <w:t>For constant step size measurement grids, the CCDF analyses require the PDFs to be scaled by sin(theta) or the normalized Clenshaw-Curtis weights W(</w:t>
      </w:r>
      <w:r w:rsidRPr="001F23FC">
        <w:rPr>
          <w:rFonts w:ascii="Symbol" w:hAnsi="Symbol"/>
        </w:rPr>
        <w:t></w:t>
      </w:r>
      <w:r w:rsidRPr="001F23FC">
        <w:t>)/W(90</w:t>
      </w:r>
      <w:r w:rsidRPr="001F23FC">
        <w:rPr>
          <w:vertAlign w:val="superscript"/>
        </w:rPr>
        <w:t>o</w:t>
      </w:r>
      <w:r w:rsidRPr="001F23FC">
        <w:t>), introduced in Section M.4.2.1.</w:t>
      </w:r>
    </w:p>
    <w:p w14:paraId="4945E080" w14:textId="77777777" w:rsidR="0032234A" w:rsidRPr="001F23FC" w:rsidRDefault="0032234A">
      <w:pPr>
        <w:pStyle w:val="Heading1"/>
      </w:pPr>
      <w:r w:rsidRPr="001F23FC">
        <w:t>M.4</w:t>
      </w:r>
      <w:r w:rsidRPr="001F23FC">
        <w:tab/>
        <w:t>TRP Measurement Grid</w:t>
      </w:r>
      <w:bookmarkEnd w:id="983"/>
      <w:bookmarkEnd w:id="984"/>
      <w:bookmarkEnd w:id="985"/>
      <w:bookmarkEnd w:id="986"/>
    </w:p>
    <w:p w14:paraId="18C26FD6" w14:textId="77777777" w:rsidR="0032234A" w:rsidRPr="001F23FC" w:rsidRDefault="0032234A" w:rsidP="00AB50BA">
      <w:pPr>
        <w:pStyle w:val="EditorsNote"/>
      </w:pPr>
      <w:r w:rsidRPr="001F23FC">
        <w:t>Editor’s note:</w:t>
      </w:r>
      <w:r w:rsidR="00AB50BA" w:rsidRPr="001F23FC">
        <w:t xml:space="preserve"> </w:t>
      </w:r>
      <w:r w:rsidRPr="001F23FC">
        <w:t>Other implementations are not precluded as far as the respective analysis are presented and included in this TS</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3FF4002E" w:rsidR="00975918" w:rsidRPr="001F23FC" w:rsidRDefault="00975918" w:rsidP="00975918">
      <w:r w:rsidRPr="001F23FC">
        <w:t xml:space="preserve">The same </w:t>
      </w:r>
      <w:r w:rsidRPr="001F23FC">
        <w:rPr>
          <w:lang w:eastAsia="ja-JP"/>
        </w:rPr>
        <w:t>antenna array assumptions</w:t>
      </w:r>
      <w:r w:rsidRPr="001F23FC">
        <w:t xml:space="preserve"> as in Clause M.2.1.1 apply.</w:t>
      </w:r>
    </w:p>
    <w:p w14:paraId="110191A7" w14:textId="77777777" w:rsidR="004D5E83" w:rsidRPr="001F23FC" w:rsidRDefault="004D5E83" w:rsidP="004D5E83">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1F23FC" w:rsidRDefault="004D5E83" w:rsidP="004D5E83">
      <w:pPr>
        <w:pStyle w:val="B10"/>
        <w:ind w:left="432" w:hanging="288"/>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 </w:t>
      </w:r>
    </w:p>
    <w:p w14:paraId="78CE6F1B" w14:textId="65632104" w:rsidR="009E5DEC" w:rsidRPr="001F23FC" w:rsidRDefault="004D5E83" w:rsidP="009E5DEC">
      <w:pPr>
        <w:pStyle w:val="B10"/>
        <w:ind w:left="432" w:hanging="288"/>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9E5DEC">
      <w:pPr>
        <w:pStyle w:val="B10"/>
        <w:ind w:left="432" w:hanging="288"/>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5F5104">
      <w:pPr>
        <w:spacing w:after="0"/>
      </w:pPr>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5F5104">
      <w:pPr>
        <w:pStyle w:val="B10"/>
        <w:ind w:left="432" w:hanging="288"/>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5F5104">
      <w:pPr>
        <w:pStyle w:val="B10"/>
        <w:ind w:left="432" w:hanging="288"/>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5F5104">
      <w:pPr>
        <w:pStyle w:val="B10"/>
        <w:ind w:left="432" w:hanging="288"/>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5F5104">
      <w:pPr>
        <w:pStyle w:val="B10"/>
        <w:ind w:left="432" w:hanging="288"/>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lastRenderedPageBreak/>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2E008085" w:rsidR="00975918" w:rsidRPr="001F23FC" w:rsidRDefault="00975918" w:rsidP="00975918">
      <w:r w:rsidRPr="001F23FC">
        <w:t xml:space="preserve">The same </w:t>
      </w:r>
      <w:r w:rsidRPr="001F23FC">
        <w:rPr>
          <w:lang w:eastAsia="ja-JP"/>
        </w:rPr>
        <w:t>antenna array assumptions</w:t>
      </w:r>
      <w:r w:rsidRPr="001F23FC">
        <w:t xml:space="preserve"> as in Clause M.2.1.</w:t>
      </w:r>
      <w:r w:rsidRPr="001F23FC">
        <w:rPr>
          <w:lang w:eastAsia="ja-JP"/>
        </w:rPr>
        <w:t>3</w:t>
      </w:r>
      <w:r w:rsidRPr="001F23FC">
        <w:t xml:space="preserve"> apply.</w:t>
      </w:r>
    </w:p>
    <w:p w14:paraId="0C713822" w14:textId="77777777" w:rsidR="0032234A" w:rsidRPr="001F23FC" w:rsidRDefault="0032234A">
      <w:pPr>
        <w:spacing w:after="0"/>
      </w:pPr>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30E68">
      <w:pPr>
        <w:pStyle w:val="B10"/>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30E68">
      <w:pPr>
        <w:pStyle w:val="B10"/>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30E68">
      <w:pPr>
        <w:pStyle w:val="B10"/>
      </w:pPr>
      <w:r w:rsidRPr="001F23FC">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5F5104">
      <w:pPr>
        <w:spacing w:after="0"/>
      </w:pPr>
      <w:r w:rsidRPr="001F23FC">
        <w:t>If the re-positioning concept is applied to TRP test cases:</w:t>
      </w:r>
    </w:p>
    <w:p w14:paraId="65BA48A3" w14:textId="7743EDA5" w:rsidR="005F5104" w:rsidRPr="001F23FC" w:rsidRDefault="005F5104" w:rsidP="005F5104">
      <w:pPr>
        <w:pStyle w:val="B10"/>
        <w:ind w:left="432" w:hanging="288"/>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5F5104">
      <w:pPr>
        <w:pStyle w:val="B10"/>
        <w:ind w:left="432" w:hanging="288"/>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5F5104">
      <w:pPr>
        <w:pStyle w:val="B10"/>
        <w:ind w:left="432" w:hanging="288"/>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5F5104">
      <w:pPr>
        <w:pStyle w:val="B10"/>
        <w:ind w:left="432" w:hanging="288"/>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5F5104">
      <w:pPr>
        <w:pStyle w:val="B10"/>
        <w:ind w:left="432" w:hanging="288"/>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5F5104">
      <w:pPr>
        <w:pStyle w:val="B10"/>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763C600E" w:rsidR="000A2134" w:rsidRPr="001F23FC" w:rsidRDefault="000A2134" w:rsidP="000A2134">
      <w:r w:rsidRPr="001F23FC">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0"/>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0"/>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0"/>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0"/>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5F5104">
      <w:pPr>
        <w:pStyle w:val="B10"/>
        <w:ind w:left="432" w:hanging="288"/>
      </w:pPr>
      <w:r w:rsidRPr="001F23FC">
        <w:lastRenderedPageBreak/>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5F5104">
      <w:pPr>
        <w:pStyle w:val="B10"/>
        <w:ind w:left="432" w:hanging="288"/>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5F5104">
      <w:pPr>
        <w:pStyle w:val="B10"/>
        <w:ind w:left="432" w:hanging="288"/>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5F5104">
      <w:pPr>
        <w:pStyle w:val="B10"/>
        <w:ind w:left="432" w:hanging="288"/>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0"/>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0"/>
        <w:rPr>
          <w:bCs/>
        </w:rPr>
      </w:pPr>
      <w:r w:rsidRPr="001F23FC">
        <w:t>-</w:t>
      </w:r>
      <w:r w:rsidRPr="001F23FC">
        <w:tab/>
        <w:t>10 latitudes and 18 longitudes (</w:t>
      </w:r>
      <w:r w:rsidRPr="001F23FC">
        <w:rPr>
          <w:rFonts w:ascii="Symbol" w:hAnsi="Symbol" w:cs="Arial"/>
          <w:color w:val="000000"/>
        </w:rPr>
        <w:t>Dq</w:t>
      </w:r>
      <w:r w:rsidRPr="001F23FC">
        <w:rPr>
          <w:color w:val="000000"/>
        </w:rPr>
        <w:t>=</w:t>
      </w:r>
      <w:r w:rsidRPr="001F23FC">
        <w:rPr>
          <w:rFonts w:ascii="Symbol" w:hAnsi="Symbol" w:cs="Arial"/>
          <w:color w:val="000000"/>
        </w:rPr>
        <w:t>Df</w:t>
      </w:r>
      <w:r w:rsidRPr="001F23FC">
        <w:rPr>
          <w:color w:val="000000"/>
        </w:rPr>
        <w:t>=20°,</w:t>
      </w:r>
      <w:r w:rsidRPr="001F23FC">
        <w:t xml:space="preserve"> 146 unique grid points) for constant step size grid – sin (theta) weights integration approach, with standard deviation of 0.23dB with the allowance to skip and interpolate measurements at the pole at </w:t>
      </w:r>
      <w:r w:rsidRPr="001F23FC">
        <w:rPr>
          <w:rFonts w:ascii="Symbol" w:hAnsi="Symbol"/>
          <w:lang w:eastAsia="ja-JP"/>
        </w:rPr>
        <w:t></w:t>
      </w:r>
      <w:r w:rsidRPr="001F23FC">
        <w:t>=180</w:t>
      </w:r>
      <w:r w:rsidRPr="001F23FC">
        <w:rPr>
          <w:vertAlign w:val="superscript"/>
          <w:lang w:eastAsia="ja-JP"/>
        </w:rPr>
        <w:t>o</w:t>
      </w:r>
      <w:r w:rsidRPr="001F23FC">
        <w:t>, see Annex M.4.4.</w:t>
      </w:r>
    </w:p>
    <w:p w14:paraId="482A5F18" w14:textId="77777777" w:rsidR="00706821" w:rsidRPr="001F23FC" w:rsidRDefault="00706821" w:rsidP="00706821">
      <w:pPr>
        <w:pStyle w:val="B10"/>
      </w:pPr>
      <w:r w:rsidRPr="001F23FC">
        <w:t>-</w:t>
      </w:r>
      <w:r w:rsidRPr="001F23FC">
        <w:tab/>
        <w:t>10 latitudes and 16 longitudes (</w:t>
      </w:r>
      <w:r w:rsidRPr="001F23FC">
        <w:rPr>
          <w:rFonts w:ascii="Symbol" w:hAnsi="Symbol" w:cs="Arial"/>
          <w:color w:val="000000"/>
        </w:rPr>
        <w:t>Dq</w:t>
      </w:r>
      <w:r w:rsidRPr="001F23FC">
        <w:rPr>
          <w:color w:val="000000"/>
        </w:rPr>
        <w:t>=20°,</w:t>
      </w:r>
      <w:r w:rsidRPr="001F23FC">
        <w:t xml:space="preserve"> </w:t>
      </w:r>
      <w:r w:rsidRPr="001F23FC">
        <w:rPr>
          <w:rFonts w:ascii="Symbol" w:hAnsi="Symbol" w:cs="Arial"/>
          <w:color w:val="000000"/>
        </w:rPr>
        <w:t>Df</w:t>
      </w:r>
      <w:r w:rsidRPr="001F23FC">
        <w:rPr>
          <w:color w:val="000000"/>
        </w:rPr>
        <w:t>=22.5°,</w:t>
      </w:r>
      <w:r w:rsidRPr="001F23FC">
        <w:t xml:space="preserve"> 130 unique grid points) for constant step size grid – Clenshaw Curtis weights integration approach, with standard deviation of 0.23dB with the allowance to skip and interpolate measurements at the pole at </w:t>
      </w:r>
      <w:r w:rsidRPr="001F23FC">
        <w:rPr>
          <w:rFonts w:ascii="Symbol" w:hAnsi="Symbol"/>
          <w:lang w:eastAsia="ja-JP"/>
        </w:rPr>
        <w:t></w:t>
      </w:r>
      <w:r w:rsidRPr="001F23FC">
        <w:t>=180</w:t>
      </w:r>
      <w:r w:rsidRPr="001F23FC">
        <w:rPr>
          <w:vertAlign w:val="superscript"/>
          <w:lang w:eastAsia="ja-JP"/>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0"/>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0"/>
        <w:ind w:left="432" w:hanging="288"/>
      </w:pPr>
      <w:r w:rsidRPr="001F23FC">
        <w:t>-</w:t>
      </w:r>
      <w:r w:rsidRPr="001F23FC">
        <w:tab/>
        <w:t>10 latitudes and 18 longitudes (</w:t>
      </w:r>
      <w:r w:rsidRPr="001F23FC">
        <w:rPr>
          <w:rFonts w:ascii="Symbol" w:hAnsi="Symbol" w:cs="Arial"/>
          <w:color w:val="000000"/>
        </w:rPr>
        <w:t>Dq</w:t>
      </w:r>
      <w:r w:rsidRPr="001F23FC">
        <w:rPr>
          <w:color w:val="000000"/>
        </w:rPr>
        <w:t>=</w:t>
      </w:r>
      <w:r w:rsidRPr="001F23FC">
        <w:rPr>
          <w:rFonts w:ascii="Symbol" w:hAnsi="Symbol" w:cs="Arial"/>
          <w:color w:val="000000"/>
        </w:rPr>
        <w:t>Df</w:t>
      </w:r>
      <w:r w:rsidRPr="001F23FC">
        <w:rPr>
          <w:color w:val="000000"/>
        </w:rPr>
        <w:t>=20°,</w:t>
      </w:r>
      <w:r w:rsidRPr="001F23FC">
        <w:t xml:space="preserve"> 146 unique grid points) for constant step size grid – sin (theta) weights integration approach</w:t>
      </w:r>
      <w:r w:rsidRPr="001F23FC">
        <w:rPr>
          <w:lang w:eastAsia="ja-JP"/>
        </w:rPr>
        <w:t xml:space="preserve">, with standard deviation of 0.23dB with the allowance to skip and interpolate </w:t>
      </w:r>
      <w:r w:rsidRPr="001F23FC">
        <w:t xml:space="preserve">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0"/>
        <w:ind w:left="432" w:hanging="288"/>
      </w:pPr>
      <w:r w:rsidRPr="001F23FC">
        <w:t>-</w:t>
      </w:r>
      <w:r w:rsidRPr="001F23FC">
        <w:tab/>
        <w:t>10 latitudes and 16 longitudes (</w:t>
      </w:r>
      <w:r w:rsidRPr="001F23FC">
        <w:rPr>
          <w:rFonts w:ascii="Symbol" w:hAnsi="Symbol" w:cs="Arial"/>
          <w:color w:val="000000"/>
        </w:rPr>
        <w:t>Dq</w:t>
      </w:r>
      <w:r w:rsidRPr="001F23FC">
        <w:rPr>
          <w:color w:val="000000"/>
        </w:rPr>
        <w:t>=20°,</w:t>
      </w:r>
      <w:r w:rsidRPr="001F23FC">
        <w:t xml:space="preserve"> </w:t>
      </w:r>
      <w:r w:rsidRPr="001F23FC">
        <w:rPr>
          <w:rFonts w:ascii="Symbol" w:hAnsi="Symbol" w:cs="Arial"/>
          <w:color w:val="000000"/>
        </w:rPr>
        <w:t>Df</w:t>
      </w:r>
      <w:r w:rsidRPr="001F23FC">
        <w:rPr>
          <w:color w:val="000000"/>
        </w:rPr>
        <w:t>=22.5°,</w:t>
      </w:r>
      <w:r w:rsidRPr="001F23FC">
        <w:t xml:space="preserve"> 122 unique grid points) for constant step size grid – Clenshaw-Curtis weights integration approach</w:t>
      </w:r>
      <w:r w:rsidRPr="001F23FC">
        <w:rPr>
          <w:lang w:eastAsia="ja-JP"/>
        </w:rPr>
        <w:t xml:space="preserve">, with standard deviation of 0.18dB with the allowance to skip and interpolate </w:t>
      </w:r>
      <w:r w:rsidRPr="001F23FC">
        <w:t xml:space="preserve">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77777777" w:rsidR="0044029C" w:rsidRPr="001F23FC" w:rsidRDefault="0032234A" w:rsidP="0044029C">
      <w:r w:rsidRPr="001F23FC">
        <w:t>TBD</w:t>
      </w:r>
    </w:p>
    <w:p w14:paraId="08BB314A" w14:textId="77777777" w:rsidR="0044029C" w:rsidRPr="001F23FC" w:rsidRDefault="0044029C" w:rsidP="0044029C">
      <w:pPr>
        <w:pStyle w:val="Heading3"/>
      </w:pPr>
      <w:r w:rsidRPr="001F23FC">
        <w:t>M.4.1.5</w:t>
      </w:r>
      <w:r w:rsidRPr="001F23FC">
        <w:tab/>
        <w:t>Power class 5 devices</w:t>
      </w:r>
    </w:p>
    <w:p w14:paraId="105EA214" w14:textId="62A364F7" w:rsidR="0044029C" w:rsidRPr="001F23FC" w:rsidRDefault="0044029C" w:rsidP="0044029C">
      <w:r w:rsidRPr="001F23FC">
        <w:t xml:space="preserve">The same </w:t>
      </w:r>
      <w:r w:rsidR="00975918" w:rsidRPr="001F23FC">
        <w:rPr>
          <w:lang w:eastAsia="ja-JP"/>
        </w:rPr>
        <w:t>antenna array assumptions</w:t>
      </w:r>
      <w:r w:rsidR="00975918" w:rsidRPr="001F23FC">
        <w:t xml:space="preserve"> </w:t>
      </w:r>
      <w:r w:rsidR="00975918" w:rsidRPr="001F23FC">
        <w:rPr>
          <w:lang w:eastAsia="ja-JP"/>
        </w:rPr>
        <w:t xml:space="preserve">and </w:t>
      </w:r>
      <w:r w:rsidRPr="001F23FC">
        <w:t xml:space="preserve">measurement grids as in Clause M.4.1.1 apply. </w:t>
      </w:r>
    </w:p>
    <w:p w14:paraId="197C839A" w14:textId="69F6F452" w:rsidR="0044029C" w:rsidRPr="001F23FC" w:rsidRDefault="0044029C" w:rsidP="0044029C">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77777777" w:rsidR="0044029C" w:rsidRPr="001F23FC" w:rsidRDefault="0044029C" w:rsidP="0044029C">
      <w:pPr>
        <w:pStyle w:val="B10"/>
      </w:pPr>
      <w:r w:rsidRPr="001F23FC">
        <w:t>-</w:t>
      </w:r>
      <w:r w:rsidRPr="001F23FC">
        <w:tab/>
        <w:t xml:space="preserve">150 measurement grid points for constant density grid – Charged Particle implementation, with standard deviation of 0.13 dB </w:t>
      </w:r>
    </w:p>
    <w:p w14:paraId="76BADD64" w14:textId="77777777" w:rsidR="0044029C" w:rsidRPr="001F23FC" w:rsidRDefault="0044029C" w:rsidP="0044029C">
      <w:pPr>
        <w:pStyle w:val="B10"/>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0"/>
      </w:pPr>
      <w:r w:rsidRPr="001F23FC">
        <w:lastRenderedPageBreak/>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0"/>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0"/>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0"/>
      </w:pPr>
      <w:r w:rsidRPr="001F23FC">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77777777"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 xml:space="preserve">measurement grids as in Clause M.4.1.1 with an antenna array configuration of 6 x 6 apply. </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1F23FC" w:rsidRDefault="0067538E" w:rsidP="0067538E">
      <w:pPr>
        <w:pStyle w:val="B10"/>
      </w:pPr>
      <w:r w:rsidRPr="001F23FC">
        <w:t>-</w:t>
      </w:r>
      <w:r w:rsidRPr="001F23FC">
        <w:tab/>
        <w:t xml:space="preserve">150 measurement grid points for constant density grid – Charged Particle implementation, with standard deviation of 0.13 dB </w:t>
      </w:r>
    </w:p>
    <w:p w14:paraId="1345F9A8" w14:textId="77777777" w:rsidR="0067538E" w:rsidRPr="001F23FC" w:rsidRDefault="0067538E" w:rsidP="0067538E">
      <w:pPr>
        <w:pStyle w:val="B10"/>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0"/>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0"/>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0"/>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0"/>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77777777" w:rsidR="0032234A" w:rsidRPr="001F23FC" w:rsidRDefault="0032234A">
      <w:r w:rsidRPr="001F23FC">
        <w:t xml:space="preserve">In many engineering disciplines, the integral of a function needs to be solved using numerical integration techniques, commonly referred to as </w:t>
      </w:r>
      <w:r w:rsidR="00BE5897" w:rsidRPr="001F23FC">
        <w:t>“</w:t>
      </w:r>
      <w:r w:rsidRPr="001F23FC">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1F23FC" w:rsidRDefault="00404AAC">
      <w:pPr>
        <w:jc w:val="center"/>
      </w:pPr>
      <w:r w:rsidRPr="001F23FC">
        <w:rPr>
          <w:noProof/>
        </w:rPr>
        <w:lastRenderedPageBreak/>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04EE5AF1" w:rsidR="0032234A" w:rsidRPr="001F23FC" w:rsidRDefault="00404AAC">
      <w:pPr>
        <w:jc w:val="center"/>
      </w:pPr>
      <w:r w:rsidRPr="001F23FC">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 </w:t>
      </w:r>
    </w:p>
    <w:p w14:paraId="477CF150" w14:textId="3BF774F4" w:rsidR="0032234A" w:rsidRPr="001F23FC" w:rsidRDefault="00404AAC">
      <w:pPr>
        <w:jc w:val="center"/>
      </w:pPr>
      <w:r w:rsidRPr="001F23FC">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133C5B56" w:rsidR="0032234A" w:rsidRPr="001F23FC" w:rsidRDefault="00404AAC" w:rsidP="00C16FE6">
      <w:pPr>
        <w:pStyle w:val="EQ"/>
        <w:rPr>
          <w:noProof w:val="0"/>
        </w:rPr>
      </w:pPr>
      <w:r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1F23FC" w:rsidRDefault="0032234A" w:rsidP="00C16FE6"/>
    <w:p w14:paraId="49318441" w14:textId="77777777" w:rsidR="0032234A" w:rsidRPr="001F23FC" w:rsidRDefault="0032234A" w:rsidP="00C16FE6">
      <w:r w:rsidRPr="001F23FC">
        <w:t>with</w:t>
      </w:r>
    </w:p>
    <w:p w14:paraId="0BAB91F9" w14:textId="6DFC6A3F" w:rsidR="0032234A" w:rsidRPr="001F23FC"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1F23FC" w:rsidRDefault="0032234A" w:rsidP="00C16FE6">
      <w:r w:rsidRPr="001F23FC">
        <w:t>and</w:t>
      </w:r>
    </w:p>
    <w:p w14:paraId="6EF3AB70" w14:textId="3C7D19D0" w:rsidR="0032234A" w:rsidRPr="001F23FC"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 xml:space="preserve">weights in Tables M.4.2.1-1 and M.4.2.1-2 for two different numbers of latitudes. The TRP measurement grid consists of N+1 latitudes and M longitudes with </w:t>
      </w:r>
    </w:p>
    <w:p w14:paraId="75A60593" w14:textId="2B4416C2" w:rsidR="0032234A" w:rsidRPr="001F23FC"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1F23FC" w:rsidRDefault="0032234A">
      <w:r w:rsidRPr="001F23FC">
        <w:t>and</w:t>
      </w:r>
    </w:p>
    <w:p w14:paraId="56799E0D" w14:textId="6DE2F648" w:rsidR="0032234A" w:rsidRPr="001F23FC"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1F23FC" w:rsidRDefault="0032234A">
      <w:pPr>
        <w:pStyle w:val="TH"/>
      </w:pPr>
      <w:bookmarkStart w:id="1017" w:name="_CRTableM_4_2_11"/>
      <w:r w:rsidRPr="001F23FC">
        <w:lastRenderedPageBreak/>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12 latitudes (</w:t>
      </w:r>
      <w:r w:rsidRPr="001F23FC">
        <w:rPr>
          <w:rFonts w:ascii="Symbol" w:hAnsi="Symbol"/>
          <w:bCs/>
          <w:color w:val="000000"/>
        </w:rPr>
        <w:t></w:t>
      </w:r>
      <w:r w:rsidRPr="001F23FC">
        <w:rPr>
          <w:rFonts w:ascii="Symbol" w:hAnsi="Symbol"/>
          <w:bCs/>
          <w:color w:val="000000"/>
        </w:rPr>
        <w:t></w:t>
      </w:r>
      <w:r w:rsidRPr="001F23FC">
        <w:rPr>
          <w:bCs/>
          <w:color w:val="000000"/>
          <w:sz w:val="22"/>
          <w:szCs w:val="22"/>
        </w:rPr>
        <w:t>=16.4</w:t>
      </w:r>
      <w:r w:rsidRPr="001F23FC">
        <w:rPr>
          <w:bCs/>
          <w:color w:val="000000"/>
          <w:sz w:val="22"/>
          <w:szCs w:val="22"/>
          <w:vertAlign w:val="superscript"/>
        </w:rPr>
        <w:t>o</w:t>
      </w:r>
      <w:r w:rsidRPr="001F23F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shd w:val="clear" w:color="auto" w:fill="auto"/>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shd w:val="clear" w:color="auto" w:fill="auto"/>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shd w:val="clear" w:color="auto" w:fill="auto"/>
            <w:noWrap/>
            <w:vAlign w:val="center"/>
            <w:hideMark/>
          </w:tcPr>
          <w:p w14:paraId="5259C3D3" w14:textId="77777777" w:rsidR="0032234A" w:rsidRPr="001F23FC" w:rsidRDefault="0032234A">
            <w:pPr>
              <w:pStyle w:val="TAH"/>
              <w:rPr>
                <w:rFonts w:ascii="Symbol" w:hAnsi="Symbol" w:cs="Calibri"/>
              </w:rPr>
            </w:pPr>
            <w:r w:rsidRPr="001F23FC">
              <w:rPr>
                <w:rFonts w:ascii="Symbol" w:hAnsi="Symbol" w:cs="Calibri"/>
              </w:rPr>
              <w:t></w:t>
            </w:r>
            <w:r w:rsidRPr="001F23FC">
              <w:t xml:space="preserve"> [</w:t>
            </w:r>
            <w:proofErr w:type="spellStart"/>
            <w:r w:rsidRPr="001F23FC">
              <w:t>deg</w:t>
            </w:r>
            <w:proofErr w:type="spellEnd"/>
            <w:r w:rsidRPr="001F23FC">
              <w:t>]</w:t>
            </w:r>
          </w:p>
        </w:tc>
        <w:tc>
          <w:tcPr>
            <w:tcW w:w="1435" w:type="dxa"/>
            <w:shd w:val="clear" w:color="auto" w:fill="auto"/>
            <w:noWrap/>
            <w:vAlign w:val="center"/>
            <w:hideMark/>
          </w:tcPr>
          <w:p w14:paraId="58BA49B9" w14:textId="77777777" w:rsidR="0032234A" w:rsidRPr="001F23FC" w:rsidRDefault="0032234A">
            <w:pPr>
              <w:pStyle w:val="TAH"/>
            </w:pPr>
            <w:r w:rsidRPr="001F23FC">
              <w:t>Weights</w:t>
            </w:r>
          </w:p>
        </w:tc>
        <w:tc>
          <w:tcPr>
            <w:tcW w:w="1435" w:type="dxa"/>
            <w:shd w:val="clear" w:color="auto" w:fill="auto"/>
            <w:noWrap/>
            <w:vAlign w:val="center"/>
            <w:hideMark/>
          </w:tcPr>
          <w:p w14:paraId="7DAB1066" w14:textId="77777777" w:rsidR="0032234A" w:rsidRPr="001F23FC" w:rsidRDefault="0032234A">
            <w:pPr>
              <w:pStyle w:val="TAH"/>
              <w:rPr>
                <w:rFonts w:ascii="Symbol" w:hAnsi="Symbol" w:cs="Calibri"/>
              </w:rPr>
            </w:pPr>
            <w:r w:rsidRPr="001F23FC">
              <w:rPr>
                <w:rFonts w:ascii="Symbol" w:hAnsi="Symbol" w:cs="Calibri"/>
              </w:rPr>
              <w:t></w:t>
            </w:r>
            <w:r w:rsidRPr="001F23FC">
              <w:t xml:space="preserve"> [</w:t>
            </w:r>
            <w:proofErr w:type="spellStart"/>
            <w:r w:rsidRPr="001F23FC">
              <w:t>deg</w:t>
            </w:r>
            <w:proofErr w:type="spellEnd"/>
            <w:r w:rsidRPr="001F23FC">
              <w:t>]</w:t>
            </w:r>
          </w:p>
        </w:tc>
        <w:tc>
          <w:tcPr>
            <w:tcW w:w="1435" w:type="dxa"/>
            <w:shd w:val="clear" w:color="auto" w:fill="auto"/>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shd w:val="clear" w:color="auto" w:fill="auto"/>
            <w:noWrap/>
            <w:vAlign w:val="center"/>
            <w:hideMark/>
          </w:tcPr>
          <w:p w14:paraId="06CA1F28" w14:textId="77777777" w:rsidR="0032234A" w:rsidRPr="001F23FC" w:rsidRDefault="0032234A">
            <w:pPr>
              <w:pStyle w:val="TAC"/>
            </w:pPr>
            <w:r w:rsidRPr="001F23FC">
              <w:t>0</w:t>
            </w:r>
          </w:p>
        </w:tc>
        <w:tc>
          <w:tcPr>
            <w:tcW w:w="1435" w:type="dxa"/>
            <w:shd w:val="clear" w:color="auto" w:fill="auto"/>
            <w:noWrap/>
            <w:vAlign w:val="center"/>
            <w:hideMark/>
          </w:tcPr>
          <w:p w14:paraId="1319F4DC" w14:textId="77777777" w:rsidR="0032234A" w:rsidRPr="001F23FC" w:rsidRDefault="0032234A">
            <w:pPr>
              <w:pStyle w:val="TAC"/>
            </w:pPr>
            <w:r w:rsidRPr="001F23FC">
              <w:t>0</w:t>
            </w:r>
          </w:p>
        </w:tc>
        <w:tc>
          <w:tcPr>
            <w:tcW w:w="1435" w:type="dxa"/>
            <w:shd w:val="clear" w:color="auto" w:fill="auto"/>
            <w:noWrap/>
            <w:vAlign w:val="center"/>
            <w:hideMark/>
          </w:tcPr>
          <w:p w14:paraId="65D35FA8" w14:textId="77777777" w:rsidR="0032234A" w:rsidRPr="001F23FC" w:rsidRDefault="0032234A">
            <w:pPr>
              <w:pStyle w:val="TAC"/>
            </w:pPr>
            <w:r w:rsidRPr="001F23FC">
              <w:t>0</w:t>
            </w:r>
          </w:p>
        </w:tc>
        <w:tc>
          <w:tcPr>
            <w:tcW w:w="1435" w:type="dxa"/>
            <w:shd w:val="clear" w:color="auto" w:fill="auto"/>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shd w:val="clear" w:color="auto" w:fill="auto"/>
            <w:noWrap/>
            <w:vAlign w:val="center"/>
            <w:hideMark/>
          </w:tcPr>
          <w:p w14:paraId="6E1774BD" w14:textId="77777777" w:rsidR="0032234A" w:rsidRPr="001F23FC" w:rsidRDefault="0032234A">
            <w:pPr>
              <w:pStyle w:val="TAC"/>
            </w:pPr>
            <w:r w:rsidRPr="001F23FC">
              <w:t>16.4</w:t>
            </w:r>
          </w:p>
        </w:tc>
        <w:tc>
          <w:tcPr>
            <w:tcW w:w="1435" w:type="dxa"/>
            <w:shd w:val="clear" w:color="auto" w:fill="auto"/>
            <w:noWrap/>
            <w:vAlign w:val="center"/>
            <w:hideMark/>
          </w:tcPr>
          <w:p w14:paraId="14E679DD" w14:textId="77777777" w:rsidR="0032234A" w:rsidRPr="001F23FC" w:rsidRDefault="0032234A">
            <w:pPr>
              <w:pStyle w:val="TAC"/>
            </w:pPr>
            <w:r w:rsidRPr="001F23FC">
              <w:t>0.08</w:t>
            </w:r>
          </w:p>
        </w:tc>
        <w:tc>
          <w:tcPr>
            <w:tcW w:w="1435" w:type="dxa"/>
            <w:shd w:val="clear" w:color="auto" w:fill="auto"/>
            <w:noWrap/>
            <w:vAlign w:val="center"/>
            <w:hideMark/>
          </w:tcPr>
          <w:p w14:paraId="68DDC8DB" w14:textId="77777777" w:rsidR="0032234A" w:rsidRPr="001F23FC" w:rsidRDefault="0032234A">
            <w:pPr>
              <w:pStyle w:val="TAC"/>
            </w:pPr>
            <w:r w:rsidRPr="001F23FC">
              <w:t>16.4</w:t>
            </w:r>
          </w:p>
        </w:tc>
        <w:tc>
          <w:tcPr>
            <w:tcW w:w="1435" w:type="dxa"/>
            <w:shd w:val="clear" w:color="auto" w:fill="auto"/>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shd w:val="clear" w:color="auto" w:fill="auto"/>
            <w:noWrap/>
            <w:vAlign w:val="center"/>
            <w:hideMark/>
          </w:tcPr>
          <w:p w14:paraId="78DC3B15" w14:textId="77777777" w:rsidR="0032234A" w:rsidRPr="001F23FC" w:rsidRDefault="0032234A">
            <w:pPr>
              <w:pStyle w:val="TAC"/>
            </w:pPr>
            <w:r w:rsidRPr="001F23FC">
              <w:t>32.7</w:t>
            </w:r>
          </w:p>
        </w:tc>
        <w:tc>
          <w:tcPr>
            <w:tcW w:w="1435" w:type="dxa"/>
            <w:shd w:val="clear" w:color="auto" w:fill="auto"/>
            <w:noWrap/>
            <w:vAlign w:val="center"/>
            <w:hideMark/>
          </w:tcPr>
          <w:p w14:paraId="33D3973B" w14:textId="77777777" w:rsidR="0032234A" w:rsidRPr="001F23FC" w:rsidRDefault="0032234A">
            <w:pPr>
              <w:pStyle w:val="TAC"/>
            </w:pPr>
            <w:r w:rsidRPr="001F23FC">
              <w:t>0.154</w:t>
            </w:r>
          </w:p>
        </w:tc>
        <w:tc>
          <w:tcPr>
            <w:tcW w:w="1435" w:type="dxa"/>
            <w:shd w:val="clear" w:color="auto" w:fill="auto"/>
            <w:noWrap/>
            <w:vAlign w:val="center"/>
            <w:hideMark/>
          </w:tcPr>
          <w:p w14:paraId="575D7CFC" w14:textId="77777777" w:rsidR="0032234A" w:rsidRPr="001F23FC" w:rsidRDefault="0032234A">
            <w:pPr>
              <w:pStyle w:val="TAC"/>
            </w:pPr>
            <w:r w:rsidRPr="001F23FC">
              <w:t>32.7</w:t>
            </w:r>
          </w:p>
        </w:tc>
        <w:tc>
          <w:tcPr>
            <w:tcW w:w="1435" w:type="dxa"/>
            <w:shd w:val="clear" w:color="auto" w:fill="auto"/>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shd w:val="clear" w:color="auto" w:fill="auto"/>
            <w:noWrap/>
            <w:vAlign w:val="center"/>
            <w:hideMark/>
          </w:tcPr>
          <w:p w14:paraId="6579BF9A" w14:textId="77777777" w:rsidR="0032234A" w:rsidRPr="001F23FC" w:rsidRDefault="0032234A">
            <w:pPr>
              <w:pStyle w:val="TAC"/>
            </w:pPr>
            <w:r w:rsidRPr="001F23FC">
              <w:t>49.1</w:t>
            </w:r>
          </w:p>
        </w:tc>
        <w:tc>
          <w:tcPr>
            <w:tcW w:w="1435" w:type="dxa"/>
            <w:shd w:val="clear" w:color="auto" w:fill="auto"/>
            <w:noWrap/>
            <w:vAlign w:val="center"/>
            <w:hideMark/>
          </w:tcPr>
          <w:p w14:paraId="0AB85E93" w14:textId="77777777" w:rsidR="0032234A" w:rsidRPr="001F23FC" w:rsidRDefault="0032234A">
            <w:pPr>
              <w:pStyle w:val="TAC"/>
            </w:pPr>
            <w:r w:rsidRPr="001F23FC">
              <w:t>0.216</w:t>
            </w:r>
          </w:p>
        </w:tc>
        <w:tc>
          <w:tcPr>
            <w:tcW w:w="1435" w:type="dxa"/>
            <w:shd w:val="clear" w:color="auto" w:fill="auto"/>
            <w:noWrap/>
            <w:vAlign w:val="center"/>
            <w:hideMark/>
          </w:tcPr>
          <w:p w14:paraId="5E10E8E5" w14:textId="77777777" w:rsidR="0032234A" w:rsidRPr="001F23FC" w:rsidRDefault="0032234A">
            <w:pPr>
              <w:pStyle w:val="TAC"/>
            </w:pPr>
            <w:r w:rsidRPr="001F23FC">
              <w:t>49.1</w:t>
            </w:r>
          </w:p>
        </w:tc>
        <w:tc>
          <w:tcPr>
            <w:tcW w:w="1435" w:type="dxa"/>
            <w:shd w:val="clear" w:color="auto" w:fill="auto"/>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shd w:val="clear" w:color="auto" w:fill="auto"/>
            <w:noWrap/>
            <w:vAlign w:val="center"/>
            <w:hideMark/>
          </w:tcPr>
          <w:p w14:paraId="2289EDB1" w14:textId="77777777" w:rsidR="0032234A" w:rsidRPr="001F23FC" w:rsidRDefault="0032234A">
            <w:pPr>
              <w:pStyle w:val="TAC"/>
            </w:pPr>
            <w:r w:rsidRPr="001F23FC">
              <w:t>65.5</w:t>
            </w:r>
          </w:p>
        </w:tc>
        <w:tc>
          <w:tcPr>
            <w:tcW w:w="1435" w:type="dxa"/>
            <w:shd w:val="clear" w:color="auto" w:fill="auto"/>
            <w:noWrap/>
            <w:vAlign w:val="center"/>
            <w:hideMark/>
          </w:tcPr>
          <w:p w14:paraId="207071F3" w14:textId="77777777" w:rsidR="0032234A" w:rsidRPr="001F23FC" w:rsidRDefault="0032234A">
            <w:pPr>
              <w:pStyle w:val="TAC"/>
            </w:pPr>
            <w:r w:rsidRPr="001F23FC">
              <w:t>0.26</w:t>
            </w:r>
          </w:p>
        </w:tc>
        <w:tc>
          <w:tcPr>
            <w:tcW w:w="1435" w:type="dxa"/>
            <w:shd w:val="clear" w:color="auto" w:fill="auto"/>
            <w:noWrap/>
            <w:vAlign w:val="center"/>
            <w:hideMark/>
          </w:tcPr>
          <w:p w14:paraId="14D0382B" w14:textId="77777777" w:rsidR="0032234A" w:rsidRPr="001F23FC" w:rsidRDefault="0032234A">
            <w:pPr>
              <w:pStyle w:val="TAC"/>
            </w:pPr>
            <w:r w:rsidRPr="001F23FC">
              <w:t>65.5</w:t>
            </w:r>
          </w:p>
        </w:tc>
        <w:tc>
          <w:tcPr>
            <w:tcW w:w="1435" w:type="dxa"/>
            <w:shd w:val="clear" w:color="auto" w:fill="auto"/>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shd w:val="clear" w:color="auto" w:fill="auto"/>
            <w:noWrap/>
            <w:vAlign w:val="center"/>
            <w:hideMark/>
          </w:tcPr>
          <w:p w14:paraId="7713EDA9" w14:textId="77777777" w:rsidR="0032234A" w:rsidRPr="001F23FC" w:rsidRDefault="0032234A">
            <w:pPr>
              <w:pStyle w:val="TAC"/>
            </w:pPr>
            <w:r w:rsidRPr="001F23FC">
              <w:t>81.8</w:t>
            </w:r>
          </w:p>
        </w:tc>
        <w:tc>
          <w:tcPr>
            <w:tcW w:w="1435" w:type="dxa"/>
            <w:shd w:val="clear" w:color="auto" w:fill="auto"/>
            <w:noWrap/>
            <w:vAlign w:val="center"/>
            <w:hideMark/>
          </w:tcPr>
          <w:p w14:paraId="52917450" w14:textId="77777777" w:rsidR="0032234A" w:rsidRPr="001F23FC" w:rsidRDefault="0032234A">
            <w:pPr>
              <w:pStyle w:val="TAC"/>
            </w:pPr>
            <w:r w:rsidRPr="001F23FC">
              <w:t>0.283</w:t>
            </w:r>
          </w:p>
        </w:tc>
        <w:tc>
          <w:tcPr>
            <w:tcW w:w="1435" w:type="dxa"/>
            <w:shd w:val="clear" w:color="auto" w:fill="auto"/>
            <w:noWrap/>
            <w:vAlign w:val="center"/>
            <w:hideMark/>
          </w:tcPr>
          <w:p w14:paraId="31280E16" w14:textId="77777777" w:rsidR="0032234A" w:rsidRPr="001F23FC" w:rsidRDefault="0032234A">
            <w:pPr>
              <w:pStyle w:val="TAC"/>
            </w:pPr>
            <w:r w:rsidRPr="001F23FC">
              <w:t>81.8</w:t>
            </w:r>
          </w:p>
        </w:tc>
        <w:tc>
          <w:tcPr>
            <w:tcW w:w="1435" w:type="dxa"/>
            <w:shd w:val="clear" w:color="auto" w:fill="auto"/>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shd w:val="clear" w:color="auto" w:fill="auto"/>
            <w:noWrap/>
            <w:vAlign w:val="center"/>
            <w:hideMark/>
          </w:tcPr>
          <w:p w14:paraId="74AECE04" w14:textId="77777777" w:rsidR="0032234A" w:rsidRPr="001F23FC" w:rsidRDefault="0032234A">
            <w:pPr>
              <w:pStyle w:val="TAC"/>
            </w:pPr>
            <w:r w:rsidRPr="001F23FC">
              <w:t>98.2</w:t>
            </w:r>
          </w:p>
        </w:tc>
        <w:tc>
          <w:tcPr>
            <w:tcW w:w="1435" w:type="dxa"/>
            <w:shd w:val="clear" w:color="auto" w:fill="auto"/>
            <w:noWrap/>
            <w:vAlign w:val="center"/>
            <w:hideMark/>
          </w:tcPr>
          <w:p w14:paraId="712274BF" w14:textId="77777777" w:rsidR="0032234A" w:rsidRPr="001F23FC" w:rsidRDefault="0032234A">
            <w:pPr>
              <w:pStyle w:val="TAC"/>
            </w:pPr>
            <w:r w:rsidRPr="001F23FC">
              <w:t>0.283</w:t>
            </w:r>
          </w:p>
        </w:tc>
        <w:tc>
          <w:tcPr>
            <w:tcW w:w="1435" w:type="dxa"/>
            <w:shd w:val="clear" w:color="auto" w:fill="auto"/>
            <w:noWrap/>
            <w:vAlign w:val="center"/>
            <w:hideMark/>
          </w:tcPr>
          <w:p w14:paraId="51E5C8FC" w14:textId="77777777" w:rsidR="0032234A" w:rsidRPr="001F23FC" w:rsidRDefault="0032234A">
            <w:pPr>
              <w:pStyle w:val="TAC"/>
            </w:pPr>
            <w:r w:rsidRPr="001F23FC">
              <w:t>98.2</w:t>
            </w:r>
          </w:p>
        </w:tc>
        <w:tc>
          <w:tcPr>
            <w:tcW w:w="1435" w:type="dxa"/>
            <w:shd w:val="clear" w:color="auto" w:fill="auto"/>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shd w:val="clear" w:color="auto" w:fill="auto"/>
            <w:noWrap/>
            <w:vAlign w:val="center"/>
            <w:hideMark/>
          </w:tcPr>
          <w:p w14:paraId="15A9FE31" w14:textId="77777777" w:rsidR="0032234A" w:rsidRPr="001F23FC" w:rsidRDefault="0032234A">
            <w:pPr>
              <w:pStyle w:val="TAC"/>
            </w:pPr>
            <w:r w:rsidRPr="001F23FC">
              <w:t>114.6</w:t>
            </w:r>
          </w:p>
        </w:tc>
        <w:tc>
          <w:tcPr>
            <w:tcW w:w="1435" w:type="dxa"/>
            <w:shd w:val="clear" w:color="auto" w:fill="auto"/>
            <w:noWrap/>
            <w:vAlign w:val="center"/>
            <w:hideMark/>
          </w:tcPr>
          <w:p w14:paraId="3589607D" w14:textId="77777777" w:rsidR="0032234A" w:rsidRPr="001F23FC" w:rsidRDefault="0032234A">
            <w:pPr>
              <w:pStyle w:val="TAC"/>
            </w:pPr>
            <w:r w:rsidRPr="001F23FC">
              <w:t>0.26</w:t>
            </w:r>
          </w:p>
        </w:tc>
        <w:tc>
          <w:tcPr>
            <w:tcW w:w="1435" w:type="dxa"/>
            <w:shd w:val="clear" w:color="auto" w:fill="auto"/>
            <w:noWrap/>
            <w:vAlign w:val="center"/>
            <w:hideMark/>
          </w:tcPr>
          <w:p w14:paraId="72476835" w14:textId="77777777" w:rsidR="0032234A" w:rsidRPr="001F23FC" w:rsidRDefault="0032234A">
            <w:pPr>
              <w:pStyle w:val="TAC"/>
            </w:pPr>
            <w:r w:rsidRPr="001F23FC">
              <w:t>114.6</w:t>
            </w:r>
          </w:p>
        </w:tc>
        <w:tc>
          <w:tcPr>
            <w:tcW w:w="1435" w:type="dxa"/>
            <w:shd w:val="clear" w:color="auto" w:fill="auto"/>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shd w:val="clear" w:color="auto" w:fill="auto"/>
            <w:noWrap/>
            <w:vAlign w:val="center"/>
            <w:hideMark/>
          </w:tcPr>
          <w:p w14:paraId="4B0E0292" w14:textId="77777777" w:rsidR="0032234A" w:rsidRPr="001F23FC" w:rsidRDefault="0032234A">
            <w:pPr>
              <w:pStyle w:val="TAC"/>
            </w:pPr>
            <w:r w:rsidRPr="001F23FC">
              <w:t>130.9</w:t>
            </w:r>
          </w:p>
        </w:tc>
        <w:tc>
          <w:tcPr>
            <w:tcW w:w="1435" w:type="dxa"/>
            <w:shd w:val="clear" w:color="auto" w:fill="auto"/>
            <w:noWrap/>
            <w:vAlign w:val="center"/>
            <w:hideMark/>
          </w:tcPr>
          <w:p w14:paraId="738565BD" w14:textId="77777777" w:rsidR="0032234A" w:rsidRPr="001F23FC" w:rsidRDefault="0032234A">
            <w:pPr>
              <w:pStyle w:val="TAC"/>
            </w:pPr>
            <w:r w:rsidRPr="001F23FC">
              <w:t>0.216</w:t>
            </w:r>
          </w:p>
        </w:tc>
        <w:tc>
          <w:tcPr>
            <w:tcW w:w="1435" w:type="dxa"/>
            <w:shd w:val="clear" w:color="auto" w:fill="auto"/>
            <w:noWrap/>
            <w:vAlign w:val="center"/>
            <w:hideMark/>
          </w:tcPr>
          <w:p w14:paraId="5F9D0788" w14:textId="77777777" w:rsidR="0032234A" w:rsidRPr="001F23FC" w:rsidRDefault="0032234A">
            <w:pPr>
              <w:pStyle w:val="TAC"/>
            </w:pPr>
            <w:r w:rsidRPr="001F23FC">
              <w:t>130.9</w:t>
            </w:r>
          </w:p>
        </w:tc>
        <w:tc>
          <w:tcPr>
            <w:tcW w:w="1435" w:type="dxa"/>
            <w:shd w:val="clear" w:color="auto" w:fill="auto"/>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shd w:val="clear" w:color="auto" w:fill="auto"/>
            <w:noWrap/>
            <w:vAlign w:val="center"/>
            <w:hideMark/>
          </w:tcPr>
          <w:p w14:paraId="0C0550DB" w14:textId="77777777" w:rsidR="0032234A" w:rsidRPr="001F23FC" w:rsidRDefault="0032234A">
            <w:pPr>
              <w:pStyle w:val="TAC"/>
            </w:pPr>
            <w:r w:rsidRPr="001F23FC">
              <w:t>147.3</w:t>
            </w:r>
          </w:p>
        </w:tc>
        <w:tc>
          <w:tcPr>
            <w:tcW w:w="1435" w:type="dxa"/>
            <w:shd w:val="clear" w:color="auto" w:fill="auto"/>
            <w:noWrap/>
            <w:vAlign w:val="center"/>
            <w:hideMark/>
          </w:tcPr>
          <w:p w14:paraId="42FB9A34" w14:textId="77777777" w:rsidR="0032234A" w:rsidRPr="001F23FC" w:rsidRDefault="0032234A">
            <w:pPr>
              <w:pStyle w:val="TAC"/>
            </w:pPr>
            <w:r w:rsidRPr="001F23FC">
              <w:t>0.154</w:t>
            </w:r>
          </w:p>
        </w:tc>
        <w:tc>
          <w:tcPr>
            <w:tcW w:w="1435" w:type="dxa"/>
            <w:shd w:val="clear" w:color="auto" w:fill="auto"/>
            <w:noWrap/>
            <w:vAlign w:val="center"/>
            <w:hideMark/>
          </w:tcPr>
          <w:p w14:paraId="4957A305" w14:textId="77777777" w:rsidR="0032234A" w:rsidRPr="001F23FC" w:rsidRDefault="0032234A">
            <w:pPr>
              <w:pStyle w:val="TAC"/>
            </w:pPr>
            <w:r w:rsidRPr="001F23FC">
              <w:t>147.3</w:t>
            </w:r>
          </w:p>
        </w:tc>
        <w:tc>
          <w:tcPr>
            <w:tcW w:w="1435" w:type="dxa"/>
            <w:shd w:val="clear" w:color="auto" w:fill="auto"/>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shd w:val="clear" w:color="auto" w:fill="auto"/>
            <w:noWrap/>
            <w:vAlign w:val="center"/>
            <w:hideMark/>
          </w:tcPr>
          <w:p w14:paraId="4FA9A681" w14:textId="77777777" w:rsidR="0032234A" w:rsidRPr="001F23FC" w:rsidRDefault="0032234A">
            <w:pPr>
              <w:pStyle w:val="TAC"/>
            </w:pPr>
            <w:r w:rsidRPr="001F23FC">
              <w:t>163.6</w:t>
            </w:r>
          </w:p>
        </w:tc>
        <w:tc>
          <w:tcPr>
            <w:tcW w:w="1435" w:type="dxa"/>
            <w:shd w:val="clear" w:color="auto" w:fill="auto"/>
            <w:noWrap/>
            <w:vAlign w:val="center"/>
            <w:hideMark/>
          </w:tcPr>
          <w:p w14:paraId="3A6592E2" w14:textId="77777777" w:rsidR="0032234A" w:rsidRPr="001F23FC" w:rsidRDefault="0032234A">
            <w:pPr>
              <w:pStyle w:val="TAC"/>
            </w:pPr>
            <w:r w:rsidRPr="001F23FC">
              <w:t>0.08</w:t>
            </w:r>
          </w:p>
        </w:tc>
        <w:tc>
          <w:tcPr>
            <w:tcW w:w="1435" w:type="dxa"/>
            <w:shd w:val="clear" w:color="auto" w:fill="auto"/>
            <w:noWrap/>
            <w:vAlign w:val="center"/>
            <w:hideMark/>
          </w:tcPr>
          <w:p w14:paraId="65C0B0C8" w14:textId="77777777" w:rsidR="0032234A" w:rsidRPr="001F23FC" w:rsidRDefault="0032234A">
            <w:pPr>
              <w:pStyle w:val="TAC"/>
            </w:pPr>
            <w:r w:rsidRPr="001F23FC">
              <w:t>163.6</w:t>
            </w:r>
          </w:p>
        </w:tc>
        <w:tc>
          <w:tcPr>
            <w:tcW w:w="1435" w:type="dxa"/>
            <w:shd w:val="clear" w:color="auto" w:fill="auto"/>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shd w:val="clear" w:color="auto" w:fill="auto"/>
            <w:noWrap/>
            <w:vAlign w:val="center"/>
            <w:hideMark/>
          </w:tcPr>
          <w:p w14:paraId="1CD48EE0" w14:textId="77777777" w:rsidR="0032234A" w:rsidRPr="001F23FC" w:rsidRDefault="0032234A">
            <w:pPr>
              <w:pStyle w:val="TAC"/>
            </w:pPr>
            <w:r w:rsidRPr="001F23FC">
              <w:t>180</w:t>
            </w:r>
          </w:p>
        </w:tc>
        <w:tc>
          <w:tcPr>
            <w:tcW w:w="1435" w:type="dxa"/>
            <w:shd w:val="clear" w:color="auto" w:fill="auto"/>
            <w:noWrap/>
            <w:vAlign w:val="center"/>
            <w:hideMark/>
          </w:tcPr>
          <w:p w14:paraId="2179F3F4" w14:textId="77777777" w:rsidR="0032234A" w:rsidRPr="001F23FC" w:rsidRDefault="0032234A">
            <w:pPr>
              <w:pStyle w:val="TAC"/>
            </w:pPr>
            <w:r w:rsidRPr="001F23FC">
              <w:t>0</w:t>
            </w:r>
          </w:p>
        </w:tc>
        <w:tc>
          <w:tcPr>
            <w:tcW w:w="1435" w:type="dxa"/>
            <w:shd w:val="clear" w:color="auto" w:fill="auto"/>
            <w:noWrap/>
            <w:vAlign w:val="center"/>
            <w:hideMark/>
          </w:tcPr>
          <w:p w14:paraId="5E90A38B" w14:textId="77777777" w:rsidR="0032234A" w:rsidRPr="001F23FC" w:rsidRDefault="0032234A">
            <w:pPr>
              <w:pStyle w:val="TAC"/>
            </w:pPr>
            <w:r w:rsidRPr="001F23FC">
              <w:t>180</w:t>
            </w:r>
          </w:p>
        </w:tc>
        <w:tc>
          <w:tcPr>
            <w:tcW w:w="1435" w:type="dxa"/>
            <w:shd w:val="clear" w:color="auto" w:fill="auto"/>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13 latitudes (</w:t>
      </w:r>
      <w:r w:rsidRPr="001F23FC">
        <w:rPr>
          <w:rFonts w:ascii="Symbol" w:hAnsi="Symbol"/>
          <w:bCs/>
          <w:color w:val="000000"/>
        </w:rPr>
        <w:t></w:t>
      </w:r>
      <w:r w:rsidRPr="001F23FC">
        <w:rPr>
          <w:rFonts w:ascii="Symbol" w:hAnsi="Symbol"/>
          <w:bCs/>
          <w:color w:val="000000"/>
        </w:rPr>
        <w:t></w:t>
      </w:r>
      <w:r w:rsidRPr="001F23FC">
        <w:rPr>
          <w:bCs/>
          <w:color w:val="000000"/>
          <w:sz w:val="22"/>
          <w:szCs w:val="22"/>
        </w:rPr>
        <w:t>=15</w:t>
      </w:r>
      <w:r w:rsidRPr="001F23FC">
        <w:rPr>
          <w:bCs/>
          <w:color w:val="000000"/>
          <w:sz w:val="22"/>
          <w:szCs w:val="22"/>
          <w:vertAlign w:val="superscript"/>
        </w:rPr>
        <w:t>o</w:t>
      </w:r>
      <w:r w:rsidRPr="001F23FC">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shd w:val="clear" w:color="auto" w:fill="auto"/>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shd w:val="clear" w:color="auto" w:fill="auto"/>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shd w:val="clear" w:color="auto" w:fill="auto"/>
            <w:noWrap/>
            <w:vAlign w:val="center"/>
            <w:hideMark/>
          </w:tcPr>
          <w:p w14:paraId="2A74774B" w14:textId="77777777" w:rsidR="0032234A" w:rsidRPr="001F23FC" w:rsidRDefault="0032234A">
            <w:pPr>
              <w:pStyle w:val="TAH"/>
              <w:rPr>
                <w:rFonts w:ascii="Symbol" w:hAnsi="Symbol" w:cs="Calibri"/>
              </w:rPr>
            </w:pPr>
            <w:r w:rsidRPr="001F23FC">
              <w:rPr>
                <w:rFonts w:ascii="Symbol" w:hAnsi="Symbol" w:cs="Calibri"/>
              </w:rPr>
              <w:t></w:t>
            </w:r>
            <w:r w:rsidRPr="001F23FC">
              <w:t xml:space="preserve"> [</w:t>
            </w:r>
            <w:proofErr w:type="spellStart"/>
            <w:r w:rsidRPr="001F23FC">
              <w:t>deg</w:t>
            </w:r>
            <w:proofErr w:type="spellEnd"/>
            <w:r w:rsidRPr="001F23FC">
              <w:t>]</w:t>
            </w:r>
          </w:p>
        </w:tc>
        <w:tc>
          <w:tcPr>
            <w:tcW w:w="1435" w:type="dxa"/>
            <w:shd w:val="clear" w:color="auto" w:fill="auto"/>
            <w:noWrap/>
            <w:vAlign w:val="center"/>
            <w:hideMark/>
          </w:tcPr>
          <w:p w14:paraId="51113576" w14:textId="77777777" w:rsidR="0032234A" w:rsidRPr="001F23FC" w:rsidRDefault="0032234A">
            <w:pPr>
              <w:pStyle w:val="TAH"/>
            </w:pPr>
            <w:r w:rsidRPr="001F23FC">
              <w:t>Weights</w:t>
            </w:r>
          </w:p>
        </w:tc>
        <w:tc>
          <w:tcPr>
            <w:tcW w:w="1435" w:type="dxa"/>
            <w:shd w:val="clear" w:color="auto" w:fill="auto"/>
            <w:noWrap/>
            <w:vAlign w:val="center"/>
            <w:hideMark/>
          </w:tcPr>
          <w:p w14:paraId="1C3CD912" w14:textId="77777777" w:rsidR="0032234A" w:rsidRPr="001F23FC" w:rsidRDefault="0032234A">
            <w:pPr>
              <w:pStyle w:val="TAH"/>
              <w:rPr>
                <w:rFonts w:ascii="Symbol" w:hAnsi="Symbol" w:cs="Calibri"/>
              </w:rPr>
            </w:pPr>
            <w:r w:rsidRPr="001F23FC">
              <w:rPr>
                <w:rFonts w:ascii="Symbol" w:hAnsi="Symbol" w:cs="Calibri"/>
              </w:rPr>
              <w:t></w:t>
            </w:r>
            <w:r w:rsidRPr="001F23FC">
              <w:t xml:space="preserve"> [</w:t>
            </w:r>
            <w:proofErr w:type="spellStart"/>
            <w:r w:rsidRPr="001F23FC">
              <w:t>deg</w:t>
            </w:r>
            <w:proofErr w:type="spellEnd"/>
            <w:r w:rsidRPr="001F23FC">
              <w:t>]</w:t>
            </w:r>
          </w:p>
        </w:tc>
        <w:tc>
          <w:tcPr>
            <w:tcW w:w="1435" w:type="dxa"/>
            <w:shd w:val="clear" w:color="auto" w:fill="auto"/>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shd w:val="clear" w:color="auto" w:fill="auto"/>
            <w:noWrap/>
            <w:vAlign w:val="center"/>
            <w:hideMark/>
          </w:tcPr>
          <w:p w14:paraId="413DCDB4" w14:textId="77777777" w:rsidR="0032234A" w:rsidRPr="001F23FC" w:rsidRDefault="0032234A">
            <w:pPr>
              <w:pStyle w:val="TAC"/>
            </w:pPr>
            <w:r w:rsidRPr="001F23FC">
              <w:t>0</w:t>
            </w:r>
          </w:p>
        </w:tc>
        <w:tc>
          <w:tcPr>
            <w:tcW w:w="1435" w:type="dxa"/>
            <w:shd w:val="clear" w:color="auto" w:fill="auto"/>
            <w:noWrap/>
            <w:vAlign w:val="center"/>
            <w:hideMark/>
          </w:tcPr>
          <w:p w14:paraId="7B09451C" w14:textId="77777777" w:rsidR="0032234A" w:rsidRPr="001F23FC" w:rsidRDefault="0032234A">
            <w:pPr>
              <w:pStyle w:val="TAC"/>
            </w:pPr>
            <w:r w:rsidRPr="001F23FC">
              <w:t>0</w:t>
            </w:r>
          </w:p>
        </w:tc>
        <w:tc>
          <w:tcPr>
            <w:tcW w:w="1435" w:type="dxa"/>
            <w:shd w:val="clear" w:color="auto" w:fill="auto"/>
            <w:noWrap/>
            <w:vAlign w:val="center"/>
            <w:hideMark/>
          </w:tcPr>
          <w:p w14:paraId="2DAD3165" w14:textId="77777777" w:rsidR="0032234A" w:rsidRPr="001F23FC" w:rsidRDefault="0032234A">
            <w:pPr>
              <w:pStyle w:val="TAC"/>
            </w:pPr>
            <w:r w:rsidRPr="001F23FC">
              <w:t>0</w:t>
            </w:r>
          </w:p>
        </w:tc>
        <w:tc>
          <w:tcPr>
            <w:tcW w:w="1435" w:type="dxa"/>
            <w:shd w:val="clear" w:color="auto" w:fill="auto"/>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shd w:val="clear" w:color="auto" w:fill="auto"/>
            <w:noWrap/>
            <w:vAlign w:val="center"/>
            <w:hideMark/>
          </w:tcPr>
          <w:p w14:paraId="760DC5B3" w14:textId="77777777" w:rsidR="0032234A" w:rsidRPr="001F23FC" w:rsidRDefault="0032234A">
            <w:pPr>
              <w:pStyle w:val="TAC"/>
            </w:pPr>
            <w:r w:rsidRPr="001F23FC">
              <w:t>15</w:t>
            </w:r>
          </w:p>
        </w:tc>
        <w:tc>
          <w:tcPr>
            <w:tcW w:w="1435" w:type="dxa"/>
            <w:shd w:val="clear" w:color="auto" w:fill="auto"/>
            <w:noWrap/>
            <w:vAlign w:val="center"/>
            <w:hideMark/>
          </w:tcPr>
          <w:p w14:paraId="096657B8" w14:textId="77777777" w:rsidR="0032234A" w:rsidRPr="001F23FC" w:rsidRDefault="0032234A">
            <w:pPr>
              <w:pStyle w:val="TAC"/>
            </w:pPr>
            <w:r w:rsidRPr="001F23FC">
              <w:t>0.0678</w:t>
            </w:r>
          </w:p>
        </w:tc>
        <w:tc>
          <w:tcPr>
            <w:tcW w:w="1435" w:type="dxa"/>
            <w:shd w:val="clear" w:color="auto" w:fill="auto"/>
            <w:noWrap/>
            <w:vAlign w:val="center"/>
            <w:hideMark/>
          </w:tcPr>
          <w:p w14:paraId="363FF2B4" w14:textId="77777777" w:rsidR="0032234A" w:rsidRPr="001F23FC" w:rsidRDefault="0032234A">
            <w:pPr>
              <w:pStyle w:val="TAC"/>
            </w:pPr>
            <w:r w:rsidRPr="001F23FC">
              <w:t>15</w:t>
            </w:r>
          </w:p>
        </w:tc>
        <w:tc>
          <w:tcPr>
            <w:tcW w:w="1435" w:type="dxa"/>
            <w:shd w:val="clear" w:color="auto" w:fill="auto"/>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shd w:val="clear" w:color="auto" w:fill="auto"/>
            <w:noWrap/>
            <w:vAlign w:val="center"/>
            <w:hideMark/>
          </w:tcPr>
          <w:p w14:paraId="5933613E" w14:textId="77777777" w:rsidR="0032234A" w:rsidRPr="001F23FC" w:rsidRDefault="0032234A">
            <w:pPr>
              <w:pStyle w:val="TAC"/>
            </w:pPr>
            <w:r w:rsidRPr="001F23FC">
              <w:t>30</w:t>
            </w:r>
          </w:p>
        </w:tc>
        <w:tc>
          <w:tcPr>
            <w:tcW w:w="1435" w:type="dxa"/>
            <w:shd w:val="clear" w:color="auto" w:fill="auto"/>
            <w:noWrap/>
            <w:vAlign w:val="center"/>
            <w:hideMark/>
          </w:tcPr>
          <w:p w14:paraId="23266E41" w14:textId="77777777" w:rsidR="0032234A" w:rsidRPr="001F23FC" w:rsidRDefault="0032234A">
            <w:pPr>
              <w:pStyle w:val="TAC"/>
            </w:pPr>
            <w:r w:rsidRPr="001F23FC">
              <w:t>0.1309</w:t>
            </w:r>
          </w:p>
        </w:tc>
        <w:tc>
          <w:tcPr>
            <w:tcW w:w="1435" w:type="dxa"/>
            <w:shd w:val="clear" w:color="auto" w:fill="auto"/>
            <w:noWrap/>
            <w:vAlign w:val="center"/>
            <w:hideMark/>
          </w:tcPr>
          <w:p w14:paraId="14606837" w14:textId="77777777" w:rsidR="0032234A" w:rsidRPr="001F23FC" w:rsidRDefault="0032234A">
            <w:pPr>
              <w:pStyle w:val="TAC"/>
            </w:pPr>
            <w:r w:rsidRPr="001F23FC">
              <w:t>30</w:t>
            </w:r>
          </w:p>
        </w:tc>
        <w:tc>
          <w:tcPr>
            <w:tcW w:w="1435" w:type="dxa"/>
            <w:shd w:val="clear" w:color="auto" w:fill="auto"/>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shd w:val="clear" w:color="auto" w:fill="auto"/>
            <w:noWrap/>
            <w:vAlign w:val="center"/>
            <w:hideMark/>
          </w:tcPr>
          <w:p w14:paraId="4A06EA17" w14:textId="77777777" w:rsidR="0032234A" w:rsidRPr="001F23FC" w:rsidRDefault="0032234A">
            <w:pPr>
              <w:pStyle w:val="TAC"/>
            </w:pPr>
            <w:r w:rsidRPr="001F23FC">
              <w:t>45</w:t>
            </w:r>
          </w:p>
        </w:tc>
        <w:tc>
          <w:tcPr>
            <w:tcW w:w="1435" w:type="dxa"/>
            <w:shd w:val="clear" w:color="auto" w:fill="auto"/>
            <w:noWrap/>
            <w:vAlign w:val="center"/>
            <w:hideMark/>
          </w:tcPr>
          <w:p w14:paraId="064F5804" w14:textId="77777777" w:rsidR="0032234A" w:rsidRPr="001F23FC" w:rsidRDefault="0032234A">
            <w:pPr>
              <w:pStyle w:val="TAC"/>
            </w:pPr>
            <w:r w:rsidRPr="001F23FC">
              <w:t>0.1851</w:t>
            </w:r>
          </w:p>
        </w:tc>
        <w:tc>
          <w:tcPr>
            <w:tcW w:w="1435" w:type="dxa"/>
            <w:shd w:val="clear" w:color="auto" w:fill="auto"/>
            <w:noWrap/>
            <w:vAlign w:val="center"/>
            <w:hideMark/>
          </w:tcPr>
          <w:p w14:paraId="2CF034E5" w14:textId="77777777" w:rsidR="0032234A" w:rsidRPr="001F23FC" w:rsidRDefault="0032234A">
            <w:pPr>
              <w:pStyle w:val="TAC"/>
            </w:pPr>
            <w:r w:rsidRPr="001F23FC">
              <w:t>45</w:t>
            </w:r>
          </w:p>
        </w:tc>
        <w:tc>
          <w:tcPr>
            <w:tcW w:w="1435" w:type="dxa"/>
            <w:shd w:val="clear" w:color="auto" w:fill="auto"/>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shd w:val="clear" w:color="auto" w:fill="auto"/>
            <w:noWrap/>
            <w:vAlign w:val="center"/>
            <w:hideMark/>
          </w:tcPr>
          <w:p w14:paraId="231778DC" w14:textId="77777777" w:rsidR="0032234A" w:rsidRPr="001F23FC" w:rsidRDefault="0032234A">
            <w:pPr>
              <w:pStyle w:val="TAC"/>
            </w:pPr>
            <w:r w:rsidRPr="001F23FC">
              <w:t>60</w:t>
            </w:r>
          </w:p>
        </w:tc>
        <w:tc>
          <w:tcPr>
            <w:tcW w:w="1435" w:type="dxa"/>
            <w:shd w:val="clear" w:color="auto" w:fill="auto"/>
            <w:noWrap/>
            <w:vAlign w:val="center"/>
            <w:hideMark/>
          </w:tcPr>
          <w:p w14:paraId="56844E09" w14:textId="77777777" w:rsidR="0032234A" w:rsidRPr="001F23FC" w:rsidRDefault="0032234A">
            <w:pPr>
              <w:pStyle w:val="TAC"/>
            </w:pPr>
            <w:r w:rsidRPr="001F23FC">
              <w:t>0.2267</w:t>
            </w:r>
          </w:p>
        </w:tc>
        <w:tc>
          <w:tcPr>
            <w:tcW w:w="1435" w:type="dxa"/>
            <w:shd w:val="clear" w:color="auto" w:fill="auto"/>
            <w:noWrap/>
            <w:vAlign w:val="center"/>
            <w:hideMark/>
          </w:tcPr>
          <w:p w14:paraId="2CB29F5D" w14:textId="77777777" w:rsidR="0032234A" w:rsidRPr="001F23FC" w:rsidRDefault="0032234A">
            <w:pPr>
              <w:pStyle w:val="TAC"/>
            </w:pPr>
            <w:r w:rsidRPr="001F23FC">
              <w:t>60</w:t>
            </w:r>
          </w:p>
        </w:tc>
        <w:tc>
          <w:tcPr>
            <w:tcW w:w="1435" w:type="dxa"/>
            <w:shd w:val="clear" w:color="auto" w:fill="auto"/>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shd w:val="clear" w:color="auto" w:fill="auto"/>
            <w:noWrap/>
            <w:vAlign w:val="center"/>
            <w:hideMark/>
          </w:tcPr>
          <w:p w14:paraId="5664D55E" w14:textId="77777777" w:rsidR="0032234A" w:rsidRPr="001F23FC" w:rsidRDefault="0032234A">
            <w:pPr>
              <w:pStyle w:val="TAC"/>
            </w:pPr>
            <w:r w:rsidRPr="001F23FC">
              <w:t>75</w:t>
            </w:r>
          </w:p>
        </w:tc>
        <w:tc>
          <w:tcPr>
            <w:tcW w:w="1435" w:type="dxa"/>
            <w:shd w:val="clear" w:color="auto" w:fill="auto"/>
            <w:noWrap/>
            <w:vAlign w:val="center"/>
            <w:hideMark/>
          </w:tcPr>
          <w:p w14:paraId="755A5F25" w14:textId="77777777" w:rsidR="0032234A" w:rsidRPr="001F23FC" w:rsidRDefault="0032234A">
            <w:pPr>
              <w:pStyle w:val="TAC"/>
            </w:pPr>
            <w:r w:rsidRPr="001F23FC">
              <w:t>0.2529</w:t>
            </w:r>
          </w:p>
        </w:tc>
        <w:tc>
          <w:tcPr>
            <w:tcW w:w="1435" w:type="dxa"/>
            <w:shd w:val="clear" w:color="auto" w:fill="auto"/>
            <w:noWrap/>
            <w:vAlign w:val="center"/>
            <w:hideMark/>
          </w:tcPr>
          <w:p w14:paraId="27011324" w14:textId="77777777" w:rsidR="0032234A" w:rsidRPr="001F23FC" w:rsidRDefault="0032234A">
            <w:pPr>
              <w:pStyle w:val="TAC"/>
            </w:pPr>
            <w:r w:rsidRPr="001F23FC">
              <w:t>75</w:t>
            </w:r>
          </w:p>
        </w:tc>
        <w:tc>
          <w:tcPr>
            <w:tcW w:w="1435" w:type="dxa"/>
            <w:shd w:val="clear" w:color="auto" w:fill="auto"/>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shd w:val="clear" w:color="auto" w:fill="auto"/>
            <w:noWrap/>
            <w:vAlign w:val="center"/>
            <w:hideMark/>
          </w:tcPr>
          <w:p w14:paraId="6ECBA307" w14:textId="77777777" w:rsidR="0032234A" w:rsidRPr="001F23FC" w:rsidRDefault="0032234A">
            <w:pPr>
              <w:pStyle w:val="TAC"/>
            </w:pPr>
            <w:r w:rsidRPr="001F23FC">
              <w:t>90</w:t>
            </w:r>
          </w:p>
        </w:tc>
        <w:tc>
          <w:tcPr>
            <w:tcW w:w="1435" w:type="dxa"/>
            <w:shd w:val="clear" w:color="auto" w:fill="auto"/>
            <w:noWrap/>
            <w:vAlign w:val="center"/>
            <w:hideMark/>
          </w:tcPr>
          <w:p w14:paraId="153A307E" w14:textId="77777777" w:rsidR="0032234A" w:rsidRPr="001F23FC" w:rsidRDefault="0032234A">
            <w:pPr>
              <w:pStyle w:val="TAC"/>
            </w:pPr>
            <w:r w:rsidRPr="001F23FC">
              <w:t>0.2618</w:t>
            </w:r>
          </w:p>
        </w:tc>
        <w:tc>
          <w:tcPr>
            <w:tcW w:w="1435" w:type="dxa"/>
            <w:shd w:val="clear" w:color="auto" w:fill="auto"/>
            <w:noWrap/>
            <w:vAlign w:val="center"/>
            <w:hideMark/>
          </w:tcPr>
          <w:p w14:paraId="74630971" w14:textId="77777777" w:rsidR="0032234A" w:rsidRPr="001F23FC" w:rsidRDefault="0032234A">
            <w:pPr>
              <w:pStyle w:val="TAC"/>
            </w:pPr>
            <w:r w:rsidRPr="001F23FC">
              <w:t>90</w:t>
            </w:r>
          </w:p>
        </w:tc>
        <w:tc>
          <w:tcPr>
            <w:tcW w:w="1435" w:type="dxa"/>
            <w:shd w:val="clear" w:color="auto" w:fill="auto"/>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shd w:val="clear" w:color="auto" w:fill="auto"/>
            <w:noWrap/>
            <w:vAlign w:val="center"/>
            <w:hideMark/>
          </w:tcPr>
          <w:p w14:paraId="04ADA0F3" w14:textId="77777777" w:rsidR="0032234A" w:rsidRPr="001F23FC" w:rsidRDefault="0032234A">
            <w:pPr>
              <w:pStyle w:val="TAC"/>
            </w:pPr>
            <w:r w:rsidRPr="001F23FC">
              <w:t>105</w:t>
            </w:r>
          </w:p>
        </w:tc>
        <w:tc>
          <w:tcPr>
            <w:tcW w:w="1435" w:type="dxa"/>
            <w:shd w:val="clear" w:color="auto" w:fill="auto"/>
            <w:noWrap/>
            <w:vAlign w:val="center"/>
            <w:hideMark/>
          </w:tcPr>
          <w:p w14:paraId="14044865" w14:textId="77777777" w:rsidR="0032234A" w:rsidRPr="001F23FC" w:rsidRDefault="0032234A">
            <w:pPr>
              <w:pStyle w:val="TAC"/>
            </w:pPr>
            <w:r w:rsidRPr="001F23FC">
              <w:t>0.2529</w:t>
            </w:r>
          </w:p>
        </w:tc>
        <w:tc>
          <w:tcPr>
            <w:tcW w:w="1435" w:type="dxa"/>
            <w:shd w:val="clear" w:color="auto" w:fill="auto"/>
            <w:noWrap/>
            <w:vAlign w:val="center"/>
            <w:hideMark/>
          </w:tcPr>
          <w:p w14:paraId="035A146D" w14:textId="77777777" w:rsidR="0032234A" w:rsidRPr="001F23FC" w:rsidRDefault="0032234A">
            <w:pPr>
              <w:pStyle w:val="TAC"/>
            </w:pPr>
            <w:r w:rsidRPr="001F23FC">
              <w:t>105</w:t>
            </w:r>
          </w:p>
        </w:tc>
        <w:tc>
          <w:tcPr>
            <w:tcW w:w="1435" w:type="dxa"/>
            <w:shd w:val="clear" w:color="auto" w:fill="auto"/>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shd w:val="clear" w:color="auto" w:fill="auto"/>
            <w:noWrap/>
            <w:vAlign w:val="center"/>
            <w:hideMark/>
          </w:tcPr>
          <w:p w14:paraId="0A7AD6AA" w14:textId="77777777" w:rsidR="0032234A" w:rsidRPr="001F23FC" w:rsidRDefault="0032234A">
            <w:pPr>
              <w:pStyle w:val="TAC"/>
            </w:pPr>
            <w:r w:rsidRPr="001F23FC">
              <w:t>120</w:t>
            </w:r>
          </w:p>
        </w:tc>
        <w:tc>
          <w:tcPr>
            <w:tcW w:w="1435" w:type="dxa"/>
            <w:shd w:val="clear" w:color="auto" w:fill="auto"/>
            <w:noWrap/>
            <w:vAlign w:val="center"/>
            <w:hideMark/>
          </w:tcPr>
          <w:p w14:paraId="2589F966" w14:textId="77777777" w:rsidR="0032234A" w:rsidRPr="001F23FC" w:rsidRDefault="0032234A">
            <w:pPr>
              <w:pStyle w:val="TAC"/>
            </w:pPr>
            <w:r w:rsidRPr="001F23FC">
              <w:t>0.2267</w:t>
            </w:r>
          </w:p>
        </w:tc>
        <w:tc>
          <w:tcPr>
            <w:tcW w:w="1435" w:type="dxa"/>
            <w:shd w:val="clear" w:color="auto" w:fill="auto"/>
            <w:noWrap/>
            <w:vAlign w:val="center"/>
            <w:hideMark/>
          </w:tcPr>
          <w:p w14:paraId="39317607" w14:textId="77777777" w:rsidR="0032234A" w:rsidRPr="001F23FC" w:rsidRDefault="0032234A">
            <w:pPr>
              <w:pStyle w:val="TAC"/>
            </w:pPr>
            <w:r w:rsidRPr="001F23FC">
              <w:t>120</w:t>
            </w:r>
          </w:p>
        </w:tc>
        <w:tc>
          <w:tcPr>
            <w:tcW w:w="1435" w:type="dxa"/>
            <w:shd w:val="clear" w:color="auto" w:fill="auto"/>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shd w:val="clear" w:color="auto" w:fill="auto"/>
            <w:noWrap/>
            <w:vAlign w:val="center"/>
            <w:hideMark/>
          </w:tcPr>
          <w:p w14:paraId="4DD17F6C" w14:textId="77777777" w:rsidR="0032234A" w:rsidRPr="001F23FC" w:rsidRDefault="0032234A">
            <w:pPr>
              <w:pStyle w:val="TAC"/>
            </w:pPr>
            <w:r w:rsidRPr="001F23FC">
              <w:t>135</w:t>
            </w:r>
          </w:p>
        </w:tc>
        <w:tc>
          <w:tcPr>
            <w:tcW w:w="1435" w:type="dxa"/>
            <w:shd w:val="clear" w:color="auto" w:fill="auto"/>
            <w:noWrap/>
            <w:vAlign w:val="center"/>
            <w:hideMark/>
          </w:tcPr>
          <w:p w14:paraId="791230DE" w14:textId="77777777" w:rsidR="0032234A" w:rsidRPr="001F23FC" w:rsidRDefault="0032234A">
            <w:pPr>
              <w:pStyle w:val="TAC"/>
            </w:pPr>
            <w:r w:rsidRPr="001F23FC">
              <w:t>0.1851</w:t>
            </w:r>
          </w:p>
        </w:tc>
        <w:tc>
          <w:tcPr>
            <w:tcW w:w="1435" w:type="dxa"/>
            <w:shd w:val="clear" w:color="auto" w:fill="auto"/>
            <w:noWrap/>
            <w:vAlign w:val="center"/>
            <w:hideMark/>
          </w:tcPr>
          <w:p w14:paraId="49E99E4C" w14:textId="77777777" w:rsidR="0032234A" w:rsidRPr="001F23FC" w:rsidRDefault="0032234A">
            <w:pPr>
              <w:pStyle w:val="TAC"/>
            </w:pPr>
            <w:r w:rsidRPr="001F23FC">
              <w:t>135</w:t>
            </w:r>
          </w:p>
        </w:tc>
        <w:tc>
          <w:tcPr>
            <w:tcW w:w="1435" w:type="dxa"/>
            <w:shd w:val="clear" w:color="auto" w:fill="auto"/>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shd w:val="clear" w:color="auto" w:fill="auto"/>
            <w:noWrap/>
            <w:vAlign w:val="center"/>
            <w:hideMark/>
          </w:tcPr>
          <w:p w14:paraId="20889A9C" w14:textId="77777777" w:rsidR="0032234A" w:rsidRPr="001F23FC" w:rsidRDefault="0032234A">
            <w:pPr>
              <w:pStyle w:val="TAC"/>
            </w:pPr>
            <w:r w:rsidRPr="001F23FC">
              <w:t>150</w:t>
            </w:r>
          </w:p>
        </w:tc>
        <w:tc>
          <w:tcPr>
            <w:tcW w:w="1435" w:type="dxa"/>
            <w:shd w:val="clear" w:color="auto" w:fill="auto"/>
            <w:noWrap/>
            <w:vAlign w:val="center"/>
            <w:hideMark/>
          </w:tcPr>
          <w:p w14:paraId="33A01117" w14:textId="77777777" w:rsidR="0032234A" w:rsidRPr="001F23FC" w:rsidRDefault="0032234A">
            <w:pPr>
              <w:pStyle w:val="TAC"/>
            </w:pPr>
            <w:r w:rsidRPr="001F23FC">
              <w:t>0.1309</w:t>
            </w:r>
          </w:p>
        </w:tc>
        <w:tc>
          <w:tcPr>
            <w:tcW w:w="1435" w:type="dxa"/>
            <w:shd w:val="clear" w:color="auto" w:fill="auto"/>
            <w:noWrap/>
            <w:vAlign w:val="center"/>
            <w:hideMark/>
          </w:tcPr>
          <w:p w14:paraId="1EBC5E99" w14:textId="77777777" w:rsidR="0032234A" w:rsidRPr="001F23FC" w:rsidRDefault="0032234A">
            <w:pPr>
              <w:pStyle w:val="TAC"/>
            </w:pPr>
            <w:r w:rsidRPr="001F23FC">
              <w:t>150</w:t>
            </w:r>
          </w:p>
        </w:tc>
        <w:tc>
          <w:tcPr>
            <w:tcW w:w="1435" w:type="dxa"/>
            <w:shd w:val="clear" w:color="auto" w:fill="auto"/>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shd w:val="clear" w:color="auto" w:fill="auto"/>
            <w:noWrap/>
            <w:vAlign w:val="center"/>
            <w:hideMark/>
          </w:tcPr>
          <w:p w14:paraId="57ED7198" w14:textId="77777777" w:rsidR="0032234A" w:rsidRPr="001F23FC" w:rsidRDefault="0032234A">
            <w:pPr>
              <w:pStyle w:val="TAC"/>
            </w:pPr>
            <w:r w:rsidRPr="001F23FC">
              <w:t>165</w:t>
            </w:r>
          </w:p>
        </w:tc>
        <w:tc>
          <w:tcPr>
            <w:tcW w:w="1435" w:type="dxa"/>
            <w:shd w:val="clear" w:color="auto" w:fill="auto"/>
            <w:noWrap/>
            <w:vAlign w:val="center"/>
            <w:hideMark/>
          </w:tcPr>
          <w:p w14:paraId="4B2BB686" w14:textId="77777777" w:rsidR="0032234A" w:rsidRPr="001F23FC" w:rsidRDefault="0032234A">
            <w:pPr>
              <w:pStyle w:val="TAC"/>
            </w:pPr>
            <w:r w:rsidRPr="001F23FC">
              <w:t>0.0678</w:t>
            </w:r>
          </w:p>
        </w:tc>
        <w:tc>
          <w:tcPr>
            <w:tcW w:w="1435" w:type="dxa"/>
            <w:shd w:val="clear" w:color="auto" w:fill="auto"/>
            <w:noWrap/>
            <w:vAlign w:val="center"/>
            <w:hideMark/>
          </w:tcPr>
          <w:p w14:paraId="67061881" w14:textId="77777777" w:rsidR="0032234A" w:rsidRPr="001F23FC" w:rsidRDefault="0032234A">
            <w:pPr>
              <w:pStyle w:val="TAC"/>
            </w:pPr>
            <w:r w:rsidRPr="001F23FC">
              <w:t>165</w:t>
            </w:r>
          </w:p>
        </w:tc>
        <w:tc>
          <w:tcPr>
            <w:tcW w:w="1435" w:type="dxa"/>
            <w:shd w:val="clear" w:color="auto" w:fill="auto"/>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shd w:val="clear" w:color="auto" w:fill="auto"/>
            <w:noWrap/>
            <w:vAlign w:val="center"/>
            <w:hideMark/>
          </w:tcPr>
          <w:p w14:paraId="306482B7" w14:textId="77777777" w:rsidR="0032234A" w:rsidRPr="001F23FC" w:rsidRDefault="0032234A">
            <w:pPr>
              <w:pStyle w:val="TAC"/>
            </w:pPr>
            <w:r w:rsidRPr="001F23FC">
              <w:t>180</w:t>
            </w:r>
          </w:p>
        </w:tc>
        <w:tc>
          <w:tcPr>
            <w:tcW w:w="1435" w:type="dxa"/>
            <w:shd w:val="clear" w:color="auto" w:fill="auto"/>
            <w:noWrap/>
            <w:vAlign w:val="center"/>
            <w:hideMark/>
          </w:tcPr>
          <w:p w14:paraId="1AF78531" w14:textId="77777777" w:rsidR="0032234A" w:rsidRPr="001F23FC" w:rsidRDefault="0032234A">
            <w:pPr>
              <w:pStyle w:val="TAC"/>
            </w:pPr>
            <w:r w:rsidRPr="001F23FC">
              <w:t>0</w:t>
            </w:r>
          </w:p>
        </w:tc>
        <w:tc>
          <w:tcPr>
            <w:tcW w:w="1435" w:type="dxa"/>
            <w:shd w:val="clear" w:color="auto" w:fill="auto"/>
            <w:noWrap/>
            <w:vAlign w:val="center"/>
            <w:hideMark/>
          </w:tcPr>
          <w:p w14:paraId="24BD730F" w14:textId="77777777" w:rsidR="0032234A" w:rsidRPr="001F23FC" w:rsidRDefault="0032234A">
            <w:pPr>
              <w:pStyle w:val="TAC"/>
            </w:pPr>
            <w:r w:rsidRPr="001F23FC">
              <w:t>180</w:t>
            </w:r>
          </w:p>
        </w:tc>
        <w:tc>
          <w:tcPr>
            <w:tcW w:w="1435" w:type="dxa"/>
            <w:shd w:val="clear" w:color="auto" w:fill="auto"/>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77777777" w:rsidR="0032234A" w:rsidRPr="001F23FC" w:rsidRDefault="0032234A">
      <w:r w:rsidRPr="001F23FC">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lastRenderedPageBreak/>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77777777"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 </w:t>
      </w:r>
    </w:p>
    <w:p w14:paraId="399128E4" w14:textId="074A046B" w:rsidR="0032234A" w:rsidRPr="001F23FC" w:rsidRDefault="00404AAC" w:rsidP="00C16FE6">
      <w:pPr>
        <w:pStyle w:val="TH"/>
      </w:pPr>
      <w:r w:rsidRPr="001F23FC">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2AC67422" w14:textId="77777777" w:rsidR="00C16FE6" w:rsidRPr="001F23FC" w:rsidRDefault="00C16FE6" w:rsidP="00C16FE6"/>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70569B64"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34" w:name="_CRTableM_4_51"/>
      <w:r w:rsidRPr="001F23FC">
        <w:lastRenderedPageBreak/>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1F23FC"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1F23FC" w:rsidRDefault="0032234A">
            <w:pPr>
              <w:pStyle w:val="TAL"/>
            </w:pPr>
            <w:r w:rsidRPr="001F23FC">
              <w:object w:dxaOrig="2940" w:dyaOrig="756" w14:anchorId="78F91D3B">
                <v:shape id="_x0000_i1206" type="#_x0000_t75" style="width:152.15pt;height:44.15pt" o:ole="">
                  <v:imagedata r:id="rId293" o:title=""/>
                </v:shape>
                <o:OLEObject Type="Embed" ProgID="Equation.3" ShapeID="_x0000_i1206" DrawAspect="Content" ObjectID="_1813070217" r:id="rId317"/>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1F23FC" w:rsidRDefault="0032234A">
            <w:pPr>
              <w:pStyle w:val="TAL"/>
            </w:pPr>
            <w:r w:rsidRPr="001F23FC">
              <w:object w:dxaOrig="3000" w:dyaOrig="756" w14:anchorId="07E36955">
                <v:shape id="_x0000_i1207" type="#_x0000_t75" style="width:151.45pt;height:44.15pt" o:ole="">
                  <v:imagedata r:id="rId295" o:title=""/>
                </v:shape>
                <o:OLEObject Type="Embed" ProgID="Equation.3" ShapeID="_x0000_i1207" DrawAspect="Content" ObjectID="_1813070218" r:id="rId318"/>
              </w:object>
            </w:r>
            <w:r w:rsidRPr="001F23FC">
              <w:rPr>
                <w:rFonts w:cs="Arial"/>
              </w:rPr>
              <w:t xml:space="preserve">, </w:t>
            </w:r>
            <w:proofErr w:type="spellStart"/>
            <w:r w:rsidRPr="001F23FC">
              <w:rPr>
                <w:rFonts w:cs="Arial"/>
              </w:rPr>
              <w:t>SLA</w:t>
            </w:r>
            <w:r w:rsidRPr="001F23FC">
              <w:rPr>
                <w:rFonts w:cs="Arial"/>
                <w:vertAlign w:val="subscript"/>
              </w:rPr>
              <w:t>v</w:t>
            </w:r>
            <w:proofErr w:type="spellEnd"/>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1F23FC" w:rsidRDefault="0032234A">
            <w:pPr>
              <w:pStyle w:val="TAL"/>
              <w:rPr>
                <w:kern w:val="2"/>
              </w:rPr>
            </w:pPr>
            <w:r w:rsidRPr="001F23FC">
              <w:rPr>
                <w:position w:val="-18"/>
              </w:rPr>
              <w:object w:dxaOrig="4212" w:dyaOrig="408" w14:anchorId="3A4C8FF6">
                <v:shape id="_x0000_i1208" type="#_x0000_t75" style="width:207.85pt;height:20.4pt" o:ole="">
                  <v:imagedata r:id="rId283" o:title=""/>
                </v:shape>
                <o:OLEObject Type="Embed" ProgID="Equation.DSMT4" ShapeID="_x0000_i1208" DrawAspect="Content" ObjectID="_1813070219" r:id="rId319"/>
              </w:object>
            </w:r>
          </w:p>
        </w:tc>
      </w:tr>
      <w:tr w:rsidR="0032234A" w:rsidRPr="001F23FC"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1F23FC" w:rsidRDefault="0032234A">
            <w:pPr>
              <w:pStyle w:val="TAL"/>
            </w:pPr>
            <w:proofErr w:type="spellStart"/>
            <w:r w:rsidRPr="001F23FC">
              <w:t>G</w:t>
            </w:r>
            <w:r w:rsidRPr="001F23FC">
              <w:rPr>
                <w:vertAlign w:val="subscript"/>
              </w:rPr>
              <w:t>E,max</w:t>
            </w:r>
            <w:proofErr w:type="spellEnd"/>
            <w:r w:rsidRPr="001F23FC">
              <w:rPr>
                <w:vertAlign w:val="subscript"/>
              </w:rPr>
              <w:t xml:space="preserve"> </w:t>
            </w:r>
            <w:r w:rsidRPr="001F23FC">
              <w:t xml:space="preserve">= </w:t>
            </w:r>
            <w:r w:rsidR="00530E4C" w:rsidRPr="001F23FC">
              <w:t>5</w:t>
            </w:r>
            <w:r w:rsidRPr="001F23FC">
              <w:t> </w:t>
            </w:r>
            <w:proofErr w:type="spellStart"/>
            <w:r w:rsidRPr="001F23FC">
              <w:t>dBi</w:t>
            </w:r>
            <w:proofErr w:type="spellEnd"/>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36" w:name="_CRTableM_4_52"/>
      <w:r w:rsidRPr="001F23FC">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1F23FC"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09" type="#_x0000_t75" style="width:44.15pt;height:14.95pt" o:ole="">
                  <v:imagedata r:id="rId285" o:title=""/>
                </v:shape>
                <o:OLEObject Type="Embed" ProgID="Equation.3" ShapeID="_x0000_i1209" DrawAspect="Content" ObjectID="_1813070220" r:id="rId320"/>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0" type="#_x0000_t75" style="width:243.15pt;height:44.15pt" o:ole="">
                  <v:imagedata r:id="rId287" o:title=""/>
                </v:shape>
                <o:OLEObject Type="Embed" ProgID="Equation.3" ShapeID="_x0000_i1210" DrawAspect="Content" ObjectID="_1813070221" r:id="rId321"/>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1" type="#_x0000_t75" style="width:281.2pt;height:44.15pt" o:ole="">
                  <v:imagedata r:id="rId289" o:title=""/>
                </v:shape>
                <o:OLEObject Type="Embed" ProgID="Equation.3" ShapeID="_x0000_i1211" DrawAspect="Content" ObjectID="_1813070222" r:id="rId322"/>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2" type="#_x0000_t75" style="width:338.25pt;height:27.85pt" o:ole="">
                  <v:imagedata r:id="rId291" o:title=""/>
                </v:shape>
                <o:OLEObject Type="Embed" ProgID="Equation.3" ShapeID="_x0000_i1212" DrawAspect="Content" ObjectID="_1813070223" r:id="rId323"/>
              </w:object>
            </w:r>
          </w:p>
        </w:tc>
      </w:tr>
      <w:tr w:rsidR="0032234A" w:rsidRPr="001F23FC"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1F23FC" w:rsidRDefault="0032234A">
            <w:pPr>
              <w:pStyle w:val="TAL"/>
            </w:pPr>
            <w:r w:rsidRPr="001F23FC">
              <w:t>Antenna array configuration (</w:t>
            </w:r>
            <w:proofErr w:type="spellStart"/>
            <w:r w:rsidRPr="001F23FC">
              <w:t>Row×Column</w:t>
            </w:r>
            <w:proofErr w:type="spellEnd"/>
            <w:r w:rsidRPr="001F23FC">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1F23FC" w:rsidRDefault="0032234A">
            <w:pPr>
              <w:pStyle w:val="TAL"/>
            </w:pPr>
            <w:r w:rsidRPr="001F23FC">
              <w:t>1</w:t>
            </w:r>
          </w:p>
        </w:tc>
      </w:tr>
      <w:tr w:rsidR="0032234A" w:rsidRPr="001F23FC"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lastRenderedPageBreak/>
        <w:t xml:space="preserve">Table </w:t>
      </w:r>
      <w:bookmarkEnd w:id="1038"/>
      <w:r w:rsidRPr="001F23FC">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1F23FC" w14:paraId="6A59B9A3" w14:textId="77777777" w:rsidTr="00554470">
        <w:trPr>
          <w:jc w:val="center"/>
        </w:trPr>
        <w:tc>
          <w:tcPr>
            <w:tcW w:w="2407" w:type="dxa"/>
            <w:shd w:val="clear" w:color="auto" w:fill="BFBFBF" w:themeFill="background1" w:themeFillShade="BF"/>
          </w:tcPr>
          <w:p w14:paraId="67C33572" w14:textId="77777777" w:rsidR="00530E4C" w:rsidRPr="001F23FC" w:rsidRDefault="00530E4C" w:rsidP="00554470">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554470">
            <w:pPr>
              <w:pStyle w:val="TAH"/>
            </w:pPr>
            <w:r w:rsidRPr="001F23FC">
              <w:t>M</w:t>
            </w:r>
          </w:p>
        </w:tc>
        <w:tc>
          <w:tcPr>
            <w:tcW w:w="1170" w:type="dxa"/>
            <w:shd w:val="clear" w:color="auto" w:fill="BFBFBF" w:themeFill="background1" w:themeFillShade="BF"/>
          </w:tcPr>
          <w:p w14:paraId="0B0C1A4D" w14:textId="77777777" w:rsidR="00530E4C" w:rsidRPr="001F23FC" w:rsidRDefault="00530E4C" w:rsidP="00554470">
            <w:pPr>
              <w:pStyle w:val="TAH"/>
            </w:pPr>
            <w:r w:rsidRPr="001F23FC">
              <w:t>N</w:t>
            </w:r>
          </w:p>
        </w:tc>
      </w:tr>
      <w:tr w:rsidR="00530E4C" w:rsidRPr="001F23FC" w14:paraId="7E763AC4" w14:textId="77777777" w:rsidTr="00554470">
        <w:trPr>
          <w:jc w:val="center"/>
        </w:trPr>
        <w:tc>
          <w:tcPr>
            <w:tcW w:w="2407" w:type="dxa"/>
          </w:tcPr>
          <w:p w14:paraId="0F338EDD" w14:textId="77777777" w:rsidR="00530E4C" w:rsidRPr="001F23FC" w:rsidRDefault="00530E4C" w:rsidP="00554470">
            <w:pPr>
              <w:pStyle w:val="TAC"/>
            </w:pPr>
            <w:r w:rsidRPr="001F23FC">
              <w:t>PC1</w:t>
            </w:r>
          </w:p>
        </w:tc>
        <w:tc>
          <w:tcPr>
            <w:tcW w:w="1188" w:type="dxa"/>
          </w:tcPr>
          <w:p w14:paraId="47FC764C" w14:textId="77777777" w:rsidR="00530E4C" w:rsidRPr="001F23FC" w:rsidRDefault="00530E4C" w:rsidP="00554470">
            <w:pPr>
              <w:pStyle w:val="TAC"/>
            </w:pPr>
            <w:r w:rsidRPr="001F23FC">
              <w:t>12</w:t>
            </w:r>
          </w:p>
        </w:tc>
        <w:tc>
          <w:tcPr>
            <w:tcW w:w="1170" w:type="dxa"/>
          </w:tcPr>
          <w:p w14:paraId="3B531C6C" w14:textId="77777777" w:rsidR="00530E4C" w:rsidRPr="001F23FC" w:rsidRDefault="00530E4C" w:rsidP="00554470">
            <w:pPr>
              <w:pStyle w:val="TAC"/>
            </w:pPr>
            <w:r w:rsidRPr="001F23FC">
              <w:t>12</w:t>
            </w:r>
          </w:p>
        </w:tc>
      </w:tr>
      <w:tr w:rsidR="00530E4C" w:rsidRPr="001F23FC" w14:paraId="365D0C09" w14:textId="77777777" w:rsidTr="00554470">
        <w:trPr>
          <w:jc w:val="center"/>
        </w:trPr>
        <w:tc>
          <w:tcPr>
            <w:tcW w:w="2407" w:type="dxa"/>
          </w:tcPr>
          <w:p w14:paraId="18B961C0" w14:textId="77777777" w:rsidR="00530E4C" w:rsidRPr="001F23FC" w:rsidRDefault="00530E4C" w:rsidP="00554470">
            <w:pPr>
              <w:pStyle w:val="TAC"/>
            </w:pPr>
            <w:r w:rsidRPr="001F23FC">
              <w:t>PC3</w:t>
            </w:r>
          </w:p>
        </w:tc>
        <w:tc>
          <w:tcPr>
            <w:tcW w:w="1188" w:type="dxa"/>
          </w:tcPr>
          <w:p w14:paraId="1AE7AFA2" w14:textId="77777777" w:rsidR="00530E4C" w:rsidRPr="001F23FC" w:rsidRDefault="00530E4C" w:rsidP="00554470">
            <w:pPr>
              <w:pStyle w:val="TAC"/>
            </w:pPr>
            <w:r w:rsidRPr="001F23FC">
              <w:t>8</w:t>
            </w:r>
          </w:p>
        </w:tc>
        <w:tc>
          <w:tcPr>
            <w:tcW w:w="1170" w:type="dxa"/>
          </w:tcPr>
          <w:p w14:paraId="4549AC1F" w14:textId="77777777" w:rsidR="00530E4C" w:rsidRPr="001F23FC" w:rsidRDefault="00530E4C" w:rsidP="00554470">
            <w:pPr>
              <w:pStyle w:val="TAC"/>
            </w:pPr>
            <w:r w:rsidRPr="001F23FC">
              <w:t>2</w:t>
            </w:r>
          </w:p>
        </w:tc>
      </w:tr>
      <w:tr w:rsidR="00530E4C" w:rsidRPr="001F23FC" w14:paraId="2582E652" w14:textId="77777777" w:rsidTr="00554470">
        <w:trPr>
          <w:jc w:val="center"/>
        </w:trPr>
        <w:tc>
          <w:tcPr>
            <w:tcW w:w="2407" w:type="dxa"/>
          </w:tcPr>
          <w:p w14:paraId="2AA388E4" w14:textId="77777777" w:rsidR="00530E4C" w:rsidRPr="001F23FC" w:rsidRDefault="00530E4C" w:rsidP="00554470">
            <w:pPr>
              <w:pStyle w:val="TAC"/>
            </w:pPr>
            <w:r w:rsidRPr="001F23FC">
              <w:t>PC3 (Alternate)</w:t>
            </w:r>
          </w:p>
        </w:tc>
        <w:tc>
          <w:tcPr>
            <w:tcW w:w="1188" w:type="dxa"/>
          </w:tcPr>
          <w:p w14:paraId="5EC76194" w14:textId="77777777" w:rsidR="00530E4C" w:rsidRPr="001F23FC" w:rsidRDefault="00530E4C" w:rsidP="00554470">
            <w:pPr>
              <w:pStyle w:val="TAC"/>
            </w:pPr>
            <w:r w:rsidRPr="001F23FC">
              <w:t>4</w:t>
            </w:r>
          </w:p>
        </w:tc>
        <w:tc>
          <w:tcPr>
            <w:tcW w:w="1170" w:type="dxa"/>
          </w:tcPr>
          <w:p w14:paraId="21F740EF" w14:textId="77777777" w:rsidR="00530E4C" w:rsidRPr="001F23FC" w:rsidRDefault="00530E4C" w:rsidP="00554470">
            <w:pPr>
              <w:pStyle w:val="TAC"/>
            </w:pPr>
            <w:r w:rsidRPr="001F23FC">
              <w:t>2</w:t>
            </w:r>
          </w:p>
        </w:tc>
      </w:tr>
      <w:tr w:rsidR="00530E4C" w:rsidRPr="001F23FC" w14:paraId="066F7E17" w14:textId="77777777" w:rsidTr="00554470">
        <w:trPr>
          <w:jc w:val="center"/>
        </w:trPr>
        <w:tc>
          <w:tcPr>
            <w:tcW w:w="2407" w:type="dxa"/>
          </w:tcPr>
          <w:p w14:paraId="29CA94EF" w14:textId="77777777" w:rsidR="00530E4C" w:rsidRPr="001F23FC" w:rsidRDefault="00530E4C" w:rsidP="00554470">
            <w:pPr>
              <w:pStyle w:val="TAC"/>
            </w:pPr>
            <w:r w:rsidRPr="001F23FC">
              <w:t>PC5</w:t>
            </w:r>
          </w:p>
        </w:tc>
        <w:tc>
          <w:tcPr>
            <w:tcW w:w="1188" w:type="dxa"/>
          </w:tcPr>
          <w:p w14:paraId="5BC050B1" w14:textId="77777777" w:rsidR="00530E4C" w:rsidRPr="001F23FC" w:rsidRDefault="00530E4C" w:rsidP="00554470">
            <w:pPr>
              <w:pStyle w:val="TAC"/>
            </w:pPr>
            <w:r w:rsidRPr="001F23FC">
              <w:t>12</w:t>
            </w:r>
          </w:p>
        </w:tc>
        <w:tc>
          <w:tcPr>
            <w:tcW w:w="1170" w:type="dxa"/>
          </w:tcPr>
          <w:p w14:paraId="7BE47528" w14:textId="77777777" w:rsidR="00530E4C" w:rsidRPr="001F23FC" w:rsidRDefault="00530E4C" w:rsidP="00554470">
            <w:pPr>
              <w:pStyle w:val="TAC"/>
            </w:pPr>
            <w:r w:rsidRPr="001F23FC">
              <w:t>12</w:t>
            </w:r>
          </w:p>
        </w:tc>
      </w:tr>
      <w:tr w:rsidR="00530E4C" w:rsidRPr="001F23FC" w14:paraId="24BA0945" w14:textId="77777777" w:rsidTr="00554470">
        <w:trPr>
          <w:jc w:val="center"/>
        </w:trPr>
        <w:tc>
          <w:tcPr>
            <w:tcW w:w="2407" w:type="dxa"/>
          </w:tcPr>
          <w:p w14:paraId="7E44E3E3" w14:textId="77777777" w:rsidR="00530E4C" w:rsidRPr="001F23FC" w:rsidRDefault="00530E4C" w:rsidP="00554470">
            <w:pPr>
              <w:pStyle w:val="TAC"/>
            </w:pPr>
            <w:r w:rsidRPr="001F23FC">
              <w:t>PC5 (Alternate)</w:t>
            </w:r>
          </w:p>
        </w:tc>
        <w:tc>
          <w:tcPr>
            <w:tcW w:w="1188" w:type="dxa"/>
          </w:tcPr>
          <w:p w14:paraId="33E769C3" w14:textId="77777777" w:rsidR="00530E4C" w:rsidRPr="001F23FC" w:rsidRDefault="00530E4C" w:rsidP="00554470">
            <w:pPr>
              <w:pStyle w:val="TAC"/>
            </w:pPr>
            <w:r w:rsidRPr="001F23FC">
              <w:t>6</w:t>
            </w:r>
          </w:p>
        </w:tc>
        <w:tc>
          <w:tcPr>
            <w:tcW w:w="1170" w:type="dxa"/>
          </w:tcPr>
          <w:p w14:paraId="4FD11FB4" w14:textId="77777777" w:rsidR="00530E4C" w:rsidRPr="001F23FC" w:rsidRDefault="00530E4C" w:rsidP="00554470">
            <w:pPr>
              <w:pStyle w:val="TAC"/>
            </w:pPr>
            <w:r w:rsidRPr="001F23FC">
              <w:t>6</w:t>
            </w:r>
          </w:p>
        </w:tc>
      </w:tr>
      <w:tr w:rsidR="006A33BD" w:rsidRPr="001F23FC" w14:paraId="0241B562" w14:textId="77777777" w:rsidTr="00554470">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554470">
        <w:trPr>
          <w:jc w:val="center"/>
        </w:trPr>
        <w:tc>
          <w:tcPr>
            <w:tcW w:w="4765" w:type="dxa"/>
            <w:gridSpan w:val="3"/>
          </w:tcPr>
          <w:p w14:paraId="10025D7B" w14:textId="4D067967" w:rsidR="006A33BD" w:rsidRPr="001F23FC" w:rsidRDefault="006A33BD" w:rsidP="006A33BD">
            <w:pPr>
              <w:pStyle w:val="TAN"/>
            </w:pPr>
            <w:r w:rsidRPr="001F23FC">
              <w:t>Note:</w:t>
            </w:r>
            <w:r w:rsidRPr="001F23FC">
              <w:tab/>
              <w:t>The alternate grids are based on an optional vendor declaration, see Table A.4.3.9-10 in [11] for PC3 and Table A.4.3.9-10a in [11]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7BCC656E"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r w:rsidR="008A772C" w:rsidRPr="001F23FC">
        <w:t xml:space="preserve"> </w:t>
      </w:r>
    </w:p>
    <w:p w14:paraId="642A9ACB" w14:textId="71382DB0" w:rsidR="008A772C" w:rsidRPr="001F23FC"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554470">
            <w:pPr>
              <w:pStyle w:val="TAH"/>
            </w:pPr>
            <w:r w:rsidRPr="001F23FC">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554470">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554470">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1F23FC" w:rsidRDefault="00530E4C" w:rsidP="00554470">
            <w:pPr>
              <w:pStyle w:val="TAH"/>
            </w:pPr>
            <w:r w:rsidRPr="001F23FC">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554470">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554470">
            <w:pPr>
              <w:pStyle w:val="TAH"/>
            </w:pPr>
            <w:r w:rsidRPr="001F23FC">
              <w:t>Number of unique grid points</w:t>
            </w:r>
          </w:p>
        </w:tc>
      </w:tr>
      <w:tr w:rsidR="00530E4C" w:rsidRPr="001F23FC"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1F23FC" w:rsidRDefault="00530E4C" w:rsidP="00554470">
            <w:pPr>
              <w:pStyle w:val="TAL"/>
            </w:pPr>
            <w:r w:rsidRPr="001F23FC">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1F23FC" w:rsidRDefault="00530E4C" w:rsidP="00554470">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1F23FC"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1F23FC" w:rsidRDefault="00530E4C" w:rsidP="00554470">
            <w:pPr>
              <w:pStyle w:val="TAL"/>
              <w:jc w:val="center"/>
            </w:pPr>
            <w:r w:rsidRPr="001F23FC">
              <w:t>1600</w:t>
            </w:r>
          </w:p>
        </w:tc>
      </w:tr>
      <w:tr w:rsidR="00530E4C" w:rsidRPr="001F23FC"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1F23FC"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1F23FC"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1F23FC" w:rsidRDefault="00530E4C" w:rsidP="00554470">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1F23FC"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1F23FC"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1F23FC" w:rsidRDefault="00530E4C" w:rsidP="00554470">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1F23FC" w:rsidRDefault="00530E4C" w:rsidP="00554470">
            <w:pPr>
              <w:pStyle w:val="TAL"/>
            </w:pPr>
            <w:r w:rsidRPr="001F23FC">
              <w:t>PC3</w:t>
            </w:r>
          </w:p>
          <w:p w14:paraId="55D91B33" w14:textId="77777777" w:rsidR="00530E4C" w:rsidRPr="001F23FC"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1F23FC" w:rsidRDefault="00530E4C" w:rsidP="00554470">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1F23FC" w:rsidRDefault="00530E4C" w:rsidP="00554470">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1F23FC" w:rsidRDefault="00530E4C" w:rsidP="00554470">
            <w:pPr>
              <w:pStyle w:val="TAL"/>
              <w:jc w:val="center"/>
            </w:pPr>
            <w:r w:rsidRPr="001F23FC">
              <w:t>450</w:t>
            </w:r>
          </w:p>
        </w:tc>
      </w:tr>
      <w:tr w:rsidR="00530E4C" w:rsidRPr="001F23FC"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1F23FC"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1F23FC"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1F23FC" w:rsidRDefault="00530E4C" w:rsidP="00554470">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1F23FC" w:rsidRDefault="00530E4C" w:rsidP="00554470">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1F23FC"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1F23FC"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1F23FC" w:rsidRDefault="00530E4C" w:rsidP="00554470">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1F23FC" w:rsidRDefault="00530E4C" w:rsidP="00554470">
            <w:pPr>
              <w:pStyle w:val="TAL"/>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1F23FC"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1F23FC" w:rsidDel="004E097D" w:rsidRDefault="00530E4C" w:rsidP="00554470">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1F23FC"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1F23FC" w:rsidRDefault="00530E4C" w:rsidP="00554470">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1F23FC" w:rsidRDefault="00530E4C" w:rsidP="00554470">
            <w:pPr>
              <w:pStyle w:val="TAL"/>
              <w:jc w:val="center"/>
            </w:pPr>
            <w:r w:rsidRPr="001F23FC">
              <w:t>125</w:t>
            </w:r>
          </w:p>
        </w:tc>
      </w:tr>
      <w:tr w:rsidR="00530E4C" w:rsidRPr="001F23FC"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1F23FC"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1F23FC" w:rsidRDefault="00530E4C" w:rsidP="00554470">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1F23FC" w:rsidRDefault="00530E4C" w:rsidP="00554470">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1F23FC" w:rsidRDefault="00530E4C" w:rsidP="00554470">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1F23FC"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1F23FC" w:rsidRDefault="00530E4C" w:rsidP="00554470">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1F23FC" w:rsidRDefault="00530E4C" w:rsidP="00554470">
            <w:pPr>
              <w:pStyle w:val="TAL"/>
            </w:pPr>
            <w:r w:rsidRPr="001F23FC">
              <w:t>PC5</w:t>
            </w:r>
          </w:p>
          <w:p w14:paraId="0637D2B0" w14:textId="77777777" w:rsidR="00530E4C" w:rsidRPr="001F23FC"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1F23FC" w:rsidDel="004E097D" w:rsidRDefault="00530E4C" w:rsidP="00554470">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1F23FC" w:rsidDel="004E097D"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1F23FC" w:rsidDel="004E097D"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1F23FC" w:rsidDel="004E097D" w:rsidRDefault="00530E4C" w:rsidP="00554470">
            <w:pPr>
              <w:pStyle w:val="TAL"/>
              <w:ind w:left="360"/>
              <w:jc w:val="center"/>
            </w:pPr>
            <w:r w:rsidRPr="001F23FC">
              <w:t>1600</w:t>
            </w:r>
          </w:p>
        </w:tc>
      </w:tr>
      <w:tr w:rsidR="00530E4C" w:rsidRPr="001F23FC"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1F23FC" w:rsidDel="004E097D"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1F23FC" w:rsidDel="004E097D"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1F23FC"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1F23FC" w:rsidDel="004E097D" w:rsidRDefault="00530E4C" w:rsidP="00554470">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1F23FC"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1F23FC" w:rsidDel="004E097D" w:rsidRDefault="00530E4C" w:rsidP="00554470">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1F23FC" w:rsidDel="004E097D" w:rsidRDefault="00530E4C" w:rsidP="00554470">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1F23FC" w:rsidDel="004E097D" w:rsidRDefault="00530E4C" w:rsidP="00554470">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1F23FC" w:rsidDel="004E097D" w:rsidRDefault="00530E4C" w:rsidP="00554470">
            <w:pPr>
              <w:pStyle w:val="TAL"/>
              <w:ind w:left="360"/>
              <w:jc w:val="center"/>
            </w:pPr>
            <w:r w:rsidRPr="001F23FC">
              <w:t>400</w:t>
            </w:r>
          </w:p>
        </w:tc>
      </w:tr>
      <w:tr w:rsidR="00530E4C" w:rsidRPr="001F23FC"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1F23FC" w:rsidDel="004E097D" w:rsidRDefault="00530E4C" w:rsidP="00554470">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1F23FC" w:rsidDel="004E097D" w:rsidRDefault="00530E4C" w:rsidP="00554470">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1F23FC"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1F23FC" w:rsidRDefault="00530E4C" w:rsidP="00554470">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1F23FC" w:rsidDel="004E097D" w:rsidRDefault="00530E4C" w:rsidP="00554470">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1F23FC" w:rsidDel="004E097D" w:rsidRDefault="00530E4C" w:rsidP="00554470">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1F23FC" w:rsidDel="004E097D" w:rsidRDefault="00530E4C" w:rsidP="00554470">
            <w:pPr>
              <w:pStyle w:val="TAL"/>
              <w:ind w:left="360"/>
              <w:jc w:val="center"/>
              <w:rPr>
                <w:rFonts w:ascii="Symbol" w:hAnsi="Symbol" w:cs="Calibri"/>
                <w:bCs/>
                <w:color w:val="000000"/>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1620D0">
        <w:trPr>
          <w:jc w:val="center"/>
        </w:trPr>
        <w:tc>
          <w:tcPr>
            <w:tcW w:w="0" w:type="auto"/>
            <w:vMerge w:val="restart"/>
            <w:tcBorders>
              <w:left w:val="single" w:sz="4" w:space="0" w:color="auto"/>
              <w:right w:val="single" w:sz="4" w:space="0" w:color="auto"/>
            </w:tcBorders>
            <w:vAlign w:val="center"/>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vAlign w:val="center"/>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vAlign w:val="center"/>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554470">
        <w:trPr>
          <w:jc w:val="center"/>
        </w:trPr>
        <w:tc>
          <w:tcPr>
            <w:tcW w:w="0" w:type="auto"/>
            <w:vMerge/>
            <w:tcBorders>
              <w:left w:val="single" w:sz="4" w:space="0" w:color="auto"/>
              <w:right w:val="single" w:sz="4" w:space="0" w:color="auto"/>
            </w:tcBorders>
            <w:vAlign w:val="center"/>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554470">
        <w:trPr>
          <w:jc w:val="center"/>
        </w:trPr>
        <w:tc>
          <w:tcPr>
            <w:tcW w:w="0" w:type="auto"/>
            <w:vMerge/>
            <w:tcBorders>
              <w:left w:val="single" w:sz="4" w:space="0" w:color="auto"/>
              <w:right w:val="single" w:sz="4" w:space="0" w:color="auto"/>
            </w:tcBorders>
            <w:vAlign w:val="center"/>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6A33BD" w:rsidRPr="001F23FC" w:rsidRDefault="006A33BD" w:rsidP="006A33BD">
            <w:pPr>
              <w:pStyle w:val="TAN"/>
            </w:pPr>
            <w:r w:rsidRPr="001F23FC">
              <w:lastRenderedPageBreak/>
              <w:t>Note:</w:t>
            </w:r>
            <w:r w:rsidRPr="001F23FC">
              <w:tab/>
              <w:t>The alternate grids are based on an optional vendor declaration, see Table A.4.3.9-10 in [11] for PC3 and Table A.4.3.9-10a in [11]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5C63E85E" w14:textId="77777777" w:rsidR="0032234A" w:rsidRPr="001F23FC" w:rsidRDefault="0032234A"/>
    <w:p w14:paraId="7FD647B8" w14:textId="77777777"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 </w:t>
      </w:r>
    </w:p>
    <w:p w14:paraId="5A8A5B6C" w14:textId="3361593A" w:rsidR="0032234A" w:rsidRPr="001F23FC" w:rsidRDefault="00530E4C" w:rsidP="00530E4C">
      <w:pPr>
        <w:pStyle w:val="B10"/>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xml:space="preserve">) </w:t>
      </w:r>
      <w:proofErr w:type="spellStart"/>
      <w:r w:rsidR="0032234A" w:rsidRPr="001F23FC">
        <w:t>quadratures</w:t>
      </w:r>
      <w:proofErr w:type="spellEnd"/>
    </w:p>
    <w:p w14:paraId="08E22890" w14:textId="4BB48379" w:rsidR="0032234A" w:rsidRPr="001F23FC" w:rsidRDefault="00530E4C" w:rsidP="00530E4C">
      <w:pPr>
        <w:pStyle w:val="B10"/>
      </w:pPr>
      <w:r w:rsidRPr="001F23FC">
        <w:t>-</w:t>
      </w:r>
      <w:r w:rsidRPr="001F23FC">
        <w:tab/>
      </w:r>
      <w:r w:rsidR="0032234A" w:rsidRPr="001F23FC">
        <w:t>use of the advanced Jacobian matrix quadrature approach that uses triangulations of the sphere</w:t>
      </w:r>
    </w:p>
    <w:p w14:paraId="673AC61F" w14:textId="77777777" w:rsidR="0032234A" w:rsidRPr="001F23FC" w:rsidRDefault="0032234A" w:rsidP="00C16FE6">
      <w:pPr>
        <w:pStyle w:val="Heading8"/>
      </w:pPr>
      <w:bookmarkStart w:id="1041" w:name="_Toc21026924"/>
      <w:bookmarkStart w:id="1042" w:name="_Toc27744222"/>
      <w:bookmarkStart w:id="1043" w:name="_Toc36197393"/>
      <w:bookmarkStart w:id="1044" w:name="_Toc36198085"/>
      <w:r w:rsidRPr="001F23FC">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lastRenderedPageBreak/>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292AF415" w14:textId="77777777" w:rsidR="00C16FE6" w:rsidRPr="001F23FC" w:rsidRDefault="00C16FE6" w:rsidP="00C16FE6"/>
    <w:p w14:paraId="6FE29F0B" w14:textId="146F0AB2" w:rsidR="0032234A" w:rsidRPr="001F23FC" w:rsidRDefault="00404AAC">
      <w:pPr>
        <w:pStyle w:val="TH"/>
      </w:pPr>
      <w:r w:rsidRPr="001F23FC">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65C4169E" w14:textId="77777777" w:rsidR="00C16FE6" w:rsidRPr="001F23FC" w:rsidRDefault="00C16FE6"/>
    <w:p w14:paraId="2EA490DA" w14:textId="77777777" w:rsidR="0032234A" w:rsidRPr="001F23FC" w:rsidRDefault="0032234A">
      <w:r w:rsidRPr="001F23FC">
        <w:t>The following aspects are necessary:</w:t>
      </w:r>
    </w:p>
    <w:p w14:paraId="7A55D2C9" w14:textId="77777777" w:rsidR="0032234A" w:rsidRPr="001F23FC" w:rsidRDefault="0032234A">
      <w:pPr>
        <w:pStyle w:val="B10"/>
      </w:pPr>
      <w:r w:rsidRPr="001F23FC">
        <w:lastRenderedPageBreak/>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0"/>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lastRenderedPageBreak/>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1F23FC"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1F23FC" w:rsidRDefault="0032234A">
            <w:pPr>
              <w:pStyle w:val="TAH"/>
            </w:pPr>
            <w:r w:rsidRPr="001F23FC">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1F23FC" w:rsidRDefault="0032234A">
            <w:pPr>
              <w:pStyle w:val="TAH"/>
            </w:pPr>
            <w:r w:rsidRPr="001F23FC">
              <w:t>DUT</w:t>
            </w:r>
            <w:r w:rsidRPr="001F23FC">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1F23FC" w:rsidRDefault="0032234A">
            <w:pPr>
              <w:pStyle w:val="TAH"/>
            </w:pPr>
            <w:r w:rsidRPr="001F23FC">
              <w:t>Measurement</w:t>
            </w:r>
            <w:r w:rsidRPr="001F23FC">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1F23FC" w:rsidRDefault="0032234A">
            <w:pPr>
              <w:pStyle w:val="TAH"/>
            </w:pPr>
            <w:r w:rsidRPr="001F23FC">
              <w:t>Diagram</w:t>
            </w:r>
          </w:p>
        </w:tc>
      </w:tr>
      <w:tr w:rsidR="0032234A" w:rsidRPr="001F23FC"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1F23FC" w:rsidRDefault="0032234A">
            <w:pPr>
              <w:pStyle w:val="TAC"/>
            </w:pPr>
            <w:r w:rsidRPr="001F23FC">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1F23FC" w:rsidRDefault="0032234A">
            <w:pPr>
              <w:pStyle w:val="TAC"/>
            </w:pPr>
            <w:r w:rsidRPr="001F23FC">
              <w:t>α = 0º;</w:t>
            </w:r>
            <w:r w:rsidRPr="001F23FC">
              <w:br/>
              <w:t>β = 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5CB4CD5" w14:textId="77777777" w:rsidR="0032234A" w:rsidRPr="001F23FC" w:rsidRDefault="0032234A">
            <w:pPr>
              <w:pStyle w:val="TAC"/>
            </w:pPr>
            <w:r w:rsidRPr="001F23FC">
              <w:t xml:space="preserve">with polarization reference </w:t>
            </w: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09ED45"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1F23FC" w:rsidRDefault="0032234A">
            <w:pPr>
              <w:pStyle w:val="TAC"/>
            </w:pPr>
            <w:r w:rsidRPr="001F23FC">
              <w:t>Free space</w:t>
            </w:r>
          </w:p>
          <w:p w14:paraId="2634A75D" w14:textId="77777777" w:rsidR="0032234A" w:rsidRPr="001F23FC" w:rsidRDefault="0032234A">
            <w:pPr>
              <w:pStyle w:val="TAC"/>
            </w:pPr>
            <w:r w:rsidRPr="001F23FC">
              <w:t xml:space="preserve">DUT Orientation 2 – Option 1 </w:t>
            </w:r>
          </w:p>
          <w:p w14:paraId="4D054F9C" w14:textId="77777777" w:rsidR="0032234A" w:rsidRPr="001F23FC" w:rsidRDefault="0032234A">
            <w:pPr>
              <w:pStyle w:val="TAC"/>
            </w:pPr>
            <w:r w:rsidRPr="001F23F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5D02BE8F" w14:textId="77777777" w:rsidR="0032234A" w:rsidRPr="001F23FC" w:rsidRDefault="0032234A">
            <w:pPr>
              <w:pStyle w:val="TAC"/>
            </w:pPr>
            <w:r w:rsidRPr="001F23FC">
              <w:t xml:space="preserve">with polarization reference </w:t>
            </w:r>
          </w:p>
          <w:p w14:paraId="4D554D0A"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329F92"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1F23FC" w:rsidRDefault="0032234A">
            <w:pPr>
              <w:pStyle w:val="TAC"/>
            </w:pPr>
            <w:r w:rsidRPr="001F23FC">
              <w:t>Free space</w:t>
            </w:r>
          </w:p>
          <w:p w14:paraId="439A8DA3" w14:textId="77777777" w:rsidR="0032234A" w:rsidRPr="001F23FC" w:rsidRDefault="0032234A">
            <w:pPr>
              <w:pStyle w:val="TAC"/>
            </w:pPr>
            <w:r w:rsidRPr="001F23FC">
              <w:t xml:space="preserve">DUT Orientation 2 – Option 2 </w:t>
            </w:r>
          </w:p>
          <w:p w14:paraId="1B3876B1" w14:textId="77777777" w:rsidR="0032234A" w:rsidRPr="001F23FC" w:rsidRDefault="0032234A">
            <w:pPr>
              <w:pStyle w:val="TAC"/>
            </w:pPr>
            <w:r w:rsidRPr="001F23FC">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9998288" w14:textId="77777777" w:rsidR="0032234A" w:rsidRPr="001F23FC" w:rsidRDefault="0032234A">
            <w:pPr>
              <w:pStyle w:val="TAC"/>
            </w:pPr>
            <w:r w:rsidRPr="001F23FC">
              <w:t xml:space="preserve">with polarization reference </w:t>
            </w:r>
          </w:p>
          <w:p w14:paraId="31315301"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287164E"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lastRenderedPageBreak/>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1F23FC" w14:paraId="57F16AB9" w14:textId="77777777">
        <w:trPr>
          <w:cantSplit/>
          <w:jc w:val="center"/>
        </w:trPr>
        <w:tc>
          <w:tcPr>
            <w:tcW w:w="1418" w:type="dxa"/>
            <w:shd w:val="clear" w:color="auto" w:fill="auto"/>
            <w:vAlign w:val="center"/>
          </w:tcPr>
          <w:p w14:paraId="0848F857" w14:textId="77777777" w:rsidR="0032234A" w:rsidRPr="001F23FC" w:rsidRDefault="0032234A">
            <w:pPr>
              <w:pStyle w:val="TAH"/>
            </w:pPr>
            <w:r w:rsidRPr="001F23FC">
              <w:t>Test condition</w:t>
            </w:r>
          </w:p>
        </w:tc>
        <w:tc>
          <w:tcPr>
            <w:tcW w:w="1419" w:type="dxa"/>
            <w:shd w:val="clear" w:color="auto" w:fill="auto"/>
            <w:vAlign w:val="center"/>
          </w:tcPr>
          <w:p w14:paraId="726BCD96" w14:textId="77777777" w:rsidR="0032234A" w:rsidRPr="001F23FC" w:rsidRDefault="0032234A">
            <w:pPr>
              <w:pStyle w:val="TAH"/>
            </w:pPr>
            <w:r w:rsidRPr="001F23FC">
              <w:t>DUT</w:t>
            </w:r>
            <w:r w:rsidRPr="001F23FC">
              <w:br/>
              <w:t>orientation</w:t>
            </w:r>
          </w:p>
        </w:tc>
        <w:tc>
          <w:tcPr>
            <w:tcW w:w="1418" w:type="dxa"/>
            <w:shd w:val="clear" w:color="auto" w:fill="auto"/>
            <w:vAlign w:val="center"/>
          </w:tcPr>
          <w:p w14:paraId="2CBAE53C" w14:textId="77777777" w:rsidR="0032234A" w:rsidRPr="001F23FC" w:rsidRDefault="0032234A">
            <w:pPr>
              <w:pStyle w:val="TAH"/>
            </w:pPr>
            <w:r w:rsidRPr="001F23FC">
              <w:t>Link</w:t>
            </w:r>
            <w:r w:rsidRPr="001F23FC">
              <w:br/>
              <w:t>angle</w:t>
            </w:r>
          </w:p>
        </w:tc>
        <w:tc>
          <w:tcPr>
            <w:tcW w:w="1419" w:type="dxa"/>
            <w:shd w:val="clear" w:color="auto" w:fill="auto"/>
            <w:vAlign w:val="center"/>
          </w:tcPr>
          <w:p w14:paraId="18F8FE73" w14:textId="77777777" w:rsidR="0032234A" w:rsidRPr="001F23FC" w:rsidRDefault="0032234A">
            <w:pPr>
              <w:pStyle w:val="TAH"/>
            </w:pPr>
            <w:r w:rsidRPr="001F23FC">
              <w:t>Measurement</w:t>
            </w:r>
            <w:r w:rsidRPr="001F23FC">
              <w:br/>
              <w:t>angle</w:t>
            </w:r>
          </w:p>
        </w:tc>
        <w:tc>
          <w:tcPr>
            <w:tcW w:w="4185" w:type="dxa"/>
            <w:shd w:val="clear" w:color="auto" w:fill="auto"/>
            <w:vAlign w:val="center"/>
          </w:tcPr>
          <w:p w14:paraId="2346387A" w14:textId="77777777" w:rsidR="0032234A" w:rsidRPr="001F23FC" w:rsidRDefault="0032234A">
            <w:pPr>
              <w:pStyle w:val="TAH"/>
            </w:pPr>
            <w:r w:rsidRPr="001F23FC">
              <w:t>Diagram</w:t>
            </w:r>
          </w:p>
        </w:tc>
      </w:tr>
      <w:tr w:rsidR="0032234A" w:rsidRPr="001F23FC" w14:paraId="160706EC" w14:textId="77777777">
        <w:trPr>
          <w:cantSplit/>
          <w:jc w:val="center"/>
        </w:trPr>
        <w:tc>
          <w:tcPr>
            <w:tcW w:w="1418" w:type="dxa"/>
            <w:shd w:val="clear" w:color="auto" w:fill="auto"/>
            <w:vAlign w:val="center"/>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419" w:type="dxa"/>
            <w:shd w:val="clear" w:color="auto" w:fill="auto"/>
            <w:vAlign w:val="center"/>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418" w:type="dxa"/>
            <w:vAlign w:val="center"/>
          </w:tcPr>
          <w:p w14:paraId="70D23B2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C34523C" w14:textId="77777777" w:rsidR="0032234A" w:rsidRPr="001F23FC" w:rsidRDefault="0032234A">
            <w:pPr>
              <w:pStyle w:val="TAC"/>
            </w:pPr>
            <w:r w:rsidRPr="001F23FC">
              <w:t xml:space="preserve">with polarization reference </w:t>
            </w:r>
          </w:p>
          <w:p w14:paraId="0E43A66F"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5454B39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07B45DB"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5" w:type="dxa"/>
            <w:vAlign w:val="center"/>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trPr>
          <w:cantSplit/>
          <w:jc w:val="center"/>
        </w:trPr>
        <w:tc>
          <w:tcPr>
            <w:tcW w:w="1418" w:type="dxa"/>
            <w:shd w:val="clear" w:color="auto" w:fill="auto"/>
            <w:vAlign w:val="center"/>
          </w:tcPr>
          <w:p w14:paraId="26A14B33" w14:textId="77777777" w:rsidR="0032234A" w:rsidRPr="001F23FC" w:rsidRDefault="0032234A">
            <w:pPr>
              <w:pStyle w:val="TAC"/>
            </w:pPr>
            <w:r w:rsidRPr="001F23FC">
              <w:t>Free space</w:t>
            </w:r>
          </w:p>
          <w:p w14:paraId="14CEB79A" w14:textId="77777777" w:rsidR="0032234A" w:rsidRPr="001F23FC" w:rsidRDefault="0032234A">
            <w:pPr>
              <w:pStyle w:val="TAC"/>
            </w:pPr>
            <w:r w:rsidRPr="001F23FC">
              <w:t xml:space="preserve">DUT Orientation 2 – Option 1 </w:t>
            </w:r>
          </w:p>
          <w:p w14:paraId="59663AC7" w14:textId="77777777" w:rsidR="0032234A" w:rsidRPr="001F23FC" w:rsidRDefault="0032234A">
            <w:pPr>
              <w:pStyle w:val="TAC"/>
            </w:pPr>
            <w:r w:rsidRPr="001F23FC">
              <w:t>(based on re-positioning approach)</w:t>
            </w:r>
          </w:p>
        </w:tc>
        <w:tc>
          <w:tcPr>
            <w:tcW w:w="1419" w:type="dxa"/>
            <w:shd w:val="clear" w:color="auto" w:fill="auto"/>
            <w:vAlign w:val="center"/>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418" w:type="dxa"/>
            <w:vAlign w:val="center"/>
          </w:tcPr>
          <w:p w14:paraId="40AE3ED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77ACF306" w14:textId="77777777" w:rsidR="0032234A" w:rsidRPr="001F23FC" w:rsidRDefault="0032234A">
            <w:pPr>
              <w:pStyle w:val="TAC"/>
            </w:pPr>
            <w:r w:rsidRPr="001F23FC">
              <w:t xml:space="preserve">with polarization reference </w:t>
            </w:r>
          </w:p>
          <w:p w14:paraId="40F42D3B"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72781A9B"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04A194EA"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5" w:type="dxa"/>
            <w:vAlign w:val="center"/>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trPr>
          <w:cantSplit/>
          <w:jc w:val="center"/>
        </w:trPr>
        <w:tc>
          <w:tcPr>
            <w:tcW w:w="1418" w:type="dxa"/>
            <w:shd w:val="clear" w:color="auto" w:fill="auto"/>
            <w:vAlign w:val="center"/>
          </w:tcPr>
          <w:p w14:paraId="66B1D969" w14:textId="77777777" w:rsidR="0032234A" w:rsidRPr="001F23FC" w:rsidRDefault="0032234A">
            <w:pPr>
              <w:pStyle w:val="TAC"/>
            </w:pPr>
            <w:r w:rsidRPr="001F23FC">
              <w:t>Free space</w:t>
            </w:r>
          </w:p>
          <w:p w14:paraId="4FEE8AC1" w14:textId="77777777" w:rsidR="0032234A" w:rsidRPr="001F23FC" w:rsidRDefault="0032234A">
            <w:pPr>
              <w:pStyle w:val="TAC"/>
            </w:pPr>
            <w:r w:rsidRPr="001F23FC">
              <w:t xml:space="preserve">DUT Orientation 2 – Option 2 </w:t>
            </w:r>
          </w:p>
          <w:p w14:paraId="0D4DEBDA" w14:textId="77777777" w:rsidR="0032234A" w:rsidRPr="001F23FC" w:rsidRDefault="0032234A">
            <w:pPr>
              <w:pStyle w:val="TAC"/>
            </w:pPr>
            <w:r w:rsidRPr="001F23FC">
              <w:t>(based on re-positioning approach)</w:t>
            </w:r>
          </w:p>
        </w:tc>
        <w:tc>
          <w:tcPr>
            <w:tcW w:w="1419" w:type="dxa"/>
            <w:shd w:val="clear" w:color="auto" w:fill="auto"/>
            <w:vAlign w:val="center"/>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418" w:type="dxa"/>
            <w:vAlign w:val="center"/>
          </w:tcPr>
          <w:p w14:paraId="059851C5"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3F85ADE9" w14:textId="77777777" w:rsidR="0032234A" w:rsidRPr="001F23FC" w:rsidRDefault="0032234A">
            <w:pPr>
              <w:pStyle w:val="TAC"/>
            </w:pPr>
            <w:r w:rsidRPr="001F23FC">
              <w:t xml:space="preserve">with polarization reference </w:t>
            </w:r>
          </w:p>
          <w:p w14:paraId="066DA397"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37298736"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F34F4AA"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5" w:type="dxa"/>
            <w:vAlign w:val="center"/>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trPr>
          <w:cantSplit/>
          <w:jc w:val="center"/>
        </w:trPr>
        <w:tc>
          <w:tcPr>
            <w:tcW w:w="4185" w:type="dxa"/>
            <w:gridSpan w:val="5"/>
            <w:shd w:val="clear" w:color="auto" w:fill="auto"/>
            <w:vAlign w:val="center"/>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lastRenderedPageBreak/>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1F23FC" w14:paraId="4F8E3A2E" w14:textId="77777777">
        <w:trPr>
          <w:cantSplit/>
          <w:jc w:val="center"/>
        </w:trPr>
        <w:tc>
          <w:tcPr>
            <w:tcW w:w="1418" w:type="dxa"/>
            <w:shd w:val="clear" w:color="auto" w:fill="auto"/>
            <w:vAlign w:val="center"/>
          </w:tcPr>
          <w:p w14:paraId="5D0AB652" w14:textId="77777777" w:rsidR="0032234A" w:rsidRPr="001F23FC" w:rsidRDefault="0032234A">
            <w:pPr>
              <w:pStyle w:val="TAH"/>
            </w:pPr>
            <w:r w:rsidRPr="001F23FC">
              <w:t>Test condition</w:t>
            </w:r>
          </w:p>
        </w:tc>
        <w:tc>
          <w:tcPr>
            <w:tcW w:w="1419" w:type="dxa"/>
            <w:shd w:val="clear" w:color="auto" w:fill="auto"/>
            <w:vAlign w:val="center"/>
          </w:tcPr>
          <w:p w14:paraId="7F0158A1" w14:textId="77777777" w:rsidR="0032234A" w:rsidRPr="001F23FC" w:rsidRDefault="0032234A">
            <w:pPr>
              <w:pStyle w:val="TAH"/>
            </w:pPr>
            <w:r w:rsidRPr="001F23FC">
              <w:t>DUT</w:t>
            </w:r>
            <w:r w:rsidRPr="001F23FC">
              <w:br/>
              <w:t>orientation</w:t>
            </w:r>
          </w:p>
        </w:tc>
        <w:tc>
          <w:tcPr>
            <w:tcW w:w="1418" w:type="dxa"/>
            <w:shd w:val="clear" w:color="auto" w:fill="auto"/>
            <w:vAlign w:val="center"/>
          </w:tcPr>
          <w:p w14:paraId="71B20774" w14:textId="77777777" w:rsidR="0032234A" w:rsidRPr="001F23FC" w:rsidRDefault="0032234A">
            <w:pPr>
              <w:pStyle w:val="TAH"/>
            </w:pPr>
            <w:r w:rsidRPr="001F23FC">
              <w:t>Link</w:t>
            </w:r>
            <w:r w:rsidRPr="001F23FC">
              <w:br/>
              <w:t>angle</w:t>
            </w:r>
          </w:p>
        </w:tc>
        <w:tc>
          <w:tcPr>
            <w:tcW w:w="1419" w:type="dxa"/>
            <w:shd w:val="clear" w:color="auto" w:fill="auto"/>
            <w:vAlign w:val="center"/>
          </w:tcPr>
          <w:p w14:paraId="55D4EDCB" w14:textId="77777777" w:rsidR="0032234A" w:rsidRPr="001F23FC" w:rsidRDefault="0032234A">
            <w:pPr>
              <w:pStyle w:val="TAH"/>
            </w:pPr>
            <w:r w:rsidRPr="001F23FC">
              <w:t>Measurement</w:t>
            </w:r>
            <w:r w:rsidRPr="001F23FC">
              <w:br/>
              <w:t>angle</w:t>
            </w:r>
          </w:p>
        </w:tc>
        <w:tc>
          <w:tcPr>
            <w:tcW w:w="4183" w:type="dxa"/>
            <w:shd w:val="clear" w:color="auto" w:fill="auto"/>
            <w:vAlign w:val="center"/>
          </w:tcPr>
          <w:p w14:paraId="64B359F0" w14:textId="77777777" w:rsidR="0032234A" w:rsidRPr="001F23FC" w:rsidRDefault="0032234A">
            <w:pPr>
              <w:pStyle w:val="TAH"/>
            </w:pPr>
            <w:r w:rsidRPr="001F23FC">
              <w:t>Diagram</w:t>
            </w:r>
          </w:p>
        </w:tc>
      </w:tr>
      <w:tr w:rsidR="0032234A" w:rsidRPr="001F23FC" w14:paraId="792819B4" w14:textId="77777777">
        <w:trPr>
          <w:cantSplit/>
          <w:jc w:val="center"/>
        </w:trPr>
        <w:tc>
          <w:tcPr>
            <w:tcW w:w="1418" w:type="dxa"/>
            <w:shd w:val="clear" w:color="auto" w:fill="auto"/>
            <w:vAlign w:val="center"/>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419" w:type="dxa"/>
            <w:shd w:val="clear" w:color="auto" w:fill="auto"/>
            <w:vAlign w:val="center"/>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418" w:type="dxa"/>
            <w:vAlign w:val="center"/>
          </w:tcPr>
          <w:p w14:paraId="281079AD"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B189B52" w14:textId="77777777" w:rsidR="0032234A" w:rsidRPr="001F23FC" w:rsidRDefault="0032234A">
            <w:pPr>
              <w:pStyle w:val="TAC"/>
            </w:pPr>
            <w:r w:rsidRPr="001F23FC">
              <w:t xml:space="preserve">with polarization reference </w:t>
            </w:r>
          </w:p>
          <w:p w14:paraId="1A0B587B"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404E294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1930E72"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trPr>
          <w:cantSplit/>
          <w:jc w:val="center"/>
        </w:trPr>
        <w:tc>
          <w:tcPr>
            <w:tcW w:w="1418" w:type="dxa"/>
            <w:shd w:val="clear" w:color="auto" w:fill="auto"/>
            <w:vAlign w:val="center"/>
          </w:tcPr>
          <w:p w14:paraId="126F1411" w14:textId="77777777" w:rsidR="0032234A" w:rsidRPr="001F23FC" w:rsidRDefault="0032234A">
            <w:pPr>
              <w:pStyle w:val="TAC"/>
            </w:pPr>
            <w:r w:rsidRPr="001F23FC">
              <w:t>Free space</w:t>
            </w:r>
          </w:p>
          <w:p w14:paraId="4A618573" w14:textId="77777777" w:rsidR="0032234A" w:rsidRPr="001F23FC" w:rsidRDefault="0032234A">
            <w:pPr>
              <w:pStyle w:val="TAC"/>
            </w:pPr>
            <w:r w:rsidRPr="001F23FC">
              <w:t xml:space="preserve">DUT Orientation 2 – Option 1 </w:t>
            </w:r>
          </w:p>
          <w:p w14:paraId="1A496C3D" w14:textId="77777777" w:rsidR="0032234A" w:rsidRPr="001F23FC" w:rsidRDefault="0032234A">
            <w:pPr>
              <w:pStyle w:val="TAC"/>
            </w:pPr>
            <w:r w:rsidRPr="001F23FC">
              <w:t>(based on re-positioning approach)</w:t>
            </w:r>
          </w:p>
        </w:tc>
        <w:tc>
          <w:tcPr>
            <w:tcW w:w="1419" w:type="dxa"/>
            <w:shd w:val="clear" w:color="auto" w:fill="auto"/>
            <w:vAlign w:val="center"/>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418" w:type="dxa"/>
            <w:vAlign w:val="center"/>
          </w:tcPr>
          <w:p w14:paraId="1EBBCABB"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55D2BE5" w14:textId="77777777" w:rsidR="0032234A" w:rsidRPr="001F23FC" w:rsidRDefault="0032234A">
            <w:pPr>
              <w:pStyle w:val="TAC"/>
            </w:pPr>
            <w:r w:rsidRPr="001F23FC">
              <w:t xml:space="preserve">with polarization reference </w:t>
            </w:r>
          </w:p>
          <w:p w14:paraId="0269C05E"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2E059743"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88B944"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trPr>
          <w:cantSplit/>
          <w:jc w:val="center"/>
        </w:trPr>
        <w:tc>
          <w:tcPr>
            <w:tcW w:w="1418" w:type="dxa"/>
            <w:shd w:val="clear" w:color="auto" w:fill="auto"/>
            <w:vAlign w:val="center"/>
          </w:tcPr>
          <w:p w14:paraId="21859D5A" w14:textId="77777777" w:rsidR="0032234A" w:rsidRPr="001F23FC" w:rsidRDefault="0032234A">
            <w:pPr>
              <w:pStyle w:val="TAC"/>
            </w:pPr>
            <w:r w:rsidRPr="001F23FC">
              <w:t>Free space</w:t>
            </w:r>
          </w:p>
          <w:p w14:paraId="1DF25B44" w14:textId="77777777" w:rsidR="0032234A" w:rsidRPr="001F23FC" w:rsidRDefault="0032234A">
            <w:pPr>
              <w:pStyle w:val="TAC"/>
            </w:pPr>
            <w:r w:rsidRPr="001F23FC">
              <w:t xml:space="preserve">DUT Orientation 2 – Option 2 </w:t>
            </w:r>
          </w:p>
          <w:p w14:paraId="75A403CF" w14:textId="77777777" w:rsidR="0032234A" w:rsidRPr="001F23FC" w:rsidRDefault="0032234A">
            <w:pPr>
              <w:pStyle w:val="TAC"/>
            </w:pPr>
            <w:r w:rsidRPr="001F23FC">
              <w:t>(based on re-positioning approach)</w:t>
            </w:r>
          </w:p>
        </w:tc>
        <w:tc>
          <w:tcPr>
            <w:tcW w:w="1419" w:type="dxa"/>
            <w:shd w:val="clear" w:color="auto" w:fill="auto"/>
            <w:vAlign w:val="center"/>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418" w:type="dxa"/>
            <w:vAlign w:val="center"/>
          </w:tcPr>
          <w:p w14:paraId="347945B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B747884" w14:textId="77777777" w:rsidR="0032234A" w:rsidRPr="001F23FC" w:rsidRDefault="0032234A">
            <w:pPr>
              <w:pStyle w:val="TAC"/>
            </w:pPr>
            <w:r w:rsidRPr="001F23FC">
              <w:t xml:space="preserve">with polarization reference </w:t>
            </w:r>
          </w:p>
          <w:p w14:paraId="2E401D2C" w14:textId="77777777" w:rsidR="0032234A" w:rsidRPr="001F23FC" w:rsidRDefault="0032234A">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6CABE3D1"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94FCA08" w14:textId="77777777" w:rsidR="0032234A" w:rsidRPr="001F23FC" w:rsidRDefault="0032234A">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trPr>
          <w:cantSplit/>
          <w:jc w:val="center"/>
        </w:trPr>
        <w:tc>
          <w:tcPr>
            <w:tcW w:w="9857" w:type="dxa"/>
            <w:gridSpan w:val="5"/>
            <w:shd w:val="clear" w:color="auto" w:fill="auto"/>
            <w:vAlign w:val="center"/>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lastRenderedPageBreak/>
        <w:t xml:space="preserve">Table </w:t>
      </w:r>
      <w:bookmarkEnd w:id="1058"/>
      <w:r w:rsidRPr="001F23FC">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1F23FC" w14:paraId="15FEBB03" w14:textId="77777777" w:rsidTr="009563E3">
        <w:trPr>
          <w:cantSplit/>
          <w:jc w:val="center"/>
        </w:trPr>
        <w:tc>
          <w:tcPr>
            <w:tcW w:w="1413" w:type="dxa"/>
            <w:shd w:val="clear" w:color="auto" w:fill="auto"/>
            <w:vAlign w:val="center"/>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414" w:type="dxa"/>
            <w:shd w:val="clear" w:color="auto" w:fill="auto"/>
            <w:vAlign w:val="center"/>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413" w:type="dxa"/>
            <w:shd w:val="clear" w:color="auto" w:fill="auto"/>
            <w:vAlign w:val="center"/>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8" w:type="dxa"/>
            <w:shd w:val="clear" w:color="auto" w:fill="auto"/>
            <w:vAlign w:val="center"/>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199" w:type="dxa"/>
            <w:shd w:val="clear" w:color="auto" w:fill="auto"/>
            <w:vAlign w:val="center"/>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563E3">
        <w:trPr>
          <w:cantSplit/>
          <w:jc w:val="center"/>
        </w:trPr>
        <w:tc>
          <w:tcPr>
            <w:tcW w:w="1413" w:type="dxa"/>
            <w:shd w:val="clear" w:color="auto" w:fill="auto"/>
            <w:vAlign w:val="center"/>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414" w:type="dxa"/>
            <w:shd w:val="clear" w:color="auto" w:fill="auto"/>
            <w:vAlign w:val="center"/>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413" w:type="dxa"/>
            <w:vAlign w:val="center"/>
          </w:tcPr>
          <w:p w14:paraId="2B4B683A"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Link</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Link</w:t>
            </w:r>
            <w:proofErr w:type="spellEnd"/>
          </w:p>
          <w:p w14:paraId="06EA468D"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 xml:space="preserve">with polarization reference </w:t>
            </w:r>
          </w:p>
          <w:p w14:paraId="64A13BA7" w14:textId="77777777" w:rsidR="000C0139" w:rsidRPr="001F23FC" w:rsidRDefault="000C0139" w:rsidP="009563E3">
            <w:pPr>
              <w:keepNext/>
              <w:keepLines/>
              <w:spacing w:after="0"/>
              <w:jc w:val="center"/>
              <w:rPr>
                <w:rFonts w:ascii="Arial" w:hAnsi="Arial"/>
                <w:sz w:val="18"/>
                <w:szCs w:val="18"/>
              </w:rPr>
            </w:pPr>
            <w:proofErr w:type="spellStart"/>
            <w:r w:rsidRPr="001F23FC">
              <w:rPr>
                <w:rFonts w:ascii="Arial" w:hAnsi="Arial"/>
                <w:sz w:val="18"/>
                <w:szCs w:val="18"/>
              </w:rPr>
              <w:t>Pol</w:t>
            </w:r>
            <w:r w:rsidRPr="001F23FC">
              <w:rPr>
                <w:rFonts w:ascii="Arial" w:hAnsi="Arial"/>
                <w:sz w:val="18"/>
                <w:szCs w:val="18"/>
                <w:vertAlign w:val="subscript"/>
              </w:rPr>
              <w:t>Link</w:t>
            </w:r>
            <w:proofErr w:type="spellEnd"/>
            <w:r w:rsidRPr="001F23FC">
              <w:rPr>
                <w:rFonts w:ascii="Arial" w:hAnsi="Arial"/>
                <w:sz w:val="18"/>
                <w:szCs w:val="18"/>
              </w:rPr>
              <w:t xml:space="preserve"> = θ or </w:t>
            </w:r>
            <w:r w:rsidRPr="001F23FC">
              <w:rPr>
                <w:rFonts w:ascii="Arial" w:hAnsi="Arial"/>
                <w:sz w:val="18"/>
                <w:szCs w:val="18"/>
                <w:vertAlign w:val="subscript"/>
              </w:rPr>
              <w:br/>
            </w:r>
            <w:r w:rsidRPr="001F23FC">
              <w:rPr>
                <w:rFonts w:ascii="Arial" w:hAnsi="Arial"/>
                <w:sz w:val="18"/>
                <w:szCs w:val="18"/>
              </w:rPr>
              <w:t>ϕ</w:t>
            </w:r>
          </w:p>
        </w:tc>
        <w:tc>
          <w:tcPr>
            <w:tcW w:w="1418" w:type="dxa"/>
            <w:vAlign w:val="center"/>
          </w:tcPr>
          <w:p w14:paraId="187A6ADC"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Meas</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Meas</w:t>
            </w:r>
            <w:proofErr w:type="spellEnd"/>
          </w:p>
          <w:p w14:paraId="2B6230B2"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 xml:space="preserve">with polarization reference </w:t>
            </w:r>
            <w:r w:rsidRPr="001F23FC">
              <w:rPr>
                <w:rFonts w:ascii="Arial" w:hAnsi="Arial"/>
                <w:sz w:val="18"/>
                <w:szCs w:val="18"/>
              </w:rPr>
              <w:br/>
            </w:r>
            <w:proofErr w:type="spellStart"/>
            <w:r w:rsidRPr="001F23FC">
              <w:rPr>
                <w:rFonts w:ascii="Arial" w:hAnsi="Arial"/>
                <w:sz w:val="18"/>
                <w:szCs w:val="18"/>
              </w:rPr>
              <w:t>Pol</w:t>
            </w:r>
            <w:r w:rsidRPr="001F23FC">
              <w:rPr>
                <w:rFonts w:ascii="Arial" w:hAnsi="Arial"/>
                <w:sz w:val="18"/>
                <w:szCs w:val="18"/>
                <w:vertAlign w:val="subscript"/>
              </w:rPr>
              <w:t>Meas</w:t>
            </w:r>
            <w:proofErr w:type="spellEnd"/>
            <w:r w:rsidRPr="001F23FC">
              <w:rPr>
                <w:rFonts w:ascii="Arial" w:hAnsi="Arial"/>
                <w:sz w:val="18"/>
                <w:szCs w:val="18"/>
              </w:rPr>
              <w:t xml:space="preserve"> = θ or </w:t>
            </w:r>
            <w:r w:rsidRPr="001F23FC">
              <w:rPr>
                <w:rFonts w:ascii="Arial" w:hAnsi="Arial"/>
                <w:sz w:val="18"/>
                <w:szCs w:val="18"/>
                <w:vertAlign w:val="subscript"/>
              </w:rPr>
              <w:br/>
            </w:r>
            <w:r w:rsidRPr="001F23FC">
              <w:rPr>
                <w:rFonts w:ascii="Arial" w:hAnsi="Arial"/>
                <w:sz w:val="18"/>
                <w:szCs w:val="18"/>
              </w:rPr>
              <w:t>ϕ</w:t>
            </w:r>
          </w:p>
        </w:tc>
        <w:tc>
          <w:tcPr>
            <w:tcW w:w="4199" w:type="dxa"/>
            <w:vAlign w:val="center"/>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563E3">
        <w:trPr>
          <w:cantSplit/>
          <w:jc w:val="center"/>
        </w:trPr>
        <w:tc>
          <w:tcPr>
            <w:tcW w:w="1413" w:type="dxa"/>
            <w:shd w:val="clear" w:color="auto" w:fill="auto"/>
            <w:vAlign w:val="center"/>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77777777" w:rsidR="000C0139" w:rsidRPr="001F23FC" w:rsidRDefault="000C0139" w:rsidP="009563E3">
            <w:pPr>
              <w:pStyle w:val="TAC"/>
              <w:rPr>
                <w:rFonts w:cs="Arial"/>
                <w:szCs w:val="18"/>
              </w:rPr>
            </w:pPr>
            <w:r w:rsidRPr="001F23FC">
              <w:rPr>
                <w:rFonts w:cs="Arial"/>
                <w:szCs w:val="18"/>
              </w:rPr>
              <w:t xml:space="preserve">DUT Orientation 2 – Option 1 </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414" w:type="dxa"/>
            <w:shd w:val="clear" w:color="auto" w:fill="auto"/>
            <w:vAlign w:val="center"/>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413" w:type="dxa"/>
            <w:vAlign w:val="center"/>
          </w:tcPr>
          <w:p w14:paraId="02C0F48F"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3F72B4DE"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2E9174DB" w14:textId="77777777"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8" w:type="dxa"/>
            <w:vAlign w:val="center"/>
          </w:tcPr>
          <w:p w14:paraId="1D3CB5A0"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3D107A37"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 xml:space="preserve">with polarization reference </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99" w:type="dxa"/>
            <w:vAlign w:val="center"/>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563E3">
        <w:trPr>
          <w:cantSplit/>
          <w:jc w:val="center"/>
        </w:trPr>
        <w:tc>
          <w:tcPr>
            <w:tcW w:w="1413" w:type="dxa"/>
            <w:shd w:val="clear" w:color="auto" w:fill="auto"/>
            <w:vAlign w:val="center"/>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77777777" w:rsidR="000C0139" w:rsidRPr="001F23FC" w:rsidRDefault="000C0139" w:rsidP="009563E3">
            <w:pPr>
              <w:pStyle w:val="TAC"/>
              <w:rPr>
                <w:rFonts w:cs="Arial"/>
                <w:szCs w:val="18"/>
              </w:rPr>
            </w:pPr>
            <w:r w:rsidRPr="001F23FC">
              <w:rPr>
                <w:rFonts w:cs="Arial"/>
                <w:szCs w:val="18"/>
              </w:rPr>
              <w:t xml:space="preserve">DUT Orientation 2 – Option 2 </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414" w:type="dxa"/>
            <w:shd w:val="clear" w:color="auto" w:fill="auto"/>
            <w:vAlign w:val="center"/>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413" w:type="dxa"/>
            <w:vAlign w:val="center"/>
          </w:tcPr>
          <w:p w14:paraId="57E8791E"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C7B65F1"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7502938F" w14:textId="77777777"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8" w:type="dxa"/>
            <w:vAlign w:val="center"/>
          </w:tcPr>
          <w:p w14:paraId="7EE3B9F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16199C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 xml:space="preserve">with polarization reference </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99" w:type="dxa"/>
            <w:vAlign w:val="center"/>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563E3">
        <w:trPr>
          <w:cantSplit/>
          <w:jc w:val="center"/>
        </w:trPr>
        <w:tc>
          <w:tcPr>
            <w:tcW w:w="9857" w:type="dxa"/>
            <w:gridSpan w:val="5"/>
            <w:shd w:val="clear" w:color="auto" w:fill="auto"/>
            <w:vAlign w:val="center"/>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lastRenderedPageBreak/>
        <w:t xml:space="preserve">Table </w:t>
      </w:r>
      <w:bookmarkEnd w:id="1059"/>
      <w:r w:rsidRPr="001F23FC">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1F23FC" w14:paraId="7893CDD8" w14:textId="77777777" w:rsidTr="009563E3">
        <w:trPr>
          <w:cantSplit/>
          <w:jc w:val="center"/>
        </w:trPr>
        <w:tc>
          <w:tcPr>
            <w:tcW w:w="1418" w:type="dxa"/>
            <w:shd w:val="clear" w:color="auto" w:fill="auto"/>
            <w:vAlign w:val="center"/>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419" w:type="dxa"/>
            <w:shd w:val="clear" w:color="auto" w:fill="auto"/>
            <w:vAlign w:val="center"/>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418" w:type="dxa"/>
            <w:shd w:val="clear" w:color="auto" w:fill="auto"/>
            <w:vAlign w:val="center"/>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9" w:type="dxa"/>
            <w:shd w:val="clear" w:color="auto" w:fill="auto"/>
            <w:vAlign w:val="center"/>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183" w:type="dxa"/>
            <w:shd w:val="clear" w:color="auto" w:fill="auto"/>
            <w:vAlign w:val="center"/>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563E3">
        <w:trPr>
          <w:cantSplit/>
          <w:jc w:val="center"/>
        </w:trPr>
        <w:tc>
          <w:tcPr>
            <w:tcW w:w="1418" w:type="dxa"/>
            <w:shd w:val="clear" w:color="auto" w:fill="auto"/>
            <w:vAlign w:val="center"/>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419" w:type="dxa"/>
            <w:shd w:val="clear" w:color="auto" w:fill="auto"/>
            <w:vAlign w:val="center"/>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418" w:type="dxa"/>
            <w:vAlign w:val="center"/>
          </w:tcPr>
          <w:p w14:paraId="0071CDD9"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Link</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Link</w:t>
            </w:r>
            <w:proofErr w:type="spellEnd"/>
          </w:p>
          <w:p w14:paraId="28F2AE8A" w14:textId="77777777" w:rsidR="000C0139" w:rsidRPr="001F23FC" w:rsidRDefault="000C0139" w:rsidP="009563E3">
            <w:pPr>
              <w:keepNext/>
              <w:keepLines/>
              <w:spacing w:after="0"/>
              <w:jc w:val="center"/>
              <w:rPr>
                <w:rFonts w:ascii="Arial" w:hAnsi="Arial"/>
                <w:sz w:val="18"/>
              </w:rPr>
            </w:pPr>
            <w:r w:rsidRPr="001F23FC">
              <w:rPr>
                <w:rFonts w:ascii="Arial" w:hAnsi="Arial"/>
                <w:sz w:val="18"/>
              </w:rPr>
              <w:t xml:space="preserve">with polarization reference </w:t>
            </w:r>
          </w:p>
          <w:p w14:paraId="011E9A29" w14:textId="77777777" w:rsidR="000C0139" w:rsidRPr="001F23FC" w:rsidRDefault="000C0139" w:rsidP="009563E3">
            <w:pPr>
              <w:keepNext/>
              <w:keepLines/>
              <w:spacing w:after="0"/>
              <w:jc w:val="center"/>
              <w:rPr>
                <w:rFonts w:ascii="Arial" w:hAnsi="Arial"/>
                <w:sz w:val="18"/>
              </w:rPr>
            </w:pPr>
            <w:proofErr w:type="spellStart"/>
            <w:r w:rsidRPr="001F23FC">
              <w:rPr>
                <w:rFonts w:ascii="Arial" w:hAnsi="Arial"/>
                <w:sz w:val="18"/>
              </w:rPr>
              <w:t>Pol</w:t>
            </w:r>
            <w:r w:rsidRPr="001F23FC">
              <w:rPr>
                <w:rFonts w:ascii="Arial" w:hAnsi="Arial"/>
                <w:sz w:val="18"/>
                <w:vertAlign w:val="subscript"/>
              </w:rPr>
              <w:t>Link</w:t>
            </w:r>
            <w:proofErr w:type="spellEnd"/>
            <w:r w:rsidRPr="001F23FC">
              <w:rPr>
                <w:rFonts w:ascii="Arial" w:hAnsi="Arial"/>
                <w:sz w:val="18"/>
              </w:rPr>
              <w:t xml:space="preserve"> = θ or </w:t>
            </w:r>
            <w:r w:rsidRPr="001F23FC">
              <w:rPr>
                <w:rFonts w:ascii="Arial" w:hAnsi="Arial"/>
                <w:sz w:val="18"/>
                <w:vertAlign w:val="subscript"/>
              </w:rPr>
              <w:br/>
            </w:r>
            <w:r w:rsidRPr="001F23FC">
              <w:rPr>
                <w:rFonts w:ascii="Arial" w:hAnsi="Arial"/>
                <w:sz w:val="18"/>
              </w:rPr>
              <w:t>ϕ</w:t>
            </w:r>
          </w:p>
        </w:tc>
        <w:tc>
          <w:tcPr>
            <w:tcW w:w="1419" w:type="dxa"/>
            <w:vAlign w:val="center"/>
          </w:tcPr>
          <w:p w14:paraId="0E0CD474"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Meas</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Meas</w:t>
            </w:r>
            <w:proofErr w:type="spellEnd"/>
          </w:p>
          <w:p w14:paraId="1D3F0EC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 xml:space="preserve">with polarization reference </w:t>
            </w:r>
            <w:r w:rsidRPr="001F23FC">
              <w:rPr>
                <w:rFonts w:ascii="Arial" w:hAnsi="Arial"/>
                <w:sz w:val="18"/>
              </w:rPr>
              <w:br/>
            </w:r>
            <w:proofErr w:type="spellStart"/>
            <w:r w:rsidRPr="001F23FC">
              <w:rPr>
                <w:rFonts w:ascii="Arial" w:hAnsi="Arial"/>
                <w:sz w:val="18"/>
              </w:rPr>
              <w:t>Pol</w:t>
            </w:r>
            <w:r w:rsidRPr="001F23FC">
              <w:rPr>
                <w:rFonts w:ascii="Arial" w:hAnsi="Arial"/>
                <w:sz w:val="18"/>
                <w:vertAlign w:val="subscript"/>
              </w:rPr>
              <w:t>Meas</w:t>
            </w:r>
            <w:proofErr w:type="spellEnd"/>
            <w:r w:rsidRPr="001F23FC">
              <w:rPr>
                <w:rFonts w:ascii="Arial" w:hAnsi="Arial"/>
                <w:sz w:val="18"/>
              </w:rPr>
              <w:t xml:space="preserve"> = θ or </w:t>
            </w:r>
            <w:r w:rsidRPr="001F23FC">
              <w:rPr>
                <w:rFonts w:ascii="Arial" w:hAnsi="Arial"/>
                <w:sz w:val="18"/>
                <w:vertAlign w:val="subscript"/>
              </w:rPr>
              <w:br/>
            </w:r>
            <w:r w:rsidRPr="001F23FC">
              <w:rPr>
                <w:rFonts w:ascii="Arial" w:hAnsi="Arial"/>
                <w:sz w:val="18"/>
              </w:rPr>
              <w:t>ϕ</w:t>
            </w:r>
          </w:p>
        </w:tc>
        <w:tc>
          <w:tcPr>
            <w:tcW w:w="4183" w:type="dxa"/>
            <w:vAlign w:val="center"/>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563E3">
        <w:trPr>
          <w:cantSplit/>
          <w:jc w:val="center"/>
        </w:trPr>
        <w:tc>
          <w:tcPr>
            <w:tcW w:w="1418" w:type="dxa"/>
            <w:shd w:val="clear" w:color="auto" w:fill="auto"/>
            <w:vAlign w:val="center"/>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77777777" w:rsidR="000C0139" w:rsidRPr="001F23FC" w:rsidRDefault="000C0139" w:rsidP="009563E3">
            <w:pPr>
              <w:pStyle w:val="TAC"/>
              <w:rPr>
                <w:rFonts w:cs="Arial"/>
                <w:szCs w:val="18"/>
              </w:rPr>
            </w:pPr>
            <w:r w:rsidRPr="001F23FC">
              <w:rPr>
                <w:rFonts w:cs="Arial"/>
                <w:szCs w:val="18"/>
              </w:rPr>
              <w:t xml:space="preserve">DUT Orientation 2 – Option 1 </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419" w:type="dxa"/>
            <w:shd w:val="clear" w:color="auto" w:fill="auto"/>
            <w:vAlign w:val="center"/>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418" w:type="dxa"/>
            <w:vAlign w:val="center"/>
          </w:tcPr>
          <w:p w14:paraId="1BBBAAC7"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99365F8"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76BB8E1E" w14:textId="77777777"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9" w:type="dxa"/>
            <w:vAlign w:val="center"/>
          </w:tcPr>
          <w:p w14:paraId="1448097D"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2AA0CC2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 xml:space="preserve">with polarization reference </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83" w:type="dxa"/>
            <w:vAlign w:val="center"/>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3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563E3">
        <w:trPr>
          <w:cantSplit/>
          <w:jc w:val="center"/>
        </w:trPr>
        <w:tc>
          <w:tcPr>
            <w:tcW w:w="1418" w:type="dxa"/>
            <w:shd w:val="clear" w:color="auto" w:fill="auto"/>
            <w:vAlign w:val="center"/>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77777777" w:rsidR="000C0139" w:rsidRPr="001F23FC" w:rsidRDefault="000C0139" w:rsidP="009563E3">
            <w:pPr>
              <w:pStyle w:val="TAC"/>
              <w:rPr>
                <w:rFonts w:cs="Arial"/>
                <w:szCs w:val="18"/>
              </w:rPr>
            </w:pPr>
            <w:r w:rsidRPr="001F23FC">
              <w:rPr>
                <w:rFonts w:cs="Arial"/>
                <w:szCs w:val="18"/>
              </w:rPr>
              <w:t xml:space="preserve">DUT Orientation 2 – Option 2 </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419" w:type="dxa"/>
            <w:shd w:val="clear" w:color="auto" w:fill="auto"/>
            <w:vAlign w:val="center"/>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418" w:type="dxa"/>
            <w:vAlign w:val="center"/>
          </w:tcPr>
          <w:p w14:paraId="79C78796"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76A97CB3" w14:textId="77777777" w:rsidR="000C0139" w:rsidRPr="001F23FC" w:rsidRDefault="000C0139" w:rsidP="009563E3">
            <w:pPr>
              <w:pStyle w:val="TAC"/>
              <w:rPr>
                <w:rFonts w:cs="Arial"/>
                <w:szCs w:val="18"/>
              </w:rPr>
            </w:pPr>
            <w:r w:rsidRPr="001F23FC">
              <w:rPr>
                <w:rFonts w:cs="Arial"/>
                <w:szCs w:val="18"/>
              </w:rPr>
              <w:t xml:space="preserve">with polarization reference </w:t>
            </w:r>
          </w:p>
          <w:p w14:paraId="5F21DEEE" w14:textId="77777777"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1419" w:type="dxa"/>
            <w:vAlign w:val="center"/>
          </w:tcPr>
          <w:p w14:paraId="31722CB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4299983"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 xml:space="preserve">with polarization reference </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 </w:t>
            </w:r>
            <w:r w:rsidRPr="001F23FC">
              <w:rPr>
                <w:rFonts w:ascii="Arial" w:hAnsi="Arial" w:cs="Arial"/>
                <w:sz w:val="18"/>
                <w:szCs w:val="18"/>
                <w:vertAlign w:val="subscript"/>
              </w:rPr>
              <w:br/>
            </w:r>
            <w:r w:rsidRPr="001F23FC">
              <w:rPr>
                <w:rFonts w:ascii="Arial" w:hAnsi="Arial" w:cs="Arial"/>
                <w:sz w:val="18"/>
                <w:szCs w:val="18"/>
              </w:rPr>
              <w:t>ϕ</w:t>
            </w:r>
          </w:p>
        </w:tc>
        <w:tc>
          <w:tcPr>
            <w:tcW w:w="4183" w:type="dxa"/>
            <w:vAlign w:val="center"/>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563E3">
        <w:trPr>
          <w:cantSplit/>
          <w:jc w:val="center"/>
        </w:trPr>
        <w:tc>
          <w:tcPr>
            <w:tcW w:w="9857" w:type="dxa"/>
            <w:gridSpan w:val="5"/>
            <w:shd w:val="clear" w:color="auto" w:fill="auto"/>
            <w:vAlign w:val="center"/>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lastRenderedPageBreak/>
        <w:t xml:space="preserve">Table </w:t>
      </w:r>
      <w:bookmarkEnd w:id="1060"/>
      <w:r w:rsidRPr="001F23FC">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1F23FC" w14:paraId="12CBE69F" w14:textId="77777777" w:rsidTr="009563E3">
        <w:trPr>
          <w:cantSplit/>
          <w:jc w:val="center"/>
        </w:trPr>
        <w:tc>
          <w:tcPr>
            <w:tcW w:w="1418" w:type="dxa"/>
            <w:shd w:val="clear" w:color="auto" w:fill="auto"/>
            <w:vAlign w:val="center"/>
          </w:tcPr>
          <w:p w14:paraId="11C0E728" w14:textId="77777777" w:rsidR="000C0139" w:rsidRPr="001F23FC" w:rsidRDefault="000C0139" w:rsidP="009563E3">
            <w:pPr>
              <w:pStyle w:val="TAH"/>
            </w:pPr>
            <w:r w:rsidRPr="001F23FC">
              <w:t>Test condition</w:t>
            </w:r>
          </w:p>
        </w:tc>
        <w:tc>
          <w:tcPr>
            <w:tcW w:w="1419" w:type="dxa"/>
            <w:shd w:val="clear" w:color="auto" w:fill="auto"/>
            <w:vAlign w:val="center"/>
          </w:tcPr>
          <w:p w14:paraId="3070ADB8" w14:textId="77777777" w:rsidR="000C0139" w:rsidRPr="001F23FC" w:rsidRDefault="000C0139" w:rsidP="009563E3">
            <w:pPr>
              <w:pStyle w:val="TAH"/>
            </w:pPr>
            <w:r w:rsidRPr="001F23FC">
              <w:t>DUT</w:t>
            </w:r>
            <w:r w:rsidRPr="001F23FC">
              <w:br/>
              <w:t>orientation</w:t>
            </w:r>
          </w:p>
        </w:tc>
        <w:tc>
          <w:tcPr>
            <w:tcW w:w="1418" w:type="dxa"/>
            <w:shd w:val="clear" w:color="auto" w:fill="auto"/>
            <w:vAlign w:val="center"/>
          </w:tcPr>
          <w:p w14:paraId="6DC52A8E" w14:textId="77777777" w:rsidR="000C0139" w:rsidRPr="001F23FC" w:rsidRDefault="000C0139" w:rsidP="009563E3">
            <w:pPr>
              <w:pStyle w:val="TAH"/>
            </w:pPr>
            <w:r w:rsidRPr="001F23FC">
              <w:t>Link</w:t>
            </w:r>
            <w:r w:rsidRPr="001F23FC">
              <w:br/>
              <w:t>angle</w:t>
            </w:r>
          </w:p>
        </w:tc>
        <w:tc>
          <w:tcPr>
            <w:tcW w:w="1419" w:type="dxa"/>
            <w:shd w:val="clear" w:color="auto" w:fill="auto"/>
            <w:vAlign w:val="center"/>
          </w:tcPr>
          <w:p w14:paraId="3FFE8B10" w14:textId="77777777" w:rsidR="000C0139" w:rsidRPr="001F23FC" w:rsidRDefault="000C0139" w:rsidP="009563E3">
            <w:pPr>
              <w:pStyle w:val="TAH"/>
            </w:pPr>
            <w:r w:rsidRPr="001F23FC">
              <w:t>Measurement</w:t>
            </w:r>
            <w:r w:rsidRPr="001F23FC">
              <w:br/>
              <w:t>angle</w:t>
            </w:r>
          </w:p>
        </w:tc>
        <w:tc>
          <w:tcPr>
            <w:tcW w:w="4185" w:type="dxa"/>
            <w:shd w:val="clear" w:color="auto" w:fill="auto"/>
            <w:vAlign w:val="center"/>
          </w:tcPr>
          <w:p w14:paraId="2329B9DC" w14:textId="77777777" w:rsidR="000C0139" w:rsidRPr="001F23FC" w:rsidRDefault="000C0139" w:rsidP="009563E3">
            <w:pPr>
              <w:pStyle w:val="TAH"/>
            </w:pPr>
            <w:r w:rsidRPr="001F23FC">
              <w:t>Diagram</w:t>
            </w:r>
          </w:p>
        </w:tc>
      </w:tr>
      <w:tr w:rsidR="000C0139" w:rsidRPr="001F23FC" w14:paraId="7B19D9B3" w14:textId="77777777" w:rsidTr="009563E3">
        <w:trPr>
          <w:cantSplit/>
          <w:jc w:val="center"/>
        </w:trPr>
        <w:tc>
          <w:tcPr>
            <w:tcW w:w="1418" w:type="dxa"/>
            <w:shd w:val="clear" w:color="auto" w:fill="auto"/>
            <w:vAlign w:val="center"/>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419" w:type="dxa"/>
            <w:shd w:val="clear" w:color="auto" w:fill="auto"/>
            <w:vAlign w:val="center"/>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75F55F98" w14:textId="77777777" w:rsidR="000C0139" w:rsidRPr="001F23FC" w:rsidRDefault="000C0139" w:rsidP="009563E3">
            <w:pPr>
              <w:pStyle w:val="TAC"/>
            </w:pPr>
            <w:proofErr w:type="spellStart"/>
            <w:r w:rsidRPr="001F23FC">
              <w:t>θ</w:t>
            </w:r>
            <w:r w:rsidRPr="001F23FC">
              <w:rPr>
                <w:vertAlign w:val="subscript"/>
              </w:rPr>
              <w:t>Link</w:t>
            </w:r>
            <w:proofErr w:type="spellEnd"/>
            <w:r w:rsidRPr="001F23FC">
              <w:t>;</w:t>
            </w:r>
            <w:r w:rsidRPr="001F23FC">
              <w:br/>
            </w:r>
            <w:proofErr w:type="spellStart"/>
            <w:r w:rsidRPr="001F23FC">
              <w:t>ϕ</w:t>
            </w:r>
            <w:r w:rsidRPr="001F23FC">
              <w:rPr>
                <w:vertAlign w:val="subscript"/>
              </w:rPr>
              <w:t>Link</w:t>
            </w:r>
            <w:proofErr w:type="spellEnd"/>
          </w:p>
          <w:p w14:paraId="61614CAB" w14:textId="77777777" w:rsidR="000C0139" w:rsidRPr="001F23FC" w:rsidRDefault="000C0139" w:rsidP="009563E3">
            <w:pPr>
              <w:pStyle w:val="TAC"/>
            </w:pPr>
            <w:r w:rsidRPr="001F23FC">
              <w:t xml:space="preserve">with polarization reference </w:t>
            </w:r>
          </w:p>
          <w:p w14:paraId="6CC71F19" w14:textId="77777777"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 </w:t>
            </w:r>
            <w:r w:rsidRPr="001F23FC">
              <w:br/>
              <w:t>ϕ</w:t>
            </w:r>
          </w:p>
        </w:tc>
        <w:tc>
          <w:tcPr>
            <w:tcW w:w="1419" w:type="dxa"/>
            <w:vAlign w:val="center"/>
          </w:tcPr>
          <w:p w14:paraId="2E010043" w14:textId="77777777" w:rsidR="000C0139" w:rsidRPr="001F23FC" w:rsidRDefault="000C0139" w:rsidP="009563E3">
            <w:pPr>
              <w:pStyle w:val="TAC"/>
            </w:pPr>
            <w:proofErr w:type="spellStart"/>
            <w:r w:rsidRPr="001F23FC">
              <w:t>θ</w:t>
            </w:r>
            <w:r w:rsidRPr="001F23FC">
              <w:rPr>
                <w:vertAlign w:val="subscript"/>
              </w:rPr>
              <w:t>Meas</w:t>
            </w:r>
            <w:proofErr w:type="spellEnd"/>
            <w:r w:rsidRPr="001F23FC">
              <w:t>;</w:t>
            </w:r>
            <w:r w:rsidRPr="001F23FC">
              <w:br/>
            </w:r>
            <w:proofErr w:type="spellStart"/>
            <w:r w:rsidRPr="001F23FC">
              <w:t>ϕ</w:t>
            </w:r>
            <w:r w:rsidRPr="001F23FC">
              <w:rPr>
                <w:vertAlign w:val="subscript"/>
              </w:rPr>
              <w:t>Meas</w:t>
            </w:r>
            <w:proofErr w:type="spellEnd"/>
          </w:p>
          <w:p w14:paraId="7773DFAE" w14:textId="77777777" w:rsidR="000C0139" w:rsidRPr="001F23FC" w:rsidRDefault="000C0139" w:rsidP="009563E3">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br/>
              <w:t>ϕ</w:t>
            </w:r>
          </w:p>
        </w:tc>
        <w:tc>
          <w:tcPr>
            <w:tcW w:w="4185" w:type="dxa"/>
            <w:vAlign w:val="center"/>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563E3">
        <w:trPr>
          <w:cantSplit/>
          <w:jc w:val="center"/>
        </w:trPr>
        <w:tc>
          <w:tcPr>
            <w:tcW w:w="1418" w:type="dxa"/>
            <w:shd w:val="clear" w:color="auto" w:fill="auto"/>
            <w:vAlign w:val="center"/>
          </w:tcPr>
          <w:p w14:paraId="29C19413" w14:textId="77777777" w:rsidR="000C0139" w:rsidRPr="001F23FC" w:rsidRDefault="000C0139" w:rsidP="009563E3">
            <w:pPr>
              <w:pStyle w:val="TAC"/>
            </w:pPr>
            <w:r w:rsidRPr="001F23FC">
              <w:t>Free space</w:t>
            </w:r>
          </w:p>
          <w:p w14:paraId="025A740C" w14:textId="77777777" w:rsidR="000C0139" w:rsidRPr="001F23FC" w:rsidRDefault="000C0139" w:rsidP="009563E3">
            <w:pPr>
              <w:pStyle w:val="TAC"/>
            </w:pPr>
            <w:r w:rsidRPr="001F23FC">
              <w:t xml:space="preserve">DUT Orientation 2 – Option 1 </w:t>
            </w:r>
          </w:p>
          <w:p w14:paraId="6322AD59"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5E94CD03"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0D89E0D5" w14:textId="77777777" w:rsidR="000C0139" w:rsidRPr="001F23FC" w:rsidRDefault="000C0139" w:rsidP="009563E3">
            <w:pPr>
              <w:pStyle w:val="TAC"/>
            </w:pPr>
            <w:r w:rsidRPr="001F23FC">
              <w:t xml:space="preserve">with polarization reference </w:t>
            </w:r>
          </w:p>
          <w:p w14:paraId="7D82FEB4" w14:textId="77777777"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2572297E"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AE820B" w14:textId="77777777" w:rsidR="000C0139" w:rsidRPr="001F23FC" w:rsidRDefault="000C0139" w:rsidP="009563E3">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5" w:type="dxa"/>
            <w:vAlign w:val="center"/>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563E3">
        <w:trPr>
          <w:cantSplit/>
          <w:jc w:val="center"/>
        </w:trPr>
        <w:tc>
          <w:tcPr>
            <w:tcW w:w="1418" w:type="dxa"/>
            <w:shd w:val="clear" w:color="auto" w:fill="auto"/>
            <w:vAlign w:val="center"/>
          </w:tcPr>
          <w:p w14:paraId="52503B31" w14:textId="77777777" w:rsidR="000C0139" w:rsidRPr="001F23FC" w:rsidRDefault="000C0139" w:rsidP="009563E3">
            <w:pPr>
              <w:pStyle w:val="TAC"/>
            </w:pPr>
            <w:r w:rsidRPr="001F23FC">
              <w:t>Free space</w:t>
            </w:r>
          </w:p>
          <w:p w14:paraId="6AFBBA6A" w14:textId="77777777" w:rsidR="000C0139" w:rsidRPr="001F23FC" w:rsidRDefault="000C0139" w:rsidP="009563E3">
            <w:pPr>
              <w:pStyle w:val="TAC"/>
            </w:pPr>
            <w:r w:rsidRPr="001F23FC">
              <w:t xml:space="preserve">DUT Orientation 2 – Option 2 </w:t>
            </w:r>
          </w:p>
          <w:p w14:paraId="562B58C3"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418" w:type="dxa"/>
            <w:vAlign w:val="center"/>
          </w:tcPr>
          <w:p w14:paraId="0855044D" w14:textId="77777777" w:rsidR="000C0139" w:rsidRPr="001F23FC" w:rsidRDefault="000C0139" w:rsidP="009563E3">
            <w:pPr>
              <w:pStyle w:val="TAC"/>
            </w:pPr>
            <w:proofErr w:type="spellStart"/>
            <w:r w:rsidRPr="001F23FC">
              <w:t>θLink</w:t>
            </w:r>
            <w:proofErr w:type="spellEnd"/>
            <w:r w:rsidRPr="001F23FC">
              <w:t>;</w:t>
            </w:r>
            <w:r w:rsidRPr="001F23FC">
              <w:br/>
            </w:r>
            <w:proofErr w:type="spellStart"/>
            <w:r w:rsidRPr="001F23FC">
              <w:t>ϕLink</w:t>
            </w:r>
            <w:proofErr w:type="spellEnd"/>
          </w:p>
          <w:p w14:paraId="4092AB4E" w14:textId="77777777" w:rsidR="000C0139" w:rsidRPr="001F23FC" w:rsidRDefault="000C0139" w:rsidP="009563E3">
            <w:pPr>
              <w:pStyle w:val="TAC"/>
            </w:pPr>
            <w:r w:rsidRPr="001F23FC">
              <w:t xml:space="preserve">with polarization reference </w:t>
            </w:r>
          </w:p>
          <w:p w14:paraId="55C2A50E" w14:textId="77777777" w:rsidR="000C0139" w:rsidRPr="001F23FC" w:rsidRDefault="000C0139" w:rsidP="009563E3">
            <w:pPr>
              <w:pStyle w:val="TAC"/>
            </w:pPr>
            <w:proofErr w:type="spellStart"/>
            <w:r w:rsidRPr="001F23FC">
              <w:t>PolLink</w:t>
            </w:r>
            <w:proofErr w:type="spellEnd"/>
            <w:r w:rsidRPr="001F23FC">
              <w:t xml:space="preserve"> = θ or </w:t>
            </w:r>
            <w:r w:rsidRPr="001F23FC">
              <w:br/>
              <w:t>ϕ</w:t>
            </w:r>
          </w:p>
        </w:tc>
        <w:tc>
          <w:tcPr>
            <w:tcW w:w="1419" w:type="dxa"/>
            <w:vAlign w:val="center"/>
          </w:tcPr>
          <w:p w14:paraId="2742DC22" w14:textId="77777777" w:rsidR="000C0139" w:rsidRPr="001F23FC" w:rsidRDefault="000C0139" w:rsidP="009563E3">
            <w:pPr>
              <w:pStyle w:val="TAC"/>
            </w:pPr>
            <w:proofErr w:type="spellStart"/>
            <w:r w:rsidRPr="001F23FC">
              <w:t>θMeas</w:t>
            </w:r>
            <w:proofErr w:type="spellEnd"/>
            <w:r w:rsidRPr="001F23FC">
              <w:t>;</w:t>
            </w:r>
            <w:r w:rsidRPr="001F23FC">
              <w:br/>
            </w:r>
            <w:proofErr w:type="spellStart"/>
            <w:r w:rsidRPr="001F23FC">
              <w:t>ϕMeas</w:t>
            </w:r>
            <w:proofErr w:type="spellEnd"/>
          </w:p>
          <w:p w14:paraId="4B03DA38" w14:textId="77777777" w:rsidR="000C0139" w:rsidRPr="001F23FC" w:rsidRDefault="000C0139" w:rsidP="009563E3">
            <w:pPr>
              <w:pStyle w:val="TAC"/>
            </w:pPr>
            <w:r w:rsidRPr="001F23FC">
              <w:t xml:space="preserve">with polarization reference </w:t>
            </w:r>
            <w:r w:rsidRPr="001F23FC">
              <w:br/>
            </w:r>
            <w:proofErr w:type="spellStart"/>
            <w:r w:rsidRPr="001F23FC">
              <w:t>PolMeas</w:t>
            </w:r>
            <w:proofErr w:type="spellEnd"/>
            <w:r w:rsidRPr="001F23FC">
              <w:t xml:space="preserve"> = θ or </w:t>
            </w:r>
            <w:r w:rsidRPr="001F23FC">
              <w:br/>
              <w:t>ϕ</w:t>
            </w:r>
          </w:p>
        </w:tc>
        <w:tc>
          <w:tcPr>
            <w:tcW w:w="4185" w:type="dxa"/>
            <w:vAlign w:val="center"/>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563E3">
        <w:trPr>
          <w:cantSplit/>
          <w:jc w:val="center"/>
        </w:trPr>
        <w:tc>
          <w:tcPr>
            <w:tcW w:w="4185" w:type="dxa"/>
            <w:gridSpan w:val="5"/>
            <w:shd w:val="clear" w:color="auto" w:fill="auto"/>
            <w:vAlign w:val="center"/>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lastRenderedPageBreak/>
        <w:t xml:space="preserve">Table </w:t>
      </w:r>
      <w:bookmarkEnd w:id="1061"/>
      <w:r w:rsidRPr="001F23FC">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1F23FC" w14:paraId="2D2B4075" w14:textId="77777777" w:rsidTr="009563E3">
        <w:trPr>
          <w:cantSplit/>
          <w:jc w:val="center"/>
        </w:trPr>
        <w:tc>
          <w:tcPr>
            <w:tcW w:w="1418" w:type="dxa"/>
            <w:shd w:val="clear" w:color="auto" w:fill="auto"/>
            <w:vAlign w:val="center"/>
          </w:tcPr>
          <w:p w14:paraId="10AED851" w14:textId="77777777" w:rsidR="000C0139" w:rsidRPr="001F23FC" w:rsidRDefault="000C0139" w:rsidP="009563E3">
            <w:pPr>
              <w:pStyle w:val="TAH"/>
            </w:pPr>
            <w:r w:rsidRPr="001F23FC">
              <w:t>Test condition</w:t>
            </w:r>
          </w:p>
        </w:tc>
        <w:tc>
          <w:tcPr>
            <w:tcW w:w="1419" w:type="dxa"/>
            <w:shd w:val="clear" w:color="auto" w:fill="auto"/>
            <w:vAlign w:val="center"/>
          </w:tcPr>
          <w:p w14:paraId="1EAD42C4" w14:textId="77777777" w:rsidR="000C0139" w:rsidRPr="001F23FC" w:rsidRDefault="000C0139" w:rsidP="009563E3">
            <w:pPr>
              <w:pStyle w:val="TAH"/>
            </w:pPr>
            <w:r w:rsidRPr="001F23FC">
              <w:t>DUT</w:t>
            </w:r>
            <w:r w:rsidRPr="001F23FC">
              <w:br/>
              <w:t>orientation</w:t>
            </w:r>
          </w:p>
        </w:tc>
        <w:tc>
          <w:tcPr>
            <w:tcW w:w="1418" w:type="dxa"/>
            <w:shd w:val="clear" w:color="auto" w:fill="auto"/>
            <w:vAlign w:val="center"/>
          </w:tcPr>
          <w:p w14:paraId="77E71A8A" w14:textId="77777777" w:rsidR="000C0139" w:rsidRPr="001F23FC" w:rsidRDefault="000C0139" w:rsidP="009563E3">
            <w:pPr>
              <w:pStyle w:val="TAH"/>
            </w:pPr>
            <w:r w:rsidRPr="001F23FC">
              <w:t>Link</w:t>
            </w:r>
            <w:r w:rsidRPr="001F23FC">
              <w:br/>
              <w:t>angle</w:t>
            </w:r>
          </w:p>
        </w:tc>
        <w:tc>
          <w:tcPr>
            <w:tcW w:w="1419" w:type="dxa"/>
            <w:shd w:val="clear" w:color="auto" w:fill="auto"/>
            <w:vAlign w:val="center"/>
          </w:tcPr>
          <w:p w14:paraId="77F208F4" w14:textId="77777777" w:rsidR="000C0139" w:rsidRPr="001F23FC" w:rsidRDefault="000C0139" w:rsidP="009563E3">
            <w:pPr>
              <w:pStyle w:val="TAH"/>
            </w:pPr>
            <w:r w:rsidRPr="001F23FC">
              <w:t>Measurement</w:t>
            </w:r>
            <w:r w:rsidRPr="001F23FC">
              <w:br/>
              <w:t>angle</w:t>
            </w:r>
          </w:p>
        </w:tc>
        <w:tc>
          <w:tcPr>
            <w:tcW w:w="4183" w:type="dxa"/>
            <w:shd w:val="clear" w:color="auto" w:fill="auto"/>
            <w:vAlign w:val="center"/>
          </w:tcPr>
          <w:p w14:paraId="1B4E7D57" w14:textId="77777777" w:rsidR="000C0139" w:rsidRPr="001F23FC" w:rsidRDefault="000C0139" w:rsidP="009563E3">
            <w:pPr>
              <w:pStyle w:val="TAH"/>
            </w:pPr>
            <w:r w:rsidRPr="001F23FC">
              <w:t>Diagram</w:t>
            </w:r>
          </w:p>
        </w:tc>
      </w:tr>
      <w:tr w:rsidR="000C0139" w:rsidRPr="001F23FC" w14:paraId="2D3AC129" w14:textId="77777777" w:rsidTr="009563E3">
        <w:trPr>
          <w:cantSplit/>
          <w:jc w:val="center"/>
        </w:trPr>
        <w:tc>
          <w:tcPr>
            <w:tcW w:w="1418" w:type="dxa"/>
            <w:shd w:val="clear" w:color="auto" w:fill="auto"/>
            <w:vAlign w:val="center"/>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419" w:type="dxa"/>
            <w:shd w:val="clear" w:color="auto" w:fill="auto"/>
            <w:vAlign w:val="center"/>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418" w:type="dxa"/>
            <w:vAlign w:val="center"/>
          </w:tcPr>
          <w:p w14:paraId="3F2BDA9A"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06E0B68" w14:textId="77777777" w:rsidR="000C0139" w:rsidRPr="001F23FC" w:rsidRDefault="000C0139" w:rsidP="009563E3">
            <w:pPr>
              <w:pStyle w:val="TAC"/>
            </w:pPr>
            <w:r w:rsidRPr="001F23FC">
              <w:t xml:space="preserve">with polarization reference </w:t>
            </w:r>
          </w:p>
          <w:p w14:paraId="68B856DE" w14:textId="77777777"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02E9646F"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EBEAB5F" w14:textId="77777777" w:rsidR="000C0139" w:rsidRPr="001F23FC" w:rsidRDefault="000C0139" w:rsidP="009563E3">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563E3">
        <w:trPr>
          <w:cantSplit/>
          <w:jc w:val="center"/>
        </w:trPr>
        <w:tc>
          <w:tcPr>
            <w:tcW w:w="1418" w:type="dxa"/>
            <w:shd w:val="clear" w:color="auto" w:fill="auto"/>
            <w:vAlign w:val="center"/>
          </w:tcPr>
          <w:p w14:paraId="4211113E" w14:textId="77777777" w:rsidR="000C0139" w:rsidRPr="001F23FC" w:rsidRDefault="000C0139" w:rsidP="009563E3">
            <w:pPr>
              <w:pStyle w:val="TAC"/>
            </w:pPr>
            <w:r w:rsidRPr="001F23FC">
              <w:t>Free space</w:t>
            </w:r>
          </w:p>
          <w:p w14:paraId="23CF5F14" w14:textId="77777777" w:rsidR="000C0139" w:rsidRPr="001F23FC" w:rsidRDefault="000C0139" w:rsidP="009563E3">
            <w:pPr>
              <w:pStyle w:val="TAC"/>
            </w:pPr>
            <w:r w:rsidRPr="001F23FC">
              <w:t xml:space="preserve">DUT Orientation 2 – Option 1 </w:t>
            </w:r>
          </w:p>
          <w:p w14:paraId="657F36CA"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418" w:type="dxa"/>
            <w:vAlign w:val="center"/>
          </w:tcPr>
          <w:p w14:paraId="47FECF8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56C1B27" w14:textId="77777777" w:rsidR="000C0139" w:rsidRPr="001F23FC" w:rsidRDefault="000C0139" w:rsidP="009563E3">
            <w:pPr>
              <w:pStyle w:val="TAC"/>
            </w:pPr>
            <w:r w:rsidRPr="001F23FC">
              <w:t xml:space="preserve">with polarization reference </w:t>
            </w:r>
          </w:p>
          <w:p w14:paraId="6F5A67FA" w14:textId="77777777"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7A53E697"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7FC229F6" w14:textId="77777777" w:rsidR="000C0139" w:rsidRPr="001F23FC" w:rsidRDefault="000C0139" w:rsidP="009563E3">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563E3">
        <w:trPr>
          <w:cantSplit/>
          <w:jc w:val="center"/>
        </w:trPr>
        <w:tc>
          <w:tcPr>
            <w:tcW w:w="1418" w:type="dxa"/>
            <w:shd w:val="clear" w:color="auto" w:fill="auto"/>
            <w:vAlign w:val="center"/>
          </w:tcPr>
          <w:p w14:paraId="0F0547F3" w14:textId="77777777" w:rsidR="000C0139" w:rsidRPr="001F23FC" w:rsidRDefault="000C0139" w:rsidP="009563E3">
            <w:pPr>
              <w:pStyle w:val="TAC"/>
            </w:pPr>
            <w:r w:rsidRPr="001F23FC">
              <w:t>Free space</w:t>
            </w:r>
          </w:p>
          <w:p w14:paraId="58A5EBD3" w14:textId="77777777" w:rsidR="000C0139" w:rsidRPr="001F23FC" w:rsidRDefault="000C0139" w:rsidP="009563E3">
            <w:pPr>
              <w:pStyle w:val="TAC"/>
            </w:pPr>
            <w:r w:rsidRPr="001F23FC">
              <w:t xml:space="preserve">DUT Orientation 2 – Option 2 </w:t>
            </w:r>
          </w:p>
          <w:p w14:paraId="7054E07B" w14:textId="77777777" w:rsidR="000C0139" w:rsidRPr="001F23FC" w:rsidRDefault="000C0139" w:rsidP="009563E3">
            <w:pPr>
              <w:pStyle w:val="TAC"/>
            </w:pPr>
            <w:r w:rsidRPr="001F23FC">
              <w:t>(based on re-positioning approach)</w:t>
            </w:r>
          </w:p>
        </w:tc>
        <w:tc>
          <w:tcPr>
            <w:tcW w:w="1419" w:type="dxa"/>
            <w:shd w:val="clear" w:color="auto" w:fill="auto"/>
            <w:vAlign w:val="center"/>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418" w:type="dxa"/>
            <w:vAlign w:val="center"/>
          </w:tcPr>
          <w:p w14:paraId="198D67D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60D53923" w14:textId="77777777" w:rsidR="000C0139" w:rsidRPr="001F23FC" w:rsidRDefault="000C0139" w:rsidP="009563E3">
            <w:pPr>
              <w:pStyle w:val="TAC"/>
            </w:pPr>
            <w:r w:rsidRPr="001F23FC">
              <w:t xml:space="preserve">with polarization reference </w:t>
            </w:r>
          </w:p>
          <w:p w14:paraId="6EFDCDA0" w14:textId="77777777"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 </w:t>
            </w:r>
            <w:r w:rsidRPr="001F23FC">
              <w:rPr>
                <w:vertAlign w:val="subscript"/>
              </w:rPr>
              <w:br/>
            </w:r>
            <w:r w:rsidRPr="001F23FC">
              <w:t>ϕ</w:t>
            </w:r>
          </w:p>
        </w:tc>
        <w:tc>
          <w:tcPr>
            <w:tcW w:w="1419" w:type="dxa"/>
            <w:vAlign w:val="center"/>
          </w:tcPr>
          <w:p w14:paraId="19C67222"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6D153154" w14:textId="77777777" w:rsidR="000C0139" w:rsidRPr="001F23FC" w:rsidRDefault="000C0139" w:rsidP="009563E3">
            <w:pPr>
              <w:pStyle w:val="TAC"/>
            </w:pPr>
            <w:r w:rsidRPr="001F23FC">
              <w:t xml:space="preserve">with polarization reference </w:t>
            </w:r>
            <w:r w:rsidRPr="001F23FC">
              <w:br/>
            </w:r>
            <w:proofErr w:type="spellStart"/>
            <w:r w:rsidRPr="001F23FC">
              <w:t>Pol</w:t>
            </w:r>
            <w:r w:rsidRPr="001F23FC">
              <w:rPr>
                <w:vertAlign w:val="subscript"/>
              </w:rPr>
              <w:t>Meas</w:t>
            </w:r>
            <w:proofErr w:type="spellEnd"/>
            <w:r w:rsidRPr="001F23FC">
              <w:t xml:space="preserve"> = θ or </w:t>
            </w:r>
            <w:r w:rsidRPr="001F23FC">
              <w:rPr>
                <w:vertAlign w:val="subscript"/>
              </w:rPr>
              <w:br/>
            </w:r>
            <w:r w:rsidRPr="001F23FC">
              <w:t>ϕ</w:t>
            </w:r>
          </w:p>
        </w:tc>
        <w:tc>
          <w:tcPr>
            <w:tcW w:w="4183" w:type="dxa"/>
            <w:vAlign w:val="center"/>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563E3">
        <w:trPr>
          <w:cantSplit/>
          <w:jc w:val="center"/>
        </w:trPr>
        <w:tc>
          <w:tcPr>
            <w:tcW w:w="9857" w:type="dxa"/>
            <w:gridSpan w:val="5"/>
            <w:shd w:val="clear" w:color="auto" w:fill="auto"/>
            <w:vAlign w:val="center"/>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lastRenderedPageBreak/>
        <w:t>Table N.2-8: Test conditions and angle definitions for 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B0CBE" w14:textId="77777777" w:rsidR="00A920F8" w:rsidRPr="001F23FC" w:rsidRDefault="00A920F8" w:rsidP="00F26114">
            <w:pPr>
              <w:pStyle w:val="TAH"/>
            </w:pPr>
            <w:r w:rsidRPr="001F23FC">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4B8E8" w14:textId="77777777" w:rsidR="00A920F8" w:rsidRPr="001F23FC" w:rsidRDefault="00A920F8" w:rsidP="00F26114">
            <w:pPr>
              <w:pStyle w:val="TAH"/>
            </w:pPr>
            <w:r w:rsidRPr="001F23FC">
              <w:t>DUT 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654A0" w14:textId="77777777" w:rsidR="00A920F8" w:rsidRPr="001F23FC" w:rsidRDefault="00A920F8" w:rsidP="00F26114">
            <w:pPr>
              <w:pStyle w:val="TAH"/>
            </w:pPr>
            <w:r w:rsidRPr="001F23FC">
              <w:t>Diagram</w:t>
            </w:r>
          </w:p>
        </w:tc>
      </w:tr>
      <w:tr w:rsidR="00A920F8" w:rsidRPr="001F23FC" w14:paraId="276D3C4F"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676A4916" w14:textId="77777777" w:rsidR="00A920F8" w:rsidRPr="001F23FC" w:rsidRDefault="00A920F8" w:rsidP="00F26114">
            <w:pPr>
              <w:pStyle w:val="TAC"/>
            </w:pPr>
            <w:r w:rsidRPr="001F23FC">
              <w:t>Orientation 1</w:t>
            </w:r>
          </w:p>
          <w:p w14:paraId="7382B791" w14:textId="77777777" w:rsidR="00A920F8" w:rsidRPr="001F23FC" w:rsidRDefault="00A920F8" w:rsidP="00F26114">
            <w:pPr>
              <w:pStyle w:val="TAC"/>
            </w:pPr>
            <w:r w:rsidRPr="001F23FC">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C92910" w14:textId="77777777" w:rsidR="00A920F8" w:rsidRPr="001F23FC" w:rsidRDefault="00A920F8" w:rsidP="00F26114">
            <w:pPr>
              <w:pStyle w:val="TAC"/>
            </w:pPr>
            <w:r w:rsidRPr="001F23FC">
              <w:t>α = 0º;</w:t>
            </w:r>
            <w:r w:rsidRPr="001F23FC">
              <w:br/>
              <w:t>β = 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8394086" w14:textId="77777777" w:rsidR="00A920F8" w:rsidRPr="001F23FC" w:rsidRDefault="00A920F8" w:rsidP="00F26114">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4AF5E32" w14:textId="77777777" w:rsidR="00A920F8" w:rsidRPr="001F23FC" w:rsidRDefault="00A920F8" w:rsidP="00F26114">
            <w:pPr>
              <w:pStyle w:val="TAC"/>
            </w:pPr>
            <w:r w:rsidRPr="001F23FC">
              <w:t>Orientation 1</w:t>
            </w:r>
          </w:p>
          <w:p w14:paraId="76BD602E" w14:textId="77777777" w:rsidR="00A920F8" w:rsidRPr="001F23FC" w:rsidRDefault="00A920F8" w:rsidP="00F26114">
            <w:pPr>
              <w:pStyle w:val="TAC"/>
            </w:pPr>
            <w:r w:rsidRPr="001F23FC">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A1FB181" w14:textId="77777777" w:rsidR="00A920F8" w:rsidRPr="001F23FC" w:rsidRDefault="00A920F8" w:rsidP="00F26114">
            <w:pPr>
              <w:pStyle w:val="TAC"/>
            </w:pPr>
            <w:r w:rsidRPr="001F23FC">
              <w:t>α = 0º;</w:t>
            </w:r>
            <w:r w:rsidRPr="001F23FC">
              <w:br/>
              <w:t>β = 0º;</w:t>
            </w:r>
            <w:r w:rsidRPr="001F23FC">
              <w:br/>
              <w:t>γ = 180º</w:t>
            </w:r>
          </w:p>
        </w:tc>
        <w:tc>
          <w:tcPr>
            <w:tcW w:w="3833" w:type="dxa"/>
            <w:tcBorders>
              <w:top w:val="single" w:sz="4" w:space="0" w:color="auto"/>
              <w:left w:val="single" w:sz="4" w:space="0" w:color="auto"/>
              <w:bottom w:val="single" w:sz="4" w:space="0" w:color="auto"/>
              <w:right w:val="single" w:sz="4" w:space="0" w:color="auto"/>
            </w:tcBorders>
            <w:vAlign w:val="center"/>
          </w:tcPr>
          <w:p w14:paraId="0CE9982E" w14:textId="77777777" w:rsidR="00A920F8" w:rsidRPr="001F23FC" w:rsidRDefault="00A920F8" w:rsidP="00F26114">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594BBFA7" w14:textId="77777777" w:rsidR="00A920F8" w:rsidRPr="001F23FC" w:rsidRDefault="00A920F8" w:rsidP="00F26114">
            <w:pPr>
              <w:pStyle w:val="TAC"/>
            </w:pPr>
            <w:r w:rsidRPr="001F23FC">
              <w:t>Orientation 2</w:t>
            </w:r>
          </w:p>
          <w:p w14:paraId="4A04533E" w14:textId="77777777" w:rsidR="00A920F8" w:rsidRPr="001F23FC" w:rsidRDefault="00A920F8" w:rsidP="00F26114">
            <w:pPr>
              <w:pStyle w:val="TAC"/>
            </w:pPr>
            <w:r w:rsidRPr="001F23FC">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22FA48BE" w14:textId="77777777" w:rsidR="00A920F8" w:rsidRPr="001F23FC" w:rsidRDefault="00A920F8" w:rsidP="00F26114">
            <w:pPr>
              <w:pStyle w:val="TAC"/>
            </w:pPr>
            <w:r w:rsidRPr="001F23FC">
              <w:t>α = 180º;</w:t>
            </w:r>
            <w:r w:rsidRPr="001F23FC">
              <w:br/>
              <w:t>β = 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6C564FB" w14:textId="77777777" w:rsidR="00A920F8" w:rsidRPr="001F23FC" w:rsidRDefault="00A920F8" w:rsidP="00F26114">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16296579" w14:textId="77777777" w:rsidR="00A920F8" w:rsidRPr="001F23FC" w:rsidRDefault="00A920F8" w:rsidP="00F26114">
            <w:pPr>
              <w:pStyle w:val="TAC"/>
            </w:pPr>
            <w:r w:rsidRPr="001F23FC">
              <w:t>Orientation 2</w:t>
            </w:r>
          </w:p>
          <w:p w14:paraId="4D268E73" w14:textId="77777777" w:rsidR="00A920F8" w:rsidRPr="001F23FC" w:rsidRDefault="00A920F8" w:rsidP="00F26114">
            <w:pPr>
              <w:pStyle w:val="TAC"/>
            </w:pPr>
            <w:r w:rsidRPr="001F23FC">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B33B428" w14:textId="77777777" w:rsidR="00A920F8" w:rsidRPr="001F23FC" w:rsidRDefault="00A920F8" w:rsidP="00F26114">
            <w:pPr>
              <w:pStyle w:val="TAC"/>
            </w:pPr>
            <w:r w:rsidRPr="001F23FC">
              <w:t>α = 0º;</w:t>
            </w:r>
            <w:r w:rsidRPr="001F23FC">
              <w:br/>
              <w:t>β = 180º;</w:t>
            </w:r>
            <w:r w:rsidRPr="001F23FC">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69934F53" w14:textId="77777777" w:rsidR="00A920F8" w:rsidRPr="001F23FC" w:rsidRDefault="00A920F8" w:rsidP="00F26114">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F26114">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4F78BCCD" w14:textId="77777777" w:rsidR="00A920F8" w:rsidRPr="001F23FC" w:rsidRDefault="00A920F8" w:rsidP="00F26114">
            <w:pPr>
              <w:pStyle w:val="TAC"/>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lastRenderedPageBreak/>
        <w:t>Table N.2-9: Test conditions and angle definitions for 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A920F8" w:rsidRPr="001F23FC" w14:paraId="43F3FD7D" w14:textId="77777777" w:rsidTr="00F26114">
        <w:trPr>
          <w:cantSplit/>
          <w:jc w:val="center"/>
        </w:trPr>
        <w:tc>
          <w:tcPr>
            <w:tcW w:w="1554" w:type="dxa"/>
            <w:shd w:val="clear" w:color="auto" w:fill="auto"/>
            <w:vAlign w:val="center"/>
          </w:tcPr>
          <w:p w14:paraId="20AE21E9" w14:textId="77777777" w:rsidR="00A920F8" w:rsidRPr="001F23FC" w:rsidRDefault="00A920F8" w:rsidP="00F26114">
            <w:pPr>
              <w:pStyle w:val="TAH"/>
            </w:pPr>
            <w:r w:rsidRPr="001F23FC">
              <w:t>Test condition</w:t>
            </w:r>
          </w:p>
        </w:tc>
        <w:tc>
          <w:tcPr>
            <w:tcW w:w="1701" w:type="dxa"/>
            <w:shd w:val="clear" w:color="auto" w:fill="auto"/>
            <w:vAlign w:val="center"/>
          </w:tcPr>
          <w:p w14:paraId="5357AB61" w14:textId="77777777" w:rsidR="00A920F8" w:rsidRPr="001F23FC" w:rsidRDefault="00A920F8" w:rsidP="00F26114">
            <w:pPr>
              <w:pStyle w:val="TAH"/>
            </w:pPr>
            <w:r w:rsidRPr="001F23FC">
              <w:t>DUT orientation</w:t>
            </w:r>
          </w:p>
        </w:tc>
        <w:tc>
          <w:tcPr>
            <w:tcW w:w="4487" w:type="dxa"/>
            <w:shd w:val="clear" w:color="auto" w:fill="auto"/>
            <w:vAlign w:val="center"/>
          </w:tcPr>
          <w:p w14:paraId="655689DE" w14:textId="77777777" w:rsidR="00A920F8" w:rsidRPr="001F23FC" w:rsidRDefault="00A920F8" w:rsidP="00F26114">
            <w:pPr>
              <w:pStyle w:val="TAH"/>
            </w:pPr>
            <w:r w:rsidRPr="001F23FC">
              <w:t>Diagram</w:t>
            </w:r>
          </w:p>
        </w:tc>
      </w:tr>
      <w:tr w:rsidR="00A920F8" w:rsidRPr="001F23FC" w14:paraId="633A848F" w14:textId="77777777" w:rsidTr="00F26114">
        <w:trPr>
          <w:cantSplit/>
          <w:jc w:val="center"/>
        </w:trPr>
        <w:tc>
          <w:tcPr>
            <w:tcW w:w="1554" w:type="dxa"/>
            <w:shd w:val="clear" w:color="auto" w:fill="auto"/>
            <w:vAlign w:val="center"/>
          </w:tcPr>
          <w:p w14:paraId="02507736" w14:textId="77777777" w:rsidR="00A920F8" w:rsidRPr="001F23FC" w:rsidRDefault="00A920F8" w:rsidP="00F26114">
            <w:pPr>
              <w:pStyle w:val="TAC"/>
            </w:pPr>
            <w:r w:rsidRPr="001F23FC">
              <w:t>Orientation 1</w:t>
            </w:r>
          </w:p>
          <w:p w14:paraId="63F9FB14" w14:textId="77777777" w:rsidR="00A920F8" w:rsidRPr="001F23FC" w:rsidRDefault="00A920F8" w:rsidP="00F26114">
            <w:pPr>
              <w:pStyle w:val="TAC"/>
            </w:pPr>
            <w:r w:rsidRPr="001F23FC">
              <w:t>(Option 1)</w:t>
            </w:r>
          </w:p>
        </w:tc>
        <w:tc>
          <w:tcPr>
            <w:tcW w:w="1701" w:type="dxa"/>
            <w:shd w:val="clear" w:color="auto" w:fill="auto"/>
            <w:vAlign w:val="center"/>
          </w:tcPr>
          <w:p w14:paraId="08220B68" w14:textId="77777777" w:rsidR="00A920F8" w:rsidRPr="001F23FC" w:rsidRDefault="00A920F8" w:rsidP="00F26114">
            <w:pPr>
              <w:pStyle w:val="TAC"/>
            </w:pPr>
            <w:r w:rsidRPr="001F23FC">
              <w:t>α = 0º;</w:t>
            </w:r>
            <w:r w:rsidRPr="001F23FC">
              <w:br/>
              <w:t>β = -90º;</w:t>
            </w:r>
            <w:r w:rsidRPr="001F23FC">
              <w:br/>
              <w:t>γ = 0º</w:t>
            </w:r>
          </w:p>
        </w:tc>
        <w:tc>
          <w:tcPr>
            <w:tcW w:w="4487" w:type="dxa"/>
            <w:vAlign w:val="center"/>
          </w:tcPr>
          <w:p w14:paraId="1D1C56CC" w14:textId="77777777" w:rsidR="00A920F8" w:rsidRPr="001F23FC" w:rsidRDefault="00A920F8" w:rsidP="00F26114">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F26114">
        <w:trPr>
          <w:cantSplit/>
          <w:jc w:val="center"/>
        </w:trPr>
        <w:tc>
          <w:tcPr>
            <w:tcW w:w="1554" w:type="dxa"/>
            <w:shd w:val="clear" w:color="auto" w:fill="auto"/>
            <w:vAlign w:val="center"/>
          </w:tcPr>
          <w:p w14:paraId="56FC417B" w14:textId="77777777" w:rsidR="00A920F8" w:rsidRPr="001F23FC" w:rsidRDefault="00A920F8" w:rsidP="00F26114">
            <w:pPr>
              <w:pStyle w:val="TAC"/>
            </w:pPr>
            <w:r w:rsidRPr="001F23FC">
              <w:t>Orientation 1</w:t>
            </w:r>
          </w:p>
          <w:p w14:paraId="2668FC3A" w14:textId="77777777" w:rsidR="00A920F8" w:rsidRPr="001F23FC" w:rsidRDefault="00A920F8" w:rsidP="00F26114">
            <w:pPr>
              <w:pStyle w:val="TAC"/>
            </w:pPr>
            <w:r w:rsidRPr="001F23FC">
              <w:t>(Option 2)</w:t>
            </w:r>
          </w:p>
        </w:tc>
        <w:tc>
          <w:tcPr>
            <w:tcW w:w="1701" w:type="dxa"/>
            <w:shd w:val="clear" w:color="auto" w:fill="auto"/>
            <w:vAlign w:val="center"/>
          </w:tcPr>
          <w:p w14:paraId="24A1102B" w14:textId="77777777" w:rsidR="00A920F8" w:rsidRPr="001F23FC" w:rsidRDefault="00A920F8" w:rsidP="00F26114">
            <w:pPr>
              <w:pStyle w:val="TAC"/>
            </w:pPr>
            <w:r w:rsidRPr="001F23FC">
              <w:t>α = 0º;</w:t>
            </w:r>
            <w:r w:rsidRPr="001F23FC">
              <w:br/>
              <w:t>β = -90º;</w:t>
            </w:r>
            <w:r w:rsidRPr="001F23FC">
              <w:br/>
              <w:t>γ = 180º</w:t>
            </w:r>
          </w:p>
        </w:tc>
        <w:tc>
          <w:tcPr>
            <w:tcW w:w="4487" w:type="dxa"/>
            <w:vAlign w:val="center"/>
          </w:tcPr>
          <w:p w14:paraId="51F605F4" w14:textId="77777777" w:rsidR="00A920F8" w:rsidRPr="001F23FC" w:rsidRDefault="00A920F8" w:rsidP="00F26114">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F26114">
        <w:trPr>
          <w:cantSplit/>
          <w:jc w:val="center"/>
        </w:trPr>
        <w:tc>
          <w:tcPr>
            <w:tcW w:w="1554" w:type="dxa"/>
            <w:shd w:val="clear" w:color="auto" w:fill="auto"/>
            <w:vAlign w:val="center"/>
          </w:tcPr>
          <w:p w14:paraId="0C6F83E8" w14:textId="77777777" w:rsidR="00A920F8" w:rsidRPr="001F23FC" w:rsidRDefault="00A920F8" w:rsidP="00F26114">
            <w:pPr>
              <w:pStyle w:val="TAC"/>
            </w:pPr>
            <w:r w:rsidRPr="001F23FC">
              <w:t>Orientation 2</w:t>
            </w:r>
          </w:p>
          <w:p w14:paraId="2D240AB6" w14:textId="77777777" w:rsidR="00A920F8" w:rsidRPr="001F23FC" w:rsidRDefault="00A920F8" w:rsidP="00F26114">
            <w:pPr>
              <w:pStyle w:val="TAC"/>
            </w:pPr>
            <w:r w:rsidRPr="001F23FC">
              <w:t>(Option 1)</w:t>
            </w:r>
          </w:p>
        </w:tc>
        <w:tc>
          <w:tcPr>
            <w:tcW w:w="1701" w:type="dxa"/>
            <w:shd w:val="clear" w:color="auto" w:fill="auto"/>
            <w:vAlign w:val="center"/>
          </w:tcPr>
          <w:p w14:paraId="5ABBC121" w14:textId="77777777" w:rsidR="00A920F8" w:rsidRPr="001F23FC" w:rsidRDefault="00A920F8" w:rsidP="00F26114">
            <w:pPr>
              <w:pStyle w:val="TAC"/>
            </w:pPr>
            <w:r w:rsidRPr="001F23FC">
              <w:t>α = 180º;</w:t>
            </w:r>
            <w:r w:rsidRPr="001F23FC">
              <w:br/>
              <w:t>β = 90º;</w:t>
            </w:r>
            <w:r w:rsidRPr="001F23FC">
              <w:br/>
              <w:t>γ = 0º</w:t>
            </w:r>
          </w:p>
        </w:tc>
        <w:tc>
          <w:tcPr>
            <w:tcW w:w="4487" w:type="dxa"/>
            <w:vAlign w:val="center"/>
          </w:tcPr>
          <w:p w14:paraId="6FED0719" w14:textId="77777777" w:rsidR="00A920F8" w:rsidRPr="001F23FC" w:rsidRDefault="00A920F8" w:rsidP="00F26114">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F26114">
        <w:trPr>
          <w:cantSplit/>
          <w:jc w:val="center"/>
        </w:trPr>
        <w:tc>
          <w:tcPr>
            <w:tcW w:w="1554" w:type="dxa"/>
            <w:shd w:val="clear" w:color="auto" w:fill="auto"/>
            <w:vAlign w:val="center"/>
          </w:tcPr>
          <w:p w14:paraId="0006FB4F" w14:textId="77777777" w:rsidR="00A920F8" w:rsidRPr="001F23FC" w:rsidRDefault="00A920F8" w:rsidP="00F26114">
            <w:pPr>
              <w:pStyle w:val="TAC"/>
            </w:pPr>
            <w:r w:rsidRPr="001F23FC">
              <w:t>Orientation 2</w:t>
            </w:r>
          </w:p>
          <w:p w14:paraId="26E3B97A" w14:textId="77777777" w:rsidR="00A920F8" w:rsidRPr="001F23FC" w:rsidRDefault="00A920F8" w:rsidP="00F26114">
            <w:pPr>
              <w:pStyle w:val="TAC"/>
            </w:pPr>
            <w:r w:rsidRPr="001F23FC">
              <w:t>(Option 2)</w:t>
            </w:r>
          </w:p>
        </w:tc>
        <w:tc>
          <w:tcPr>
            <w:tcW w:w="1701" w:type="dxa"/>
            <w:shd w:val="clear" w:color="auto" w:fill="auto"/>
            <w:vAlign w:val="center"/>
          </w:tcPr>
          <w:p w14:paraId="094F4482" w14:textId="77777777" w:rsidR="00A920F8" w:rsidRPr="001F23FC" w:rsidRDefault="00A920F8" w:rsidP="00F26114">
            <w:pPr>
              <w:pStyle w:val="TAC"/>
            </w:pPr>
            <w:r w:rsidRPr="001F23FC">
              <w:t>α = 0º;</w:t>
            </w:r>
            <w:r w:rsidRPr="001F23FC">
              <w:br/>
              <w:t>β = 90º;</w:t>
            </w:r>
            <w:r w:rsidRPr="001F23FC">
              <w:br/>
              <w:t>γ = 0º</w:t>
            </w:r>
          </w:p>
        </w:tc>
        <w:tc>
          <w:tcPr>
            <w:tcW w:w="4487" w:type="dxa"/>
            <w:vAlign w:val="center"/>
          </w:tcPr>
          <w:p w14:paraId="4103DF68" w14:textId="77777777" w:rsidR="00A920F8" w:rsidRPr="001F23FC" w:rsidRDefault="00A920F8" w:rsidP="00F26114">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F26114">
        <w:trPr>
          <w:cantSplit/>
          <w:jc w:val="center"/>
        </w:trPr>
        <w:tc>
          <w:tcPr>
            <w:tcW w:w="7742" w:type="dxa"/>
            <w:gridSpan w:val="3"/>
            <w:shd w:val="clear" w:color="auto" w:fill="auto"/>
            <w:vAlign w:val="center"/>
          </w:tcPr>
          <w:p w14:paraId="74723D03" w14:textId="77777777" w:rsidR="00A920F8" w:rsidRPr="001F23FC" w:rsidRDefault="00A920F8" w:rsidP="00F26114">
            <w:pPr>
              <w:pStyle w:val="TAC"/>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lastRenderedPageBreak/>
        <w:t>Table N.2-10: Test conditions and angle definitions for 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A920F8" w:rsidRPr="001F23FC" w14:paraId="6A93C1A5" w14:textId="77777777" w:rsidTr="00F26114">
        <w:trPr>
          <w:cantSplit/>
          <w:jc w:val="center"/>
        </w:trPr>
        <w:tc>
          <w:tcPr>
            <w:tcW w:w="1555" w:type="dxa"/>
            <w:shd w:val="clear" w:color="auto" w:fill="auto"/>
            <w:vAlign w:val="center"/>
          </w:tcPr>
          <w:p w14:paraId="3D596507" w14:textId="77777777" w:rsidR="00A920F8" w:rsidRPr="001F23FC" w:rsidRDefault="00A920F8" w:rsidP="00F26114">
            <w:pPr>
              <w:pStyle w:val="TAH"/>
            </w:pPr>
            <w:r w:rsidRPr="001F23FC">
              <w:t>Test condition</w:t>
            </w:r>
          </w:p>
        </w:tc>
        <w:tc>
          <w:tcPr>
            <w:tcW w:w="1667" w:type="dxa"/>
            <w:shd w:val="clear" w:color="auto" w:fill="auto"/>
            <w:vAlign w:val="center"/>
          </w:tcPr>
          <w:p w14:paraId="2985998E" w14:textId="77777777" w:rsidR="00A920F8" w:rsidRPr="001F23FC" w:rsidRDefault="00A920F8" w:rsidP="00F26114">
            <w:pPr>
              <w:pStyle w:val="TAH"/>
            </w:pPr>
            <w:r w:rsidRPr="001F23FC">
              <w:t>DUT orientation</w:t>
            </w:r>
          </w:p>
        </w:tc>
        <w:tc>
          <w:tcPr>
            <w:tcW w:w="4093" w:type="dxa"/>
            <w:shd w:val="clear" w:color="auto" w:fill="auto"/>
            <w:vAlign w:val="center"/>
          </w:tcPr>
          <w:p w14:paraId="0560B887" w14:textId="77777777" w:rsidR="00A920F8" w:rsidRPr="001F23FC" w:rsidRDefault="00A920F8" w:rsidP="00F26114">
            <w:pPr>
              <w:pStyle w:val="TAH"/>
            </w:pPr>
            <w:r w:rsidRPr="001F23FC">
              <w:t>Diagram</w:t>
            </w:r>
          </w:p>
        </w:tc>
      </w:tr>
      <w:tr w:rsidR="00A920F8" w:rsidRPr="001F23FC" w14:paraId="5F636D37" w14:textId="77777777" w:rsidTr="00F26114">
        <w:trPr>
          <w:cantSplit/>
          <w:jc w:val="center"/>
        </w:trPr>
        <w:tc>
          <w:tcPr>
            <w:tcW w:w="1555" w:type="dxa"/>
            <w:shd w:val="clear" w:color="auto" w:fill="auto"/>
            <w:vAlign w:val="center"/>
          </w:tcPr>
          <w:p w14:paraId="4178D665" w14:textId="77777777" w:rsidR="00A920F8" w:rsidRPr="001F23FC" w:rsidRDefault="00A920F8" w:rsidP="00F26114">
            <w:pPr>
              <w:pStyle w:val="TAC"/>
            </w:pPr>
            <w:r w:rsidRPr="001F23FC">
              <w:t>Orientation 1</w:t>
            </w:r>
          </w:p>
          <w:p w14:paraId="53C5B968" w14:textId="77777777" w:rsidR="00A920F8" w:rsidRPr="001F23FC" w:rsidRDefault="00A920F8" w:rsidP="00F26114">
            <w:pPr>
              <w:pStyle w:val="TAC"/>
            </w:pPr>
            <w:r w:rsidRPr="001F23FC">
              <w:t>(Option 1)</w:t>
            </w:r>
          </w:p>
        </w:tc>
        <w:tc>
          <w:tcPr>
            <w:tcW w:w="1667" w:type="dxa"/>
            <w:shd w:val="clear" w:color="auto" w:fill="auto"/>
            <w:vAlign w:val="center"/>
          </w:tcPr>
          <w:p w14:paraId="6366A704" w14:textId="77777777" w:rsidR="00A920F8" w:rsidRPr="001F23FC" w:rsidRDefault="00A920F8" w:rsidP="00F26114">
            <w:pPr>
              <w:pStyle w:val="TAC"/>
            </w:pPr>
            <w:r w:rsidRPr="001F23FC">
              <w:t>α = 90º;</w:t>
            </w:r>
            <w:r w:rsidRPr="001F23FC">
              <w:br/>
              <w:t>β = 0º;</w:t>
            </w:r>
            <w:r w:rsidRPr="001F23FC">
              <w:br/>
              <w:t>γ = 0º</w:t>
            </w:r>
          </w:p>
        </w:tc>
        <w:tc>
          <w:tcPr>
            <w:tcW w:w="4093" w:type="dxa"/>
            <w:vAlign w:val="center"/>
          </w:tcPr>
          <w:p w14:paraId="7422354B" w14:textId="77777777" w:rsidR="00A920F8" w:rsidRPr="001F23FC" w:rsidRDefault="00A920F8" w:rsidP="00F26114">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F26114">
        <w:trPr>
          <w:cantSplit/>
          <w:jc w:val="center"/>
        </w:trPr>
        <w:tc>
          <w:tcPr>
            <w:tcW w:w="1555" w:type="dxa"/>
            <w:shd w:val="clear" w:color="auto" w:fill="auto"/>
            <w:vAlign w:val="center"/>
          </w:tcPr>
          <w:p w14:paraId="0461B146" w14:textId="77777777" w:rsidR="00A920F8" w:rsidRPr="001F23FC" w:rsidRDefault="00A920F8" w:rsidP="00F26114">
            <w:pPr>
              <w:pStyle w:val="TAC"/>
            </w:pPr>
            <w:r w:rsidRPr="001F23FC">
              <w:t>Orientation 1</w:t>
            </w:r>
          </w:p>
          <w:p w14:paraId="32DA7930" w14:textId="77777777" w:rsidR="00A920F8" w:rsidRPr="001F23FC" w:rsidRDefault="00A920F8" w:rsidP="00F26114">
            <w:pPr>
              <w:pStyle w:val="TAC"/>
            </w:pPr>
            <w:r w:rsidRPr="001F23FC">
              <w:t>(Option 2)</w:t>
            </w:r>
          </w:p>
        </w:tc>
        <w:tc>
          <w:tcPr>
            <w:tcW w:w="1667" w:type="dxa"/>
            <w:shd w:val="clear" w:color="auto" w:fill="auto"/>
            <w:vAlign w:val="center"/>
          </w:tcPr>
          <w:p w14:paraId="0267E71B" w14:textId="77777777" w:rsidR="00A920F8" w:rsidRPr="001F23FC" w:rsidRDefault="00A920F8" w:rsidP="00F26114">
            <w:pPr>
              <w:pStyle w:val="TAC"/>
            </w:pPr>
            <w:r w:rsidRPr="001F23FC">
              <w:t>α = 90º;</w:t>
            </w:r>
            <w:r w:rsidRPr="001F23FC">
              <w:br/>
              <w:t>β = 0º;</w:t>
            </w:r>
            <w:r w:rsidRPr="001F23FC">
              <w:br/>
              <w:t>γ = 180º</w:t>
            </w:r>
          </w:p>
        </w:tc>
        <w:tc>
          <w:tcPr>
            <w:tcW w:w="4093" w:type="dxa"/>
            <w:vAlign w:val="center"/>
          </w:tcPr>
          <w:p w14:paraId="6719A0EB" w14:textId="77777777" w:rsidR="00A920F8" w:rsidRPr="001F23FC" w:rsidRDefault="00A920F8" w:rsidP="00F26114">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F26114">
        <w:trPr>
          <w:cantSplit/>
          <w:jc w:val="center"/>
        </w:trPr>
        <w:tc>
          <w:tcPr>
            <w:tcW w:w="1555" w:type="dxa"/>
            <w:shd w:val="clear" w:color="auto" w:fill="auto"/>
            <w:vAlign w:val="center"/>
          </w:tcPr>
          <w:p w14:paraId="5CC887DC" w14:textId="77777777" w:rsidR="00A920F8" w:rsidRPr="001F23FC" w:rsidRDefault="00A920F8" w:rsidP="00F26114">
            <w:pPr>
              <w:pStyle w:val="TAC"/>
            </w:pPr>
            <w:r w:rsidRPr="001F23FC">
              <w:t>Orientation 2</w:t>
            </w:r>
          </w:p>
          <w:p w14:paraId="1410E5FB" w14:textId="77777777" w:rsidR="00A920F8" w:rsidRPr="001F23FC" w:rsidRDefault="00A920F8" w:rsidP="00F26114">
            <w:pPr>
              <w:pStyle w:val="TAC"/>
            </w:pPr>
            <w:r w:rsidRPr="001F23FC">
              <w:t>(Option 1)</w:t>
            </w:r>
          </w:p>
        </w:tc>
        <w:tc>
          <w:tcPr>
            <w:tcW w:w="1667" w:type="dxa"/>
            <w:shd w:val="clear" w:color="auto" w:fill="auto"/>
            <w:vAlign w:val="center"/>
          </w:tcPr>
          <w:p w14:paraId="6753869A" w14:textId="77777777" w:rsidR="00A920F8" w:rsidRPr="001F23FC" w:rsidRDefault="00A920F8" w:rsidP="00F26114">
            <w:pPr>
              <w:pStyle w:val="TAC"/>
            </w:pPr>
            <w:r w:rsidRPr="001F23FC">
              <w:t>α = -90º;</w:t>
            </w:r>
            <w:r w:rsidRPr="001F23FC">
              <w:br/>
              <w:t>β = 0º;</w:t>
            </w:r>
            <w:r w:rsidRPr="001F23FC">
              <w:br/>
              <w:t>γ = 0º</w:t>
            </w:r>
          </w:p>
        </w:tc>
        <w:tc>
          <w:tcPr>
            <w:tcW w:w="4093" w:type="dxa"/>
            <w:vAlign w:val="center"/>
          </w:tcPr>
          <w:p w14:paraId="0A5FB989" w14:textId="77777777" w:rsidR="00A920F8" w:rsidRPr="001F23FC" w:rsidRDefault="00A920F8" w:rsidP="00F26114">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F26114">
        <w:trPr>
          <w:cantSplit/>
          <w:jc w:val="center"/>
        </w:trPr>
        <w:tc>
          <w:tcPr>
            <w:tcW w:w="1555" w:type="dxa"/>
            <w:shd w:val="clear" w:color="auto" w:fill="auto"/>
            <w:vAlign w:val="center"/>
          </w:tcPr>
          <w:p w14:paraId="3C127949" w14:textId="77777777" w:rsidR="00A920F8" w:rsidRPr="001F23FC" w:rsidRDefault="00A920F8" w:rsidP="00F26114">
            <w:pPr>
              <w:pStyle w:val="TAC"/>
            </w:pPr>
            <w:r w:rsidRPr="001F23FC">
              <w:t>Orientation 2</w:t>
            </w:r>
          </w:p>
          <w:p w14:paraId="2BC3AF07" w14:textId="77777777" w:rsidR="00A920F8" w:rsidRPr="001F23FC" w:rsidRDefault="00A920F8" w:rsidP="00F26114">
            <w:pPr>
              <w:pStyle w:val="TAC"/>
            </w:pPr>
            <w:r w:rsidRPr="001F23FC">
              <w:t>(Option 2)</w:t>
            </w:r>
          </w:p>
        </w:tc>
        <w:tc>
          <w:tcPr>
            <w:tcW w:w="1667" w:type="dxa"/>
            <w:shd w:val="clear" w:color="auto" w:fill="auto"/>
            <w:vAlign w:val="center"/>
          </w:tcPr>
          <w:p w14:paraId="0D1E5A4A" w14:textId="77777777" w:rsidR="00A920F8" w:rsidRPr="001F23FC" w:rsidRDefault="00A920F8" w:rsidP="00F26114">
            <w:pPr>
              <w:pStyle w:val="TAC"/>
            </w:pPr>
            <w:r w:rsidRPr="001F23FC">
              <w:t>α = 90º;</w:t>
            </w:r>
            <w:r w:rsidRPr="001F23FC">
              <w:br/>
              <w:t>β = 180º;</w:t>
            </w:r>
            <w:r w:rsidRPr="001F23FC">
              <w:br/>
              <w:t>γ = 0º</w:t>
            </w:r>
          </w:p>
        </w:tc>
        <w:tc>
          <w:tcPr>
            <w:tcW w:w="4093" w:type="dxa"/>
            <w:vAlign w:val="center"/>
          </w:tcPr>
          <w:p w14:paraId="607A8BF1" w14:textId="77777777" w:rsidR="00A920F8" w:rsidRPr="001F23FC" w:rsidRDefault="00A920F8" w:rsidP="00F26114">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F26114">
        <w:trPr>
          <w:cantSplit/>
          <w:jc w:val="center"/>
        </w:trPr>
        <w:tc>
          <w:tcPr>
            <w:tcW w:w="7322" w:type="dxa"/>
            <w:gridSpan w:val="3"/>
            <w:shd w:val="clear" w:color="auto" w:fill="auto"/>
            <w:vAlign w:val="center"/>
          </w:tcPr>
          <w:p w14:paraId="31AA265E" w14:textId="77777777" w:rsidR="00A920F8" w:rsidRPr="001F23FC" w:rsidRDefault="00A920F8" w:rsidP="00F26114">
            <w:pPr>
              <w:pStyle w:val="TAN"/>
            </w:pPr>
            <w:r w:rsidRPr="001F23FC">
              <w:t>NOTE 1: 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37227C53" w:rsidR="0032234A" w:rsidRPr="001F23FC" w:rsidRDefault="00404AAC">
      <w:pPr>
        <w:pStyle w:val="EQ"/>
        <w:jc w:val="center"/>
        <w:rPr>
          <w:noProof w:val="0"/>
        </w:rPr>
      </w:pPr>
      <w:r w:rsidRPr="001F23FC">
        <w:lastRenderedPageBreak/>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1F23FC" w:rsidRDefault="00404AAC">
      <w:pPr>
        <w:pStyle w:val="EQ"/>
        <w:jc w:val="center"/>
        <w:rPr>
          <w:noProof w:val="0"/>
        </w:rPr>
      </w:pPr>
      <w:r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3FE8F47" w:rsidR="0032234A" w:rsidRPr="001F23FC" w:rsidRDefault="00404AAC">
      <w:pPr>
        <w:pStyle w:val="EQ"/>
        <w:jc w:val="center"/>
        <w:rPr>
          <w:noProof w:val="0"/>
        </w:rPr>
      </w:pPr>
      <w:r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rPr>
          <w:noProof w:val="0"/>
        </w:rPr>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7553BD6C" w:rsidR="0032234A" w:rsidRPr="001F23FC" w:rsidRDefault="00404AAC">
      <w:pPr>
        <w:pStyle w:val="EQ"/>
        <w:jc w:val="center"/>
        <w:rPr>
          <w:noProof w:val="0"/>
        </w:rPr>
      </w:pPr>
      <w:r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2FE5A594" w:rsidR="0032234A" w:rsidRPr="001F23FC" w:rsidRDefault="00404AAC">
      <w:pPr>
        <w:pStyle w:val="EQ"/>
        <w:jc w:val="center"/>
        <w:rPr>
          <w:noProof w:val="0"/>
        </w:rPr>
      </w:pPr>
      <w:r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1F23FC" w:rsidRDefault="0032234A">
      <w:r w:rsidRPr="001F23FC">
        <w:t xml:space="preserve">with offsets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 and with </w:t>
      </w:r>
    </w:p>
    <w:p w14:paraId="5E2D9D0E" w14:textId="6E4AF1D5" w:rsidR="0032234A" w:rsidRPr="001F23FC" w:rsidRDefault="00404AAC">
      <w:pPr>
        <w:pStyle w:val="EQ"/>
        <w:jc w:val="center"/>
        <w:rPr>
          <w:noProof w:val="0"/>
        </w:rPr>
      </w:pPr>
      <w:r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1F23FC" w:rsidRDefault="0032234A">
      <w:r w:rsidRPr="001F23FC">
        <w:t xml:space="preserve">The combination of rotations and translation is captured by the multiplication of rotation and translation matrices. </w:t>
      </w:r>
    </w:p>
    <w:p w14:paraId="6A79F6CD" w14:textId="77777777" w:rsidR="0032234A" w:rsidRPr="001F23FC" w:rsidRDefault="0032234A">
      <w:r w:rsidRPr="001F23FC">
        <w:t xml:space="preserve">For instance, the matrix M </w:t>
      </w:r>
    </w:p>
    <w:p w14:paraId="63FDFF25" w14:textId="7F0ED38E" w:rsidR="0032234A" w:rsidRPr="001F23FC"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xml:space="preserve">. After those rotations, the DUT is translated by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lastRenderedPageBreak/>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77A5F325" w14:textId="77777777" w:rsidR="0032234A" w:rsidRPr="001F23FC" w:rsidRDefault="0032234A"/>
    <w:p w14:paraId="346DD172" w14:textId="52D8F52E" w:rsidR="0032234A" w:rsidRPr="001F23FC" w:rsidRDefault="00404AAC">
      <w:pPr>
        <w:pStyle w:val="TH"/>
      </w:pPr>
      <w:bookmarkStart w:id="1067"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124A030C" w14:textId="77777777" w:rsidR="00C16FE6" w:rsidRPr="001F23FC" w:rsidRDefault="00C16FE6" w:rsidP="00C16FE6"/>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1F23FC" w:rsidRDefault="005741EC" w:rsidP="005741EC">
      <w:pPr>
        <w:rPr>
          <w:rFonts w:eastAsia="??"/>
        </w:rPr>
      </w:pPr>
      <w:r w:rsidRPr="001F23FC">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 xml:space="preserve">Figure N.3-3. </w:t>
      </w:r>
    </w:p>
    <w:p w14:paraId="6ABEE7CF" w14:textId="58233323" w:rsidR="005741EC" w:rsidRPr="001F23FC" w:rsidRDefault="00404AAC" w:rsidP="005741EC">
      <w:pPr>
        <w:jc w:val="center"/>
      </w:pPr>
      <w:r w:rsidRPr="001F23FC">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77777777"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 xml:space="preserve">Figure N.3-4. </w:t>
      </w:r>
    </w:p>
    <w:p w14:paraId="690DD2EA" w14:textId="3CB9B7FD" w:rsidR="005741EC" w:rsidRPr="001F23FC" w:rsidRDefault="00404AAC" w:rsidP="005741EC">
      <w:pPr>
        <w:jc w:val="center"/>
      </w:pPr>
      <w:r w:rsidRPr="001F23FC">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3C63A79F" w14:textId="7C2E75B3" w:rsidR="0032234A" w:rsidRPr="001F23FC" w:rsidRDefault="0032234A" w:rsidP="00C16FE6"/>
    <w:p w14:paraId="56224472" w14:textId="77777777" w:rsidR="0032234A" w:rsidRPr="001F23FC" w:rsidRDefault="0032234A" w:rsidP="00B30E68">
      <w:pPr>
        <w:pStyle w:val="Heading8"/>
      </w:pPr>
      <w:bookmarkStart w:id="1071" w:name="_Toc36198089"/>
      <w:r w:rsidRPr="001F23FC">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77777777"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lastRenderedPageBreak/>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6E52F5A8" w14:textId="77777777" w:rsidR="00C16FE6" w:rsidRPr="001F23FC" w:rsidRDefault="00C16FE6"/>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0"/>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0"/>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074EF74E" w14:textId="77777777" w:rsidR="00C16FE6" w:rsidRPr="001F23FC" w:rsidRDefault="00C16FE6" w:rsidP="00C16FE6"/>
    <w:p w14:paraId="7B72246E" w14:textId="77777777" w:rsidR="00C16FE6" w:rsidRPr="001F23FC" w:rsidRDefault="00C16FE6" w:rsidP="00C16FE6">
      <w:pPr>
        <w:pStyle w:val="TH"/>
      </w:pPr>
      <w:r w:rsidRPr="001F23FC">
        <w:object w:dxaOrig="8851" w:dyaOrig="4774" w14:anchorId="53BDF3C0">
          <v:shape id="_x0000_i1213" type="#_x0000_t75" style="width:444.9pt;height:236.4pt" o:ole="">
            <v:imagedata r:id="rId362" o:title=""/>
          </v:shape>
          <o:OLEObject Type="Embed" ProgID="Word.Document.12" ShapeID="_x0000_i1213" DrawAspect="Content" ObjectID="_1813070224" r:id="rId363">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5EFF540F" w14:textId="77777777" w:rsidR="00C16FE6" w:rsidRPr="001F23FC" w:rsidRDefault="00C16FE6" w:rsidP="00C16FE6"/>
    <w:p w14:paraId="0448B4BF" w14:textId="21A23B47" w:rsidR="0032234A" w:rsidRPr="001F23FC" w:rsidRDefault="00404AAC">
      <w:pPr>
        <w:pStyle w:val="TH"/>
      </w:pPr>
      <w:r w:rsidRPr="001F23FC">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6F4525C0" w14:textId="77777777" w:rsidR="00C16FE6" w:rsidRPr="001F23FC" w:rsidRDefault="00C16FE6"/>
    <w:p w14:paraId="4AC62DA9" w14:textId="77777777" w:rsidR="0032234A" w:rsidRPr="001F23FC" w:rsidRDefault="0032234A">
      <w:r w:rsidRPr="001F23FC">
        <w:t>AUT shall be symmetric on E and H planes.</w:t>
      </w:r>
    </w:p>
    <w:p w14:paraId="2FD2906D" w14:textId="77777777" w:rsidR="0032234A" w:rsidRPr="001F23FC" w:rsidRDefault="0032234A">
      <w:r w:rsidRPr="001F23FC">
        <w:t>The above masks for the reference antenna are met based on antenna vendors’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lastRenderedPageBreak/>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1F23FC" w:rsidRDefault="0032234A">
      <w:r w:rsidRPr="001F23FC">
        <w:t>The grid types for the TRP measurements shall match those outlined in M.1</w:t>
      </w:r>
      <w:r w:rsidR="009F1BB9" w:rsidRPr="001F23FC">
        <w:t xml:space="preserve">. Considering the reference AUT is assumed to have similar properties of typical antenna arrays integrated in DUTs, see Clause O.2.1, the TRP measurement grids used for the </w:t>
      </w:r>
      <w:proofErr w:type="spellStart"/>
      <w:r w:rsidR="009F1BB9" w:rsidRPr="001F23FC">
        <w:t>QoQZ</w:t>
      </w:r>
      <w:proofErr w:type="spellEnd"/>
      <w:r w:rsidR="009F1BB9" w:rsidRPr="001F23FC">
        <w:t xml:space="preserve"> validation shall meet the minimum number of grids points as defined for Power Class 3 devices in Clause 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 xml:space="preserve">i if the same chamber components affecting </w:t>
      </w:r>
      <w:proofErr w:type="spellStart"/>
      <w:r w:rsidR="005741EC" w:rsidRPr="001F23FC">
        <w:t>QoQZ</w:t>
      </w:r>
      <w:proofErr w:type="spellEnd"/>
      <w:r w:rsidR="005741EC" w:rsidRPr="001F23FC">
        <w:t>,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1F23FC" w14:paraId="2E7C01CD" w14:textId="77777777">
        <w:trPr>
          <w:cantSplit/>
          <w:jc w:val="center"/>
        </w:trPr>
        <w:tc>
          <w:tcPr>
            <w:tcW w:w="945" w:type="dxa"/>
            <w:shd w:val="clear" w:color="auto" w:fill="E0E0E0"/>
            <w:vAlign w:val="center"/>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vAlign w:val="center"/>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vAlign w:val="center"/>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vAlign w:val="center"/>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trPr>
          <w:cantSplit/>
          <w:jc w:val="center"/>
        </w:trPr>
        <w:tc>
          <w:tcPr>
            <w:tcW w:w="945" w:type="dxa"/>
            <w:shd w:val="clear" w:color="auto" w:fill="auto"/>
            <w:vAlign w:val="center"/>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shd w:val="clear" w:color="auto" w:fill="auto"/>
            <w:vAlign w:val="center"/>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trPr>
          <w:cantSplit/>
          <w:jc w:val="center"/>
        </w:trPr>
        <w:tc>
          <w:tcPr>
            <w:tcW w:w="945" w:type="dxa"/>
            <w:shd w:val="clear" w:color="auto" w:fill="auto"/>
            <w:vAlign w:val="center"/>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shd w:val="clear" w:color="auto" w:fill="auto"/>
            <w:vAlign w:val="center"/>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trPr>
          <w:cantSplit/>
          <w:jc w:val="center"/>
        </w:trPr>
        <w:tc>
          <w:tcPr>
            <w:tcW w:w="945" w:type="dxa"/>
            <w:shd w:val="clear" w:color="auto" w:fill="auto"/>
            <w:vAlign w:val="center"/>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shd w:val="clear" w:color="auto" w:fill="auto"/>
            <w:vAlign w:val="center"/>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trPr>
          <w:cantSplit/>
          <w:jc w:val="center"/>
        </w:trPr>
        <w:tc>
          <w:tcPr>
            <w:tcW w:w="945" w:type="dxa"/>
            <w:shd w:val="clear" w:color="auto" w:fill="auto"/>
            <w:vAlign w:val="center"/>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shd w:val="clear" w:color="auto" w:fill="auto"/>
            <w:vAlign w:val="center"/>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trPr>
          <w:cantSplit/>
          <w:jc w:val="center"/>
        </w:trPr>
        <w:tc>
          <w:tcPr>
            <w:tcW w:w="945" w:type="dxa"/>
            <w:shd w:val="clear" w:color="auto" w:fill="auto"/>
            <w:vAlign w:val="center"/>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shd w:val="clear" w:color="auto" w:fill="auto"/>
            <w:vAlign w:val="center"/>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vAlign w:val="center"/>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trPr>
          <w:cantSplit/>
          <w:jc w:val="center"/>
        </w:trPr>
        <w:tc>
          <w:tcPr>
            <w:tcW w:w="945" w:type="dxa"/>
            <w:shd w:val="clear" w:color="auto" w:fill="auto"/>
            <w:vAlign w:val="center"/>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shd w:val="clear" w:color="auto" w:fill="auto"/>
            <w:vAlign w:val="center"/>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trPr>
          <w:cantSplit/>
          <w:jc w:val="center"/>
        </w:trPr>
        <w:tc>
          <w:tcPr>
            <w:tcW w:w="945" w:type="dxa"/>
            <w:shd w:val="clear" w:color="auto" w:fill="auto"/>
            <w:vAlign w:val="center"/>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shd w:val="clear" w:color="auto" w:fill="auto"/>
            <w:vAlign w:val="center"/>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vAlign w:val="center"/>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lastRenderedPageBreak/>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1F23FC"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1F23FC" w:rsidRDefault="005741EC" w:rsidP="00B63B04">
            <w:pPr>
              <w:pStyle w:val="TAH"/>
              <w:rPr>
                <w:rFonts w:cs="Arial"/>
                <w:lang w:eastAsia="en-US"/>
              </w:rPr>
            </w:pPr>
            <w:r w:rsidRPr="001F23FC">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color w:val="000000"/>
                <w:lang w:eastAsia="en-US"/>
              </w:rPr>
              <w:t>z</w:t>
            </w:r>
          </w:p>
        </w:tc>
      </w:tr>
      <w:tr w:rsidR="005741EC" w:rsidRPr="001F23FC"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vAlign w:val="cente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vAlign w:val="cente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vAlign w:val="cente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vAlign w:val="cente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vAlign w:val="cente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vAlign w:val="cente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vAlign w:val="cente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vAlign w:val="cente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vAlign w:val="cente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vAlign w:val="cente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vAlign w:val="cente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DF4C747" w14:textId="77777777" w:rsidR="00C16FE6" w:rsidRPr="001F23FC" w:rsidRDefault="00C16FE6"/>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46617158" w14:textId="77777777" w:rsidR="00C16FE6" w:rsidRPr="001F23FC" w:rsidRDefault="00C16FE6" w:rsidP="00C16FE6"/>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77EB4DDA" w14:textId="77777777" w:rsidR="00C16FE6" w:rsidRPr="001F23FC" w:rsidRDefault="00C16FE6"/>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059D1D86" w14:textId="77777777" w:rsidR="00C16FE6" w:rsidRPr="001F23FC" w:rsidRDefault="00C16FE6" w:rsidP="00C16FE6"/>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4" type="#_x0000_t75" style="width:202.4pt;height:21.75pt" o:ole="">
            <v:imagedata r:id="rId369" o:title=""/>
          </v:shape>
          <o:OLEObject Type="Embed" ProgID="Equation.DSMT4" ShapeID="_x0000_i1214" DrawAspect="Content" ObjectID="_1813070225" r:id="rId370"/>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EF02A25" w14:textId="77777777" w:rsidR="00C16FE6" w:rsidRPr="001F23FC" w:rsidRDefault="00C16FE6" w:rsidP="00C16FE6"/>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B9828BA" w14:textId="77777777" w:rsidR="00C16FE6" w:rsidRPr="001F23FC" w:rsidRDefault="00C16FE6"/>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w:t>
      </w:r>
      <w:r w:rsidRPr="001F23FC">
        <w:lastRenderedPageBreak/>
        <w:t xml:space="preserve">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5" type="#_x0000_t75" style="width:203.1pt;height:21.75pt" o:ole="">
            <v:imagedata r:id="rId373" o:title=""/>
          </v:shape>
          <o:OLEObject Type="Embed" ProgID="Equation.DSMT4" ShapeID="_x0000_i1215" DrawAspect="Content" ObjectID="_1813070226" r:id="rId374"/>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496E5DC4" w14:textId="77777777" w:rsidR="00C16FE6" w:rsidRPr="001F23FC" w:rsidRDefault="00C16FE6" w:rsidP="00C16FE6"/>
    <w:p w14:paraId="2A0FFE72" w14:textId="46692071" w:rsidR="0032234A" w:rsidRPr="001F23FC" w:rsidRDefault="00404AAC">
      <w:pPr>
        <w:pStyle w:val="TH"/>
      </w:pPr>
      <w:r w:rsidRPr="001F23FC">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DE96BC2" w14:textId="77777777" w:rsidR="00C16FE6" w:rsidRPr="001F23FC" w:rsidRDefault="00C16FE6"/>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1F7370FF" w14:textId="77777777" w:rsidR="00C16FE6" w:rsidRPr="001F23FC" w:rsidRDefault="00C16FE6" w:rsidP="00C16FE6"/>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77777777"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4585500" w:rsidR="0032234A" w:rsidRPr="001F23FC" w:rsidRDefault="0032234A">
      <w:pPr>
        <w:rPr>
          <w:color w:val="0000FF"/>
        </w:rPr>
      </w:pPr>
      <w:r w:rsidRPr="001F23FC">
        <w:rPr>
          <w:color w:val="0000FF"/>
        </w:rPr>
        <w:t>Editor Note: Another test frequency of [TBD] GHz will be added as soon as FR2 bands &gt;4</w:t>
      </w:r>
      <w:r w:rsidR="00C543CF" w:rsidRPr="001F23FC">
        <w:rPr>
          <w:color w:val="0000FF"/>
        </w:rPr>
        <w:t xml:space="preserve">9 </w:t>
      </w:r>
      <w:r w:rsidRPr="001F23FC">
        <w:rPr>
          <w:color w:val="0000FF"/>
        </w:rPr>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 xml:space="preserve">GHz in-band </w:t>
      </w:r>
      <w:proofErr w:type="spellStart"/>
      <w:r w:rsidRPr="001F23FC">
        <w:t>QoQZ</w:t>
      </w:r>
      <w:proofErr w:type="spellEnd"/>
      <w:r w:rsidRPr="001F23FC">
        <w:t xml:space="preserve">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lastRenderedPageBreak/>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C16FE6">
      <w:pPr>
        <w:pStyle w:val="B10"/>
        <w:ind w:left="360" w:firstLine="0"/>
      </w:pPr>
      <w:r w:rsidRPr="001F23FC">
        <w:t>-</w:t>
      </w:r>
      <w:r w:rsidRPr="001F23FC">
        <w:tab/>
      </w:r>
      <w:r w:rsidR="0032234A" w:rsidRPr="001F23FC">
        <w:t>192 grid points for the constant step-size measurement grids</w:t>
      </w:r>
    </w:p>
    <w:p w14:paraId="48718512" w14:textId="77777777" w:rsidR="0032234A" w:rsidRPr="001F23FC" w:rsidRDefault="00C16FE6" w:rsidP="00C16FE6">
      <w:pPr>
        <w:pStyle w:val="B10"/>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77777777" w:rsidR="0032234A" w:rsidRPr="001F23FC" w:rsidRDefault="0032234A">
      <w:r w:rsidRPr="001F23FC">
        <w:t xml:space="preserve">The reference AUT shall be positioned in a total of 7 different reference positions, shown in Figure O.2.5.2-1 for combined-axes systems. </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w:t>
      </w:r>
      <w:r w:rsidRPr="001F23FC">
        <w:lastRenderedPageBreak/>
        <w:t xml:space="preserve">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6" type="#_x0000_t75" style="width:202.4pt;height:21.75pt" o:ole="">
            <v:imagedata r:id="rId369" o:title=""/>
          </v:shape>
          <o:OLEObject Type="Embed" ProgID="Equation.DSMT4" ShapeID="_x0000_i1216" DrawAspect="Content" ObjectID="_1813070227" r:id="rId378"/>
        </w:object>
      </w:r>
    </w:p>
    <w:p w14:paraId="186800C3" w14:textId="77777777" w:rsidR="0032234A" w:rsidRPr="001F23FC" w:rsidRDefault="0032234A">
      <w:r w:rsidRPr="001F23FC">
        <w:t>for the distributed-axes system. The matrices are defined in Annex J.2 of TS 38.101-2.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1F23FC" w:rsidRDefault="0032234A">
      <w:pPr>
        <w:pStyle w:val="TF"/>
      </w:pPr>
      <w:bookmarkStart w:id="1180" w:name="_CRFigureO_3_6_11"/>
      <w:r w:rsidRPr="001F23FC">
        <w:t xml:space="preserve">Figure </w:t>
      </w:r>
      <w:bookmarkEnd w:id="1180"/>
      <w:r w:rsidRPr="001F23FC">
        <w:t xml:space="preserve">O.3.6.1-1: Reference AUT orientations for position 6, P6 for reference antenna </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1F23FC" w:rsidRDefault="0032234A">
      <w:pPr>
        <w:pStyle w:val="TF"/>
      </w:pPr>
      <w:bookmarkStart w:id="1181" w:name="_CRFigureO_3_6_12"/>
      <w:r w:rsidRPr="001F23FC">
        <w:t xml:space="preserve">Figure </w:t>
      </w:r>
      <w:bookmarkEnd w:id="1181"/>
      <w:r w:rsidRPr="001F23FC">
        <w:t xml:space="preserve">O.3.6.1-2: Reference AUT orientations for position 6, P6, for reference antenna </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lastRenderedPageBreak/>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77777777" w:rsidR="0032234A" w:rsidRPr="001F23FC" w:rsidRDefault="0032234A" w:rsidP="00C16FE6">
      <w:pPr>
        <w:pStyle w:val="EQ"/>
        <w:jc w:val="center"/>
        <w:rPr>
          <w:noProof w:val="0"/>
        </w:rPr>
      </w:pPr>
      <w:r w:rsidRPr="001F23FC">
        <w:rPr>
          <w:noProof w:val="0"/>
          <w:position w:val="-14"/>
        </w:rPr>
        <w:object w:dxaOrig="4060" w:dyaOrig="380" w14:anchorId="6010A3CF">
          <v:shape id="_x0000_i1217" type="#_x0000_t75" style="width:203.1pt;height:21.75pt" o:ole="">
            <v:imagedata r:id="rId373" o:title=""/>
          </v:shape>
          <o:OLEObject Type="Embed" ProgID="Equation.DSMT4" ShapeID="_x0000_i1217" DrawAspect="Content" ObjectID="_1813070228" r:id="rId379"/>
        </w:object>
      </w:r>
    </w:p>
    <w:p w14:paraId="3C3642ED" w14:textId="77777777" w:rsidR="0032234A" w:rsidRPr="001F23FC" w:rsidRDefault="0032234A">
      <w:r w:rsidRPr="001F23FC">
        <w:t>for the combined-axes system. The matrices are defined in Annex J.2 of TS 38.101-2.</w:t>
      </w:r>
    </w:p>
    <w:p w14:paraId="08B25910" w14:textId="7ACBB1FC" w:rsidR="0032234A" w:rsidRPr="001F23FC" w:rsidRDefault="00404AAC">
      <w:pPr>
        <w:pStyle w:val="TH"/>
      </w:pPr>
      <w:r w:rsidRPr="001F23FC">
        <w:rPr>
          <w:noProof/>
        </w:rPr>
        <w:drawing>
          <wp:inline distT="0" distB="0" distL="0" distR="0" wp14:anchorId="796935A8" wp14:editId="00E9B775">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1F23FC" w:rsidRDefault="0032234A" w:rsidP="00C16FE6">
      <w:pPr>
        <w:pStyle w:val="TF"/>
      </w:pPr>
      <w:bookmarkStart w:id="1186" w:name="_CRFigureO_3_6_21"/>
      <w:r w:rsidRPr="001F23FC">
        <w:t xml:space="preserve">Figure </w:t>
      </w:r>
      <w:bookmarkEnd w:id="1186"/>
      <w:r w:rsidRPr="001F23FC">
        <w:t xml:space="preserve">O.3.6.2-1: Reference AUT orientations for position 4, P4, for reference antenna </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16F7FCAD" w14:textId="77777777" w:rsidR="0032234A" w:rsidRPr="001F23FC" w:rsidRDefault="0032234A" w:rsidP="00C16FE6"/>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1F23FC" w:rsidRDefault="0032234A">
      <w:pPr>
        <w:pStyle w:val="TF"/>
      </w:pPr>
      <w:bookmarkStart w:id="1187" w:name="_CRFigureO_3_6_22"/>
      <w:r w:rsidRPr="001F23FC">
        <w:t xml:space="preserve">Figure </w:t>
      </w:r>
      <w:bookmarkEnd w:id="1187"/>
      <w:r w:rsidRPr="001F23FC">
        <w:t xml:space="preserve">O.3.6.2-2: Reference AUT orientations for position 4, P4, for reference antenna </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562989CA" w14:textId="77777777" w:rsidR="00C16FE6" w:rsidRPr="001F23FC" w:rsidRDefault="00C16FE6"/>
    <w:p w14:paraId="1297E101" w14:textId="77777777" w:rsidR="00A55511" w:rsidRPr="001F23FC" w:rsidRDefault="0032234A" w:rsidP="00A55511">
      <w:pPr>
        <w:rPr>
          <w:vertAlign w:val="subscript"/>
        </w:rPr>
      </w:pPr>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 xml:space="preserve">The combined MU element related to the spurious emissions quality of the quiet zone for TRP and offset between UE antenna array and centre of quiet zone is the standard deviation of the various efficiency measurement results that are </w:t>
      </w:r>
      <w:r w:rsidRPr="001F23FC">
        <w:lastRenderedPageBreak/>
        <w:t>based on the 7 different reference AUT positions, the respective reference AUT orientations, and the two reference AUT polarization orientations.</w:t>
      </w:r>
    </w:p>
    <w:p w14:paraId="49C46371" w14:textId="77777777" w:rsidR="004C4FA6" w:rsidRPr="001F23FC" w:rsidRDefault="004C4FA6" w:rsidP="004C4FA6">
      <w:pPr>
        <w:pStyle w:val="Heading8"/>
      </w:pPr>
      <w:r w:rsidRPr="001F23FC">
        <w:t>Annex P (</w:t>
      </w:r>
      <w:r w:rsidRPr="001F23FC">
        <w:rPr>
          <w:rStyle w:val="Heading1Char"/>
        </w:rPr>
        <w:t>normative</w:t>
      </w:r>
      <w:r w:rsidRPr="001F23FC">
        <w:t>):</w:t>
      </w:r>
      <w:r w:rsidRPr="001F23FC">
        <w:rPr>
          <w:rFonts w:eastAsia="Arial Black"/>
          <w:lang w:eastAsia="x-none"/>
        </w:rPr>
        <w:t xml:space="preserve"> 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03DE4F63" w:rsidR="004C4FA6" w:rsidRPr="001F23FC" w:rsidRDefault="004C4FA6" w:rsidP="004C4FA6">
      <w:pPr>
        <w:rPr>
          <w:rFonts w:eastAsia="SimSun"/>
        </w:rPr>
      </w:pPr>
      <w:r w:rsidRPr="001F23FC">
        <w:t xml:space="preserve">This annex contains the definitions of the bits in the field </w:t>
      </w:r>
      <w:proofErr w:type="spellStart"/>
      <w:r w:rsidRPr="001F23FC">
        <w:rPr>
          <w:i/>
        </w:rPr>
        <w:t>modifiedMPR-Behavior</w:t>
      </w:r>
      <w:proofErr w:type="spellEnd"/>
      <w:r w:rsidRPr="001F23FC">
        <w:t xml:space="preserve"> indicated per supported NR band in the IE </w:t>
      </w:r>
      <w:r w:rsidRPr="001F23FC">
        <w:rPr>
          <w:i/>
          <w:iCs/>
        </w:rPr>
        <w:t>RF-Parameters</w:t>
      </w:r>
      <w:r w:rsidRPr="001F23FC">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77777777" w:rsidR="004C4FA6" w:rsidRPr="001F23FC" w:rsidRDefault="004C4FA6" w:rsidP="000C6D32">
      <w:pPr>
        <w:pStyle w:val="NO"/>
      </w:pPr>
      <w:r w:rsidRPr="001F23FC">
        <w:t>NOTE 1:</w:t>
      </w:r>
      <w:r w:rsidRPr="001F23FC">
        <w:tab/>
        <w:t xml:space="preserve">In the present release, the </w:t>
      </w:r>
      <w:proofErr w:type="spellStart"/>
      <w:r w:rsidRPr="001F23FC">
        <w:rPr>
          <w:i/>
        </w:rPr>
        <w:t>modifiedMPR-Behavior</w:t>
      </w:r>
      <w:proofErr w:type="spellEnd"/>
      <w:r w:rsidRPr="001F23FC">
        <w:t xml:space="preserve"> is indicated [19] by an 8-bit bitmap per supported NR band.</w:t>
      </w:r>
    </w:p>
    <w:p w14:paraId="75F8A255" w14:textId="7CE6426E" w:rsidR="004C4FA6" w:rsidRPr="001F23FC" w:rsidRDefault="004C4FA6" w:rsidP="004C4FA6">
      <w:pPr>
        <w:pStyle w:val="TH"/>
      </w:pPr>
      <w:bookmarkStart w:id="1192" w:name="_CRTableP_11"/>
      <w:r w:rsidRPr="001F23FC">
        <w:t xml:space="preserve">Table </w:t>
      </w:r>
      <w:bookmarkEnd w:id="1192"/>
      <w:r w:rsidRPr="001F23FC">
        <w:t xml:space="preserve">P.1-1: Definitions of the bits in the field </w:t>
      </w:r>
      <w:proofErr w:type="spellStart"/>
      <w:r w:rsidRPr="001F23FC">
        <w:rPr>
          <w:i/>
        </w:rPr>
        <w:t>modifiedMPRbehavior</w:t>
      </w:r>
      <w:proofErr w:type="spellEnd"/>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F23FC"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F23FC" w:rsidRDefault="004C4FA6">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F23FC" w:rsidRDefault="004C4FA6">
            <w:pPr>
              <w:pStyle w:val="TAH"/>
              <w:rPr>
                <w:rFonts w:cs="v4.2.0"/>
                <w:i/>
              </w:rPr>
            </w:pPr>
            <w:r w:rsidRPr="001F23FC">
              <w:rPr>
                <w:rFonts w:cs="v4.2.0"/>
              </w:rPr>
              <w:t>Index of field</w:t>
            </w:r>
          </w:p>
          <w:p w14:paraId="0E95BEDF" w14:textId="77777777" w:rsidR="004C4FA6" w:rsidRPr="001F23FC" w:rsidRDefault="004C4FA6">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F23FC" w:rsidRDefault="004C4FA6">
            <w:pPr>
              <w:pStyle w:val="TAH"/>
              <w:rPr>
                <w:rFonts w:cs="v4.2.0"/>
              </w:rPr>
            </w:pPr>
            <w:r w:rsidRPr="001F23FC">
              <w:rPr>
                <w:rFonts w:cs="v4.2.0"/>
              </w:rPr>
              <w:t>Definition</w:t>
            </w:r>
          </w:p>
          <w:p w14:paraId="199C3983" w14:textId="77777777" w:rsidR="004C4FA6" w:rsidRPr="001F23FC" w:rsidRDefault="004C4FA6">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F23FC" w:rsidRDefault="004C4FA6">
            <w:pPr>
              <w:pStyle w:val="TAH"/>
              <w:rPr>
                <w:rFonts w:cs="v4.2.0"/>
              </w:rPr>
            </w:pPr>
            <w:r w:rsidRPr="001F23FC">
              <w:rPr>
                <w:rFonts w:cs="v4.2.0"/>
              </w:rPr>
              <w:t>Notes</w:t>
            </w:r>
          </w:p>
        </w:tc>
      </w:tr>
      <w:tr w:rsidR="004C4FA6" w:rsidRPr="001F23FC"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F23FC" w:rsidRDefault="004C4FA6">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n257</w:t>
            </w:r>
          </w:p>
        </w:tc>
      </w:tr>
      <w:tr w:rsidR="004C4FA6" w:rsidRPr="001F23FC"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F23FC"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n258</w:t>
            </w:r>
          </w:p>
        </w:tc>
      </w:tr>
      <w:tr w:rsidR="004C4FA6" w:rsidRPr="001F23FC"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F23FC" w:rsidRDefault="004C4FA6">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F23FC" w:rsidRDefault="004C4FA6">
            <w:pPr>
              <w:pStyle w:val="TAC"/>
              <w:rPr>
                <w:rFonts w:cs="v4.2.0"/>
              </w:rPr>
            </w:pPr>
            <w:r w:rsidRPr="001F23FC">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F23FC" w:rsidRDefault="00CF0C41">
            <w:pPr>
              <w:pStyle w:val="TAC"/>
              <w:rPr>
                <w:rFonts w:cs="v4.2.0"/>
              </w:rPr>
            </w:pPr>
            <w:r w:rsidRPr="001F23FC">
              <w:rPr>
                <w:rFonts w:cs="v4.2.0"/>
              </w:rPr>
              <w:t>Voi</w:t>
            </w:r>
            <w:r w:rsidR="00D15F21" w:rsidRPr="001F23FC">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F23FC" w:rsidRDefault="004C4FA6">
            <w:pPr>
              <w:pStyle w:val="TAL"/>
              <w:jc w:val="center"/>
              <w:rPr>
                <w:rFonts w:cs="v4.2.0"/>
              </w:rPr>
            </w:pPr>
          </w:p>
        </w:tc>
      </w:tr>
      <w:tr w:rsidR="00F10705" w:rsidRPr="001F23FC"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F23FC"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F23FC" w:rsidRDefault="00F10705" w:rsidP="00F10705">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1F23FC" w:rsidRDefault="00F10705" w:rsidP="00F10705">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w:t>
            </w:r>
            <w:r w:rsidR="004A3D11" w:rsidRPr="001F23FC">
              <w:rPr>
                <w:rFonts w:cs="Arial"/>
              </w:rPr>
              <w:t>12</w:t>
            </w:r>
            <w:r w:rsidRPr="001F23FC">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F23FC" w:rsidRDefault="00F10705" w:rsidP="00F10705">
            <w:pPr>
              <w:pStyle w:val="TAL"/>
              <w:jc w:val="center"/>
              <w:rPr>
                <w:rFonts w:cs="v4.2.0"/>
              </w:rPr>
            </w:pPr>
            <w:r w:rsidRPr="001F23FC">
              <w:rPr>
                <w:rFonts w:cs="Arial"/>
              </w:rPr>
              <w:t xml:space="preserve">- This bit shall be set to 1 by a UE supporting </w:t>
            </w:r>
            <w:r w:rsidRPr="001F23FC">
              <w:t>n258 or both n258 and CA_n258</w:t>
            </w:r>
          </w:p>
        </w:tc>
      </w:tr>
      <w:tr w:rsidR="004C4FA6" w:rsidRPr="001F23FC"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F23FC" w:rsidRDefault="004C4FA6">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n260</w:t>
            </w:r>
          </w:p>
        </w:tc>
      </w:tr>
      <w:tr w:rsidR="004C4FA6" w:rsidRPr="001F23FC"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F23FC" w:rsidRDefault="004C4FA6">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F23FC" w:rsidRDefault="004C4FA6">
            <w:pPr>
              <w:pStyle w:val="TAC"/>
              <w:rPr>
                <w:rFonts w:cs="v4.2.0"/>
              </w:rPr>
            </w:pPr>
            <w:r w:rsidRPr="001F23FC">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1F23FC" w:rsidRDefault="004C4FA6">
            <w:pPr>
              <w:pStyle w:val="TAC"/>
              <w:rPr>
                <w:rFonts w:cs="v4.2.0"/>
              </w:rPr>
            </w:pPr>
            <w:r w:rsidRPr="001F23FC">
              <w:rPr>
                <w:rFonts w:cs="v4.2.0"/>
              </w:rPr>
              <w:t xml:space="preserve">- FR2 power class 3 MPR as defined in clause </w:t>
            </w:r>
            <w:r w:rsidRPr="001F23FC">
              <w:t>6.2.2.3</w:t>
            </w:r>
            <w:r w:rsidRPr="001F23FC">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F23FC" w:rsidRDefault="004C4FA6">
            <w:pPr>
              <w:pStyle w:val="TAL"/>
              <w:jc w:val="center"/>
              <w:rPr>
                <w:rFonts w:cs="v4.2.0"/>
              </w:rPr>
            </w:pPr>
            <w:r w:rsidRPr="001F23FC">
              <w:rPr>
                <w:rFonts w:cs="v4.2.0"/>
              </w:rPr>
              <w:t xml:space="preserve">- This bit may be set to 1 by a UE supporting </w:t>
            </w:r>
            <w:r w:rsidRPr="001F23FC">
              <w:t>n261</w:t>
            </w:r>
          </w:p>
        </w:tc>
      </w:tr>
    </w:tbl>
    <w:p w14:paraId="5DB04E85" w14:textId="77777777" w:rsidR="004A3D11" w:rsidRPr="001F23FC" w:rsidRDefault="004A3D11" w:rsidP="004A3D11">
      <w:pPr>
        <w:pStyle w:val="TH"/>
      </w:pPr>
      <w:r w:rsidRPr="001F23FC">
        <w:t xml:space="preserve">Table P.1-1b: Definitions of the bits in the field </w:t>
      </w:r>
      <w:proofErr w:type="spellStart"/>
      <w:r w:rsidRPr="001F23FC">
        <w:rPr>
          <w:i/>
        </w:rPr>
        <w:t>modifiedMPRbehavior</w:t>
      </w:r>
      <w:proofErr w:type="spellEnd"/>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1F23FC" w:rsidRDefault="004A3D11" w:rsidP="00806E9C">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1F23FC" w:rsidRDefault="004A3D11" w:rsidP="00806E9C">
            <w:pPr>
              <w:pStyle w:val="TAH"/>
              <w:rPr>
                <w:rFonts w:cs="v4.2.0"/>
                <w:i/>
              </w:rPr>
            </w:pPr>
            <w:r w:rsidRPr="001F23FC">
              <w:rPr>
                <w:rFonts w:cs="v4.2.0"/>
              </w:rPr>
              <w:t>Index of field</w:t>
            </w:r>
          </w:p>
          <w:p w14:paraId="37C528A9" w14:textId="77777777" w:rsidR="004A3D11" w:rsidRPr="001F23FC" w:rsidRDefault="004A3D11" w:rsidP="00806E9C">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1F23FC" w:rsidRDefault="004A3D11" w:rsidP="00806E9C">
            <w:pPr>
              <w:pStyle w:val="TAH"/>
              <w:rPr>
                <w:rFonts w:cs="v4.2.0"/>
              </w:rPr>
            </w:pPr>
            <w:r w:rsidRPr="001F23FC">
              <w:rPr>
                <w:rFonts w:cs="v4.2.0"/>
              </w:rPr>
              <w:t>Definition</w:t>
            </w:r>
          </w:p>
          <w:p w14:paraId="506A0DD3" w14:textId="77777777" w:rsidR="004A3D11" w:rsidRPr="001F23FC" w:rsidRDefault="004A3D11" w:rsidP="00806E9C">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1F23FC" w:rsidRDefault="004A3D11" w:rsidP="00806E9C">
            <w:pPr>
              <w:pStyle w:val="TAH"/>
              <w:rPr>
                <w:rFonts w:cs="v4.2.0"/>
              </w:rPr>
            </w:pPr>
            <w:r w:rsidRPr="001F23FC">
              <w:rPr>
                <w:rFonts w:cs="v4.2.0"/>
              </w:rPr>
              <w:t>Notes</w:t>
            </w:r>
          </w:p>
        </w:tc>
      </w:tr>
      <w:tr w:rsidR="004A3D11" w:rsidRPr="001F23FC"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1F23FC" w:rsidRDefault="004A3D11" w:rsidP="00806E9C">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n257</w:t>
            </w:r>
          </w:p>
        </w:tc>
      </w:tr>
      <w:tr w:rsidR="004A3D11" w:rsidRPr="001F23FC"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1F23FC" w:rsidRDefault="004A3D11" w:rsidP="00806E9C">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n258</w:t>
            </w:r>
          </w:p>
        </w:tc>
      </w:tr>
      <w:tr w:rsidR="004A3D11" w:rsidRPr="001F23FC"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1F23FC" w:rsidRDefault="004A3D11" w:rsidP="00806E9C">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1F23FC" w:rsidRDefault="004A3D11" w:rsidP="00806E9C">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1F23FC" w:rsidRDefault="004A3D11" w:rsidP="00806E9C">
            <w:pPr>
              <w:pStyle w:val="TAL"/>
              <w:jc w:val="center"/>
              <w:rPr>
                <w:rFonts w:cs="v4.2.0"/>
              </w:rPr>
            </w:pPr>
          </w:p>
        </w:tc>
      </w:tr>
      <w:tr w:rsidR="004A3D11" w:rsidRPr="001F23FC"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1F23FC" w:rsidRDefault="004A3D11" w:rsidP="00806E9C">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1F23FC" w:rsidRDefault="004A3D11" w:rsidP="00806E9C">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1F23FC" w:rsidRDefault="004A3D11" w:rsidP="00806E9C">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n260</w:t>
            </w:r>
          </w:p>
        </w:tc>
      </w:tr>
      <w:tr w:rsidR="004A3D11" w:rsidRPr="001F23FC"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1F23FC" w:rsidRDefault="004A3D11" w:rsidP="00806E9C">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1F23FC" w:rsidRDefault="004A3D11" w:rsidP="00806E9C">
            <w:pPr>
              <w:pStyle w:val="TAL"/>
              <w:jc w:val="center"/>
              <w:rPr>
                <w:rFonts w:cs="v4.2.0"/>
              </w:rPr>
            </w:pPr>
            <w:r w:rsidRPr="001F23FC">
              <w:rPr>
                <w:rFonts w:cs="Arial"/>
              </w:rPr>
              <w:t xml:space="preserve">- This bit may be set to 1 by a UE supporting </w:t>
            </w:r>
            <w:r w:rsidRPr="001F23FC">
              <w:t>n261</w:t>
            </w:r>
          </w:p>
        </w:tc>
      </w:tr>
    </w:tbl>
    <w:p w14:paraId="2ACBFD99" w14:textId="77777777" w:rsidR="004A3D11" w:rsidRPr="001F23FC" w:rsidRDefault="004A3D11" w:rsidP="004A3D11"/>
    <w:p w14:paraId="6ECC8E7A" w14:textId="77777777" w:rsidR="004A3D11" w:rsidRPr="001F23FC" w:rsidRDefault="004A3D11" w:rsidP="004A3D11">
      <w:pPr>
        <w:pStyle w:val="TH"/>
      </w:pPr>
      <w:r w:rsidRPr="001F23FC">
        <w:lastRenderedPageBreak/>
        <w:t xml:space="preserve">Table P.1-1c: Definitions of the bits in the field </w:t>
      </w:r>
      <w:proofErr w:type="spellStart"/>
      <w:r w:rsidRPr="001F23FC">
        <w:rPr>
          <w:i/>
        </w:rPr>
        <w:t>modifiedMPRbehavior</w:t>
      </w:r>
      <w:proofErr w:type="spellEnd"/>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1F23FC"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1F23FC" w:rsidRDefault="004A3D11" w:rsidP="00806E9C">
            <w:pPr>
              <w:pStyle w:val="TAH"/>
              <w:rPr>
                <w:rFonts w:cs="v4.2.0"/>
              </w:rPr>
            </w:pPr>
            <w:r w:rsidRPr="001F23FC">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1F23FC" w:rsidRDefault="004A3D11" w:rsidP="00806E9C">
            <w:pPr>
              <w:pStyle w:val="TAH"/>
              <w:rPr>
                <w:rFonts w:cs="v4.2.0"/>
                <w:i/>
              </w:rPr>
            </w:pPr>
            <w:r w:rsidRPr="001F23FC">
              <w:rPr>
                <w:rFonts w:cs="v4.2.0"/>
              </w:rPr>
              <w:t>Index of field</w:t>
            </w:r>
          </w:p>
          <w:p w14:paraId="0CFE01BB" w14:textId="77777777" w:rsidR="004A3D11" w:rsidRPr="001F23FC" w:rsidRDefault="004A3D11" w:rsidP="00806E9C">
            <w:pPr>
              <w:pStyle w:val="TAH"/>
              <w:rPr>
                <w:rFonts w:cs="v4.2.0"/>
              </w:rPr>
            </w:pPr>
            <w:r w:rsidRPr="001F23FC">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1F23FC" w:rsidRDefault="004A3D11" w:rsidP="00806E9C">
            <w:pPr>
              <w:pStyle w:val="TAH"/>
              <w:rPr>
                <w:rFonts w:cs="v4.2.0"/>
              </w:rPr>
            </w:pPr>
            <w:r w:rsidRPr="001F23FC">
              <w:rPr>
                <w:rFonts w:cs="v4.2.0"/>
              </w:rPr>
              <w:t>Definition</w:t>
            </w:r>
          </w:p>
          <w:p w14:paraId="7E2A8492" w14:textId="77777777" w:rsidR="004A3D11" w:rsidRPr="001F23FC" w:rsidRDefault="004A3D11" w:rsidP="00806E9C">
            <w:pPr>
              <w:pStyle w:val="TAH"/>
              <w:rPr>
                <w:rFonts w:cs="v4.2.0"/>
                <w:b w:val="0"/>
                <w:bCs/>
              </w:rPr>
            </w:pPr>
            <w:r w:rsidRPr="001F23FC">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1F23FC" w:rsidRDefault="004A3D11" w:rsidP="00806E9C">
            <w:pPr>
              <w:pStyle w:val="TAH"/>
              <w:rPr>
                <w:rFonts w:cs="v4.2.0"/>
              </w:rPr>
            </w:pPr>
            <w:r w:rsidRPr="001F23FC">
              <w:rPr>
                <w:rFonts w:cs="v4.2.0"/>
              </w:rPr>
              <w:t>Notes</w:t>
            </w:r>
          </w:p>
        </w:tc>
      </w:tr>
      <w:tr w:rsidR="004A3D11" w:rsidRPr="001F23FC"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1F23FC" w:rsidRDefault="004A3D11" w:rsidP="00806E9C">
            <w:pPr>
              <w:pStyle w:val="TAC"/>
            </w:pPr>
            <w:r w:rsidRPr="001F23FC">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n257</w:t>
            </w:r>
          </w:p>
        </w:tc>
      </w:tr>
      <w:tr w:rsidR="004A3D11" w:rsidRPr="001F23FC"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1F23FC" w:rsidRDefault="004A3D11" w:rsidP="00806E9C">
            <w:pPr>
              <w:pStyle w:val="TAC"/>
            </w:pPr>
            <w:r w:rsidRPr="001F23FC">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w:t>
            </w:r>
          </w:p>
        </w:tc>
      </w:tr>
      <w:tr w:rsidR="004A3D11" w:rsidRPr="001F23FC"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1F23FC" w:rsidRDefault="004A3D11" w:rsidP="00806E9C">
            <w:pPr>
              <w:pStyle w:val="TAC"/>
              <w:rPr>
                <w:rFonts w:cs="v4.2.0"/>
              </w:rPr>
            </w:pPr>
            <w:r w:rsidRPr="001F23FC">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1F23FC" w:rsidRDefault="004A3D11" w:rsidP="00806E9C">
            <w:pPr>
              <w:pStyle w:val="TAC"/>
              <w:rPr>
                <w:rFonts w:cs="v4.2.0"/>
              </w:rPr>
            </w:pPr>
            <w:r w:rsidRPr="001F23FC">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1F23FC" w:rsidRDefault="004A3D11" w:rsidP="00806E9C">
            <w:pPr>
              <w:pStyle w:val="TAL"/>
              <w:jc w:val="center"/>
              <w:rPr>
                <w:rFonts w:cs="v4.2.0"/>
              </w:rPr>
            </w:pPr>
          </w:p>
        </w:tc>
      </w:tr>
      <w:tr w:rsidR="004A3D11" w:rsidRPr="001F23FC"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1F23FC"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1F23FC" w:rsidRDefault="004A3D11" w:rsidP="00806E9C">
            <w:pPr>
              <w:pStyle w:val="TAC"/>
              <w:rPr>
                <w:rFonts w:cs="v4.2.0"/>
              </w:rPr>
            </w:pPr>
            <w:r w:rsidRPr="001F23FC">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1F23FC" w:rsidRDefault="004A3D11" w:rsidP="00806E9C">
            <w:pPr>
              <w:pStyle w:val="TAC"/>
              <w:rPr>
                <w:rFonts w:cs="v4.2.0"/>
              </w:rPr>
            </w:pPr>
            <w:r w:rsidRPr="001F23FC">
              <w:rPr>
                <w:rFonts w:cs="Arial"/>
              </w:rPr>
              <w:t xml:space="preserve">- NS_203 as defined in clause </w:t>
            </w:r>
            <w:r w:rsidRPr="001F23FC">
              <w:t xml:space="preserve">6.5.3.2.4 </w:t>
            </w:r>
            <w:r w:rsidRPr="001F23FC">
              <w:rPr>
                <w:rFonts w:cs="Arial"/>
              </w:rPr>
              <w:t xml:space="preserve">or both NS_203 and CA_NS_203 as defined in clause </w:t>
            </w:r>
            <w:r w:rsidRPr="001F23FC">
              <w:t xml:space="preserve">6.5A.3.2.4 </w:t>
            </w:r>
            <w:r w:rsidRPr="001F23FC">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n258 or both n258 and CA_n258</w:t>
            </w:r>
          </w:p>
        </w:tc>
      </w:tr>
      <w:tr w:rsidR="004A3D11" w:rsidRPr="001F23FC"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1F23FC" w:rsidRDefault="004A3D11" w:rsidP="00806E9C">
            <w:pPr>
              <w:pStyle w:val="TAC"/>
            </w:pPr>
            <w:r w:rsidRPr="001F23FC">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n260</w:t>
            </w:r>
          </w:p>
        </w:tc>
      </w:tr>
      <w:tr w:rsidR="004A3D11" w:rsidRPr="001F23FC"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1F23FC" w:rsidRDefault="004A3D11" w:rsidP="00806E9C">
            <w:pPr>
              <w:pStyle w:val="TAC"/>
            </w:pPr>
            <w:r w:rsidRPr="001F23FC">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1F23FC" w:rsidRDefault="004A3D11" w:rsidP="00806E9C">
            <w:pPr>
              <w:pStyle w:val="TAC"/>
              <w:rPr>
                <w:rFonts w:cs="v4.2.0"/>
              </w:rPr>
            </w:pPr>
            <w:r w:rsidRPr="001F23FC">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1F23FC" w:rsidRDefault="004A3D11" w:rsidP="00806E9C">
            <w:pPr>
              <w:pStyle w:val="TAC"/>
              <w:rPr>
                <w:rFonts w:cs="v4.2.0"/>
              </w:rPr>
            </w:pPr>
            <w:r w:rsidRPr="001F23FC">
              <w:rPr>
                <w:rFonts w:cs="Arial"/>
              </w:rPr>
              <w:t xml:space="preserve">- FR2 power class 3 MPR as defined in clause </w:t>
            </w:r>
            <w:r w:rsidRPr="001F23FC">
              <w:t>6.2.2.3</w:t>
            </w:r>
            <w:r w:rsidRPr="001F23FC">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1F23FC" w:rsidRDefault="004A3D11" w:rsidP="00806E9C">
            <w:pPr>
              <w:pStyle w:val="TAL"/>
              <w:jc w:val="center"/>
              <w:rPr>
                <w:rFonts w:cs="v4.2.0"/>
              </w:rPr>
            </w:pPr>
            <w:r w:rsidRPr="001F23FC">
              <w:rPr>
                <w:rFonts w:cs="Arial"/>
              </w:rPr>
              <w:t xml:space="preserve">- This bit shall be set to 1 by a UE supporting </w:t>
            </w:r>
            <w:r w:rsidRPr="001F23FC">
              <w:t>n261</w:t>
            </w:r>
          </w:p>
        </w:tc>
      </w:tr>
    </w:tbl>
    <w:p w14:paraId="0FF279BD" w14:textId="77777777" w:rsidR="004A3D11" w:rsidRPr="001F23FC" w:rsidRDefault="004A3D11" w:rsidP="004A3D11"/>
    <w:p w14:paraId="75AA9FB4" w14:textId="77777777" w:rsidR="009743D2" w:rsidRPr="001F23FC" w:rsidRDefault="009743D2" w:rsidP="009743D2">
      <w:pPr>
        <w:pStyle w:val="Heading8"/>
      </w:pPr>
      <w:bookmarkStart w:id="1193" w:name="_Toc106545887"/>
      <w:bookmarkStart w:id="1194" w:name="_Toc114501409"/>
      <w:r w:rsidRPr="001F23FC">
        <w:t>Annex Q (normative):</w:t>
      </w:r>
      <w:bookmarkEnd w:id="1193"/>
      <w:bookmarkEnd w:id="1194"/>
    </w:p>
    <w:p w14:paraId="2DBDA24B" w14:textId="77777777" w:rsidR="009743D2" w:rsidRPr="001F23FC" w:rsidRDefault="009743D2" w:rsidP="009743D2">
      <w:pPr>
        <w:rPr>
          <w:rFonts w:ascii="Arial" w:hAnsi="Arial" w:cs="Arial"/>
          <w:sz w:val="36"/>
          <w:szCs w:val="36"/>
        </w:rPr>
      </w:pPr>
      <w:r w:rsidRPr="001F23FC">
        <w:rPr>
          <w:rFonts w:ascii="Arial" w:hAnsi="Arial" w:cs="Arial"/>
          <w:sz w:val="36"/>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0"/>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0"/>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77777777"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rPr>
          <w:noProof/>
        </w:rPr>
        <w:lastRenderedPageBreak/>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77777777" w:rsidR="002527BE" w:rsidRPr="001F23FC" w:rsidRDefault="002527BE" w:rsidP="002527BE">
      <w:pPr>
        <w:jc w:val="both"/>
      </w:pPr>
      <w:bookmarkStart w:id="1206" w:name="_Toc106577644"/>
      <w:bookmarkStart w:id="1207" w:name="_Toc114537395"/>
      <w:bookmarkStart w:id="1208" w:name="_Toc115257663"/>
      <w:r w:rsidRPr="001F23FC">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1F23FC" w:rsidRDefault="002527BE" w:rsidP="002527BE">
      <w:pPr>
        <w:jc w:val="both"/>
      </w:pPr>
      <w:r w:rsidRPr="001F23FC">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0"/>
      </w:pPr>
      <w:r w:rsidRPr="001F23FC">
        <w:t>1</w:t>
      </w:r>
      <w:r w:rsidR="000C6D32" w:rsidRPr="001F23FC">
        <w:t>.</w:t>
      </w:r>
      <w:r w:rsidRPr="001F23FC">
        <w:tab/>
        <w:t xml:space="preserve">Determination for each subcarrier and at each antenna port, the SRS relative phase error based on the last SRS transmitted on Ant1 and Ant2, that relative phase error serves as a reference for the calculation of the difference of relative phase error for each slot inside the 20 </w:t>
      </w:r>
      <w:proofErr w:type="spellStart"/>
      <w:r w:rsidRPr="001F23FC">
        <w:t>ms</w:t>
      </w:r>
      <w:proofErr w:type="spellEnd"/>
      <w:r w:rsidRPr="001F23FC">
        <w:t xml:space="preserve"> time window.</w:t>
      </w:r>
    </w:p>
    <w:p w14:paraId="5B03DB04" w14:textId="177C8150" w:rsidR="002527BE" w:rsidRPr="001F23FC" w:rsidRDefault="000C6D32" w:rsidP="002527BE">
      <w:pPr>
        <w:pStyle w:val="B20"/>
      </w:pPr>
      <w:r w:rsidRPr="001F23FC">
        <w:t>-</w:t>
      </w:r>
      <w:r w:rsidR="002527BE" w:rsidRPr="001F23FC">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0"/>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43F7E209" w:rsidR="002527BE" w:rsidRPr="001F23FC" w:rsidRDefault="000C6D32" w:rsidP="002527BE">
      <w:pPr>
        <w:pStyle w:val="B20"/>
      </w:pPr>
      <w:r w:rsidRPr="001F23FC">
        <w:t>-</w:t>
      </w:r>
      <w:r w:rsidR="002527BE" w:rsidRPr="001F23FC">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356828AD" w:rsidR="002527BE" w:rsidRPr="001F23FC" w:rsidRDefault="002527BE" w:rsidP="002527BE">
      <w:pPr>
        <w:pStyle w:val="B10"/>
      </w:pPr>
      <w:r w:rsidRPr="001F23FC">
        <w:t>3</w:t>
      </w:r>
      <w:r w:rsidR="000C6D32" w:rsidRPr="001F23FC">
        <w:t>.</w:t>
      </w:r>
      <w:r w:rsidRPr="001F23FC">
        <w:tab/>
        <w:t xml:space="preserve">CFO correction on slot-by-slot basis using a common frequency correction for both antenna ports. </w:t>
      </w:r>
    </w:p>
    <w:p w14:paraId="7E4CE336" w14:textId="23926D86" w:rsidR="002527BE" w:rsidRPr="001F23FC" w:rsidRDefault="002527BE" w:rsidP="002527BE">
      <w:pPr>
        <w:pStyle w:val="B10"/>
      </w:pPr>
      <w:r w:rsidRPr="001F23FC">
        <w:lastRenderedPageBreak/>
        <w:t>4</w:t>
      </w:r>
      <w:r w:rsidR="000C6D32" w:rsidRPr="001F23FC">
        <w:t>.</w:t>
      </w:r>
      <w:r w:rsidRPr="001F23FC">
        <w:tab/>
        <w:t xml:space="preserve">Determination for each subcarrier and at each antenna, the phase over the slot being </w:t>
      </w:r>
      <w:proofErr w:type="spellStart"/>
      <w:r w:rsidRPr="001F23FC">
        <w:t>analyzed</w:t>
      </w:r>
      <w:proofErr w:type="spellEnd"/>
      <w:r w:rsidRPr="001F23FC">
        <w:t>. The phase is extracted from the channel estimate derived from the 3 DMRS symbols of the slot using the LSE technique.</w:t>
      </w:r>
    </w:p>
    <w:p w14:paraId="66B57D0F" w14:textId="4EF34C07" w:rsidR="002527BE" w:rsidRPr="001F23FC" w:rsidRDefault="000C6D32" w:rsidP="002527BE">
      <w:pPr>
        <w:pStyle w:val="B20"/>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0"/>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0"/>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0"/>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968F701" w:rsidR="002527BE" w:rsidRPr="001F23FC" w:rsidRDefault="000C6D32" w:rsidP="002527BE">
      <w:pPr>
        <w:pStyle w:val="B20"/>
      </w:pPr>
      <w:r w:rsidRPr="001F23FC">
        <w:t>-</w:t>
      </w:r>
      <w:r w:rsidR="002527BE" w:rsidRPr="001F23FC">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2F8A2765" w:rsidR="002527BE" w:rsidRPr="001F23FC" w:rsidRDefault="002527BE" w:rsidP="002527BE">
      <w:pPr>
        <w:pStyle w:val="B10"/>
      </w:pPr>
      <w:r w:rsidRPr="001F23FC">
        <w:t>7</w:t>
      </w:r>
      <w:r w:rsidR="000C6D32" w:rsidRPr="001F23FC">
        <w:t>.</w:t>
      </w:r>
      <w:r w:rsidRPr="001F23FC">
        <w:tab/>
        <w:t>Calculation for a slot of the difference of relative phase errors based on the “SRS relative phase error” (reference) determined in step 2 and the “slot relative phase error” determined in previous step.</w:t>
      </w:r>
    </w:p>
    <w:p w14:paraId="61493BF5" w14:textId="447467F2" w:rsidR="002527BE" w:rsidRPr="001F23FC" w:rsidRDefault="000C6D32" w:rsidP="002527BE">
      <w:pPr>
        <w:pStyle w:val="B20"/>
      </w:pPr>
      <w:r w:rsidRPr="001F23FC">
        <w:t>-</w:t>
      </w:r>
      <w:r w:rsidR="002527BE" w:rsidRPr="001F23FC">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4BBDF09F" w:rsidR="002527BE" w:rsidRPr="001F23FC" w:rsidRDefault="002527BE" w:rsidP="002527BE">
      <w:pPr>
        <w:pStyle w:val="B10"/>
      </w:pPr>
      <w:r w:rsidRPr="001F23FC">
        <w:t>8</w:t>
      </w:r>
      <w:r w:rsidR="000C6D32" w:rsidRPr="001F23FC">
        <w:t>.</w:t>
      </w:r>
      <w:r w:rsidRPr="001F23FC">
        <w:tab/>
        <w:t>Calculation for a slot of the arithmetic mean value of the “difference of relative phase error” vector determined in previous step, this value corresponds to an RB.</w:t>
      </w:r>
    </w:p>
    <w:p w14:paraId="53DB6241" w14:textId="4A8ECDEB" w:rsidR="002527BE" w:rsidRPr="001F23FC" w:rsidRDefault="000C6D32" w:rsidP="002527BE">
      <w:pPr>
        <w:pStyle w:val="B20"/>
      </w:pPr>
      <w:r w:rsidRPr="001F23FC">
        <w:t>-</w:t>
      </w:r>
      <w:r w:rsidR="002527BE" w:rsidRPr="001F23FC">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0"/>
      </w:pPr>
      <w:r w:rsidRPr="001F23FC">
        <w:t>9</w:t>
      </w:r>
      <w:r w:rsidR="000C6D32" w:rsidRPr="001F23FC">
        <w:t>.</w:t>
      </w:r>
      <w:r w:rsidRPr="001F23FC">
        <w:tab/>
        <w:t>Perform for each slot of the 20ms time window, steps 3 to 8.</w:t>
      </w:r>
    </w:p>
    <w:p w14:paraId="3B8A6777" w14:textId="1D4879E3" w:rsidR="002527BE" w:rsidRPr="001F23FC" w:rsidRDefault="000C6D32" w:rsidP="002527BE">
      <w:pPr>
        <w:pStyle w:val="B20"/>
      </w:pPr>
      <w:r w:rsidRPr="001F23FC">
        <w:t>-</w:t>
      </w:r>
      <w:r w:rsidR="002527BE" w:rsidRPr="001F23FC">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AA5477B" w:rsidR="002527BE" w:rsidRPr="001F23FC" w:rsidRDefault="002527BE" w:rsidP="002527BE">
      <w:pPr>
        <w:pStyle w:val="B10"/>
      </w:pPr>
      <w:r w:rsidRPr="001F23FC">
        <w:t>10</w:t>
      </w:r>
      <w:r w:rsidR="000C6D32" w:rsidRPr="001F23FC">
        <w:t>.</w:t>
      </w:r>
      <w:r w:rsidRPr="001F23FC">
        <w:tab/>
        <w:t>Calculation of the maximum value of the “difference of relative phase error”.</w:t>
      </w:r>
    </w:p>
    <w:p w14:paraId="7BC1097F" w14:textId="68AA3F7A" w:rsidR="00C23B33" w:rsidRPr="001F23FC" w:rsidRDefault="000C6D32" w:rsidP="002527BE">
      <w:pPr>
        <w:pStyle w:val="B20"/>
      </w:pPr>
      <w:r w:rsidRPr="001F23FC">
        <w:t>-</w:t>
      </w:r>
      <w:r w:rsidR="002527BE" w:rsidRPr="001F23FC">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7B95C159" w14:textId="03DED59E" w:rsidR="0032234A" w:rsidRPr="001F23FC" w:rsidRDefault="0032234A" w:rsidP="00C23B33">
      <w:pPr>
        <w:pStyle w:val="Heading8"/>
      </w:pPr>
      <w:r w:rsidRPr="001F23FC">
        <w:br w:type="page"/>
      </w:r>
      <w:bookmarkStart w:id="1212" w:name="_Toc21026953"/>
      <w:bookmarkStart w:id="1213" w:name="_Toc27744251"/>
      <w:bookmarkStart w:id="1214" w:name="_Toc36197422"/>
      <w:bookmarkStart w:id="1215" w:name="_Toc36198116"/>
      <w:r w:rsidRPr="001F23FC">
        <w:lastRenderedPageBreak/>
        <w:t xml:space="preserve">Annex </w:t>
      </w:r>
      <w:r w:rsidR="00232BB2" w:rsidRPr="001F23FC">
        <w:t>R</w:t>
      </w:r>
      <w:r w:rsidRPr="001F23FC">
        <w:t xml:space="preserve"> (informative):</w:t>
      </w:r>
      <w:r w:rsidRPr="001F23FC">
        <w:br/>
        <w:t>Change history</w:t>
      </w:r>
      <w:bookmarkEnd w:id="1212"/>
      <w:bookmarkEnd w:id="1213"/>
      <w:bookmarkEnd w:id="121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lastRenderedPageBreak/>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proofErr w:type="spellStart"/>
            <w:r w:rsidRPr="001F23FC">
              <w:rPr>
                <w:b/>
                <w:sz w:val="16"/>
              </w:rPr>
              <w:t>TDoc</w:t>
            </w:r>
            <w:proofErr w:type="spellEnd"/>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 xml:space="preserve">TP to skeleton of 7.6.1 </w:t>
            </w:r>
            <w:proofErr w:type="spellStart"/>
            <w:r w:rsidRPr="001F23FC">
              <w:rPr>
                <w:sz w:val="16"/>
                <w:szCs w:val="16"/>
                <w:lang w:eastAsia="zh-TW"/>
              </w:rPr>
              <w:t>Inband</w:t>
            </w:r>
            <w:proofErr w:type="spellEnd"/>
            <w:r w:rsidRPr="001F23FC">
              <w:rPr>
                <w:sz w:val="16"/>
                <w:szCs w:val="16"/>
                <w:lang w:eastAsia="zh-TW"/>
              </w:rPr>
              <w:t xml:space="preserve">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635D2EB" w14:textId="77777777" w:rsidR="0032234A" w:rsidRPr="001F23FC" w:rsidRDefault="0032234A">
            <w:pPr>
              <w:pStyle w:val="TAC"/>
              <w:jc w:val="left"/>
              <w:rPr>
                <w:sz w:val="16"/>
                <w:szCs w:val="16"/>
              </w:rPr>
            </w:pPr>
            <w:hyperlink r:id="rId383"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C41CBEA" w14:textId="77777777" w:rsidR="0032234A" w:rsidRPr="001F23FC" w:rsidRDefault="0032234A">
            <w:pPr>
              <w:pStyle w:val="TAC"/>
              <w:jc w:val="left"/>
              <w:rPr>
                <w:sz w:val="16"/>
                <w:szCs w:val="16"/>
              </w:rPr>
            </w:pPr>
            <w:hyperlink r:id="rId384"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C014F61" w14:textId="77777777" w:rsidR="0032234A" w:rsidRPr="001F23FC" w:rsidRDefault="0032234A">
            <w:pPr>
              <w:pStyle w:val="TAC"/>
              <w:jc w:val="left"/>
              <w:rPr>
                <w:sz w:val="16"/>
                <w:szCs w:val="16"/>
              </w:rPr>
            </w:pPr>
            <w:hyperlink r:id="rId385"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0E4DF2FC" w14:textId="77777777" w:rsidR="0032234A" w:rsidRPr="001F23FC" w:rsidRDefault="0032234A">
            <w:pPr>
              <w:pStyle w:val="TAC"/>
              <w:jc w:val="left"/>
              <w:rPr>
                <w:sz w:val="16"/>
                <w:szCs w:val="16"/>
              </w:rPr>
            </w:pPr>
            <w:hyperlink r:id="rId386"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06BBD87" w14:textId="77777777" w:rsidR="0032234A" w:rsidRPr="001F23FC" w:rsidRDefault="0032234A">
            <w:pPr>
              <w:pStyle w:val="TAC"/>
              <w:jc w:val="left"/>
              <w:rPr>
                <w:sz w:val="16"/>
                <w:szCs w:val="16"/>
              </w:rPr>
            </w:pPr>
            <w:hyperlink r:id="rId387"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151F792" w14:textId="77777777" w:rsidR="0032234A" w:rsidRPr="001F23FC" w:rsidRDefault="0032234A">
            <w:pPr>
              <w:pStyle w:val="TAC"/>
              <w:jc w:val="left"/>
              <w:rPr>
                <w:sz w:val="16"/>
                <w:szCs w:val="16"/>
              </w:rPr>
            </w:pPr>
            <w:hyperlink r:id="rId388"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D10624B" w14:textId="77777777" w:rsidR="0032234A" w:rsidRPr="001F23FC" w:rsidRDefault="0032234A">
            <w:pPr>
              <w:pStyle w:val="TAC"/>
              <w:jc w:val="left"/>
              <w:rPr>
                <w:sz w:val="16"/>
                <w:szCs w:val="16"/>
              </w:rPr>
            </w:pPr>
            <w:hyperlink r:id="rId389"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30C680B" w14:textId="77777777" w:rsidR="0032234A" w:rsidRPr="001F23FC" w:rsidRDefault="0032234A">
            <w:pPr>
              <w:pStyle w:val="TAC"/>
              <w:jc w:val="left"/>
              <w:rPr>
                <w:sz w:val="16"/>
                <w:szCs w:val="16"/>
              </w:rPr>
            </w:pPr>
            <w:hyperlink r:id="rId390"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3874C445" w14:textId="77777777" w:rsidR="0032234A" w:rsidRPr="001F23FC" w:rsidRDefault="0032234A">
            <w:pPr>
              <w:pStyle w:val="TAC"/>
              <w:jc w:val="left"/>
              <w:rPr>
                <w:sz w:val="16"/>
                <w:szCs w:val="16"/>
              </w:rPr>
            </w:pPr>
            <w:hyperlink r:id="rId391"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2EBF101" w14:textId="77777777" w:rsidR="0032234A" w:rsidRPr="001F23FC" w:rsidRDefault="0032234A">
            <w:pPr>
              <w:pStyle w:val="TAC"/>
              <w:jc w:val="left"/>
              <w:rPr>
                <w:sz w:val="16"/>
                <w:szCs w:val="16"/>
              </w:rPr>
            </w:pPr>
            <w:hyperlink r:id="rId392"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 xml:space="preserve">TP for 7.6.2 </w:t>
            </w:r>
            <w:proofErr w:type="spellStart"/>
            <w:r w:rsidRPr="001F23FC">
              <w:rPr>
                <w:sz w:val="16"/>
                <w:szCs w:val="16"/>
              </w:rPr>
              <w:t>InBand</w:t>
            </w:r>
            <w:proofErr w:type="spellEnd"/>
            <w:r w:rsidRPr="001F23FC">
              <w:rPr>
                <w:sz w:val="16"/>
                <w:szCs w:val="16"/>
              </w:rPr>
              <w:t xml:space="preserve">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C86DE1" w14:textId="77777777" w:rsidR="0032234A" w:rsidRPr="001F23FC" w:rsidRDefault="0032234A">
            <w:pPr>
              <w:pStyle w:val="TAC"/>
              <w:jc w:val="left"/>
              <w:rPr>
                <w:sz w:val="16"/>
                <w:szCs w:val="16"/>
              </w:rPr>
            </w:pPr>
            <w:hyperlink r:id="rId393"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lastRenderedPageBreak/>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F001732" w14:textId="77777777" w:rsidR="0032234A" w:rsidRPr="001F23FC" w:rsidRDefault="0032234A">
            <w:pPr>
              <w:pStyle w:val="TAC"/>
              <w:jc w:val="left"/>
              <w:rPr>
                <w:sz w:val="16"/>
                <w:szCs w:val="16"/>
              </w:rPr>
            </w:pPr>
            <w:hyperlink r:id="rId394"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0DA04D" w14:textId="77777777" w:rsidR="0032234A" w:rsidRPr="001F23FC" w:rsidRDefault="0032234A">
            <w:pPr>
              <w:pStyle w:val="TAC"/>
              <w:jc w:val="left"/>
              <w:rPr>
                <w:sz w:val="16"/>
                <w:szCs w:val="16"/>
              </w:rPr>
            </w:pPr>
            <w:hyperlink r:id="rId395"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396"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397"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398"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399"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 xml:space="preserve">Update of </w:t>
            </w:r>
            <w:proofErr w:type="spellStart"/>
            <w:r w:rsidRPr="001F23FC">
              <w:rPr>
                <w:rFonts w:eastAsia="SimSun"/>
                <w:sz w:val="16"/>
                <w:szCs w:val="16"/>
              </w:rPr>
              <w:t>Refsens</w:t>
            </w:r>
            <w:proofErr w:type="spellEnd"/>
            <w:r w:rsidRPr="001F23FC">
              <w:rPr>
                <w:rFonts w:eastAsia="SimSun"/>
                <w:sz w:val="16"/>
                <w:szCs w:val="16"/>
              </w:rPr>
              <w:t xml:space="preserve">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0"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1"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2"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3"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4"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5"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06"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 xml:space="preserve">Clean up TBD from ACS and </w:t>
            </w:r>
            <w:proofErr w:type="spellStart"/>
            <w:r w:rsidRPr="001F23FC">
              <w:rPr>
                <w:rFonts w:eastAsia="SimSun"/>
                <w:sz w:val="16"/>
                <w:szCs w:val="16"/>
              </w:rPr>
              <w:t>Inband</w:t>
            </w:r>
            <w:proofErr w:type="spellEnd"/>
            <w:r w:rsidRPr="001F23FC">
              <w:rPr>
                <w:rFonts w:eastAsia="SimSun"/>
                <w:sz w:val="16"/>
                <w:szCs w:val="16"/>
              </w:rPr>
              <w:t xml:space="preserve">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07"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08"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09"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 xml:space="preserve">Updates of FR2 </w:t>
            </w:r>
            <w:proofErr w:type="spellStart"/>
            <w:r w:rsidRPr="001F23FC">
              <w:rPr>
                <w:sz w:val="16"/>
                <w:szCs w:val="16"/>
              </w:rPr>
              <w:t>TRx</w:t>
            </w:r>
            <w:proofErr w:type="spellEnd"/>
            <w:r w:rsidRPr="001F23FC">
              <w:rPr>
                <w:sz w:val="16"/>
                <w:szCs w:val="16"/>
              </w:rPr>
              <w:t xml:space="preserve">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 xml:space="preserve">Update to ACS and </w:t>
            </w:r>
            <w:proofErr w:type="spellStart"/>
            <w:r w:rsidRPr="001F23FC">
              <w:rPr>
                <w:sz w:val="16"/>
                <w:szCs w:val="16"/>
              </w:rPr>
              <w:t>inband</w:t>
            </w:r>
            <w:proofErr w:type="spellEnd"/>
            <w:r w:rsidRPr="001F23FC">
              <w:rPr>
                <w:sz w:val="16"/>
                <w:szCs w:val="16"/>
              </w:rPr>
              <w:t xml:space="preserve">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 xml:space="preserve">FR2 </w:t>
            </w:r>
            <w:proofErr w:type="spellStart"/>
            <w:r w:rsidRPr="001F23FC">
              <w:rPr>
                <w:sz w:val="16"/>
                <w:szCs w:val="16"/>
              </w:rPr>
              <w:t>RefSens</w:t>
            </w:r>
            <w:proofErr w:type="spellEnd"/>
            <w:r w:rsidRPr="001F23FC">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1F23FC" w:rsidRDefault="0032234A">
            <w:pPr>
              <w:pStyle w:val="TAL"/>
              <w:rPr>
                <w:sz w:val="16"/>
                <w:szCs w:val="16"/>
              </w:rPr>
            </w:pPr>
            <w:r w:rsidRPr="001F23FC">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1F23FC" w:rsidRDefault="0032234A">
            <w:pPr>
              <w:pStyle w:val="TAL"/>
              <w:rPr>
                <w:sz w:val="16"/>
                <w:szCs w:val="16"/>
              </w:rPr>
            </w:pPr>
            <w:r w:rsidRPr="001F23FC">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 xml:space="preserve">Update FR2 ACS and </w:t>
            </w:r>
            <w:proofErr w:type="spellStart"/>
            <w:r w:rsidRPr="001F23FC">
              <w:rPr>
                <w:sz w:val="16"/>
                <w:szCs w:val="16"/>
              </w:rPr>
              <w:t>Inband</w:t>
            </w:r>
            <w:proofErr w:type="spellEnd"/>
            <w:r w:rsidRPr="001F23FC">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 xml:space="preserve">38.521-2 implementation of FR2 UL </w:t>
            </w:r>
            <w:proofErr w:type="spellStart"/>
            <w:r w:rsidRPr="001F23FC">
              <w:rPr>
                <w:sz w:val="16"/>
                <w:szCs w:val="16"/>
              </w:rPr>
              <w:t>demod</w:t>
            </w:r>
            <w:proofErr w:type="spellEnd"/>
            <w:r w:rsidRPr="001F23FC">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 xml:space="preserve">Integrating the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 xml:space="preserve">Update of </w:t>
            </w:r>
            <w:proofErr w:type="spellStart"/>
            <w:r w:rsidRPr="001F23FC">
              <w:rPr>
                <w:rFonts w:ascii="Arial" w:hAnsi="Arial"/>
                <w:sz w:val="16"/>
                <w:szCs w:val="16"/>
                <w:lang w:eastAsia="en-US"/>
              </w:rPr>
              <w:t>rx</w:t>
            </w:r>
            <w:proofErr w:type="spellEnd"/>
            <w:r w:rsidRPr="001F23FC">
              <w:rPr>
                <w:rFonts w:ascii="Arial" w:hAnsi="Arial"/>
                <w:sz w:val="16"/>
                <w:szCs w:val="16"/>
                <w:lang w:eastAsia="en-US"/>
              </w:rPr>
              <w:t xml:space="preserve"> </w:t>
            </w:r>
            <w:proofErr w:type="spellStart"/>
            <w:r w:rsidRPr="001F23FC">
              <w:rPr>
                <w:rFonts w:ascii="Arial" w:hAnsi="Arial"/>
                <w:sz w:val="16"/>
                <w:szCs w:val="16"/>
                <w:lang w:eastAsia="en-US"/>
              </w:rPr>
              <w:t>beampeak</w:t>
            </w:r>
            <w:proofErr w:type="spellEnd"/>
            <w:r w:rsidRPr="001F23FC">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CR to 38.521-2 to clarify the applicability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on </w:t>
            </w:r>
            <w:proofErr w:type="spellStart"/>
            <w:r w:rsidRPr="001F23FC">
              <w:rPr>
                <w:rFonts w:ascii="Arial" w:hAnsi="Arial"/>
                <w:sz w:val="16"/>
                <w:szCs w:val="16"/>
                <w:lang w:eastAsia="en-US"/>
              </w:rPr>
              <w:t>txDirectCurrentLocation</w:t>
            </w:r>
            <w:proofErr w:type="spellEnd"/>
            <w:r w:rsidRPr="001F23FC">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CR to 38.521-2 on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Update of waveform to be used during Rx </w:t>
            </w:r>
            <w:proofErr w:type="spellStart"/>
            <w:r w:rsidRPr="001F23FC">
              <w:rPr>
                <w:rFonts w:ascii="Arial" w:hAnsi="Arial"/>
                <w:sz w:val="16"/>
                <w:szCs w:val="16"/>
                <w:lang w:eastAsia="en-US"/>
              </w:rPr>
              <w:t>peam</w:t>
            </w:r>
            <w:proofErr w:type="spellEnd"/>
            <w:r w:rsidRPr="001F23FC">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Addition of </w:t>
            </w:r>
            <w:proofErr w:type="spellStart"/>
            <w:r w:rsidRPr="001F23FC">
              <w:rPr>
                <w:rFonts w:ascii="Arial" w:hAnsi="Arial"/>
                <w:sz w:val="16"/>
                <w:szCs w:val="16"/>
                <w:lang w:eastAsia="en-US"/>
              </w:rPr>
              <w:t>Inner_partial</w:t>
            </w:r>
            <w:proofErr w:type="spellEnd"/>
            <w:r w:rsidRPr="001F23FC">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Align CA spurious emission UE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Correction of definition for bit 1 of </w:t>
            </w:r>
            <w:proofErr w:type="spellStart"/>
            <w:r w:rsidRPr="001F23FC">
              <w:rPr>
                <w:rFonts w:ascii="Arial" w:hAnsi="Arial"/>
                <w:sz w:val="16"/>
                <w:szCs w:val="16"/>
                <w:lang w:eastAsia="en-US"/>
              </w:rPr>
              <w:t>modifiedMPRbehavior</w:t>
            </w:r>
            <w:proofErr w:type="spellEnd"/>
            <w:r w:rsidRPr="001F23FC">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Clarifications on UE </w:t>
            </w:r>
            <w:proofErr w:type="spellStart"/>
            <w:r w:rsidRPr="001F23FC">
              <w:rPr>
                <w:rFonts w:ascii="Arial" w:hAnsi="Arial"/>
                <w:sz w:val="16"/>
                <w:szCs w:val="16"/>
                <w:lang w:eastAsia="en-US"/>
              </w:rPr>
              <w:t>beamlock</w:t>
            </w:r>
            <w:proofErr w:type="spellEnd"/>
            <w:r w:rsidRPr="001F23FC">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Spur emissions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Implement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693209">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693209">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693209">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693209">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693209">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693209">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693209">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693209">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693209">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693209">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693209">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693209">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693209">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693209">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693209">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693209">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693209">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693209">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693209">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693209">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693209">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693209">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693209">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693209">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693209">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693209">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693209">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693209">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693209">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693209">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693209">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693209">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693209">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693209">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693209">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693209">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693209">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693209">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693209">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693209">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693209">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693209">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693209">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693209">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693209">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693209">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693209">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693209">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693209">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693209">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693209">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693209">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693209">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693209">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693209">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693209">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 xml:space="preserve">Update to FR2 CA MPR test case 6.2A.2.1 to prevent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693209">
            <w:pPr>
              <w:pStyle w:val="TAC"/>
              <w:jc w:val="left"/>
              <w:rPr>
                <w:sz w:val="16"/>
                <w:szCs w:val="16"/>
                <w:lang w:eastAsia="en-US"/>
              </w:rPr>
            </w:pPr>
            <w:r w:rsidRPr="001F23FC">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693209">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693209">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 xml:space="preserve">Extension of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693209">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693209">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693209">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693209">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693209">
            <w:pPr>
              <w:pStyle w:val="TAC"/>
              <w:jc w:val="left"/>
              <w:rPr>
                <w:sz w:val="16"/>
                <w:szCs w:val="16"/>
                <w:lang w:eastAsia="en-US"/>
              </w:rPr>
            </w:pPr>
            <w:r w:rsidRPr="001F23FC">
              <w:rPr>
                <w:sz w:val="16"/>
                <w:szCs w:val="16"/>
                <w:lang w:eastAsia="en-US"/>
              </w:rPr>
              <w:t>16.13.0</w:t>
            </w:r>
          </w:p>
        </w:tc>
      </w:tr>
      <w:tr w:rsidR="009E3523" w:rsidRPr="001F23FC"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693209">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693209">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693209">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693209">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693209">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693209">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693209">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693209">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693209">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693209">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693209">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69320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69320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693209">
            <w:pPr>
              <w:pStyle w:val="TAC"/>
              <w:jc w:val="left"/>
              <w:rPr>
                <w:sz w:val="16"/>
                <w:szCs w:val="16"/>
                <w:lang w:eastAsia="en-US"/>
              </w:rPr>
            </w:pPr>
            <w:r w:rsidRPr="001F23FC">
              <w:rPr>
                <w:sz w:val="16"/>
                <w:szCs w:val="16"/>
                <w:lang w:eastAsia="en-US"/>
              </w:rPr>
              <w:t>17.0.0</w:t>
            </w:r>
          </w:p>
        </w:tc>
      </w:tr>
      <w:tr w:rsidR="009E3523" w:rsidRPr="001F23FC"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693209">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693209">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69320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693209">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693209">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 xml:space="preserve">Measurement uncertainties and test tolerances for </w:t>
            </w:r>
            <w:proofErr w:type="spellStart"/>
            <w:r w:rsidRPr="001F23FC">
              <w:rPr>
                <w:rFonts w:ascii="Arial" w:hAnsi="Arial"/>
                <w:sz w:val="16"/>
                <w:szCs w:val="16"/>
                <w:lang w:eastAsia="en-US"/>
              </w:rPr>
              <w:t>mpr-PowerBoost</w:t>
            </w:r>
            <w:proofErr w:type="spellEnd"/>
            <w:r w:rsidRPr="001F23FC">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Additions to the definition of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Correction of BPS references in </w:t>
            </w:r>
            <w:proofErr w:type="spellStart"/>
            <w:r w:rsidRPr="001F23FC">
              <w:rPr>
                <w:rFonts w:ascii="Arial" w:hAnsi="Arial"/>
                <w:sz w:val="16"/>
                <w:szCs w:val="16"/>
                <w:lang w:eastAsia="en-US"/>
              </w:rPr>
              <w:t>SphCov</w:t>
            </w:r>
            <w:proofErr w:type="spellEnd"/>
            <w:r w:rsidRPr="001F23FC">
              <w:rPr>
                <w:rFonts w:ascii="Arial" w:hAnsi="Arial"/>
                <w:sz w:val="16"/>
                <w:szCs w:val="16"/>
                <w:lang w:eastAsia="en-US"/>
              </w:rPr>
              <w:t xml:space="preserve">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Adding FR2 Redcap UE </w:t>
            </w:r>
            <w:proofErr w:type="spellStart"/>
            <w:r w:rsidRPr="001F23FC">
              <w:rPr>
                <w:rFonts w:ascii="Arial" w:hAnsi="Arial"/>
                <w:sz w:val="16"/>
                <w:szCs w:val="16"/>
                <w:lang w:eastAsia="en-US"/>
              </w:rPr>
              <w:t>MoP</w:t>
            </w:r>
            <w:proofErr w:type="spellEnd"/>
            <w:r w:rsidRPr="001F23FC">
              <w:rPr>
                <w:rFonts w:ascii="Arial" w:hAnsi="Arial"/>
                <w:sz w:val="16"/>
                <w:szCs w:val="16"/>
                <w:lang w:eastAsia="en-US"/>
              </w:rPr>
              <w:t xml:space="preserve">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to PHR method to avoid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FR2 Redcap Rx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Addition to the abbreviations on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Corrections on the minimum </w:t>
            </w:r>
            <w:proofErr w:type="spellStart"/>
            <w:r w:rsidRPr="001F23FC">
              <w:rPr>
                <w:rFonts w:ascii="Arial" w:hAnsi="Arial"/>
                <w:sz w:val="16"/>
                <w:szCs w:val="16"/>
                <w:lang w:eastAsia="en-US"/>
              </w:rPr>
              <w:t>guardband</w:t>
            </w:r>
            <w:proofErr w:type="spellEnd"/>
            <w:r w:rsidRPr="001F23FC">
              <w:rPr>
                <w:rFonts w:ascii="Arial" w:hAnsi="Arial"/>
                <w:sz w:val="16"/>
                <w:szCs w:val="16"/>
                <w:lang w:eastAsia="en-US"/>
              </w:rPr>
              <w:t xml:space="preserve">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spurious </w:t>
            </w:r>
            <w:proofErr w:type="spellStart"/>
            <w:r w:rsidRPr="001F23FC">
              <w:rPr>
                <w:rFonts w:ascii="Arial" w:hAnsi="Arial"/>
                <w:sz w:val="16"/>
                <w:szCs w:val="16"/>
                <w:lang w:eastAsia="en-US"/>
              </w:rPr>
              <w:t>emsission</w:t>
            </w:r>
            <w:proofErr w:type="spellEnd"/>
            <w:r w:rsidRPr="001F23FC">
              <w:rPr>
                <w:rFonts w:ascii="Arial" w:hAnsi="Arial"/>
                <w:sz w:val="16"/>
                <w:szCs w:val="16"/>
                <w:lang w:eastAsia="en-US"/>
              </w:rPr>
              <w:t xml:space="preserve">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EIS </w:t>
            </w:r>
            <w:proofErr w:type="spellStart"/>
            <w:r w:rsidRPr="001F23FC">
              <w:rPr>
                <w:rFonts w:ascii="Arial" w:hAnsi="Arial"/>
                <w:sz w:val="16"/>
                <w:szCs w:val="16"/>
                <w:lang w:eastAsia="en-US"/>
              </w:rPr>
              <w:t>Sph</w:t>
            </w:r>
            <w:proofErr w:type="spellEnd"/>
            <w:r w:rsidRPr="001F23FC">
              <w:rPr>
                <w:rFonts w:ascii="Arial" w:hAnsi="Arial"/>
                <w:sz w:val="16"/>
                <w:szCs w:val="16"/>
                <w:lang w:eastAsia="en-US"/>
              </w:rPr>
              <w:t xml:space="preserve"> </w:t>
            </w:r>
            <w:proofErr w:type="spellStart"/>
            <w:r w:rsidRPr="001F23FC">
              <w:rPr>
                <w:rFonts w:ascii="Arial" w:hAnsi="Arial"/>
                <w:sz w:val="16"/>
                <w:szCs w:val="16"/>
                <w:lang w:eastAsia="en-US"/>
              </w:rPr>
              <w:t>Cov</w:t>
            </w:r>
            <w:proofErr w:type="spellEnd"/>
            <w:r w:rsidRPr="001F23FC">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 xml:space="preserve">Addition of CA test for EIRP test with </w:t>
            </w:r>
            <w:proofErr w:type="spellStart"/>
            <w:r w:rsidRPr="001F23FC">
              <w:rPr>
                <w:rFonts w:ascii="Arial" w:hAnsi="Arial"/>
                <w:sz w:val="16"/>
                <w:szCs w:val="16"/>
                <w:lang w:eastAsia="en-US"/>
              </w:rPr>
              <w:t>ULGaps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Correction of SE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Core spec alignment CR to clarify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lastRenderedPageBreak/>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376076">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376076">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376076">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376076">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376076">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376076">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376076">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376076">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FR2 MU -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Ch6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Ch7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lastRenderedPageBreak/>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5B55FD2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251EA32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AD0672" w14:textId="77777777" w:rsidR="005818E9" w:rsidRPr="00134124" w:rsidRDefault="005818E9">
      <w:r w:rsidRPr="00134124">
        <w:separator/>
      </w:r>
    </w:p>
    <w:p w14:paraId="4BDD1622" w14:textId="77777777" w:rsidR="005818E9" w:rsidRPr="00134124" w:rsidRDefault="005818E9"/>
  </w:endnote>
  <w:endnote w:type="continuationSeparator" w:id="0">
    <w:p w14:paraId="5167364C" w14:textId="77777777" w:rsidR="005818E9" w:rsidRPr="00134124" w:rsidRDefault="005818E9">
      <w:r w:rsidRPr="00134124">
        <w:continuationSeparator/>
      </w:r>
    </w:p>
    <w:p w14:paraId="7F9AD2C1" w14:textId="77777777" w:rsidR="005818E9" w:rsidRPr="00134124" w:rsidRDefault="005818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60E399" w14:textId="77777777" w:rsidR="005818E9" w:rsidRPr="00134124" w:rsidRDefault="005818E9">
      <w:r w:rsidRPr="00134124">
        <w:separator/>
      </w:r>
    </w:p>
    <w:p w14:paraId="53083940" w14:textId="77777777" w:rsidR="005818E9" w:rsidRPr="00134124" w:rsidRDefault="005818E9"/>
  </w:footnote>
  <w:footnote w:type="continuationSeparator" w:id="0">
    <w:p w14:paraId="12FCC138" w14:textId="77777777" w:rsidR="005818E9" w:rsidRPr="00134124" w:rsidRDefault="005818E9">
      <w:r w:rsidRPr="00134124">
        <w:continuationSeparator/>
      </w:r>
    </w:p>
    <w:p w14:paraId="058D35B9" w14:textId="77777777" w:rsidR="005818E9" w:rsidRPr="00134124" w:rsidRDefault="005818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4B1D91A8"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8343DE">
      <w:rPr>
        <w:rFonts w:ascii="Arial" w:hAnsi="Arial" w:cs="Arial"/>
        <w:b/>
        <w:sz w:val="18"/>
        <w:szCs w:val="18"/>
      </w:rPr>
      <w:t>7</w:t>
    </w:r>
    <w:r w:rsidRPr="00134124">
      <w:rPr>
        <w:rFonts w:ascii="Arial" w:hAnsi="Arial" w:cs="Arial"/>
        <w:b/>
        <w:sz w:val="18"/>
        <w:szCs w:val="18"/>
      </w:rPr>
      <w:t>.</w:t>
    </w:r>
    <w:r w:rsidR="0007064E">
      <w:rPr>
        <w:rFonts w:ascii="Arial" w:hAnsi="Arial" w:cs="Arial"/>
        <w:b/>
        <w:sz w:val="18"/>
        <w:szCs w:val="18"/>
      </w:rPr>
      <w:t>0</w:t>
    </w:r>
    <w:r w:rsidRPr="00134124">
      <w:rPr>
        <w:rFonts w:ascii="Arial" w:hAnsi="Arial" w:cs="Arial"/>
        <w:b/>
        <w:sz w:val="18"/>
        <w:szCs w:val="18"/>
      </w:rPr>
      <w:t xml:space="preserve"> (202</w:t>
    </w:r>
    <w:r w:rsidR="00F66FA9">
      <w:rPr>
        <w:rFonts w:ascii="Arial" w:hAnsi="Arial" w:cs="Arial"/>
        <w:b/>
        <w:sz w:val="18"/>
        <w:szCs w:val="18"/>
      </w:rPr>
      <w:t>5</w:t>
    </w:r>
    <w:r w:rsidRPr="00134124">
      <w:rPr>
        <w:rFonts w:ascii="Arial" w:hAnsi="Arial" w:cs="Arial"/>
        <w:b/>
        <w:sz w:val="18"/>
        <w:szCs w:val="18"/>
      </w:rPr>
      <w:t>-</w:t>
    </w:r>
    <w:r w:rsidR="00F66FA9">
      <w:rPr>
        <w:rFonts w:ascii="Arial" w:hAnsi="Arial" w:cs="Arial"/>
        <w:b/>
        <w:sz w:val="18"/>
        <w:szCs w:val="18"/>
      </w:rPr>
      <w:t>0</w:t>
    </w:r>
    <w:r w:rsidR="008343DE">
      <w:rPr>
        <w:rFonts w:ascii="Arial" w:hAnsi="Arial" w:cs="Arial"/>
        <w:b/>
        <w:sz w:val="18"/>
        <w:szCs w:val="18"/>
      </w:rPr>
      <w:t>6</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30"/>
    <w:rsid w:val="001D1B73"/>
    <w:rsid w:val="001D549F"/>
    <w:rsid w:val="001E0D68"/>
    <w:rsid w:val="001E10AC"/>
    <w:rsid w:val="001E1492"/>
    <w:rsid w:val="001E29D7"/>
    <w:rsid w:val="001E304E"/>
    <w:rsid w:val="001E5743"/>
    <w:rsid w:val="001F1DE1"/>
    <w:rsid w:val="001F23FC"/>
    <w:rsid w:val="001F5CD7"/>
    <w:rsid w:val="001F6454"/>
    <w:rsid w:val="001F7EB9"/>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840B9"/>
    <w:rsid w:val="00287E34"/>
    <w:rsid w:val="0029063E"/>
    <w:rsid w:val="00297E0C"/>
    <w:rsid w:val="002A3DED"/>
    <w:rsid w:val="002A4E21"/>
    <w:rsid w:val="002A6238"/>
    <w:rsid w:val="002B7196"/>
    <w:rsid w:val="002C1514"/>
    <w:rsid w:val="002C1718"/>
    <w:rsid w:val="002C2F57"/>
    <w:rsid w:val="002C3346"/>
    <w:rsid w:val="002C4EE7"/>
    <w:rsid w:val="002C7D52"/>
    <w:rsid w:val="002D5B54"/>
    <w:rsid w:val="002D5C8A"/>
    <w:rsid w:val="002E26CB"/>
    <w:rsid w:val="002E4CC5"/>
    <w:rsid w:val="002E6110"/>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38A3"/>
    <w:rsid w:val="003E5903"/>
    <w:rsid w:val="003E62E8"/>
    <w:rsid w:val="003E6F43"/>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7400"/>
    <w:rsid w:val="005A001C"/>
    <w:rsid w:val="005A22E6"/>
    <w:rsid w:val="005A7E4C"/>
    <w:rsid w:val="005A7E6C"/>
    <w:rsid w:val="005B0E3E"/>
    <w:rsid w:val="005B1C39"/>
    <w:rsid w:val="005B2098"/>
    <w:rsid w:val="005B2CBA"/>
    <w:rsid w:val="005B3C67"/>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4F3F"/>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51E48"/>
    <w:rsid w:val="00753044"/>
    <w:rsid w:val="00753A12"/>
    <w:rsid w:val="00762996"/>
    <w:rsid w:val="00765481"/>
    <w:rsid w:val="007669F6"/>
    <w:rsid w:val="007730E3"/>
    <w:rsid w:val="00773A4E"/>
    <w:rsid w:val="0077541D"/>
    <w:rsid w:val="00775D65"/>
    <w:rsid w:val="0077720E"/>
    <w:rsid w:val="0079161A"/>
    <w:rsid w:val="007919D9"/>
    <w:rsid w:val="007931D9"/>
    <w:rsid w:val="00797090"/>
    <w:rsid w:val="00797848"/>
    <w:rsid w:val="007A0A76"/>
    <w:rsid w:val="007A1916"/>
    <w:rsid w:val="007A199B"/>
    <w:rsid w:val="007A2145"/>
    <w:rsid w:val="007A58EC"/>
    <w:rsid w:val="007A6731"/>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039A"/>
    <w:rsid w:val="007E2C9A"/>
    <w:rsid w:val="007E6319"/>
    <w:rsid w:val="007E790E"/>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60411"/>
    <w:rsid w:val="00860E6B"/>
    <w:rsid w:val="008619B9"/>
    <w:rsid w:val="008627C3"/>
    <w:rsid w:val="0086366D"/>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6B3A"/>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5CD0"/>
    <w:rsid w:val="009F74C6"/>
    <w:rsid w:val="00A0223C"/>
    <w:rsid w:val="00A113D1"/>
    <w:rsid w:val="00A23D36"/>
    <w:rsid w:val="00A268DB"/>
    <w:rsid w:val="00A31151"/>
    <w:rsid w:val="00A34171"/>
    <w:rsid w:val="00A343E0"/>
    <w:rsid w:val="00A35A0B"/>
    <w:rsid w:val="00A36562"/>
    <w:rsid w:val="00A41714"/>
    <w:rsid w:val="00A43D6A"/>
    <w:rsid w:val="00A4494B"/>
    <w:rsid w:val="00A44B80"/>
    <w:rsid w:val="00A45949"/>
    <w:rsid w:val="00A46ECB"/>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3BAE"/>
    <w:rsid w:val="00A76E12"/>
    <w:rsid w:val="00A77D5D"/>
    <w:rsid w:val="00A807C6"/>
    <w:rsid w:val="00A87666"/>
    <w:rsid w:val="00A8766C"/>
    <w:rsid w:val="00A91141"/>
    <w:rsid w:val="00A920F8"/>
    <w:rsid w:val="00A95FA7"/>
    <w:rsid w:val="00A9667D"/>
    <w:rsid w:val="00A96D08"/>
    <w:rsid w:val="00AA2B80"/>
    <w:rsid w:val="00AB4C91"/>
    <w:rsid w:val="00AB50BA"/>
    <w:rsid w:val="00AC3DDE"/>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1BCC"/>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71AA"/>
    <w:rsid w:val="00BA413B"/>
    <w:rsid w:val="00BA4600"/>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BF5DEA"/>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CE3"/>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20D0"/>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620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620D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620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620D0"/>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620D0"/>
    <w:pPr>
      <w:ind w:left="1701" w:hanging="1701"/>
      <w:outlineLvl w:val="4"/>
    </w:pPr>
    <w:rPr>
      <w:sz w:val="22"/>
    </w:rPr>
  </w:style>
  <w:style w:type="paragraph" w:styleId="Heading6">
    <w:name w:val="heading 6"/>
    <w:aliases w:val="T1,Header 6"/>
    <w:basedOn w:val="H6"/>
    <w:next w:val="Normal"/>
    <w:link w:val="Heading6Char"/>
    <w:qFormat/>
    <w:rsid w:val="001620D0"/>
    <w:pPr>
      <w:outlineLvl w:val="5"/>
    </w:pPr>
  </w:style>
  <w:style w:type="paragraph" w:styleId="Heading7">
    <w:name w:val="heading 7"/>
    <w:aliases w:val="L7,Header 7"/>
    <w:basedOn w:val="H6"/>
    <w:next w:val="Normal"/>
    <w:link w:val="Heading7Char"/>
    <w:qFormat/>
    <w:rsid w:val="001620D0"/>
    <w:pPr>
      <w:outlineLvl w:val="6"/>
    </w:pPr>
  </w:style>
  <w:style w:type="paragraph" w:styleId="Heading8">
    <w:name w:val="heading 8"/>
    <w:basedOn w:val="Heading1"/>
    <w:next w:val="Normal"/>
    <w:link w:val="Heading8Char"/>
    <w:qFormat/>
    <w:rsid w:val="001620D0"/>
    <w:pPr>
      <w:ind w:left="0" w:firstLine="0"/>
      <w:outlineLvl w:val="7"/>
    </w:pPr>
  </w:style>
  <w:style w:type="paragraph" w:styleId="Heading9">
    <w:name w:val="heading 9"/>
    <w:basedOn w:val="Heading8"/>
    <w:next w:val="Normal"/>
    <w:link w:val="Heading9Char"/>
    <w:qFormat/>
    <w:rsid w:val="001620D0"/>
    <w:pPr>
      <w:outlineLvl w:val="8"/>
    </w:pPr>
  </w:style>
  <w:style w:type="character" w:default="1" w:styleId="DefaultParagraphFont">
    <w:name w:val="Default Paragraph Font"/>
    <w:semiHidden/>
    <w:rsid w:val="001620D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620D0"/>
  </w:style>
  <w:style w:type="paragraph" w:customStyle="1" w:styleId="H6">
    <w:name w:val="H6"/>
    <w:basedOn w:val="Heading5"/>
    <w:next w:val="Normal"/>
    <w:link w:val="H6Char"/>
    <w:rsid w:val="001620D0"/>
    <w:pPr>
      <w:ind w:left="1985" w:hanging="1985"/>
      <w:outlineLvl w:val="9"/>
    </w:pPr>
    <w:rPr>
      <w:sz w:val="20"/>
    </w:rPr>
  </w:style>
  <w:style w:type="paragraph" w:styleId="TOC9">
    <w:name w:val="toc 9"/>
    <w:basedOn w:val="TOC8"/>
    <w:rsid w:val="001620D0"/>
    <w:pPr>
      <w:ind w:left="1418" w:hanging="1418"/>
    </w:pPr>
  </w:style>
  <w:style w:type="paragraph" w:styleId="TOC8">
    <w:name w:val="toc 8"/>
    <w:basedOn w:val="TOC1"/>
    <w:rsid w:val="001620D0"/>
    <w:pPr>
      <w:spacing w:before="180"/>
      <w:ind w:left="2693" w:hanging="2693"/>
    </w:pPr>
    <w:rPr>
      <w:b/>
    </w:rPr>
  </w:style>
  <w:style w:type="paragraph" w:styleId="TOC1">
    <w:name w:val="toc 1"/>
    <w:rsid w:val="001620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620D0"/>
    <w:pPr>
      <w:keepLines/>
      <w:tabs>
        <w:tab w:val="center" w:pos="4536"/>
        <w:tab w:val="right" w:pos="9072"/>
      </w:tabs>
    </w:pPr>
    <w:rPr>
      <w:noProof/>
    </w:rPr>
  </w:style>
  <w:style w:type="character" w:customStyle="1" w:styleId="ZGSM">
    <w:name w:val="ZGSM"/>
    <w:rsid w:val="001620D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620D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620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620D0"/>
    <w:pPr>
      <w:ind w:left="1701" w:hanging="1701"/>
    </w:pPr>
  </w:style>
  <w:style w:type="paragraph" w:styleId="TOC4">
    <w:name w:val="toc 4"/>
    <w:basedOn w:val="TOC3"/>
    <w:rsid w:val="001620D0"/>
    <w:pPr>
      <w:ind w:left="1418" w:hanging="1418"/>
    </w:pPr>
  </w:style>
  <w:style w:type="paragraph" w:styleId="TOC3">
    <w:name w:val="toc 3"/>
    <w:basedOn w:val="TOC2"/>
    <w:rsid w:val="001620D0"/>
    <w:pPr>
      <w:ind w:left="1134" w:hanging="1134"/>
    </w:pPr>
  </w:style>
  <w:style w:type="paragraph" w:styleId="TOC2">
    <w:name w:val="toc 2"/>
    <w:basedOn w:val="TOC1"/>
    <w:rsid w:val="001620D0"/>
    <w:pPr>
      <w:keepNext w:val="0"/>
      <w:spacing w:before="0"/>
      <w:ind w:left="851" w:hanging="851"/>
    </w:pPr>
    <w:rPr>
      <w:sz w:val="20"/>
    </w:rPr>
  </w:style>
  <w:style w:type="paragraph" w:styleId="Footer">
    <w:name w:val="footer"/>
    <w:aliases w:val="footer odd,footer,fo,pie de página"/>
    <w:basedOn w:val="Header"/>
    <w:link w:val="FooterChar"/>
    <w:rsid w:val="001620D0"/>
    <w:pPr>
      <w:jc w:val="center"/>
    </w:pPr>
    <w:rPr>
      <w:i/>
    </w:rPr>
  </w:style>
  <w:style w:type="paragraph" w:customStyle="1" w:styleId="TT">
    <w:name w:val="TT"/>
    <w:basedOn w:val="Heading1"/>
    <w:next w:val="Normal"/>
    <w:rsid w:val="001620D0"/>
    <w:pPr>
      <w:outlineLvl w:val="9"/>
    </w:pPr>
  </w:style>
  <w:style w:type="paragraph" w:customStyle="1" w:styleId="NF">
    <w:name w:val="NF"/>
    <w:basedOn w:val="NO"/>
    <w:rsid w:val="001620D0"/>
    <w:pPr>
      <w:keepNext/>
      <w:spacing w:after="0"/>
    </w:pPr>
    <w:rPr>
      <w:rFonts w:ascii="Arial" w:hAnsi="Arial"/>
      <w:sz w:val="18"/>
    </w:rPr>
  </w:style>
  <w:style w:type="paragraph" w:customStyle="1" w:styleId="NO">
    <w:name w:val="NO"/>
    <w:basedOn w:val="Normal"/>
    <w:link w:val="NOChar"/>
    <w:rsid w:val="001620D0"/>
    <w:pPr>
      <w:keepLines/>
      <w:ind w:left="1135" w:hanging="851"/>
    </w:pPr>
  </w:style>
  <w:style w:type="paragraph" w:customStyle="1" w:styleId="PL">
    <w:name w:val="PL"/>
    <w:link w:val="PLChar"/>
    <w:rsid w:val="001620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620D0"/>
    <w:pPr>
      <w:jc w:val="right"/>
    </w:pPr>
  </w:style>
  <w:style w:type="paragraph" w:customStyle="1" w:styleId="TAL">
    <w:name w:val="TAL"/>
    <w:basedOn w:val="Normal"/>
    <w:link w:val="TALChar"/>
    <w:rsid w:val="001620D0"/>
    <w:pPr>
      <w:keepNext/>
      <w:keepLines/>
      <w:spacing w:after="0"/>
    </w:pPr>
    <w:rPr>
      <w:rFonts w:ascii="Arial" w:hAnsi="Arial"/>
      <w:sz w:val="18"/>
    </w:rPr>
  </w:style>
  <w:style w:type="paragraph" w:customStyle="1" w:styleId="TAH">
    <w:name w:val="TAH"/>
    <w:basedOn w:val="TAC"/>
    <w:link w:val="TAHCar"/>
    <w:rsid w:val="001620D0"/>
    <w:rPr>
      <w:b/>
    </w:rPr>
  </w:style>
  <w:style w:type="paragraph" w:customStyle="1" w:styleId="TAC">
    <w:name w:val="TAC"/>
    <w:basedOn w:val="TAL"/>
    <w:link w:val="TACChar"/>
    <w:rsid w:val="001620D0"/>
    <w:pPr>
      <w:jc w:val="center"/>
    </w:pPr>
  </w:style>
  <w:style w:type="paragraph" w:customStyle="1" w:styleId="LD">
    <w:name w:val="LD"/>
    <w:rsid w:val="001620D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620D0"/>
    <w:pPr>
      <w:keepLines/>
      <w:ind w:left="1702" w:hanging="1418"/>
    </w:pPr>
  </w:style>
  <w:style w:type="paragraph" w:customStyle="1" w:styleId="FP">
    <w:name w:val="FP"/>
    <w:basedOn w:val="Normal"/>
    <w:rsid w:val="001620D0"/>
    <w:pPr>
      <w:spacing w:after="0"/>
    </w:pPr>
  </w:style>
  <w:style w:type="paragraph" w:customStyle="1" w:styleId="NW">
    <w:name w:val="NW"/>
    <w:basedOn w:val="NO"/>
    <w:rsid w:val="001620D0"/>
    <w:pPr>
      <w:spacing w:after="0"/>
    </w:pPr>
  </w:style>
  <w:style w:type="paragraph" w:customStyle="1" w:styleId="EW">
    <w:name w:val="EW"/>
    <w:basedOn w:val="EX"/>
    <w:rsid w:val="001620D0"/>
    <w:pPr>
      <w:spacing w:after="0"/>
    </w:pPr>
  </w:style>
  <w:style w:type="paragraph" w:customStyle="1" w:styleId="B10">
    <w:name w:val="B1"/>
    <w:basedOn w:val="List"/>
    <w:link w:val="B1Zchn"/>
    <w:rsid w:val="001620D0"/>
  </w:style>
  <w:style w:type="paragraph" w:styleId="TOC6">
    <w:name w:val="toc 6"/>
    <w:basedOn w:val="TOC5"/>
    <w:next w:val="Normal"/>
    <w:rsid w:val="001620D0"/>
    <w:pPr>
      <w:ind w:left="1985" w:hanging="1985"/>
    </w:pPr>
  </w:style>
  <w:style w:type="paragraph" w:styleId="TOC7">
    <w:name w:val="toc 7"/>
    <w:basedOn w:val="TOC6"/>
    <w:next w:val="Normal"/>
    <w:rsid w:val="001620D0"/>
    <w:pPr>
      <w:ind w:left="2268" w:hanging="2268"/>
    </w:pPr>
  </w:style>
  <w:style w:type="paragraph" w:customStyle="1" w:styleId="EditorsNote">
    <w:name w:val="Editor's Note"/>
    <w:aliases w:val="EN,Editor's Noteormal"/>
    <w:basedOn w:val="NO"/>
    <w:link w:val="EditorsNoteChar"/>
    <w:rsid w:val="001620D0"/>
    <w:rPr>
      <w:color w:val="FF0000"/>
    </w:rPr>
  </w:style>
  <w:style w:type="paragraph" w:customStyle="1" w:styleId="TH">
    <w:name w:val="TH"/>
    <w:basedOn w:val="Normal"/>
    <w:link w:val="THChar"/>
    <w:rsid w:val="001620D0"/>
    <w:pPr>
      <w:keepNext/>
      <w:keepLines/>
      <w:spacing w:before="60"/>
      <w:jc w:val="center"/>
    </w:pPr>
    <w:rPr>
      <w:rFonts w:ascii="Arial" w:hAnsi="Arial"/>
      <w:b/>
    </w:rPr>
  </w:style>
  <w:style w:type="paragraph" w:customStyle="1" w:styleId="ZA">
    <w:name w:val="ZA"/>
    <w:rsid w:val="001620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620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620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620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620D0"/>
    <w:pPr>
      <w:ind w:left="851" w:hanging="851"/>
    </w:pPr>
  </w:style>
  <w:style w:type="paragraph" w:customStyle="1" w:styleId="ZH">
    <w:name w:val="ZH"/>
    <w:rsid w:val="001620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620D0"/>
    <w:pPr>
      <w:keepNext w:val="0"/>
      <w:spacing w:before="0" w:after="240"/>
    </w:pPr>
  </w:style>
  <w:style w:type="paragraph" w:customStyle="1" w:styleId="ZG">
    <w:name w:val="ZG"/>
    <w:rsid w:val="001620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620D0"/>
  </w:style>
  <w:style w:type="paragraph" w:customStyle="1" w:styleId="B30">
    <w:name w:val="B3"/>
    <w:basedOn w:val="List3"/>
    <w:link w:val="B3Char"/>
    <w:rsid w:val="001620D0"/>
  </w:style>
  <w:style w:type="paragraph" w:customStyle="1" w:styleId="B4">
    <w:name w:val="B4"/>
    <w:basedOn w:val="List4"/>
    <w:link w:val="B4Char"/>
    <w:rsid w:val="001620D0"/>
  </w:style>
  <w:style w:type="paragraph" w:customStyle="1" w:styleId="B5">
    <w:name w:val="B5"/>
    <w:basedOn w:val="List5"/>
    <w:link w:val="B5Char"/>
    <w:rsid w:val="001620D0"/>
  </w:style>
  <w:style w:type="paragraph" w:customStyle="1" w:styleId="ZTD">
    <w:name w:val="ZTD"/>
    <w:basedOn w:val="ZB"/>
    <w:rsid w:val="001620D0"/>
    <w:pPr>
      <w:framePr w:hRule="auto" w:wrap="notBeside" w:y="852"/>
    </w:pPr>
    <w:rPr>
      <w:i w:val="0"/>
      <w:sz w:val="40"/>
    </w:rPr>
  </w:style>
  <w:style w:type="paragraph" w:customStyle="1" w:styleId="ZV">
    <w:name w:val="ZV"/>
    <w:basedOn w:val="ZU"/>
    <w:rsid w:val="001620D0"/>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620D0"/>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620D0"/>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620D0"/>
    <w:pPr>
      <w:ind w:left="284"/>
    </w:pPr>
  </w:style>
  <w:style w:type="paragraph" w:styleId="ListNumber2">
    <w:name w:val="List Number 2"/>
    <w:basedOn w:val="ListNumber"/>
    <w:rsid w:val="001620D0"/>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620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620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620D0"/>
    <w:pPr>
      <w:ind w:left="851"/>
    </w:pPr>
  </w:style>
  <w:style w:type="paragraph" w:styleId="ListBullet3">
    <w:name w:val="List Bullet 3"/>
    <w:basedOn w:val="ListBullet2"/>
    <w:link w:val="ListBullet3Char"/>
    <w:rsid w:val="001620D0"/>
    <w:pPr>
      <w:ind w:left="1135"/>
    </w:pPr>
  </w:style>
  <w:style w:type="paragraph" w:styleId="ListNumber">
    <w:name w:val="List Number"/>
    <w:basedOn w:val="List"/>
    <w:rsid w:val="001620D0"/>
  </w:style>
  <w:style w:type="paragraph" w:styleId="List2">
    <w:name w:val="List 2"/>
    <w:basedOn w:val="List"/>
    <w:link w:val="List2Char"/>
    <w:rsid w:val="001620D0"/>
    <w:pPr>
      <w:ind w:left="851"/>
    </w:pPr>
  </w:style>
  <w:style w:type="paragraph" w:styleId="List3">
    <w:name w:val="List 3"/>
    <w:basedOn w:val="List2"/>
    <w:link w:val="List3Char"/>
    <w:rsid w:val="001620D0"/>
    <w:pPr>
      <w:ind w:left="1135"/>
    </w:pPr>
  </w:style>
  <w:style w:type="paragraph" w:styleId="List4">
    <w:name w:val="List 4"/>
    <w:basedOn w:val="List3"/>
    <w:rsid w:val="001620D0"/>
    <w:pPr>
      <w:ind w:left="1418"/>
    </w:pPr>
  </w:style>
  <w:style w:type="paragraph" w:styleId="List5">
    <w:name w:val="List 5"/>
    <w:basedOn w:val="List4"/>
    <w:rsid w:val="001620D0"/>
    <w:pPr>
      <w:ind w:left="1702"/>
    </w:pPr>
  </w:style>
  <w:style w:type="paragraph" w:styleId="ListBullet">
    <w:name w:val="List Bullet"/>
    <w:basedOn w:val="List"/>
    <w:link w:val="ListBulletChar"/>
    <w:rsid w:val="001620D0"/>
  </w:style>
  <w:style w:type="paragraph" w:styleId="ListBullet4">
    <w:name w:val="List Bullet 4"/>
    <w:basedOn w:val="ListBullet3"/>
    <w:rsid w:val="001620D0"/>
    <w:pPr>
      <w:ind w:left="1418"/>
    </w:pPr>
  </w:style>
  <w:style w:type="paragraph" w:styleId="ListBullet5">
    <w:name w:val="List Bullet 5"/>
    <w:basedOn w:val="ListBullet4"/>
    <w:rsid w:val="001620D0"/>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oleObject" Target="embeddings/oleObject177.bin"/><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26.png"/><Relationship Id="rId366" Type="http://schemas.openxmlformats.org/officeDocument/2006/relationships/image" Target="media/image167.emf"/><Relationship Id="rId170" Type="http://schemas.openxmlformats.org/officeDocument/2006/relationships/oleObject" Target="embeddings/oleObject100.bin"/><Relationship Id="rId226" Type="http://schemas.openxmlformats.org/officeDocument/2006/relationships/oleObject" Target="embeddings/oleObject138.bin"/><Relationship Id="rId268" Type="http://schemas.openxmlformats.org/officeDocument/2006/relationships/image" Target="media/image94.wmf"/><Relationship Id="rId32" Type="http://schemas.openxmlformats.org/officeDocument/2006/relationships/oleObject" Target="embeddings/oleObject17.bin"/><Relationship Id="rId74" Type="http://schemas.openxmlformats.org/officeDocument/2006/relationships/image" Target="media/image23.wmf"/><Relationship Id="rId128" Type="http://schemas.openxmlformats.org/officeDocument/2006/relationships/oleObject" Target="embeddings/oleObject69.bin"/><Relationship Id="rId335" Type="http://schemas.openxmlformats.org/officeDocument/2006/relationships/image" Target="media/image137.png"/><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71.bin"/><Relationship Id="rId304" Type="http://schemas.openxmlformats.org/officeDocument/2006/relationships/image" Target="media/image113.png"/><Relationship Id="rId325" Type="http://schemas.openxmlformats.org/officeDocument/2006/relationships/image" Target="media/image127.png"/><Relationship Id="rId346" Type="http://schemas.openxmlformats.org/officeDocument/2006/relationships/image" Target="media/image148.png"/><Relationship Id="rId367" Type="http://schemas.openxmlformats.org/officeDocument/2006/relationships/image" Target="media/image168.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4.emf"/><Relationship Id="rId336" Type="http://schemas.openxmlformats.org/officeDocument/2006/relationships/image" Target="media/image138.png"/><Relationship Id="rId357" Type="http://schemas.openxmlformats.org/officeDocument/2006/relationships/image" Target="media/image159.emf"/><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08.wmf"/><Relationship Id="rId305" Type="http://schemas.openxmlformats.org/officeDocument/2006/relationships/image" Target="media/image114.png"/><Relationship Id="rId326" Type="http://schemas.openxmlformats.org/officeDocument/2006/relationships/image" Target="media/image128.png"/><Relationship Id="rId347" Type="http://schemas.openxmlformats.org/officeDocument/2006/relationships/image" Target="media/image149.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image" Target="media/image169.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25.png"/><Relationship Id="rId337" Type="http://schemas.openxmlformats.org/officeDocument/2006/relationships/image" Target="media/image139.png"/><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0.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5.png"/><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29.png"/><Relationship Id="rId348" Type="http://schemas.openxmlformats.org/officeDocument/2006/relationships/image" Target="media/image150.png"/><Relationship Id="rId369" Type="http://schemas.openxmlformats.org/officeDocument/2006/relationships/image" Target="media/image170.wmf"/><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image" Target="media/image177.png"/><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oleObject" Target="embeddings/oleObject180.bin"/><Relationship Id="rId338" Type="http://schemas.openxmlformats.org/officeDocument/2006/relationships/image" Target="media/image140.png"/><Relationship Id="rId359" Type="http://schemas.openxmlformats.org/officeDocument/2006/relationships/image" Target="media/image161.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09.wmf"/><Relationship Id="rId307" Type="http://schemas.openxmlformats.org/officeDocument/2006/relationships/image" Target="media/image116.png"/><Relationship Id="rId328" Type="http://schemas.openxmlformats.org/officeDocument/2006/relationships/image" Target="media/image130.png"/><Relationship Id="rId349" Type="http://schemas.openxmlformats.org/officeDocument/2006/relationships/image" Target="media/image151.png"/><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62.png"/><Relationship Id="rId381" Type="http://schemas.openxmlformats.org/officeDocument/2006/relationships/image" Target="media/image178.png"/><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wmf"/><Relationship Id="rId318" Type="http://schemas.openxmlformats.org/officeDocument/2006/relationships/oleObject" Target="embeddings/oleObject181.bin"/><Relationship Id="rId339" Type="http://schemas.openxmlformats.org/officeDocument/2006/relationships/image" Target="media/image141.png"/><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52.wmf"/><Relationship Id="rId371" Type="http://schemas.openxmlformats.org/officeDocument/2006/relationships/image" Target="media/image171.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Users\user\AppData\TDoc\Inbox\Tdoc\R5-181835r2.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7.png"/><Relationship Id="rId329" Type="http://schemas.openxmlformats.org/officeDocument/2006/relationships/image" Target="media/image131.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42.png"/><Relationship Id="rId361" Type="http://schemas.openxmlformats.org/officeDocument/2006/relationships/image" Target="media/image163.emf"/><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9.png"/><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oleObject" Target="embeddings/oleObject168.bin"/><Relationship Id="rId319" Type="http://schemas.openxmlformats.org/officeDocument/2006/relationships/oleObject" Target="embeddings/oleObject182.bin"/><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32.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53.wmf"/><Relationship Id="rId372" Type="http://schemas.openxmlformats.org/officeDocument/2006/relationships/image" Target="media/image172.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0.wmf"/><Relationship Id="rId309" Type="http://schemas.openxmlformats.org/officeDocument/2006/relationships/image" Target="media/image118.png"/><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oleObject" Target="embeddings/oleObject183.bin"/><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43.png"/><Relationship Id="rId362" Type="http://schemas.openxmlformats.org/officeDocument/2006/relationships/image" Target="media/image164.emf"/><Relationship Id="rId383" Type="http://schemas.openxmlformats.org/officeDocument/2006/relationships/hyperlink" Target="file:///C:\Users\user\Users\user\AppData\TDoc\Inbox\Tdoc\R5-181795.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5.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image" Target="media/image119.png"/><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33.png"/><Relationship Id="rId352" Type="http://schemas.openxmlformats.org/officeDocument/2006/relationships/image" Target="media/image154.wmf"/><Relationship Id="rId373" Type="http://schemas.openxmlformats.org/officeDocument/2006/relationships/image" Target="media/image173.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oleObject" Target="embeddings/oleObject174.bin"/><Relationship Id="rId300" Type="http://schemas.openxmlformats.org/officeDocument/2006/relationships/oleObject" Target="embeddings/oleObject178.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oleObject" Target="embeddings/oleObject184.bin"/><Relationship Id="rId342" Type="http://schemas.openxmlformats.org/officeDocument/2006/relationships/image" Target="media/image144.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oleObject" Target="embeddings/oleObject169.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0.emf"/><Relationship Id="rId332" Type="http://schemas.openxmlformats.org/officeDocument/2006/relationships/image" Target="media/image134.png"/><Relationship Id="rId353" Type="http://schemas.openxmlformats.org/officeDocument/2006/relationships/image" Target="media/image155.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oleObject" Target="embeddings/oleObject175.bin"/><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oleObject" Target="embeddings/oleObject179.bin"/><Relationship Id="rId322" Type="http://schemas.openxmlformats.org/officeDocument/2006/relationships/oleObject" Target="embeddings/oleObject185.bin"/><Relationship Id="rId343" Type="http://schemas.openxmlformats.org/officeDocument/2006/relationships/image" Target="media/image145.png"/><Relationship Id="rId364" Type="http://schemas.openxmlformats.org/officeDocument/2006/relationships/image" Target="media/image165.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6.wmf"/><Relationship Id="rId410"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1.emf"/><Relationship Id="rId333" Type="http://schemas.openxmlformats.org/officeDocument/2006/relationships/image" Target="media/image135.png"/><Relationship Id="rId354" Type="http://schemas.openxmlformats.org/officeDocument/2006/relationships/image" Target="media/image156.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image" Target="media/image174.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76.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image" Target="media/image111.png"/><Relationship Id="rId323" Type="http://schemas.openxmlformats.org/officeDocument/2006/relationships/oleObject" Target="embeddings/oleObject186.bin"/><Relationship Id="rId344" Type="http://schemas.openxmlformats.org/officeDocument/2006/relationships/image" Target="media/image146.png"/><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6.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oleObject" Target="embeddings/oleObject170.bin"/><Relationship Id="rId411" Type="http://schemas.openxmlformats.org/officeDocument/2006/relationships/theme" Target="theme/theme1.xm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2.emf"/><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36.png"/><Relationship Id="rId355" Type="http://schemas.openxmlformats.org/officeDocument/2006/relationships/image" Target="media/image157.wmf"/><Relationship Id="rId376" Type="http://schemas.openxmlformats.org/officeDocument/2006/relationships/image" Target="media/image175.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401" Type="http://schemas.openxmlformats.org/officeDocument/2006/relationships/hyperlink" Target="file:///C:\Users\user\AppData\TDOC\meeting_handling\Tdoc\R5-182884.zip" TargetMode="External"/><Relationship Id="rId303" Type="http://schemas.openxmlformats.org/officeDocument/2006/relationships/image" Target="media/image112.png"/><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47.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8.wmf"/><Relationship Id="rId205" Type="http://schemas.openxmlformats.org/officeDocument/2006/relationships/image" Target="media/image72.wmf"/><Relationship Id="rId247" Type="http://schemas.openxmlformats.org/officeDocument/2006/relationships/image" Target="media/image86.wmf"/><Relationship Id="rId107" Type="http://schemas.openxmlformats.org/officeDocument/2006/relationships/image" Target="media/image40.wmf"/><Relationship Id="rId289" Type="http://schemas.openxmlformats.org/officeDocument/2006/relationships/image" Target="media/image107.wmf"/><Relationship Id="rId11" Type="http://schemas.openxmlformats.org/officeDocument/2006/relationships/image" Target="media/image1.wmf"/><Relationship Id="rId53" Type="http://schemas.openxmlformats.org/officeDocument/2006/relationships/oleObject" Target="embeddings/oleObject31.bin"/><Relationship Id="rId149" Type="http://schemas.openxmlformats.org/officeDocument/2006/relationships/oleObject" Target="embeddings/oleObject83.bin"/><Relationship Id="rId314" Type="http://schemas.openxmlformats.org/officeDocument/2006/relationships/image" Target="media/image123.emf"/><Relationship Id="rId356" Type="http://schemas.openxmlformats.org/officeDocument/2006/relationships/image" Target="media/image158.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Pages>
  <Words>63102</Words>
  <Characters>359684</Characters>
  <Application>Microsoft Office Word</Application>
  <DocSecurity>0</DocSecurity>
  <Lines>2997</Lines>
  <Paragraphs>843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421943</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3190</cp:lastModifiedBy>
  <cp:revision>29</cp:revision>
  <dcterms:created xsi:type="dcterms:W3CDTF">2025-01-23T20:46:00Z</dcterms:created>
  <dcterms:modified xsi:type="dcterms:W3CDTF">2025-07-03T15:34:00Z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